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5F65BEF1"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r w:rsidR="00ED74D6">
              <w:t>0</w:t>
            </w:r>
            <w:r w:rsidRPr="00DB29E3">
              <w:t xml:space="preserve">.0 </w:t>
            </w:r>
            <w:r w:rsidRPr="00DB29E3">
              <w:rPr>
                <w:sz w:val="32"/>
              </w:rPr>
              <w:t>(20</w:t>
            </w:r>
            <w:r>
              <w:rPr>
                <w:sz w:val="32"/>
              </w:rPr>
              <w:t>2</w:t>
            </w:r>
            <w:r w:rsidR="000B5DD8">
              <w:rPr>
                <w:sz w:val="32"/>
              </w:rPr>
              <w:t>1</w:t>
            </w:r>
            <w:r w:rsidRPr="00DB29E3">
              <w:rPr>
                <w:sz w:val="32"/>
              </w:rPr>
              <w:t>-</w:t>
            </w:r>
            <w:r>
              <w:rPr>
                <w:sz w:val="32"/>
              </w:rPr>
              <w:t>0</w:t>
            </w:r>
            <w:r w:rsidR="00ED74D6">
              <w:rPr>
                <w:sz w:val="32"/>
              </w:rPr>
              <w:t>6</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Hlk26521069"/>
      <w:bookmarkStart w:id="2" w:name="_MON_1637044072"/>
      <w:bookmarkEnd w:id="2"/>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2" type="#_x0000_t75" style="width:90.75pt;height:63pt" o:ole="">
                  <v:imagedata r:id="rId9" o:title=""/>
                </v:shape>
                <o:OLEObject Type="Embed" ProgID="Word.Picture.8" ShapeID="_x0000_i1152" DrawAspect="Content" ObjectID="_1686047301" r:id="rId10"/>
              </w:object>
            </w:r>
            <w:bookmarkEnd w:id="1"/>
          </w:p>
        </w:tc>
        <w:bookmarkStart w:id="3" w:name="_Hlk26521126"/>
        <w:bookmarkStart w:id="4" w:name="_MON_1637044125"/>
        <w:bookmarkEnd w:id="4"/>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150" type="#_x0000_t75" style="width:127.5pt;height:75pt" o:ole="">
                  <v:imagedata r:id="rId11" o:title=""/>
                </v:shape>
                <o:OLEObject Type="Embed" ProgID="Word.Picture.8" ShapeID="_x0000_i1150" DrawAspect="Content" ObjectID="_1686047302" r:id="rId12"/>
              </w:object>
            </w:r>
            <w:bookmarkEnd w:id="3"/>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5"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5"/>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6"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7"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7"/>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8"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9" w:name="copyrightaddon"/>
            <w:bookmarkEnd w:id="9"/>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8"/>
          </w:p>
          <w:p w14:paraId="6BEB7F86" w14:textId="77777777" w:rsidR="00E16509" w:rsidRPr="005D3E30" w:rsidRDefault="00E16509" w:rsidP="00133525"/>
        </w:tc>
      </w:tr>
      <w:bookmarkEnd w:id="6"/>
    </w:tbl>
    <w:p w14:paraId="34625E10" w14:textId="77777777" w:rsidR="00080512" w:rsidRPr="005D3E30" w:rsidRDefault="00080512">
      <w:pPr>
        <w:pStyle w:val="TT"/>
      </w:pPr>
      <w:r w:rsidRPr="005D3E30">
        <w:br w:type="page"/>
      </w:r>
      <w:bookmarkStart w:id="10" w:name="tableOfContents"/>
      <w:bookmarkEnd w:id="10"/>
      <w:r w:rsidRPr="005D3E30">
        <w:lastRenderedPageBreak/>
        <w:t>Contents</w:t>
      </w:r>
    </w:p>
    <w:p w14:paraId="62E84796" w14:textId="5022B578" w:rsidR="003C1FE0"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C1FE0">
        <w:t>Foreword</w:t>
      </w:r>
      <w:r w:rsidR="003C1FE0">
        <w:tab/>
      </w:r>
      <w:r w:rsidR="003C1FE0">
        <w:fldChar w:fldCharType="begin" w:fldLock="1"/>
      </w:r>
      <w:r w:rsidR="003C1FE0">
        <w:instrText xml:space="preserve"> PAGEREF _Toc75429540 \h </w:instrText>
      </w:r>
      <w:r w:rsidR="003C1FE0">
        <w:fldChar w:fldCharType="separate"/>
      </w:r>
      <w:r w:rsidR="003C1FE0">
        <w:t>7</w:t>
      </w:r>
      <w:r w:rsidR="003C1FE0">
        <w:fldChar w:fldCharType="end"/>
      </w:r>
    </w:p>
    <w:p w14:paraId="040F34EA" w14:textId="773DBEC2" w:rsidR="003C1FE0" w:rsidRDefault="003C1FE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_Toc75429541 \h </w:instrText>
      </w:r>
      <w:r>
        <w:fldChar w:fldCharType="separate"/>
      </w:r>
      <w:r>
        <w:t>8</w:t>
      </w:r>
      <w:r>
        <w:fldChar w:fldCharType="end"/>
      </w:r>
    </w:p>
    <w:p w14:paraId="566DAC4E" w14:textId="7521CEFC" w:rsidR="003C1FE0" w:rsidRDefault="003C1FE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_Toc75429542 \h </w:instrText>
      </w:r>
      <w:r>
        <w:fldChar w:fldCharType="separate"/>
      </w:r>
      <w:r>
        <w:t>8</w:t>
      </w:r>
      <w:r>
        <w:fldChar w:fldCharType="end"/>
      </w:r>
    </w:p>
    <w:p w14:paraId="4878081F" w14:textId="2550C197" w:rsidR="003C1FE0" w:rsidRDefault="003C1FE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_Toc75429543 \h </w:instrText>
      </w:r>
      <w:r>
        <w:fldChar w:fldCharType="separate"/>
      </w:r>
      <w:r>
        <w:t>10</w:t>
      </w:r>
      <w:r>
        <w:fldChar w:fldCharType="end"/>
      </w:r>
    </w:p>
    <w:p w14:paraId="3FDC7AA8" w14:textId="3FEB860F" w:rsidR="003C1FE0" w:rsidRDefault="003C1FE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_Toc75429544 \h </w:instrText>
      </w:r>
      <w:r>
        <w:fldChar w:fldCharType="separate"/>
      </w:r>
      <w:r>
        <w:t>10</w:t>
      </w:r>
      <w:r>
        <w:fldChar w:fldCharType="end"/>
      </w:r>
    </w:p>
    <w:p w14:paraId="085A605E" w14:textId="2122291F" w:rsidR="003C1FE0" w:rsidRDefault="003C1FE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_Toc75429545 \h </w:instrText>
      </w:r>
      <w:r>
        <w:fldChar w:fldCharType="separate"/>
      </w:r>
      <w:r>
        <w:t>10</w:t>
      </w:r>
      <w:r>
        <w:fldChar w:fldCharType="end"/>
      </w:r>
    </w:p>
    <w:p w14:paraId="0E2FA7C1" w14:textId="1C6FF7F0" w:rsidR="003C1FE0" w:rsidRDefault="003C1FE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007963">
        <w:rPr>
          <w:rFonts w:eastAsia="Batang"/>
        </w:rPr>
        <w:t>Architecture Model and Concepts</w:t>
      </w:r>
      <w:r>
        <w:tab/>
      </w:r>
      <w:r>
        <w:fldChar w:fldCharType="begin" w:fldLock="1"/>
      </w:r>
      <w:r>
        <w:instrText xml:space="preserve"> PAGEREF _Toc75429546 \h </w:instrText>
      </w:r>
      <w:r>
        <w:fldChar w:fldCharType="separate"/>
      </w:r>
      <w:r>
        <w:t>11</w:t>
      </w:r>
      <w:r>
        <w:fldChar w:fldCharType="end"/>
      </w:r>
    </w:p>
    <w:p w14:paraId="55435407" w14:textId="758F3F96" w:rsidR="003C1FE0" w:rsidRDefault="003C1FE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_Toc75429547 \h </w:instrText>
      </w:r>
      <w:r>
        <w:fldChar w:fldCharType="separate"/>
      </w:r>
      <w:r>
        <w:t>11</w:t>
      </w:r>
      <w:r>
        <w:fldChar w:fldCharType="end"/>
      </w:r>
    </w:p>
    <w:p w14:paraId="12FB843C" w14:textId="1749599E" w:rsidR="003C1FE0" w:rsidRDefault="003C1FE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_Toc75429548 \h </w:instrText>
      </w:r>
      <w:r>
        <w:fldChar w:fldCharType="separate"/>
      </w:r>
      <w:r>
        <w:t>11</w:t>
      </w:r>
      <w:r>
        <w:fldChar w:fldCharType="end"/>
      </w:r>
    </w:p>
    <w:p w14:paraId="560CB6A8" w14:textId="0577B75B" w:rsidR="003C1FE0" w:rsidRDefault="003C1FE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_Toc75429549 \h </w:instrText>
      </w:r>
      <w:r>
        <w:fldChar w:fldCharType="separate"/>
      </w:r>
      <w:r>
        <w:t>16</w:t>
      </w:r>
      <w:r>
        <w:fldChar w:fldCharType="end"/>
      </w:r>
    </w:p>
    <w:p w14:paraId="40C82219" w14:textId="27F47D5F" w:rsidR="003C1FE0" w:rsidRDefault="003C1FE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_Toc75429550 \h </w:instrText>
      </w:r>
      <w:r>
        <w:fldChar w:fldCharType="separate"/>
      </w:r>
      <w:r>
        <w:t>16</w:t>
      </w:r>
      <w:r>
        <w:fldChar w:fldCharType="end"/>
      </w:r>
    </w:p>
    <w:p w14:paraId="58D0F578" w14:textId="7312B218" w:rsidR="003C1FE0" w:rsidRDefault="003C1FE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_Toc75429551 \h </w:instrText>
      </w:r>
      <w:r>
        <w:fldChar w:fldCharType="separate"/>
      </w:r>
      <w:r>
        <w:t>17</w:t>
      </w:r>
      <w:r>
        <w:fldChar w:fldCharType="end"/>
      </w:r>
    </w:p>
    <w:p w14:paraId="6365D502" w14:textId="50ED8AED" w:rsidR="003C1FE0" w:rsidRDefault="003C1FE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_Toc75429552 \h </w:instrText>
      </w:r>
      <w:r>
        <w:fldChar w:fldCharType="separate"/>
      </w:r>
      <w:r>
        <w:t>17</w:t>
      </w:r>
      <w:r>
        <w:fldChar w:fldCharType="end"/>
      </w:r>
    </w:p>
    <w:p w14:paraId="54A99474" w14:textId="7ED37D17" w:rsidR="003C1FE0" w:rsidRDefault="003C1FE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_Toc75429553 \h </w:instrText>
      </w:r>
      <w:r>
        <w:fldChar w:fldCharType="separate"/>
      </w:r>
      <w:r>
        <w:t>17</w:t>
      </w:r>
      <w:r>
        <w:fldChar w:fldCharType="end"/>
      </w:r>
    </w:p>
    <w:p w14:paraId="08B1011B" w14:textId="1AF4A5C3" w:rsidR="003C1FE0" w:rsidRDefault="003C1FE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_Toc75429554 \h </w:instrText>
      </w:r>
      <w:r>
        <w:fldChar w:fldCharType="separate"/>
      </w:r>
      <w:r>
        <w:t>18</w:t>
      </w:r>
      <w:r>
        <w:fldChar w:fldCharType="end"/>
      </w:r>
    </w:p>
    <w:p w14:paraId="09842FEB" w14:textId="6049A7C1" w:rsidR="003C1FE0" w:rsidRDefault="003C1FE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_Toc75429555 \h </w:instrText>
      </w:r>
      <w:r>
        <w:fldChar w:fldCharType="separate"/>
      </w:r>
      <w:r>
        <w:t>18</w:t>
      </w:r>
      <w:r>
        <w:fldChar w:fldCharType="end"/>
      </w:r>
    </w:p>
    <w:p w14:paraId="2F2F0C4F" w14:textId="54DEF1D3" w:rsidR="003C1FE0" w:rsidRDefault="003C1FE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_Toc75429556 \h </w:instrText>
      </w:r>
      <w:r>
        <w:fldChar w:fldCharType="separate"/>
      </w:r>
      <w:r>
        <w:t>18</w:t>
      </w:r>
      <w:r>
        <w:fldChar w:fldCharType="end"/>
      </w:r>
    </w:p>
    <w:p w14:paraId="3AF8068B" w14:textId="6FF2448D" w:rsidR="003C1FE0" w:rsidRDefault="003C1FE0">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_Toc75429557 \h </w:instrText>
      </w:r>
      <w:r>
        <w:fldChar w:fldCharType="separate"/>
      </w:r>
      <w:r>
        <w:t>18</w:t>
      </w:r>
      <w:r>
        <w:fldChar w:fldCharType="end"/>
      </w:r>
    </w:p>
    <w:p w14:paraId="581FE626" w14:textId="2DD96427" w:rsidR="003C1FE0" w:rsidRDefault="003C1FE0">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_Toc75429558 \h </w:instrText>
      </w:r>
      <w:r>
        <w:fldChar w:fldCharType="separate"/>
      </w:r>
      <w:r>
        <w:t>18</w:t>
      </w:r>
      <w:r>
        <w:fldChar w:fldCharType="end"/>
      </w:r>
    </w:p>
    <w:p w14:paraId="5ACD2FF9" w14:textId="1912A433" w:rsidR="003C1FE0" w:rsidRDefault="003C1FE0">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_Toc75429559 \h </w:instrText>
      </w:r>
      <w:r>
        <w:fldChar w:fldCharType="separate"/>
      </w:r>
      <w:r>
        <w:t>19</w:t>
      </w:r>
      <w:r>
        <w:fldChar w:fldCharType="end"/>
      </w:r>
    </w:p>
    <w:p w14:paraId="0CB63A14" w14:textId="1FE149C5" w:rsidR="003C1FE0" w:rsidRDefault="003C1FE0">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_Toc75429560 \h </w:instrText>
      </w:r>
      <w:r>
        <w:fldChar w:fldCharType="separate"/>
      </w:r>
      <w:r>
        <w:t>19</w:t>
      </w:r>
      <w:r>
        <w:fldChar w:fldCharType="end"/>
      </w:r>
    </w:p>
    <w:p w14:paraId="45DEC3D8" w14:textId="02F7ECF1" w:rsidR="003C1FE0" w:rsidRDefault="003C1FE0">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_Toc75429561 \h </w:instrText>
      </w:r>
      <w:r>
        <w:fldChar w:fldCharType="separate"/>
      </w:r>
      <w:r>
        <w:t>19</w:t>
      </w:r>
      <w:r>
        <w:fldChar w:fldCharType="end"/>
      </w:r>
    </w:p>
    <w:p w14:paraId="0E0C0040" w14:textId="4AA1D885" w:rsidR="003C1FE0" w:rsidRDefault="003C1FE0">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_Toc75429562 \h </w:instrText>
      </w:r>
      <w:r>
        <w:fldChar w:fldCharType="separate"/>
      </w:r>
      <w:r>
        <w:t>19</w:t>
      </w:r>
      <w:r>
        <w:fldChar w:fldCharType="end"/>
      </w:r>
    </w:p>
    <w:p w14:paraId="7D72555D" w14:textId="05AABD9C" w:rsidR="003C1FE0" w:rsidRDefault="003C1FE0">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_Toc75429563 \h </w:instrText>
      </w:r>
      <w:r>
        <w:fldChar w:fldCharType="separate"/>
      </w:r>
      <w:r>
        <w:t>19</w:t>
      </w:r>
      <w:r>
        <w:fldChar w:fldCharType="end"/>
      </w:r>
    </w:p>
    <w:p w14:paraId="2641C0E1" w14:textId="4F6D374E" w:rsidR="003C1FE0" w:rsidRDefault="003C1FE0">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_Toc75429564 \h </w:instrText>
      </w:r>
      <w:r>
        <w:fldChar w:fldCharType="separate"/>
      </w:r>
      <w:r>
        <w:t>20</w:t>
      </w:r>
      <w:r>
        <w:fldChar w:fldCharType="end"/>
      </w:r>
    </w:p>
    <w:p w14:paraId="43914763" w14:textId="43D9B58F" w:rsidR="003C1FE0" w:rsidRDefault="003C1FE0">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_Toc75429565 \h </w:instrText>
      </w:r>
      <w:r>
        <w:fldChar w:fldCharType="separate"/>
      </w:r>
      <w:r>
        <w:t>20</w:t>
      </w:r>
      <w:r>
        <w:fldChar w:fldCharType="end"/>
      </w:r>
    </w:p>
    <w:p w14:paraId="376C7E07" w14:textId="7A25C526" w:rsidR="003C1FE0" w:rsidRDefault="003C1FE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_Toc75429566 \h </w:instrText>
      </w:r>
      <w:r>
        <w:fldChar w:fldCharType="separate"/>
      </w:r>
      <w:r>
        <w:t>20</w:t>
      </w:r>
      <w:r>
        <w:fldChar w:fldCharType="end"/>
      </w:r>
    </w:p>
    <w:p w14:paraId="582B9CF2" w14:textId="56C68CA0" w:rsidR="003C1FE0" w:rsidRDefault="003C1FE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_Toc75429567 \h </w:instrText>
      </w:r>
      <w:r>
        <w:fldChar w:fldCharType="separate"/>
      </w:r>
      <w:r>
        <w:t>20</w:t>
      </w:r>
      <w:r>
        <w:fldChar w:fldCharType="end"/>
      </w:r>
    </w:p>
    <w:p w14:paraId="1C30D7EB" w14:textId="1CE2FE22" w:rsidR="003C1FE0" w:rsidRDefault="003C1FE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_Toc75429568 \h </w:instrText>
      </w:r>
      <w:r>
        <w:fldChar w:fldCharType="separate"/>
      </w:r>
      <w:r>
        <w:t>20</w:t>
      </w:r>
      <w:r>
        <w:fldChar w:fldCharType="end"/>
      </w:r>
    </w:p>
    <w:p w14:paraId="18D80A58" w14:textId="5B9B05D8" w:rsidR="003C1FE0" w:rsidRDefault="003C1FE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_Toc75429569 \h </w:instrText>
      </w:r>
      <w:r>
        <w:fldChar w:fldCharType="separate"/>
      </w:r>
      <w:r>
        <w:t>21</w:t>
      </w:r>
      <w:r>
        <w:fldChar w:fldCharType="end"/>
      </w:r>
    </w:p>
    <w:p w14:paraId="33119FBF" w14:textId="2B88DD70" w:rsidR="003C1FE0" w:rsidRDefault="003C1FE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_Toc75429570 \h </w:instrText>
      </w:r>
      <w:r>
        <w:fldChar w:fldCharType="separate"/>
      </w:r>
      <w:r>
        <w:t>22</w:t>
      </w:r>
      <w:r>
        <w:fldChar w:fldCharType="end"/>
      </w:r>
    </w:p>
    <w:p w14:paraId="462A2AB1" w14:textId="3371A877" w:rsidR="003C1FE0" w:rsidRDefault="003C1FE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_Toc75429571 \h </w:instrText>
      </w:r>
      <w:r>
        <w:fldChar w:fldCharType="separate"/>
      </w:r>
      <w:r>
        <w:t>22</w:t>
      </w:r>
      <w:r>
        <w:fldChar w:fldCharType="end"/>
      </w:r>
    </w:p>
    <w:p w14:paraId="5AB4AD01" w14:textId="50432900" w:rsidR="003C1FE0" w:rsidRDefault="003C1FE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_Toc75429572 \h </w:instrText>
      </w:r>
      <w:r>
        <w:fldChar w:fldCharType="separate"/>
      </w:r>
      <w:r>
        <w:t>23</w:t>
      </w:r>
      <w:r>
        <w:fldChar w:fldCharType="end"/>
      </w:r>
    </w:p>
    <w:p w14:paraId="605DDDFF" w14:textId="6B787AA1" w:rsidR="003C1FE0" w:rsidRDefault="003C1FE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_Toc75429573 \h </w:instrText>
      </w:r>
      <w:r>
        <w:fldChar w:fldCharType="separate"/>
      </w:r>
      <w:r>
        <w:t>23</w:t>
      </w:r>
      <w:r>
        <w:fldChar w:fldCharType="end"/>
      </w:r>
    </w:p>
    <w:p w14:paraId="0C1A694A" w14:textId="77E59D6E" w:rsidR="003C1FE0" w:rsidRDefault="003C1FE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_Toc75429574 \h </w:instrText>
      </w:r>
      <w:r>
        <w:fldChar w:fldCharType="separate"/>
      </w:r>
      <w:r>
        <w:t>25</w:t>
      </w:r>
      <w:r>
        <w:fldChar w:fldCharType="end"/>
      </w:r>
    </w:p>
    <w:p w14:paraId="6C45F3B4" w14:textId="7F6D3946" w:rsidR="003C1FE0" w:rsidRDefault="003C1FE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_Toc75429575 \h </w:instrText>
      </w:r>
      <w:r>
        <w:fldChar w:fldCharType="separate"/>
      </w:r>
      <w:r>
        <w:t>25</w:t>
      </w:r>
      <w:r>
        <w:fldChar w:fldCharType="end"/>
      </w:r>
    </w:p>
    <w:p w14:paraId="52A32698" w14:textId="5EE9A9B7" w:rsidR="003C1FE0" w:rsidRDefault="003C1FE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_Toc75429576 \h </w:instrText>
      </w:r>
      <w:r>
        <w:fldChar w:fldCharType="separate"/>
      </w:r>
      <w:r>
        <w:t>25</w:t>
      </w:r>
      <w:r>
        <w:fldChar w:fldCharType="end"/>
      </w:r>
    </w:p>
    <w:p w14:paraId="580C65C4" w14:textId="69C0B623" w:rsidR="003C1FE0" w:rsidRDefault="003C1FE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_Toc75429577 \h </w:instrText>
      </w:r>
      <w:r>
        <w:fldChar w:fldCharType="separate"/>
      </w:r>
      <w:r>
        <w:t>25</w:t>
      </w:r>
      <w:r>
        <w:fldChar w:fldCharType="end"/>
      </w:r>
    </w:p>
    <w:p w14:paraId="6EA8F428" w14:textId="27A6DEB5" w:rsidR="003C1FE0" w:rsidRDefault="003C1FE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_Toc75429578 \h </w:instrText>
      </w:r>
      <w:r>
        <w:fldChar w:fldCharType="separate"/>
      </w:r>
      <w:r>
        <w:t>26</w:t>
      </w:r>
      <w:r>
        <w:fldChar w:fldCharType="end"/>
      </w:r>
    </w:p>
    <w:p w14:paraId="62AB8835" w14:textId="786ADDCB" w:rsidR="003C1FE0" w:rsidRDefault="003C1FE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_Toc75429579 \h </w:instrText>
      </w:r>
      <w:r>
        <w:fldChar w:fldCharType="separate"/>
      </w:r>
      <w:r>
        <w:t>26</w:t>
      </w:r>
      <w:r>
        <w:fldChar w:fldCharType="end"/>
      </w:r>
    </w:p>
    <w:p w14:paraId="699545D3" w14:textId="697FBE52" w:rsidR="003C1FE0" w:rsidRDefault="003C1FE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_Toc75429580 \h </w:instrText>
      </w:r>
      <w:r>
        <w:fldChar w:fldCharType="separate"/>
      </w:r>
      <w:r>
        <w:t>26</w:t>
      </w:r>
      <w:r>
        <w:fldChar w:fldCharType="end"/>
      </w:r>
    </w:p>
    <w:p w14:paraId="1EA49110" w14:textId="6794ABE1" w:rsidR="003C1FE0" w:rsidRDefault="003C1FE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_Toc75429581 \h </w:instrText>
      </w:r>
      <w:r>
        <w:fldChar w:fldCharType="separate"/>
      </w:r>
      <w:r>
        <w:t>26</w:t>
      </w:r>
      <w:r>
        <w:fldChar w:fldCharType="end"/>
      </w:r>
    </w:p>
    <w:p w14:paraId="2A5DCB63" w14:textId="226E3503" w:rsidR="003C1FE0" w:rsidRDefault="003C1FE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_Toc75429582 \h </w:instrText>
      </w:r>
      <w:r>
        <w:fldChar w:fldCharType="separate"/>
      </w:r>
      <w:r>
        <w:t>26</w:t>
      </w:r>
      <w:r>
        <w:fldChar w:fldCharType="end"/>
      </w:r>
    </w:p>
    <w:p w14:paraId="6B504DC2" w14:textId="4647FD71" w:rsidR="003C1FE0" w:rsidRDefault="003C1FE0">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_Toc75429583 \h </w:instrText>
      </w:r>
      <w:r>
        <w:fldChar w:fldCharType="separate"/>
      </w:r>
      <w:r>
        <w:t>28</w:t>
      </w:r>
      <w:r>
        <w:fldChar w:fldCharType="end"/>
      </w:r>
    </w:p>
    <w:p w14:paraId="02C3FF8B" w14:textId="7E202C4F" w:rsidR="003C1FE0" w:rsidRDefault="003C1FE0">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_Toc75429584 \h </w:instrText>
      </w:r>
      <w:r>
        <w:fldChar w:fldCharType="separate"/>
      </w:r>
      <w:r>
        <w:t>28</w:t>
      </w:r>
      <w:r>
        <w:fldChar w:fldCharType="end"/>
      </w:r>
    </w:p>
    <w:p w14:paraId="342F38E9" w14:textId="64D78F2B" w:rsidR="003C1FE0" w:rsidRDefault="003C1FE0">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_Toc75429585 \h </w:instrText>
      </w:r>
      <w:r>
        <w:fldChar w:fldCharType="separate"/>
      </w:r>
      <w:r>
        <w:t>28</w:t>
      </w:r>
      <w:r>
        <w:fldChar w:fldCharType="end"/>
      </w:r>
    </w:p>
    <w:p w14:paraId="12A70C14" w14:textId="08D230D1" w:rsidR="003C1FE0" w:rsidRDefault="003C1FE0">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_Toc75429586 \h </w:instrText>
      </w:r>
      <w:r>
        <w:fldChar w:fldCharType="separate"/>
      </w:r>
      <w:r>
        <w:t>29</w:t>
      </w:r>
      <w:r>
        <w:fldChar w:fldCharType="end"/>
      </w:r>
    </w:p>
    <w:p w14:paraId="2D87260C" w14:textId="0C5B811C" w:rsidR="003C1FE0" w:rsidRDefault="003C1FE0">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_Toc75429587 \h </w:instrText>
      </w:r>
      <w:r>
        <w:fldChar w:fldCharType="separate"/>
      </w:r>
      <w:r>
        <w:t>29</w:t>
      </w:r>
      <w:r>
        <w:fldChar w:fldCharType="end"/>
      </w:r>
    </w:p>
    <w:p w14:paraId="34CB587A" w14:textId="10C1E146" w:rsidR="003C1FE0" w:rsidRDefault="003C1FE0">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_Toc75429588 \h </w:instrText>
      </w:r>
      <w:r>
        <w:fldChar w:fldCharType="separate"/>
      </w:r>
      <w:r>
        <w:t>30</w:t>
      </w:r>
      <w:r>
        <w:fldChar w:fldCharType="end"/>
      </w:r>
    </w:p>
    <w:p w14:paraId="780E0A0C" w14:textId="0DC06F30" w:rsidR="003C1FE0" w:rsidRDefault="003C1FE0">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_Toc75429589 \h </w:instrText>
      </w:r>
      <w:r>
        <w:fldChar w:fldCharType="separate"/>
      </w:r>
      <w:r>
        <w:t>30</w:t>
      </w:r>
      <w:r>
        <w:fldChar w:fldCharType="end"/>
      </w:r>
    </w:p>
    <w:p w14:paraId="4DA4645F" w14:textId="556EEC54" w:rsidR="003C1FE0" w:rsidRDefault="003C1FE0">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_Toc75429590 \h </w:instrText>
      </w:r>
      <w:r>
        <w:fldChar w:fldCharType="separate"/>
      </w:r>
      <w:r>
        <w:t>31</w:t>
      </w:r>
      <w:r>
        <w:fldChar w:fldCharType="end"/>
      </w:r>
    </w:p>
    <w:p w14:paraId="36AB6DA6" w14:textId="23CB93F4" w:rsidR="003C1FE0" w:rsidRDefault="003C1FE0">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_Toc75429591 \h </w:instrText>
      </w:r>
      <w:r>
        <w:fldChar w:fldCharType="separate"/>
      </w:r>
      <w:r>
        <w:t>31</w:t>
      </w:r>
      <w:r>
        <w:fldChar w:fldCharType="end"/>
      </w:r>
    </w:p>
    <w:p w14:paraId="699A4AAD" w14:textId="18660786" w:rsidR="003C1FE0" w:rsidRDefault="003C1FE0">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_Toc75429592 \h </w:instrText>
      </w:r>
      <w:r>
        <w:fldChar w:fldCharType="separate"/>
      </w:r>
      <w:r>
        <w:t>31</w:t>
      </w:r>
      <w:r>
        <w:fldChar w:fldCharType="end"/>
      </w:r>
    </w:p>
    <w:p w14:paraId="5F2FB2BA" w14:textId="2180CCA2" w:rsidR="003C1FE0" w:rsidRDefault="003C1FE0">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_Toc75429593 \h </w:instrText>
      </w:r>
      <w:r>
        <w:fldChar w:fldCharType="separate"/>
      </w:r>
      <w:r>
        <w:t>32</w:t>
      </w:r>
      <w:r>
        <w:fldChar w:fldCharType="end"/>
      </w:r>
    </w:p>
    <w:p w14:paraId="43E86848" w14:textId="11105681" w:rsidR="003C1FE0" w:rsidRDefault="003C1FE0">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_Toc75429594 \h </w:instrText>
      </w:r>
      <w:r>
        <w:fldChar w:fldCharType="separate"/>
      </w:r>
      <w:r>
        <w:t>32</w:t>
      </w:r>
      <w:r>
        <w:fldChar w:fldCharType="end"/>
      </w:r>
    </w:p>
    <w:p w14:paraId="45F55C69" w14:textId="600C197D" w:rsidR="003C1FE0" w:rsidRDefault="003C1FE0">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_Toc75429595 \h </w:instrText>
      </w:r>
      <w:r>
        <w:fldChar w:fldCharType="separate"/>
      </w:r>
      <w:r>
        <w:t>32</w:t>
      </w:r>
      <w:r>
        <w:fldChar w:fldCharType="end"/>
      </w:r>
    </w:p>
    <w:p w14:paraId="70E70235" w14:textId="48D160A5" w:rsidR="003C1FE0" w:rsidRDefault="003C1FE0">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_Toc75429596 \h </w:instrText>
      </w:r>
      <w:r>
        <w:fldChar w:fldCharType="separate"/>
      </w:r>
      <w:r>
        <w:t>32</w:t>
      </w:r>
      <w:r>
        <w:fldChar w:fldCharType="end"/>
      </w:r>
    </w:p>
    <w:p w14:paraId="694C91D4" w14:textId="5AB4BD71" w:rsidR="003C1FE0" w:rsidRDefault="003C1FE0">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_Toc75429597 \h </w:instrText>
      </w:r>
      <w:r>
        <w:fldChar w:fldCharType="separate"/>
      </w:r>
      <w:r>
        <w:t>33</w:t>
      </w:r>
      <w:r>
        <w:fldChar w:fldCharType="end"/>
      </w:r>
    </w:p>
    <w:p w14:paraId="3983657B" w14:textId="316FF466" w:rsidR="003C1FE0" w:rsidRDefault="003C1FE0">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_Toc75429598 \h </w:instrText>
      </w:r>
      <w:r>
        <w:fldChar w:fldCharType="separate"/>
      </w:r>
      <w:r>
        <w:t>34</w:t>
      </w:r>
      <w:r>
        <w:fldChar w:fldCharType="end"/>
      </w:r>
    </w:p>
    <w:p w14:paraId="00D8F601" w14:textId="061F6021" w:rsidR="003C1FE0" w:rsidRDefault="003C1FE0">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_Toc75429599 \h </w:instrText>
      </w:r>
      <w:r>
        <w:fldChar w:fldCharType="separate"/>
      </w:r>
      <w:r>
        <w:t>34</w:t>
      </w:r>
      <w:r>
        <w:fldChar w:fldCharType="end"/>
      </w:r>
    </w:p>
    <w:p w14:paraId="1E62416F" w14:textId="5B4BD787" w:rsidR="003C1FE0" w:rsidRDefault="003C1FE0">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_Toc75429600 \h </w:instrText>
      </w:r>
      <w:r>
        <w:fldChar w:fldCharType="separate"/>
      </w:r>
      <w:r>
        <w:t>34</w:t>
      </w:r>
      <w:r>
        <w:fldChar w:fldCharType="end"/>
      </w:r>
    </w:p>
    <w:p w14:paraId="3A74F43A" w14:textId="0FEC1C60" w:rsidR="003C1FE0" w:rsidRDefault="003C1FE0">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_Toc75429601 \h </w:instrText>
      </w:r>
      <w:r>
        <w:fldChar w:fldCharType="separate"/>
      </w:r>
      <w:r>
        <w:t>35</w:t>
      </w:r>
      <w:r>
        <w:fldChar w:fldCharType="end"/>
      </w:r>
    </w:p>
    <w:p w14:paraId="33CA1D31" w14:textId="6BF0C3E1" w:rsidR="003C1FE0" w:rsidRDefault="003C1FE0">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_Toc75429602 \h </w:instrText>
      </w:r>
      <w:r>
        <w:fldChar w:fldCharType="separate"/>
      </w:r>
      <w:r>
        <w:t>35</w:t>
      </w:r>
      <w:r>
        <w:fldChar w:fldCharType="end"/>
      </w:r>
    </w:p>
    <w:p w14:paraId="6BCEA0F0" w14:textId="6797145E" w:rsidR="003C1FE0" w:rsidRDefault="003C1FE0">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_Toc75429603 \h </w:instrText>
      </w:r>
      <w:r>
        <w:fldChar w:fldCharType="separate"/>
      </w:r>
      <w:r>
        <w:t>35</w:t>
      </w:r>
      <w:r>
        <w:fldChar w:fldCharType="end"/>
      </w:r>
    </w:p>
    <w:p w14:paraId="7101039B" w14:textId="75BF903C" w:rsidR="003C1FE0" w:rsidRDefault="003C1FE0">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_Toc75429604 \h </w:instrText>
      </w:r>
      <w:r>
        <w:fldChar w:fldCharType="separate"/>
      </w:r>
      <w:r>
        <w:t>35</w:t>
      </w:r>
      <w:r>
        <w:fldChar w:fldCharType="end"/>
      </w:r>
    </w:p>
    <w:p w14:paraId="4EF44B37" w14:textId="56827929" w:rsidR="003C1FE0" w:rsidRDefault="003C1FE0">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_Toc75429605 \h </w:instrText>
      </w:r>
      <w:r>
        <w:fldChar w:fldCharType="separate"/>
      </w:r>
      <w:r>
        <w:t>36</w:t>
      </w:r>
      <w:r>
        <w:fldChar w:fldCharType="end"/>
      </w:r>
    </w:p>
    <w:p w14:paraId="0CF66B34" w14:textId="53378B36" w:rsidR="003C1FE0" w:rsidRDefault="003C1FE0">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_Toc75429606 \h </w:instrText>
      </w:r>
      <w:r>
        <w:fldChar w:fldCharType="separate"/>
      </w:r>
      <w:r>
        <w:t>36</w:t>
      </w:r>
      <w:r>
        <w:fldChar w:fldCharType="end"/>
      </w:r>
    </w:p>
    <w:p w14:paraId="647B64C8" w14:textId="5B87AF48" w:rsidR="003C1FE0" w:rsidRDefault="003C1FE0">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_Toc75429607 \h </w:instrText>
      </w:r>
      <w:r>
        <w:fldChar w:fldCharType="separate"/>
      </w:r>
      <w:r>
        <w:t>37</w:t>
      </w:r>
      <w:r>
        <w:fldChar w:fldCharType="end"/>
      </w:r>
    </w:p>
    <w:p w14:paraId="6CD64404" w14:textId="1863F4EE" w:rsidR="003C1FE0" w:rsidRDefault="003C1FE0">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_Toc75429608 \h </w:instrText>
      </w:r>
      <w:r>
        <w:fldChar w:fldCharType="separate"/>
      </w:r>
      <w:r>
        <w:t>37</w:t>
      </w:r>
      <w:r>
        <w:fldChar w:fldCharType="end"/>
      </w:r>
    </w:p>
    <w:p w14:paraId="72FC34DA" w14:textId="09D3E65E" w:rsidR="003C1FE0" w:rsidRDefault="003C1FE0">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_Toc75429609 \h </w:instrText>
      </w:r>
      <w:r>
        <w:fldChar w:fldCharType="separate"/>
      </w:r>
      <w:r>
        <w:t>37</w:t>
      </w:r>
      <w:r>
        <w:fldChar w:fldCharType="end"/>
      </w:r>
    </w:p>
    <w:p w14:paraId="50848282" w14:textId="6F9BC8AD" w:rsidR="003C1FE0" w:rsidRDefault="003C1FE0">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_Toc75429610 \h </w:instrText>
      </w:r>
      <w:r>
        <w:fldChar w:fldCharType="separate"/>
      </w:r>
      <w:r>
        <w:t>37</w:t>
      </w:r>
      <w:r>
        <w:fldChar w:fldCharType="end"/>
      </w:r>
    </w:p>
    <w:p w14:paraId="068FA40D" w14:textId="75DC2BF6" w:rsidR="003C1FE0" w:rsidRDefault="003C1FE0">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_Toc75429611 \h </w:instrText>
      </w:r>
      <w:r>
        <w:fldChar w:fldCharType="separate"/>
      </w:r>
      <w:r>
        <w:t>39</w:t>
      </w:r>
      <w:r>
        <w:fldChar w:fldCharType="end"/>
      </w:r>
    </w:p>
    <w:p w14:paraId="4F952CA3" w14:textId="5EBE72C7" w:rsidR="003C1FE0" w:rsidRDefault="003C1FE0">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_Toc75429612 \h </w:instrText>
      </w:r>
      <w:r>
        <w:fldChar w:fldCharType="separate"/>
      </w:r>
      <w:r>
        <w:t>39</w:t>
      </w:r>
      <w:r>
        <w:fldChar w:fldCharType="end"/>
      </w:r>
    </w:p>
    <w:p w14:paraId="28DE3F9C" w14:textId="452FDD95" w:rsidR="003C1FE0" w:rsidRDefault="003C1FE0">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_Toc75429613 \h </w:instrText>
      </w:r>
      <w:r>
        <w:fldChar w:fldCharType="separate"/>
      </w:r>
      <w:r>
        <w:t>40</w:t>
      </w:r>
      <w:r>
        <w:fldChar w:fldCharType="end"/>
      </w:r>
    </w:p>
    <w:p w14:paraId="713B07B4" w14:textId="4BFFC68E" w:rsidR="003C1FE0" w:rsidRDefault="003C1FE0">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_Toc75429614 \h </w:instrText>
      </w:r>
      <w:r>
        <w:fldChar w:fldCharType="separate"/>
      </w:r>
      <w:r>
        <w:t>40</w:t>
      </w:r>
      <w:r>
        <w:fldChar w:fldCharType="end"/>
      </w:r>
    </w:p>
    <w:p w14:paraId="00A381E6" w14:textId="42F6122C" w:rsidR="003C1FE0" w:rsidRDefault="003C1FE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_Toc75429615 \h </w:instrText>
      </w:r>
      <w:r>
        <w:fldChar w:fldCharType="separate"/>
      </w:r>
      <w:r>
        <w:t>40</w:t>
      </w:r>
      <w:r>
        <w:fldChar w:fldCharType="end"/>
      </w:r>
    </w:p>
    <w:p w14:paraId="1BBB11A0" w14:textId="6EDC662B" w:rsidR="003C1FE0" w:rsidRDefault="003C1FE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_Toc75429616 \h </w:instrText>
      </w:r>
      <w:r>
        <w:fldChar w:fldCharType="separate"/>
      </w:r>
      <w:r>
        <w:t>40</w:t>
      </w:r>
      <w:r>
        <w:fldChar w:fldCharType="end"/>
      </w:r>
    </w:p>
    <w:p w14:paraId="729FDC06" w14:textId="62799338" w:rsidR="003C1FE0" w:rsidRDefault="003C1FE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_Toc75429617 \h </w:instrText>
      </w:r>
      <w:r>
        <w:fldChar w:fldCharType="separate"/>
      </w:r>
      <w:r>
        <w:t>41</w:t>
      </w:r>
      <w:r>
        <w:fldChar w:fldCharType="end"/>
      </w:r>
    </w:p>
    <w:p w14:paraId="79C8C0A9" w14:textId="4FF4E61F" w:rsidR="003C1FE0" w:rsidRDefault="003C1FE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_Toc75429618 \h </w:instrText>
      </w:r>
      <w:r>
        <w:fldChar w:fldCharType="separate"/>
      </w:r>
      <w:r>
        <w:t>41</w:t>
      </w:r>
      <w:r>
        <w:fldChar w:fldCharType="end"/>
      </w:r>
    </w:p>
    <w:p w14:paraId="2593F9F9" w14:textId="4CE8B0F8" w:rsidR="003C1FE0" w:rsidRDefault="003C1FE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_Toc75429619 \h </w:instrText>
      </w:r>
      <w:r>
        <w:fldChar w:fldCharType="separate"/>
      </w:r>
      <w:r>
        <w:t>41</w:t>
      </w:r>
      <w:r>
        <w:fldChar w:fldCharType="end"/>
      </w:r>
    </w:p>
    <w:p w14:paraId="38E9928F" w14:textId="19566E1B" w:rsidR="003C1FE0" w:rsidRDefault="003C1FE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_Toc75429620 \h </w:instrText>
      </w:r>
      <w:r>
        <w:fldChar w:fldCharType="separate"/>
      </w:r>
      <w:r>
        <w:t>41</w:t>
      </w:r>
      <w:r>
        <w:fldChar w:fldCharType="end"/>
      </w:r>
    </w:p>
    <w:p w14:paraId="73A84E44" w14:textId="3658F90A" w:rsidR="003C1FE0" w:rsidRDefault="003C1FE0">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_Toc75429621 \h </w:instrText>
      </w:r>
      <w:r>
        <w:fldChar w:fldCharType="separate"/>
      </w:r>
      <w:r>
        <w:t>41</w:t>
      </w:r>
      <w:r>
        <w:fldChar w:fldCharType="end"/>
      </w:r>
    </w:p>
    <w:p w14:paraId="1ACF6A23" w14:textId="76840E0A" w:rsidR="003C1FE0" w:rsidRDefault="003C1FE0">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_Toc75429622 \h </w:instrText>
      </w:r>
      <w:r>
        <w:fldChar w:fldCharType="separate"/>
      </w:r>
      <w:r>
        <w:t>41</w:t>
      </w:r>
      <w:r>
        <w:fldChar w:fldCharType="end"/>
      </w:r>
    </w:p>
    <w:p w14:paraId="222775B1" w14:textId="0BE3CE96" w:rsidR="003C1FE0" w:rsidRDefault="003C1FE0">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_Toc75429623 \h </w:instrText>
      </w:r>
      <w:r>
        <w:fldChar w:fldCharType="separate"/>
      </w:r>
      <w:r>
        <w:t>42</w:t>
      </w:r>
      <w:r>
        <w:fldChar w:fldCharType="end"/>
      </w:r>
    </w:p>
    <w:p w14:paraId="5EDACAE2" w14:textId="35919FA2" w:rsidR="003C1FE0" w:rsidRDefault="003C1FE0">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_Toc75429624 \h </w:instrText>
      </w:r>
      <w:r>
        <w:fldChar w:fldCharType="separate"/>
      </w:r>
      <w:r>
        <w:t>42</w:t>
      </w:r>
      <w:r>
        <w:fldChar w:fldCharType="end"/>
      </w:r>
    </w:p>
    <w:p w14:paraId="0AA63A2A" w14:textId="33C1A3F4" w:rsidR="003C1FE0" w:rsidRDefault="003C1FE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_Toc75429625 \h </w:instrText>
      </w:r>
      <w:r>
        <w:fldChar w:fldCharType="separate"/>
      </w:r>
      <w:r>
        <w:t>42</w:t>
      </w:r>
      <w:r>
        <w:fldChar w:fldCharType="end"/>
      </w:r>
    </w:p>
    <w:p w14:paraId="26120C9D" w14:textId="17EC04F1" w:rsidR="003C1FE0" w:rsidRDefault="003C1FE0">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_Toc75429626 \h </w:instrText>
      </w:r>
      <w:r>
        <w:fldChar w:fldCharType="separate"/>
      </w:r>
      <w:r>
        <w:t>42</w:t>
      </w:r>
      <w:r>
        <w:fldChar w:fldCharType="end"/>
      </w:r>
    </w:p>
    <w:p w14:paraId="1D7AB516" w14:textId="0D3582D3" w:rsidR="003C1FE0" w:rsidRDefault="003C1FE0">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_Toc75429627 \h </w:instrText>
      </w:r>
      <w:r>
        <w:fldChar w:fldCharType="separate"/>
      </w:r>
      <w:r>
        <w:t>42</w:t>
      </w:r>
      <w:r>
        <w:fldChar w:fldCharType="end"/>
      </w:r>
    </w:p>
    <w:p w14:paraId="0781BC80" w14:textId="3A8B9501" w:rsidR="003C1FE0" w:rsidRDefault="003C1FE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_Toc75429628 \h </w:instrText>
      </w:r>
      <w:r>
        <w:fldChar w:fldCharType="separate"/>
      </w:r>
      <w:r>
        <w:t>42</w:t>
      </w:r>
      <w:r>
        <w:fldChar w:fldCharType="end"/>
      </w:r>
    </w:p>
    <w:p w14:paraId="1729341F" w14:textId="0A0689A6" w:rsidR="003C1FE0" w:rsidRDefault="003C1FE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_Toc75429629 \h </w:instrText>
      </w:r>
      <w:r>
        <w:fldChar w:fldCharType="separate"/>
      </w:r>
      <w:r>
        <w:t>43</w:t>
      </w:r>
      <w:r>
        <w:fldChar w:fldCharType="end"/>
      </w:r>
    </w:p>
    <w:p w14:paraId="22C156E4" w14:textId="73E5A78C" w:rsidR="003C1FE0" w:rsidRDefault="003C1FE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_Toc75429630 \h </w:instrText>
      </w:r>
      <w:r>
        <w:fldChar w:fldCharType="separate"/>
      </w:r>
      <w:r>
        <w:t>43</w:t>
      </w:r>
      <w:r>
        <w:fldChar w:fldCharType="end"/>
      </w:r>
    </w:p>
    <w:p w14:paraId="6E2F2332" w14:textId="1A43423E" w:rsidR="003C1FE0" w:rsidRDefault="003C1FE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_Toc75429631 \h </w:instrText>
      </w:r>
      <w:r>
        <w:fldChar w:fldCharType="separate"/>
      </w:r>
      <w:r>
        <w:t>43</w:t>
      </w:r>
      <w:r>
        <w:fldChar w:fldCharType="end"/>
      </w:r>
    </w:p>
    <w:p w14:paraId="2166221D" w14:textId="0FDD268C" w:rsidR="003C1FE0" w:rsidRDefault="003C1FE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_Toc75429632 \h </w:instrText>
      </w:r>
      <w:r>
        <w:fldChar w:fldCharType="separate"/>
      </w:r>
      <w:r>
        <w:t>43</w:t>
      </w:r>
      <w:r>
        <w:fldChar w:fldCharType="end"/>
      </w:r>
    </w:p>
    <w:p w14:paraId="66376A34" w14:textId="08DF9DA1" w:rsidR="003C1FE0" w:rsidRDefault="003C1FE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_Toc75429633 \h </w:instrText>
      </w:r>
      <w:r>
        <w:fldChar w:fldCharType="separate"/>
      </w:r>
      <w:r>
        <w:t>44</w:t>
      </w:r>
      <w:r>
        <w:fldChar w:fldCharType="end"/>
      </w:r>
    </w:p>
    <w:p w14:paraId="76F24B84" w14:textId="4D2898F1" w:rsidR="003C1FE0" w:rsidRDefault="003C1FE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_Toc75429634 \h </w:instrText>
      </w:r>
      <w:r>
        <w:fldChar w:fldCharType="separate"/>
      </w:r>
      <w:r>
        <w:t>44</w:t>
      </w:r>
      <w:r>
        <w:fldChar w:fldCharType="end"/>
      </w:r>
    </w:p>
    <w:p w14:paraId="4848061B" w14:textId="1ADAE8FA" w:rsidR="003C1FE0" w:rsidRDefault="003C1FE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_Toc75429635 \h </w:instrText>
      </w:r>
      <w:r>
        <w:fldChar w:fldCharType="separate"/>
      </w:r>
      <w:r>
        <w:t>45</w:t>
      </w:r>
      <w:r>
        <w:fldChar w:fldCharType="end"/>
      </w:r>
    </w:p>
    <w:p w14:paraId="0E1F1D18" w14:textId="66201E64" w:rsidR="003C1FE0" w:rsidRDefault="003C1FE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_Toc75429636 \h </w:instrText>
      </w:r>
      <w:r>
        <w:fldChar w:fldCharType="separate"/>
      </w:r>
      <w:r>
        <w:t>46</w:t>
      </w:r>
      <w:r>
        <w:fldChar w:fldCharType="end"/>
      </w:r>
    </w:p>
    <w:p w14:paraId="5AABC8AE" w14:textId="309383E3" w:rsidR="003C1FE0" w:rsidRDefault="003C1FE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_Toc75429637 \h </w:instrText>
      </w:r>
      <w:r>
        <w:fldChar w:fldCharType="separate"/>
      </w:r>
      <w:r>
        <w:t>46</w:t>
      </w:r>
      <w:r>
        <w:fldChar w:fldCharType="end"/>
      </w:r>
    </w:p>
    <w:p w14:paraId="0B3EA670" w14:textId="746D32BD" w:rsidR="003C1FE0" w:rsidRDefault="003C1FE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_Toc75429638 \h </w:instrText>
      </w:r>
      <w:r>
        <w:fldChar w:fldCharType="separate"/>
      </w:r>
      <w:r>
        <w:t>48</w:t>
      </w:r>
      <w:r>
        <w:fldChar w:fldCharType="end"/>
      </w:r>
    </w:p>
    <w:p w14:paraId="7D83C763" w14:textId="2A7D6E6B" w:rsidR="003C1FE0" w:rsidRDefault="003C1FE0">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_Toc75429639 \h </w:instrText>
      </w:r>
      <w:r>
        <w:fldChar w:fldCharType="separate"/>
      </w:r>
      <w:r>
        <w:t>49</w:t>
      </w:r>
      <w:r>
        <w:fldChar w:fldCharType="end"/>
      </w:r>
    </w:p>
    <w:p w14:paraId="438523B7" w14:textId="09DA0885" w:rsidR="003C1FE0" w:rsidRDefault="003C1FE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_Toc75429640 \h </w:instrText>
      </w:r>
      <w:r>
        <w:fldChar w:fldCharType="separate"/>
      </w:r>
      <w:r>
        <w:t>50</w:t>
      </w:r>
      <w:r>
        <w:fldChar w:fldCharType="end"/>
      </w:r>
    </w:p>
    <w:p w14:paraId="65B7FBF8" w14:textId="5DD4E0F5" w:rsidR="003C1FE0" w:rsidRDefault="003C1FE0">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_Toc75429641 \h </w:instrText>
      </w:r>
      <w:r>
        <w:fldChar w:fldCharType="separate"/>
      </w:r>
      <w:r>
        <w:t>50</w:t>
      </w:r>
      <w:r>
        <w:fldChar w:fldCharType="end"/>
      </w:r>
    </w:p>
    <w:p w14:paraId="5E4A46CA" w14:textId="3965BCB8" w:rsidR="003C1FE0" w:rsidRDefault="003C1FE0">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_Toc75429642 \h </w:instrText>
      </w:r>
      <w:r>
        <w:fldChar w:fldCharType="separate"/>
      </w:r>
      <w:r>
        <w:t>50</w:t>
      </w:r>
      <w:r>
        <w:fldChar w:fldCharType="end"/>
      </w:r>
    </w:p>
    <w:p w14:paraId="628A8A39" w14:textId="419BBB7A" w:rsidR="003C1FE0" w:rsidRDefault="003C1FE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_Toc75429643 \h </w:instrText>
      </w:r>
      <w:r>
        <w:fldChar w:fldCharType="separate"/>
      </w:r>
      <w:r>
        <w:t>50</w:t>
      </w:r>
      <w:r>
        <w:fldChar w:fldCharType="end"/>
      </w:r>
    </w:p>
    <w:p w14:paraId="77E59A8C" w14:textId="3944D909" w:rsidR="003C1FE0" w:rsidRDefault="003C1FE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_Toc75429644 \h </w:instrText>
      </w:r>
      <w:r>
        <w:fldChar w:fldCharType="separate"/>
      </w:r>
      <w:r>
        <w:t>51</w:t>
      </w:r>
      <w:r>
        <w:fldChar w:fldCharType="end"/>
      </w:r>
    </w:p>
    <w:p w14:paraId="3E66F800" w14:textId="77173FA5" w:rsidR="003C1FE0" w:rsidRDefault="003C1FE0">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_Toc75429645 \h </w:instrText>
      </w:r>
      <w:r>
        <w:fldChar w:fldCharType="separate"/>
      </w:r>
      <w:r>
        <w:t>51</w:t>
      </w:r>
      <w:r>
        <w:fldChar w:fldCharType="end"/>
      </w:r>
    </w:p>
    <w:p w14:paraId="0F44FDAE" w14:textId="2B3FDEB9" w:rsidR="003C1FE0" w:rsidRDefault="003C1FE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_Toc75429646 \h </w:instrText>
      </w:r>
      <w:r>
        <w:fldChar w:fldCharType="separate"/>
      </w:r>
      <w:r>
        <w:t>51</w:t>
      </w:r>
      <w:r>
        <w:fldChar w:fldCharType="end"/>
      </w:r>
    </w:p>
    <w:p w14:paraId="64C4C258" w14:textId="360368F0" w:rsidR="003C1FE0" w:rsidRDefault="003C1FE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_Toc75429647 \h </w:instrText>
      </w:r>
      <w:r>
        <w:fldChar w:fldCharType="separate"/>
      </w:r>
      <w:r>
        <w:t>51</w:t>
      </w:r>
      <w:r>
        <w:fldChar w:fldCharType="end"/>
      </w:r>
    </w:p>
    <w:p w14:paraId="6B608468" w14:textId="5A52ED97" w:rsidR="003C1FE0" w:rsidRDefault="003C1FE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_Toc75429648 \h </w:instrText>
      </w:r>
      <w:r>
        <w:fldChar w:fldCharType="separate"/>
      </w:r>
      <w:r>
        <w:t>52</w:t>
      </w:r>
      <w:r>
        <w:fldChar w:fldCharType="end"/>
      </w:r>
    </w:p>
    <w:p w14:paraId="70C46CD5" w14:textId="310D3CC2" w:rsidR="003C1FE0" w:rsidRDefault="003C1FE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_Toc75429649 \h </w:instrText>
      </w:r>
      <w:r>
        <w:fldChar w:fldCharType="separate"/>
      </w:r>
      <w:r>
        <w:t>52</w:t>
      </w:r>
      <w:r>
        <w:fldChar w:fldCharType="end"/>
      </w:r>
    </w:p>
    <w:p w14:paraId="3A902CAD" w14:textId="3926800C" w:rsidR="003C1FE0" w:rsidRDefault="003C1FE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_Toc75429650 \h </w:instrText>
      </w:r>
      <w:r>
        <w:fldChar w:fldCharType="separate"/>
      </w:r>
      <w:r>
        <w:t>55</w:t>
      </w:r>
      <w:r>
        <w:fldChar w:fldCharType="end"/>
      </w:r>
    </w:p>
    <w:p w14:paraId="480EC815" w14:textId="2DE005C1" w:rsidR="003C1FE0" w:rsidRDefault="003C1FE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_Toc75429651 \h </w:instrText>
      </w:r>
      <w:r>
        <w:fldChar w:fldCharType="separate"/>
      </w:r>
      <w:r>
        <w:t>56</w:t>
      </w:r>
      <w:r>
        <w:fldChar w:fldCharType="end"/>
      </w:r>
    </w:p>
    <w:p w14:paraId="7A1EA24B" w14:textId="4B50CC9D" w:rsidR="003C1FE0" w:rsidRDefault="003C1FE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_Toc75429652 \h </w:instrText>
      </w:r>
      <w:r>
        <w:fldChar w:fldCharType="separate"/>
      </w:r>
      <w:r>
        <w:t>57</w:t>
      </w:r>
      <w:r>
        <w:fldChar w:fldCharType="end"/>
      </w:r>
    </w:p>
    <w:p w14:paraId="04452131" w14:textId="47E822B9" w:rsidR="003C1FE0" w:rsidRDefault="003C1FE0">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_Toc75429653 \h </w:instrText>
      </w:r>
      <w:r>
        <w:fldChar w:fldCharType="separate"/>
      </w:r>
      <w:r>
        <w:t>57</w:t>
      </w:r>
      <w:r>
        <w:fldChar w:fldCharType="end"/>
      </w:r>
    </w:p>
    <w:p w14:paraId="6B1717B6" w14:textId="7EEAD2F6" w:rsidR="003C1FE0" w:rsidRDefault="003C1FE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_Toc75429654 \h </w:instrText>
      </w:r>
      <w:r>
        <w:fldChar w:fldCharType="separate"/>
      </w:r>
      <w:r>
        <w:t>58</w:t>
      </w:r>
      <w:r>
        <w:fldChar w:fldCharType="end"/>
      </w:r>
    </w:p>
    <w:p w14:paraId="6FF582D2" w14:textId="3D706DAE" w:rsidR="003C1FE0" w:rsidRDefault="003C1FE0">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_Toc75429655 \h </w:instrText>
      </w:r>
      <w:r>
        <w:fldChar w:fldCharType="separate"/>
      </w:r>
      <w:r>
        <w:t>58</w:t>
      </w:r>
      <w:r>
        <w:fldChar w:fldCharType="end"/>
      </w:r>
    </w:p>
    <w:p w14:paraId="38A8AD19" w14:textId="599A9B9C" w:rsidR="003C1FE0" w:rsidRDefault="003C1FE0">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_Toc75429656 \h </w:instrText>
      </w:r>
      <w:r>
        <w:fldChar w:fldCharType="separate"/>
      </w:r>
      <w:r>
        <w:t>62</w:t>
      </w:r>
      <w:r>
        <w:fldChar w:fldCharType="end"/>
      </w:r>
    </w:p>
    <w:p w14:paraId="3A0566D5" w14:textId="0643F25A" w:rsidR="003C1FE0" w:rsidRDefault="003C1FE0">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_Toc75429657 \h </w:instrText>
      </w:r>
      <w:r>
        <w:fldChar w:fldCharType="separate"/>
      </w:r>
      <w:r>
        <w:t>62</w:t>
      </w:r>
      <w:r>
        <w:fldChar w:fldCharType="end"/>
      </w:r>
    </w:p>
    <w:p w14:paraId="7C46CF8B" w14:textId="30967995" w:rsidR="003C1FE0" w:rsidRDefault="003C1FE0">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_Toc75429658 \h </w:instrText>
      </w:r>
      <w:r>
        <w:fldChar w:fldCharType="separate"/>
      </w:r>
      <w:r>
        <w:t>63</w:t>
      </w:r>
      <w:r>
        <w:fldChar w:fldCharType="end"/>
      </w:r>
    </w:p>
    <w:p w14:paraId="4395035A" w14:textId="00477217" w:rsidR="003C1FE0" w:rsidRDefault="003C1FE0">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_Toc75429659 \h </w:instrText>
      </w:r>
      <w:r>
        <w:fldChar w:fldCharType="separate"/>
      </w:r>
      <w:r>
        <w:t>66</w:t>
      </w:r>
      <w:r>
        <w:fldChar w:fldCharType="end"/>
      </w:r>
    </w:p>
    <w:p w14:paraId="46AE7746" w14:textId="0DC6F7F2" w:rsidR="003C1FE0" w:rsidRDefault="003C1FE0">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_Toc75429660 \h </w:instrText>
      </w:r>
      <w:r>
        <w:fldChar w:fldCharType="separate"/>
      </w:r>
      <w:r>
        <w:t>66</w:t>
      </w:r>
      <w:r>
        <w:fldChar w:fldCharType="end"/>
      </w:r>
    </w:p>
    <w:p w14:paraId="2E22A1A1" w14:textId="5D70169C" w:rsidR="003C1FE0" w:rsidRDefault="003C1FE0">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_Toc75429661 \h </w:instrText>
      </w:r>
      <w:r>
        <w:fldChar w:fldCharType="separate"/>
      </w:r>
      <w:r>
        <w:t>67</w:t>
      </w:r>
      <w:r>
        <w:fldChar w:fldCharType="end"/>
      </w:r>
    </w:p>
    <w:p w14:paraId="019F783B" w14:textId="6638BFC8" w:rsidR="003C1FE0" w:rsidRDefault="003C1FE0">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_Toc75429662 \h </w:instrText>
      </w:r>
      <w:r>
        <w:fldChar w:fldCharType="separate"/>
      </w:r>
      <w:r>
        <w:t>67</w:t>
      </w:r>
      <w:r>
        <w:fldChar w:fldCharType="end"/>
      </w:r>
    </w:p>
    <w:p w14:paraId="5DD421A2" w14:textId="16A4FCC8" w:rsidR="003C1FE0" w:rsidRDefault="003C1FE0">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_Toc75429663 \h </w:instrText>
      </w:r>
      <w:r>
        <w:fldChar w:fldCharType="separate"/>
      </w:r>
      <w:r>
        <w:t>67</w:t>
      </w:r>
      <w:r>
        <w:fldChar w:fldCharType="end"/>
      </w:r>
    </w:p>
    <w:p w14:paraId="2E1B3884" w14:textId="130D635E" w:rsidR="003C1FE0" w:rsidRDefault="003C1FE0">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_Toc75429664 \h </w:instrText>
      </w:r>
      <w:r>
        <w:fldChar w:fldCharType="separate"/>
      </w:r>
      <w:r>
        <w:t>68</w:t>
      </w:r>
      <w:r>
        <w:fldChar w:fldCharType="end"/>
      </w:r>
    </w:p>
    <w:p w14:paraId="6553FE23" w14:textId="42B63042" w:rsidR="003C1FE0" w:rsidRDefault="003C1FE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_Toc75429665 \h </w:instrText>
      </w:r>
      <w:r>
        <w:fldChar w:fldCharType="separate"/>
      </w:r>
      <w:r>
        <w:t>69</w:t>
      </w:r>
      <w:r>
        <w:fldChar w:fldCharType="end"/>
      </w:r>
    </w:p>
    <w:p w14:paraId="62496AEA" w14:textId="579782AD" w:rsidR="003C1FE0" w:rsidRDefault="003C1FE0">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_Toc75429666 \h </w:instrText>
      </w:r>
      <w:r>
        <w:fldChar w:fldCharType="separate"/>
      </w:r>
      <w:r>
        <w:t>69</w:t>
      </w:r>
      <w:r>
        <w:fldChar w:fldCharType="end"/>
      </w:r>
    </w:p>
    <w:p w14:paraId="359789EC" w14:textId="250B5888" w:rsidR="003C1FE0" w:rsidRDefault="003C1FE0">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_Toc75429667 \h </w:instrText>
      </w:r>
      <w:r>
        <w:fldChar w:fldCharType="separate"/>
      </w:r>
      <w:r>
        <w:t>70</w:t>
      </w:r>
      <w:r>
        <w:fldChar w:fldCharType="end"/>
      </w:r>
    </w:p>
    <w:p w14:paraId="1192E054" w14:textId="433DC69F" w:rsidR="003C1FE0" w:rsidRDefault="003C1FE0">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_Toc75429668 \h </w:instrText>
      </w:r>
      <w:r>
        <w:fldChar w:fldCharType="separate"/>
      </w:r>
      <w:r>
        <w:t>70</w:t>
      </w:r>
      <w:r>
        <w:fldChar w:fldCharType="end"/>
      </w:r>
    </w:p>
    <w:p w14:paraId="4AB4B5D4" w14:textId="2A47D139" w:rsidR="003C1FE0" w:rsidRDefault="003C1FE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_Toc75429669 \h </w:instrText>
      </w:r>
      <w:r>
        <w:fldChar w:fldCharType="separate"/>
      </w:r>
      <w:r>
        <w:t>71</w:t>
      </w:r>
      <w:r>
        <w:fldChar w:fldCharType="end"/>
      </w:r>
    </w:p>
    <w:p w14:paraId="11B07284" w14:textId="51A79AED" w:rsidR="003C1FE0" w:rsidRDefault="003C1FE0">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_Toc75429670 \h </w:instrText>
      </w:r>
      <w:r>
        <w:fldChar w:fldCharType="separate"/>
      </w:r>
      <w:r>
        <w:t>71</w:t>
      </w:r>
      <w:r>
        <w:fldChar w:fldCharType="end"/>
      </w:r>
    </w:p>
    <w:p w14:paraId="3925E607" w14:textId="67F312F6" w:rsidR="003C1FE0" w:rsidRDefault="003C1FE0">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_Toc75429671 \h </w:instrText>
      </w:r>
      <w:r>
        <w:fldChar w:fldCharType="separate"/>
      </w:r>
      <w:r>
        <w:t>73</w:t>
      </w:r>
      <w:r>
        <w:fldChar w:fldCharType="end"/>
      </w:r>
    </w:p>
    <w:p w14:paraId="7DF67D98" w14:textId="1A3630CE" w:rsidR="003C1FE0" w:rsidRDefault="003C1FE0">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_Toc75429672 \h </w:instrText>
      </w:r>
      <w:r>
        <w:fldChar w:fldCharType="separate"/>
      </w:r>
      <w:r>
        <w:t>73</w:t>
      </w:r>
      <w:r>
        <w:fldChar w:fldCharType="end"/>
      </w:r>
    </w:p>
    <w:p w14:paraId="743D355D" w14:textId="521A91A8" w:rsidR="003C1FE0" w:rsidRDefault="003C1FE0">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_Toc75429673 \h </w:instrText>
      </w:r>
      <w:r>
        <w:fldChar w:fldCharType="separate"/>
      </w:r>
      <w:r>
        <w:t>73</w:t>
      </w:r>
      <w:r>
        <w:fldChar w:fldCharType="end"/>
      </w:r>
    </w:p>
    <w:p w14:paraId="6B352871" w14:textId="5CFBE0AD" w:rsidR="003C1FE0" w:rsidRDefault="003C1FE0">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_Toc75429674 \h </w:instrText>
      </w:r>
      <w:r>
        <w:fldChar w:fldCharType="separate"/>
      </w:r>
      <w:r>
        <w:t>74</w:t>
      </w:r>
      <w:r>
        <w:fldChar w:fldCharType="end"/>
      </w:r>
    </w:p>
    <w:p w14:paraId="715D7A66" w14:textId="6F70A19F" w:rsidR="003C1FE0" w:rsidRDefault="003C1FE0">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_Toc75429675 \h </w:instrText>
      </w:r>
      <w:r>
        <w:fldChar w:fldCharType="separate"/>
      </w:r>
      <w:r>
        <w:t>74</w:t>
      </w:r>
      <w:r>
        <w:fldChar w:fldCharType="end"/>
      </w:r>
    </w:p>
    <w:p w14:paraId="2A2D84EE" w14:textId="7FCBF35A" w:rsidR="003C1FE0" w:rsidRDefault="003C1FE0">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_Toc75429676 \h </w:instrText>
      </w:r>
      <w:r>
        <w:fldChar w:fldCharType="separate"/>
      </w:r>
      <w:r>
        <w:t>74</w:t>
      </w:r>
      <w:r>
        <w:fldChar w:fldCharType="end"/>
      </w:r>
    </w:p>
    <w:p w14:paraId="2F516B44" w14:textId="486A85BA" w:rsidR="003C1FE0" w:rsidRDefault="003C1FE0">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_Toc75429677 \h </w:instrText>
      </w:r>
      <w:r>
        <w:fldChar w:fldCharType="separate"/>
      </w:r>
      <w:r>
        <w:t>74</w:t>
      </w:r>
      <w:r>
        <w:fldChar w:fldCharType="end"/>
      </w:r>
    </w:p>
    <w:p w14:paraId="618CCA25" w14:textId="236E2254" w:rsidR="003C1FE0" w:rsidRDefault="003C1FE0">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_Toc75429678 \h </w:instrText>
      </w:r>
      <w:r>
        <w:fldChar w:fldCharType="separate"/>
      </w:r>
      <w:r>
        <w:t>74</w:t>
      </w:r>
      <w:r>
        <w:fldChar w:fldCharType="end"/>
      </w:r>
    </w:p>
    <w:p w14:paraId="7133E15A" w14:textId="36509C43" w:rsidR="003C1FE0" w:rsidRDefault="003C1FE0">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_Toc75429679 \h </w:instrText>
      </w:r>
      <w:r>
        <w:fldChar w:fldCharType="separate"/>
      </w:r>
      <w:r>
        <w:t>75</w:t>
      </w:r>
      <w:r>
        <w:fldChar w:fldCharType="end"/>
      </w:r>
    </w:p>
    <w:p w14:paraId="6E5939D2" w14:textId="7A79B4B3" w:rsidR="003C1FE0" w:rsidRDefault="003C1FE0">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_Toc75429680 \h </w:instrText>
      </w:r>
      <w:r>
        <w:fldChar w:fldCharType="separate"/>
      </w:r>
      <w:r>
        <w:t>75</w:t>
      </w:r>
      <w:r>
        <w:fldChar w:fldCharType="end"/>
      </w:r>
    </w:p>
    <w:p w14:paraId="700C1E81" w14:textId="0E51A07E" w:rsidR="003C1FE0" w:rsidRDefault="003C1FE0">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_Toc75429681 \h </w:instrText>
      </w:r>
      <w:r>
        <w:fldChar w:fldCharType="separate"/>
      </w:r>
      <w:r>
        <w:t>75</w:t>
      </w:r>
      <w:r>
        <w:fldChar w:fldCharType="end"/>
      </w:r>
    </w:p>
    <w:p w14:paraId="1BFB2663" w14:textId="666984D7" w:rsidR="003C1FE0" w:rsidRDefault="003C1FE0">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_Toc75429682 \h </w:instrText>
      </w:r>
      <w:r>
        <w:fldChar w:fldCharType="separate"/>
      </w:r>
      <w:r>
        <w:t>77</w:t>
      </w:r>
      <w:r>
        <w:fldChar w:fldCharType="end"/>
      </w:r>
    </w:p>
    <w:p w14:paraId="0CFC709F" w14:textId="30A89886" w:rsidR="003C1FE0" w:rsidRDefault="003C1FE0">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_Toc75429683 \h </w:instrText>
      </w:r>
      <w:r>
        <w:fldChar w:fldCharType="separate"/>
      </w:r>
      <w:r>
        <w:t>77</w:t>
      </w:r>
      <w:r>
        <w:fldChar w:fldCharType="end"/>
      </w:r>
    </w:p>
    <w:p w14:paraId="4B793045" w14:textId="676669B3" w:rsidR="003C1FE0" w:rsidRDefault="003C1FE0">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_Toc75429684 \h </w:instrText>
      </w:r>
      <w:r>
        <w:fldChar w:fldCharType="separate"/>
      </w:r>
      <w:r>
        <w:t>78</w:t>
      </w:r>
      <w:r>
        <w:fldChar w:fldCharType="end"/>
      </w:r>
    </w:p>
    <w:p w14:paraId="033D9CDD" w14:textId="5D4B3A12" w:rsidR="003C1FE0" w:rsidRDefault="003C1FE0">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_Toc75429685 \h </w:instrText>
      </w:r>
      <w:r>
        <w:fldChar w:fldCharType="separate"/>
      </w:r>
      <w:r>
        <w:t>78</w:t>
      </w:r>
      <w:r>
        <w:fldChar w:fldCharType="end"/>
      </w:r>
    </w:p>
    <w:p w14:paraId="6DB77CEF" w14:textId="4F73BEA9" w:rsidR="003C1FE0" w:rsidRDefault="003C1FE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_Toc75429686 \h </w:instrText>
      </w:r>
      <w:r>
        <w:fldChar w:fldCharType="separate"/>
      </w:r>
      <w:r>
        <w:t>79</w:t>
      </w:r>
      <w:r>
        <w:fldChar w:fldCharType="end"/>
      </w:r>
    </w:p>
    <w:p w14:paraId="3340D4F0" w14:textId="57EE4E5E" w:rsidR="003C1FE0" w:rsidRDefault="003C1FE0">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_Toc75429687 \h </w:instrText>
      </w:r>
      <w:r>
        <w:fldChar w:fldCharType="separate"/>
      </w:r>
      <w:r>
        <w:t>79</w:t>
      </w:r>
      <w:r>
        <w:fldChar w:fldCharType="end"/>
      </w:r>
    </w:p>
    <w:p w14:paraId="5935CC2F" w14:textId="0EDDE56E" w:rsidR="003C1FE0" w:rsidRDefault="003C1FE0">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_Toc75429688 \h </w:instrText>
      </w:r>
      <w:r>
        <w:fldChar w:fldCharType="separate"/>
      </w:r>
      <w:r>
        <w:t>81</w:t>
      </w:r>
      <w:r>
        <w:fldChar w:fldCharType="end"/>
      </w:r>
    </w:p>
    <w:p w14:paraId="7FE70E79" w14:textId="41B4E361" w:rsidR="003C1FE0" w:rsidRDefault="003C1FE0">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_Toc75429689 \h </w:instrText>
      </w:r>
      <w:r>
        <w:fldChar w:fldCharType="separate"/>
      </w:r>
      <w:r>
        <w:t>81</w:t>
      </w:r>
      <w:r>
        <w:fldChar w:fldCharType="end"/>
      </w:r>
    </w:p>
    <w:p w14:paraId="5E232B45" w14:textId="1C40FDC8" w:rsidR="003C1FE0" w:rsidRDefault="003C1FE0">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_Toc75429690 \h </w:instrText>
      </w:r>
      <w:r>
        <w:fldChar w:fldCharType="separate"/>
      </w:r>
      <w:r>
        <w:t>81</w:t>
      </w:r>
      <w:r>
        <w:fldChar w:fldCharType="end"/>
      </w:r>
    </w:p>
    <w:p w14:paraId="063FE4E4" w14:textId="33C6A98D" w:rsidR="003C1FE0" w:rsidRDefault="003C1FE0">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_Toc75429691 \h </w:instrText>
      </w:r>
      <w:r>
        <w:fldChar w:fldCharType="separate"/>
      </w:r>
      <w:r>
        <w:t>82</w:t>
      </w:r>
      <w:r>
        <w:fldChar w:fldCharType="end"/>
      </w:r>
    </w:p>
    <w:p w14:paraId="5C3CA4BE" w14:textId="64EDEB39" w:rsidR="003C1FE0" w:rsidRDefault="003C1FE0">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_Toc75429692 \h </w:instrText>
      </w:r>
      <w:r>
        <w:fldChar w:fldCharType="separate"/>
      </w:r>
      <w:r>
        <w:t>82</w:t>
      </w:r>
      <w:r>
        <w:fldChar w:fldCharType="end"/>
      </w:r>
    </w:p>
    <w:p w14:paraId="1D88E36B" w14:textId="397A55C1" w:rsidR="003C1FE0" w:rsidRDefault="003C1FE0">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_Toc75429693 \h </w:instrText>
      </w:r>
      <w:r>
        <w:fldChar w:fldCharType="separate"/>
      </w:r>
      <w:r>
        <w:t>82</w:t>
      </w:r>
      <w:r>
        <w:fldChar w:fldCharType="end"/>
      </w:r>
    </w:p>
    <w:p w14:paraId="278943E8" w14:textId="68793514" w:rsidR="003C1FE0" w:rsidRDefault="003C1FE0">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_Toc75429694 \h </w:instrText>
      </w:r>
      <w:r>
        <w:fldChar w:fldCharType="separate"/>
      </w:r>
      <w:r>
        <w:t>82</w:t>
      </w:r>
      <w:r>
        <w:fldChar w:fldCharType="end"/>
      </w:r>
    </w:p>
    <w:p w14:paraId="57FEF26C" w14:textId="1D70273D" w:rsidR="003C1FE0" w:rsidRDefault="003C1FE0">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_Toc75429695 \h </w:instrText>
      </w:r>
      <w:r>
        <w:fldChar w:fldCharType="separate"/>
      </w:r>
      <w:r>
        <w:t>83</w:t>
      </w:r>
      <w:r>
        <w:fldChar w:fldCharType="end"/>
      </w:r>
    </w:p>
    <w:p w14:paraId="6AA6FC96" w14:textId="58CCEDAE" w:rsidR="003C1FE0" w:rsidRDefault="003C1FE0">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_Toc75429696 \h </w:instrText>
      </w:r>
      <w:r>
        <w:fldChar w:fldCharType="separate"/>
      </w:r>
      <w:r>
        <w:t>83</w:t>
      </w:r>
      <w:r>
        <w:fldChar w:fldCharType="end"/>
      </w:r>
    </w:p>
    <w:p w14:paraId="23350127" w14:textId="55A2F788" w:rsidR="003C1FE0" w:rsidRDefault="003C1FE0">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_Toc75429697 \h </w:instrText>
      </w:r>
      <w:r>
        <w:fldChar w:fldCharType="separate"/>
      </w:r>
      <w:r>
        <w:t>83</w:t>
      </w:r>
      <w:r>
        <w:fldChar w:fldCharType="end"/>
      </w:r>
    </w:p>
    <w:p w14:paraId="4379F5E8" w14:textId="39E36993" w:rsidR="003C1FE0" w:rsidRDefault="003C1FE0">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_Toc75429698 \h </w:instrText>
      </w:r>
      <w:r>
        <w:fldChar w:fldCharType="separate"/>
      </w:r>
      <w:r>
        <w:t>83</w:t>
      </w:r>
      <w:r>
        <w:fldChar w:fldCharType="end"/>
      </w:r>
    </w:p>
    <w:p w14:paraId="38DB9CB9" w14:textId="47A60797" w:rsidR="003C1FE0" w:rsidRDefault="003C1FE0">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_Toc75429699 \h </w:instrText>
      </w:r>
      <w:r>
        <w:fldChar w:fldCharType="separate"/>
      </w:r>
      <w:r>
        <w:t>85</w:t>
      </w:r>
      <w:r>
        <w:fldChar w:fldCharType="end"/>
      </w:r>
    </w:p>
    <w:p w14:paraId="5C183E12" w14:textId="0CAEB0D2" w:rsidR="003C1FE0" w:rsidRDefault="003C1FE0">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_Toc75429700 \h </w:instrText>
      </w:r>
      <w:r>
        <w:fldChar w:fldCharType="separate"/>
      </w:r>
      <w:r>
        <w:t>85</w:t>
      </w:r>
      <w:r>
        <w:fldChar w:fldCharType="end"/>
      </w:r>
    </w:p>
    <w:p w14:paraId="291222B7" w14:textId="68A3FEA7" w:rsidR="003C1FE0" w:rsidRDefault="003C1FE0">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_Toc75429701 \h </w:instrText>
      </w:r>
      <w:r>
        <w:fldChar w:fldCharType="separate"/>
      </w:r>
      <w:r>
        <w:t>85</w:t>
      </w:r>
      <w:r>
        <w:fldChar w:fldCharType="end"/>
      </w:r>
    </w:p>
    <w:p w14:paraId="37CA88B8" w14:textId="4381225A" w:rsidR="003C1FE0" w:rsidRDefault="003C1FE0">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_Toc75429702 \h </w:instrText>
      </w:r>
      <w:r>
        <w:fldChar w:fldCharType="separate"/>
      </w:r>
      <w:r>
        <w:t>85</w:t>
      </w:r>
      <w:r>
        <w:fldChar w:fldCharType="end"/>
      </w:r>
    </w:p>
    <w:p w14:paraId="6FEBC432" w14:textId="37D30D6D" w:rsidR="003C1FE0" w:rsidRDefault="003C1FE0">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_Toc75429703 \h </w:instrText>
      </w:r>
      <w:r>
        <w:fldChar w:fldCharType="separate"/>
      </w:r>
      <w:r>
        <w:t>85</w:t>
      </w:r>
      <w:r>
        <w:fldChar w:fldCharType="end"/>
      </w:r>
    </w:p>
    <w:p w14:paraId="42D2ABB3" w14:textId="219D5FB1" w:rsidR="003C1FE0" w:rsidRDefault="003C1FE0">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_Toc75429704 \h </w:instrText>
      </w:r>
      <w:r>
        <w:fldChar w:fldCharType="separate"/>
      </w:r>
      <w:r>
        <w:t>85</w:t>
      </w:r>
      <w:r>
        <w:fldChar w:fldCharType="end"/>
      </w:r>
    </w:p>
    <w:p w14:paraId="2711BD7B" w14:textId="3372C177" w:rsidR="003C1FE0" w:rsidRDefault="003C1FE0">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_Toc75429705 \h </w:instrText>
      </w:r>
      <w:r>
        <w:fldChar w:fldCharType="separate"/>
      </w:r>
      <w:r>
        <w:t>86</w:t>
      </w:r>
      <w:r>
        <w:fldChar w:fldCharType="end"/>
      </w:r>
    </w:p>
    <w:p w14:paraId="6E9EEE26" w14:textId="75AD2A99" w:rsidR="003C1FE0" w:rsidRDefault="003C1FE0">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_Toc75429706 \h </w:instrText>
      </w:r>
      <w:r>
        <w:fldChar w:fldCharType="separate"/>
      </w:r>
      <w:r>
        <w:t>86</w:t>
      </w:r>
      <w:r>
        <w:fldChar w:fldCharType="end"/>
      </w:r>
    </w:p>
    <w:p w14:paraId="6223192B" w14:textId="5265995A" w:rsidR="003C1FE0" w:rsidRDefault="003C1FE0">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_Toc75429707 \h </w:instrText>
      </w:r>
      <w:r>
        <w:fldChar w:fldCharType="separate"/>
      </w:r>
      <w:r>
        <w:t>86</w:t>
      </w:r>
      <w:r>
        <w:fldChar w:fldCharType="end"/>
      </w:r>
    </w:p>
    <w:p w14:paraId="77898014" w14:textId="5D2DBA09" w:rsidR="003C1FE0" w:rsidRDefault="003C1FE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_Toc75429708 \h </w:instrText>
      </w:r>
      <w:r>
        <w:fldChar w:fldCharType="separate"/>
      </w:r>
      <w:r>
        <w:t>87</w:t>
      </w:r>
      <w:r>
        <w:fldChar w:fldCharType="end"/>
      </w:r>
    </w:p>
    <w:p w14:paraId="710369F6" w14:textId="346E5EC8" w:rsidR="003C1FE0" w:rsidRDefault="003C1FE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_Toc75429709 \h </w:instrText>
      </w:r>
      <w:r>
        <w:fldChar w:fldCharType="separate"/>
      </w:r>
      <w:r>
        <w:t>87</w:t>
      </w:r>
      <w:r>
        <w:fldChar w:fldCharType="end"/>
      </w:r>
    </w:p>
    <w:p w14:paraId="2B04F562" w14:textId="58AF3D23" w:rsidR="003C1FE0" w:rsidRDefault="003C1FE0">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_Toc75429710 \h </w:instrText>
      </w:r>
      <w:r>
        <w:fldChar w:fldCharType="separate"/>
      </w:r>
      <w:r>
        <w:t>87</w:t>
      </w:r>
      <w:r>
        <w:fldChar w:fldCharType="end"/>
      </w:r>
    </w:p>
    <w:p w14:paraId="7846838B" w14:textId="7143F621" w:rsidR="003C1FE0" w:rsidRDefault="003C1FE0">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_Toc75429711 \h </w:instrText>
      </w:r>
      <w:r>
        <w:fldChar w:fldCharType="separate"/>
      </w:r>
      <w:r>
        <w:t>87</w:t>
      </w:r>
      <w:r>
        <w:fldChar w:fldCharType="end"/>
      </w:r>
    </w:p>
    <w:p w14:paraId="44316E9F" w14:textId="368CF8FE" w:rsidR="003C1FE0" w:rsidRDefault="003C1FE0">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_Toc75429712 \h </w:instrText>
      </w:r>
      <w:r>
        <w:fldChar w:fldCharType="separate"/>
      </w:r>
      <w:r>
        <w:t>88</w:t>
      </w:r>
      <w:r>
        <w:fldChar w:fldCharType="end"/>
      </w:r>
    </w:p>
    <w:p w14:paraId="376D9ECE" w14:textId="09615D84" w:rsidR="003C1FE0" w:rsidRDefault="003C1FE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_Toc75429713 \h </w:instrText>
      </w:r>
      <w:r>
        <w:fldChar w:fldCharType="separate"/>
      </w:r>
      <w:r>
        <w:t>90</w:t>
      </w:r>
      <w:r>
        <w:fldChar w:fldCharType="end"/>
      </w:r>
    </w:p>
    <w:p w14:paraId="037224E6" w14:textId="19591478" w:rsidR="003C1FE0" w:rsidRDefault="003C1FE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_Toc75429714 \h </w:instrText>
      </w:r>
      <w:r>
        <w:fldChar w:fldCharType="separate"/>
      </w:r>
      <w:r>
        <w:t>90</w:t>
      </w:r>
      <w:r>
        <w:fldChar w:fldCharType="end"/>
      </w:r>
    </w:p>
    <w:p w14:paraId="4CFE39C9" w14:textId="291528F5" w:rsidR="003C1FE0" w:rsidRDefault="003C1FE0">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_Toc75429715 \h </w:instrText>
      </w:r>
      <w:r>
        <w:fldChar w:fldCharType="separate"/>
      </w:r>
      <w:r>
        <w:t>90</w:t>
      </w:r>
      <w:r>
        <w:fldChar w:fldCharType="end"/>
      </w:r>
    </w:p>
    <w:p w14:paraId="4FFBB0A1" w14:textId="20F66E1A" w:rsidR="003C1FE0" w:rsidRDefault="003C1FE0">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_Toc75429716 \h </w:instrText>
      </w:r>
      <w:r>
        <w:fldChar w:fldCharType="separate"/>
      </w:r>
      <w:r>
        <w:t>91</w:t>
      </w:r>
      <w:r>
        <w:fldChar w:fldCharType="end"/>
      </w:r>
    </w:p>
    <w:p w14:paraId="05B3FDD0" w14:textId="12BDC155" w:rsidR="003C1FE0" w:rsidRDefault="003C1FE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_Toc75429717 \h </w:instrText>
      </w:r>
      <w:r>
        <w:fldChar w:fldCharType="separate"/>
      </w:r>
      <w:r>
        <w:t>92</w:t>
      </w:r>
      <w:r>
        <w:fldChar w:fldCharType="end"/>
      </w:r>
    </w:p>
    <w:p w14:paraId="651CC890" w14:textId="6A42610E" w:rsidR="003C1FE0" w:rsidRDefault="003C1FE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_Toc75429718 \h </w:instrText>
      </w:r>
      <w:r>
        <w:fldChar w:fldCharType="separate"/>
      </w:r>
      <w:r>
        <w:t>93</w:t>
      </w:r>
      <w:r>
        <w:fldChar w:fldCharType="end"/>
      </w:r>
    </w:p>
    <w:p w14:paraId="1C471867" w14:textId="4FA11D97" w:rsidR="003C1FE0" w:rsidRDefault="003C1FE0">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_Toc75429719 \h </w:instrText>
      </w:r>
      <w:r>
        <w:fldChar w:fldCharType="separate"/>
      </w:r>
      <w:r>
        <w:t>94</w:t>
      </w:r>
      <w:r>
        <w:fldChar w:fldCharType="end"/>
      </w:r>
    </w:p>
    <w:p w14:paraId="6E7FE3F5" w14:textId="6DED6B99" w:rsidR="003C1FE0" w:rsidRDefault="003C1FE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_Toc75429720 \h </w:instrText>
      </w:r>
      <w:r>
        <w:fldChar w:fldCharType="separate"/>
      </w:r>
      <w:r>
        <w:t>96</w:t>
      </w:r>
      <w:r>
        <w:fldChar w:fldCharType="end"/>
      </w:r>
    </w:p>
    <w:p w14:paraId="3B592537" w14:textId="4A6C2438" w:rsidR="003C1FE0" w:rsidRDefault="003C1FE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_Toc75429721 \h </w:instrText>
      </w:r>
      <w:r>
        <w:fldChar w:fldCharType="separate"/>
      </w:r>
      <w:r>
        <w:t>96</w:t>
      </w:r>
      <w:r>
        <w:fldChar w:fldCharType="end"/>
      </w:r>
    </w:p>
    <w:p w14:paraId="65F58885" w14:textId="055FCDC0" w:rsidR="003C1FE0" w:rsidRDefault="003C1FE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_Toc75429722 \h </w:instrText>
      </w:r>
      <w:r>
        <w:fldChar w:fldCharType="separate"/>
      </w:r>
      <w:r>
        <w:t>97</w:t>
      </w:r>
      <w:r>
        <w:fldChar w:fldCharType="end"/>
      </w:r>
    </w:p>
    <w:p w14:paraId="1783327B" w14:textId="14D29437" w:rsidR="003C1FE0" w:rsidRDefault="003C1FE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_Toc75429723 \h </w:instrText>
      </w:r>
      <w:r>
        <w:fldChar w:fldCharType="separate"/>
      </w:r>
      <w:r>
        <w:t>98</w:t>
      </w:r>
      <w:r>
        <w:fldChar w:fldCharType="end"/>
      </w:r>
    </w:p>
    <w:p w14:paraId="1F345C32" w14:textId="2B1466D6" w:rsidR="003C1FE0" w:rsidRDefault="003C1FE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_Toc75429724 \h </w:instrText>
      </w:r>
      <w:r>
        <w:fldChar w:fldCharType="separate"/>
      </w:r>
      <w:r>
        <w:t>100</w:t>
      </w:r>
      <w:r>
        <w:fldChar w:fldCharType="end"/>
      </w:r>
    </w:p>
    <w:p w14:paraId="36C1B6E4" w14:textId="66E1FE24" w:rsidR="003C1FE0" w:rsidRDefault="003C1FE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_Toc75429725 \h </w:instrText>
      </w:r>
      <w:r>
        <w:fldChar w:fldCharType="separate"/>
      </w:r>
      <w:r>
        <w:t>100</w:t>
      </w:r>
      <w:r>
        <w:fldChar w:fldCharType="end"/>
      </w:r>
    </w:p>
    <w:p w14:paraId="409222AB" w14:textId="334F96D7" w:rsidR="003C1FE0" w:rsidRDefault="003C1FE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_Toc75429726 \h </w:instrText>
      </w:r>
      <w:r>
        <w:fldChar w:fldCharType="separate"/>
      </w:r>
      <w:r>
        <w:t>101</w:t>
      </w:r>
      <w:r>
        <w:fldChar w:fldCharType="end"/>
      </w:r>
    </w:p>
    <w:p w14:paraId="4148CBCB" w14:textId="5A6BE702" w:rsidR="003C1FE0" w:rsidRDefault="003C1FE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_Toc75429727 \h </w:instrText>
      </w:r>
      <w:r>
        <w:fldChar w:fldCharType="separate"/>
      </w:r>
      <w:r>
        <w:t>102</w:t>
      </w:r>
      <w:r>
        <w:fldChar w:fldCharType="end"/>
      </w:r>
    </w:p>
    <w:p w14:paraId="20BF0423" w14:textId="2D5BBF65" w:rsidR="003C1FE0" w:rsidRDefault="003C1FE0">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_Toc75429728 \h </w:instrText>
      </w:r>
      <w:r>
        <w:fldChar w:fldCharType="separate"/>
      </w:r>
      <w:r>
        <w:t>102</w:t>
      </w:r>
      <w:r>
        <w:fldChar w:fldCharType="end"/>
      </w:r>
    </w:p>
    <w:p w14:paraId="5B0E80F0" w14:textId="02A17EE2" w:rsidR="003C1FE0" w:rsidRDefault="003C1FE0">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_Toc75429729 \h </w:instrText>
      </w:r>
      <w:r>
        <w:fldChar w:fldCharType="separate"/>
      </w:r>
      <w:r>
        <w:t>102</w:t>
      </w:r>
      <w:r>
        <w:fldChar w:fldCharType="end"/>
      </w:r>
    </w:p>
    <w:p w14:paraId="5675694D" w14:textId="5F468F30" w:rsidR="003C1FE0" w:rsidRDefault="003C1FE0">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_Toc75429730 \h </w:instrText>
      </w:r>
      <w:r>
        <w:fldChar w:fldCharType="separate"/>
      </w:r>
      <w:r>
        <w:t>102</w:t>
      </w:r>
      <w:r>
        <w:fldChar w:fldCharType="end"/>
      </w:r>
    </w:p>
    <w:p w14:paraId="7155A14F" w14:textId="5780A3C2" w:rsidR="003C1FE0" w:rsidRDefault="003C1FE0">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_Toc75429731 \h </w:instrText>
      </w:r>
      <w:r>
        <w:fldChar w:fldCharType="separate"/>
      </w:r>
      <w:r>
        <w:t>103</w:t>
      </w:r>
      <w:r>
        <w:fldChar w:fldCharType="end"/>
      </w:r>
    </w:p>
    <w:p w14:paraId="7D1A5AF1" w14:textId="5CBEC1DA" w:rsidR="003C1FE0" w:rsidRDefault="003C1FE0">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_Toc75429732 \h </w:instrText>
      </w:r>
      <w:r>
        <w:fldChar w:fldCharType="separate"/>
      </w:r>
      <w:r>
        <w:t>105</w:t>
      </w:r>
      <w:r>
        <w:fldChar w:fldCharType="end"/>
      </w:r>
    </w:p>
    <w:p w14:paraId="771FCA81" w14:textId="3CC8021D" w:rsidR="003C1FE0" w:rsidRDefault="003C1FE0">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_Toc75429733 \h </w:instrText>
      </w:r>
      <w:r>
        <w:fldChar w:fldCharType="separate"/>
      </w:r>
      <w:r>
        <w:t>108</w:t>
      </w:r>
      <w:r>
        <w:fldChar w:fldCharType="end"/>
      </w:r>
    </w:p>
    <w:p w14:paraId="19A8B9EA" w14:textId="6D88BAFA" w:rsidR="003C1FE0" w:rsidRDefault="003C1FE0">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_Toc75429734 \h </w:instrText>
      </w:r>
      <w:r>
        <w:fldChar w:fldCharType="separate"/>
      </w:r>
      <w:r>
        <w:t>109</w:t>
      </w:r>
      <w:r>
        <w:fldChar w:fldCharType="end"/>
      </w:r>
    </w:p>
    <w:p w14:paraId="78F11401" w14:textId="60932D10" w:rsidR="003C1FE0" w:rsidRDefault="003C1FE0">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_Toc75429735 \h </w:instrText>
      </w:r>
      <w:r>
        <w:fldChar w:fldCharType="separate"/>
      </w:r>
      <w:r>
        <w:t>109</w:t>
      </w:r>
      <w:r>
        <w:fldChar w:fldCharType="end"/>
      </w:r>
    </w:p>
    <w:p w14:paraId="53996DF0" w14:textId="15B0ED1A" w:rsidR="003C1FE0" w:rsidRDefault="003C1FE0">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_Toc75429736 \h </w:instrText>
      </w:r>
      <w:r>
        <w:fldChar w:fldCharType="separate"/>
      </w:r>
      <w:r>
        <w:t>110</w:t>
      </w:r>
      <w:r>
        <w:fldChar w:fldCharType="end"/>
      </w:r>
    </w:p>
    <w:p w14:paraId="401B6887" w14:textId="577EF09B" w:rsidR="003C1FE0" w:rsidRDefault="003C1FE0">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_Toc75429737 \h </w:instrText>
      </w:r>
      <w:r>
        <w:fldChar w:fldCharType="separate"/>
      </w:r>
      <w:r>
        <w:t>111</w:t>
      </w:r>
      <w:r>
        <w:fldChar w:fldCharType="end"/>
      </w:r>
    </w:p>
    <w:p w14:paraId="7685E2CC" w14:textId="6478F2C7" w:rsidR="003C1FE0" w:rsidRDefault="003C1FE0">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_Toc75429738 \h </w:instrText>
      </w:r>
      <w:r>
        <w:fldChar w:fldCharType="separate"/>
      </w:r>
      <w:r>
        <w:t>111</w:t>
      </w:r>
      <w:r>
        <w:fldChar w:fldCharType="end"/>
      </w:r>
    </w:p>
    <w:p w14:paraId="095AB18F" w14:textId="144AD0D8" w:rsidR="003C1FE0" w:rsidRDefault="003C1FE0">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_Toc75429739 \h </w:instrText>
      </w:r>
      <w:r>
        <w:fldChar w:fldCharType="separate"/>
      </w:r>
      <w:r>
        <w:t>111</w:t>
      </w:r>
      <w:r>
        <w:fldChar w:fldCharType="end"/>
      </w:r>
    </w:p>
    <w:p w14:paraId="775A81C1" w14:textId="0EEFE72C" w:rsidR="003C1FE0" w:rsidRDefault="003C1FE0">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_Toc75429740 \h </w:instrText>
      </w:r>
      <w:r>
        <w:fldChar w:fldCharType="separate"/>
      </w:r>
      <w:r>
        <w:t>112</w:t>
      </w:r>
      <w:r>
        <w:fldChar w:fldCharType="end"/>
      </w:r>
    </w:p>
    <w:p w14:paraId="6630BBE7" w14:textId="4F3336E0" w:rsidR="003C1FE0" w:rsidRDefault="003C1FE0">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_Toc75429741 \h </w:instrText>
      </w:r>
      <w:r>
        <w:fldChar w:fldCharType="separate"/>
      </w:r>
      <w:r>
        <w:t>112</w:t>
      </w:r>
      <w:r>
        <w:fldChar w:fldCharType="end"/>
      </w:r>
    </w:p>
    <w:p w14:paraId="76A5713E" w14:textId="2F40C5F5" w:rsidR="003C1FE0" w:rsidRDefault="003C1FE0">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_Toc75429742 \h </w:instrText>
      </w:r>
      <w:r>
        <w:fldChar w:fldCharType="separate"/>
      </w:r>
      <w:r>
        <w:t>112</w:t>
      </w:r>
      <w:r>
        <w:fldChar w:fldCharType="end"/>
      </w:r>
    </w:p>
    <w:p w14:paraId="43F6600B" w14:textId="5A8852D3" w:rsidR="003C1FE0" w:rsidRDefault="003C1FE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_Toc75429743 \h </w:instrText>
      </w:r>
      <w:r>
        <w:fldChar w:fldCharType="separate"/>
      </w:r>
      <w:r>
        <w:t>113</w:t>
      </w:r>
      <w:r>
        <w:fldChar w:fldCharType="end"/>
      </w:r>
    </w:p>
    <w:p w14:paraId="5DCF5E09" w14:textId="763E1B8E" w:rsidR="003C1FE0" w:rsidRDefault="003C1FE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_Toc75429744 \h </w:instrText>
      </w:r>
      <w:r>
        <w:fldChar w:fldCharType="separate"/>
      </w:r>
      <w:r>
        <w:t>113</w:t>
      </w:r>
      <w:r>
        <w:fldChar w:fldCharType="end"/>
      </w:r>
    </w:p>
    <w:p w14:paraId="77576984" w14:textId="609E9AEF" w:rsidR="003C1FE0" w:rsidRDefault="003C1FE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_Toc75429745 \h </w:instrText>
      </w:r>
      <w:r>
        <w:fldChar w:fldCharType="separate"/>
      </w:r>
      <w:r>
        <w:t>114</w:t>
      </w:r>
      <w:r>
        <w:fldChar w:fldCharType="end"/>
      </w:r>
    </w:p>
    <w:p w14:paraId="6F77DC85" w14:textId="5366894C" w:rsidR="003C1FE0" w:rsidRDefault="003C1FE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_Toc75429746 \h </w:instrText>
      </w:r>
      <w:r>
        <w:fldChar w:fldCharType="separate"/>
      </w:r>
      <w:r>
        <w:t>115</w:t>
      </w:r>
      <w:r>
        <w:fldChar w:fldCharType="end"/>
      </w:r>
    </w:p>
    <w:p w14:paraId="6453C5FD" w14:textId="105A0FD2" w:rsidR="003C1FE0" w:rsidRDefault="003C1FE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_Toc75429747 \h </w:instrText>
      </w:r>
      <w:r>
        <w:fldChar w:fldCharType="separate"/>
      </w:r>
      <w:r>
        <w:t>116</w:t>
      </w:r>
      <w:r>
        <w:fldChar w:fldCharType="end"/>
      </w:r>
    </w:p>
    <w:p w14:paraId="7CDF557F" w14:textId="5D3C7DB4" w:rsidR="003C1FE0" w:rsidRDefault="003C1FE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_Toc75429748 \h </w:instrText>
      </w:r>
      <w:r>
        <w:fldChar w:fldCharType="separate"/>
      </w:r>
      <w:r>
        <w:t>117</w:t>
      </w:r>
      <w:r>
        <w:fldChar w:fldCharType="end"/>
      </w:r>
    </w:p>
    <w:p w14:paraId="1EDFDA22" w14:textId="73C731E9" w:rsidR="003C1FE0" w:rsidRDefault="003C1FE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_Toc75429749 \h </w:instrText>
      </w:r>
      <w:r>
        <w:fldChar w:fldCharType="separate"/>
      </w:r>
      <w:r>
        <w:t>117</w:t>
      </w:r>
      <w:r>
        <w:fldChar w:fldCharType="end"/>
      </w:r>
    </w:p>
    <w:p w14:paraId="0CBFFA89" w14:textId="45F51C51" w:rsidR="003C1FE0" w:rsidRDefault="003C1FE0">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_Toc75429750 \h </w:instrText>
      </w:r>
      <w:r>
        <w:fldChar w:fldCharType="separate"/>
      </w:r>
      <w:r>
        <w:t>118</w:t>
      </w:r>
      <w:r>
        <w:fldChar w:fldCharType="end"/>
      </w:r>
    </w:p>
    <w:p w14:paraId="3BFB0561" w14:textId="4AF9458B" w:rsidR="003C1FE0" w:rsidRDefault="003C1FE0">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_Toc75429751 \h </w:instrText>
      </w:r>
      <w:r>
        <w:fldChar w:fldCharType="separate"/>
      </w:r>
      <w:r>
        <w:t>119</w:t>
      </w:r>
      <w:r>
        <w:fldChar w:fldCharType="end"/>
      </w:r>
    </w:p>
    <w:p w14:paraId="280A2924" w14:textId="161DF1A5" w:rsidR="003C1FE0" w:rsidRDefault="003C1FE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_Toc75429752 \h </w:instrText>
      </w:r>
      <w:r>
        <w:fldChar w:fldCharType="separate"/>
      </w:r>
      <w:r>
        <w:t>120</w:t>
      </w:r>
      <w:r>
        <w:fldChar w:fldCharType="end"/>
      </w:r>
    </w:p>
    <w:p w14:paraId="28D907D2" w14:textId="12AFFA1B" w:rsidR="003C1FE0" w:rsidRDefault="003C1FE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_Toc75429753 \h </w:instrText>
      </w:r>
      <w:r>
        <w:fldChar w:fldCharType="separate"/>
      </w:r>
      <w:r>
        <w:t>123</w:t>
      </w:r>
      <w:r>
        <w:fldChar w:fldCharType="end"/>
      </w:r>
    </w:p>
    <w:p w14:paraId="290DD08B" w14:textId="1A422028" w:rsidR="003C1FE0" w:rsidRDefault="003C1FE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_Toc75429754 \h </w:instrText>
      </w:r>
      <w:r>
        <w:fldChar w:fldCharType="separate"/>
      </w:r>
      <w:r>
        <w:t>123</w:t>
      </w:r>
      <w:r>
        <w:fldChar w:fldCharType="end"/>
      </w:r>
    </w:p>
    <w:p w14:paraId="12062264" w14:textId="2AF1E953" w:rsidR="003C1FE0" w:rsidRDefault="003C1FE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_Toc75429755 \h </w:instrText>
      </w:r>
      <w:r>
        <w:fldChar w:fldCharType="separate"/>
      </w:r>
      <w:r>
        <w:t>123</w:t>
      </w:r>
      <w:r>
        <w:fldChar w:fldCharType="end"/>
      </w:r>
    </w:p>
    <w:p w14:paraId="10620B28" w14:textId="6507FD0D" w:rsidR="003C1FE0" w:rsidRDefault="003C1FE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_Toc75429756 \h </w:instrText>
      </w:r>
      <w:r>
        <w:fldChar w:fldCharType="separate"/>
      </w:r>
      <w:r>
        <w:t>124</w:t>
      </w:r>
      <w:r>
        <w:fldChar w:fldCharType="end"/>
      </w:r>
    </w:p>
    <w:p w14:paraId="1C52B32F" w14:textId="067F8DBD" w:rsidR="003C1FE0" w:rsidRDefault="003C1FE0">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_Toc75429757 \h </w:instrText>
      </w:r>
      <w:r>
        <w:fldChar w:fldCharType="separate"/>
      </w:r>
      <w:r>
        <w:t>126</w:t>
      </w:r>
      <w:r>
        <w:fldChar w:fldCharType="end"/>
      </w:r>
    </w:p>
    <w:p w14:paraId="2BB0C7A6" w14:textId="72426736" w:rsidR="003C1FE0" w:rsidRDefault="003C1FE0">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_Toc75429758 \h </w:instrText>
      </w:r>
      <w:r>
        <w:fldChar w:fldCharType="separate"/>
      </w:r>
      <w:r>
        <w:t>128</w:t>
      </w:r>
      <w:r>
        <w:fldChar w:fldCharType="end"/>
      </w:r>
    </w:p>
    <w:p w14:paraId="37E80046" w14:textId="027044F6" w:rsidR="003C1FE0" w:rsidRDefault="003C1FE0">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_Toc75429759 \h </w:instrText>
      </w:r>
      <w:r>
        <w:fldChar w:fldCharType="separate"/>
      </w:r>
      <w:r>
        <w:t>129</w:t>
      </w:r>
      <w:r>
        <w:fldChar w:fldCharType="end"/>
      </w:r>
    </w:p>
    <w:p w14:paraId="5A5F5685" w14:textId="392B7082" w:rsidR="003C1FE0" w:rsidRDefault="003C1FE0">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_Toc75429760 \h </w:instrText>
      </w:r>
      <w:r>
        <w:fldChar w:fldCharType="separate"/>
      </w:r>
      <w:r>
        <w:t>129</w:t>
      </w:r>
      <w:r>
        <w:fldChar w:fldCharType="end"/>
      </w:r>
    </w:p>
    <w:p w14:paraId="16870509" w14:textId="34AEA5A6" w:rsidR="003C1FE0" w:rsidRDefault="003C1FE0">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_Toc75429761 \h </w:instrText>
      </w:r>
      <w:r>
        <w:fldChar w:fldCharType="separate"/>
      </w:r>
      <w:r>
        <w:t>129</w:t>
      </w:r>
      <w:r>
        <w:fldChar w:fldCharType="end"/>
      </w:r>
    </w:p>
    <w:p w14:paraId="54D8E024" w14:textId="717F2FFB" w:rsidR="003C1FE0" w:rsidRDefault="003C1FE0">
      <w:pPr>
        <w:pStyle w:val="TOC8"/>
        <w:rPr>
          <w:rFonts w:asciiTheme="minorHAnsi" w:eastAsiaTheme="minorEastAsia" w:hAnsiTheme="minorHAnsi" w:cstheme="minorBidi"/>
          <w:b w:val="0"/>
          <w:szCs w:val="22"/>
          <w:lang w:eastAsia="en-GB"/>
        </w:rPr>
      </w:pPr>
      <w:r w:rsidRPr="00007963">
        <w:rPr>
          <w:rFonts w:cs="Arial"/>
        </w:rPr>
        <w:t xml:space="preserve">Annex D (informative): </w:t>
      </w:r>
      <w:r>
        <w:t>Device triggering using direct model over user plane</w:t>
      </w:r>
      <w:r>
        <w:tab/>
      </w:r>
      <w:r>
        <w:fldChar w:fldCharType="begin" w:fldLock="1"/>
      </w:r>
      <w:r>
        <w:instrText xml:space="preserve"> PAGEREF _Toc75429762 \h </w:instrText>
      </w:r>
      <w:r>
        <w:fldChar w:fldCharType="separate"/>
      </w:r>
      <w:r>
        <w:t>131</w:t>
      </w:r>
      <w:r>
        <w:fldChar w:fldCharType="end"/>
      </w:r>
    </w:p>
    <w:p w14:paraId="1F1BB5EC" w14:textId="4BC9D0A0" w:rsidR="003C1FE0" w:rsidRDefault="003C1FE0">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_Toc75429763 \h </w:instrText>
      </w:r>
      <w:r>
        <w:fldChar w:fldCharType="separate"/>
      </w:r>
      <w:r>
        <w:t>132</w:t>
      </w:r>
      <w:r>
        <w:fldChar w:fldCharType="end"/>
      </w:r>
    </w:p>
    <w:p w14:paraId="63154ED9" w14:textId="051EE758" w:rsidR="005D3E30" w:rsidRDefault="00060A55" w:rsidP="005D3E30">
      <w:r>
        <w:rPr>
          <w:noProof/>
          <w:sz w:val="22"/>
        </w:rPr>
        <w:fldChar w:fldCharType="end"/>
      </w:r>
    </w:p>
    <w:p w14:paraId="437EC5AE" w14:textId="77777777" w:rsidR="005D3E30" w:rsidRDefault="005D3E30" w:rsidP="005D3E30">
      <w:pPr>
        <w:pStyle w:val="Heading1"/>
      </w:pPr>
      <w:r>
        <w:br w:type="page"/>
      </w:r>
      <w:bookmarkStart w:id="11" w:name="_Toc19198054"/>
      <w:bookmarkStart w:id="12" w:name="_Toc27897109"/>
      <w:bookmarkStart w:id="13" w:name="_Toc36193071"/>
      <w:bookmarkStart w:id="14" w:name="_Toc45198064"/>
      <w:bookmarkStart w:id="15" w:name="_Toc45198290"/>
      <w:bookmarkStart w:id="16" w:name="_Toc51837315"/>
      <w:bookmarkStart w:id="17" w:name="_Toc51837541"/>
      <w:bookmarkStart w:id="18" w:name="_Toc75429540"/>
      <w:r>
        <w:lastRenderedPageBreak/>
        <w:t>Foreword</w:t>
      </w:r>
      <w:bookmarkEnd w:id="11"/>
      <w:bookmarkEnd w:id="12"/>
      <w:bookmarkEnd w:id="13"/>
      <w:bookmarkEnd w:id="14"/>
      <w:bookmarkEnd w:id="15"/>
      <w:bookmarkEnd w:id="16"/>
      <w:bookmarkEnd w:id="17"/>
      <w:bookmarkEnd w:id="18"/>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9" w:name="_Toc19198055"/>
      <w:bookmarkStart w:id="20" w:name="_Toc27897110"/>
      <w:bookmarkStart w:id="21" w:name="_Toc36193072"/>
      <w:bookmarkStart w:id="22" w:name="_Toc45198065"/>
      <w:bookmarkStart w:id="23" w:name="_Toc45198291"/>
      <w:bookmarkStart w:id="24" w:name="_Toc51837316"/>
      <w:bookmarkStart w:id="25" w:name="_Toc51837542"/>
      <w:bookmarkStart w:id="26" w:name="_Toc75429541"/>
      <w:r>
        <w:lastRenderedPageBreak/>
        <w:t>1</w:t>
      </w:r>
      <w:r>
        <w:tab/>
        <w:t>Scope</w:t>
      </w:r>
      <w:bookmarkEnd w:id="19"/>
      <w:bookmarkEnd w:id="20"/>
      <w:bookmarkEnd w:id="21"/>
      <w:bookmarkEnd w:id="22"/>
      <w:bookmarkEnd w:id="23"/>
      <w:bookmarkEnd w:id="24"/>
      <w:bookmarkEnd w:id="25"/>
      <w:bookmarkEnd w:id="26"/>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7" w:name="_Toc19198056"/>
      <w:bookmarkStart w:id="28" w:name="_Toc27897111"/>
      <w:bookmarkStart w:id="29" w:name="_Toc36193073"/>
      <w:bookmarkStart w:id="30" w:name="_Toc45198066"/>
      <w:bookmarkStart w:id="31" w:name="_Toc45198292"/>
      <w:bookmarkStart w:id="32" w:name="_Toc51837317"/>
      <w:bookmarkStart w:id="33" w:name="_Toc51837543"/>
      <w:bookmarkStart w:id="34" w:name="_Toc75429542"/>
      <w:r>
        <w:t>2</w:t>
      </w:r>
      <w:r>
        <w:tab/>
        <w:t>References</w:t>
      </w:r>
      <w:bookmarkEnd w:id="27"/>
      <w:bookmarkEnd w:id="28"/>
      <w:bookmarkEnd w:id="29"/>
      <w:bookmarkEnd w:id="30"/>
      <w:bookmarkEnd w:id="31"/>
      <w:bookmarkEnd w:id="32"/>
      <w:bookmarkEnd w:id="33"/>
      <w:bookmarkEnd w:id="34"/>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5" w:name="_Toc19198057"/>
      <w:bookmarkStart w:id="36"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37"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38" w:name="_Toc45198067"/>
      <w:bookmarkStart w:id="39" w:name="_Toc45198293"/>
      <w:bookmarkStart w:id="40" w:name="_Toc51837318"/>
      <w:bookmarkStart w:id="41" w:name="_Toc51837544"/>
      <w:bookmarkStart w:id="42" w:name="_Toc75429543"/>
      <w:r w:rsidRPr="00E42491">
        <w:t>3</w:t>
      </w:r>
      <w:r w:rsidRPr="00E42491">
        <w:tab/>
        <w:t>Definitions and abbreviations</w:t>
      </w:r>
      <w:bookmarkEnd w:id="35"/>
      <w:bookmarkEnd w:id="36"/>
      <w:bookmarkEnd w:id="37"/>
      <w:bookmarkEnd w:id="38"/>
      <w:bookmarkEnd w:id="39"/>
      <w:bookmarkEnd w:id="40"/>
      <w:bookmarkEnd w:id="41"/>
      <w:bookmarkEnd w:id="42"/>
    </w:p>
    <w:p w14:paraId="2E70ED0E" w14:textId="77777777" w:rsidR="005D3E30" w:rsidRPr="00E42491" w:rsidRDefault="005D3E30" w:rsidP="005D3E30">
      <w:pPr>
        <w:pStyle w:val="Heading2"/>
      </w:pPr>
      <w:bookmarkStart w:id="43" w:name="_Toc19198058"/>
      <w:bookmarkStart w:id="44" w:name="_Toc27897113"/>
      <w:bookmarkStart w:id="45" w:name="_Toc36193075"/>
      <w:bookmarkStart w:id="46" w:name="_Toc45198068"/>
      <w:bookmarkStart w:id="47" w:name="_Toc45198294"/>
      <w:bookmarkStart w:id="48" w:name="_Toc51837319"/>
      <w:bookmarkStart w:id="49" w:name="_Toc51837545"/>
      <w:bookmarkStart w:id="50" w:name="_Toc75429544"/>
      <w:r w:rsidRPr="00E42491">
        <w:t>3.1</w:t>
      </w:r>
      <w:r w:rsidRPr="00E42491">
        <w:tab/>
        <w:t>Definitions</w:t>
      </w:r>
      <w:bookmarkEnd w:id="43"/>
      <w:bookmarkEnd w:id="44"/>
      <w:bookmarkEnd w:id="45"/>
      <w:bookmarkEnd w:id="46"/>
      <w:bookmarkEnd w:id="47"/>
      <w:bookmarkEnd w:id="48"/>
      <w:bookmarkEnd w:id="49"/>
      <w:bookmarkEnd w:id="50"/>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51" w:name="_Toc19198059"/>
      <w:bookmarkStart w:id="52" w:name="_Toc27897114"/>
      <w:bookmarkStart w:id="53" w:name="_Toc36193076"/>
      <w:bookmarkStart w:id="54" w:name="_Toc45198069"/>
      <w:bookmarkStart w:id="55" w:name="_Toc45198295"/>
      <w:bookmarkStart w:id="56" w:name="_Toc51837320"/>
      <w:bookmarkStart w:id="57" w:name="_Toc51837546"/>
      <w:bookmarkStart w:id="58" w:name="_Toc75429545"/>
      <w:r w:rsidRPr="00E42491">
        <w:t>3.2</w:t>
      </w:r>
      <w:r w:rsidRPr="00E42491">
        <w:tab/>
        <w:t>Abbreviations</w:t>
      </w:r>
      <w:bookmarkEnd w:id="51"/>
      <w:bookmarkEnd w:id="52"/>
      <w:bookmarkEnd w:id="53"/>
      <w:bookmarkEnd w:id="54"/>
      <w:bookmarkEnd w:id="55"/>
      <w:bookmarkEnd w:id="56"/>
      <w:bookmarkEnd w:id="57"/>
      <w:bookmarkEnd w:id="58"/>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9" w:name="_Toc19198060"/>
      <w:bookmarkStart w:id="60" w:name="_Toc27897115"/>
      <w:bookmarkStart w:id="61" w:name="_Toc36193077"/>
      <w:bookmarkStart w:id="62" w:name="_Toc45198070"/>
      <w:bookmarkStart w:id="63" w:name="_Toc45198296"/>
      <w:bookmarkStart w:id="64" w:name="_Toc51837321"/>
      <w:bookmarkStart w:id="65" w:name="_Toc51837547"/>
      <w:bookmarkStart w:id="66" w:name="_Toc75429546"/>
      <w:r w:rsidRPr="00E42491">
        <w:rPr>
          <w:lang w:eastAsia="zh-CN"/>
        </w:rPr>
        <w:lastRenderedPageBreak/>
        <w:t>4</w:t>
      </w:r>
      <w:r w:rsidRPr="00E42491">
        <w:tab/>
      </w:r>
      <w:r w:rsidRPr="00E42491">
        <w:rPr>
          <w:rFonts w:eastAsia="Batang"/>
        </w:rPr>
        <w:t>Architecture Model and Concepts</w:t>
      </w:r>
      <w:bookmarkEnd w:id="59"/>
      <w:bookmarkEnd w:id="60"/>
      <w:bookmarkEnd w:id="61"/>
      <w:bookmarkEnd w:id="62"/>
      <w:bookmarkEnd w:id="63"/>
      <w:bookmarkEnd w:id="64"/>
      <w:bookmarkEnd w:id="65"/>
      <w:bookmarkEnd w:id="66"/>
    </w:p>
    <w:p w14:paraId="527B0DFD" w14:textId="77777777" w:rsidR="005D3E30" w:rsidRPr="00E42491" w:rsidRDefault="005D3E30" w:rsidP="005D3E30">
      <w:pPr>
        <w:pStyle w:val="Heading2"/>
      </w:pPr>
      <w:bookmarkStart w:id="67" w:name="_Toc19198061"/>
      <w:bookmarkStart w:id="68" w:name="_Toc27897116"/>
      <w:bookmarkStart w:id="69" w:name="_Toc36193078"/>
      <w:bookmarkStart w:id="70" w:name="_Toc45198071"/>
      <w:bookmarkStart w:id="71" w:name="_Toc45198297"/>
      <w:bookmarkStart w:id="72" w:name="_Toc51837322"/>
      <w:bookmarkStart w:id="73" w:name="_Toc51837548"/>
      <w:bookmarkStart w:id="74" w:name="_Toc75429547"/>
      <w:r w:rsidRPr="00E42491">
        <w:t>4.1</w:t>
      </w:r>
      <w:r w:rsidRPr="00E42491">
        <w:tab/>
        <w:t>General Concept</w:t>
      </w:r>
      <w:bookmarkEnd w:id="67"/>
      <w:bookmarkEnd w:id="68"/>
      <w:bookmarkEnd w:id="69"/>
      <w:bookmarkEnd w:id="70"/>
      <w:bookmarkEnd w:id="71"/>
      <w:bookmarkEnd w:id="72"/>
      <w:bookmarkEnd w:id="73"/>
      <w:bookmarkEnd w:id="74"/>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5" w:name="_Toc19198062"/>
      <w:bookmarkStart w:id="76" w:name="_Toc27897117"/>
      <w:bookmarkStart w:id="77" w:name="_Toc36193079"/>
      <w:bookmarkStart w:id="78" w:name="_Toc45198072"/>
      <w:bookmarkStart w:id="79" w:name="_Toc45198298"/>
      <w:bookmarkStart w:id="80" w:name="_Toc51837323"/>
      <w:bookmarkStart w:id="81" w:name="_Toc51837549"/>
      <w:bookmarkStart w:id="82" w:name="_Toc75429548"/>
      <w:r w:rsidRPr="00E42491">
        <w:t>4.2</w:t>
      </w:r>
      <w:r w:rsidRPr="00E42491">
        <w:tab/>
        <w:t>Architectural Reference Model</w:t>
      </w:r>
      <w:bookmarkEnd w:id="75"/>
      <w:bookmarkEnd w:id="76"/>
      <w:bookmarkEnd w:id="77"/>
      <w:bookmarkEnd w:id="78"/>
      <w:bookmarkEnd w:id="79"/>
      <w:bookmarkEnd w:id="80"/>
      <w:bookmarkEnd w:id="81"/>
      <w:bookmarkEnd w:id="82"/>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5" type="#_x0000_t75" style="width:479.25pt;height:408pt" o:ole="">
            <v:imagedata r:id="rId13" o:title=""/>
          </v:shape>
          <o:OLEObject Type="Embed" ProgID="Visio.Drawing.11" ShapeID="_x0000_i1025" DrawAspect="Content" ObjectID="_1686047303"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6" type="#_x0000_t75" style="width:479.25pt;height:427.5pt" o:ole="">
            <v:imagedata r:id="rId15" o:title=""/>
          </v:shape>
          <o:OLEObject Type="Embed" ProgID="Visio.Drawing.11" ShapeID="_x0000_i1026" DrawAspect="Content" ObjectID="_1686047304"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3" w:name="_MON_1573414530"/>
    <w:bookmarkEnd w:id="83"/>
    <w:p w14:paraId="5CC1CA4D" w14:textId="77777777" w:rsidR="005D3E30" w:rsidRDefault="005D3E30" w:rsidP="005D3E30">
      <w:pPr>
        <w:pStyle w:val="TH"/>
      </w:pPr>
      <w:r w:rsidRPr="00E42491">
        <w:object w:dxaOrig="11035" w:dyaOrig="9302" w14:anchorId="711DFC1B">
          <v:shape id="_x0000_i1027" type="#_x0000_t75" style="width:468.75pt;height:394.5pt" o:ole="">
            <v:imagedata r:id="rId17" o:title=""/>
          </v:shape>
          <o:OLEObject Type="Embed" ProgID="Word.Picture.8" ShapeID="_x0000_i1027" DrawAspect="Content" ObjectID="_1686047305" r:id="rId18"/>
        </w:object>
      </w:r>
    </w:p>
    <w:p w14:paraId="117AC97D" w14:textId="77777777" w:rsidR="005D3E30" w:rsidRPr="00E42491" w:rsidRDefault="005D3E30" w:rsidP="005D3E30">
      <w:pPr>
        <w:pStyle w:val="TF"/>
      </w:pPr>
      <w:r w:rsidRPr="00E42491">
        <w:t>Figure 4.2-2: 3GPP Architecture for Service Capability Exposure</w:t>
      </w:r>
    </w:p>
    <w:bookmarkStart w:id="84" w:name="_MON_1494252214"/>
    <w:bookmarkEnd w:id="84"/>
    <w:p w14:paraId="2E9067E6" w14:textId="77777777" w:rsidR="005D3E30" w:rsidRPr="00E42491" w:rsidRDefault="005D3E30" w:rsidP="005D3E30">
      <w:pPr>
        <w:pStyle w:val="TH"/>
      </w:pPr>
      <w:r w:rsidRPr="00E42491">
        <w:object w:dxaOrig="8680" w:dyaOrig="6271" w14:anchorId="265D91B8">
          <v:shape id="_x0000_i1028" type="#_x0000_t75" style="width:389.25pt;height:282pt" o:ole="">
            <v:imagedata r:id="rId19" o:title=""/>
          </v:shape>
          <o:OLEObject Type="Embed" ProgID="Word.Picture.8" ShapeID="_x0000_i1028" DrawAspect="Content" ObjectID="_1686047306"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29" type="#_x0000_t75" style="width:438pt;height:246pt" o:ole="">
            <v:imagedata r:id="rId21" o:title=""/>
          </v:shape>
          <o:OLEObject Type="Embed" ProgID="Visio.Drawing.15" ShapeID="_x0000_i1029" DrawAspect="Content" ObjectID="_1686047307" r:id="rId22"/>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5" w:name="_Toc19198063"/>
      <w:bookmarkStart w:id="86" w:name="_Toc27897118"/>
      <w:bookmarkStart w:id="87" w:name="_Toc36193080"/>
      <w:bookmarkStart w:id="88" w:name="_Toc45198073"/>
      <w:bookmarkStart w:id="89" w:name="_Toc45198299"/>
      <w:bookmarkStart w:id="90" w:name="_Toc51837324"/>
      <w:bookmarkStart w:id="91" w:name="_Toc51837550"/>
      <w:bookmarkStart w:id="92" w:name="_Toc75429549"/>
      <w:r w:rsidRPr="00E42491">
        <w:t>4.3</w:t>
      </w:r>
      <w:r w:rsidRPr="00E42491">
        <w:tab/>
        <w:t>Reference points</w:t>
      </w:r>
      <w:bookmarkEnd w:id="85"/>
      <w:bookmarkEnd w:id="86"/>
      <w:bookmarkEnd w:id="87"/>
      <w:bookmarkEnd w:id="88"/>
      <w:bookmarkEnd w:id="89"/>
      <w:bookmarkEnd w:id="90"/>
      <w:bookmarkEnd w:id="91"/>
      <w:bookmarkEnd w:id="92"/>
    </w:p>
    <w:p w14:paraId="10E2CE1C" w14:textId="77777777" w:rsidR="005D3E30" w:rsidRPr="00E42491" w:rsidRDefault="005D3E30" w:rsidP="005D3E30">
      <w:pPr>
        <w:pStyle w:val="Heading3"/>
      </w:pPr>
      <w:bookmarkStart w:id="93" w:name="_Toc19198064"/>
      <w:bookmarkStart w:id="94" w:name="_Toc27897119"/>
      <w:bookmarkStart w:id="95" w:name="_Toc36193081"/>
      <w:bookmarkStart w:id="96" w:name="_Toc45198074"/>
      <w:bookmarkStart w:id="97" w:name="_Toc45198300"/>
      <w:bookmarkStart w:id="98" w:name="_Toc51837325"/>
      <w:bookmarkStart w:id="99" w:name="_Toc51837551"/>
      <w:bookmarkStart w:id="100" w:name="_Toc75429550"/>
      <w:r w:rsidRPr="00E42491">
        <w:t>4.3.1</w:t>
      </w:r>
      <w:r w:rsidRPr="00E42491">
        <w:tab/>
        <w:t>General</w:t>
      </w:r>
      <w:bookmarkEnd w:id="93"/>
      <w:bookmarkEnd w:id="94"/>
      <w:bookmarkEnd w:id="95"/>
      <w:bookmarkEnd w:id="96"/>
      <w:bookmarkEnd w:id="97"/>
      <w:bookmarkEnd w:id="98"/>
      <w:bookmarkEnd w:id="99"/>
      <w:bookmarkEnd w:id="100"/>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1" w:name="_Toc19198065"/>
      <w:bookmarkStart w:id="102" w:name="_Toc27897120"/>
      <w:bookmarkStart w:id="103" w:name="_Toc36193082"/>
      <w:bookmarkStart w:id="104" w:name="_Toc45198075"/>
      <w:bookmarkStart w:id="105" w:name="_Toc45198301"/>
      <w:bookmarkStart w:id="106" w:name="_Toc51837326"/>
      <w:bookmarkStart w:id="107" w:name="_Toc51837552"/>
      <w:bookmarkStart w:id="108" w:name="_Toc75429551"/>
      <w:r w:rsidRPr="00E42491">
        <w:lastRenderedPageBreak/>
        <w:t>4.3.2</w:t>
      </w:r>
      <w:r w:rsidRPr="00E42491">
        <w:tab/>
        <w:t>List of Reference Points</w:t>
      </w:r>
      <w:bookmarkEnd w:id="101"/>
      <w:bookmarkEnd w:id="102"/>
      <w:bookmarkEnd w:id="103"/>
      <w:bookmarkEnd w:id="104"/>
      <w:bookmarkEnd w:id="105"/>
      <w:bookmarkEnd w:id="106"/>
      <w:bookmarkEnd w:id="107"/>
      <w:bookmarkEnd w:id="108"/>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9" w:name="_Toc19198066"/>
      <w:bookmarkStart w:id="110" w:name="_Toc27897121"/>
      <w:bookmarkStart w:id="111" w:name="_Toc36193083"/>
      <w:bookmarkStart w:id="112" w:name="_Toc45198076"/>
      <w:bookmarkStart w:id="113" w:name="_Toc45198302"/>
      <w:bookmarkStart w:id="114" w:name="_Toc51837327"/>
      <w:bookmarkStart w:id="115" w:name="_Toc51837553"/>
      <w:bookmarkStart w:id="116" w:name="_Toc75429552"/>
      <w:r w:rsidRPr="00E42491">
        <w:t>4.3.3</w:t>
      </w:r>
      <w:r w:rsidRPr="00E42491">
        <w:tab/>
        <w:t>Reference Point Requirements</w:t>
      </w:r>
      <w:bookmarkEnd w:id="109"/>
      <w:bookmarkEnd w:id="110"/>
      <w:bookmarkEnd w:id="111"/>
      <w:bookmarkEnd w:id="112"/>
      <w:bookmarkEnd w:id="113"/>
      <w:bookmarkEnd w:id="114"/>
      <w:bookmarkEnd w:id="115"/>
      <w:bookmarkEnd w:id="116"/>
    </w:p>
    <w:p w14:paraId="3E2CEC26" w14:textId="77777777" w:rsidR="005D3E30" w:rsidRPr="00E42491" w:rsidRDefault="005D3E30" w:rsidP="005D3E30">
      <w:pPr>
        <w:pStyle w:val="Heading4"/>
      </w:pPr>
      <w:bookmarkStart w:id="117" w:name="_Toc19198067"/>
      <w:bookmarkStart w:id="118" w:name="_Toc27897122"/>
      <w:bookmarkStart w:id="119" w:name="_Toc36193084"/>
      <w:bookmarkStart w:id="120" w:name="_Toc45198077"/>
      <w:bookmarkStart w:id="121" w:name="_Toc45198303"/>
      <w:bookmarkStart w:id="122" w:name="_Toc51837328"/>
      <w:bookmarkStart w:id="123" w:name="_Toc51837554"/>
      <w:bookmarkStart w:id="124" w:name="_Toc75429553"/>
      <w:r w:rsidRPr="00E42491">
        <w:t>4.3.3.1</w:t>
      </w:r>
      <w:r w:rsidRPr="00E42491">
        <w:tab/>
        <w:t>Tsp Reference Point Requirements</w:t>
      </w:r>
      <w:bookmarkEnd w:id="117"/>
      <w:bookmarkEnd w:id="118"/>
      <w:bookmarkEnd w:id="119"/>
      <w:bookmarkEnd w:id="120"/>
      <w:bookmarkEnd w:id="121"/>
      <w:bookmarkEnd w:id="122"/>
      <w:bookmarkEnd w:id="123"/>
      <w:bookmarkEnd w:id="124"/>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5" w:name="_Toc19198068"/>
      <w:bookmarkStart w:id="126" w:name="_Toc27897123"/>
      <w:bookmarkStart w:id="127" w:name="_Toc36193085"/>
      <w:bookmarkStart w:id="128" w:name="_Toc45198078"/>
      <w:bookmarkStart w:id="129" w:name="_Toc45198304"/>
      <w:bookmarkStart w:id="130" w:name="_Toc51837329"/>
      <w:bookmarkStart w:id="131" w:name="_Toc51837555"/>
      <w:bookmarkStart w:id="132" w:name="_Toc75429554"/>
      <w:r w:rsidRPr="00E42491">
        <w:lastRenderedPageBreak/>
        <w:t>4.3.3.2</w:t>
      </w:r>
      <w:r w:rsidRPr="00E42491">
        <w:tab/>
        <w:t>T4 Reference Point Requirements</w:t>
      </w:r>
      <w:bookmarkEnd w:id="125"/>
      <w:bookmarkEnd w:id="126"/>
      <w:bookmarkEnd w:id="127"/>
      <w:bookmarkEnd w:id="128"/>
      <w:bookmarkEnd w:id="129"/>
      <w:bookmarkEnd w:id="130"/>
      <w:bookmarkEnd w:id="131"/>
      <w:bookmarkEnd w:id="132"/>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3" w:name="_Toc19198069"/>
      <w:bookmarkStart w:id="134" w:name="_Toc27897124"/>
      <w:bookmarkStart w:id="135" w:name="_Toc36193086"/>
      <w:bookmarkStart w:id="136" w:name="_Toc45198079"/>
      <w:bookmarkStart w:id="137" w:name="_Toc45198305"/>
      <w:bookmarkStart w:id="138" w:name="_Toc51837330"/>
      <w:bookmarkStart w:id="139" w:name="_Toc51837556"/>
      <w:bookmarkStart w:id="140" w:name="_Toc75429555"/>
      <w:r w:rsidRPr="00E42491">
        <w:t>4.3.3.3</w:t>
      </w:r>
      <w:r w:rsidRPr="00E42491">
        <w:tab/>
        <w:t>Void</w:t>
      </w:r>
      <w:bookmarkEnd w:id="133"/>
      <w:bookmarkEnd w:id="134"/>
      <w:bookmarkEnd w:id="135"/>
      <w:bookmarkEnd w:id="136"/>
      <w:bookmarkEnd w:id="137"/>
      <w:bookmarkEnd w:id="138"/>
      <w:bookmarkEnd w:id="139"/>
      <w:bookmarkEnd w:id="140"/>
    </w:p>
    <w:p w14:paraId="237BF00D" w14:textId="77777777" w:rsidR="005D3E30" w:rsidRPr="00E42491" w:rsidRDefault="005D3E30" w:rsidP="005D3E30"/>
    <w:p w14:paraId="64B4F883" w14:textId="77777777" w:rsidR="005D3E30" w:rsidRPr="00E42491" w:rsidRDefault="005D3E30" w:rsidP="005D3E30">
      <w:pPr>
        <w:pStyle w:val="Heading4"/>
      </w:pPr>
      <w:bookmarkStart w:id="141" w:name="_Toc19198070"/>
      <w:bookmarkStart w:id="142" w:name="_Toc27897125"/>
      <w:bookmarkStart w:id="143" w:name="_Toc36193087"/>
      <w:bookmarkStart w:id="144" w:name="_Toc45198080"/>
      <w:bookmarkStart w:id="145" w:name="_Toc45198306"/>
      <w:bookmarkStart w:id="146" w:name="_Toc51837331"/>
      <w:bookmarkStart w:id="147" w:name="_Toc51837557"/>
      <w:bookmarkStart w:id="148" w:name="_Toc75429556"/>
      <w:r w:rsidRPr="00E42491">
        <w:t>4.3.3.4</w:t>
      </w:r>
      <w:r w:rsidRPr="00E42491">
        <w:tab/>
        <w:t>S6m Reference Point Requirements</w:t>
      </w:r>
      <w:bookmarkEnd w:id="141"/>
      <w:bookmarkEnd w:id="142"/>
      <w:bookmarkEnd w:id="143"/>
      <w:bookmarkEnd w:id="144"/>
      <w:bookmarkEnd w:id="145"/>
      <w:bookmarkEnd w:id="146"/>
      <w:bookmarkEnd w:id="147"/>
      <w:bookmarkEnd w:id="148"/>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9" w:name="_Toc19198071"/>
      <w:bookmarkStart w:id="150" w:name="_Toc27897126"/>
      <w:bookmarkStart w:id="151" w:name="_Toc36193088"/>
      <w:bookmarkStart w:id="152" w:name="_Toc45198081"/>
      <w:bookmarkStart w:id="153" w:name="_Toc45198307"/>
      <w:bookmarkStart w:id="154" w:name="_Toc51837332"/>
      <w:bookmarkStart w:id="155" w:name="_Toc51837558"/>
      <w:bookmarkStart w:id="156" w:name="_Toc75429557"/>
      <w:r w:rsidRPr="00E42491">
        <w:t>4.3.3.5</w:t>
      </w:r>
      <w:r w:rsidRPr="00E42491">
        <w:tab/>
        <w:t>S6n Reference Point Requirements</w:t>
      </w:r>
      <w:bookmarkEnd w:id="149"/>
      <w:bookmarkEnd w:id="150"/>
      <w:bookmarkEnd w:id="151"/>
      <w:bookmarkEnd w:id="152"/>
      <w:bookmarkEnd w:id="153"/>
      <w:bookmarkEnd w:id="154"/>
      <w:bookmarkEnd w:id="155"/>
      <w:bookmarkEnd w:id="156"/>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7" w:name="_Toc19198072"/>
      <w:bookmarkStart w:id="158" w:name="_Toc27897127"/>
      <w:bookmarkStart w:id="159" w:name="_Toc36193089"/>
      <w:bookmarkStart w:id="160" w:name="_Toc45198082"/>
      <w:bookmarkStart w:id="161" w:name="_Toc45198308"/>
      <w:bookmarkStart w:id="162" w:name="_Toc51837333"/>
      <w:bookmarkStart w:id="163" w:name="_Toc51837559"/>
      <w:bookmarkStart w:id="164" w:name="_Toc75429558"/>
      <w:r w:rsidRPr="00E42491">
        <w:t>4.3.3.6</w:t>
      </w:r>
      <w:r w:rsidRPr="00E42491">
        <w:tab/>
        <w:t>T6a/T6b Reference Point Requirements</w:t>
      </w:r>
      <w:bookmarkEnd w:id="157"/>
      <w:bookmarkEnd w:id="158"/>
      <w:bookmarkEnd w:id="159"/>
      <w:bookmarkEnd w:id="160"/>
      <w:bookmarkEnd w:id="161"/>
      <w:bookmarkEnd w:id="162"/>
      <w:bookmarkEnd w:id="163"/>
      <w:bookmarkEnd w:id="164"/>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5" w:name="_Toc19198073"/>
      <w:bookmarkStart w:id="166" w:name="_Toc27897128"/>
      <w:bookmarkStart w:id="167" w:name="_Toc36193090"/>
      <w:bookmarkStart w:id="168" w:name="_Toc45198083"/>
      <w:bookmarkStart w:id="169" w:name="_Toc45198309"/>
      <w:bookmarkStart w:id="170" w:name="_Toc51837334"/>
      <w:bookmarkStart w:id="171" w:name="_Toc51837560"/>
      <w:bookmarkStart w:id="172" w:name="_Toc75429559"/>
      <w:r w:rsidRPr="00E42491">
        <w:t>4.3.3.7</w:t>
      </w:r>
      <w:r w:rsidRPr="00E42491">
        <w:tab/>
        <w:t>S6t Reference Point Requirements</w:t>
      </w:r>
      <w:bookmarkEnd w:id="165"/>
      <w:bookmarkEnd w:id="166"/>
      <w:bookmarkEnd w:id="167"/>
      <w:bookmarkEnd w:id="168"/>
      <w:bookmarkEnd w:id="169"/>
      <w:bookmarkEnd w:id="170"/>
      <w:bookmarkEnd w:id="171"/>
      <w:bookmarkEnd w:id="172"/>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3" w:name="_Toc19198074"/>
      <w:bookmarkStart w:id="174" w:name="_Toc27897129"/>
      <w:bookmarkStart w:id="175" w:name="_Toc36193091"/>
      <w:bookmarkStart w:id="176" w:name="_Toc45198084"/>
      <w:bookmarkStart w:id="177" w:name="_Toc45198310"/>
      <w:bookmarkStart w:id="178" w:name="_Toc51837335"/>
      <w:bookmarkStart w:id="179" w:name="_Toc51837561"/>
      <w:bookmarkStart w:id="180" w:name="_Toc75429560"/>
      <w:r w:rsidRPr="00E42491">
        <w:t>4.3.3.8</w:t>
      </w:r>
      <w:r w:rsidRPr="00E42491">
        <w:tab/>
        <w:t>T6ai/T6bi Reference Point Requirements</w:t>
      </w:r>
      <w:bookmarkEnd w:id="173"/>
      <w:bookmarkEnd w:id="174"/>
      <w:bookmarkEnd w:id="175"/>
      <w:bookmarkEnd w:id="176"/>
      <w:bookmarkEnd w:id="177"/>
      <w:bookmarkEnd w:id="178"/>
      <w:bookmarkEnd w:id="179"/>
      <w:bookmarkEnd w:id="180"/>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1" w:name="_Toc19198075"/>
      <w:bookmarkStart w:id="182" w:name="_Toc27897130"/>
      <w:bookmarkStart w:id="183" w:name="_Toc36193092"/>
      <w:bookmarkStart w:id="184" w:name="_Toc45198085"/>
      <w:bookmarkStart w:id="185" w:name="_Toc45198311"/>
      <w:bookmarkStart w:id="186" w:name="_Toc51837336"/>
      <w:bookmarkStart w:id="187" w:name="_Toc51837562"/>
      <w:bookmarkStart w:id="188" w:name="_Toc75429561"/>
      <w:r w:rsidRPr="00E42491">
        <w:t>4.3.3.9</w:t>
      </w:r>
      <w:r w:rsidRPr="00E42491">
        <w:tab/>
        <w:t>T7 Reference Point Requirements</w:t>
      </w:r>
      <w:bookmarkEnd w:id="181"/>
      <w:bookmarkEnd w:id="182"/>
      <w:bookmarkEnd w:id="183"/>
      <w:bookmarkEnd w:id="184"/>
      <w:bookmarkEnd w:id="185"/>
      <w:bookmarkEnd w:id="186"/>
      <w:bookmarkEnd w:id="187"/>
      <w:bookmarkEnd w:id="188"/>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9" w:name="_Toc19198076"/>
      <w:bookmarkStart w:id="190" w:name="_Toc27897131"/>
      <w:bookmarkStart w:id="191" w:name="_Toc36193093"/>
      <w:bookmarkStart w:id="192" w:name="_Toc45198086"/>
      <w:bookmarkStart w:id="193" w:name="_Toc45198312"/>
      <w:bookmarkStart w:id="194" w:name="_Toc51837337"/>
      <w:bookmarkStart w:id="195" w:name="_Toc51837563"/>
      <w:bookmarkStart w:id="196" w:name="_Toc75429562"/>
      <w:r w:rsidRPr="00E42491">
        <w:t>4.3.3.10</w:t>
      </w:r>
      <w:r w:rsidRPr="00E42491">
        <w:tab/>
        <w:t>Ns Reference Point Requirements</w:t>
      </w:r>
      <w:bookmarkEnd w:id="189"/>
      <w:bookmarkEnd w:id="190"/>
      <w:bookmarkEnd w:id="191"/>
      <w:bookmarkEnd w:id="192"/>
      <w:bookmarkEnd w:id="193"/>
      <w:bookmarkEnd w:id="194"/>
      <w:bookmarkEnd w:id="195"/>
      <w:bookmarkEnd w:id="196"/>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7" w:name="_Toc19198077"/>
      <w:bookmarkStart w:id="198" w:name="_Toc27897132"/>
      <w:bookmarkStart w:id="199" w:name="_Toc36193094"/>
      <w:bookmarkStart w:id="200" w:name="_Toc45198087"/>
      <w:bookmarkStart w:id="201" w:name="_Toc45198313"/>
      <w:bookmarkStart w:id="202" w:name="_Toc51837338"/>
      <w:bookmarkStart w:id="203" w:name="_Toc51837564"/>
      <w:bookmarkStart w:id="204" w:name="_Toc75429563"/>
      <w:r w:rsidRPr="00E42491">
        <w:t>4.3.3.11</w:t>
      </w:r>
      <w:r w:rsidRPr="00E42491">
        <w:tab/>
        <w:t>Nu Reference Point Requirements</w:t>
      </w:r>
      <w:bookmarkEnd w:id="197"/>
      <w:bookmarkEnd w:id="198"/>
      <w:bookmarkEnd w:id="199"/>
      <w:bookmarkEnd w:id="200"/>
      <w:bookmarkEnd w:id="201"/>
      <w:bookmarkEnd w:id="202"/>
      <w:bookmarkEnd w:id="203"/>
      <w:bookmarkEnd w:id="204"/>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5" w:name="_Toc19198078"/>
      <w:bookmarkStart w:id="206" w:name="_Toc27897133"/>
      <w:bookmarkStart w:id="207" w:name="_Toc36193095"/>
      <w:bookmarkStart w:id="208" w:name="_Toc45198088"/>
      <w:bookmarkStart w:id="209" w:name="_Toc45198314"/>
      <w:bookmarkStart w:id="210" w:name="_Toc51837339"/>
      <w:bookmarkStart w:id="211" w:name="_Toc51837565"/>
      <w:bookmarkStart w:id="212" w:name="_Toc75429564"/>
      <w:r w:rsidRPr="00E42491">
        <w:lastRenderedPageBreak/>
        <w:t>4.3.3.12</w:t>
      </w:r>
      <w:r w:rsidRPr="00E42491">
        <w:tab/>
        <w:t>T8 Reference Point Requirements</w:t>
      </w:r>
      <w:bookmarkEnd w:id="205"/>
      <w:bookmarkEnd w:id="206"/>
      <w:bookmarkEnd w:id="207"/>
      <w:bookmarkEnd w:id="208"/>
      <w:bookmarkEnd w:id="209"/>
      <w:bookmarkEnd w:id="210"/>
      <w:bookmarkEnd w:id="211"/>
      <w:bookmarkEnd w:id="212"/>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3" w:name="_Toc19198079"/>
      <w:bookmarkStart w:id="214" w:name="_Toc27897134"/>
      <w:bookmarkStart w:id="215" w:name="_Toc36193096"/>
      <w:bookmarkStart w:id="216" w:name="_Toc45198089"/>
      <w:bookmarkStart w:id="217" w:name="_Toc45198315"/>
      <w:bookmarkStart w:id="218" w:name="_Toc51837340"/>
      <w:bookmarkStart w:id="219" w:name="_Toc51837566"/>
      <w:bookmarkStart w:id="220" w:name="_Toc75429565"/>
      <w:r>
        <w:t>4.3.3.13</w:t>
      </w:r>
      <w:r>
        <w:tab/>
        <w:t>T9a/T9b Reference Point Requirements</w:t>
      </w:r>
      <w:bookmarkEnd w:id="213"/>
      <w:bookmarkEnd w:id="214"/>
      <w:bookmarkEnd w:id="215"/>
      <w:bookmarkEnd w:id="216"/>
      <w:bookmarkEnd w:id="217"/>
      <w:bookmarkEnd w:id="218"/>
      <w:bookmarkEnd w:id="219"/>
      <w:bookmarkEnd w:id="220"/>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1" w:name="_Toc19198080"/>
      <w:bookmarkStart w:id="222" w:name="_Toc27897135"/>
      <w:bookmarkStart w:id="223" w:name="_Toc36193097"/>
      <w:bookmarkStart w:id="224" w:name="_Toc45198090"/>
      <w:bookmarkStart w:id="225" w:name="_Toc45198316"/>
      <w:bookmarkStart w:id="226" w:name="_Toc51837341"/>
      <w:bookmarkStart w:id="227" w:name="_Toc51837567"/>
      <w:bookmarkStart w:id="228" w:name="_Toc75429566"/>
      <w:r w:rsidRPr="00E42491">
        <w:t>4.4</w:t>
      </w:r>
      <w:r w:rsidRPr="00E42491">
        <w:tab/>
        <w:t>Network Elements</w:t>
      </w:r>
      <w:bookmarkEnd w:id="221"/>
      <w:bookmarkEnd w:id="222"/>
      <w:bookmarkEnd w:id="223"/>
      <w:bookmarkEnd w:id="224"/>
      <w:bookmarkEnd w:id="225"/>
      <w:bookmarkEnd w:id="226"/>
      <w:bookmarkEnd w:id="227"/>
      <w:bookmarkEnd w:id="228"/>
    </w:p>
    <w:p w14:paraId="123A356E" w14:textId="77777777" w:rsidR="005D3E30" w:rsidRPr="00E42491" w:rsidRDefault="005D3E30" w:rsidP="005D3E30">
      <w:pPr>
        <w:pStyle w:val="Heading3"/>
      </w:pPr>
      <w:bookmarkStart w:id="229" w:name="_Toc19198081"/>
      <w:bookmarkStart w:id="230" w:name="_Toc27897136"/>
      <w:bookmarkStart w:id="231" w:name="_Toc36193098"/>
      <w:bookmarkStart w:id="232" w:name="_Toc45198091"/>
      <w:bookmarkStart w:id="233" w:name="_Toc45198317"/>
      <w:bookmarkStart w:id="234" w:name="_Toc51837342"/>
      <w:bookmarkStart w:id="235" w:name="_Toc51837568"/>
      <w:bookmarkStart w:id="236" w:name="_Toc75429567"/>
      <w:r w:rsidRPr="00E42491">
        <w:t>4.4.1</w:t>
      </w:r>
      <w:r w:rsidRPr="00E42491">
        <w:tab/>
        <w:t>General</w:t>
      </w:r>
      <w:bookmarkEnd w:id="229"/>
      <w:bookmarkEnd w:id="230"/>
      <w:bookmarkEnd w:id="231"/>
      <w:bookmarkEnd w:id="232"/>
      <w:bookmarkEnd w:id="233"/>
      <w:bookmarkEnd w:id="234"/>
      <w:bookmarkEnd w:id="235"/>
      <w:bookmarkEnd w:id="236"/>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7" w:name="_Toc19198082"/>
      <w:bookmarkStart w:id="238" w:name="_Toc27897137"/>
      <w:bookmarkStart w:id="239" w:name="_Toc36193099"/>
      <w:bookmarkStart w:id="240" w:name="_Toc45198092"/>
      <w:bookmarkStart w:id="241" w:name="_Toc45198318"/>
      <w:bookmarkStart w:id="242" w:name="_Toc51837343"/>
      <w:bookmarkStart w:id="243" w:name="_Toc51837569"/>
      <w:bookmarkStart w:id="244" w:name="_Toc75429568"/>
      <w:r w:rsidRPr="00E42491">
        <w:t>4.4.2</w:t>
      </w:r>
      <w:r w:rsidRPr="00E42491">
        <w:tab/>
        <w:t>MTC-IWF</w:t>
      </w:r>
      <w:bookmarkEnd w:id="237"/>
      <w:bookmarkEnd w:id="238"/>
      <w:bookmarkEnd w:id="239"/>
      <w:bookmarkEnd w:id="240"/>
      <w:bookmarkEnd w:id="241"/>
      <w:bookmarkEnd w:id="242"/>
      <w:bookmarkEnd w:id="243"/>
      <w:bookmarkEnd w:id="244"/>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5" w:name="_Toc19198083"/>
      <w:bookmarkStart w:id="246" w:name="_Toc27897138"/>
      <w:bookmarkStart w:id="247" w:name="_Toc36193100"/>
      <w:bookmarkStart w:id="248" w:name="_Toc45198093"/>
      <w:bookmarkStart w:id="249" w:name="_Toc45198319"/>
      <w:bookmarkStart w:id="250" w:name="_Toc51837344"/>
      <w:bookmarkStart w:id="251" w:name="_Toc51837570"/>
      <w:bookmarkStart w:id="252" w:name="_Toc75429569"/>
      <w:r w:rsidRPr="00E42491">
        <w:t>4.4.3</w:t>
      </w:r>
      <w:r w:rsidRPr="00E42491">
        <w:tab/>
        <w:t>HSS/HLR</w:t>
      </w:r>
      <w:bookmarkEnd w:id="245"/>
      <w:bookmarkEnd w:id="246"/>
      <w:bookmarkEnd w:id="247"/>
      <w:bookmarkEnd w:id="248"/>
      <w:bookmarkEnd w:id="249"/>
      <w:bookmarkEnd w:id="250"/>
      <w:bookmarkEnd w:id="251"/>
      <w:bookmarkEnd w:id="252"/>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3" w:name="_Toc19198084"/>
      <w:bookmarkStart w:id="254" w:name="_Toc27897139"/>
      <w:bookmarkStart w:id="255" w:name="_Toc36193101"/>
      <w:bookmarkStart w:id="256" w:name="_Toc45198094"/>
      <w:bookmarkStart w:id="257" w:name="_Toc45198320"/>
      <w:bookmarkStart w:id="258" w:name="_Toc51837345"/>
      <w:bookmarkStart w:id="259" w:name="_Toc51837571"/>
      <w:bookmarkStart w:id="260" w:name="_Toc75429570"/>
      <w:r w:rsidRPr="00E42491">
        <w:t>4.4.4</w:t>
      </w:r>
      <w:r w:rsidRPr="00E42491">
        <w:tab/>
        <w:t>GGSN/P-GW</w:t>
      </w:r>
      <w:bookmarkEnd w:id="253"/>
      <w:bookmarkEnd w:id="254"/>
      <w:bookmarkEnd w:id="255"/>
      <w:bookmarkEnd w:id="256"/>
      <w:bookmarkEnd w:id="257"/>
      <w:bookmarkEnd w:id="258"/>
      <w:bookmarkEnd w:id="259"/>
      <w:bookmarkEnd w:id="260"/>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1" w:name="_Toc19198085"/>
      <w:bookmarkStart w:id="262" w:name="_Toc27897140"/>
      <w:bookmarkStart w:id="263" w:name="_Toc36193102"/>
      <w:bookmarkStart w:id="264" w:name="_Toc45198095"/>
      <w:bookmarkStart w:id="265" w:name="_Toc45198321"/>
      <w:bookmarkStart w:id="266" w:name="_Toc51837346"/>
      <w:bookmarkStart w:id="267" w:name="_Toc51837572"/>
      <w:bookmarkStart w:id="268" w:name="_Toc75429571"/>
      <w:r w:rsidRPr="00E42491">
        <w:t>4.4.5</w:t>
      </w:r>
      <w:r w:rsidRPr="00E42491">
        <w:tab/>
        <w:t>SGSN/MME/MSC</w:t>
      </w:r>
      <w:bookmarkEnd w:id="261"/>
      <w:bookmarkEnd w:id="262"/>
      <w:bookmarkEnd w:id="263"/>
      <w:bookmarkEnd w:id="264"/>
      <w:bookmarkEnd w:id="265"/>
      <w:bookmarkEnd w:id="266"/>
      <w:bookmarkEnd w:id="267"/>
      <w:bookmarkEnd w:id="268"/>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9" w:name="_Toc19198086"/>
      <w:bookmarkStart w:id="270" w:name="_Toc27897141"/>
      <w:bookmarkStart w:id="271" w:name="_Toc36193103"/>
      <w:bookmarkStart w:id="272" w:name="_Toc45198096"/>
      <w:bookmarkStart w:id="273" w:name="_Toc45198322"/>
      <w:bookmarkStart w:id="274" w:name="_Toc51837347"/>
      <w:bookmarkStart w:id="275" w:name="_Toc51837573"/>
      <w:bookmarkStart w:id="276" w:name="_Toc75429572"/>
      <w:r w:rsidRPr="00E42491">
        <w:t>4.4.7</w:t>
      </w:r>
      <w:r w:rsidRPr="00E42491">
        <w:tab/>
        <w:t>MTC AAA</w:t>
      </w:r>
      <w:bookmarkEnd w:id="269"/>
      <w:bookmarkEnd w:id="270"/>
      <w:bookmarkEnd w:id="271"/>
      <w:bookmarkEnd w:id="272"/>
      <w:bookmarkEnd w:id="273"/>
      <w:bookmarkEnd w:id="274"/>
      <w:bookmarkEnd w:id="275"/>
      <w:bookmarkEnd w:id="276"/>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7" w:name="_Toc19198087"/>
      <w:bookmarkStart w:id="278" w:name="_Toc27897142"/>
      <w:bookmarkStart w:id="279" w:name="_Toc36193104"/>
      <w:bookmarkStart w:id="280" w:name="_Toc45198097"/>
      <w:bookmarkStart w:id="281" w:name="_Toc45198323"/>
      <w:bookmarkStart w:id="282" w:name="_Toc51837348"/>
      <w:bookmarkStart w:id="283" w:name="_Toc51837574"/>
      <w:bookmarkStart w:id="284" w:name="_Toc75429573"/>
      <w:r w:rsidRPr="00E42491">
        <w:t>4.4.8</w:t>
      </w:r>
      <w:r w:rsidRPr="00E42491">
        <w:tab/>
        <w:t>Service Capability Exposure Function</w:t>
      </w:r>
      <w:bookmarkEnd w:id="277"/>
      <w:bookmarkEnd w:id="278"/>
      <w:bookmarkEnd w:id="279"/>
      <w:bookmarkEnd w:id="280"/>
      <w:bookmarkEnd w:id="281"/>
      <w:bookmarkEnd w:id="282"/>
      <w:bookmarkEnd w:id="283"/>
      <w:bookmarkEnd w:id="284"/>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5" w:name="_Toc19198088"/>
      <w:bookmarkStart w:id="286" w:name="_Toc27897143"/>
      <w:bookmarkStart w:id="287" w:name="_Toc36193105"/>
      <w:bookmarkStart w:id="288" w:name="_Toc45198098"/>
      <w:bookmarkStart w:id="289" w:name="_Toc45198324"/>
      <w:bookmarkStart w:id="290" w:name="_Toc51837349"/>
      <w:bookmarkStart w:id="291" w:name="_Toc51837575"/>
      <w:bookmarkStart w:id="292" w:name="_Toc75429574"/>
      <w:r w:rsidRPr="00E42491">
        <w:t>4.4.9</w:t>
      </w:r>
      <w:r w:rsidRPr="00E42491">
        <w:tab/>
        <w:t>Interworking SCEF</w:t>
      </w:r>
      <w:bookmarkEnd w:id="285"/>
      <w:bookmarkEnd w:id="286"/>
      <w:bookmarkEnd w:id="287"/>
      <w:bookmarkEnd w:id="288"/>
      <w:bookmarkEnd w:id="289"/>
      <w:bookmarkEnd w:id="290"/>
      <w:bookmarkEnd w:id="291"/>
      <w:bookmarkEnd w:id="292"/>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3" w:name="_Toc19198089"/>
      <w:bookmarkStart w:id="294" w:name="_Toc27897144"/>
      <w:bookmarkStart w:id="295" w:name="_Toc36193106"/>
      <w:bookmarkStart w:id="296" w:name="_Toc45198099"/>
      <w:bookmarkStart w:id="297" w:name="_Toc45198325"/>
      <w:bookmarkStart w:id="298" w:name="_Toc51837350"/>
      <w:bookmarkStart w:id="299" w:name="_Toc51837576"/>
      <w:bookmarkStart w:id="300" w:name="_Toc75429575"/>
      <w:r w:rsidRPr="00E42491">
        <w:t>4.4.10</w:t>
      </w:r>
      <w:r w:rsidRPr="00E42491">
        <w:tab/>
        <w:t>RAN Congestion Awareness Function</w:t>
      </w:r>
      <w:bookmarkEnd w:id="293"/>
      <w:bookmarkEnd w:id="294"/>
      <w:bookmarkEnd w:id="295"/>
      <w:bookmarkEnd w:id="296"/>
      <w:bookmarkEnd w:id="297"/>
      <w:bookmarkEnd w:id="298"/>
      <w:bookmarkEnd w:id="299"/>
      <w:bookmarkEnd w:id="300"/>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1" w:name="_Toc19198090"/>
      <w:bookmarkStart w:id="302" w:name="_Toc27897145"/>
      <w:bookmarkStart w:id="303" w:name="_Toc36193107"/>
      <w:bookmarkStart w:id="304" w:name="_Toc45198100"/>
      <w:bookmarkStart w:id="305" w:name="_Toc45198326"/>
      <w:bookmarkStart w:id="306" w:name="_Toc51837351"/>
      <w:bookmarkStart w:id="307" w:name="_Toc51837577"/>
      <w:bookmarkStart w:id="308" w:name="_Toc75429576"/>
      <w:r w:rsidRPr="00E42491">
        <w:t>4.4.11</w:t>
      </w:r>
      <w:r w:rsidRPr="00E42491">
        <w:tab/>
        <w:t>Packet Flow Description Function</w:t>
      </w:r>
      <w:bookmarkEnd w:id="301"/>
      <w:bookmarkEnd w:id="302"/>
      <w:bookmarkEnd w:id="303"/>
      <w:bookmarkEnd w:id="304"/>
      <w:bookmarkEnd w:id="305"/>
      <w:bookmarkEnd w:id="306"/>
      <w:bookmarkEnd w:id="307"/>
      <w:bookmarkEnd w:id="308"/>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09" w:name="_Toc19198091"/>
      <w:bookmarkStart w:id="310" w:name="_Toc27897146"/>
      <w:bookmarkStart w:id="311" w:name="_Toc36193108"/>
      <w:bookmarkStart w:id="312" w:name="_Toc45198101"/>
      <w:bookmarkStart w:id="313" w:name="_Toc45198327"/>
      <w:bookmarkStart w:id="314" w:name="_Toc51837352"/>
      <w:bookmarkStart w:id="315" w:name="_Toc51837578"/>
      <w:bookmarkStart w:id="316" w:name="_Toc75429577"/>
      <w:r>
        <w:t>4.4.12</w:t>
      </w:r>
      <w:r>
        <w:tab/>
        <w:t>UE radio Capabilities Management Function</w:t>
      </w:r>
      <w:bookmarkEnd w:id="309"/>
      <w:bookmarkEnd w:id="310"/>
      <w:bookmarkEnd w:id="311"/>
      <w:bookmarkEnd w:id="312"/>
      <w:bookmarkEnd w:id="313"/>
      <w:bookmarkEnd w:id="314"/>
      <w:bookmarkEnd w:id="315"/>
      <w:bookmarkEnd w:id="316"/>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7" w:name="_Toc19198092"/>
      <w:bookmarkStart w:id="318" w:name="_Toc27897147"/>
      <w:bookmarkStart w:id="319" w:name="_Toc36193109"/>
      <w:bookmarkStart w:id="320" w:name="_Toc45198102"/>
      <w:bookmarkStart w:id="321" w:name="_Toc45198328"/>
      <w:bookmarkStart w:id="322" w:name="_Toc51837353"/>
      <w:bookmarkStart w:id="323" w:name="_Toc51837579"/>
      <w:bookmarkStart w:id="324" w:name="_Toc75429578"/>
      <w:r w:rsidRPr="00E42491">
        <w:t>4.5</w:t>
      </w:r>
      <w:r w:rsidRPr="00E42491">
        <w:tab/>
        <w:t>High Level Function</w:t>
      </w:r>
      <w:bookmarkEnd w:id="317"/>
      <w:bookmarkEnd w:id="318"/>
      <w:bookmarkEnd w:id="319"/>
      <w:bookmarkEnd w:id="320"/>
      <w:bookmarkEnd w:id="321"/>
      <w:bookmarkEnd w:id="322"/>
      <w:bookmarkEnd w:id="323"/>
      <w:bookmarkEnd w:id="324"/>
    </w:p>
    <w:p w14:paraId="5BD887DB" w14:textId="77777777" w:rsidR="005D3E30" w:rsidRPr="00E42491" w:rsidRDefault="005D3E30" w:rsidP="005D3E30">
      <w:pPr>
        <w:pStyle w:val="Heading3"/>
      </w:pPr>
      <w:bookmarkStart w:id="325" w:name="_Toc19198093"/>
      <w:bookmarkStart w:id="326" w:name="_Toc27897148"/>
      <w:bookmarkStart w:id="327" w:name="_Toc36193110"/>
      <w:bookmarkStart w:id="328" w:name="_Toc45198103"/>
      <w:bookmarkStart w:id="329" w:name="_Toc45198329"/>
      <w:bookmarkStart w:id="330" w:name="_Toc51837354"/>
      <w:bookmarkStart w:id="331" w:name="_Toc51837580"/>
      <w:bookmarkStart w:id="332" w:name="_Toc75429579"/>
      <w:r w:rsidRPr="00E42491">
        <w:t>4.5.1</w:t>
      </w:r>
      <w:r w:rsidRPr="00E42491">
        <w:tab/>
        <w:t>Device Triggering Function</w:t>
      </w:r>
      <w:bookmarkEnd w:id="325"/>
      <w:bookmarkEnd w:id="326"/>
      <w:bookmarkEnd w:id="327"/>
      <w:bookmarkEnd w:id="328"/>
      <w:bookmarkEnd w:id="329"/>
      <w:bookmarkEnd w:id="330"/>
      <w:bookmarkEnd w:id="331"/>
      <w:bookmarkEnd w:id="332"/>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3" w:name="_Toc19198094"/>
      <w:bookmarkStart w:id="334" w:name="_Toc27897149"/>
      <w:bookmarkStart w:id="335" w:name="_Toc36193111"/>
      <w:bookmarkStart w:id="336" w:name="_Toc45198104"/>
      <w:bookmarkStart w:id="337" w:name="_Toc45198330"/>
      <w:bookmarkStart w:id="338" w:name="_Toc51837355"/>
      <w:bookmarkStart w:id="339" w:name="_Toc51837581"/>
      <w:bookmarkStart w:id="340" w:name="_Toc75429580"/>
      <w:r w:rsidRPr="00E42491">
        <w:t>4.5.2</w:t>
      </w:r>
      <w:r w:rsidRPr="00E42491">
        <w:tab/>
        <w:t>PS-only Service Provision</w:t>
      </w:r>
      <w:bookmarkEnd w:id="333"/>
      <w:bookmarkEnd w:id="334"/>
      <w:bookmarkEnd w:id="335"/>
      <w:bookmarkEnd w:id="336"/>
      <w:bookmarkEnd w:id="337"/>
      <w:bookmarkEnd w:id="338"/>
      <w:bookmarkEnd w:id="339"/>
      <w:bookmarkEnd w:id="340"/>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1" w:name="_Toc19198095"/>
      <w:bookmarkStart w:id="342" w:name="_Toc27897150"/>
      <w:bookmarkStart w:id="343" w:name="_Toc36193112"/>
      <w:bookmarkStart w:id="344" w:name="_Toc45198105"/>
      <w:bookmarkStart w:id="345" w:name="_Toc45198331"/>
      <w:bookmarkStart w:id="346" w:name="_Toc51837356"/>
      <w:bookmarkStart w:id="347" w:name="_Toc51837582"/>
      <w:bookmarkStart w:id="348" w:name="_Toc75429581"/>
      <w:r w:rsidRPr="00E42491">
        <w:t>4.5.3</w:t>
      </w:r>
      <w:r w:rsidRPr="00E42491">
        <w:tab/>
        <w:t>Core Network assisted RAN parameters tuning</w:t>
      </w:r>
      <w:bookmarkEnd w:id="341"/>
      <w:bookmarkEnd w:id="342"/>
      <w:bookmarkEnd w:id="343"/>
      <w:bookmarkEnd w:id="344"/>
      <w:bookmarkEnd w:id="345"/>
      <w:bookmarkEnd w:id="346"/>
      <w:bookmarkEnd w:id="347"/>
      <w:bookmarkEnd w:id="348"/>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49" w:name="_Toc19198096"/>
      <w:bookmarkStart w:id="350" w:name="_Toc27897151"/>
      <w:bookmarkStart w:id="351" w:name="_Toc36193113"/>
      <w:bookmarkStart w:id="352" w:name="_Toc45198106"/>
      <w:bookmarkStart w:id="353" w:name="_Toc45198332"/>
      <w:bookmarkStart w:id="354" w:name="_Toc51837357"/>
      <w:bookmarkStart w:id="355" w:name="_Toc51837583"/>
      <w:bookmarkStart w:id="356" w:name="_Toc75429582"/>
      <w:r w:rsidRPr="00E42491">
        <w:t>4.5.4</w:t>
      </w:r>
      <w:r w:rsidRPr="00E42491">
        <w:tab/>
        <w:t>UE Power Saving Mode</w:t>
      </w:r>
      <w:bookmarkEnd w:id="349"/>
      <w:bookmarkEnd w:id="350"/>
      <w:bookmarkEnd w:id="351"/>
      <w:bookmarkEnd w:id="352"/>
      <w:bookmarkEnd w:id="353"/>
      <w:bookmarkEnd w:id="354"/>
      <w:bookmarkEnd w:id="355"/>
      <w:bookmarkEnd w:id="356"/>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57" w:name="_Toc19198097"/>
      <w:bookmarkStart w:id="358" w:name="_Toc27897152"/>
      <w:bookmarkStart w:id="359" w:name="_Toc36193114"/>
      <w:bookmarkStart w:id="360" w:name="_Toc45198107"/>
      <w:bookmarkStart w:id="361" w:name="_Toc45198333"/>
      <w:bookmarkStart w:id="362" w:name="_Toc51837358"/>
      <w:bookmarkStart w:id="363" w:name="_Toc51837584"/>
      <w:bookmarkStart w:id="364" w:name="_Toc75429583"/>
      <w:r w:rsidRPr="00E42491">
        <w:t>4.5.5</w:t>
      </w:r>
      <w:r w:rsidRPr="00E42491">
        <w:tab/>
        <w:t>Group Message Delivery</w:t>
      </w:r>
      <w:bookmarkEnd w:id="357"/>
      <w:bookmarkEnd w:id="358"/>
      <w:bookmarkEnd w:id="359"/>
      <w:bookmarkEnd w:id="360"/>
      <w:bookmarkEnd w:id="361"/>
      <w:bookmarkEnd w:id="362"/>
      <w:bookmarkEnd w:id="363"/>
      <w:bookmarkEnd w:id="364"/>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5" w:name="_Toc19198098"/>
      <w:bookmarkStart w:id="366" w:name="_Toc27897153"/>
      <w:bookmarkStart w:id="367" w:name="_Toc36193115"/>
      <w:bookmarkStart w:id="368" w:name="_Toc45198108"/>
      <w:bookmarkStart w:id="369" w:name="_Toc45198334"/>
      <w:bookmarkStart w:id="370" w:name="_Toc51837359"/>
      <w:bookmarkStart w:id="371" w:name="_Toc51837585"/>
      <w:bookmarkStart w:id="372" w:name="_Toc75429584"/>
      <w:r w:rsidRPr="00E42491">
        <w:t>4.5.6</w:t>
      </w:r>
      <w:r w:rsidRPr="00E42491">
        <w:tab/>
        <w:t>Monitoring Events</w:t>
      </w:r>
      <w:bookmarkEnd w:id="365"/>
      <w:bookmarkEnd w:id="366"/>
      <w:bookmarkEnd w:id="367"/>
      <w:bookmarkEnd w:id="368"/>
      <w:bookmarkEnd w:id="369"/>
      <w:bookmarkEnd w:id="370"/>
      <w:bookmarkEnd w:id="371"/>
      <w:bookmarkEnd w:id="372"/>
    </w:p>
    <w:p w14:paraId="0F2D78E5" w14:textId="77777777" w:rsidR="005D3E30" w:rsidRPr="00E42491" w:rsidRDefault="005D3E30" w:rsidP="005D3E30">
      <w:pPr>
        <w:pStyle w:val="Heading4"/>
      </w:pPr>
      <w:bookmarkStart w:id="373" w:name="_Toc19198099"/>
      <w:bookmarkStart w:id="374" w:name="_Toc27897154"/>
      <w:bookmarkStart w:id="375" w:name="_Toc36193116"/>
      <w:bookmarkStart w:id="376" w:name="_Toc45198109"/>
      <w:bookmarkStart w:id="377" w:name="_Toc45198335"/>
      <w:bookmarkStart w:id="378" w:name="_Toc51837360"/>
      <w:bookmarkStart w:id="379" w:name="_Toc51837586"/>
      <w:bookmarkStart w:id="380" w:name="_Toc75429585"/>
      <w:r w:rsidRPr="00E42491">
        <w:t>4.5.6.1</w:t>
      </w:r>
      <w:r w:rsidRPr="00E42491">
        <w:tab/>
        <w:t>General</w:t>
      </w:r>
      <w:bookmarkEnd w:id="373"/>
      <w:bookmarkEnd w:id="374"/>
      <w:bookmarkEnd w:id="375"/>
      <w:bookmarkEnd w:id="376"/>
      <w:bookmarkEnd w:id="377"/>
      <w:bookmarkEnd w:id="378"/>
      <w:bookmarkEnd w:id="379"/>
      <w:bookmarkEnd w:id="380"/>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1" w:name="_Toc19198100"/>
      <w:bookmarkStart w:id="382" w:name="_Toc27897155"/>
      <w:bookmarkStart w:id="383" w:name="_Toc36193117"/>
      <w:bookmarkStart w:id="384" w:name="_Toc45198110"/>
      <w:bookmarkStart w:id="385" w:name="_Toc45198336"/>
      <w:bookmarkStart w:id="386" w:name="_Toc51837361"/>
      <w:bookmarkStart w:id="387" w:name="_Toc51837587"/>
      <w:bookmarkStart w:id="388" w:name="_Toc75429586"/>
      <w:r w:rsidRPr="00E42491">
        <w:t>4.5.6.2</w:t>
      </w:r>
      <w:r w:rsidRPr="00E42491">
        <w:tab/>
        <w:t>Monitoring Events via HSS and MME/SGSN</w:t>
      </w:r>
      <w:bookmarkEnd w:id="381"/>
      <w:bookmarkEnd w:id="382"/>
      <w:bookmarkEnd w:id="383"/>
      <w:bookmarkEnd w:id="384"/>
      <w:bookmarkEnd w:id="385"/>
      <w:bookmarkEnd w:id="386"/>
      <w:bookmarkEnd w:id="387"/>
      <w:bookmarkEnd w:id="388"/>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9" w:name="_Toc19198101"/>
      <w:bookmarkStart w:id="390" w:name="_Toc27897156"/>
      <w:bookmarkStart w:id="391" w:name="_Toc36193118"/>
      <w:bookmarkStart w:id="392" w:name="_Toc45198111"/>
      <w:bookmarkStart w:id="393" w:name="_Toc45198337"/>
      <w:bookmarkStart w:id="394" w:name="_Toc51837362"/>
      <w:bookmarkStart w:id="395" w:name="_Toc51837588"/>
      <w:bookmarkStart w:id="396" w:name="_Toc75429587"/>
      <w:r w:rsidRPr="00E42491">
        <w:t>4.5.6.3</w:t>
      </w:r>
      <w:r w:rsidRPr="00E42491">
        <w:tab/>
        <w:t>Monitoring Events via PCRF</w:t>
      </w:r>
      <w:bookmarkEnd w:id="389"/>
      <w:bookmarkEnd w:id="390"/>
      <w:bookmarkEnd w:id="391"/>
      <w:bookmarkEnd w:id="392"/>
      <w:bookmarkEnd w:id="393"/>
      <w:bookmarkEnd w:id="394"/>
      <w:bookmarkEnd w:id="395"/>
      <w:bookmarkEnd w:id="396"/>
    </w:p>
    <w:p w14:paraId="694AD5F2" w14:textId="70635C45"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Pr="00E42491">
        <w:t>TS</w:t>
      </w:r>
      <w:r>
        <w:t> </w:t>
      </w:r>
      <w:r w:rsidRPr="00E42491">
        <w:t>23.203</w:t>
      </w:r>
      <w:r>
        <w:t> </w:t>
      </w:r>
      <w:r w:rsidRPr="00E42491">
        <w:t>[27].</w:t>
      </w:r>
      <w:r>
        <w:t xml:space="preserve"> The procedure for requesting location information, when not performing group monitoring, is described in clause 5.6.4.1.</w:t>
      </w:r>
    </w:p>
    <w:p w14:paraId="76FEA51D" w14:textId="1D0D0A1D"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t>TS 23.203 [27]</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7" w:name="_Toc19198102"/>
      <w:bookmarkStart w:id="398" w:name="_Toc27897157"/>
      <w:bookmarkStart w:id="399" w:name="_Toc36193119"/>
      <w:bookmarkStart w:id="400" w:name="_Toc45198112"/>
      <w:bookmarkStart w:id="401" w:name="_Toc45198338"/>
      <w:bookmarkStart w:id="402" w:name="_Toc51837363"/>
      <w:bookmarkStart w:id="403" w:name="_Toc51837589"/>
      <w:bookmarkStart w:id="404" w:name="_Toc75429588"/>
      <w:r w:rsidRPr="00E42491">
        <w:t>4.5.6.4</w:t>
      </w:r>
      <w:r>
        <w:tab/>
        <w:t>Void</w:t>
      </w:r>
      <w:bookmarkEnd w:id="397"/>
      <w:bookmarkEnd w:id="398"/>
      <w:bookmarkEnd w:id="399"/>
      <w:bookmarkEnd w:id="400"/>
      <w:bookmarkEnd w:id="401"/>
      <w:bookmarkEnd w:id="402"/>
      <w:bookmarkEnd w:id="403"/>
      <w:bookmarkEnd w:id="404"/>
    </w:p>
    <w:p w14:paraId="1F196CC1" w14:textId="77777777" w:rsidR="005D3E30" w:rsidRPr="00E42491" w:rsidRDefault="005D3E30" w:rsidP="005D3E30"/>
    <w:p w14:paraId="2D6DDDEA" w14:textId="77777777" w:rsidR="005D3E30" w:rsidRPr="00E42491" w:rsidRDefault="005D3E30" w:rsidP="005D3E30">
      <w:pPr>
        <w:pStyle w:val="Heading3"/>
      </w:pPr>
      <w:bookmarkStart w:id="405" w:name="_Toc19198103"/>
      <w:bookmarkStart w:id="406" w:name="_Toc27897158"/>
      <w:bookmarkStart w:id="407" w:name="_Toc36193120"/>
      <w:bookmarkStart w:id="408" w:name="_Toc45198113"/>
      <w:bookmarkStart w:id="409" w:name="_Toc45198339"/>
      <w:bookmarkStart w:id="410" w:name="_Toc51837364"/>
      <w:bookmarkStart w:id="411" w:name="_Toc51837590"/>
      <w:bookmarkStart w:id="412" w:name="_Toc75429589"/>
      <w:r w:rsidRPr="00E42491">
        <w:t>4.5.7</w:t>
      </w:r>
      <w:r w:rsidRPr="00E42491">
        <w:tab/>
        <w:t>High latency communication</w:t>
      </w:r>
      <w:bookmarkEnd w:id="405"/>
      <w:bookmarkEnd w:id="406"/>
      <w:bookmarkEnd w:id="407"/>
      <w:bookmarkEnd w:id="408"/>
      <w:bookmarkEnd w:id="409"/>
      <w:bookmarkEnd w:id="410"/>
      <w:bookmarkEnd w:id="411"/>
      <w:bookmarkEnd w:id="412"/>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77777777"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for a UE for which PSM</w:t>
      </w:r>
      <w:r>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3" w:name="_Toc19198104"/>
      <w:bookmarkStart w:id="414" w:name="_Toc27897159"/>
      <w:bookmarkStart w:id="415" w:name="_Toc36193121"/>
      <w:bookmarkStart w:id="416" w:name="_Toc45198114"/>
      <w:bookmarkStart w:id="417" w:name="_Toc45198340"/>
      <w:bookmarkStart w:id="418" w:name="_Toc51837365"/>
      <w:bookmarkStart w:id="419" w:name="_Toc51837591"/>
      <w:bookmarkStart w:id="420" w:name="_Toc75429590"/>
      <w:r w:rsidRPr="00E42491">
        <w:t>4.5.8</w:t>
      </w:r>
      <w:r w:rsidRPr="00E42491">
        <w:tab/>
        <w:t>Support of informing about potential network issues</w:t>
      </w:r>
      <w:bookmarkEnd w:id="413"/>
      <w:bookmarkEnd w:id="414"/>
      <w:bookmarkEnd w:id="415"/>
      <w:bookmarkEnd w:id="416"/>
      <w:bookmarkEnd w:id="417"/>
      <w:bookmarkEnd w:id="418"/>
      <w:bookmarkEnd w:id="419"/>
      <w:bookmarkEnd w:id="420"/>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1" w:name="_Toc19198105"/>
      <w:bookmarkStart w:id="422" w:name="_Toc27897160"/>
      <w:bookmarkStart w:id="423" w:name="_Toc36193122"/>
      <w:bookmarkStart w:id="424" w:name="_Toc45198115"/>
      <w:bookmarkStart w:id="425" w:name="_Toc45198341"/>
      <w:bookmarkStart w:id="426" w:name="_Toc51837366"/>
      <w:bookmarkStart w:id="427" w:name="_Toc51837592"/>
      <w:bookmarkStart w:id="428" w:name="_Toc75429591"/>
      <w:r w:rsidRPr="00E42491">
        <w:t>4.5.9</w:t>
      </w:r>
      <w:r w:rsidRPr="00E42491">
        <w:tab/>
        <w:t>Resource management of background data transfer</w:t>
      </w:r>
      <w:bookmarkEnd w:id="421"/>
      <w:bookmarkEnd w:id="422"/>
      <w:bookmarkEnd w:id="423"/>
      <w:bookmarkEnd w:id="424"/>
      <w:bookmarkEnd w:id="425"/>
      <w:bookmarkEnd w:id="426"/>
      <w:bookmarkEnd w:id="427"/>
      <w:bookmarkEnd w:id="428"/>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9" w:name="_Toc19198106"/>
      <w:bookmarkStart w:id="430" w:name="_Toc27897161"/>
      <w:bookmarkStart w:id="431" w:name="_Toc36193123"/>
      <w:bookmarkStart w:id="432" w:name="_Toc45198116"/>
      <w:bookmarkStart w:id="433" w:name="_Toc45198342"/>
      <w:bookmarkStart w:id="434" w:name="_Toc51837367"/>
      <w:bookmarkStart w:id="435" w:name="_Toc51837593"/>
      <w:bookmarkStart w:id="436" w:name="_Toc75429592"/>
      <w:r w:rsidRPr="00E42491">
        <w:t>4.5.10</w:t>
      </w:r>
      <w:r w:rsidRPr="00E42491">
        <w:tab/>
        <w:t>E-UTRAN network resource optimizations based on communication patterns provided to the MME</w:t>
      </w:r>
      <w:bookmarkEnd w:id="429"/>
      <w:bookmarkEnd w:id="430"/>
      <w:bookmarkEnd w:id="431"/>
      <w:bookmarkEnd w:id="432"/>
      <w:bookmarkEnd w:id="433"/>
      <w:bookmarkEnd w:id="434"/>
      <w:bookmarkEnd w:id="435"/>
      <w:bookmarkEnd w:id="436"/>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37" w:name="_Toc19198107"/>
      <w:bookmarkStart w:id="438" w:name="_Toc27897162"/>
      <w:bookmarkStart w:id="439" w:name="_Toc36193124"/>
      <w:bookmarkStart w:id="440" w:name="_Toc45198117"/>
      <w:bookmarkStart w:id="441" w:name="_Toc45198343"/>
      <w:bookmarkStart w:id="442" w:name="_Toc51837368"/>
      <w:bookmarkStart w:id="443" w:name="_Toc51837594"/>
      <w:bookmarkStart w:id="444" w:name="_Toc75429593"/>
      <w:r w:rsidRPr="00E42491">
        <w:t>4.5.11</w:t>
      </w:r>
      <w:r w:rsidRPr="00E42491">
        <w:tab/>
        <w:t>Support of setting up an AS session with required QoS</w:t>
      </w:r>
      <w:bookmarkEnd w:id="437"/>
      <w:bookmarkEnd w:id="438"/>
      <w:bookmarkEnd w:id="439"/>
      <w:bookmarkEnd w:id="440"/>
      <w:bookmarkEnd w:id="441"/>
      <w:bookmarkEnd w:id="442"/>
      <w:bookmarkEnd w:id="443"/>
      <w:bookmarkEnd w:id="444"/>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5" w:name="_Toc19198108"/>
      <w:bookmarkStart w:id="446" w:name="_Toc27897163"/>
      <w:bookmarkStart w:id="447" w:name="_Toc36193125"/>
      <w:bookmarkStart w:id="448" w:name="_Toc45198118"/>
      <w:bookmarkStart w:id="449" w:name="_Toc45198344"/>
      <w:bookmarkStart w:id="450" w:name="_Toc51837369"/>
      <w:bookmarkStart w:id="451" w:name="_Toc51837595"/>
      <w:bookmarkStart w:id="452" w:name="_Toc75429594"/>
      <w:r w:rsidRPr="00E42491">
        <w:t>4.5.12</w:t>
      </w:r>
      <w:r w:rsidRPr="00E42491">
        <w:tab/>
        <w:t>Change the chargeable party at session set-up or during the session</w:t>
      </w:r>
      <w:bookmarkEnd w:id="445"/>
      <w:bookmarkEnd w:id="446"/>
      <w:bookmarkEnd w:id="447"/>
      <w:bookmarkEnd w:id="448"/>
      <w:bookmarkEnd w:id="449"/>
      <w:bookmarkEnd w:id="450"/>
      <w:bookmarkEnd w:id="451"/>
      <w:bookmarkEnd w:id="452"/>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3" w:name="_Toc19198109"/>
      <w:bookmarkStart w:id="454" w:name="_Toc27897164"/>
      <w:bookmarkStart w:id="455" w:name="_Toc36193126"/>
      <w:bookmarkStart w:id="456" w:name="_Toc45198119"/>
      <w:bookmarkStart w:id="457" w:name="_Toc45198345"/>
      <w:bookmarkStart w:id="458" w:name="_Toc51837370"/>
      <w:bookmarkStart w:id="459" w:name="_Toc51837596"/>
      <w:bookmarkStart w:id="460" w:name="_Toc75429595"/>
      <w:r w:rsidRPr="00E42491">
        <w:t>4.5.13</w:t>
      </w:r>
      <w:r w:rsidRPr="00E42491">
        <w:tab/>
        <w:t>Extended idle mode DRX</w:t>
      </w:r>
      <w:bookmarkEnd w:id="453"/>
      <w:bookmarkEnd w:id="454"/>
      <w:bookmarkEnd w:id="455"/>
      <w:bookmarkEnd w:id="456"/>
      <w:bookmarkEnd w:id="457"/>
      <w:bookmarkEnd w:id="458"/>
      <w:bookmarkEnd w:id="459"/>
      <w:bookmarkEnd w:id="460"/>
    </w:p>
    <w:p w14:paraId="47E9F693" w14:textId="77777777" w:rsidR="005D3E30" w:rsidRPr="00E42491" w:rsidRDefault="005D3E30" w:rsidP="005D3E30">
      <w:pPr>
        <w:pStyle w:val="Heading4"/>
      </w:pPr>
      <w:bookmarkStart w:id="461" w:name="_Toc19198110"/>
      <w:bookmarkStart w:id="462" w:name="_Toc27897165"/>
      <w:bookmarkStart w:id="463" w:name="_Toc36193127"/>
      <w:bookmarkStart w:id="464" w:name="_Toc45198120"/>
      <w:bookmarkStart w:id="465" w:name="_Toc45198346"/>
      <w:bookmarkStart w:id="466" w:name="_Toc51837371"/>
      <w:bookmarkStart w:id="467" w:name="_Toc51837597"/>
      <w:bookmarkStart w:id="468" w:name="_Toc75429596"/>
      <w:r w:rsidRPr="00E42491">
        <w:t>4.5.13.1</w:t>
      </w:r>
      <w:r w:rsidRPr="00E42491">
        <w:tab/>
        <w:t>General</w:t>
      </w:r>
      <w:bookmarkEnd w:id="461"/>
      <w:bookmarkEnd w:id="462"/>
      <w:bookmarkEnd w:id="463"/>
      <w:bookmarkEnd w:id="464"/>
      <w:bookmarkEnd w:id="465"/>
      <w:bookmarkEnd w:id="466"/>
      <w:bookmarkEnd w:id="467"/>
      <w:bookmarkEnd w:id="468"/>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4B14065"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Pr="00E42491">
        <w:t>TS</w:t>
      </w:r>
      <w:r>
        <w:t> </w:t>
      </w:r>
      <w:r w:rsidRPr="00E42491">
        <w:t>23.401</w:t>
      </w:r>
      <w:r>
        <w:t> </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69" w:name="_Toc19198111"/>
      <w:bookmarkStart w:id="470" w:name="_Toc27897166"/>
      <w:bookmarkStart w:id="471" w:name="_Toc36193128"/>
      <w:bookmarkStart w:id="472" w:name="_Toc45198121"/>
      <w:bookmarkStart w:id="473" w:name="_Toc45198347"/>
      <w:bookmarkStart w:id="474" w:name="_Toc51837372"/>
      <w:bookmarkStart w:id="475" w:name="_Toc51837598"/>
      <w:bookmarkStart w:id="476" w:name="_Toc75429597"/>
      <w:r w:rsidRPr="00E42491">
        <w:t>4.5.13.2</w:t>
      </w:r>
      <w:r w:rsidRPr="00E42491">
        <w:tab/>
        <w:t>Paging for extended idle mode DRX in UTRAN</w:t>
      </w:r>
      <w:bookmarkEnd w:id="469"/>
      <w:bookmarkEnd w:id="470"/>
      <w:bookmarkEnd w:id="471"/>
      <w:bookmarkEnd w:id="472"/>
      <w:bookmarkEnd w:id="473"/>
      <w:bookmarkEnd w:id="474"/>
      <w:bookmarkEnd w:id="475"/>
      <w:bookmarkEnd w:id="476"/>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7" w:name="_MON_1510134623"/>
    <w:bookmarkEnd w:id="477"/>
    <w:p w14:paraId="4F97DEF5" w14:textId="77777777" w:rsidR="005D3E30" w:rsidRPr="00E42491" w:rsidRDefault="005D3E30" w:rsidP="005D3E30">
      <w:pPr>
        <w:pStyle w:val="TH"/>
      </w:pPr>
      <w:r w:rsidRPr="00E42491">
        <w:object w:dxaOrig="8478" w:dyaOrig="1852" w14:anchorId="58B03F48">
          <v:shape id="_x0000_i1030" type="#_x0000_t75" style="width:423.75pt;height:92.25pt" o:ole="">
            <v:imagedata r:id="rId23" o:title=""/>
          </v:shape>
          <o:OLEObject Type="Embed" ProgID="Word.Picture.8" ShapeID="_x0000_i1030" DrawAspect="Content" ObjectID="_1686047308"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8" w:name="_Toc19198112"/>
      <w:bookmarkStart w:id="479" w:name="_Toc27897167"/>
      <w:bookmarkStart w:id="480" w:name="_Toc36193129"/>
      <w:bookmarkStart w:id="481" w:name="_Toc45198122"/>
      <w:bookmarkStart w:id="482" w:name="_Toc45198348"/>
      <w:bookmarkStart w:id="483" w:name="_Toc51837373"/>
      <w:bookmarkStart w:id="484" w:name="_Toc51837599"/>
      <w:bookmarkStart w:id="485" w:name="_Toc75429598"/>
      <w:r w:rsidRPr="00E42491">
        <w:t>4.5.13.3</w:t>
      </w:r>
      <w:r w:rsidRPr="00E42491">
        <w:tab/>
        <w:t>Paging for extended idle mode DRX in E-UTRAN</w:t>
      </w:r>
      <w:bookmarkEnd w:id="478"/>
      <w:bookmarkEnd w:id="479"/>
      <w:bookmarkEnd w:id="480"/>
      <w:bookmarkEnd w:id="481"/>
      <w:bookmarkEnd w:id="482"/>
      <w:bookmarkEnd w:id="483"/>
      <w:bookmarkEnd w:id="484"/>
      <w:bookmarkEnd w:id="485"/>
    </w:p>
    <w:p w14:paraId="4B86A043" w14:textId="77777777" w:rsidR="005D3E30" w:rsidRPr="00E42491" w:rsidRDefault="005D3E30" w:rsidP="005D3E30">
      <w:pPr>
        <w:pStyle w:val="Heading5"/>
      </w:pPr>
      <w:bookmarkStart w:id="486" w:name="_Toc19198113"/>
      <w:bookmarkStart w:id="487" w:name="_Toc27897168"/>
      <w:bookmarkStart w:id="488" w:name="_Toc36193130"/>
      <w:bookmarkStart w:id="489" w:name="_Toc45198123"/>
      <w:bookmarkStart w:id="490" w:name="_Toc45198349"/>
      <w:bookmarkStart w:id="491" w:name="_Toc51837374"/>
      <w:bookmarkStart w:id="492" w:name="_Toc51837600"/>
      <w:bookmarkStart w:id="493" w:name="_Toc75429599"/>
      <w:r w:rsidRPr="00E42491">
        <w:t>4.5.13.3.0</w:t>
      </w:r>
      <w:r w:rsidRPr="00E42491">
        <w:tab/>
        <w:t>General</w:t>
      </w:r>
      <w:bookmarkEnd w:id="486"/>
      <w:bookmarkEnd w:id="487"/>
      <w:bookmarkEnd w:id="488"/>
      <w:bookmarkEnd w:id="489"/>
      <w:bookmarkEnd w:id="490"/>
      <w:bookmarkEnd w:id="491"/>
      <w:bookmarkEnd w:id="492"/>
      <w:bookmarkEnd w:id="493"/>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4" w:name="_Toc19198114"/>
      <w:bookmarkStart w:id="495" w:name="_Toc27897169"/>
      <w:bookmarkStart w:id="496" w:name="_Toc36193131"/>
      <w:bookmarkStart w:id="497" w:name="_Toc45198124"/>
      <w:bookmarkStart w:id="498" w:name="_Toc45198350"/>
      <w:bookmarkStart w:id="499" w:name="_Toc51837375"/>
      <w:bookmarkStart w:id="500" w:name="_Toc51837601"/>
      <w:bookmarkStart w:id="501" w:name="_Toc75429600"/>
      <w:r w:rsidRPr="00E42491">
        <w:t>4.5.13.3.1</w:t>
      </w:r>
      <w:r w:rsidRPr="00E42491">
        <w:tab/>
        <w:t xml:space="preserve">Hyper SFN, Paging </w:t>
      </w:r>
      <w:r w:rsidRPr="00E42491">
        <w:rPr>
          <w:noProof/>
        </w:rPr>
        <w:t>Hyperframe</w:t>
      </w:r>
      <w:r w:rsidRPr="00E42491">
        <w:t xml:space="preserve"> and Paging Time Window length</w:t>
      </w:r>
      <w:bookmarkEnd w:id="494"/>
      <w:bookmarkEnd w:id="495"/>
      <w:bookmarkEnd w:id="496"/>
      <w:bookmarkEnd w:id="497"/>
      <w:bookmarkEnd w:id="498"/>
      <w:bookmarkEnd w:id="499"/>
      <w:bookmarkEnd w:id="500"/>
      <w:bookmarkEnd w:id="501"/>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2" w:name="_Toc19198115"/>
      <w:bookmarkStart w:id="503" w:name="_Toc27897170"/>
      <w:bookmarkStart w:id="504" w:name="_Toc36193132"/>
      <w:bookmarkStart w:id="505" w:name="_Toc45198125"/>
      <w:bookmarkStart w:id="506" w:name="_Toc45198351"/>
      <w:bookmarkStart w:id="507" w:name="_Toc51837376"/>
      <w:bookmarkStart w:id="508" w:name="_Toc51837602"/>
      <w:bookmarkStart w:id="509" w:name="_Toc75429601"/>
      <w:r w:rsidRPr="00E42491">
        <w:t>4.5.13.3.2</w:t>
      </w:r>
      <w:r w:rsidRPr="00E42491">
        <w:tab/>
        <w:t>Loose Hyper SFN synchronization</w:t>
      </w:r>
      <w:bookmarkEnd w:id="502"/>
      <w:bookmarkEnd w:id="503"/>
      <w:bookmarkEnd w:id="504"/>
      <w:bookmarkEnd w:id="505"/>
      <w:bookmarkEnd w:id="506"/>
      <w:bookmarkEnd w:id="507"/>
      <w:bookmarkEnd w:id="508"/>
      <w:bookmarkEnd w:id="509"/>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0" w:name="_Toc19198116"/>
      <w:bookmarkStart w:id="511" w:name="_Toc27897171"/>
      <w:bookmarkStart w:id="512" w:name="_Toc36193133"/>
      <w:bookmarkStart w:id="513" w:name="_Toc45198126"/>
      <w:bookmarkStart w:id="514" w:name="_Toc45198352"/>
      <w:bookmarkStart w:id="515" w:name="_Toc51837377"/>
      <w:bookmarkStart w:id="516" w:name="_Toc51837603"/>
      <w:bookmarkStart w:id="517" w:name="_Toc75429602"/>
      <w:r w:rsidRPr="00E42491">
        <w:t>4.5.13.3.3</w:t>
      </w:r>
      <w:r w:rsidRPr="00E42491">
        <w:tab/>
        <w:t>MME paging and paging retransmission strategy</w:t>
      </w:r>
      <w:bookmarkEnd w:id="510"/>
      <w:bookmarkEnd w:id="511"/>
      <w:bookmarkEnd w:id="512"/>
      <w:bookmarkEnd w:id="513"/>
      <w:bookmarkEnd w:id="514"/>
      <w:bookmarkEnd w:id="515"/>
      <w:bookmarkEnd w:id="516"/>
      <w:bookmarkEnd w:id="517"/>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8" w:name="_Toc19198117"/>
      <w:bookmarkStart w:id="519" w:name="_Toc27897172"/>
      <w:bookmarkStart w:id="520" w:name="_Toc36193134"/>
      <w:bookmarkStart w:id="521" w:name="_Toc45198127"/>
      <w:bookmarkStart w:id="522" w:name="_Toc45198353"/>
      <w:bookmarkStart w:id="523" w:name="_Toc51837378"/>
      <w:bookmarkStart w:id="524" w:name="_Toc51837604"/>
      <w:bookmarkStart w:id="525" w:name="_Toc75429603"/>
      <w:r w:rsidRPr="00E42491">
        <w:t>4.5.14</w:t>
      </w:r>
      <w:r w:rsidRPr="00E42491">
        <w:tab/>
        <w:t>Non-IP Data Delivery (NIDD)</w:t>
      </w:r>
      <w:bookmarkEnd w:id="518"/>
      <w:bookmarkEnd w:id="519"/>
      <w:bookmarkEnd w:id="520"/>
      <w:bookmarkEnd w:id="521"/>
      <w:bookmarkEnd w:id="522"/>
      <w:bookmarkEnd w:id="523"/>
      <w:bookmarkEnd w:id="524"/>
      <w:bookmarkEnd w:id="525"/>
    </w:p>
    <w:p w14:paraId="29BE4548" w14:textId="77777777" w:rsidR="005D3E30" w:rsidRPr="00E42491" w:rsidRDefault="005D3E30" w:rsidP="005D3E30">
      <w:pPr>
        <w:pStyle w:val="Heading4"/>
      </w:pPr>
      <w:bookmarkStart w:id="526" w:name="_Toc19198118"/>
      <w:bookmarkStart w:id="527" w:name="_Toc27897173"/>
      <w:bookmarkStart w:id="528" w:name="_Toc36193135"/>
      <w:bookmarkStart w:id="529" w:name="_Toc45198128"/>
      <w:bookmarkStart w:id="530" w:name="_Toc45198354"/>
      <w:bookmarkStart w:id="531" w:name="_Toc51837379"/>
      <w:bookmarkStart w:id="532" w:name="_Toc51837605"/>
      <w:bookmarkStart w:id="533" w:name="_Toc75429604"/>
      <w:r w:rsidRPr="00E42491">
        <w:t>4.5.14.1</w:t>
      </w:r>
      <w:r w:rsidRPr="00E42491">
        <w:tab/>
        <w:t>General</w:t>
      </w:r>
      <w:bookmarkEnd w:id="526"/>
      <w:bookmarkEnd w:id="527"/>
      <w:bookmarkEnd w:id="528"/>
      <w:bookmarkEnd w:id="529"/>
      <w:bookmarkEnd w:id="530"/>
      <w:bookmarkEnd w:id="531"/>
      <w:bookmarkEnd w:id="532"/>
      <w:bookmarkEnd w:id="533"/>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10CFC576"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10D0C910"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t>TS 23.401 [7].</w:t>
      </w:r>
    </w:p>
    <w:p w14:paraId="735261C2" w14:textId="77777777" w:rsidR="005D3E30" w:rsidRPr="00E42491" w:rsidRDefault="005D3E30" w:rsidP="005D3E30">
      <w:pPr>
        <w:pStyle w:val="Heading4"/>
      </w:pPr>
      <w:bookmarkStart w:id="534" w:name="_Toc19198119"/>
      <w:bookmarkStart w:id="535" w:name="_Toc27897174"/>
      <w:bookmarkStart w:id="536" w:name="_Toc36193136"/>
      <w:bookmarkStart w:id="537" w:name="_Toc45198129"/>
      <w:bookmarkStart w:id="538" w:name="_Toc45198355"/>
      <w:bookmarkStart w:id="539" w:name="_Toc51837380"/>
      <w:bookmarkStart w:id="540" w:name="_Toc51837606"/>
      <w:bookmarkStart w:id="541" w:name="_Toc75429605"/>
      <w:r w:rsidRPr="00E42491">
        <w:t>4.5.14.2</w:t>
      </w:r>
      <w:r w:rsidRPr="00E42491">
        <w:tab/>
        <w:t>Enhancements for reliable delivery of NIDD</w:t>
      </w:r>
      <w:bookmarkEnd w:id="534"/>
      <w:bookmarkEnd w:id="535"/>
      <w:bookmarkEnd w:id="536"/>
      <w:bookmarkEnd w:id="537"/>
      <w:bookmarkEnd w:id="538"/>
      <w:bookmarkEnd w:id="539"/>
      <w:bookmarkEnd w:id="540"/>
      <w:bookmarkEnd w:id="541"/>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584F16C3"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Pr="00E42491">
        <w:t>TS</w:t>
      </w:r>
      <w:r>
        <w:t> </w:t>
      </w:r>
      <w:r w:rsidRPr="00E42491">
        <w:t>23.401</w:t>
      </w:r>
      <w:r>
        <w:t> </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2" w:name="_Toc19198120"/>
      <w:bookmarkStart w:id="543" w:name="_Toc27897175"/>
      <w:bookmarkStart w:id="544" w:name="_Toc36193137"/>
      <w:bookmarkStart w:id="545" w:name="_Toc45198130"/>
      <w:bookmarkStart w:id="546" w:name="_Toc45198356"/>
      <w:bookmarkStart w:id="547" w:name="_Toc51837381"/>
      <w:bookmarkStart w:id="548" w:name="_Toc51837607"/>
      <w:bookmarkStart w:id="549" w:name="_Toc75429606"/>
      <w:r w:rsidRPr="00E42491">
        <w:t>4.5.14.3</w:t>
      </w:r>
      <w:r w:rsidRPr="00E42491">
        <w:tab/>
        <w:t>Reliable Data Service</w:t>
      </w:r>
      <w:bookmarkEnd w:id="542"/>
      <w:bookmarkEnd w:id="543"/>
      <w:bookmarkEnd w:id="544"/>
      <w:bookmarkEnd w:id="545"/>
      <w:bookmarkEnd w:id="546"/>
      <w:bookmarkEnd w:id="547"/>
      <w:bookmarkEnd w:id="548"/>
      <w:bookmarkEnd w:id="549"/>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0" w:name="_Toc19198121"/>
      <w:bookmarkStart w:id="551" w:name="_Toc27897176"/>
      <w:bookmarkStart w:id="552" w:name="_Toc36193138"/>
      <w:bookmarkStart w:id="553" w:name="_Toc45198131"/>
      <w:bookmarkStart w:id="554" w:name="_Toc45198357"/>
      <w:bookmarkStart w:id="555" w:name="_Toc51837382"/>
      <w:bookmarkStart w:id="556" w:name="_Toc51837608"/>
      <w:bookmarkStart w:id="557" w:name="_Toc75429607"/>
      <w:r w:rsidRPr="00E42491">
        <w:t>4.5.15</w:t>
      </w:r>
      <w:r w:rsidRPr="00E42491">
        <w:tab/>
        <w:t>Support of PFD management via SCEF</w:t>
      </w:r>
      <w:bookmarkEnd w:id="550"/>
      <w:bookmarkEnd w:id="551"/>
      <w:bookmarkEnd w:id="552"/>
      <w:bookmarkEnd w:id="553"/>
      <w:bookmarkEnd w:id="554"/>
      <w:bookmarkEnd w:id="555"/>
      <w:bookmarkEnd w:id="556"/>
      <w:bookmarkEnd w:id="557"/>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8" w:name="_Toc19198122"/>
      <w:bookmarkStart w:id="559" w:name="_Toc27897177"/>
      <w:bookmarkStart w:id="560" w:name="_Toc36193139"/>
      <w:bookmarkStart w:id="561" w:name="_Toc45198132"/>
      <w:bookmarkStart w:id="562" w:name="_Toc45198358"/>
      <w:bookmarkStart w:id="563" w:name="_Toc51837383"/>
      <w:bookmarkStart w:id="564" w:name="_Toc51837609"/>
      <w:bookmarkStart w:id="565" w:name="_Toc75429608"/>
      <w:r w:rsidRPr="00E42491">
        <w:t>4.5.16</w:t>
      </w:r>
      <w:r w:rsidRPr="00E42491">
        <w:tab/>
        <w:t>MSISDN-less MO-SMS via T4</w:t>
      </w:r>
      <w:bookmarkEnd w:id="558"/>
      <w:bookmarkEnd w:id="559"/>
      <w:bookmarkEnd w:id="560"/>
      <w:bookmarkEnd w:id="561"/>
      <w:bookmarkEnd w:id="562"/>
      <w:bookmarkEnd w:id="563"/>
      <w:bookmarkEnd w:id="564"/>
      <w:bookmarkEnd w:id="565"/>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6" w:name="_Toc19198123"/>
      <w:bookmarkStart w:id="567" w:name="_Toc27897178"/>
      <w:bookmarkStart w:id="568" w:name="_Toc36193140"/>
      <w:bookmarkStart w:id="569" w:name="_Toc45198133"/>
      <w:bookmarkStart w:id="570" w:name="_Toc45198359"/>
      <w:bookmarkStart w:id="571" w:name="_Toc51837384"/>
      <w:bookmarkStart w:id="572" w:name="_Toc51837610"/>
      <w:bookmarkStart w:id="573" w:name="_Toc75429609"/>
      <w:r w:rsidRPr="00E42491">
        <w:t>4.5.17</w:t>
      </w:r>
      <w:r w:rsidRPr="00E42491">
        <w:tab/>
        <w:t>Enhanced Coverage Restriction Control via SCEF</w:t>
      </w:r>
      <w:bookmarkEnd w:id="566"/>
      <w:bookmarkEnd w:id="567"/>
      <w:bookmarkEnd w:id="568"/>
      <w:bookmarkEnd w:id="569"/>
      <w:bookmarkEnd w:id="570"/>
      <w:bookmarkEnd w:id="571"/>
      <w:bookmarkEnd w:id="572"/>
      <w:bookmarkEnd w:id="573"/>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4" w:name="_Toc19198124"/>
      <w:bookmarkStart w:id="575" w:name="_Toc27897179"/>
      <w:bookmarkStart w:id="576" w:name="_Toc36193141"/>
      <w:bookmarkStart w:id="577" w:name="_Toc45198134"/>
      <w:bookmarkStart w:id="578" w:name="_Toc45198360"/>
      <w:bookmarkStart w:id="579" w:name="_Toc51837385"/>
      <w:bookmarkStart w:id="580" w:name="_Toc51837611"/>
      <w:bookmarkStart w:id="581" w:name="_Toc75429610"/>
      <w:r w:rsidRPr="00E42491">
        <w:t>4.5.18</w:t>
      </w:r>
      <w:r w:rsidRPr="00E42491">
        <w:tab/>
        <w:t>MBMS user service for UEs using power saving functions</w:t>
      </w:r>
      <w:bookmarkEnd w:id="574"/>
      <w:bookmarkEnd w:id="575"/>
      <w:bookmarkEnd w:id="576"/>
      <w:bookmarkEnd w:id="577"/>
      <w:bookmarkEnd w:id="578"/>
      <w:bookmarkEnd w:id="579"/>
      <w:bookmarkEnd w:id="580"/>
      <w:bookmarkEnd w:id="581"/>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2" w:name="_Toc19198125"/>
      <w:bookmarkStart w:id="583" w:name="_Toc27897180"/>
      <w:bookmarkStart w:id="584" w:name="_Toc36193142"/>
      <w:bookmarkStart w:id="585" w:name="_Toc45198135"/>
      <w:bookmarkStart w:id="586" w:name="_Toc45198361"/>
      <w:bookmarkStart w:id="587" w:name="_Toc51837386"/>
      <w:bookmarkStart w:id="588" w:name="_Toc51837612"/>
      <w:bookmarkStart w:id="589" w:name="_Toc75429611"/>
      <w:r w:rsidRPr="00E42491">
        <w:lastRenderedPageBreak/>
        <w:t>4.5.19</w:t>
      </w:r>
      <w:r w:rsidRPr="00E42491">
        <w:tab/>
        <w:t>Enhancements to Location Services for CIoT</w:t>
      </w:r>
      <w:bookmarkEnd w:id="582"/>
      <w:bookmarkEnd w:id="583"/>
      <w:bookmarkEnd w:id="584"/>
      <w:bookmarkEnd w:id="585"/>
      <w:bookmarkEnd w:id="586"/>
      <w:bookmarkEnd w:id="587"/>
      <w:bookmarkEnd w:id="588"/>
      <w:bookmarkEnd w:id="589"/>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0" w:name="_Toc19198126"/>
      <w:bookmarkStart w:id="591" w:name="_Toc27897181"/>
      <w:bookmarkStart w:id="592" w:name="_Toc36193143"/>
      <w:bookmarkStart w:id="593" w:name="_Toc45198136"/>
      <w:bookmarkStart w:id="594" w:name="_Toc45198362"/>
      <w:bookmarkStart w:id="595" w:name="_Toc51837387"/>
      <w:bookmarkStart w:id="596" w:name="_Toc51837613"/>
      <w:bookmarkStart w:id="597" w:name="_Toc75429612"/>
      <w:r>
        <w:t>4.5.20</w:t>
      </w:r>
      <w:r>
        <w:tab/>
        <w:t>MBMS user service for NB or M UE categories</w:t>
      </w:r>
      <w:bookmarkEnd w:id="590"/>
      <w:bookmarkEnd w:id="591"/>
      <w:bookmarkEnd w:id="592"/>
      <w:bookmarkEnd w:id="593"/>
      <w:bookmarkEnd w:id="594"/>
      <w:bookmarkEnd w:id="595"/>
      <w:bookmarkEnd w:id="596"/>
      <w:bookmarkEnd w:id="597"/>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8" w:name="_Toc19198127"/>
      <w:bookmarkStart w:id="599" w:name="_Toc27897182"/>
      <w:bookmarkStart w:id="600" w:name="_Toc36193144"/>
      <w:bookmarkStart w:id="601" w:name="_Toc45198137"/>
      <w:bookmarkStart w:id="602" w:name="_Toc45198363"/>
      <w:bookmarkStart w:id="603" w:name="_Toc51837388"/>
      <w:bookmarkStart w:id="604" w:name="_Toc51837614"/>
      <w:bookmarkStart w:id="605" w:name="_Toc75429613"/>
      <w:r>
        <w:t>4.5.21</w:t>
      </w:r>
      <w:r>
        <w:tab/>
        <w:t>Network Parameter Configuration via SCEF</w:t>
      </w:r>
      <w:bookmarkEnd w:id="598"/>
      <w:bookmarkEnd w:id="599"/>
      <w:bookmarkEnd w:id="600"/>
      <w:bookmarkEnd w:id="601"/>
      <w:bookmarkEnd w:id="602"/>
      <w:bookmarkEnd w:id="603"/>
      <w:bookmarkEnd w:id="604"/>
      <w:bookmarkEnd w:id="605"/>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6" w:name="_Toc19198128"/>
      <w:bookmarkStart w:id="607" w:name="_Toc27897183"/>
      <w:bookmarkStart w:id="608" w:name="_Toc36193145"/>
      <w:bookmarkStart w:id="609" w:name="_Toc45198138"/>
      <w:bookmarkStart w:id="610" w:name="_Toc45198364"/>
      <w:bookmarkStart w:id="611" w:name="_Toc51837389"/>
      <w:bookmarkStart w:id="612" w:name="_Toc51837615"/>
      <w:bookmarkStart w:id="613" w:name="_Toc75429614"/>
      <w:r>
        <w:t>4.5.22</w:t>
      </w:r>
      <w:r>
        <w:tab/>
        <w:t>RACS information provisioning</w:t>
      </w:r>
      <w:bookmarkEnd w:id="606"/>
      <w:bookmarkEnd w:id="607"/>
      <w:bookmarkEnd w:id="608"/>
      <w:bookmarkEnd w:id="609"/>
      <w:bookmarkEnd w:id="610"/>
      <w:bookmarkEnd w:id="611"/>
      <w:bookmarkEnd w:id="612"/>
      <w:bookmarkEnd w:id="613"/>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14" w:name="_Toc19198129"/>
      <w:bookmarkStart w:id="615" w:name="_Toc27897184"/>
      <w:bookmarkStart w:id="616" w:name="_Toc36193146"/>
      <w:bookmarkStart w:id="617" w:name="_Toc45198139"/>
      <w:bookmarkStart w:id="618" w:name="_Toc45198365"/>
      <w:bookmarkStart w:id="619" w:name="_Toc51837390"/>
      <w:bookmarkStart w:id="620" w:name="_Toc51837616"/>
      <w:bookmarkStart w:id="621" w:name="_Toc75429615"/>
      <w:r w:rsidRPr="00E42491">
        <w:t>4.6</w:t>
      </w:r>
      <w:r w:rsidRPr="00E42491">
        <w:tab/>
        <w:t>Identifiers</w:t>
      </w:r>
      <w:bookmarkEnd w:id="614"/>
      <w:bookmarkEnd w:id="615"/>
      <w:bookmarkEnd w:id="616"/>
      <w:bookmarkEnd w:id="617"/>
      <w:bookmarkEnd w:id="618"/>
      <w:bookmarkEnd w:id="619"/>
      <w:bookmarkEnd w:id="620"/>
      <w:bookmarkEnd w:id="621"/>
    </w:p>
    <w:p w14:paraId="4EE7C428" w14:textId="77777777" w:rsidR="005D3E30" w:rsidRPr="00E42491" w:rsidRDefault="005D3E30" w:rsidP="005D3E30">
      <w:pPr>
        <w:pStyle w:val="Heading3"/>
      </w:pPr>
      <w:bookmarkStart w:id="622" w:name="_Toc19198130"/>
      <w:bookmarkStart w:id="623" w:name="_Toc27897185"/>
      <w:bookmarkStart w:id="624" w:name="_Toc36193147"/>
      <w:bookmarkStart w:id="625" w:name="_Toc45198140"/>
      <w:bookmarkStart w:id="626" w:name="_Toc45198366"/>
      <w:bookmarkStart w:id="627" w:name="_Toc51837391"/>
      <w:bookmarkStart w:id="628" w:name="_Toc51837617"/>
      <w:bookmarkStart w:id="629" w:name="_Toc75429616"/>
      <w:r w:rsidRPr="00E42491">
        <w:t>4.6.1</w:t>
      </w:r>
      <w:r w:rsidRPr="00E42491">
        <w:tab/>
        <w:t>General</w:t>
      </w:r>
      <w:bookmarkEnd w:id="622"/>
      <w:bookmarkEnd w:id="623"/>
      <w:bookmarkEnd w:id="624"/>
      <w:bookmarkEnd w:id="625"/>
      <w:bookmarkEnd w:id="626"/>
      <w:bookmarkEnd w:id="627"/>
      <w:bookmarkEnd w:id="628"/>
      <w:bookmarkEnd w:id="629"/>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0" w:name="_Toc19198131"/>
      <w:bookmarkStart w:id="631" w:name="_Toc27897186"/>
      <w:bookmarkStart w:id="632" w:name="_Toc36193148"/>
      <w:bookmarkStart w:id="633" w:name="_Toc45198141"/>
      <w:bookmarkStart w:id="634" w:name="_Toc45198367"/>
      <w:bookmarkStart w:id="635" w:name="_Toc51837392"/>
      <w:bookmarkStart w:id="636" w:name="_Toc51837618"/>
      <w:bookmarkStart w:id="637" w:name="_Toc75429617"/>
      <w:r w:rsidRPr="00E42491">
        <w:lastRenderedPageBreak/>
        <w:t>4.6.2</w:t>
      </w:r>
      <w:r w:rsidRPr="00E42491">
        <w:tab/>
        <w:t>External Identifier</w:t>
      </w:r>
      <w:bookmarkEnd w:id="630"/>
      <w:bookmarkEnd w:id="631"/>
      <w:bookmarkEnd w:id="632"/>
      <w:bookmarkEnd w:id="633"/>
      <w:bookmarkEnd w:id="634"/>
      <w:bookmarkEnd w:id="635"/>
      <w:bookmarkEnd w:id="636"/>
      <w:bookmarkEnd w:id="63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8" w:name="_Toc19198132"/>
      <w:bookmarkStart w:id="639" w:name="_Toc27897187"/>
      <w:bookmarkStart w:id="640" w:name="_Toc36193149"/>
      <w:bookmarkStart w:id="641" w:name="_Toc45198142"/>
      <w:bookmarkStart w:id="642" w:name="_Toc45198368"/>
      <w:bookmarkStart w:id="643" w:name="_Toc51837393"/>
      <w:bookmarkStart w:id="644" w:name="_Toc51837619"/>
      <w:bookmarkStart w:id="645" w:name="_Toc75429618"/>
      <w:r w:rsidRPr="00E42491">
        <w:t>4.6.3</w:t>
      </w:r>
      <w:r w:rsidRPr="00E42491">
        <w:tab/>
        <w:t>External Group Identifier</w:t>
      </w:r>
      <w:bookmarkEnd w:id="638"/>
      <w:bookmarkEnd w:id="639"/>
      <w:bookmarkEnd w:id="640"/>
      <w:bookmarkEnd w:id="641"/>
      <w:bookmarkEnd w:id="642"/>
      <w:bookmarkEnd w:id="643"/>
      <w:bookmarkEnd w:id="644"/>
      <w:bookmarkEnd w:id="645"/>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46" w:name="_Toc19198133"/>
      <w:bookmarkStart w:id="647" w:name="_Toc27897188"/>
      <w:bookmarkStart w:id="648" w:name="_Toc36193150"/>
      <w:bookmarkStart w:id="649" w:name="_Toc45198143"/>
      <w:bookmarkStart w:id="650" w:name="_Toc45198369"/>
      <w:bookmarkStart w:id="651" w:name="_Toc51837394"/>
      <w:bookmarkStart w:id="652" w:name="_Toc51837620"/>
      <w:bookmarkStart w:id="653" w:name="_Toc75429619"/>
      <w:r w:rsidRPr="00E42491">
        <w:t>4.7</w:t>
      </w:r>
      <w:r w:rsidRPr="00E42491">
        <w:tab/>
        <w:t>Addressing</w:t>
      </w:r>
      <w:bookmarkEnd w:id="646"/>
      <w:bookmarkEnd w:id="647"/>
      <w:bookmarkEnd w:id="648"/>
      <w:bookmarkEnd w:id="649"/>
      <w:bookmarkEnd w:id="650"/>
      <w:bookmarkEnd w:id="651"/>
      <w:bookmarkEnd w:id="652"/>
      <w:bookmarkEnd w:id="653"/>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54" w:name="_Toc19198134"/>
      <w:bookmarkStart w:id="655" w:name="_Toc27897189"/>
      <w:bookmarkStart w:id="656" w:name="_Toc36193151"/>
      <w:bookmarkStart w:id="657" w:name="_Toc45198144"/>
      <w:bookmarkStart w:id="658" w:name="_Toc45198370"/>
      <w:bookmarkStart w:id="659" w:name="_Toc51837395"/>
      <w:bookmarkStart w:id="660" w:name="_Toc51837621"/>
      <w:bookmarkStart w:id="661" w:name="_Toc75429620"/>
      <w:r w:rsidRPr="00E42491">
        <w:rPr>
          <w:lang w:eastAsia="zh-CN"/>
        </w:rPr>
        <w:t>4.8</w:t>
      </w:r>
      <w:r w:rsidRPr="00E42491">
        <w:rPr>
          <w:lang w:eastAsia="zh-CN"/>
        </w:rPr>
        <w:tab/>
        <w:t>Security Aspects</w:t>
      </w:r>
      <w:bookmarkEnd w:id="654"/>
      <w:bookmarkEnd w:id="655"/>
      <w:bookmarkEnd w:id="656"/>
      <w:bookmarkEnd w:id="657"/>
      <w:bookmarkEnd w:id="658"/>
      <w:bookmarkEnd w:id="659"/>
      <w:bookmarkEnd w:id="660"/>
      <w:bookmarkEnd w:id="661"/>
    </w:p>
    <w:p w14:paraId="1B522FFF" w14:textId="77777777" w:rsidR="005D3E30" w:rsidRPr="00E42491" w:rsidRDefault="005D3E30" w:rsidP="005D3E30">
      <w:pPr>
        <w:pStyle w:val="Heading3"/>
        <w:rPr>
          <w:lang w:eastAsia="zh-CN"/>
        </w:rPr>
      </w:pPr>
      <w:bookmarkStart w:id="662" w:name="_Toc19198135"/>
      <w:bookmarkStart w:id="663" w:name="_Toc27897190"/>
      <w:bookmarkStart w:id="664" w:name="_Toc36193152"/>
      <w:bookmarkStart w:id="665" w:name="_Toc45198145"/>
      <w:bookmarkStart w:id="666" w:name="_Toc45198371"/>
      <w:bookmarkStart w:id="667" w:name="_Toc51837396"/>
      <w:bookmarkStart w:id="668" w:name="_Toc51837622"/>
      <w:bookmarkStart w:id="669" w:name="_Toc75429621"/>
      <w:r w:rsidRPr="00E42491">
        <w:rPr>
          <w:lang w:eastAsia="zh-CN"/>
        </w:rPr>
        <w:t>4.8.1</w:t>
      </w:r>
      <w:r w:rsidRPr="00E42491">
        <w:rPr>
          <w:lang w:eastAsia="zh-CN"/>
        </w:rPr>
        <w:tab/>
        <w:t>Security Requirements</w:t>
      </w:r>
      <w:bookmarkEnd w:id="662"/>
      <w:bookmarkEnd w:id="663"/>
      <w:bookmarkEnd w:id="664"/>
      <w:bookmarkEnd w:id="665"/>
      <w:bookmarkEnd w:id="666"/>
      <w:bookmarkEnd w:id="667"/>
      <w:bookmarkEnd w:id="668"/>
      <w:bookmarkEnd w:id="669"/>
    </w:p>
    <w:p w14:paraId="3B07FACA" w14:textId="77777777" w:rsidR="005D3E30" w:rsidRPr="00E42491" w:rsidRDefault="005D3E30" w:rsidP="005D3E30">
      <w:pPr>
        <w:pStyle w:val="Heading4"/>
        <w:rPr>
          <w:lang w:eastAsia="zh-CN"/>
        </w:rPr>
      </w:pPr>
      <w:bookmarkStart w:id="670" w:name="_Toc19198136"/>
      <w:bookmarkStart w:id="671" w:name="_Toc27897191"/>
      <w:bookmarkStart w:id="672" w:name="_Toc36193153"/>
      <w:bookmarkStart w:id="673" w:name="_Toc45198146"/>
      <w:bookmarkStart w:id="674" w:name="_Toc45198372"/>
      <w:bookmarkStart w:id="675" w:name="_Toc51837397"/>
      <w:bookmarkStart w:id="676" w:name="_Toc51837623"/>
      <w:bookmarkStart w:id="677" w:name="_Toc75429622"/>
      <w:r w:rsidRPr="00E42491">
        <w:rPr>
          <w:lang w:eastAsia="zh-CN"/>
        </w:rPr>
        <w:t>4.8.1.0</w:t>
      </w:r>
      <w:r w:rsidRPr="00E42491">
        <w:rPr>
          <w:lang w:eastAsia="zh-CN"/>
        </w:rPr>
        <w:tab/>
        <w:t>General</w:t>
      </w:r>
      <w:bookmarkEnd w:id="670"/>
      <w:bookmarkEnd w:id="671"/>
      <w:bookmarkEnd w:id="672"/>
      <w:bookmarkEnd w:id="673"/>
      <w:bookmarkEnd w:id="674"/>
      <w:bookmarkEnd w:id="675"/>
      <w:bookmarkEnd w:id="676"/>
      <w:bookmarkEnd w:id="677"/>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78" w:name="_Toc19198137"/>
      <w:bookmarkStart w:id="679" w:name="_Toc27897192"/>
      <w:bookmarkStart w:id="680" w:name="_Toc36193154"/>
      <w:bookmarkStart w:id="681" w:name="_Toc45198147"/>
      <w:bookmarkStart w:id="682" w:name="_Toc45198373"/>
      <w:bookmarkStart w:id="683" w:name="_Toc51837398"/>
      <w:bookmarkStart w:id="684" w:name="_Toc51837624"/>
      <w:bookmarkStart w:id="685" w:name="_Toc75429623"/>
      <w:r w:rsidRPr="00E42491">
        <w:rPr>
          <w:lang w:eastAsia="zh-CN"/>
        </w:rPr>
        <w:lastRenderedPageBreak/>
        <w:t>4.8.1.1</w:t>
      </w:r>
      <w:r w:rsidRPr="00E42491">
        <w:rPr>
          <w:lang w:eastAsia="zh-CN"/>
        </w:rPr>
        <w:tab/>
        <w:t>Void</w:t>
      </w:r>
      <w:bookmarkEnd w:id="678"/>
      <w:bookmarkEnd w:id="679"/>
      <w:bookmarkEnd w:id="680"/>
      <w:bookmarkEnd w:id="681"/>
      <w:bookmarkEnd w:id="682"/>
      <w:bookmarkEnd w:id="683"/>
      <w:bookmarkEnd w:id="684"/>
      <w:bookmarkEnd w:id="685"/>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6" w:name="_Toc19198138"/>
      <w:bookmarkStart w:id="687" w:name="_Toc27897193"/>
      <w:bookmarkStart w:id="688" w:name="_Toc36193155"/>
      <w:bookmarkStart w:id="689" w:name="_Toc45198148"/>
      <w:bookmarkStart w:id="690" w:name="_Toc45198374"/>
      <w:bookmarkStart w:id="691" w:name="_Toc51837399"/>
      <w:bookmarkStart w:id="692" w:name="_Toc51837625"/>
      <w:bookmarkStart w:id="693" w:name="_Toc75429624"/>
      <w:r w:rsidRPr="00E42491">
        <w:t>4.8.1.2</w:t>
      </w:r>
      <w:r w:rsidRPr="00E42491">
        <w:tab/>
        <w:t>Void</w:t>
      </w:r>
      <w:bookmarkEnd w:id="686"/>
      <w:bookmarkEnd w:id="687"/>
      <w:bookmarkEnd w:id="688"/>
      <w:bookmarkEnd w:id="689"/>
      <w:bookmarkEnd w:id="690"/>
      <w:bookmarkEnd w:id="691"/>
      <w:bookmarkEnd w:id="692"/>
      <w:bookmarkEnd w:id="6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4" w:name="_Toc19198139"/>
      <w:bookmarkStart w:id="695" w:name="_Toc27897194"/>
      <w:bookmarkStart w:id="696" w:name="_Toc36193156"/>
      <w:bookmarkStart w:id="697" w:name="_Toc45198149"/>
      <w:bookmarkStart w:id="698" w:name="_Toc45198375"/>
      <w:bookmarkStart w:id="699" w:name="_Toc51837400"/>
      <w:bookmarkStart w:id="700" w:name="_Toc51837626"/>
      <w:bookmarkStart w:id="701" w:name="_Toc75429625"/>
      <w:r w:rsidRPr="00E42491">
        <w:rPr>
          <w:lang w:eastAsia="zh-CN"/>
        </w:rPr>
        <w:t>4.9</w:t>
      </w:r>
      <w:r w:rsidRPr="00E42491">
        <w:rPr>
          <w:lang w:eastAsia="zh-CN"/>
        </w:rPr>
        <w:tab/>
        <w:t>SCEF - SCS/AS API Procedures</w:t>
      </w:r>
      <w:bookmarkEnd w:id="694"/>
      <w:bookmarkEnd w:id="695"/>
      <w:bookmarkEnd w:id="696"/>
      <w:bookmarkEnd w:id="697"/>
      <w:bookmarkEnd w:id="698"/>
      <w:bookmarkEnd w:id="699"/>
      <w:bookmarkEnd w:id="700"/>
      <w:bookmarkEnd w:id="701"/>
    </w:p>
    <w:p w14:paraId="454DF32B" w14:textId="77777777" w:rsidR="005D3E30" w:rsidRPr="00E42491" w:rsidRDefault="005D3E30" w:rsidP="005D3E30">
      <w:pPr>
        <w:pStyle w:val="Heading3"/>
        <w:rPr>
          <w:lang w:eastAsia="zh-CN"/>
        </w:rPr>
      </w:pPr>
      <w:bookmarkStart w:id="702" w:name="_Toc19198140"/>
      <w:bookmarkStart w:id="703" w:name="_Toc27897195"/>
      <w:bookmarkStart w:id="704" w:name="_Toc36193157"/>
      <w:bookmarkStart w:id="705" w:name="_Toc45198150"/>
      <w:bookmarkStart w:id="706" w:name="_Toc45198376"/>
      <w:bookmarkStart w:id="707" w:name="_Toc51837401"/>
      <w:bookmarkStart w:id="708" w:name="_Toc51837627"/>
      <w:bookmarkStart w:id="709" w:name="_Toc75429626"/>
      <w:r w:rsidRPr="00E42491">
        <w:rPr>
          <w:lang w:eastAsia="zh-CN"/>
        </w:rPr>
        <w:t>4.9.1</w:t>
      </w:r>
      <w:r w:rsidRPr="00E42491">
        <w:rPr>
          <w:lang w:eastAsia="zh-CN"/>
        </w:rPr>
        <w:tab/>
        <w:t>General</w:t>
      </w:r>
      <w:bookmarkEnd w:id="702"/>
      <w:bookmarkEnd w:id="703"/>
      <w:bookmarkEnd w:id="704"/>
      <w:bookmarkEnd w:id="705"/>
      <w:bookmarkEnd w:id="706"/>
      <w:bookmarkEnd w:id="707"/>
      <w:bookmarkEnd w:id="708"/>
      <w:bookmarkEnd w:id="709"/>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0" w:name="_Toc19198141"/>
      <w:bookmarkStart w:id="711" w:name="_Toc27897196"/>
      <w:bookmarkStart w:id="712" w:name="_Toc36193158"/>
      <w:bookmarkStart w:id="713" w:name="_Toc45198151"/>
      <w:bookmarkStart w:id="714" w:name="_Toc45198377"/>
      <w:bookmarkStart w:id="715" w:name="_Toc51837402"/>
      <w:bookmarkStart w:id="716" w:name="_Toc51837628"/>
      <w:bookmarkStart w:id="717" w:name="_Toc75429627"/>
      <w:r w:rsidRPr="00E42491">
        <w:rPr>
          <w:lang w:eastAsia="zh-CN"/>
        </w:rPr>
        <w:t>4.9.2</w:t>
      </w:r>
      <w:r w:rsidRPr="00E42491">
        <w:rPr>
          <w:lang w:eastAsia="zh-CN"/>
        </w:rPr>
        <w:tab/>
        <w:t>Common Parameters</w:t>
      </w:r>
      <w:bookmarkEnd w:id="710"/>
      <w:bookmarkEnd w:id="711"/>
      <w:bookmarkEnd w:id="712"/>
      <w:bookmarkEnd w:id="713"/>
      <w:bookmarkEnd w:id="714"/>
      <w:bookmarkEnd w:id="715"/>
      <w:bookmarkEnd w:id="716"/>
      <w:bookmarkEnd w:id="7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77777777" w:rsidR="005D3E30" w:rsidRDefault="005D3E30" w:rsidP="005D3E30">
      <w:r>
        <w:t>Idle Status Indication is an optional parameter indicating the need for an SCS/AS to be notified of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8" w:name="_Toc19198142"/>
      <w:bookmarkStart w:id="719" w:name="_Toc27897197"/>
      <w:bookmarkStart w:id="720" w:name="_Toc36193159"/>
      <w:bookmarkStart w:id="721" w:name="_Toc45198152"/>
      <w:bookmarkStart w:id="722" w:name="_Toc45198378"/>
      <w:bookmarkStart w:id="723" w:name="_Toc51837403"/>
      <w:bookmarkStart w:id="724" w:name="_Toc51837629"/>
      <w:bookmarkStart w:id="725" w:name="_Toc75429628"/>
      <w:r>
        <w:rPr>
          <w:lang w:eastAsia="zh-CN"/>
        </w:rPr>
        <w:t>4.10</w:t>
      </w:r>
      <w:r>
        <w:rPr>
          <w:lang w:eastAsia="zh-CN"/>
        </w:rPr>
        <w:tab/>
        <w:t>Charging Principles</w:t>
      </w:r>
      <w:bookmarkEnd w:id="718"/>
      <w:bookmarkEnd w:id="719"/>
      <w:bookmarkEnd w:id="720"/>
      <w:bookmarkEnd w:id="721"/>
      <w:bookmarkEnd w:id="722"/>
      <w:bookmarkEnd w:id="723"/>
      <w:bookmarkEnd w:id="724"/>
      <w:bookmarkEnd w:id="72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26" w:name="_Toc19198143"/>
      <w:bookmarkStart w:id="727" w:name="_Toc27897198"/>
      <w:bookmarkStart w:id="728" w:name="_Toc36193160"/>
      <w:bookmarkStart w:id="729" w:name="_Toc45198153"/>
      <w:bookmarkStart w:id="730" w:name="_Toc45198379"/>
      <w:bookmarkStart w:id="731" w:name="_Toc51837404"/>
      <w:bookmarkStart w:id="732" w:name="_Toc51837630"/>
      <w:bookmarkStart w:id="733" w:name="_Toc75429629"/>
      <w:r w:rsidRPr="00E42491">
        <w:rPr>
          <w:lang w:eastAsia="zh-CN"/>
        </w:rPr>
        <w:lastRenderedPageBreak/>
        <w:t>5</w:t>
      </w:r>
      <w:r w:rsidRPr="00E42491">
        <w:tab/>
        <w:t>Functional Description and Information Flow</w:t>
      </w:r>
      <w:bookmarkEnd w:id="726"/>
      <w:bookmarkEnd w:id="727"/>
      <w:bookmarkEnd w:id="728"/>
      <w:bookmarkEnd w:id="729"/>
      <w:bookmarkEnd w:id="730"/>
      <w:bookmarkEnd w:id="731"/>
      <w:bookmarkEnd w:id="732"/>
      <w:bookmarkEnd w:id="733"/>
    </w:p>
    <w:p w14:paraId="3581A415" w14:textId="77777777" w:rsidR="005D3E30" w:rsidRPr="00E42491" w:rsidRDefault="005D3E30" w:rsidP="005D3E30">
      <w:pPr>
        <w:pStyle w:val="Heading2"/>
      </w:pPr>
      <w:bookmarkStart w:id="734" w:name="_Toc19198144"/>
      <w:bookmarkStart w:id="735" w:name="_Toc27897199"/>
      <w:bookmarkStart w:id="736" w:name="_Toc36193161"/>
      <w:bookmarkStart w:id="737" w:name="_Toc45198154"/>
      <w:bookmarkStart w:id="738" w:name="_Toc45198380"/>
      <w:bookmarkStart w:id="739" w:name="_Toc51837405"/>
      <w:bookmarkStart w:id="740" w:name="_Toc51837631"/>
      <w:bookmarkStart w:id="741" w:name="_Toc75429630"/>
      <w:r w:rsidRPr="00E42491">
        <w:t>5.1</w:t>
      </w:r>
      <w:r w:rsidRPr="00E42491">
        <w:tab/>
        <w:t>Control and user plane</w:t>
      </w:r>
      <w:bookmarkEnd w:id="734"/>
      <w:bookmarkEnd w:id="735"/>
      <w:bookmarkEnd w:id="736"/>
      <w:bookmarkEnd w:id="737"/>
      <w:bookmarkEnd w:id="738"/>
      <w:bookmarkEnd w:id="739"/>
      <w:bookmarkEnd w:id="740"/>
      <w:bookmarkEnd w:id="741"/>
    </w:p>
    <w:p w14:paraId="49807C3D" w14:textId="77777777" w:rsidR="005D3E30" w:rsidRPr="00E42491" w:rsidRDefault="005D3E30" w:rsidP="005D3E30">
      <w:pPr>
        <w:pStyle w:val="Heading3"/>
      </w:pPr>
      <w:bookmarkStart w:id="742" w:name="_Toc19198145"/>
      <w:bookmarkStart w:id="743" w:name="_Toc27897200"/>
      <w:bookmarkStart w:id="744" w:name="_Toc36193162"/>
      <w:bookmarkStart w:id="745" w:name="_Toc45198155"/>
      <w:bookmarkStart w:id="746" w:name="_Toc45198381"/>
      <w:bookmarkStart w:id="747" w:name="_Toc51837406"/>
      <w:bookmarkStart w:id="748" w:name="_Toc51837632"/>
      <w:bookmarkStart w:id="749" w:name="_Toc75429631"/>
      <w:r w:rsidRPr="00E42491">
        <w:t>5.1.1</w:t>
      </w:r>
      <w:r w:rsidRPr="00E42491">
        <w:tab/>
        <w:t>Control Plane</w:t>
      </w:r>
      <w:bookmarkEnd w:id="742"/>
      <w:bookmarkEnd w:id="743"/>
      <w:bookmarkEnd w:id="744"/>
      <w:bookmarkEnd w:id="745"/>
      <w:bookmarkEnd w:id="746"/>
      <w:bookmarkEnd w:id="747"/>
      <w:bookmarkEnd w:id="748"/>
      <w:bookmarkEnd w:id="749"/>
    </w:p>
    <w:p w14:paraId="612B1C5B" w14:textId="77777777" w:rsidR="005D3E30" w:rsidRPr="00E42491" w:rsidRDefault="005D3E30" w:rsidP="005D3E30">
      <w:pPr>
        <w:pStyle w:val="Heading4"/>
      </w:pPr>
      <w:bookmarkStart w:id="750" w:name="_Toc19198146"/>
      <w:bookmarkStart w:id="751" w:name="_Toc27897201"/>
      <w:bookmarkStart w:id="752" w:name="_Toc36193163"/>
      <w:bookmarkStart w:id="753" w:name="_Toc45198156"/>
      <w:bookmarkStart w:id="754" w:name="_Toc45198382"/>
      <w:bookmarkStart w:id="755" w:name="_Toc51837407"/>
      <w:bookmarkStart w:id="756" w:name="_Toc51837633"/>
      <w:bookmarkStart w:id="757" w:name="_Toc75429632"/>
      <w:r w:rsidRPr="00E42491">
        <w:t>5.1.1.1</w:t>
      </w:r>
      <w:r w:rsidRPr="00E42491">
        <w:tab/>
        <w:t>HSS – MTC-IWF</w:t>
      </w:r>
      <w:bookmarkEnd w:id="750"/>
      <w:bookmarkEnd w:id="751"/>
      <w:bookmarkEnd w:id="752"/>
      <w:bookmarkEnd w:id="753"/>
      <w:bookmarkEnd w:id="754"/>
      <w:bookmarkEnd w:id="755"/>
      <w:bookmarkEnd w:id="756"/>
      <w:bookmarkEnd w:id="757"/>
    </w:p>
    <w:bookmarkStart w:id="758" w:name="_MON_1390815240"/>
    <w:bookmarkStart w:id="759" w:name="_MON_1391410586"/>
    <w:bookmarkStart w:id="760" w:name="_MON_1388046486"/>
    <w:bookmarkStart w:id="761" w:name="_MON_1390815114"/>
    <w:bookmarkStart w:id="762" w:name="_MON_1390815156"/>
    <w:bookmarkStart w:id="763" w:name="_MON_1390815165"/>
    <w:bookmarkEnd w:id="758"/>
    <w:bookmarkEnd w:id="759"/>
    <w:bookmarkEnd w:id="760"/>
    <w:bookmarkEnd w:id="761"/>
    <w:bookmarkEnd w:id="762"/>
    <w:bookmarkEnd w:id="763"/>
    <w:bookmarkStart w:id="764" w:name="_MON_1390815232"/>
    <w:bookmarkEnd w:id="764"/>
    <w:p w14:paraId="4DEBB3FD" w14:textId="77777777" w:rsidR="005D3E30" w:rsidRPr="00E42491" w:rsidRDefault="005D3E30" w:rsidP="005D3E30">
      <w:pPr>
        <w:pStyle w:val="TH"/>
      </w:pPr>
      <w:r w:rsidRPr="00E42491">
        <w:object w:dxaOrig="4500" w:dyaOrig="3239" w14:anchorId="7C78A4AA">
          <v:shape id="_x0000_i1031" type="#_x0000_t75" style="width:225pt;height:162pt" o:ole="">
            <v:imagedata r:id="rId25" o:title=""/>
          </v:shape>
          <o:OLEObject Type="Embed" ProgID="Word.Picture.8" ShapeID="_x0000_i1031" DrawAspect="Content" ObjectID="_1686047309"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5" w:name="_Toc19198147"/>
      <w:bookmarkStart w:id="766" w:name="_Toc27897202"/>
      <w:bookmarkStart w:id="767" w:name="_Toc36193164"/>
      <w:bookmarkStart w:id="768" w:name="_Toc45198157"/>
      <w:bookmarkStart w:id="769" w:name="_Toc45198383"/>
      <w:bookmarkStart w:id="770" w:name="_Toc51837408"/>
      <w:bookmarkStart w:id="771" w:name="_Toc51837634"/>
      <w:bookmarkStart w:id="772" w:name="_Toc75429633"/>
      <w:r w:rsidRPr="00E42491">
        <w:lastRenderedPageBreak/>
        <w:t>5.2</w:t>
      </w:r>
      <w:r w:rsidRPr="00E42491">
        <w:tab/>
        <w:t>Device triggering procedures</w:t>
      </w:r>
      <w:bookmarkEnd w:id="765"/>
      <w:bookmarkEnd w:id="766"/>
      <w:bookmarkEnd w:id="767"/>
      <w:bookmarkEnd w:id="768"/>
      <w:bookmarkEnd w:id="769"/>
      <w:bookmarkEnd w:id="770"/>
      <w:bookmarkEnd w:id="771"/>
      <w:bookmarkEnd w:id="772"/>
    </w:p>
    <w:p w14:paraId="6D6CE726" w14:textId="77777777" w:rsidR="005D3E30" w:rsidRPr="00E42491" w:rsidRDefault="005D3E30" w:rsidP="005D3E30">
      <w:pPr>
        <w:pStyle w:val="Heading3"/>
      </w:pPr>
      <w:bookmarkStart w:id="773" w:name="_Toc19198148"/>
      <w:bookmarkStart w:id="774" w:name="_Toc27897203"/>
      <w:bookmarkStart w:id="775" w:name="_Toc36193165"/>
      <w:bookmarkStart w:id="776" w:name="_Toc45198158"/>
      <w:bookmarkStart w:id="777" w:name="_Toc45198384"/>
      <w:bookmarkStart w:id="778" w:name="_Toc51837409"/>
      <w:bookmarkStart w:id="779" w:name="_Toc51837635"/>
      <w:bookmarkStart w:id="780" w:name="_Toc75429634"/>
      <w:r w:rsidRPr="00E42491">
        <w:t>5.2.1</w:t>
      </w:r>
      <w:r w:rsidRPr="00E42491">
        <w:tab/>
        <w:t>Device triggering procedure over Tsp</w:t>
      </w:r>
      <w:bookmarkEnd w:id="773"/>
      <w:bookmarkEnd w:id="774"/>
      <w:bookmarkEnd w:id="775"/>
      <w:bookmarkEnd w:id="776"/>
      <w:bookmarkEnd w:id="777"/>
      <w:bookmarkEnd w:id="778"/>
      <w:bookmarkEnd w:id="779"/>
      <w:bookmarkEnd w:id="780"/>
    </w:p>
    <w:bookmarkStart w:id="781" w:name="_MON_1513511693"/>
    <w:bookmarkEnd w:id="781"/>
    <w:p w14:paraId="05EC9358" w14:textId="77777777" w:rsidR="005D3E30" w:rsidRPr="00E42491" w:rsidRDefault="005D3E30" w:rsidP="005D3E30">
      <w:pPr>
        <w:pStyle w:val="TH"/>
      </w:pPr>
      <w:r w:rsidRPr="00E42491">
        <w:object w:dxaOrig="9629" w:dyaOrig="7300" w14:anchorId="3B520319">
          <v:shape id="_x0000_i1032" type="#_x0000_t75" style="width:481.5pt;height:365.25pt" o:ole="">
            <v:imagedata r:id="rId27" o:title=""/>
          </v:shape>
          <o:OLEObject Type="Embed" ProgID="Word.Picture.8" ShapeID="_x0000_i1032" DrawAspect="Content" ObjectID="_1686047310"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2" w:name="_Toc19198149"/>
      <w:bookmarkStart w:id="783" w:name="_Toc27897204"/>
      <w:bookmarkStart w:id="784" w:name="_Toc36193166"/>
      <w:bookmarkStart w:id="785" w:name="_Toc45198159"/>
      <w:bookmarkStart w:id="786" w:name="_Toc45198385"/>
      <w:bookmarkStart w:id="787" w:name="_Toc51837410"/>
      <w:bookmarkStart w:id="788" w:name="_Toc51837636"/>
      <w:bookmarkStart w:id="789" w:name="_Toc75429635"/>
      <w:r w:rsidRPr="00E42491">
        <w:t>5.2.2</w:t>
      </w:r>
      <w:r w:rsidRPr="00E42491">
        <w:tab/>
        <w:t>Trigger Delivery using T4</w:t>
      </w:r>
      <w:bookmarkEnd w:id="782"/>
      <w:bookmarkEnd w:id="783"/>
      <w:bookmarkEnd w:id="784"/>
      <w:bookmarkEnd w:id="785"/>
      <w:bookmarkEnd w:id="786"/>
      <w:bookmarkEnd w:id="787"/>
      <w:bookmarkEnd w:id="788"/>
      <w:bookmarkEnd w:id="789"/>
    </w:p>
    <w:bookmarkStart w:id="790" w:name="_MON_1416208055"/>
    <w:bookmarkEnd w:id="790"/>
    <w:p w14:paraId="20781424" w14:textId="77777777" w:rsidR="005D3E30" w:rsidRPr="00E42491" w:rsidRDefault="005D3E30" w:rsidP="005D3E30">
      <w:pPr>
        <w:pStyle w:val="TH"/>
      </w:pPr>
      <w:r w:rsidRPr="00E42491">
        <w:object w:dxaOrig="9540" w:dyaOrig="5414" w14:anchorId="544D9AF1">
          <v:shape id="_x0000_i1033" type="#_x0000_t75" style="width:477pt;height:270.75pt" o:ole="">
            <v:imagedata r:id="rId29" o:title=""/>
          </v:shape>
          <o:OLEObject Type="Embed" ProgID="Word.Picture.8" ShapeID="_x0000_i1033" DrawAspect="Content" ObjectID="_1686047311"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1" w:name="_Toc19198150"/>
      <w:bookmarkStart w:id="792" w:name="_Toc27897205"/>
      <w:bookmarkStart w:id="793" w:name="_Toc36193167"/>
      <w:bookmarkStart w:id="794" w:name="_Toc45198160"/>
      <w:bookmarkStart w:id="795" w:name="_Toc45198386"/>
      <w:bookmarkStart w:id="796" w:name="_Toc51837411"/>
      <w:bookmarkStart w:id="797" w:name="_Toc51837637"/>
      <w:bookmarkStart w:id="798" w:name="_Toc75429636"/>
      <w:r w:rsidRPr="00E42491">
        <w:t>5.2.3</w:t>
      </w:r>
      <w:r w:rsidRPr="00E42491">
        <w:tab/>
        <w:t>Device triggering recall/replace procedures</w:t>
      </w:r>
      <w:bookmarkEnd w:id="791"/>
      <w:bookmarkEnd w:id="792"/>
      <w:bookmarkEnd w:id="793"/>
      <w:bookmarkEnd w:id="794"/>
      <w:bookmarkEnd w:id="795"/>
      <w:bookmarkEnd w:id="796"/>
      <w:bookmarkEnd w:id="797"/>
      <w:bookmarkEnd w:id="798"/>
    </w:p>
    <w:p w14:paraId="36C30258" w14:textId="77777777" w:rsidR="005D3E30" w:rsidRPr="00E42491" w:rsidRDefault="005D3E30" w:rsidP="005D3E30">
      <w:pPr>
        <w:pStyle w:val="Heading4"/>
      </w:pPr>
      <w:bookmarkStart w:id="799" w:name="_Toc19198151"/>
      <w:bookmarkStart w:id="800" w:name="_Toc27897206"/>
      <w:bookmarkStart w:id="801" w:name="_Toc36193168"/>
      <w:bookmarkStart w:id="802" w:name="_Toc45198161"/>
      <w:bookmarkStart w:id="803" w:name="_Toc45198387"/>
      <w:bookmarkStart w:id="804" w:name="_Toc51837412"/>
      <w:bookmarkStart w:id="805" w:name="_Toc51837638"/>
      <w:bookmarkStart w:id="806" w:name="_Toc75429637"/>
      <w:r w:rsidRPr="00E42491">
        <w:t>5.2.3.1</w:t>
      </w:r>
      <w:r w:rsidRPr="00E42491">
        <w:tab/>
        <w:t>Device trigger recall/replace procedure over Tsp</w:t>
      </w:r>
      <w:bookmarkEnd w:id="799"/>
      <w:bookmarkEnd w:id="800"/>
      <w:bookmarkEnd w:id="801"/>
      <w:bookmarkEnd w:id="802"/>
      <w:bookmarkEnd w:id="803"/>
      <w:bookmarkEnd w:id="804"/>
      <w:bookmarkEnd w:id="805"/>
      <w:bookmarkEnd w:id="806"/>
    </w:p>
    <w:bookmarkStart w:id="807" w:name="_MON_1447737185"/>
    <w:bookmarkEnd w:id="807"/>
    <w:p w14:paraId="723DB62B" w14:textId="77777777" w:rsidR="005D3E30" w:rsidRPr="00E42491" w:rsidRDefault="005D3E30" w:rsidP="005D3E30">
      <w:pPr>
        <w:pStyle w:val="TH"/>
      </w:pPr>
      <w:r w:rsidRPr="00E42491">
        <w:object w:dxaOrig="8930" w:dyaOrig="3956" w14:anchorId="403DE69E">
          <v:shape id="_x0000_i1034" type="#_x0000_t75" style="width:467.25pt;height:207pt" o:ole="">
            <v:imagedata r:id="rId31" o:title=""/>
          </v:shape>
          <o:OLEObject Type="Embed" ProgID="Word.Picture.8" ShapeID="_x0000_i1034" DrawAspect="Content" ObjectID="_1686047312"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8" w:name="_Toc19198152"/>
      <w:bookmarkStart w:id="809" w:name="_Toc27897207"/>
      <w:bookmarkStart w:id="810" w:name="_Toc36193169"/>
      <w:bookmarkStart w:id="811" w:name="_Toc45198162"/>
      <w:bookmarkStart w:id="812" w:name="_Toc45198388"/>
      <w:bookmarkStart w:id="813" w:name="_Toc51837413"/>
      <w:bookmarkStart w:id="814" w:name="_Toc51837639"/>
      <w:bookmarkStart w:id="815" w:name="_Toc75429638"/>
      <w:r w:rsidRPr="00E42491">
        <w:lastRenderedPageBreak/>
        <w:t>5.2.3.2</w:t>
      </w:r>
      <w:r w:rsidRPr="00E42491">
        <w:tab/>
        <w:t>Replace procedure for trigger delivery using T4</w:t>
      </w:r>
      <w:bookmarkEnd w:id="808"/>
      <w:bookmarkEnd w:id="809"/>
      <w:bookmarkEnd w:id="810"/>
      <w:bookmarkEnd w:id="811"/>
      <w:bookmarkEnd w:id="812"/>
      <w:bookmarkEnd w:id="813"/>
      <w:bookmarkEnd w:id="814"/>
      <w:bookmarkEnd w:id="815"/>
    </w:p>
    <w:p w14:paraId="3FF7FB95" w14:textId="77777777" w:rsidR="005D3E30" w:rsidRPr="00E42491" w:rsidRDefault="005D3E30" w:rsidP="005D3E30">
      <w:pPr>
        <w:pStyle w:val="TH"/>
      </w:pPr>
      <w:r w:rsidRPr="00E42491">
        <w:rPr>
          <w:lang w:eastAsia="ko-KR"/>
        </w:rPr>
        <w:object w:dxaOrig="8635" w:dyaOrig="6176" w14:anchorId="21C517CA">
          <v:shape id="_x0000_i1035" type="#_x0000_t75" style="width:467.25pt;height:336pt" o:ole="">
            <v:imagedata r:id="rId33" o:title=""/>
          </v:shape>
          <o:OLEObject Type="Embed" ProgID="Word.Picture.8" ShapeID="_x0000_i1035" DrawAspect="Content" ObjectID="_1686047313"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6" w:name="_Toc19198153"/>
      <w:bookmarkStart w:id="817" w:name="_Toc27897208"/>
      <w:bookmarkStart w:id="818" w:name="_Toc36193170"/>
      <w:bookmarkStart w:id="819" w:name="_Toc45198163"/>
      <w:bookmarkStart w:id="820" w:name="_Toc45198389"/>
      <w:bookmarkStart w:id="821" w:name="_Toc51837414"/>
      <w:bookmarkStart w:id="822" w:name="_Toc51837640"/>
      <w:bookmarkStart w:id="823" w:name="_Toc75429639"/>
      <w:r w:rsidRPr="00E42491">
        <w:t>5.2.3.3</w:t>
      </w:r>
      <w:r w:rsidRPr="00E42491">
        <w:tab/>
        <w:t>Recall procedure for trigger delivery using T4</w:t>
      </w:r>
      <w:bookmarkEnd w:id="816"/>
      <w:bookmarkEnd w:id="817"/>
      <w:bookmarkEnd w:id="818"/>
      <w:bookmarkEnd w:id="819"/>
      <w:bookmarkEnd w:id="820"/>
      <w:bookmarkEnd w:id="821"/>
      <w:bookmarkEnd w:id="822"/>
      <w:bookmarkEnd w:id="823"/>
    </w:p>
    <w:bookmarkStart w:id="824" w:name="_MON_1456122149"/>
    <w:bookmarkEnd w:id="824"/>
    <w:p w14:paraId="0FE5880F" w14:textId="77777777" w:rsidR="005D3E30" w:rsidRPr="00E42491" w:rsidRDefault="005D3E30" w:rsidP="005D3E30">
      <w:pPr>
        <w:pStyle w:val="TH"/>
      </w:pPr>
      <w:r w:rsidRPr="00E42491">
        <w:rPr>
          <w:lang w:eastAsia="ko-KR"/>
        </w:rPr>
        <w:object w:dxaOrig="8635" w:dyaOrig="6251" w14:anchorId="212E5270">
          <v:shape id="_x0000_i1036" type="#_x0000_t75" style="width:467.25pt;height:340.5pt" o:ole="">
            <v:imagedata r:id="rId35" o:title=""/>
          </v:shape>
          <o:OLEObject Type="Embed" ProgID="Word.Picture.8" ShapeID="_x0000_i1036" DrawAspect="Content" ObjectID="_1686047314"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5" w:name="_Toc19198154"/>
      <w:bookmarkStart w:id="826" w:name="_Toc27897209"/>
      <w:bookmarkStart w:id="827" w:name="_Toc36193171"/>
      <w:bookmarkStart w:id="828" w:name="_Toc45198164"/>
      <w:bookmarkStart w:id="829" w:name="_Toc45198390"/>
      <w:bookmarkStart w:id="830" w:name="_Toc51837415"/>
      <w:bookmarkStart w:id="831" w:name="_Toc51837641"/>
      <w:bookmarkStart w:id="832" w:name="_Toc75429640"/>
      <w:r w:rsidRPr="00E42491">
        <w:t>5.3</w:t>
      </w:r>
      <w:r w:rsidRPr="00E42491">
        <w:tab/>
        <w:t>Information Storage</w:t>
      </w:r>
      <w:bookmarkEnd w:id="825"/>
      <w:bookmarkEnd w:id="826"/>
      <w:bookmarkEnd w:id="827"/>
      <w:bookmarkEnd w:id="828"/>
      <w:bookmarkEnd w:id="829"/>
      <w:bookmarkEnd w:id="830"/>
      <w:bookmarkEnd w:id="831"/>
      <w:bookmarkEnd w:id="832"/>
    </w:p>
    <w:p w14:paraId="59BB8275" w14:textId="77777777" w:rsidR="005D3E30" w:rsidRPr="00E42491" w:rsidRDefault="005D3E30" w:rsidP="005D3E30">
      <w:pPr>
        <w:pStyle w:val="Heading3"/>
        <w:rPr>
          <w:lang w:eastAsia="zh-CN"/>
        </w:rPr>
      </w:pPr>
      <w:bookmarkStart w:id="833" w:name="_Toc19198155"/>
      <w:bookmarkStart w:id="834" w:name="_Toc27897210"/>
      <w:bookmarkStart w:id="835" w:name="_Toc36193172"/>
      <w:bookmarkStart w:id="836" w:name="_Toc45198165"/>
      <w:bookmarkStart w:id="837" w:name="_Toc45198391"/>
      <w:bookmarkStart w:id="838" w:name="_Toc51837416"/>
      <w:bookmarkStart w:id="839" w:name="_Toc51837642"/>
      <w:bookmarkStart w:id="840" w:name="_Toc75429641"/>
      <w:r w:rsidRPr="00E42491">
        <w:rPr>
          <w:lang w:eastAsia="zh-CN"/>
        </w:rPr>
        <w:t>5.3.0</w:t>
      </w:r>
      <w:r w:rsidRPr="00E42491">
        <w:rPr>
          <w:lang w:eastAsia="zh-CN"/>
        </w:rPr>
        <w:tab/>
        <w:t>General</w:t>
      </w:r>
      <w:bookmarkEnd w:id="833"/>
      <w:bookmarkEnd w:id="834"/>
      <w:bookmarkEnd w:id="835"/>
      <w:bookmarkEnd w:id="836"/>
      <w:bookmarkEnd w:id="837"/>
      <w:bookmarkEnd w:id="838"/>
      <w:bookmarkEnd w:id="839"/>
      <w:bookmarkEnd w:id="84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1" w:name="_Toc19198156"/>
      <w:bookmarkStart w:id="842" w:name="_Toc27897211"/>
      <w:bookmarkStart w:id="843" w:name="_Toc36193173"/>
      <w:bookmarkStart w:id="844" w:name="_Toc45198166"/>
      <w:bookmarkStart w:id="845" w:name="_Toc45198392"/>
      <w:bookmarkStart w:id="846" w:name="_Toc51837417"/>
      <w:bookmarkStart w:id="847" w:name="_Toc51837643"/>
      <w:bookmarkStart w:id="848" w:name="_Toc75429642"/>
      <w:r w:rsidRPr="00E42491">
        <w:t>5.3.</w:t>
      </w:r>
      <w:r w:rsidRPr="00E42491">
        <w:rPr>
          <w:lang w:eastAsia="zh-CN"/>
        </w:rPr>
        <w:t>1</w:t>
      </w:r>
      <w:r w:rsidRPr="00E42491">
        <w:rPr>
          <w:lang w:eastAsia="zh-CN"/>
        </w:rPr>
        <w:tab/>
        <w:t>Trigger Information in SMS-SC (Triggering with T4)</w:t>
      </w:r>
      <w:bookmarkEnd w:id="841"/>
      <w:bookmarkEnd w:id="842"/>
      <w:bookmarkEnd w:id="843"/>
      <w:bookmarkEnd w:id="844"/>
      <w:bookmarkEnd w:id="845"/>
      <w:bookmarkEnd w:id="846"/>
      <w:bookmarkEnd w:id="847"/>
      <w:bookmarkEnd w:id="84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9" w:name="_Toc19198157"/>
      <w:bookmarkStart w:id="850" w:name="_Toc27897212"/>
      <w:bookmarkStart w:id="851" w:name="_Toc36193174"/>
      <w:bookmarkStart w:id="852" w:name="_Toc45198167"/>
      <w:bookmarkStart w:id="853" w:name="_Toc45198393"/>
      <w:bookmarkStart w:id="854" w:name="_Toc51837418"/>
      <w:bookmarkStart w:id="855" w:name="_Toc51837644"/>
      <w:bookmarkStart w:id="856" w:name="_Toc75429643"/>
      <w:r w:rsidRPr="00E42491">
        <w:t>5.3.2</w:t>
      </w:r>
      <w:r w:rsidRPr="00E42491">
        <w:tab/>
        <w:t>SCEF</w:t>
      </w:r>
      <w:bookmarkEnd w:id="849"/>
      <w:bookmarkEnd w:id="850"/>
      <w:bookmarkEnd w:id="851"/>
      <w:bookmarkEnd w:id="852"/>
      <w:bookmarkEnd w:id="853"/>
      <w:bookmarkEnd w:id="854"/>
      <w:bookmarkEnd w:id="855"/>
      <w:bookmarkEnd w:id="85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7" w:name="_Toc19198158"/>
      <w:bookmarkStart w:id="858" w:name="_Toc27897213"/>
      <w:bookmarkStart w:id="859" w:name="_Toc36193175"/>
      <w:bookmarkStart w:id="860" w:name="_Toc45198168"/>
      <w:bookmarkStart w:id="861" w:name="_Toc45198394"/>
      <w:bookmarkStart w:id="862" w:name="_Toc51837419"/>
      <w:bookmarkStart w:id="863" w:name="_Toc51837645"/>
      <w:bookmarkStart w:id="864" w:name="_Toc75429644"/>
      <w:r w:rsidRPr="00E42491">
        <w:t>5.4</w:t>
      </w:r>
      <w:r w:rsidRPr="00E42491">
        <w:tab/>
        <w:t>Security Procedures</w:t>
      </w:r>
      <w:bookmarkEnd w:id="857"/>
      <w:bookmarkEnd w:id="858"/>
      <w:bookmarkEnd w:id="859"/>
      <w:bookmarkEnd w:id="860"/>
      <w:bookmarkEnd w:id="861"/>
      <w:bookmarkEnd w:id="862"/>
      <w:bookmarkEnd w:id="863"/>
      <w:bookmarkEnd w:id="864"/>
    </w:p>
    <w:p w14:paraId="33455A8C" w14:textId="77777777" w:rsidR="005D3E30" w:rsidRPr="00E42491" w:rsidRDefault="005D3E30" w:rsidP="005D3E30">
      <w:pPr>
        <w:pStyle w:val="Heading3"/>
      </w:pPr>
      <w:bookmarkStart w:id="865" w:name="_Toc19198159"/>
      <w:bookmarkStart w:id="866" w:name="_Toc27897214"/>
      <w:bookmarkStart w:id="867" w:name="_Toc36193176"/>
      <w:bookmarkStart w:id="868" w:name="_Toc45198169"/>
      <w:bookmarkStart w:id="869" w:name="_Toc45198395"/>
      <w:bookmarkStart w:id="870" w:name="_Toc51837420"/>
      <w:bookmarkStart w:id="871" w:name="_Toc51837646"/>
      <w:bookmarkStart w:id="872" w:name="_Toc75429645"/>
      <w:r w:rsidRPr="00E42491">
        <w:t>5.4.0</w:t>
      </w:r>
      <w:r w:rsidRPr="00E42491">
        <w:tab/>
        <w:t>General</w:t>
      </w:r>
      <w:bookmarkEnd w:id="865"/>
      <w:bookmarkEnd w:id="866"/>
      <w:bookmarkEnd w:id="867"/>
      <w:bookmarkEnd w:id="868"/>
      <w:bookmarkEnd w:id="869"/>
      <w:bookmarkEnd w:id="870"/>
      <w:bookmarkEnd w:id="871"/>
      <w:bookmarkEnd w:id="872"/>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73" w:name="_Toc19198160"/>
      <w:bookmarkStart w:id="874" w:name="_Toc27897215"/>
      <w:bookmarkStart w:id="875" w:name="_Toc36193177"/>
      <w:bookmarkStart w:id="876" w:name="_Toc45198170"/>
      <w:bookmarkStart w:id="877" w:name="_Toc45198396"/>
      <w:bookmarkStart w:id="878" w:name="_Toc51837421"/>
      <w:bookmarkStart w:id="879" w:name="_Toc51837647"/>
      <w:bookmarkStart w:id="880" w:name="_Toc75429646"/>
      <w:r w:rsidRPr="00E42491">
        <w:t>5.4.1</w:t>
      </w:r>
      <w:r w:rsidRPr="00E42491">
        <w:tab/>
        <w:t>Void</w:t>
      </w:r>
      <w:bookmarkEnd w:id="873"/>
      <w:bookmarkEnd w:id="874"/>
      <w:bookmarkEnd w:id="875"/>
      <w:bookmarkEnd w:id="876"/>
      <w:bookmarkEnd w:id="877"/>
      <w:bookmarkEnd w:id="878"/>
      <w:bookmarkEnd w:id="879"/>
      <w:bookmarkEnd w:id="880"/>
    </w:p>
    <w:p w14:paraId="7577B416" w14:textId="77777777" w:rsidR="005D3E30" w:rsidRPr="00E42491" w:rsidRDefault="005D3E30" w:rsidP="005D3E30"/>
    <w:p w14:paraId="0C44A5B5" w14:textId="77777777" w:rsidR="005D3E30" w:rsidRPr="00E42491" w:rsidRDefault="005D3E30" w:rsidP="005D3E30">
      <w:pPr>
        <w:pStyle w:val="Heading3"/>
      </w:pPr>
      <w:bookmarkStart w:id="881" w:name="_Toc19198161"/>
      <w:bookmarkStart w:id="882" w:name="_Toc27897216"/>
      <w:bookmarkStart w:id="883" w:name="_Toc36193178"/>
      <w:bookmarkStart w:id="884" w:name="_Toc45198171"/>
      <w:bookmarkStart w:id="885" w:name="_Toc45198397"/>
      <w:bookmarkStart w:id="886" w:name="_Toc51837422"/>
      <w:bookmarkStart w:id="887" w:name="_Toc51837648"/>
      <w:bookmarkStart w:id="888" w:name="_Toc75429647"/>
      <w:r w:rsidRPr="00E42491">
        <w:t>5.4.2</w:t>
      </w:r>
      <w:r w:rsidRPr="00E42491">
        <w:tab/>
        <w:t>Void</w:t>
      </w:r>
      <w:bookmarkEnd w:id="881"/>
      <w:bookmarkEnd w:id="882"/>
      <w:bookmarkEnd w:id="883"/>
      <w:bookmarkEnd w:id="884"/>
      <w:bookmarkEnd w:id="885"/>
      <w:bookmarkEnd w:id="886"/>
      <w:bookmarkEnd w:id="887"/>
      <w:bookmarkEnd w:id="888"/>
    </w:p>
    <w:p w14:paraId="4095D204" w14:textId="77777777" w:rsidR="005D3E30" w:rsidRPr="00E42491" w:rsidRDefault="005D3E30" w:rsidP="005D3E30"/>
    <w:p w14:paraId="4EA6C54F" w14:textId="77777777" w:rsidR="005D3E30" w:rsidRPr="00E42491" w:rsidRDefault="005D3E30" w:rsidP="005D3E30">
      <w:pPr>
        <w:pStyle w:val="Heading2"/>
      </w:pPr>
      <w:bookmarkStart w:id="889" w:name="_Toc19198162"/>
      <w:bookmarkStart w:id="890" w:name="_Toc27897217"/>
      <w:bookmarkStart w:id="891" w:name="_Toc36193179"/>
      <w:bookmarkStart w:id="892" w:name="_Toc45198172"/>
      <w:bookmarkStart w:id="893" w:name="_Toc45198398"/>
      <w:bookmarkStart w:id="894" w:name="_Toc51837423"/>
      <w:bookmarkStart w:id="895" w:name="_Toc51837649"/>
      <w:bookmarkStart w:id="896" w:name="_Toc75429648"/>
      <w:r w:rsidRPr="00E42491">
        <w:lastRenderedPageBreak/>
        <w:t>5.5</w:t>
      </w:r>
      <w:r w:rsidRPr="00E42491">
        <w:tab/>
        <w:t>Group message delivery procedures</w:t>
      </w:r>
      <w:bookmarkEnd w:id="889"/>
      <w:bookmarkEnd w:id="890"/>
      <w:bookmarkEnd w:id="891"/>
      <w:bookmarkEnd w:id="892"/>
      <w:bookmarkEnd w:id="893"/>
      <w:bookmarkEnd w:id="894"/>
      <w:bookmarkEnd w:id="895"/>
      <w:bookmarkEnd w:id="896"/>
    </w:p>
    <w:p w14:paraId="6EEC4A14" w14:textId="77777777" w:rsidR="005D3E30" w:rsidRPr="00E42491" w:rsidRDefault="005D3E30" w:rsidP="005D3E30">
      <w:pPr>
        <w:pStyle w:val="Heading3"/>
      </w:pPr>
      <w:bookmarkStart w:id="897" w:name="_Toc19198163"/>
      <w:bookmarkStart w:id="898" w:name="_Toc27897218"/>
      <w:bookmarkStart w:id="899" w:name="_Toc36193180"/>
      <w:bookmarkStart w:id="900" w:name="_Toc45198173"/>
      <w:bookmarkStart w:id="901" w:name="_Toc45198399"/>
      <w:bookmarkStart w:id="902" w:name="_Toc51837424"/>
      <w:bookmarkStart w:id="903" w:name="_Toc51837650"/>
      <w:bookmarkStart w:id="904" w:name="_Toc75429649"/>
      <w:r w:rsidRPr="00E42491">
        <w:t>5.5.1</w:t>
      </w:r>
      <w:r w:rsidRPr="00E42491">
        <w:tab/>
        <w:t>Group message delivery using MBMS</w:t>
      </w:r>
      <w:bookmarkEnd w:id="897"/>
      <w:bookmarkEnd w:id="898"/>
      <w:bookmarkEnd w:id="899"/>
      <w:bookmarkEnd w:id="900"/>
      <w:bookmarkEnd w:id="901"/>
      <w:bookmarkEnd w:id="902"/>
      <w:bookmarkEnd w:id="903"/>
      <w:bookmarkEnd w:id="904"/>
    </w:p>
    <w:bookmarkStart w:id="905" w:name="_MON_1621921737"/>
    <w:bookmarkEnd w:id="905"/>
    <w:p w14:paraId="79E2CE0F" w14:textId="77777777" w:rsidR="005D3E30" w:rsidRDefault="005D3E30" w:rsidP="005D3E30">
      <w:pPr>
        <w:pStyle w:val="TH"/>
      </w:pPr>
      <w:r w:rsidRPr="001C2844">
        <w:object w:dxaOrig="9629" w:dyaOrig="8578" w14:anchorId="091D530E">
          <v:shape id="_x0000_i1037" type="#_x0000_t75" style="width:480.75pt;height:428.25pt" o:ole="">
            <v:imagedata r:id="rId37" o:title=""/>
          </v:shape>
          <o:OLEObject Type="Embed" ProgID="Word.Picture.8" ShapeID="_x0000_i1037" DrawAspect="Content" ObjectID="_1686047315"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032DE5E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Pr="00E42491">
        <w:t>TS</w:t>
      </w:r>
      <w:r>
        <w:t> </w:t>
      </w:r>
      <w:r w:rsidRPr="00E42491">
        <w:t>23.468</w:t>
      </w:r>
      <w:r>
        <w:t> </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6AE8E3A8"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t>TS 26.348 [46]), Get Session Properties (see</w:t>
      </w:r>
      <w:r w:rsidR="00962AEB">
        <w:t xml:space="preserve"> clause 5.4.3</w:t>
      </w:r>
      <w:r>
        <w:t xml:space="preserve"> </w:t>
      </w:r>
      <w:r w:rsidR="00962AEB">
        <w:t xml:space="preserve">of </w:t>
      </w:r>
      <w:r>
        <w:t>TS 26.348 [46]) and the Update Session Procedure (see</w:t>
      </w:r>
      <w:r w:rsidR="00962AEB" w:rsidRPr="00962AEB">
        <w:t xml:space="preserve"> </w:t>
      </w:r>
      <w:r w:rsidR="00962AEB">
        <w:t>clause 5.4.4</w:t>
      </w:r>
      <w:r>
        <w:t xml:space="preserve"> </w:t>
      </w:r>
      <w:r w:rsidR="00962AEB">
        <w:t xml:space="preserve">of </w:t>
      </w:r>
      <w:r>
        <w:t>TS 26.348 [46])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6" w:name="_Toc19198164"/>
      <w:bookmarkStart w:id="907" w:name="_Toc27897219"/>
      <w:bookmarkStart w:id="908" w:name="_Toc36193181"/>
      <w:bookmarkStart w:id="909" w:name="_Toc45198174"/>
      <w:bookmarkStart w:id="910" w:name="_Toc45198400"/>
      <w:bookmarkStart w:id="911" w:name="_Toc51837425"/>
      <w:bookmarkStart w:id="912" w:name="_Toc51837651"/>
      <w:bookmarkStart w:id="913" w:name="_Toc75429650"/>
      <w:r w:rsidRPr="00E42491">
        <w:t>5.5.2</w:t>
      </w:r>
      <w:r w:rsidRPr="00E42491">
        <w:tab/>
        <w:t>Modification of previously submitted Group message</w:t>
      </w:r>
      <w:bookmarkEnd w:id="906"/>
      <w:bookmarkEnd w:id="907"/>
      <w:bookmarkEnd w:id="908"/>
      <w:bookmarkEnd w:id="909"/>
      <w:bookmarkEnd w:id="910"/>
      <w:bookmarkEnd w:id="911"/>
      <w:bookmarkEnd w:id="912"/>
      <w:bookmarkEnd w:id="913"/>
    </w:p>
    <w:p w14:paraId="38B2954F" w14:textId="77777777" w:rsidR="005D3E30" w:rsidRDefault="005D3E30" w:rsidP="005D3E30">
      <w:pPr>
        <w:pStyle w:val="TH"/>
      </w:pPr>
      <w:r w:rsidRPr="00E42491">
        <w:object w:dxaOrig="9629" w:dyaOrig="4137" w14:anchorId="4507F4B0">
          <v:shape id="_x0000_i1038" type="#_x0000_t75" style="width:481.5pt;height:210pt" o:ole="">
            <v:imagedata r:id="rId39" o:title=""/>
            <o:lock v:ext="edit" aspectratio="f"/>
          </v:shape>
          <o:OLEObject Type="Embed" ProgID="Word.Picture.8" ShapeID="_x0000_i1038" DrawAspect="Content" ObjectID="_1686047316"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B13591B"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t xml:space="preserve">TS 26.348 [46]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t>TS 26.348 [46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4" w:name="_Toc19198165"/>
      <w:bookmarkStart w:id="915" w:name="_Toc27897220"/>
      <w:bookmarkStart w:id="916" w:name="_Toc36193182"/>
      <w:bookmarkStart w:id="917" w:name="_Toc45198175"/>
      <w:bookmarkStart w:id="918" w:name="_Toc45198401"/>
      <w:bookmarkStart w:id="919" w:name="_Toc51837426"/>
      <w:bookmarkStart w:id="920" w:name="_Toc51837652"/>
      <w:bookmarkStart w:id="921" w:name="_Toc75429651"/>
      <w:r>
        <w:t>5.5.3</w:t>
      </w:r>
      <w:r>
        <w:tab/>
        <w:t>Group Message Delivery via unicast MT NIDD</w:t>
      </w:r>
      <w:bookmarkEnd w:id="914"/>
      <w:bookmarkEnd w:id="915"/>
      <w:bookmarkEnd w:id="916"/>
      <w:bookmarkEnd w:id="917"/>
      <w:bookmarkEnd w:id="918"/>
      <w:bookmarkEnd w:id="919"/>
      <w:bookmarkEnd w:id="920"/>
      <w:bookmarkEnd w:id="921"/>
    </w:p>
    <w:bookmarkStart w:id="922" w:name="_MON_1589211784"/>
    <w:bookmarkEnd w:id="922"/>
    <w:p w14:paraId="750EBEEE" w14:textId="77777777" w:rsidR="005D3E30" w:rsidRDefault="005D3E30" w:rsidP="005D3E30">
      <w:pPr>
        <w:pStyle w:val="TH"/>
      </w:pPr>
      <w:r>
        <w:object w:dxaOrig="9140" w:dyaOrig="3399" w14:anchorId="5D42CB0B">
          <v:shape id="_x0000_i1039" type="#_x0000_t75" style="width:456.75pt;height:168.75pt" o:ole="">
            <v:imagedata r:id="rId41" o:title=""/>
          </v:shape>
          <o:OLEObject Type="Embed" ProgID="Word.Picture.8" ShapeID="_x0000_i1039" DrawAspect="Content" ObjectID="_1686047317"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3" w:name="_Toc19198166"/>
      <w:bookmarkStart w:id="924" w:name="_Toc27897221"/>
      <w:bookmarkStart w:id="925" w:name="_Toc36193183"/>
      <w:bookmarkStart w:id="926" w:name="_Toc45198176"/>
      <w:bookmarkStart w:id="927" w:name="_Toc45198402"/>
      <w:bookmarkStart w:id="928" w:name="_Toc51837427"/>
      <w:bookmarkStart w:id="929" w:name="_Toc51837653"/>
      <w:bookmarkStart w:id="930" w:name="_Toc75429652"/>
      <w:r w:rsidRPr="00E42491">
        <w:t>5.6</w:t>
      </w:r>
      <w:r w:rsidRPr="00E42491">
        <w:tab/>
        <w:t>Monitoring Procedures</w:t>
      </w:r>
      <w:bookmarkEnd w:id="923"/>
      <w:bookmarkEnd w:id="924"/>
      <w:bookmarkEnd w:id="925"/>
      <w:bookmarkEnd w:id="926"/>
      <w:bookmarkEnd w:id="927"/>
      <w:bookmarkEnd w:id="928"/>
      <w:bookmarkEnd w:id="929"/>
      <w:bookmarkEnd w:id="930"/>
    </w:p>
    <w:p w14:paraId="638D4448" w14:textId="77777777" w:rsidR="005D3E30" w:rsidRDefault="005D3E30" w:rsidP="005D3E30">
      <w:pPr>
        <w:pStyle w:val="Heading3"/>
      </w:pPr>
      <w:bookmarkStart w:id="931" w:name="_Toc19198167"/>
      <w:bookmarkStart w:id="932" w:name="_Toc27897222"/>
      <w:bookmarkStart w:id="933" w:name="_Toc36193184"/>
      <w:bookmarkStart w:id="934" w:name="_Toc45198177"/>
      <w:bookmarkStart w:id="935" w:name="_Toc45198403"/>
      <w:bookmarkStart w:id="936" w:name="_Toc51837428"/>
      <w:bookmarkStart w:id="937" w:name="_Toc51837654"/>
      <w:bookmarkStart w:id="938" w:name="_Toc75429653"/>
      <w:r>
        <w:t>5.6.0</w:t>
      </w:r>
      <w:r>
        <w:tab/>
        <w:t>Common Parameters</w:t>
      </w:r>
      <w:bookmarkEnd w:id="931"/>
      <w:bookmarkEnd w:id="932"/>
      <w:bookmarkEnd w:id="933"/>
      <w:bookmarkEnd w:id="934"/>
      <w:bookmarkEnd w:id="935"/>
      <w:bookmarkEnd w:id="936"/>
      <w:bookmarkEnd w:id="937"/>
      <w:bookmarkEnd w:id="93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9" w:name="_Toc19198168"/>
      <w:bookmarkStart w:id="940" w:name="_Toc27897223"/>
      <w:bookmarkStart w:id="941" w:name="_Toc36193185"/>
      <w:bookmarkStart w:id="942" w:name="_Toc45198178"/>
      <w:bookmarkStart w:id="943" w:name="_Toc45198404"/>
      <w:bookmarkStart w:id="944" w:name="_Toc51837429"/>
      <w:bookmarkStart w:id="945" w:name="_Toc51837655"/>
      <w:bookmarkStart w:id="946" w:name="_Toc75429654"/>
      <w:r w:rsidRPr="00E42491">
        <w:t>5.6.1</w:t>
      </w:r>
      <w:r w:rsidRPr="00E42491">
        <w:tab/>
        <w:t>Monitoring Event configuration and deletion via HSS</w:t>
      </w:r>
      <w:bookmarkEnd w:id="939"/>
      <w:bookmarkEnd w:id="940"/>
      <w:bookmarkEnd w:id="941"/>
      <w:bookmarkEnd w:id="942"/>
      <w:bookmarkEnd w:id="943"/>
      <w:bookmarkEnd w:id="944"/>
      <w:bookmarkEnd w:id="945"/>
      <w:bookmarkEnd w:id="946"/>
    </w:p>
    <w:p w14:paraId="6DC70A98" w14:textId="77777777" w:rsidR="005D3E30" w:rsidRPr="00E42491" w:rsidRDefault="005D3E30" w:rsidP="005D3E30">
      <w:pPr>
        <w:pStyle w:val="Heading4"/>
      </w:pPr>
      <w:bookmarkStart w:id="947" w:name="_Toc19198169"/>
      <w:bookmarkStart w:id="948" w:name="_Toc27897224"/>
      <w:bookmarkStart w:id="949" w:name="_Toc36193186"/>
      <w:bookmarkStart w:id="950" w:name="_Toc45198179"/>
      <w:bookmarkStart w:id="951" w:name="_Toc45198405"/>
      <w:bookmarkStart w:id="952" w:name="_Toc51837430"/>
      <w:bookmarkStart w:id="953" w:name="_Toc51837656"/>
      <w:bookmarkStart w:id="954" w:name="_Toc75429655"/>
      <w:r w:rsidRPr="00E42491">
        <w:t>5.6.1.1</w:t>
      </w:r>
      <w:r w:rsidRPr="00E42491">
        <w:tab/>
        <w:t>Configuration Procedure</w:t>
      </w:r>
      <w:bookmarkEnd w:id="947"/>
      <w:bookmarkEnd w:id="948"/>
      <w:bookmarkEnd w:id="949"/>
      <w:bookmarkEnd w:id="950"/>
      <w:bookmarkEnd w:id="951"/>
      <w:bookmarkEnd w:id="952"/>
      <w:bookmarkEnd w:id="953"/>
      <w:bookmarkEnd w:id="95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35AC1ACF"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 the event monitoring for certain UEs (i.e. one individual UE or a sub-set of UEs) in a group of UEs for which there is a configured Monitoring Event</w:t>
      </w:r>
      <w:r w:rsidRPr="00E42491">
        <w:t>.</w:t>
      </w:r>
    </w:p>
    <w:p w14:paraId="5DA20F29" w14:textId="77777777" w:rsidR="005D3E30" w:rsidRDefault="005D3E30" w:rsidP="005D3E30">
      <w:pPr>
        <w:pStyle w:val="TH"/>
      </w:pPr>
      <w:r w:rsidRPr="00E42491">
        <w:object w:dxaOrig="7420" w:dyaOrig="5961" w14:anchorId="66744D4B">
          <v:shape id="_x0000_i1040" type="#_x0000_t75" style="width:371.25pt;height:299.25pt" o:ole="">
            <v:imagedata r:id="rId43" o:title=""/>
          </v:shape>
          <o:OLEObject Type="Embed" ProgID="Word.Picture.8" ShapeID="_x0000_i1040" DrawAspect="Content" ObjectID="_1686047318"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B1408CA" w:rsidR="00ED74D6" w:rsidRDefault="00ED74D6" w:rsidP="003C1FE0">
      <w:pPr>
        <w:pStyle w:val="B1"/>
      </w:pPr>
      <w:r>
        <w:tab/>
        <w:t>If the SCE/AS decides to cancel the monitoring event for certain UEs (i.e. one individual UE or a sub-set of UEs) in a group of UEs for which there is a configured Monitoring Event, the SCS/AS can send Monitoring Request message including the TLTRI corresponding to the existing monitoring event configuration and the External Identifier(s) or MSISDN(s) of the individual member UE(s) to be cancelled.</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C7FC39C" w14:textId="6F229B8D" w:rsidR="00ED74D6" w:rsidRDefault="00ED74D6" w:rsidP="005D3E30">
      <w:pPr>
        <w:pStyle w:val="B1"/>
      </w:pPr>
      <w:r>
        <w:tab/>
        <w:t xml:space="preserve">If the SCEF received a request to cancel the monitoring event for certain UEs (i.e. one individual UE or a sub-set of UEs) in a group of UEs for which there is a configured Monitoring Event and if the Maximum Number of </w:t>
      </w:r>
      <w:r>
        <w:lastRenderedPageBreak/>
        <w:t>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25354BDA"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78347D74" w:rsidR="005D3E30" w:rsidRPr="00E42491" w:rsidRDefault="005D3E30" w:rsidP="005D3E30">
      <w:pPr>
        <w:pStyle w:val="B1"/>
      </w:pPr>
      <w:r w:rsidRPr="00E42491">
        <w:tab/>
        <w:t>The HSS stores the SCEF Reference ID, the SCEF ID, Maximum Number of Reports, Monitoring Duration and the SCEF Reference ID for Deletion</w:t>
      </w:r>
      <w:r w:rsidR="00ED74D6">
        <w:t xml:space="preserve"> and the External Identifier(s) or MSISDN(s) of the individual member UE(s) to be cancelled,</w:t>
      </w:r>
      <w:r w:rsidRPr="00E42491">
        <w:t xml:space="preserve">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F0B8DAF" w:rsidR="00ED74D6" w:rsidRDefault="00ED74D6" w:rsidP="005D3E30">
      <w:pPr>
        <w:pStyle w:val="B1"/>
      </w:pPr>
      <w:r>
        <w:tab/>
        <w:t>If the HSS receives the Monitoring Request with the External Identifier(s) or MSISDN(s) of the individual member UE(s) to be cancelled as in step 3 and the event was monitored by the HSS, the HSS cancels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3C661FB9"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w:t>
      </w:r>
      <w:r w:rsidRPr="00B07A04">
        <w:lastRenderedPageBreak/>
        <w:t>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5F1F85F5"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Pr="00FC1723">
        <w:t>TS</w:t>
      </w:r>
      <w:r>
        <w:t> </w:t>
      </w:r>
      <w:r w:rsidRPr="00FC1723">
        <w:t>23.401</w:t>
      </w:r>
      <w:r>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lastRenderedPageBreak/>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5" w:name="_Toc19198170"/>
      <w:bookmarkStart w:id="956" w:name="_Toc27897225"/>
      <w:bookmarkStart w:id="957" w:name="_Toc36193187"/>
      <w:bookmarkStart w:id="958" w:name="_Toc45198180"/>
      <w:bookmarkStart w:id="959" w:name="_Toc45198406"/>
      <w:bookmarkStart w:id="960" w:name="_Toc51837431"/>
      <w:bookmarkStart w:id="961" w:name="_Toc51837657"/>
      <w:bookmarkStart w:id="962" w:name="_Toc75429656"/>
      <w:r w:rsidRPr="00E42491">
        <w:t>5.6.1.2</w:t>
      </w:r>
      <w:r>
        <w:tab/>
        <w:t>Void</w:t>
      </w:r>
      <w:bookmarkEnd w:id="955"/>
      <w:bookmarkEnd w:id="956"/>
      <w:bookmarkEnd w:id="957"/>
      <w:bookmarkEnd w:id="958"/>
      <w:bookmarkEnd w:id="959"/>
      <w:bookmarkEnd w:id="960"/>
      <w:bookmarkEnd w:id="961"/>
      <w:bookmarkEnd w:id="962"/>
    </w:p>
    <w:p w14:paraId="5585E009" w14:textId="77777777" w:rsidR="005D3E30" w:rsidRPr="00E42491" w:rsidRDefault="005D3E30" w:rsidP="005D3E30"/>
    <w:p w14:paraId="0BF0A41F" w14:textId="77777777" w:rsidR="005D3E30" w:rsidRPr="00E42491" w:rsidRDefault="005D3E30" w:rsidP="005D3E30">
      <w:pPr>
        <w:pStyle w:val="Heading4"/>
      </w:pPr>
      <w:bookmarkStart w:id="963" w:name="_Toc19198171"/>
      <w:bookmarkStart w:id="964" w:name="_Toc27897226"/>
      <w:bookmarkStart w:id="965" w:name="_Toc36193188"/>
      <w:bookmarkStart w:id="966" w:name="_Toc45198181"/>
      <w:bookmarkStart w:id="967" w:name="_Toc45198407"/>
      <w:bookmarkStart w:id="968" w:name="_Toc51837432"/>
      <w:bookmarkStart w:id="969" w:name="_Toc51837658"/>
      <w:bookmarkStart w:id="970" w:name="_Toc75429657"/>
      <w:r w:rsidRPr="00E42491">
        <w:t>5.6.1.3</w:t>
      </w:r>
      <w:r w:rsidRPr="00E42491">
        <w:tab/>
        <w:t>Specific Parameters for Monitoring Event: Loss of connectivity</w:t>
      </w:r>
      <w:bookmarkEnd w:id="963"/>
      <w:bookmarkEnd w:id="964"/>
      <w:bookmarkEnd w:id="965"/>
      <w:bookmarkEnd w:id="966"/>
      <w:bookmarkEnd w:id="967"/>
      <w:bookmarkEnd w:id="968"/>
      <w:bookmarkEnd w:id="969"/>
      <w:bookmarkEnd w:id="970"/>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 xml:space="preserve">4. The HSS executes step 4 of clause 5.6.1.1. In addition, it checks whether the Maximum Detection Time is within the range defined by operator policies, and, if acceptable then the HSS sets the subscribed periodic RAU/TAU </w:t>
      </w:r>
      <w:r w:rsidRPr="00E42491">
        <w:lastRenderedPageBreak/>
        <w:t>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6E636AA3"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2FF8428E" w14:textId="099C6C88"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0E767D4"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1" w:name="_Toc19198172"/>
      <w:bookmarkStart w:id="972" w:name="_Toc27897227"/>
      <w:bookmarkStart w:id="973" w:name="_Toc36193189"/>
      <w:bookmarkStart w:id="974" w:name="_Toc45198182"/>
      <w:bookmarkStart w:id="975" w:name="_Toc45198408"/>
      <w:bookmarkStart w:id="976" w:name="_Toc51837433"/>
      <w:bookmarkStart w:id="977" w:name="_Toc51837659"/>
      <w:bookmarkStart w:id="978" w:name="_Toc75429658"/>
      <w:r w:rsidRPr="00E42491">
        <w:t>5.6.1.4</w:t>
      </w:r>
      <w:r w:rsidRPr="00E42491">
        <w:tab/>
        <w:t xml:space="preserve">Specific Parameters for Monitoring Event: UE </w:t>
      </w:r>
      <w:r w:rsidRPr="00E42491">
        <w:rPr>
          <w:noProof/>
        </w:rPr>
        <w:t>reachability</w:t>
      </w:r>
      <w:bookmarkEnd w:id="971"/>
      <w:bookmarkEnd w:id="972"/>
      <w:bookmarkEnd w:id="973"/>
      <w:bookmarkEnd w:id="974"/>
      <w:bookmarkEnd w:id="975"/>
      <w:bookmarkEnd w:id="976"/>
      <w:bookmarkEnd w:id="977"/>
      <w:bookmarkEnd w:id="97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w:t>
      </w:r>
      <w:r w:rsidRPr="00E42491">
        <w:lastRenderedPageBreak/>
        <w:t>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lastRenderedPageBreak/>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BB46835"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impacted UEs (External Identifier or MSISDN)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56C4BE7A" w14:textId="102E0DAC"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B4A276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9" w:name="_Toc19198173"/>
      <w:bookmarkStart w:id="980" w:name="_Toc27897228"/>
      <w:bookmarkStart w:id="981" w:name="_Toc36193190"/>
      <w:bookmarkStart w:id="982" w:name="_Toc45198183"/>
      <w:bookmarkStart w:id="983" w:name="_Toc45198409"/>
      <w:bookmarkStart w:id="984" w:name="_Toc51837434"/>
      <w:bookmarkStart w:id="985" w:name="_Toc51837660"/>
      <w:bookmarkStart w:id="986" w:name="_Toc75429659"/>
      <w:r w:rsidRPr="00E42491">
        <w:lastRenderedPageBreak/>
        <w:t>5.6.1.5</w:t>
      </w:r>
      <w:r w:rsidRPr="00E42491">
        <w:tab/>
        <w:t>Specific Parameters for Monitoring Event: Location Reporting</w:t>
      </w:r>
      <w:bookmarkEnd w:id="979"/>
      <w:bookmarkEnd w:id="980"/>
      <w:bookmarkEnd w:id="981"/>
      <w:bookmarkEnd w:id="982"/>
      <w:bookmarkEnd w:id="983"/>
      <w:bookmarkEnd w:id="984"/>
      <w:bookmarkEnd w:id="985"/>
      <w:bookmarkEnd w:id="98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7" w:name="_Toc19198174"/>
      <w:bookmarkStart w:id="988" w:name="_Toc27897229"/>
      <w:bookmarkStart w:id="989" w:name="_Toc36193191"/>
      <w:bookmarkStart w:id="990" w:name="_Toc45198184"/>
      <w:bookmarkStart w:id="991" w:name="_Toc45198410"/>
      <w:bookmarkStart w:id="992" w:name="_Toc51837435"/>
      <w:bookmarkStart w:id="993" w:name="_Toc51837661"/>
      <w:bookmarkStart w:id="994" w:name="_Toc75429660"/>
      <w:r w:rsidRPr="00E42491">
        <w:t>5.6.1.6</w:t>
      </w:r>
      <w:r w:rsidRPr="00E42491">
        <w:tab/>
        <w:t>Specific Parameters for Monitoring Event: Change of IMSI-IMEI(SV) Association</w:t>
      </w:r>
      <w:bookmarkEnd w:id="987"/>
      <w:bookmarkEnd w:id="988"/>
      <w:bookmarkEnd w:id="989"/>
      <w:bookmarkEnd w:id="990"/>
      <w:bookmarkEnd w:id="991"/>
      <w:bookmarkEnd w:id="992"/>
      <w:bookmarkEnd w:id="993"/>
      <w:bookmarkEnd w:id="994"/>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lastRenderedPageBreak/>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5" w:name="_Toc19198175"/>
      <w:bookmarkStart w:id="996" w:name="_Toc27897230"/>
      <w:bookmarkStart w:id="997" w:name="_Toc36193192"/>
      <w:bookmarkStart w:id="998" w:name="_Toc45198185"/>
      <w:bookmarkStart w:id="999" w:name="_Toc45198411"/>
      <w:bookmarkStart w:id="1000" w:name="_Toc51837436"/>
      <w:bookmarkStart w:id="1001" w:name="_Toc51837662"/>
      <w:bookmarkStart w:id="1002" w:name="_Toc75429661"/>
      <w:r w:rsidRPr="00E42491">
        <w:t>5.6.1.7</w:t>
      </w:r>
      <w:r w:rsidRPr="00E42491">
        <w:tab/>
        <w:t>Specific Parameters for Monitoring Event: Roaming Status</w:t>
      </w:r>
      <w:bookmarkEnd w:id="995"/>
      <w:bookmarkEnd w:id="996"/>
      <w:bookmarkEnd w:id="997"/>
      <w:bookmarkEnd w:id="998"/>
      <w:bookmarkEnd w:id="999"/>
      <w:bookmarkEnd w:id="1000"/>
      <w:bookmarkEnd w:id="1001"/>
      <w:bookmarkEnd w:id="1002"/>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03" w:name="_Toc19198176"/>
      <w:bookmarkStart w:id="1004" w:name="_Toc27897231"/>
      <w:bookmarkStart w:id="1005" w:name="_Toc36193193"/>
      <w:bookmarkStart w:id="1006" w:name="_Toc45198186"/>
      <w:bookmarkStart w:id="1007" w:name="_Toc45198412"/>
      <w:bookmarkStart w:id="1008" w:name="_Toc51837437"/>
      <w:bookmarkStart w:id="1009" w:name="_Toc51837663"/>
      <w:bookmarkStart w:id="1010" w:name="_Toc75429662"/>
      <w:r w:rsidRPr="00E42491">
        <w:t>5.6.1.8</w:t>
      </w:r>
      <w:r w:rsidRPr="00E42491">
        <w:tab/>
        <w:t>Specific Parameters for Monitoring Event: Communication failure</w:t>
      </w:r>
      <w:bookmarkEnd w:id="1003"/>
      <w:bookmarkEnd w:id="1004"/>
      <w:bookmarkEnd w:id="1005"/>
      <w:bookmarkEnd w:id="1006"/>
      <w:bookmarkEnd w:id="1007"/>
      <w:bookmarkEnd w:id="1008"/>
      <w:bookmarkEnd w:id="1009"/>
      <w:bookmarkEnd w:id="1010"/>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1" w:name="_Toc19198177"/>
      <w:bookmarkStart w:id="1012" w:name="_Toc27897232"/>
      <w:bookmarkStart w:id="1013" w:name="_Toc36193194"/>
      <w:bookmarkStart w:id="1014" w:name="_Toc45198187"/>
      <w:bookmarkStart w:id="1015" w:name="_Toc45198413"/>
      <w:bookmarkStart w:id="1016" w:name="_Toc51837438"/>
      <w:bookmarkStart w:id="1017" w:name="_Toc51837664"/>
      <w:bookmarkStart w:id="1018" w:name="_Toc75429663"/>
      <w:r w:rsidRPr="00E42491">
        <w:t>5.6.1.9</w:t>
      </w:r>
      <w:r w:rsidRPr="00E42491">
        <w:tab/>
        <w:t>Specific Parameters for Monitoring Event: Availability after DDN Failure</w:t>
      </w:r>
      <w:bookmarkEnd w:id="1011"/>
      <w:bookmarkEnd w:id="1012"/>
      <w:bookmarkEnd w:id="1013"/>
      <w:bookmarkEnd w:id="1014"/>
      <w:bookmarkEnd w:id="1015"/>
      <w:bookmarkEnd w:id="1016"/>
      <w:bookmarkEnd w:id="1017"/>
      <w:bookmarkEnd w:id="101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lastRenderedPageBreak/>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9" w:name="_Toc19198178"/>
      <w:bookmarkStart w:id="1020" w:name="_Toc27897233"/>
      <w:bookmarkStart w:id="1021" w:name="_Toc36193195"/>
      <w:bookmarkStart w:id="1022" w:name="_Toc45198188"/>
      <w:bookmarkStart w:id="1023" w:name="_Toc45198414"/>
      <w:bookmarkStart w:id="1024" w:name="_Toc51837439"/>
      <w:bookmarkStart w:id="1025" w:name="_Toc51837665"/>
      <w:bookmarkStart w:id="1026" w:name="_Toc75429664"/>
      <w:r>
        <w:t>5.6.1.10</w:t>
      </w:r>
      <w:r>
        <w:tab/>
        <w:t>Specific Parameters for Monitoring Event: PDN Connectivity Status</w:t>
      </w:r>
      <w:bookmarkEnd w:id="1019"/>
      <w:bookmarkEnd w:id="1020"/>
      <w:bookmarkEnd w:id="1021"/>
      <w:bookmarkEnd w:id="1022"/>
      <w:bookmarkEnd w:id="1023"/>
      <w:bookmarkEnd w:id="1024"/>
      <w:bookmarkEnd w:id="1025"/>
      <w:bookmarkEnd w:id="102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7" w:name="_Toc19198179"/>
      <w:bookmarkStart w:id="1028" w:name="_Toc27897234"/>
      <w:bookmarkStart w:id="1029" w:name="_Toc36193196"/>
      <w:bookmarkStart w:id="1030" w:name="_Toc45198189"/>
      <w:bookmarkStart w:id="1031" w:name="_Toc45198415"/>
      <w:bookmarkStart w:id="1032" w:name="_Toc51837440"/>
      <w:bookmarkStart w:id="1033" w:name="_Toc51837666"/>
      <w:bookmarkStart w:id="1034" w:name="_Toc75429665"/>
      <w:r w:rsidRPr="00E42491">
        <w:lastRenderedPageBreak/>
        <w:t>5.6.2</w:t>
      </w:r>
      <w:r w:rsidRPr="00E42491">
        <w:tab/>
        <w:t>Monitoring Events configuration and deletion directly at the MME/SGSN</w:t>
      </w:r>
      <w:bookmarkEnd w:id="1027"/>
      <w:bookmarkEnd w:id="1028"/>
      <w:bookmarkEnd w:id="1029"/>
      <w:bookmarkEnd w:id="1030"/>
      <w:bookmarkEnd w:id="1031"/>
      <w:bookmarkEnd w:id="1032"/>
      <w:bookmarkEnd w:id="1033"/>
      <w:bookmarkEnd w:id="1034"/>
    </w:p>
    <w:p w14:paraId="0EB4155D" w14:textId="77777777" w:rsidR="005D3E30" w:rsidRPr="00E42491" w:rsidRDefault="005D3E30" w:rsidP="005D3E30">
      <w:pPr>
        <w:pStyle w:val="Heading4"/>
      </w:pPr>
      <w:bookmarkStart w:id="1035" w:name="_Toc19198180"/>
      <w:bookmarkStart w:id="1036" w:name="_Toc27897235"/>
      <w:bookmarkStart w:id="1037" w:name="_Toc36193197"/>
      <w:bookmarkStart w:id="1038" w:name="_Toc45198190"/>
      <w:bookmarkStart w:id="1039" w:name="_Toc45198416"/>
      <w:bookmarkStart w:id="1040" w:name="_Toc51837441"/>
      <w:bookmarkStart w:id="1041" w:name="_Toc51837667"/>
      <w:bookmarkStart w:id="1042" w:name="_Toc75429666"/>
      <w:r w:rsidRPr="00E42491">
        <w:t>5.6.2.1</w:t>
      </w:r>
      <w:r w:rsidRPr="00E42491">
        <w:tab/>
        <w:t>Configuration Procedure</w:t>
      </w:r>
      <w:bookmarkEnd w:id="1035"/>
      <w:bookmarkEnd w:id="1036"/>
      <w:bookmarkEnd w:id="1037"/>
      <w:bookmarkEnd w:id="1038"/>
      <w:bookmarkEnd w:id="1039"/>
      <w:bookmarkEnd w:id="1040"/>
      <w:bookmarkEnd w:id="1041"/>
      <w:bookmarkEnd w:id="1042"/>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3" w:name="_MON_1568445628"/>
    <w:bookmarkEnd w:id="1043"/>
    <w:p w14:paraId="11742BAC" w14:textId="77777777" w:rsidR="005D3E30" w:rsidRDefault="005D3E30" w:rsidP="005D3E30">
      <w:pPr>
        <w:pStyle w:val="TH"/>
      </w:pPr>
      <w:r w:rsidRPr="00E42491">
        <w:object w:dxaOrig="8342" w:dyaOrig="4070" w14:anchorId="16C63075">
          <v:shape id="_x0000_i1041" type="#_x0000_t75" style="width:417pt;height:204pt" o:ole="">
            <v:imagedata r:id="rId45" o:title=""/>
          </v:shape>
          <o:OLEObject Type="Embed" ProgID="Word.Picture.8" ShapeID="_x0000_i1041" DrawAspect="Content" ObjectID="_1686047319"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 xml:space="preserve">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w:t>
      </w:r>
      <w:r w:rsidRPr="00E42491">
        <w:lastRenderedPageBreak/>
        <w:t>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4" w:name="_Toc19198181"/>
      <w:bookmarkStart w:id="1045" w:name="_Toc27897236"/>
      <w:bookmarkStart w:id="1046" w:name="_Toc36193198"/>
      <w:bookmarkStart w:id="1047" w:name="_Toc45198191"/>
      <w:bookmarkStart w:id="1048" w:name="_Toc45198417"/>
      <w:bookmarkStart w:id="1049" w:name="_Toc51837442"/>
      <w:bookmarkStart w:id="1050" w:name="_Toc51837668"/>
      <w:bookmarkStart w:id="1051" w:name="_Toc75429667"/>
      <w:r w:rsidRPr="00E42491">
        <w:t>5.6.2.2</w:t>
      </w:r>
      <w:r>
        <w:tab/>
        <w:t>Void</w:t>
      </w:r>
      <w:bookmarkEnd w:id="1044"/>
      <w:bookmarkEnd w:id="1045"/>
      <w:bookmarkEnd w:id="1046"/>
      <w:bookmarkEnd w:id="1047"/>
      <w:bookmarkEnd w:id="1048"/>
      <w:bookmarkEnd w:id="1049"/>
      <w:bookmarkEnd w:id="1050"/>
      <w:bookmarkEnd w:id="1051"/>
    </w:p>
    <w:p w14:paraId="2AE8F28A" w14:textId="77777777" w:rsidR="005D3E30" w:rsidRPr="00E42491" w:rsidRDefault="005D3E30" w:rsidP="005D3E30"/>
    <w:p w14:paraId="45AD6B27" w14:textId="77777777" w:rsidR="005D3E30" w:rsidRPr="00E42491" w:rsidRDefault="005D3E30" w:rsidP="005D3E30">
      <w:pPr>
        <w:pStyle w:val="Heading4"/>
      </w:pPr>
      <w:bookmarkStart w:id="1052" w:name="_Toc19198182"/>
      <w:bookmarkStart w:id="1053" w:name="_Toc27897237"/>
      <w:bookmarkStart w:id="1054" w:name="_Toc36193199"/>
      <w:bookmarkStart w:id="1055" w:name="_Toc45198192"/>
      <w:bookmarkStart w:id="1056" w:name="_Toc45198418"/>
      <w:bookmarkStart w:id="1057" w:name="_Toc51837443"/>
      <w:bookmarkStart w:id="1058" w:name="_Toc51837669"/>
      <w:bookmarkStart w:id="1059" w:name="_Toc75429668"/>
      <w:r w:rsidRPr="00E42491">
        <w:t>5.6.2.3</w:t>
      </w:r>
      <w:r w:rsidRPr="00E42491">
        <w:tab/>
        <w:t>Specific Steps for Monitoring Event: Number of UEs present in a geographic area</w:t>
      </w:r>
      <w:bookmarkEnd w:id="1052"/>
      <w:bookmarkEnd w:id="1053"/>
      <w:bookmarkEnd w:id="1054"/>
      <w:bookmarkEnd w:id="1055"/>
      <w:bookmarkEnd w:id="1056"/>
      <w:bookmarkEnd w:id="1057"/>
      <w:bookmarkEnd w:id="1058"/>
      <w:bookmarkEnd w:id="1059"/>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t>
      </w:r>
      <w:r>
        <w:lastRenderedPageBreak/>
        <w:t>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0" w:name="_Toc19198183"/>
      <w:bookmarkStart w:id="1061" w:name="_Toc27897238"/>
      <w:bookmarkStart w:id="1062" w:name="_Toc36193200"/>
      <w:bookmarkStart w:id="1063" w:name="_Toc45198193"/>
      <w:bookmarkStart w:id="1064" w:name="_Toc45198419"/>
      <w:bookmarkStart w:id="1065" w:name="_Toc51837444"/>
      <w:bookmarkStart w:id="1066" w:name="_Toc51837670"/>
      <w:bookmarkStart w:id="1067" w:name="_Toc75429669"/>
      <w:r w:rsidRPr="00E42491">
        <w:t>5.6.3</w:t>
      </w:r>
      <w:r w:rsidRPr="00E42491">
        <w:tab/>
        <w:t>Reporting of Monitoring Events from the HSS or the MME/SGSN</w:t>
      </w:r>
      <w:bookmarkEnd w:id="1060"/>
      <w:bookmarkEnd w:id="1061"/>
      <w:bookmarkEnd w:id="1062"/>
      <w:bookmarkEnd w:id="1063"/>
      <w:bookmarkEnd w:id="1064"/>
      <w:bookmarkEnd w:id="1065"/>
      <w:bookmarkEnd w:id="1066"/>
      <w:bookmarkEnd w:id="1067"/>
    </w:p>
    <w:p w14:paraId="21B21A6A" w14:textId="77777777" w:rsidR="005D3E30" w:rsidRPr="00E42491" w:rsidRDefault="005D3E30" w:rsidP="005D3E30">
      <w:pPr>
        <w:pStyle w:val="Heading4"/>
      </w:pPr>
      <w:bookmarkStart w:id="1068" w:name="_Toc19198184"/>
      <w:bookmarkStart w:id="1069" w:name="_Toc27897239"/>
      <w:bookmarkStart w:id="1070" w:name="_Toc36193201"/>
      <w:bookmarkStart w:id="1071" w:name="_Toc45198194"/>
      <w:bookmarkStart w:id="1072" w:name="_Toc45198420"/>
      <w:bookmarkStart w:id="1073" w:name="_Toc51837445"/>
      <w:bookmarkStart w:id="1074" w:name="_Toc51837671"/>
      <w:bookmarkStart w:id="1075" w:name="_Toc75429670"/>
      <w:r w:rsidRPr="00E42491">
        <w:t>5.6.3.1</w:t>
      </w:r>
      <w:r w:rsidRPr="00E42491">
        <w:tab/>
        <w:t>Reporting Procedure</w:t>
      </w:r>
      <w:bookmarkEnd w:id="1068"/>
      <w:bookmarkEnd w:id="1069"/>
      <w:bookmarkEnd w:id="1070"/>
      <w:bookmarkEnd w:id="1071"/>
      <w:bookmarkEnd w:id="1072"/>
      <w:bookmarkEnd w:id="1073"/>
      <w:bookmarkEnd w:id="1074"/>
      <w:bookmarkEnd w:id="1075"/>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2" type="#_x0000_t75" style="width:405.75pt;height:245.25pt" o:ole="">
            <v:imagedata r:id="rId47" o:title=""/>
          </v:shape>
          <o:OLEObject Type="Embed" ProgID="Visio.Drawing.11" ShapeID="_x0000_i1042" DrawAspect="Content" ObjectID="_1686047320"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w:t>
      </w:r>
      <w:r w:rsidRPr="00E42491">
        <w:lastRenderedPageBreak/>
        <w:t>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lastRenderedPageBreak/>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6" w:name="_Toc19198185"/>
      <w:bookmarkStart w:id="1077" w:name="_Toc27897240"/>
      <w:bookmarkStart w:id="1078" w:name="_Toc36193202"/>
      <w:bookmarkStart w:id="1079" w:name="_Toc45198195"/>
      <w:bookmarkStart w:id="1080" w:name="_Toc45198421"/>
      <w:bookmarkStart w:id="1081" w:name="_Toc51837446"/>
      <w:bookmarkStart w:id="1082" w:name="_Toc51837672"/>
      <w:bookmarkStart w:id="1083" w:name="_Toc75429671"/>
      <w:r w:rsidRPr="00E42491">
        <w:t>5.6.3.2</w:t>
      </w:r>
      <w:r w:rsidRPr="00E42491">
        <w:tab/>
        <w:t>Reporting Event: Loss of connectivity</w:t>
      </w:r>
      <w:bookmarkEnd w:id="1076"/>
      <w:bookmarkEnd w:id="1077"/>
      <w:bookmarkEnd w:id="1078"/>
      <w:bookmarkEnd w:id="1079"/>
      <w:bookmarkEnd w:id="1080"/>
      <w:bookmarkEnd w:id="1081"/>
      <w:bookmarkEnd w:id="1082"/>
      <w:bookmarkEnd w:id="1083"/>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4" w:name="_Toc19198186"/>
      <w:bookmarkStart w:id="1085" w:name="_Toc27897241"/>
      <w:bookmarkStart w:id="1086" w:name="_Toc36193203"/>
      <w:bookmarkStart w:id="1087" w:name="_Toc45198196"/>
      <w:bookmarkStart w:id="1088" w:name="_Toc45198422"/>
      <w:bookmarkStart w:id="1089" w:name="_Toc51837447"/>
      <w:bookmarkStart w:id="1090" w:name="_Toc51837673"/>
      <w:bookmarkStart w:id="1091" w:name="_Toc75429672"/>
      <w:r w:rsidRPr="00E42491">
        <w:t>5.6.3.3</w:t>
      </w:r>
      <w:r w:rsidRPr="00E42491">
        <w:tab/>
        <w:t xml:space="preserve">Reporting Event: UE </w:t>
      </w:r>
      <w:r w:rsidRPr="00E42491">
        <w:rPr>
          <w:noProof/>
        </w:rPr>
        <w:t>reachability</w:t>
      </w:r>
      <w:bookmarkEnd w:id="1084"/>
      <w:bookmarkEnd w:id="1085"/>
      <w:bookmarkEnd w:id="1086"/>
      <w:bookmarkEnd w:id="1087"/>
      <w:bookmarkEnd w:id="1088"/>
      <w:bookmarkEnd w:id="1089"/>
      <w:bookmarkEnd w:id="1090"/>
      <w:bookmarkEnd w:id="1091"/>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2" w:name="_Toc19198187"/>
      <w:bookmarkStart w:id="1093" w:name="_Toc27897242"/>
      <w:bookmarkStart w:id="1094" w:name="_Toc36193204"/>
      <w:bookmarkStart w:id="1095" w:name="_Toc45198197"/>
      <w:bookmarkStart w:id="1096" w:name="_Toc45198423"/>
      <w:bookmarkStart w:id="1097" w:name="_Toc51837448"/>
      <w:bookmarkStart w:id="1098" w:name="_Toc51837674"/>
      <w:bookmarkStart w:id="1099" w:name="_Toc75429673"/>
      <w:r w:rsidRPr="00E42491">
        <w:t>5.6.3.4</w:t>
      </w:r>
      <w:r w:rsidRPr="00E42491">
        <w:tab/>
        <w:t>Reporting Event: Location Reporting</w:t>
      </w:r>
      <w:bookmarkEnd w:id="1092"/>
      <w:bookmarkEnd w:id="1093"/>
      <w:bookmarkEnd w:id="1094"/>
      <w:bookmarkEnd w:id="1095"/>
      <w:bookmarkEnd w:id="1096"/>
      <w:bookmarkEnd w:id="1097"/>
      <w:bookmarkEnd w:id="1098"/>
      <w:bookmarkEnd w:id="1099"/>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0" w:name="_Toc19198188"/>
      <w:bookmarkStart w:id="1101" w:name="_Toc27897243"/>
      <w:bookmarkStart w:id="1102" w:name="_Toc36193205"/>
      <w:bookmarkStart w:id="1103" w:name="_Toc45198198"/>
      <w:bookmarkStart w:id="1104" w:name="_Toc45198424"/>
      <w:bookmarkStart w:id="1105" w:name="_Toc51837449"/>
      <w:bookmarkStart w:id="1106" w:name="_Toc51837675"/>
      <w:bookmarkStart w:id="1107" w:name="_Toc75429674"/>
      <w:r w:rsidRPr="00E42491">
        <w:lastRenderedPageBreak/>
        <w:t>5.6.3.5</w:t>
      </w:r>
      <w:r w:rsidRPr="00E42491">
        <w:tab/>
        <w:t>Reporting Event: Change of IMSI-IMEI</w:t>
      </w:r>
      <w:r>
        <w:t>SV</w:t>
      </w:r>
      <w:r w:rsidRPr="00E42491">
        <w:t xml:space="preserve"> association</w:t>
      </w:r>
      <w:bookmarkEnd w:id="1100"/>
      <w:bookmarkEnd w:id="1101"/>
      <w:bookmarkEnd w:id="1102"/>
      <w:bookmarkEnd w:id="1103"/>
      <w:bookmarkEnd w:id="1104"/>
      <w:bookmarkEnd w:id="1105"/>
      <w:bookmarkEnd w:id="1106"/>
      <w:bookmarkEnd w:id="1107"/>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8" w:name="_Toc19198189"/>
      <w:bookmarkStart w:id="1109" w:name="_Toc27897244"/>
      <w:bookmarkStart w:id="1110" w:name="_Toc36193206"/>
      <w:bookmarkStart w:id="1111" w:name="_Toc45198199"/>
      <w:bookmarkStart w:id="1112" w:name="_Toc45198425"/>
      <w:bookmarkStart w:id="1113" w:name="_Toc51837450"/>
      <w:bookmarkStart w:id="1114" w:name="_Toc51837676"/>
      <w:bookmarkStart w:id="1115" w:name="_Toc75429675"/>
      <w:r w:rsidRPr="00E42491">
        <w:t>5.6.3.6</w:t>
      </w:r>
      <w:r w:rsidRPr="00E42491">
        <w:tab/>
        <w:t>Reporting Event: Roaming Status</w:t>
      </w:r>
      <w:bookmarkEnd w:id="1108"/>
      <w:bookmarkEnd w:id="1109"/>
      <w:bookmarkEnd w:id="1110"/>
      <w:bookmarkEnd w:id="1111"/>
      <w:bookmarkEnd w:id="1112"/>
      <w:bookmarkEnd w:id="1113"/>
      <w:bookmarkEnd w:id="1114"/>
      <w:bookmarkEnd w:id="111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6" w:name="_Toc19198190"/>
      <w:bookmarkStart w:id="1117" w:name="_Toc27897245"/>
      <w:bookmarkStart w:id="1118" w:name="_Toc36193207"/>
      <w:bookmarkStart w:id="1119" w:name="_Toc45198200"/>
      <w:bookmarkStart w:id="1120" w:name="_Toc45198426"/>
      <w:bookmarkStart w:id="1121" w:name="_Toc51837451"/>
      <w:bookmarkStart w:id="1122" w:name="_Toc51837677"/>
      <w:bookmarkStart w:id="1123" w:name="_Toc75429676"/>
      <w:r w:rsidRPr="00E42491">
        <w:t>5.6.3.7</w:t>
      </w:r>
      <w:r w:rsidRPr="00E42491">
        <w:tab/>
        <w:t>Reporting Event: Communication failure</w:t>
      </w:r>
      <w:bookmarkEnd w:id="1116"/>
      <w:bookmarkEnd w:id="1117"/>
      <w:bookmarkEnd w:id="1118"/>
      <w:bookmarkEnd w:id="1119"/>
      <w:bookmarkEnd w:id="1120"/>
      <w:bookmarkEnd w:id="1121"/>
      <w:bookmarkEnd w:id="1122"/>
      <w:bookmarkEnd w:id="1123"/>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4" w:name="_Toc19198191"/>
      <w:bookmarkStart w:id="1125" w:name="_Toc27897246"/>
      <w:bookmarkStart w:id="1126" w:name="_Toc36193208"/>
      <w:bookmarkStart w:id="1127" w:name="_Toc45198201"/>
      <w:bookmarkStart w:id="1128" w:name="_Toc45198427"/>
      <w:bookmarkStart w:id="1129" w:name="_Toc51837452"/>
      <w:bookmarkStart w:id="1130" w:name="_Toc51837678"/>
      <w:bookmarkStart w:id="1131" w:name="_Toc75429677"/>
      <w:r w:rsidRPr="00E42491">
        <w:t>5.6.3.8</w:t>
      </w:r>
      <w:r w:rsidRPr="00E42491">
        <w:tab/>
        <w:t>Reporting Event: Availability after DDN failure</w:t>
      </w:r>
      <w:bookmarkEnd w:id="1124"/>
      <w:bookmarkEnd w:id="1125"/>
      <w:bookmarkEnd w:id="1126"/>
      <w:bookmarkEnd w:id="1127"/>
      <w:bookmarkEnd w:id="1128"/>
      <w:bookmarkEnd w:id="1129"/>
      <w:bookmarkEnd w:id="1130"/>
      <w:bookmarkEnd w:id="1131"/>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2" w:name="_Toc19198192"/>
      <w:bookmarkStart w:id="1133" w:name="_Toc27897247"/>
      <w:bookmarkStart w:id="1134" w:name="_Toc36193209"/>
      <w:bookmarkStart w:id="1135" w:name="_Toc45198202"/>
      <w:bookmarkStart w:id="1136" w:name="_Toc45198428"/>
      <w:bookmarkStart w:id="1137" w:name="_Toc51837453"/>
      <w:bookmarkStart w:id="1138" w:name="_Toc51837679"/>
      <w:bookmarkStart w:id="1139" w:name="_Toc75429678"/>
      <w:r>
        <w:t>5.6.3.9</w:t>
      </w:r>
      <w:r>
        <w:tab/>
        <w:t>Reporting Event: PDN Connectivity Status</w:t>
      </w:r>
      <w:bookmarkEnd w:id="1132"/>
      <w:bookmarkEnd w:id="1133"/>
      <w:bookmarkEnd w:id="1134"/>
      <w:bookmarkEnd w:id="1135"/>
      <w:bookmarkEnd w:id="1136"/>
      <w:bookmarkEnd w:id="1137"/>
      <w:bookmarkEnd w:id="1138"/>
      <w:bookmarkEnd w:id="1139"/>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55DE08DE"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t>TS 23.401 [7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lastRenderedPageBreak/>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0" w:name="_Toc19198193"/>
      <w:bookmarkStart w:id="1141" w:name="_Toc27897248"/>
      <w:bookmarkStart w:id="1142" w:name="_Toc36193210"/>
      <w:bookmarkStart w:id="1143" w:name="_Toc45198203"/>
      <w:bookmarkStart w:id="1144" w:name="_Toc45198429"/>
      <w:bookmarkStart w:id="1145" w:name="_Toc51837454"/>
      <w:bookmarkStart w:id="1146" w:name="_Toc51837680"/>
      <w:bookmarkStart w:id="1147" w:name="_Toc75429679"/>
      <w:r w:rsidRPr="00E42491">
        <w:t>5.6.4</w:t>
      </w:r>
      <w:r w:rsidRPr="00E42491">
        <w:tab/>
        <w:t>Monitoring events configuration and reporting via PCRF</w:t>
      </w:r>
      <w:bookmarkEnd w:id="1140"/>
      <w:bookmarkEnd w:id="1141"/>
      <w:bookmarkEnd w:id="1142"/>
      <w:bookmarkEnd w:id="1143"/>
      <w:bookmarkEnd w:id="1144"/>
      <w:bookmarkEnd w:id="1145"/>
      <w:bookmarkEnd w:id="1146"/>
      <w:bookmarkEnd w:id="1147"/>
    </w:p>
    <w:p w14:paraId="0EB4C8F5" w14:textId="77777777" w:rsidR="005D3E30" w:rsidRPr="00E42491" w:rsidRDefault="005D3E30" w:rsidP="005D3E30">
      <w:pPr>
        <w:pStyle w:val="Heading4"/>
      </w:pPr>
      <w:bookmarkStart w:id="1148" w:name="_Toc19198194"/>
      <w:bookmarkStart w:id="1149" w:name="_Toc27897249"/>
      <w:bookmarkStart w:id="1150" w:name="_Toc36193211"/>
      <w:bookmarkStart w:id="1151" w:name="_Toc45198204"/>
      <w:bookmarkStart w:id="1152" w:name="_Toc45198430"/>
      <w:bookmarkStart w:id="1153" w:name="_Toc51837455"/>
      <w:bookmarkStart w:id="1154" w:name="_Toc51837681"/>
      <w:bookmarkStart w:id="1155" w:name="_Toc75429680"/>
      <w:r w:rsidRPr="00E42491">
        <w:t>5.6.4.1</w:t>
      </w:r>
      <w:r w:rsidRPr="00E42491">
        <w:tab/>
        <w:t>Request of monitoring event reporting</w:t>
      </w:r>
      <w:bookmarkEnd w:id="1148"/>
      <w:bookmarkEnd w:id="1149"/>
      <w:bookmarkEnd w:id="1150"/>
      <w:bookmarkEnd w:id="1151"/>
      <w:bookmarkEnd w:id="1152"/>
      <w:bookmarkEnd w:id="1153"/>
      <w:bookmarkEnd w:id="1154"/>
      <w:bookmarkEnd w:id="1155"/>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56" w:name="_MON_1490668818"/>
    <w:bookmarkEnd w:id="1156"/>
    <w:p w14:paraId="0C98D3AC" w14:textId="77777777" w:rsidR="005D3E30" w:rsidRPr="00E42491" w:rsidRDefault="005D3E30" w:rsidP="005D3E30">
      <w:pPr>
        <w:pStyle w:val="TH"/>
      </w:pPr>
      <w:r w:rsidRPr="00E42491">
        <w:object w:dxaOrig="8306" w:dyaOrig="4422" w14:anchorId="76741CE9">
          <v:shape id="_x0000_i1043" type="#_x0000_t75" style="width:414.75pt;height:221.25pt" o:ole="">
            <v:imagedata r:id="rId49" o:title=""/>
          </v:shape>
          <o:OLEObject Type="Embed" ProgID="Word.Picture.8" ShapeID="_x0000_i1043" DrawAspect="Content" ObjectID="_1686047321"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7" w:name="_Toc19198195"/>
      <w:bookmarkStart w:id="1158" w:name="_Toc27897250"/>
      <w:bookmarkStart w:id="1159" w:name="_Toc36193212"/>
      <w:bookmarkStart w:id="1160" w:name="_Toc45198205"/>
      <w:bookmarkStart w:id="1161" w:name="_Toc45198431"/>
      <w:bookmarkStart w:id="1162" w:name="_Toc51837456"/>
      <w:bookmarkStart w:id="1163" w:name="_Toc51837682"/>
      <w:bookmarkStart w:id="1164" w:name="_Toc75429681"/>
      <w:r w:rsidRPr="00E42491">
        <w:t>5.6.4.1a</w:t>
      </w:r>
      <w:r w:rsidRPr="00E42491">
        <w:tab/>
        <w:t>Request of monitoring event reporting for a group of UEs</w:t>
      </w:r>
      <w:bookmarkEnd w:id="1157"/>
      <w:bookmarkEnd w:id="1158"/>
      <w:bookmarkEnd w:id="1159"/>
      <w:bookmarkEnd w:id="1160"/>
      <w:bookmarkEnd w:id="1161"/>
      <w:bookmarkEnd w:id="1162"/>
      <w:bookmarkEnd w:id="1163"/>
      <w:bookmarkEnd w:id="1164"/>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4" type="#_x0000_t75" style="width:464.25pt;height:357pt" o:ole="">
            <v:imagedata r:id="rId51" o:title=""/>
          </v:shape>
          <o:OLEObject Type="Embed" ProgID="Visio.Drawing.11" ShapeID="_x0000_i1044" DrawAspect="Content" ObjectID="_1686047322"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5" w:name="_Toc19198196"/>
      <w:bookmarkStart w:id="1166" w:name="_Toc27897251"/>
      <w:bookmarkStart w:id="1167" w:name="_Toc36193213"/>
      <w:bookmarkStart w:id="1168" w:name="_Toc45198206"/>
      <w:bookmarkStart w:id="1169" w:name="_Toc45198432"/>
      <w:bookmarkStart w:id="1170" w:name="_Toc51837457"/>
      <w:bookmarkStart w:id="1171" w:name="_Toc51837683"/>
      <w:bookmarkStart w:id="1172" w:name="_Toc75429682"/>
      <w:r w:rsidRPr="00E42491">
        <w:t>5.6.4.2</w:t>
      </w:r>
      <w:r w:rsidRPr="00E42491">
        <w:tab/>
        <w:t>Common Parameters of the request reporting procedure</w:t>
      </w:r>
      <w:bookmarkEnd w:id="1165"/>
      <w:bookmarkEnd w:id="1166"/>
      <w:bookmarkEnd w:id="1167"/>
      <w:bookmarkEnd w:id="1168"/>
      <w:bookmarkEnd w:id="1169"/>
      <w:bookmarkEnd w:id="1170"/>
      <w:bookmarkEnd w:id="1171"/>
      <w:bookmarkEnd w:id="117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3" w:name="_Toc19198197"/>
      <w:bookmarkStart w:id="1174" w:name="_Toc27897252"/>
      <w:bookmarkStart w:id="1175" w:name="_Toc36193214"/>
      <w:bookmarkStart w:id="1176" w:name="_Toc45198207"/>
      <w:bookmarkStart w:id="1177" w:name="_Toc45198433"/>
      <w:bookmarkStart w:id="1178" w:name="_Toc51837458"/>
      <w:bookmarkStart w:id="1179" w:name="_Toc51837684"/>
      <w:bookmarkStart w:id="1180" w:name="_Toc75429683"/>
      <w:r w:rsidRPr="00E42491">
        <w:t>5.6.4.3</w:t>
      </w:r>
      <w:r w:rsidRPr="00E42491">
        <w:tab/>
        <w:t>Specific Parameters for Monitoring Event: Location Reporting</w:t>
      </w:r>
      <w:bookmarkEnd w:id="1173"/>
      <w:bookmarkEnd w:id="1174"/>
      <w:bookmarkEnd w:id="1175"/>
      <w:bookmarkEnd w:id="1176"/>
      <w:bookmarkEnd w:id="1177"/>
      <w:bookmarkEnd w:id="1178"/>
      <w:bookmarkEnd w:id="1179"/>
      <w:bookmarkEnd w:id="1180"/>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1" w:name="_Toc19198198"/>
      <w:bookmarkStart w:id="1182" w:name="_Toc27897253"/>
      <w:bookmarkStart w:id="1183" w:name="_Toc36193215"/>
      <w:bookmarkStart w:id="1184" w:name="_Toc45198208"/>
      <w:bookmarkStart w:id="1185" w:name="_Toc45198434"/>
      <w:bookmarkStart w:id="1186" w:name="_Toc51837459"/>
      <w:bookmarkStart w:id="1187" w:name="_Toc51837685"/>
      <w:bookmarkStart w:id="1188" w:name="_Toc75429684"/>
      <w:r w:rsidRPr="00E42491">
        <w:t>5.6.4.4</w:t>
      </w:r>
      <w:r w:rsidRPr="00E42491">
        <w:tab/>
        <w:t>Specific Parameters for Monitoring Event: Communication Failure</w:t>
      </w:r>
      <w:bookmarkEnd w:id="1181"/>
      <w:bookmarkEnd w:id="1182"/>
      <w:bookmarkEnd w:id="1183"/>
      <w:bookmarkEnd w:id="1184"/>
      <w:bookmarkEnd w:id="1185"/>
      <w:bookmarkEnd w:id="1186"/>
      <w:bookmarkEnd w:id="1187"/>
      <w:bookmarkEnd w:id="1188"/>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9" w:name="_Toc19198199"/>
      <w:bookmarkStart w:id="1190" w:name="_Toc27897254"/>
      <w:bookmarkStart w:id="1191" w:name="_Toc36193216"/>
      <w:bookmarkStart w:id="1192" w:name="_Toc45198209"/>
      <w:bookmarkStart w:id="1193" w:name="_Toc45198435"/>
      <w:bookmarkStart w:id="1194" w:name="_Toc51837460"/>
      <w:bookmarkStart w:id="1195" w:name="_Toc51837686"/>
      <w:bookmarkStart w:id="1196" w:name="_Toc75429685"/>
      <w:r w:rsidRPr="00E42491">
        <w:t>5.6.5</w:t>
      </w:r>
      <w:r w:rsidRPr="00E42491">
        <w:tab/>
        <w:t>Reporting of Monitoring Events from the PCRF</w:t>
      </w:r>
      <w:bookmarkEnd w:id="1189"/>
      <w:bookmarkEnd w:id="1190"/>
      <w:bookmarkEnd w:id="1191"/>
      <w:bookmarkEnd w:id="1192"/>
      <w:bookmarkEnd w:id="1193"/>
      <w:bookmarkEnd w:id="1194"/>
      <w:bookmarkEnd w:id="1195"/>
      <w:bookmarkEnd w:id="1196"/>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5" type="#_x0000_t75" style="width:456.75pt;height:240pt" o:ole="">
            <v:imagedata r:id="rId53" o:title=""/>
          </v:shape>
          <o:OLEObject Type="Embed" ProgID="Visio.Drawing.11" ShapeID="_x0000_i1045" DrawAspect="Content" ObjectID="_1686047323" r:id="rId54"/>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7" w:name="_Toc19198200"/>
      <w:bookmarkStart w:id="1198" w:name="_Toc27897255"/>
      <w:bookmarkStart w:id="1199" w:name="_Toc36193217"/>
      <w:bookmarkStart w:id="1200" w:name="_Toc45198210"/>
      <w:bookmarkStart w:id="1201" w:name="_Toc45198436"/>
      <w:bookmarkStart w:id="1202" w:name="_Toc51837461"/>
      <w:bookmarkStart w:id="1203" w:name="_Toc51837687"/>
      <w:bookmarkStart w:id="1204" w:name="_Toc75429686"/>
      <w:r w:rsidRPr="00E42491">
        <w:t>5.6.6</w:t>
      </w:r>
      <w:r w:rsidRPr="00E42491">
        <w:tab/>
        <w:t>Monitoring Event configuration and deletion via HSS for roaming scenarios using an IWK-SCEF</w:t>
      </w:r>
      <w:bookmarkEnd w:id="1197"/>
      <w:bookmarkEnd w:id="1198"/>
      <w:bookmarkEnd w:id="1199"/>
      <w:bookmarkEnd w:id="1200"/>
      <w:bookmarkEnd w:id="1201"/>
      <w:bookmarkEnd w:id="1202"/>
      <w:bookmarkEnd w:id="1203"/>
      <w:bookmarkEnd w:id="1204"/>
    </w:p>
    <w:p w14:paraId="2B746EDB" w14:textId="77777777" w:rsidR="005D3E30" w:rsidRPr="00E42491" w:rsidRDefault="005D3E30" w:rsidP="005D3E30">
      <w:pPr>
        <w:pStyle w:val="Heading4"/>
      </w:pPr>
      <w:bookmarkStart w:id="1205" w:name="_Toc19198201"/>
      <w:bookmarkStart w:id="1206" w:name="_Toc27897256"/>
      <w:bookmarkStart w:id="1207" w:name="_Toc36193218"/>
      <w:bookmarkStart w:id="1208" w:name="_Toc45198211"/>
      <w:bookmarkStart w:id="1209" w:name="_Toc45198437"/>
      <w:bookmarkStart w:id="1210" w:name="_Toc51837462"/>
      <w:bookmarkStart w:id="1211" w:name="_Toc51837688"/>
      <w:bookmarkStart w:id="1212" w:name="_Toc75429687"/>
      <w:r w:rsidRPr="00E42491">
        <w:t>5.6.6.1</w:t>
      </w:r>
      <w:r w:rsidRPr="00E42491">
        <w:tab/>
        <w:t>Configuration Procedure</w:t>
      </w:r>
      <w:bookmarkEnd w:id="1205"/>
      <w:bookmarkEnd w:id="1206"/>
      <w:bookmarkEnd w:id="1207"/>
      <w:bookmarkEnd w:id="1208"/>
      <w:bookmarkEnd w:id="1209"/>
      <w:bookmarkEnd w:id="1210"/>
      <w:bookmarkEnd w:id="1211"/>
      <w:bookmarkEnd w:id="121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6" type="#_x0000_t75" style="width:438pt;height:362.25pt" o:ole="">
            <v:imagedata r:id="rId55" o:title=""/>
          </v:shape>
          <o:OLEObject Type="Embed" ProgID="Visio.Drawing.11" ShapeID="_x0000_i1046" DrawAspect="Content" ObjectID="_1686047324"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3" w:name="_Toc19198202"/>
      <w:bookmarkStart w:id="1214" w:name="_Toc27897257"/>
      <w:bookmarkStart w:id="1215" w:name="_Toc36193219"/>
      <w:bookmarkStart w:id="1216" w:name="_Toc45198212"/>
      <w:bookmarkStart w:id="1217" w:name="_Toc45198438"/>
      <w:bookmarkStart w:id="1218" w:name="_Toc51837463"/>
      <w:bookmarkStart w:id="1219" w:name="_Toc51837689"/>
      <w:bookmarkStart w:id="1220" w:name="_Toc75429688"/>
      <w:r w:rsidRPr="00E42491">
        <w:t>5.6.6.2</w:t>
      </w:r>
      <w:r>
        <w:tab/>
        <w:t>Void</w:t>
      </w:r>
      <w:bookmarkEnd w:id="1213"/>
      <w:bookmarkEnd w:id="1214"/>
      <w:bookmarkEnd w:id="1215"/>
      <w:bookmarkEnd w:id="1216"/>
      <w:bookmarkEnd w:id="1217"/>
      <w:bookmarkEnd w:id="1218"/>
      <w:bookmarkEnd w:id="1219"/>
      <w:bookmarkEnd w:id="1220"/>
    </w:p>
    <w:p w14:paraId="27B462B0" w14:textId="77777777" w:rsidR="005D3E30" w:rsidRPr="00E42491" w:rsidRDefault="005D3E30" w:rsidP="005D3E30"/>
    <w:p w14:paraId="4E3ACA2F" w14:textId="77777777" w:rsidR="005D3E30" w:rsidRPr="00E42491" w:rsidRDefault="005D3E30" w:rsidP="005D3E30">
      <w:pPr>
        <w:pStyle w:val="Heading4"/>
      </w:pPr>
      <w:bookmarkStart w:id="1221" w:name="_Toc19198203"/>
      <w:bookmarkStart w:id="1222" w:name="_Toc27897258"/>
      <w:bookmarkStart w:id="1223" w:name="_Toc36193220"/>
      <w:bookmarkStart w:id="1224" w:name="_Toc45198213"/>
      <w:bookmarkStart w:id="1225" w:name="_Toc45198439"/>
      <w:bookmarkStart w:id="1226" w:name="_Toc51837464"/>
      <w:bookmarkStart w:id="1227" w:name="_Toc51837690"/>
      <w:bookmarkStart w:id="1228" w:name="_Toc75429689"/>
      <w:r w:rsidRPr="00E42491">
        <w:t>5.6.6.3</w:t>
      </w:r>
      <w:r w:rsidRPr="00E42491">
        <w:tab/>
        <w:t>Specific Parameters for Monitoring Event: Loss of connectivity</w:t>
      </w:r>
      <w:bookmarkEnd w:id="1221"/>
      <w:bookmarkEnd w:id="1222"/>
      <w:bookmarkEnd w:id="1223"/>
      <w:bookmarkEnd w:id="1224"/>
      <w:bookmarkEnd w:id="1225"/>
      <w:bookmarkEnd w:id="1226"/>
      <w:bookmarkEnd w:id="1227"/>
      <w:bookmarkEnd w:id="122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9" w:name="_Toc19198204"/>
      <w:bookmarkStart w:id="1230" w:name="_Toc27897259"/>
      <w:bookmarkStart w:id="1231" w:name="_Toc36193221"/>
      <w:bookmarkStart w:id="1232" w:name="_Toc45198214"/>
      <w:bookmarkStart w:id="1233" w:name="_Toc45198440"/>
      <w:bookmarkStart w:id="1234" w:name="_Toc51837465"/>
      <w:bookmarkStart w:id="1235" w:name="_Toc51837691"/>
      <w:bookmarkStart w:id="1236" w:name="_Toc75429690"/>
      <w:r w:rsidRPr="00E42491">
        <w:t>5.6.6.4</w:t>
      </w:r>
      <w:r w:rsidRPr="00E42491">
        <w:tab/>
        <w:t>Specific Parameters for Monitoring Event: UE reachability</w:t>
      </w:r>
      <w:bookmarkEnd w:id="1229"/>
      <w:bookmarkEnd w:id="1230"/>
      <w:bookmarkEnd w:id="1231"/>
      <w:bookmarkEnd w:id="1232"/>
      <w:bookmarkEnd w:id="1233"/>
      <w:bookmarkEnd w:id="1234"/>
      <w:bookmarkEnd w:id="1235"/>
      <w:bookmarkEnd w:id="123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7" w:name="_Toc19198205"/>
      <w:bookmarkStart w:id="1238" w:name="_Toc27897260"/>
      <w:bookmarkStart w:id="1239" w:name="_Toc36193222"/>
      <w:bookmarkStart w:id="1240" w:name="_Toc45198215"/>
      <w:bookmarkStart w:id="1241" w:name="_Toc45198441"/>
      <w:bookmarkStart w:id="1242" w:name="_Toc51837466"/>
      <w:bookmarkStart w:id="1243" w:name="_Toc51837692"/>
      <w:bookmarkStart w:id="1244" w:name="_Toc75429691"/>
      <w:r w:rsidRPr="00E42491">
        <w:t>5.6.6.5</w:t>
      </w:r>
      <w:r w:rsidRPr="00E42491">
        <w:tab/>
        <w:t>Specific Parameters for Monitoring Event: Location Reporting</w:t>
      </w:r>
      <w:bookmarkEnd w:id="1237"/>
      <w:bookmarkEnd w:id="1238"/>
      <w:bookmarkEnd w:id="1239"/>
      <w:bookmarkEnd w:id="1240"/>
      <w:bookmarkEnd w:id="1241"/>
      <w:bookmarkEnd w:id="1242"/>
      <w:bookmarkEnd w:id="1243"/>
      <w:bookmarkEnd w:id="1244"/>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5" w:name="_Toc19198206"/>
      <w:bookmarkStart w:id="1246" w:name="_Toc27897261"/>
      <w:bookmarkStart w:id="1247" w:name="_Toc36193223"/>
      <w:bookmarkStart w:id="1248" w:name="_Toc45198216"/>
      <w:bookmarkStart w:id="1249" w:name="_Toc45198442"/>
      <w:bookmarkStart w:id="1250" w:name="_Toc51837467"/>
      <w:bookmarkStart w:id="1251" w:name="_Toc51837693"/>
      <w:bookmarkStart w:id="1252" w:name="_Toc75429692"/>
      <w:r w:rsidRPr="00E42491">
        <w:t>5.6.6.6</w:t>
      </w:r>
      <w:r w:rsidRPr="00E42491">
        <w:tab/>
        <w:t>Specific Parameters for Monitoring Event: Change of IMSI-IMEI(SV) Association</w:t>
      </w:r>
      <w:bookmarkEnd w:id="1245"/>
      <w:bookmarkEnd w:id="1246"/>
      <w:bookmarkEnd w:id="1247"/>
      <w:bookmarkEnd w:id="1248"/>
      <w:bookmarkEnd w:id="1249"/>
      <w:bookmarkEnd w:id="1250"/>
      <w:bookmarkEnd w:id="1251"/>
      <w:bookmarkEnd w:id="1252"/>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3" w:name="_Toc19198207"/>
      <w:bookmarkStart w:id="1254" w:name="_Toc27897262"/>
      <w:bookmarkStart w:id="1255" w:name="_Toc36193224"/>
      <w:bookmarkStart w:id="1256" w:name="_Toc45198217"/>
      <w:bookmarkStart w:id="1257" w:name="_Toc45198443"/>
      <w:bookmarkStart w:id="1258" w:name="_Toc51837468"/>
      <w:bookmarkStart w:id="1259" w:name="_Toc51837694"/>
      <w:bookmarkStart w:id="1260" w:name="_Toc75429693"/>
      <w:r w:rsidRPr="00E42491">
        <w:t>5.6.6.7</w:t>
      </w:r>
      <w:r w:rsidRPr="00E42491">
        <w:tab/>
        <w:t>Specific Parameters for Monitoring Event: Roaming Status</w:t>
      </w:r>
      <w:bookmarkEnd w:id="1253"/>
      <w:bookmarkEnd w:id="1254"/>
      <w:bookmarkEnd w:id="1255"/>
      <w:bookmarkEnd w:id="1256"/>
      <w:bookmarkEnd w:id="1257"/>
      <w:bookmarkEnd w:id="1258"/>
      <w:bookmarkEnd w:id="1259"/>
      <w:bookmarkEnd w:id="1260"/>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1" w:name="_Toc19198208"/>
      <w:bookmarkStart w:id="1262" w:name="_Toc27897263"/>
      <w:bookmarkStart w:id="1263" w:name="_Toc36193225"/>
      <w:bookmarkStart w:id="1264" w:name="_Toc45198218"/>
      <w:bookmarkStart w:id="1265" w:name="_Toc45198444"/>
      <w:bookmarkStart w:id="1266" w:name="_Toc51837469"/>
      <w:bookmarkStart w:id="1267" w:name="_Toc51837695"/>
      <w:bookmarkStart w:id="1268" w:name="_Toc75429694"/>
      <w:r w:rsidRPr="00E42491">
        <w:t>5.6.6.8</w:t>
      </w:r>
      <w:r w:rsidRPr="00E42491">
        <w:tab/>
        <w:t>Specific Parameters for Monitoring Event: Communication failure</w:t>
      </w:r>
      <w:bookmarkEnd w:id="1261"/>
      <w:bookmarkEnd w:id="1262"/>
      <w:bookmarkEnd w:id="1263"/>
      <w:bookmarkEnd w:id="1264"/>
      <w:bookmarkEnd w:id="1265"/>
      <w:bookmarkEnd w:id="1266"/>
      <w:bookmarkEnd w:id="1267"/>
      <w:bookmarkEnd w:id="1268"/>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9" w:name="_Toc19198209"/>
      <w:bookmarkStart w:id="1270" w:name="_Toc27897264"/>
      <w:bookmarkStart w:id="1271" w:name="_Toc36193226"/>
      <w:bookmarkStart w:id="1272" w:name="_Toc45198219"/>
      <w:bookmarkStart w:id="1273" w:name="_Toc45198445"/>
      <w:bookmarkStart w:id="1274" w:name="_Toc51837470"/>
      <w:bookmarkStart w:id="1275" w:name="_Toc51837696"/>
      <w:bookmarkStart w:id="1276" w:name="_Toc75429695"/>
      <w:r w:rsidRPr="00E42491">
        <w:t>5.6.6.9</w:t>
      </w:r>
      <w:r w:rsidRPr="00E42491">
        <w:tab/>
        <w:t>Specific Parameters for Monitoring Event: Availability after DDN Failure</w:t>
      </w:r>
      <w:bookmarkEnd w:id="1269"/>
      <w:bookmarkEnd w:id="1270"/>
      <w:bookmarkEnd w:id="1271"/>
      <w:bookmarkEnd w:id="1272"/>
      <w:bookmarkEnd w:id="1273"/>
      <w:bookmarkEnd w:id="1274"/>
      <w:bookmarkEnd w:id="1275"/>
      <w:bookmarkEnd w:id="1276"/>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7" w:name="_Toc19198210"/>
      <w:bookmarkStart w:id="1278" w:name="_Toc27897265"/>
      <w:bookmarkStart w:id="1279" w:name="_Toc36193227"/>
      <w:bookmarkStart w:id="1280" w:name="_Toc45198220"/>
      <w:bookmarkStart w:id="1281" w:name="_Toc45198446"/>
      <w:bookmarkStart w:id="1282" w:name="_Toc51837471"/>
      <w:bookmarkStart w:id="1283" w:name="_Toc51837697"/>
      <w:bookmarkStart w:id="1284" w:name="_Toc75429696"/>
      <w:r w:rsidRPr="00E42491">
        <w:t>5.6.7</w:t>
      </w:r>
      <w:r w:rsidRPr="00E42491">
        <w:tab/>
        <w:t>Monitoring Events configuration and deletion directly at the MME/SGSN for roaming scenarios</w:t>
      </w:r>
      <w:bookmarkEnd w:id="1277"/>
      <w:bookmarkEnd w:id="1278"/>
      <w:bookmarkEnd w:id="1279"/>
      <w:bookmarkEnd w:id="1280"/>
      <w:bookmarkEnd w:id="1281"/>
      <w:bookmarkEnd w:id="1282"/>
      <w:bookmarkEnd w:id="1283"/>
      <w:bookmarkEnd w:id="128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5" w:name="_Toc19198211"/>
      <w:bookmarkStart w:id="1286" w:name="_Toc27897266"/>
      <w:bookmarkStart w:id="1287" w:name="_Toc36193228"/>
      <w:bookmarkStart w:id="1288" w:name="_Toc45198221"/>
      <w:bookmarkStart w:id="1289" w:name="_Toc45198447"/>
      <w:bookmarkStart w:id="1290" w:name="_Toc51837472"/>
      <w:bookmarkStart w:id="1291" w:name="_Toc51837698"/>
      <w:bookmarkStart w:id="1292" w:name="_Toc75429697"/>
      <w:r w:rsidRPr="00E42491">
        <w:t>5.6.8</w:t>
      </w:r>
      <w:r w:rsidRPr="00E42491">
        <w:tab/>
        <w:t>Reporting of Monitoring Events from the HSS or the MME/SGSN for roaming scenarios</w:t>
      </w:r>
      <w:bookmarkEnd w:id="1285"/>
      <w:bookmarkEnd w:id="1286"/>
      <w:bookmarkEnd w:id="1287"/>
      <w:bookmarkEnd w:id="1288"/>
      <w:bookmarkEnd w:id="1289"/>
      <w:bookmarkEnd w:id="1290"/>
      <w:bookmarkEnd w:id="1291"/>
      <w:bookmarkEnd w:id="1292"/>
    </w:p>
    <w:p w14:paraId="3143A320" w14:textId="77777777" w:rsidR="005D3E30" w:rsidRPr="00E42491" w:rsidRDefault="005D3E30" w:rsidP="005D3E30">
      <w:pPr>
        <w:pStyle w:val="Heading4"/>
      </w:pPr>
      <w:bookmarkStart w:id="1293" w:name="_Toc19198212"/>
      <w:bookmarkStart w:id="1294" w:name="_Toc27897267"/>
      <w:bookmarkStart w:id="1295" w:name="_Toc36193229"/>
      <w:bookmarkStart w:id="1296" w:name="_Toc45198222"/>
      <w:bookmarkStart w:id="1297" w:name="_Toc45198448"/>
      <w:bookmarkStart w:id="1298" w:name="_Toc51837473"/>
      <w:bookmarkStart w:id="1299" w:name="_Toc51837699"/>
      <w:bookmarkStart w:id="1300" w:name="_Toc75429698"/>
      <w:r w:rsidRPr="00E42491">
        <w:t>5.6.8.1</w:t>
      </w:r>
      <w:r w:rsidRPr="00E42491">
        <w:tab/>
        <w:t>Reporting Procedure</w:t>
      </w:r>
      <w:bookmarkEnd w:id="1293"/>
      <w:bookmarkEnd w:id="1294"/>
      <w:bookmarkEnd w:id="1295"/>
      <w:bookmarkEnd w:id="1296"/>
      <w:bookmarkEnd w:id="1297"/>
      <w:bookmarkEnd w:id="1298"/>
      <w:bookmarkEnd w:id="1299"/>
      <w:bookmarkEnd w:id="1300"/>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7" type="#_x0000_t75" style="width:454.5pt;height:255.75pt" o:ole="">
            <v:imagedata r:id="rId57" o:title=""/>
          </v:shape>
          <o:OLEObject Type="Embed" ProgID="Visio.Drawing.11" ShapeID="_x0000_i1047" DrawAspect="Content" ObjectID="_1686047325"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1" w:name="_Toc19198213"/>
      <w:bookmarkStart w:id="1302" w:name="_Toc27897268"/>
      <w:bookmarkStart w:id="1303" w:name="_Toc36193230"/>
      <w:bookmarkStart w:id="1304" w:name="_Toc45198223"/>
      <w:bookmarkStart w:id="1305" w:name="_Toc45198449"/>
      <w:bookmarkStart w:id="1306" w:name="_Toc51837474"/>
      <w:bookmarkStart w:id="1307" w:name="_Toc51837700"/>
      <w:bookmarkStart w:id="1308" w:name="_Toc75429699"/>
      <w:r w:rsidRPr="00E42491">
        <w:lastRenderedPageBreak/>
        <w:t>5.6.8.2</w:t>
      </w:r>
      <w:r w:rsidRPr="00E42491">
        <w:tab/>
        <w:t>Reporting Event: Loss of connectivity</w:t>
      </w:r>
      <w:bookmarkEnd w:id="1301"/>
      <w:bookmarkEnd w:id="1302"/>
      <w:bookmarkEnd w:id="1303"/>
      <w:bookmarkEnd w:id="1304"/>
      <w:bookmarkEnd w:id="1305"/>
      <w:bookmarkEnd w:id="1306"/>
      <w:bookmarkEnd w:id="1307"/>
      <w:bookmarkEnd w:id="1308"/>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9" w:name="_Toc19198214"/>
      <w:bookmarkStart w:id="1310" w:name="_Toc27897269"/>
      <w:bookmarkStart w:id="1311" w:name="_Toc36193231"/>
      <w:bookmarkStart w:id="1312" w:name="_Toc45198224"/>
      <w:bookmarkStart w:id="1313" w:name="_Toc45198450"/>
      <w:bookmarkStart w:id="1314" w:name="_Toc51837475"/>
      <w:bookmarkStart w:id="1315" w:name="_Toc51837701"/>
      <w:bookmarkStart w:id="1316" w:name="_Toc75429700"/>
      <w:r w:rsidRPr="00E42491">
        <w:t>5.6.8.3</w:t>
      </w:r>
      <w:r w:rsidRPr="00E42491">
        <w:tab/>
        <w:t>Reporting Event: UE reachability</w:t>
      </w:r>
      <w:bookmarkEnd w:id="1309"/>
      <w:bookmarkEnd w:id="1310"/>
      <w:bookmarkEnd w:id="1311"/>
      <w:bookmarkEnd w:id="1312"/>
      <w:bookmarkEnd w:id="1313"/>
      <w:bookmarkEnd w:id="1314"/>
      <w:bookmarkEnd w:id="1315"/>
      <w:bookmarkEnd w:id="1316"/>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7" w:name="_Toc19198215"/>
      <w:bookmarkStart w:id="1318" w:name="_Toc27897270"/>
      <w:bookmarkStart w:id="1319" w:name="_Toc36193232"/>
      <w:bookmarkStart w:id="1320" w:name="_Toc45198225"/>
      <w:bookmarkStart w:id="1321" w:name="_Toc45198451"/>
      <w:bookmarkStart w:id="1322" w:name="_Toc51837476"/>
      <w:bookmarkStart w:id="1323" w:name="_Toc51837702"/>
      <w:bookmarkStart w:id="1324" w:name="_Toc75429701"/>
      <w:r w:rsidRPr="00E42491">
        <w:t>5.6.8.4</w:t>
      </w:r>
      <w:r w:rsidRPr="00E42491">
        <w:tab/>
        <w:t>Reporting Event: Location Reporting</w:t>
      </w:r>
      <w:bookmarkEnd w:id="1317"/>
      <w:bookmarkEnd w:id="1318"/>
      <w:bookmarkEnd w:id="1319"/>
      <w:bookmarkEnd w:id="1320"/>
      <w:bookmarkEnd w:id="1321"/>
      <w:bookmarkEnd w:id="1322"/>
      <w:bookmarkEnd w:id="1323"/>
      <w:bookmarkEnd w:id="1324"/>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5" w:name="_Toc19198216"/>
      <w:bookmarkStart w:id="1326" w:name="_Toc27897271"/>
      <w:bookmarkStart w:id="1327" w:name="_Toc36193233"/>
      <w:bookmarkStart w:id="1328" w:name="_Toc45198226"/>
      <w:bookmarkStart w:id="1329" w:name="_Toc45198452"/>
      <w:bookmarkStart w:id="1330" w:name="_Toc51837477"/>
      <w:bookmarkStart w:id="1331" w:name="_Toc51837703"/>
      <w:bookmarkStart w:id="1332" w:name="_Toc75429702"/>
      <w:r w:rsidRPr="00E42491">
        <w:t>5.6.8.5</w:t>
      </w:r>
      <w:r w:rsidRPr="00E42491">
        <w:tab/>
        <w:t>Reporting Event: Change of IMSI-IMEI(SV) association</w:t>
      </w:r>
      <w:bookmarkEnd w:id="1325"/>
      <w:bookmarkEnd w:id="1326"/>
      <w:bookmarkEnd w:id="1327"/>
      <w:bookmarkEnd w:id="1328"/>
      <w:bookmarkEnd w:id="1329"/>
      <w:bookmarkEnd w:id="1330"/>
      <w:bookmarkEnd w:id="1331"/>
      <w:bookmarkEnd w:id="1332"/>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3" w:name="_Toc19198217"/>
      <w:bookmarkStart w:id="1334" w:name="_Toc27897272"/>
      <w:bookmarkStart w:id="1335" w:name="_Toc36193234"/>
      <w:bookmarkStart w:id="1336" w:name="_Toc45198227"/>
      <w:bookmarkStart w:id="1337" w:name="_Toc45198453"/>
      <w:bookmarkStart w:id="1338" w:name="_Toc51837478"/>
      <w:bookmarkStart w:id="1339" w:name="_Toc51837704"/>
      <w:bookmarkStart w:id="1340" w:name="_Toc75429703"/>
      <w:r w:rsidRPr="00E42491">
        <w:t>5.6.8.6</w:t>
      </w:r>
      <w:r w:rsidRPr="00E42491">
        <w:tab/>
        <w:t>Reporting Event: Roaming Status</w:t>
      </w:r>
      <w:bookmarkEnd w:id="1333"/>
      <w:bookmarkEnd w:id="1334"/>
      <w:bookmarkEnd w:id="1335"/>
      <w:bookmarkEnd w:id="1336"/>
      <w:bookmarkEnd w:id="1337"/>
      <w:bookmarkEnd w:id="1338"/>
      <w:bookmarkEnd w:id="1339"/>
      <w:bookmarkEnd w:id="1340"/>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1" w:name="_Toc19198218"/>
      <w:bookmarkStart w:id="1342" w:name="_Toc27897273"/>
      <w:bookmarkStart w:id="1343" w:name="_Toc36193235"/>
      <w:bookmarkStart w:id="1344" w:name="_Toc45198228"/>
      <w:bookmarkStart w:id="1345" w:name="_Toc45198454"/>
      <w:bookmarkStart w:id="1346" w:name="_Toc51837479"/>
      <w:bookmarkStart w:id="1347" w:name="_Toc51837705"/>
      <w:bookmarkStart w:id="1348" w:name="_Toc75429704"/>
      <w:r w:rsidRPr="00E42491">
        <w:t>5.6.8.7</w:t>
      </w:r>
      <w:r w:rsidRPr="00E42491">
        <w:tab/>
        <w:t>Reporting Event: Communication failure</w:t>
      </w:r>
      <w:bookmarkEnd w:id="1341"/>
      <w:bookmarkEnd w:id="1342"/>
      <w:bookmarkEnd w:id="1343"/>
      <w:bookmarkEnd w:id="1344"/>
      <w:bookmarkEnd w:id="1345"/>
      <w:bookmarkEnd w:id="1346"/>
      <w:bookmarkEnd w:id="1347"/>
      <w:bookmarkEnd w:id="1348"/>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9" w:name="_Toc19198219"/>
      <w:bookmarkStart w:id="1350" w:name="_Toc27897274"/>
      <w:bookmarkStart w:id="1351" w:name="_Toc36193236"/>
      <w:bookmarkStart w:id="1352" w:name="_Toc45198229"/>
      <w:bookmarkStart w:id="1353" w:name="_Toc45198455"/>
      <w:bookmarkStart w:id="1354" w:name="_Toc51837480"/>
      <w:bookmarkStart w:id="1355" w:name="_Toc51837706"/>
      <w:bookmarkStart w:id="1356" w:name="_Toc75429705"/>
      <w:r w:rsidRPr="00E42491">
        <w:lastRenderedPageBreak/>
        <w:t>5.6.8.8</w:t>
      </w:r>
      <w:r w:rsidRPr="00E42491">
        <w:tab/>
        <w:t>Reporting Event: Availability after DDN failure</w:t>
      </w:r>
      <w:bookmarkEnd w:id="1349"/>
      <w:bookmarkEnd w:id="1350"/>
      <w:bookmarkEnd w:id="1351"/>
      <w:bookmarkEnd w:id="1352"/>
      <w:bookmarkEnd w:id="1353"/>
      <w:bookmarkEnd w:id="1354"/>
      <w:bookmarkEnd w:id="1355"/>
      <w:bookmarkEnd w:id="135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7" w:name="_Toc19198220"/>
      <w:bookmarkStart w:id="1358" w:name="_Toc27897275"/>
      <w:bookmarkStart w:id="1359" w:name="_Toc36193237"/>
      <w:bookmarkStart w:id="1360" w:name="_Toc45198230"/>
      <w:bookmarkStart w:id="1361" w:name="_Toc45198456"/>
      <w:bookmarkStart w:id="1362" w:name="_Toc51837481"/>
      <w:bookmarkStart w:id="1363" w:name="_Toc51837707"/>
      <w:bookmarkStart w:id="1364" w:name="_Toc75429706"/>
      <w:r>
        <w:t>5.6.8.9</w:t>
      </w:r>
      <w:r>
        <w:tab/>
        <w:t>Reporting Event: PDN Connectivity Status</w:t>
      </w:r>
      <w:bookmarkEnd w:id="1357"/>
      <w:bookmarkEnd w:id="1358"/>
      <w:bookmarkEnd w:id="1359"/>
      <w:bookmarkEnd w:id="1360"/>
      <w:bookmarkEnd w:id="1361"/>
      <w:bookmarkEnd w:id="1362"/>
      <w:bookmarkEnd w:id="1363"/>
      <w:bookmarkEnd w:id="1364"/>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5" w:name="_Toc19198221"/>
      <w:bookmarkStart w:id="1366" w:name="_Toc27897276"/>
      <w:bookmarkStart w:id="1367" w:name="_Toc36193238"/>
      <w:bookmarkStart w:id="1368" w:name="_Toc45198231"/>
      <w:bookmarkStart w:id="1369" w:name="_Toc45198457"/>
      <w:bookmarkStart w:id="1370" w:name="_Toc51837482"/>
      <w:bookmarkStart w:id="1371" w:name="_Toc51837708"/>
      <w:bookmarkStart w:id="1372" w:name="_Toc75429707"/>
      <w:r>
        <w:t>5.6.9</w:t>
      </w:r>
      <w:r>
        <w:tab/>
        <w:t>Network-initiated Explicit Monitoring Event Deletion Procedure</w:t>
      </w:r>
      <w:bookmarkEnd w:id="1365"/>
      <w:bookmarkEnd w:id="1366"/>
      <w:bookmarkEnd w:id="1367"/>
      <w:bookmarkEnd w:id="1368"/>
      <w:bookmarkEnd w:id="1369"/>
      <w:bookmarkEnd w:id="1370"/>
      <w:bookmarkEnd w:id="1371"/>
      <w:bookmarkEnd w:id="1372"/>
    </w:p>
    <w:p w14:paraId="04418D03" w14:textId="77777777" w:rsidR="005D3E30" w:rsidRDefault="005D3E30" w:rsidP="005D3E30">
      <w:r>
        <w:t>The procedure is used by the SCEF towards the SCS/AS to delete a previously configured Monitoring Event.</w:t>
      </w:r>
    </w:p>
    <w:bookmarkStart w:id="1373" w:name="_MON_1568446798"/>
    <w:bookmarkEnd w:id="1373"/>
    <w:p w14:paraId="61CB5347" w14:textId="77777777" w:rsidR="005D3E30" w:rsidRDefault="005D3E30" w:rsidP="005D3E30">
      <w:pPr>
        <w:pStyle w:val="TH"/>
      </w:pPr>
      <w:r w:rsidRPr="00E32596">
        <w:object w:dxaOrig="5704" w:dyaOrig="4137" w14:anchorId="129A17FF">
          <v:shape id="_x0000_i1048" type="#_x0000_t75" style="width:288.75pt;height:210pt" o:ole="">
            <v:imagedata r:id="rId59" o:title=""/>
            <o:lock v:ext="edit" aspectratio="f"/>
          </v:shape>
          <o:OLEObject Type="Embed" ProgID="Word.Picture.8" ShapeID="_x0000_i1048" DrawAspect="Content" ObjectID="_1686047326"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77777777" w:rsidR="00ED74D6" w:rsidRDefault="00ED74D6" w:rsidP="003C1FE0">
      <w:pPr>
        <w:pStyle w:val="B2"/>
      </w:pPr>
      <w:r>
        <w:t>-</w:t>
      </w:r>
      <w:r>
        <w:tab/>
        <w:t>For a single UE or certain 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4" w:name="_Toc19198222"/>
      <w:bookmarkStart w:id="1375" w:name="_Toc27897277"/>
      <w:bookmarkStart w:id="1376" w:name="_Toc36193239"/>
      <w:bookmarkStart w:id="1377" w:name="_Toc45198232"/>
      <w:bookmarkStart w:id="1378" w:name="_Toc45198458"/>
      <w:bookmarkStart w:id="1379" w:name="_Toc51837483"/>
      <w:bookmarkStart w:id="1380" w:name="_Toc51837709"/>
      <w:bookmarkStart w:id="1381" w:name="_Toc75429708"/>
      <w:r w:rsidRPr="00E42491">
        <w:t>5.7</w:t>
      </w:r>
      <w:r w:rsidRPr="00E42491">
        <w:tab/>
        <w:t>High latency communications procedures</w:t>
      </w:r>
      <w:bookmarkEnd w:id="1374"/>
      <w:bookmarkEnd w:id="1375"/>
      <w:bookmarkEnd w:id="1376"/>
      <w:bookmarkEnd w:id="1377"/>
      <w:bookmarkEnd w:id="1378"/>
      <w:bookmarkEnd w:id="1379"/>
      <w:bookmarkEnd w:id="1380"/>
      <w:bookmarkEnd w:id="1381"/>
    </w:p>
    <w:p w14:paraId="4CF71B4D" w14:textId="77777777" w:rsidR="005D3E30" w:rsidRPr="00E42491" w:rsidRDefault="005D3E30" w:rsidP="005D3E30">
      <w:pPr>
        <w:pStyle w:val="Heading3"/>
      </w:pPr>
      <w:bookmarkStart w:id="1382" w:name="_Toc19198223"/>
      <w:bookmarkStart w:id="1383" w:name="_Toc27897278"/>
      <w:bookmarkStart w:id="1384" w:name="_Toc36193240"/>
      <w:bookmarkStart w:id="1385" w:name="_Toc45198233"/>
      <w:bookmarkStart w:id="1386" w:name="_Toc45198459"/>
      <w:bookmarkStart w:id="1387" w:name="_Toc51837484"/>
      <w:bookmarkStart w:id="1388" w:name="_Toc51837710"/>
      <w:bookmarkStart w:id="1389" w:name="_Toc75429709"/>
      <w:r w:rsidRPr="00E42491">
        <w:t>5.7.1</w:t>
      </w:r>
      <w:r w:rsidRPr="00E42491">
        <w:tab/>
        <w:t>Availability Notification after DDN Failure</w:t>
      </w:r>
      <w:bookmarkEnd w:id="1382"/>
      <w:bookmarkEnd w:id="1383"/>
      <w:bookmarkEnd w:id="1384"/>
      <w:bookmarkEnd w:id="1385"/>
      <w:bookmarkEnd w:id="1386"/>
      <w:bookmarkEnd w:id="1387"/>
      <w:bookmarkEnd w:id="1388"/>
      <w:bookmarkEnd w:id="1389"/>
    </w:p>
    <w:p w14:paraId="3EDF3E47" w14:textId="77777777" w:rsidR="005D3E30" w:rsidRPr="00E42491" w:rsidRDefault="005D3E30" w:rsidP="005D3E30">
      <w:pPr>
        <w:pStyle w:val="Heading4"/>
      </w:pPr>
      <w:bookmarkStart w:id="1390" w:name="_Toc19198224"/>
      <w:bookmarkStart w:id="1391" w:name="_Toc27897279"/>
      <w:bookmarkStart w:id="1392" w:name="_Toc36193241"/>
      <w:bookmarkStart w:id="1393" w:name="_Toc45198234"/>
      <w:bookmarkStart w:id="1394" w:name="_Toc45198460"/>
      <w:bookmarkStart w:id="1395" w:name="_Toc51837485"/>
      <w:bookmarkStart w:id="1396" w:name="_Toc51837711"/>
      <w:bookmarkStart w:id="1397" w:name="_Toc75429710"/>
      <w:r w:rsidRPr="00E42491">
        <w:t>5.7.1.1</w:t>
      </w:r>
      <w:r w:rsidRPr="00E42491">
        <w:tab/>
        <w:t>General</w:t>
      </w:r>
      <w:bookmarkEnd w:id="1390"/>
      <w:bookmarkEnd w:id="1391"/>
      <w:bookmarkEnd w:id="1392"/>
      <w:bookmarkEnd w:id="1393"/>
      <w:bookmarkEnd w:id="1394"/>
      <w:bookmarkEnd w:id="1395"/>
      <w:bookmarkEnd w:id="1396"/>
      <w:bookmarkEnd w:id="1397"/>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8" w:name="_Toc19198225"/>
      <w:bookmarkStart w:id="1399" w:name="_Toc27897280"/>
      <w:bookmarkStart w:id="1400" w:name="_Toc36193242"/>
      <w:bookmarkStart w:id="1401" w:name="_Toc45198235"/>
      <w:bookmarkStart w:id="1402" w:name="_Toc45198461"/>
      <w:bookmarkStart w:id="1403" w:name="_Toc51837486"/>
      <w:bookmarkStart w:id="1404" w:name="_Toc51837712"/>
      <w:bookmarkStart w:id="1405" w:name="_Toc75429711"/>
      <w:r w:rsidRPr="00E42491">
        <w:t>5.7.1.2</w:t>
      </w:r>
      <w:r w:rsidRPr="00E42491">
        <w:tab/>
        <w:t>Event Configuration</w:t>
      </w:r>
      <w:bookmarkEnd w:id="1398"/>
      <w:bookmarkEnd w:id="1399"/>
      <w:bookmarkEnd w:id="1400"/>
      <w:bookmarkEnd w:id="1401"/>
      <w:bookmarkEnd w:id="1402"/>
      <w:bookmarkEnd w:id="1403"/>
      <w:bookmarkEnd w:id="1404"/>
      <w:bookmarkEnd w:id="1405"/>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49" type="#_x0000_t75" style="width:432.75pt;height:227.25pt" o:ole="">
            <v:imagedata r:id="rId61" o:title=""/>
          </v:shape>
          <o:OLEObject Type="Embed" ProgID="Word.Picture.8" ShapeID="_x0000_i1049" DrawAspect="Content" ObjectID="_1686047327"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6" w:name="_Toc19198226"/>
      <w:bookmarkStart w:id="1407" w:name="_Toc27897281"/>
      <w:bookmarkStart w:id="1408" w:name="_Toc36193243"/>
      <w:bookmarkStart w:id="1409" w:name="_Toc45198236"/>
      <w:bookmarkStart w:id="1410" w:name="_Toc45198462"/>
      <w:bookmarkStart w:id="1411" w:name="_Toc51837487"/>
      <w:bookmarkStart w:id="1412" w:name="_Toc51837713"/>
      <w:bookmarkStart w:id="1413" w:name="_Toc75429712"/>
      <w:r w:rsidRPr="00E42491">
        <w:t>5.7.1.3</w:t>
      </w:r>
      <w:r w:rsidRPr="00E42491">
        <w:tab/>
        <w:t>Notification</w:t>
      </w:r>
      <w:bookmarkEnd w:id="1406"/>
      <w:bookmarkEnd w:id="1407"/>
      <w:bookmarkEnd w:id="1408"/>
      <w:bookmarkEnd w:id="1409"/>
      <w:bookmarkEnd w:id="1410"/>
      <w:bookmarkEnd w:id="1411"/>
      <w:bookmarkEnd w:id="1412"/>
      <w:bookmarkEnd w:id="1413"/>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4" w:name="_MON_1616348107"/>
    <w:bookmarkEnd w:id="1414"/>
    <w:p w14:paraId="61D95D47" w14:textId="77777777" w:rsidR="005D3E30" w:rsidRDefault="005D3E30" w:rsidP="005D3E30">
      <w:pPr>
        <w:pStyle w:val="TH"/>
      </w:pPr>
      <w:r>
        <w:rPr>
          <w:lang w:eastAsia="ja-JP"/>
        </w:rPr>
        <w:object w:dxaOrig="8933" w:dyaOrig="8584" w14:anchorId="10BC4CCC">
          <v:shape id="_x0000_i1050" type="#_x0000_t75" style="width:445.5pt;height:429.75pt" o:ole="">
            <v:imagedata r:id="rId63" o:title=""/>
          </v:shape>
          <o:OLEObject Type="Embed" ProgID="Word.Picture.8" ShapeID="_x0000_i1050" DrawAspect="Content" ObjectID="_1686047328"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5" w:name="_Toc19198227"/>
      <w:bookmarkStart w:id="1416" w:name="_Toc27897282"/>
      <w:bookmarkStart w:id="1417" w:name="_Toc36193244"/>
      <w:bookmarkStart w:id="1418" w:name="_Toc45198237"/>
      <w:bookmarkStart w:id="1419" w:name="_Toc45198463"/>
      <w:bookmarkStart w:id="1420" w:name="_Toc51837488"/>
      <w:bookmarkStart w:id="1421" w:name="_Toc51837714"/>
      <w:bookmarkStart w:id="1422" w:name="_Toc75429713"/>
      <w:r w:rsidRPr="00E42491">
        <w:t>5.7.2</w:t>
      </w:r>
      <w:r w:rsidRPr="00E42491">
        <w:tab/>
        <w:t xml:space="preserve">Notification using Monitoring Event "UE </w:t>
      </w:r>
      <w:r w:rsidRPr="00E42491">
        <w:rPr>
          <w:noProof/>
        </w:rPr>
        <w:t>Reachability</w:t>
      </w:r>
      <w:r w:rsidRPr="00E42491">
        <w:t>"</w:t>
      </w:r>
      <w:bookmarkEnd w:id="1415"/>
      <w:bookmarkEnd w:id="1416"/>
      <w:bookmarkEnd w:id="1417"/>
      <w:bookmarkEnd w:id="1418"/>
      <w:bookmarkEnd w:id="1419"/>
      <w:bookmarkEnd w:id="1420"/>
      <w:bookmarkEnd w:id="1421"/>
      <w:bookmarkEnd w:id="1422"/>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3" w:name="_Toc19198228"/>
      <w:bookmarkStart w:id="1424" w:name="_Toc27897283"/>
      <w:bookmarkStart w:id="1425" w:name="_Toc36193245"/>
      <w:bookmarkStart w:id="1426" w:name="_Toc45198238"/>
      <w:bookmarkStart w:id="1427" w:name="_Toc45198464"/>
      <w:bookmarkStart w:id="1428" w:name="_Toc51837489"/>
      <w:bookmarkStart w:id="1429" w:name="_Toc51837715"/>
      <w:bookmarkStart w:id="1430" w:name="_Toc75429714"/>
      <w:r w:rsidRPr="00E42491">
        <w:t>5.8</w:t>
      </w:r>
      <w:r w:rsidRPr="00E42491">
        <w:tab/>
        <w:t>Procedure for Informing about Potential Network Issues</w:t>
      </w:r>
      <w:bookmarkEnd w:id="1423"/>
      <w:bookmarkEnd w:id="1424"/>
      <w:bookmarkEnd w:id="1425"/>
      <w:bookmarkEnd w:id="1426"/>
      <w:bookmarkEnd w:id="1427"/>
      <w:bookmarkEnd w:id="1428"/>
      <w:bookmarkEnd w:id="1429"/>
      <w:bookmarkEnd w:id="1430"/>
    </w:p>
    <w:p w14:paraId="53999DBE" w14:textId="77777777" w:rsidR="005D3E30" w:rsidRPr="00E42491" w:rsidRDefault="005D3E30" w:rsidP="005D3E30">
      <w:pPr>
        <w:pStyle w:val="Heading3"/>
      </w:pPr>
      <w:bookmarkStart w:id="1431" w:name="_Toc19198229"/>
      <w:bookmarkStart w:id="1432" w:name="_Toc27897284"/>
      <w:bookmarkStart w:id="1433" w:name="_Toc36193246"/>
      <w:bookmarkStart w:id="1434" w:name="_Toc45198239"/>
      <w:bookmarkStart w:id="1435" w:name="_Toc45198465"/>
      <w:bookmarkStart w:id="1436" w:name="_Toc51837490"/>
      <w:bookmarkStart w:id="1437" w:name="_Toc51837716"/>
      <w:bookmarkStart w:id="1438" w:name="_Toc75429715"/>
      <w:r w:rsidRPr="00E42491">
        <w:t>5.8.1</w:t>
      </w:r>
      <w:r w:rsidRPr="00E42491">
        <w:tab/>
        <w:t>General</w:t>
      </w:r>
      <w:bookmarkEnd w:id="1431"/>
      <w:bookmarkEnd w:id="1432"/>
      <w:bookmarkEnd w:id="1433"/>
      <w:bookmarkEnd w:id="1434"/>
      <w:bookmarkEnd w:id="1435"/>
      <w:bookmarkEnd w:id="1436"/>
      <w:bookmarkEnd w:id="1437"/>
      <w:bookmarkEnd w:id="143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9" w:name="_Toc19198230"/>
      <w:bookmarkStart w:id="1440" w:name="_Toc27897285"/>
      <w:bookmarkStart w:id="1441" w:name="_Toc36193247"/>
      <w:bookmarkStart w:id="1442" w:name="_Toc45198240"/>
      <w:bookmarkStart w:id="1443" w:name="_Toc45198466"/>
      <w:bookmarkStart w:id="1444" w:name="_Toc51837491"/>
      <w:bookmarkStart w:id="1445" w:name="_Toc51837717"/>
      <w:bookmarkStart w:id="1446" w:name="_Toc75429716"/>
      <w:r w:rsidRPr="00E42491">
        <w:t>5.8.2</w:t>
      </w:r>
      <w:r w:rsidRPr="00E42491">
        <w:tab/>
        <w:t>Request procedure for one-time or continuous reporting of network status</w:t>
      </w:r>
      <w:bookmarkEnd w:id="1439"/>
      <w:bookmarkEnd w:id="1440"/>
      <w:bookmarkEnd w:id="1441"/>
      <w:bookmarkEnd w:id="1442"/>
      <w:bookmarkEnd w:id="1443"/>
      <w:bookmarkEnd w:id="1444"/>
      <w:bookmarkEnd w:id="1445"/>
      <w:bookmarkEnd w:id="144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7" w:name="_MON_1555566080"/>
    <w:bookmarkEnd w:id="1447"/>
    <w:p w14:paraId="7BB05357" w14:textId="77777777" w:rsidR="005D3E30" w:rsidRDefault="005D3E30" w:rsidP="005D3E30">
      <w:pPr>
        <w:pStyle w:val="TH"/>
      </w:pPr>
      <w:r w:rsidRPr="00124647">
        <w:object w:dxaOrig="6532" w:dyaOrig="5912" w14:anchorId="22DAF884">
          <v:shape id="_x0000_i1051" type="#_x0000_t75" style="width:326.25pt;height:295.5pt" o:ole="">
            <v:imagedata r:id="rId65" o:title=""/>
          </v:shape>
          <o:OLEObject Type="Embed" ProgID="Word.Picture.8" ShapeID="_x0000_i1051" DrawAspect="Content" ObjectID="_1686047329"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8" w:name="_Toc19198231"/>
      <w:bookmarkStart w:id="1449" w:name="_Toc27897286"/>
      <w:bookmarkStart w:id="1450" w:name="_Toc36193248"/>
      <w:bookmarkStart w:id="1451" w:name="_Toc45198241"/>
      <w:bookmarkStart w:id="1452" w:name="_Toc45198467"/>
      <w:bookmarkStart w:id="1453" w:name="_Toc51837492"/>
      <w:bookmarkStart w:id="1454" w:name="_Toc51837718"/>
      <w:bookmarkStart w:id="1455" w:name="_Toc75429717"/>
      <w:r w:rsidRPr="00E42491">
        <w:t>5.8.3</w:t>
      </w:r>
      <w:r w:rsidRPr="00E42491">
        <w:tab/>
        <w:t>Report procedure for continuous reporting of network status</w:t>
      </w:r>
      <w:bookmarkEnd w:id="1448"/>
      <w:bookmarkEnd w:id="1449"/>
      <w:bookmarkEnd w:id="1450"/>
      <w:bookmarkEnd w:id="1451"/>
      <w:bookmarkEnd w:id="1452"/>
      <w:bookmarkEnd w:id="1453"/>
      <w:bookmarkEnd w:id="1454"/>
      <w:bookmarkEnd w:id="1455"/>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6" w:name="_MON_1555566136"/>
    <w:bookmarkEnd w:id="1456"/>
    <w:p w14:paraId="16391619" w14:textId="77777777" w:rsidR="005D3E30" w:rsidRDefault="005D3E30" w:rsidP="005D3E30">
      <w:pPr>
        <w:pStyle w:val="TH"/>
      </w:pPr>
      <w:r w:rsidRPr="00124647">
        <w:object w:dxaOrig="6532" w:dyaOrig="3852" w14:anchorId="457CA197">
          <v:shape id="_x0000_i1052" type="#_x0000_t75" style="width:326.25pt;height:192.75pt" o:ole="">
            <v:imagedata r:id="rId67" o:title=""/>
          </v:shape>
          <o:OLEObject Type="Embed" ProgID="Word.Picture.8" ShapeID="_x0000_i1052" DrawAspect="Content" ObjectID="_1686047330"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 xml:space="preserve">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7" w:name="_Toc19198232"/>
      <w:bookmarkStart w:id="1458" w:name="_Toc27897287"/>
      <w:bookmarkStart w:id="1459" w:name="_Toc36193249"/>
      <w:bookmarkStart w:id="1460" w:name="_Toc45198242"/>
      <w:bookmarkStart w:id="1461" w:name="_Toc45198468"/>
      <w:bookmarkStart w:id="1462" w:name="_Toc51837493"/>
      <w:bookmarkStart w:id="1463" w:name="_Toc51837719"/>
      <w:bookmarkStart w:id="1464" w:name="_Toc75429718"/>
      <w:r w:rsidRPr="00E42491">
        <w:t>5.8.4</w:t>
      </w:r>
      <w:r w:rsidRPr="00E42491">
        <w:tab/>
        <w:t>Removal procedure for continuous reporting of network status</w:t>
      </w:r>
      <w:bookmarkEnd w:id="1457"/>
      <w:bookmarkEnd w:id="1458"/>
      <w:bookmarkEnd w:id="1459"/>
      <w:bookmarkEnd w:id="1460"/>
      <w:bookmarkEnd w:id="1461"/>
      <w:bookmarkEnd w:id="1462"/>
      <w:bookmarkEnd w:id="1463"/>
      <w:bookmarkEnd w:id="1464"/>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5" w:name="_MON_1493542808"/>
    <w:bookmarkEnd w:id="1465"/>
    <w:p w14:paraId="3F81AD44" w14:textId="77777777" w:rsidR="005D3E30" w:rsidRPr="00E42491" w:rsidRDefault="005D3E30" w:rsidP="005D3E30">
      <w:pPr>
        <w:pStyle w:val="TH"/>
      </w:pPr>
      <w:r w:rsidRPr="00E42491">
        <w:object w:dxaOrig="6532" w:dyaOrig="5912" w14:anchorId="594FFC30">
          <v:shape id="_x0000_i1053" type="#_x0000_t75" style="width:326.25pt;height:295.5pt" o:ole="">
            <v:imagedata r:id="rId69" o:title=""/>
          </v:shape>
          <o:OLEObject Type="Embed" ProgID="Word.Picture.8" ShapeID="_x0000_i1053" DrawAspect="Content" ObjectID="_1686047331"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6" w:name="_Toc19198233"/>
      <w:bookmarkStart w:id="1467" w:name="_Toc27897288"/>
      <w:bookmarkStart w:id="1468" w:name="_Toc36193250"/>
      <w:bookmarkStart w:id="1469" w:name="_Toc45198243"/>
      <w:bookmarkStart w:id="1470" w:name="_Toc45198469"/>
      <w:bookmarkStart w:id="1471" w:name="_Toc51837494"/>
      <w:bookmarkStart w:id="1472" w:name="_Toc51837720"/>
      <w:bookmarkStart w:id="1473" w:name="_Toc75429719"/>
      <w:r w:rsidRPr="00E42491">
        <w:t>5.9</w:t>
      </w:r>
      <w:r w:rsidRPr="00E42491">
        <w:tab/>
        <w:t>Procedure for resource management of background data transfer</w:t>
      </w:r>
      <w:bookmarkEnd w:id="1466"/>
      <w:bookmarkEnd w:id="1467"/>
      <w:bookmarkEnd w:id="1468"/>
      <w:bookmarkEnd w:id="1469"/>
      <w:bookmarkEnd w:id="1470"/>
      <w:bookmarkEnd w:id="1471"/>
      <w:bookmarkEnd w:id="1472"/>
      <w:bookmarkEnd w:id="1473"/>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4" type="#_x0000_t75" style="width:406.5pt;height:291pt" o:ole="">
            <v:imagedata r:id="rId71" o:title=""/>
          </v:shape>
          <o:OLEObject Type="Embed" ProgID="Word.Picture.8" ShapeID="_x0000_i1054" DrawAspect="Content" ObjectID="_1686047332"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414B5910"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07BF333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4" w:name="_Toc19198234"/>
      <w:bookmarkStart w:id="1475" w:name="_Toc27897289"/>
      <w:bookmarkStart w:id="1476" w:name="_Toc36193251"/>
      <w:bookmarkStart w:id="1477" w:name="_Toc45198244"/>
      <w:bookmarkStart w:id="1478" w:name="_Toc45198470"/>
      <w:bookmarkStart w:id="1479" w:name="_Toc51837495"/>
      <w:bookmarkStart w:id="1480" w:name="_Toc51837721"/>
      <w:bookmarkStart w:id="1481" w:name="_Toc75429720"/>
      <w:r w:rsidRPr="00E42491">
        <w:t>5.10</w:t>
      </w:r>
      <w:r w:rsidRPr="00E42491">
        <w:tab/>
        <w:t>Communication Pattern parameters provisioning procedure</w:t>
      </w:r>
      <w:bookmarkEnd w:id="1474"/>
      <w:bookmarkEnd w:id="1475"/>
      <w:bookmarkEnd w:id="1476"/>
      <w:bookmarkEnd w:id="1477"/>
      <w:bookmarkEnd w:id="1478"/>
      <w:bookmarkEnd w:id="1479"/>
      <w:bookmarkEnd w:id="1480"/>
      <w:bookmarkEnd w:id="1481"/>
    </w:p>
    <w:p w14:paraId="4C85CD73" w14:textId="77777777" w:rsidR="005D3E30" w:rsidRPr="00E42491" w:rsidRDefault="005D3E30" w:rsidP="005D3E30">
      <w:pPr>
        <w:pStyle w:val="Heading3"/>
      </w:pPr>
      <w:bookmarkStart w:id="1482" w:name="_Toc19198235"/>
      <w:bookmarkStart w:id="1483" w:name="_Toc27897290"/>
      <w:bookmarkStart w:id="1484" w:name="_Toc36193252"/>
      <w:bookmarkStart w:id="1485" w:name="_Toc45198245"/>
      <w:bookmarkStart w:id="1486" w:name="_Toc45198471"/>
      <w:bookmarkStart w:id="1487" w:name="_Toc51837496"/>
      <w:bookmarkStart w:id="1488" w:name="_Toc51837722"/>
      <w:bookmarkStart w:id="1489" w:name="_Toc75429721"/>
      <w:r w:rsidRPr="00E42491">
        <w:t>5.10.1</w:t>
      </w:r>
      <w:r w:rsidRPr="00E42491">
        <w:tab/>
        <w:t>Communication Pattern parameters</w:t>
      </w:r>
      <w:bookmarkEnd w:id="1482"/>
      <w:bookmarkEnd w:id="1483"/>
      <w:bookmarkEnd w:id="1484"/>
      <w:bookmarkEnd w:id="1485"/>
      <w:bookmarkEnd w:id="1486"/>
      <w:bookmarkEnd w:id="1487"/>
      <w:bookmarkEnd w:id="1488"/>
      <w:bookmarkEnd w:id="148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490" w:name="_Toc19198236"/>
      <w:bookmarkStart w:id="1491" w:name="_Toc27897291"/>
      <w:bookmarkStart w:id="1492" w:name="_Toc36193253"/>
      <w:bookmarkStart w:id="1493" w:name="_Toc45198246"/>
      <w:bookmarkStart w:id="1494" w:name="_Toc45198472"/>
      <w:bookmarkStart w:id="1495" w:name="_Toc51837497"/>
      <w:bookmarkStart w:id="1496" w:name="_Toc51837723"/>
      <w:bookmarkStart w:id="1497" w:name="_Toc75429722"/>
      <w:r w:rsidRPr="00E42491">
        <w:lastRenderedPageBreak/>
        <w:t>5.10.2</w:t>
      </w:r>
      <w:r w:rsidRPr="00E42491">
        <w:tab/>
        <w:t>Communication Pattern parameters provisioning to the MME</w:t>
      </w:r>
      <w:bookmarkEnd w:id="1490"/>
      <w:bookmarkEnd w:id="1491"/>
      <w:bookmarkEnd w:id="1492"/>
      <w:bookmarkEnd w:id="1493"/>
      <w:bookmarkEnd w:id="1494"/>
      <w:bookmarkEnd w:id="1495"/>
      <w:bookmarkEnd w:id="1496"/>
      <w:bookmarkEnd w:id="1497"/>
    </w:p>
    <w:bookmarkStart w:id="1498" w:name="_MON_1497934269"/>
    <w:bookmarkEnd w:id="1498"/>
    <w:p w14:paraId="412FBFFE" w14:textId="77777777" w:rsidR="005D3E30" w:rsidRPr="00E42491" w:rsidRDefault="005D3E30" w:rsidP="005D3E30">
      <w:pPr>
        <w:pStyle w:val="TH"/>
      </w:pPr>
      <w:r w:rsidRPr="00E42491">
        <w:object w:dxaOrig="7763" w:dyaOrig="4962" w14:anchorId="1FCB4313">
          <v:shape id="_x0000_i1055" type="#_x0000_t75" style="width:389.25pt;height:247.5pt" o:ole="">
            <v:imagedata r:id="rId73" o:title=""/>
          </v:shape>
          <o:OLEObject Type="Embed" ProgID="Word.Picture.8" ShapeID="_x0000_i1055" DrawAspect="Content" ObjectID="_1686047333"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9" w:name="_Toc19198237"/>
      <w:bookmarkStart w:id="1500" w:name="_Toc27897292"/>
      <w:bookmarkStart w:id="1501" w:name="_Toc36193254"/>
      <w:bookmarkStart w:id="1502" w:name="_Toc45198247"/>
      <w:bookmarkStart w:id="1503" w:name="_Toc45198473"/>
      <w:bookmarkStart w:id="1504" w:name="_Toc51837498"/>
      <w:bookmarkStart w:id="1505" w:name="_Toc51837724"/>
      <w:bookmarkStart w:id="1506" w:name="_Toc75429723"/>
      <w:r w:rsidRPr="00E42491">
        <w:t>5.11</w:t>
      </w:r>
      <w:r w:rsidRPr="00E42491">
        <w:tab/>
        <w:t>Setting up an AS session with required QoS procedure</w:t>
      </w:r>
      <w:bookmarkEnd w:id="1499"/>
      <w:bookmarkEnd w:id="1500"/>
      <w:bookmarkEnd w:id="1501"/>
      <w:bookmarkEnd w:id="1502"/>
      <w:bookmarkEnd w:id="1503"/>
      <w:bookmarkEnd w:id="1504"/>
      <w:bookmarkEnd w:id="1505"/>
      <w:bookmarkEnd w:id="1506"/>
    </w:p>
    <w:p w14:paraId="263BBE77" w14:textId="77777777" w:rsidR="005D3E30" w:rsidRPr="00E42491" w:rsidRDefault="005D3E30" w:rsidP="005D3E30">
      <w:r w:rsidRPr="00E42491">
        <w:t>This clause describes the signalling flow for setting up a 3rd party AS session with a specific QoS.</w:t>
      </w:r>
    </w:p>
    <w:bookmarkStart w:id="1507" w:name="_MON_1566375725"/>
    <w:bookmarkEnd w:id="1507"/>
    <w:p w14:paraId="5D06AE06" w14:textId="77777777" w:rsidR="005D3E30" w:rsidRDefault="005D3E30" w:rsidP="005D3E30">
      <w:pPr>
        <w:pStyle w:val="TH"/>
      </w:pPr>
      <w:r w:rsidRPr="00E42491">
        <w:rPr>
          <w:b w:val="0"/>
        </w:rPr>
        <w:object w:dxaOrig="8990" w:dyaOrig="4310" w14:anchorId="53D8EE51">
          <v:shape id="_x0000_i1056" type="#_x0000_t75" style="width:449.25pt;height:215.25pt" o:ole="">
            <v:imagedata r:id="rId75" o:title=""/>
          </v:shape>
          <o:OLEObject Type="Embed" ProgID="Word.Picture.8" ShapeID="_x0000_i1056" DrawAspect="Content" ObjectID="_1686047334"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8" w:name="_Toc19198238"/>
      <w:bookmarkStart w:id="1509" w:name="_Toc27897293"/>
      <w:bookmarkStart w:id="1510" w:name="_Toc36193255"/>
      <w:bookmarkStart w:id="1511" w:name="_Toc45198248"/>
      <w:bookmarkStart w:id="1512" w:name="_Toc45198474"/>
      <w:bookmarkStart w:id="1513" w:name="_Toc51837499"/>
      <w:bookmarkStart w:id="1514" w:name="_Toc51837725"/>
      <w:bookmarkStart w:id="1515" w:name="_Toc75429724"/>
      <w:r w:rsidRPr="00E42491">
        <w:lastRenderedPageBreak/>
        <w:t>5.12</w:t>
      </w:r>
      <w:r w:rsidRPr="00E42491">
        <w:tab/>
        <w:t>Change the chargeable party at session set-up or during the session procedure</w:t>
      </w:r>
      <w:bookmarkEnd w:id="1508"/>
      <w:bookmarkEnd w:id="1509"/>
      <w:bookmarkEnd w:id="1510"/>
      <w:bookmarkEnd w:id="1511"/>
      <w:bookmarkEnd w:id="1512"/>
      <w:bookmarkEnd w:id="1513"/>
      <w:bookmarkEnd w:id="1514"/>
      <w:bookmarkEnd w:id="1515"/>
    </w:p>
    <w:p w14:paraId="209861D5" w14:textId="77777777" w:rsidR="005D3E30" w:rsidRPr="00E42491" w:rsidRDefault="005D3E30" w:rsidP="005D3E30">
      <w:pPr>
        <w:pStyle w:val="Heading3"/>
      </w:pPr>
      <w:bookmarkStart w:id="1516" w:name="_Toc19198239"/>
      <w:bookmarkStart w:id="1517" w:name="_Toc27897294"/>
      <w:bookmarkStart w:id="1518" w:name="_Toc36193256"/>
      <w:bookmarkStart w:id="1519" w:name="_Toc45198249"/>
      <w:bookmarkStart w:id="1520" w:name="_Toc45198475"/>
      <w:bookmarkStart w:id="1521" w:name="_Toc51837500"/>
      <w:bookmarkStart w:id="1522" w:name="_Toc51837726"/>
      <w:bookmarkStart w:id="1523" w:name="_Toc75429725"/>
      <w:r w:rsidRPr="00E42491">
        <w:t>5.12.1</w:t>
      </w:r>
      <w:r w:rsidRPr="00E42491">
        <w:tab/>
        <w:t>Set the chargeable party at session set-up</w:t>
      </w:r>
      <w:bookmarkEnd w:id="1516"/>
      <w:bookmarkEnd w:id="1517"/>
      <w:bookmarkEnd w:id="1518"/>
      <w:bookmarkEnd w:id="1519"/>
      <w:bookmarkEnd w:id="1520"/>
      <w:bookmarkEnd w:id="1521"/>
      <w:bookmarkEnd w:id="1522"/>
      <w:bookmarkEnd w:id="152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4" w:name="_MON_1486283722"/>
    <w:bookmarkEnd w:id="1524"/>
    <w:p w14:paraId="1093CCAC" w14:textId="77777777" w:rsidR="005D3E30" w:rsidRPr="00E42491" w:rsidRDefault="005D3E30" w:rsidP="005D3E30">
      <w:pPr>
        <w:pStyle w:val="TH"/>
      </w:pPr>
      <w:r w:rsidRPr="00E42491">
        <w:object w:dxaOrig="9160" w:dyaOrig="3932" w14:anchorId="443B7F07">
          <v:shape id="_x0000_i1057" type="#_x0000_t75" style="width:435.75pt;height:187.5pt" o:ole="">
            <v:imagedata r:id="rId77" o:title=""/>
          </v:shape>
          <o:OLEObject Type="Embed" ProgID="Word.Picture.8" ShapeID="_x0000_i1057" DrawAspect="Content" ObjectID="_1686047335"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5" w:name="_Toc19198240"/>
      <w:bookmarkStart w:id="1526" w:name="_Toc27897295"/>
      <w:bookmarkStart w:id="1527" w:name="_Toc36193257"/>
      <w:bookmarkStart w:id="1528" w:name="_Toc45198250"/>
      <w:bookmarkStart w:id="1529" w:name="_Toc45198476"/>
      <w:bookmarkStart w:id="1530" w:name="_Toc51837501"/>
      <w:bookmarkStart w:id="1531" w:name="_Toc51837727"/>
      <w:bookmarkStart w:id="1532" w:name="_Toc75429726"/>
      <w:r w:rsidRPr="00E42491">
        <w:t>5.12.2</w:t>
      </w:r>
      <w:r w:rsidRPr="00E42491">
        <w:tab/>
        <w:t>Change the chargeable party during the session</w:t>
      </w:r>
      <w:bookmarkEnd w:id="1525"/>
      <w:bookmarkEnd w:id="1526"/>
      <w:bookmarkEnd w:id="1527"/>
      <w:bookmarkEnd w:id="1528"/>
      <w:bookmarkEnd w:id="1529"/>
      <w:bookmarkEnd w:id="1530"/>
      <w:bookmarkEnd w:id="1531"/>
      <w:bookmarkEnd w:id="1532"/>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3" w:name="_MON_1486283630"/>
    <w:bookmarkEnd w:id="1533"/>
    <w:p w14:paraId="7558932B" w14:textId="77777777" w:rsidR="005D3E30" w:rsidRPr="00E42491" w:rsidRDefault="005D3E30" w:rsidP="005D3E30">
      <w:pPr>
        <w:pStyle w:val="TH"/>
      </w:pPr>
      <w:r w:rsidRPr="00E42491">
        <w:object w:dxaOrig="9120" w:dyaOrig="3932" w14:anchorId="39851512">
          <v:shape id="_x0000_i1058" type="#_x0000_t75" style="width:434.25pt;height:187.5pt" o:ole="">
            <v:imagedata r:id="rId79" o:title=""/>
          </v:shape>
          <o:OLEObject Type="Embed" ProgID="Word.Picture.8" ShapeID="_x0000_i1058" DrawAspect="Content" ObjectID="_1686047336"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lastRenderedPageBreak/>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4" w:name="_Toc19198241"/>
      <w:bookmarkStart w:id="1535" w:name="_Toc27897296"/>
      <w:bookmarkStart w:id="1536" w:name="_Toc36193258"/>
      <w:bookmarkStart w:id="1537" w:name="_Toc45198251"/>
      <w:bookmarkStart w:id="1538" w:name="_Toc45198477"/>
      <w:bookmarkStart w:id="1539" w:name="_Toc51837502"/>
      <w:bookmarkStart w:id="1540" w:name="_Toc51837728"/>
      <w:bookmarkStart w:id="1541" w:name="_Toc75429727"/>
      <w:r w:rsidRPr="00E42491">
        <w:t>5.13</w:t>
      </w:r>
      <w:r w:rsidRPr="00E42491">
        <w:tab/>
        <w:t>Non-IP Data Delivery procedures</w:t>
      </w:r>
      <w:bookmarkEnd w:id="1534"/>
      <w:bookmarkEnd w:id="1535"/>
      <w:bookmarkEnd w:id="1536"/>
      <w:bookmarkEnd w:id="1537"/>
      <w:bookmarkEnd w:id="1538"/>
      <w:bookmarkEnd w:id="1539"/>
      <w:bookmarkEnd w:id="1540"/>
      <w:bookmarkEnd w:id="1541"/>
    </w:p>
    <w:p w14:paraId="0CC20774" w14:textId="77777777" w:rsidR="005D3E30" w:rsidRPr="00E42491" w:rsidRDefault="005D3E30" w:rsidP="005D3E30">
      <w:pPr>
        <w:pStyle w:val="Heading3"/>
      </w:pPr>
      <w:bookmarkStart w:id="1542" w:name="_Toc19198242"/>
      <w:bookmarkStart w:id="1543" w:name="_Toc27897297"/>
      <w:bookmarkStart w:id="1544" w:name="_Toc36193259"/>
      <w:bookmarkStart w:id="1545" w:name="_Toc45198252"/>
      <w:bookmarkStart w:id="1546" w:name="_Toc45198478"/>
      <w:bookmarkStart w:id="1547" w:name="_Toc51837503"/>
      <w:bookmarkStart w:id="1548" w:name="_Toc51837729"/>
      <w:bookmarkStart w:id="1549" w:name="_Toc75429728"/>
      <w:r w:rsidRPr="00E42491">
        <w:t>5.13.1</w:t>
      </w:r>
      <w:r w:rsidRPr="00E42491">
        <w:tab/>
        <w:t>T6a/T6b Connection Establishment</w:t>
      </w:r>
      <w:bookmarkEnd w:id="1542"/>
      <w:bookmarkEnd w:id="1543"/>
      <w:bookmarkEnd w:id="1544"/>
      <w:bookmarkEnd w:id="1545"/>
      <w:bookmarkEnd w:id="1546"/>
      <w:bookmarkEnd w:id="1547"/>
      <w:bookmarkEnd w:id="1548"/>
      <w:bookmarkEnd w:id="1549"/>
    </w:p>
    <w:p w14:paraId="0AA4B59A" w14:textId="77777777" w:rsidR="005D3E30" w:rsidRPr="00E42491" w:rsidRDefault="005D3E30" w:rsidP="005D3E30">
      <w:pPr>
        <w:pStyle w:val="Heading4"/>
      </w:pPr>
      <w:bookmarkStart w:id="1550" w:name="_Toc19198243"/>
      <w:bookmarkStart w:id="1551" w:name="_Toc27897298"/>
      <w:bookmarkStart w:id="1552" w:name="_Toc36193260"/>
      <w:bookmarkStart w:id="1553" w:name="_Toc45198253"/>
      <w:bookmarkStart w:id="1554" w:name="_Toc45198479"/>
      <w:bookmarkStart w:id="1555" w:name="_Toc51837504"/>
      <w:bookmarkStart w:id="1556" w:name="_Toc51837730"/>
      <w:bookmarkStart w:id="1557" w:name="_Toc75429729"/>
      <w:r w:rsidRPr="00E42491">
        <w:t>5.13.1.1</w:t>
      </w:r>
      <w:r w:rsidRPr="00E42491">
        <w:tab/>
        <w:t>General</w:t>
      </w:r>
      <w:bookmarkEnd w:id="1550"/>
      <w:bookmarkEnd w:id="1551"/>
      <w:bookmarkEnd w:id="1552"/>
      <w:bookmarkEnd w:id="1553"/>
      <w:bookmarkEnd w:id="1554"/>
      <w:bookmarkEnd w:id="1555"/>
      <w:bookmarkEnd w:id="1556"/>
      <w:bookmarkEnd w:id="1557"/>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8" w:name="_Toc19198244"/>
      <w:bookmarkStart w:id="1559" w:name="_Toc27897299"/>
      <w:bookmarkStart w:id="1560" w:name="_Toc36193261"/>
      <w:bookmarkStart w:id="1561" w:name="_Toc45198254"/>
      <w:bookmarkStart w:id="1562" w:name="_Toc45198480"/>
      <w:bookmarkStart w:id="1563" w:name="_Toc51837505"/>
      <w:bookmarkStart w:id="1564" w:name="_Toc51837731"/>
      <w:bookmarkStart w:id="1565" w:name="_Toc75429730"/>
      <w:r w:rsidRPr="00E42491">
        <w:t>5.13.1.2</w:t>
      </w:r>
      <w:r w:rsidRPr="00E42491">
        <w:tab/>
        <w:t>T6a/T6b Connection Establishment Procedure</w:t>
      </w:r>
      <w:bookmarkEnd w:id="1558"/>
      <w:bookmarkEnd w:id="1559"/>
      <w:bookmarkEnd w:id="1560"/>
      <w:bookmarkEnd w:id="1561"/>
      <w:bookmarkEnd w:id="1562"/>
      <w:bookmarkEnd w:id="1563"/>
      <w:bookmarkEnd w:id="1564"/>
      <w:bookmarkEnd w:id="1565"/>
    </w:p>
    <w:bookmarkStart w:id="1566" w:name="_MON_1520844522"/>
    <w:bookmarkEnd w:id="1566"/>
    <w:p w14:paraId="0E91878A" w14:textId="77777777" w:rsidR="005D3E30" w:rsidRPr="00E42491" w:rsidRDefault="005D3E30" w:rsidP="005D3E30">
      <w:pPr>
        <w:pStyle w:val="TH"/>
      </w:pPr>
      <w:r w:rsidRPr="00E42491">
        <w:rPr>
          <w:b w:val="0"/>
        </w:rPr>
        <w:object w:dxaOrig="8099" w:dyaOrig="3714" w14:anchorId="41863219">
          <v:shape id="_x0000_i1059" type="#_x0000_t75" style="width:405pt;height:186pt" o:ole="">
            <v:imagedata r:id="rId81" o:title=""/>
          </v:shape>
          <o:OLEObject Type="Embed" ProgID="Word.Picture.8" ShapeID="_x0000_i1059" DrawAspect="Content" ObjectID="_1686047337" r:id="rId82"/>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8043F60"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TS</w:t>
      </w:r>
      <w:r>
        <w:t> </w:t>
      </w:r>
      <w:r w:rsidRPr="00E42491">
        <w:t>23.401</w:t>
      </w:r>
      <w:r>
        <w:t> </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lastRenderedPageBreak/>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7" w:name="_Toc19198245"/>
      <w:bookmarkStart w:id="1568" w:name="_Toc27897300"/>
      <w:bookmarkStart w:id="1569" w:name="_Toc36193262"/>
      <w:bookmarkStart w:id="1570" w:name="_Toc45198255"/>
      <w:bookmarkStart w:id="1571" w:name="_Toc45198481"/>
      <w:bookmarkStart w:id="1572" w:name="_Toc51837506"/>
      <w:bookmarkStart w:id="1573" w:name="_Toc51837732"/>
      <w:bookmarkStart w:id="1574" w:name="_Toc75429731"/>
      <w:r w:rsidRPr="00E42491">
        <w:t>5.13.2</w:t>
      </w:r>
      <w:r w:rsidRPr="00E42491">
        <w:tab/>
        <w:t>NIDD Configuration</w:t>
      </w:r>
      <w:bookmarkEnd w:id="1567"/>
      <w:bookmarkEnd w:id="1568"/>
      <w:bookmarkEnd w:id="1569"/>
      <w:bookmarkEnd w:id="1570"/>
      <w:bookmarkEnd w:id="1571"/>
      <w:bookmarkEnd w:id="1572"/>
      <w:bookmarkEnd w:id="1573"/>
      <w:bookmarkEnd w:id="1574"/>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5" w:name="_MON_1599483649"/>
    <w:bookmarkEnd w:id="1575"/>
    <w:p w14:paraId="6399675D" w14:textId="77777777" w:rsidR="005D3E30" w:rsidRPr="00BE549F" w:rsidRDefault="005D3E30" w:rsidP="005D3E30">
      <w:pPr>
        <w:pStyle w:val="TH"/>
      </w:pPr>
      <w:r w:rsidRPr="00BE549F">
        <w:rPr>
          <w:b w:val="0"/>
        </w:rPr>
        <w:object w:dxaOrig="5726" w:dyaOrig="4031" w14:anchorId="543CCBC3">
          <v:shape id="_x0000_i1060" type="#_x0000_t75" style="width:285.75pt;height:201.75pt" o:ole="">
            <v:imagedata r:id="rId83" o:title=""/>
          </v:shape>
          <o:OLEObject Type="Embed" ProgID="Word.Picture.8" ShapeID="_x0000_i1060" DrawAspect="Content" ObjectID="_1686047338"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w:t>
      </w:r>
      <w:r>
        <w:lastRenderedPageBreak/>
        <w:t>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w:t>
      </w:r>
      <w:r w:rsidRPr="00B07A04">
        <w:lastRenderedPageBreak/>
        <w:t>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6" w:name="_Toc19198246"/>
      <w:bookmarkStart w:id="1577" w:name="_Toc27897301"/>
      <w:bookmarkStart w:id="1578" w:name="_Toc36193263"/>
      <w:bookmarkStart w:id="1579" w:name="_Toc45198256"/>
      <w:bookmarkStart w:id="1580" w:name="_Toc45198482"/>
      <w:bookmarkStart w:id="1581" w:name="_Toc51837507"/>
      <w:bookmarkStart w:id="1582" w:name="_Toc51837733"/>
      <w:bookmarkStart w:id="1583" w:name="_Toc75429732"/>
      <w:r w:rsidRPr="00E42491">
        <w:t>5.13.3</w:t>
      </w:r>
      <w:r w:rsidRPr="00E42491">
        <w:tab/>
        <w:t>Mobile Terminated NIDD procedure</w:t>
      </w:r>
      <w:bookmarkEnd w:id="1576"/>
      <w:bookmarkEnd w:id="1577"/>
      <w:bookmarkEnd w:id="1578"/>
      <w:bookmarkEnd w:id="1579"/>
      <w:bookmarkEnd w:id="1580"/>
      <w:bookmarkEnd w:id="1581"/>
      <w:bookmarkEnd w:id="1582"/>
      <w:bookmarkEnd w:id="1583"/>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4" w:name="_MON_1543925079"/>
    <w:bookmarkEnd w:id="1584"/>
    <w:p w14:paraId="78F6821B" w14:textId="77777777" w:rsidR="005D3E30" w:rsidRDefault="005D3E30" w:rsidP="005D3E30">
      <w:pPr>
        <w:pStyle w:val="TH"/>
      </w:pPr>
      <w:r>
        <w:object w:dxaOrig="8931" w:dyaOrig="5493" w14:anchorId="3B61DA25">
          <v:shape id="_x0000_i1061" type="#_x0000_t75" style="width:446.25pt;height:276pt" o:ole="">
            <v:imagedata r:id="rId85" o:title=""/>
          </v:shape>
          <o:OLEObject Type="Embed" ProgID="Word.Picture.8" ShapeID="_x0000_i1061" DrawAspect="Content" ObjectID="_1686047339"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w:t>
      </w:r>
      <w:r>
        <w:lastRenderedPageBreak/>
        <w:t>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lastRenderedPageBreak/>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1FED799D"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w:t>
      </w:r>
      <w:r w:rsidRPr="00E42491">
        <w:lastRenderedPageBreak/>
        <w:t xml:space="preserve">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Pr="00E42491">
        <w:t>TS</w:t>
      </w:r>
      <w:r>
        <w:t> </w:t>
      </w:r>
      <w:r w:rsidRPr="00E42491">
        <w:t>23.401</w:t>
      </w:r>
      <w:r>
        <w:t> </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5" w:name="_Toc19198247"/>
      <w:bookmarkStart w:id="1586" w:name="_Toc27897302"/>
      <w:bookmarkStart w:id="1587" w:name="_Toc36193264"/>
      <w:bookmarkStart w:id="1588" w:name="_Toc45198257"/>
      <w:bookmarkStart w:id="1589" w:name="_Toc45198483"/>
      <w:bookmarkStart w:id="1590" w:name="_Toc51837508"/>
      <w:bookmarkStart w:id="1591" w:name="_Toc51837734"/>
      <w:bookmarkStart w:id="1592" w:name="_Toc75429733"/>
      <w:r w:rsidRPr="00E42491">
        <w:t>5.13.4</w:t>
      </w:r>
      <w:r w:rsidRPr="00E42491">
        <w:tab/>
        <w:t>Mobile Originated NIDD procedure</w:t>
      </w:r>
      <w:bookmarkEnd w:id="1585"/>
      <w:bookmarkEnd w:id="1586"/>
      <w:bookmarkEnd w:id="1587"/>
      <w:bookmarkEnd w:id="1588"/>
      <w:bookmarkEnd w:id="1589"/>
      <w:bookmarkEnd w:id="1590"/>
      <w:bookmarkEnd w:id="1591"/>
      <w:bookmarkEnd w:id="1592"/>
    </w:p>
    <w:bookmarkStart w:id="1593" w:name="_MON_1543921417"/>
    <w:bookmarkEnd w:id="1593"/>
    <w:p w14:paraId="17BD8129" w14:textId="77777777" w:rsidR="005D3E30" w:rsidRDefault="005D3E30" w:rsidP="005D3E30">
      <w:pPr>
        <w:pStyle w:val="TH"/>
      </w:pPr>
      <w:r>
        <w:object w:dxaOrig="7962" w:dyaOrig="3505" w14:anchorId="33FAA345">
          <v:shape id="_x0000_i1062" type="#_x0000_t75" style="width:398.25pt;height:175.5pt" o:ole="">
            <v:imagedata r:id="rId87" o:title=""/>
          </v:shape>
          <o:OLEObject Type="Embed" ProgID="Word.Picture.8" ShapeID="_x0000_i1062" DrawAspect="Content" ObjectID="_1686047340" r:id="rId88"/>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w:t>
      </w:r>
      <w:r>
        <w:lastRenderedPageBreak/>
        <w:t>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4" w:name="_Toc19198248"/>
      <w:bookmarkStart w:id="1595" w:name="_Toc27897303"/>
      <w:bookmarkStart w:id="1596" w:name="_Toc36193265"/>
      <w:bookmarkStart w:id="1597" w:name="_Toc45198258"/>
      <w:bookmarkStart w:id="1598" w:name="_Toc45198484"/>
      <w:bookmarkStart w:id="1599" w:name="_Toc51837509"/>
      <w:bookmarkStart w:id="1600" w:name="_Toc51837735"/>
      <w:bookmarkStart w:id="1601" w:name="_Toc75429734"/>
      <w:r w:rsidRPr="00E42491">
        <w:t>5.13.5</w:t>
      </w:r>
      <w:r w:rsidRPr="00E42491">
        <w:tab/>
        <w:t>T6a/T6b Connection Release</w:t>
      </w:r>
      <w:bookmarkEnd w:id="1594"/>
      <w:bookmarkEnd w:id="1595"/>
      <w:bookmarkEnd w:id="1596"/>
      <w:bookmarkEnd w:id="1597"/>
      <w:bookmarkEnd w:id="1598"/>
      <w:bookmarkEnd w:id="1599"/>
      <w:bookmarkEnd w:id="1600"/>
      <w:bookmarkEnd w:id="1601"/>
    </w:p>
    <w:p w14:paraId="4533DABE" w14:textId="77777777" w:rsidR="005D3E30" w:rsidRPr="00E42491" w:rsidRDefault="005D3E30" w:rsidP="005D3E30">
      <w:pPr>
        <w:pStyle w:val="Heading4"/>
      </w:pPr>
      <w:bookmarkStart w:id="1602" w:name="_Toc19198249"/>
      <w:bookmarkStart w:id="1603" w:name="_Toc27897304"/>
      <w:bookmarkStart w:id="1604" w:name="_Toc36193266"/>
      <w:bookmarkStart w:id="1605" w:name="_Toc45198259"/>
      <w:bookmarkStart w:id="1606" w:name="_Toc45198485"/>
      <w:bookmarkStart w:id="1607" w:name="_Toc51837510"/>
      <w:bookmarkStart w:id="1608" w:name="_Toc51837736"/>
      <w:bookmarkStart w:id="1609" w:name="_Toc75429735"/>
      <w:r w:rsidRPr="00E42491">
        <w:t>5.13.5.1</w:t>
      </w:r>
      <w:r w:rsidRPr="00E42491">
        <w:tab/>
        <w:t>General</w:t>
      </w:r>
      <w:bookmarkEnd w:id="1602"/>
      <w:bookmarkEnd w:id="1603"/>
      <w:bookmarkEnd w:id="1604"/>
      <w:bookmarkEnd w:id="1605"/>
      <w:bookmarkEnd w:id="1606"/>
      <w:bookmarkEnd w:id="1607"/>
      <w:bookmarkEnd w:id="1608"/>
      <w:bookmarkEnd w:id="1609"/>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2124C730"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Pr="00E42491">
        <w:t>TS</w:t>
      </w:r>
      <w:r>
        <w:t> </w:t>
      </w:r>
      <w:r w:rsidRPr="00E42491">
        <w:t>23.060</w:t>
      </w:r>
      <w:r>
        <w:t> </w:t>
      </w:r>
      <w:r w:rsidRPr="00E42491">
        <w:t>[6]), or</w:t>
      </w:r>
    </w:p>
    <w:p w14:paraId="2E8EA2D7" w14:textId="245EAF0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0" w:name="_Toc19198250"/>
      <w:bookmarkStart w:id="1611" w:name="_Toc27897305"/>
      <w:bookmarkStart w:id="1612" w:name="_Toc36193267"/>
      <w:bookmarkStart w:id="1613" w:name="_Toc45198260"/>
      <w:bookmarkStart w:id="1614" w:name="_Toc45198486"/>
      <w:bookmarkStart w:id="1615" w:name="_Toc51837511"/>
      <w:bookmarkStart w:id="1616" w:name="_Toc51837737"/>
      <w:bookmarkStart w:id="1617" w:name="_Toc75429736"/>
      <w:r w:rsidRPr="00E42491">
        <w:lastRenderedPageBreak/>
        <w:t>5.13.5.2</w:t>
      </w:r>
      <w:r w:rsidRPr="00E42491">
        <w:tab/>
        <w:t>MME/SGSN Initiated T6a/T6b Connection Release procedure</w:t>
      </w:r>
      <w:bookmarkEnd w:id="1610"/>
      <w:bookmarkEnd w:id="1611"/>
      <w:bookmarkEnd w:id="1612"/>
      <w:bookmarkEnd w:id="1613"/>
      <w:bookmarkEnd w:id="1614"/>
      <w:bookmarkEnd w:id="1615"/>
      <w:bookmarkEnd w:id="1616"/>
      <w:bookmarkEnd w:id="1617"/>
    </w:p>
    <w:bookmarkStart w:id="1618" w:name="_MON_1520859042"/>
    <w:bookmarkEnd w:id="1618"/>
    <w:p w14:paraId="536EE37C" w14:textId="77777777" w:rsidR="005D3E30" w:rsidRPr="00E42491" w:rsidRDefault="005D3E30" w:rsidP="005D3E30">
      <w:pPr>
        <w:pStyle w:val="TH"/>
      </w:pPr>
      <w:r w:rsidRPr="00E42491">
        <w:rPr>
          <w:b w:val="0"/>
        </w:rPr>
        <w:object w:dxaOrig="8903" w:dyaOrig="3709" w14:anchorId="31566223">
          <v:shape id="_x0000_i1063" type="#_x0000_t75" style="width:445.5pt;height:185.25pt" o:ole="">
            <v:imagedata r:id="rId89" o:title=""/>
          </v:shape>
          <o:OLEObject Type="Embed" ProgID="Word.Picture.8" ShapeID="_x0000_i1063" DrawAspect="Content" ObjectID="_1686047341"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33A5BA44"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Pr="00E42491">
        <w:t>TS</w:t>
      </w:r>
      <w:r>
        <w:t> </w:t>
      </w:r>
      <w:r w:rsidRPr="00E42491">
        <w:t>23.060</w:t>
      </w:r>
      <w:r>
        <w:t> </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772FC39"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t>TS 23.401 [7</w:t>
      </w:r>
      <w:r w:rsidR="00962AEB">
        <w:t>]</w:t>
      </w:r>
      <w:r>
        <w:t>). The MME stores it in the MM context.</w:t>
      </w:r>
    </w:p>
    <w:p w14:paraId="06F43B2A" w14:textId="77777777" w:rsidR="005D3E30" w:rsidRPr="00E42491" w:rsidRDefault="005D3E30" w:rsidP="005D3E30">
      <w:pPr>
        <w:pStyle w:val="Heading4"/>
      </w:pPr>
      <w:bookmarkStart w:id="1619" w:name="_Toc19198251"/>
      <w:bookmarkStart w:id="1620" w:name="_Toc27897306"/>
      <w:bookmarkStart w:id="1621" w:name="_Toc36193268"/>
      <w:bookmarkStart w:id="1622" w:name="_Toc45198261"/>
      <w:bookmarkStart w:id="1623" w:name="_Toc45198487"/>
      <w:bookmarkStart w:id="1624" w:name="_Toc51837512"/>
      <w:bookmarkStart w:id="1625" w:name="_Toc51837738"/>
      <w:bookmarkStart w:id="1626" w:name="_Toc75429737"/>
      <w:r w:rsidRPr="00E42491">
        <w:lastRenderedPageBreak/>
        <w:t>5.13.5.3</w:t>
      </w:r>
      <w:r w:rsidRPr="00E42491">
        <w:tab/>
        <w:t>SCEF Initiated T6a/T6b Connection Release procedure</w:t>
      </w:r>
      <w:bookmarkEnd w:id="1619"/>
      <w:bookmarkEnd w:id="1620"/>
      <w:bookmarkEnd w:id="1621"/>
      <w:bookmarkEnd w:id="1622"/>
      <w:bookmarkEnd w:id="1623"/>
      <w:bookmarkEnd w:id="1624"/>
      <w:bookmarkEnd w:id="1625"/>
      <w:bookmarkEnd w:id="1626"/>
    </w:p>
    <w:p w14:paraId="628E6DF5" w14:textId="77777777" w:rsidR="005D3E30" w:rsidRPr="00E42491" w:rsidRDefault="005D3E30" w:rsidP="005D3E30">
      <w:pPr>
        <w:pStyle w:val="TH"/>
      </w:pPr>
      <w:r w:rsidRPr="00E42491">
        <w:rPr>
          <w:b w:val="0"/>
        </w:rPr>
        <w:object w:dxaOrig="9820" w:dyaOrig="5125" w14:anchorId="59FFAAE9">
          <v:shape id="_x0000_i1064" type="#_x0000_t75" style="width:478.5pt;height:249.75pt" o:ole="">
            <v:imagedata r:id="rId91" o:title=""/>
          </v:shape>
          <o:OLEObject Type="Embed" ProgID="Word.Picture.8" ShapeID="_x0000_i1064" DrawAspect="Content" ObjectID="_1686047342"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6D6A6F47"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t>TS 23.401 [7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69671BD"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Pr="00E42491">
        <w:t>TS</w:t>
      </w:r>
      <w:r>
        <w:t> </w:t>
      </w:r>
      <w:r w:rsidRPr="00E42491">
        <w:t>23.060</w:t>
      </w:r>
      <w:r>
        <w:t> </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Pr="00E42491">
        <w:t>TS</w:t>
      </w:r>
      <w:r>
        <w:t> </w:t>
      </w:r>
      <w:r w:rsidRPr="00E42491">
        <w:t>23.060</w:t>
      </w:r>
      <w:r>
        <w:t> </w:t>
      </w:r>
      <w:r w:rsidRPr="00E42491">
        <w:t>[6], for which the PDN/PDP connection to an SCEF exists.</w:t>
      </w:r>
    </w:p>
    <w:p w14:paraId="7C71CBF6" w14:textId="77777777" w:rsidR="005D3E30" w:rsidRPr="00E42491" w:rsidRDefault="005D3E30" w:rsidP="005D3E30">
      <w:pPr>
        <w:pStyle w:val="Heading3"/>
      </w:pPr>
      <w:bookmarkStart w:id="1627" w:name="_Toc19198252"/>
      <w:bookmarkStart w:id="1628" w:name="_Toc27897307"/>
      <w:bookmarkStart w:id="1629" w:name="_Toc36193269"/>
      <w:bookmarkStart w:id="1630" w:name="_Toc45198262"/>
      <w:bookmarkStart w:id="1631" w:name="_Toc45198488"/>
      <w:bookmarkStart w:id="1632" w:name="_Toc51837513"/>
      <w:bookmarkStart w:id="1633" w:name="_Toc51837739"/>
      <w:bookmarkStart w:id="1634" w:name="_Toc75429738"/>
      <w:r w:rsidRPr="00E42491">
        <w:t>5.13.6</w:t>
      </w:r>
      <w:r w:rsidRPr="00E42491">
        <w:tab/>
        <w:t>Serving node relocation procedure over T6a/T6b</w:t>
      </w:r>
      <w:bookmarkEnd w:id="1627"/>
      <w:bookmarkEnd w:id="1628"/>
      <w:bookmarkEnd w:id="1629"/>
      <w:bookmarkEnd w:id="1630"/>
      <w:bookmarkEnd w:id="1631"/>
      <w:bookmarkEnd w:id="1632"/>
      <w:bookmarkEnd w:id="1633"/>
      <w:bookmarkEnd w:id="1634"/>
    </w:p>
    <w:p w14:paraId="34AA977A" w14:textId="77777777" w:rsidR="005D3E30" w:rsidRPr="00E42491" w:rsidRDefault="005D3E30" w:rsidP="005D3E30">
      <w:pPr>
        <w:pStyle w:val="Heading4"/>
      </w:pPr>
      <w:bookmarkStart w:id="1635" w:name="_Toc19198253"/>
      <w:bookmarkStart w:id="1636" w:name="_Toc27897308"/>
      <w:bookmarkStart w:id="1637" w:name="_Toc36193270"/>
      <w:bookmarkStart w:id="1638" w:name="_Toc45198263"/>
      <w:bookmarkStart w:id="1639" w:name="_Toc45198489"/>
      <w:bookmarkStart w:id="1640" w:name="_Toc51837514"/>
      <w:bookmarkStart w:id="1641" w:name="_Toc51837740"/>
      <w:bookmarkStart w:id="1642" w:name="_Toc75429739"/>
      <w:r w:rsidRPr="00E42491">
        <w:t>5.13.6.1</w:t>
      </w:r>
      <w:r w:rsidRPr="00E42491">
        <w:tab/>
        <w:t>General</w:t>
      </w:r>
      <w:bookmarkEnd w:id="1635"/>
      <w:bookmarkEnd w:id="1636"/>
      <w:bookmarkEnd w:id="1637"/>
      <w:bookmarkEnd w:id="1638"/>
      <w:bookmarkEnd w:id="1639"/>
      <w:bookmarkEnd w:id="1640"/>
      <w:bookmarkEnd w:id="1641"/>
      <w:bookmarkEnd w:id="1642"/>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3" w:name="_Toc19198254"/>
      <w:bookmarkStart w:id="1644" w:name="_Toc27897309"/>
      <w:bookmarkStart w:id="1645" w:name="_Toc36193271"/>
      <w:bookmarkStart w:id="1646" w:name="_Toc45198264"/>
      <w:bookmarkStart w:id="1647" w:name="_Toc45198490"/>
      <w:bookmarkStart w:id="1648" w:name="_Toc51837515"/>
      <w:bookmarkStart w:id="1649" w:name="_Toc51837741"/>
      <w:bookmarkStart w:id="1650" w:name="_Toc75429740"/>
      <w:r w:rsidRPr="00E42491">
        <w:t>5.13.6.2</w:t>
      </w:r>
      <w:r w:rsidRPr="00E42491">
        <w:tab/>
        <w:t>Successful TAU/RAU procedure with T6a/T6b</w:t>
      </w:r>
      <w:bookmarkEnd w:id="1643"/>
      <w:bookmarkEnd w:id="1644"/>
      <w:bookmarkEnd w:id="1645"/>
      <w:bookmarkEnd w:id="1646"/>
      <w:bookmarkEnd w:id="1647"/>
      <w:bookmarkEnd w:id="1648"/>
      <w:bookmarkEnd w:id="1649"/>
      <w:bookmarkEnd w:id="165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1" w:name="_MON_1520860597"/>
    <w:bookmarkEnd w:id="1651"/>
    <w:p w14:paraId="36702AE8" w14:textId="77777777" w:rsidR="005D3E30" w:rsidRPr="00E42491" w:rsidRDefault="005D3E30" w:rsidP="005D3E30">
      <w:pPr>
        <w:pStyle w:val="TH"/>
      </w:pPr>
      <w:r w:rsidRPr="00E42491">
        <w:rPr>
          <w:b w:val="0"/>
        </w:rPr>
        <w:object w:dxaOrig="9356" w:dyaOrig="4108" w14:anchorId="404C9073">
          <v:shape id="_x0000_i1065" type="#_x0000_t75" style="width:468pt;height:205.5pt" o:ole="">
            <v:imagedata r:id="rId93" o:title=""/>
          </v:shape>
          <o:OLEObject Type="Embed" ProgID="Word.Picture.8" ShapeID="_x0000_i1065" DrawAspect="Content" ObjectID="_1686047343" r:id="rId94"/>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2" w:name="_Toc19198255"/>
      <w:bookmarkStart w:id="1653" w:name="_Toc27897310"/>
      <w:bookmarkStart w:id="1654" w:name="_Toc36193272"/>
      <w:bookmarkStart w:id="1655" w:name="_Toc45198265"/>
      <w:bookmarkStart w:id="1656" w:name="_Toc45198491"/>
      <w:bookmarkStart w:id="1657" w:name="_Toc51837516"/>
      <w:bookmarkStart w:id="1658" w:name="_Toc51837742"/>
      <w:bookmarkStart w:id="1659" w:name="_Toc75429741"/>
      <w:r w:rsidRPr="00E42491">
        <w:t>5.13.7</w:t>
      </w:r>
      <w:r>
        <w:tab/>
        <w:t>Void</w:t>
      </w:r>
      <w:bookmarkEnd w:id="1652"/>
      <w:bookmarkEnd w:id="1653"/>
      <w:bookmarkEnd w:id="1654"/>
      <w:bookmarkEnd w:id="1655"/>
      <w:bookmarkEnd w:id="1656"/>
      <w:bookmarkEnd w:id="1657"/>
      <w:bookmarkEnd w:id="1658"/>
      <w:bookmarkEnd w:id="1659"/>
    </w:p>
    <w:p w14:paraId="22B5F1DE" w14:textId="77777777" w:rsidR="005D3E30" w:rsidRPr="00E42491" w:rsidRDefault="005D3E30" w:rsidP="005D3E30"/>
    <w:p w14:paraId="390C8BB8" w14:textId="77777777" w:rsidR="005D3E30" w:rsidRPr="00E42491" w:rsidRDefault="005D3E30" w:rsidP="005D3E30">
      <w:pPr>
        <w:pStyle w:val="Heading3"/>
      </w:pPr>
      <w:bookmarkStart w:id="1660" w:name="_Toc19198256"/>
      <w:bookmarkStart w:id="1661" w:name="_Toc27897311"/>
      <w:bookmarkStart w:id="1662" w:name="_Toc36193273"/>
      <w:bookmarkStart w:id="1663" w:name="_Toc45198266"/>
      <w:bookmarkStart w:id="1664" w:name="_Toc45198492"/>
      <w:bookmarkStart w:id="1665" w:name="_Toc51837517"/>
      <w:bookmarkStart w:id="1666" w:name="_Toc51837743"/>
      <w:bookmarkStart w:id="1667" w:name="_Toc75429742"/>
      <w:r w:rsidRPr="00E42491">
        <w:t>5.13.8</w:t>
      </w:r>
      <w:r w:rsidRPr="00E42491">
        <w:tab/>
        <w:t>NIDD Authorisation Update</w:t>
      </w:r>
      <w:bookmarkEnd w:id="1660"/>
      <w:bookmarkEnd w:id="1661"/>
      <w:bookmarkEnd w:id="1662"/>
      <w:bookmarkEnd w:id="1663"/>
      <w:bookmarkEnd w:id="1664"/>
      <w:bookmarkEnd w:id="1665"/>
      <w:bookmarkEnd w:id="1666"/>
      <w:bookmarkEnd w:id="1667"/>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8" w:name="_MON_1587198493"/>
    <w:bookmarkEnd w:id="1668"/>
    <w:p w14:paraId="3A061961" w14:textId="77777777" w:rsidR="005D3E30" w:rsidRDefault="005D3E30" w:rsidP="005D3E30">
      <w:pPr>
        <w:pStyle w:val="TH"/>
      </w:pPr>
      <w:r>
        <w:object w:dxaOrig="5723" w:dyaOrig="2993" w14:anchorId="544E6384">
          <v:shape id="_x0000_i1066" type="#_x0000_t75" style="width:286.5pt;height:150pt" o:ole="">
            <v:imagedata r:id="rId95" o:title=""/>
          </v:shape>
          <o:OLEObject Type="Embed" ProgID="Word.Picture.8" ShapeID="_x0000_i1066" DrawAspect="Content" ObjectID="_1686047344"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9" w:name="_Toc19198257"/>
      <w:bookmarkStart w:id="1670" w:name="_Toc27897312"/>
      <w:bookmarkStart w:id="1671" w:name="_Toc36193274"/>
      <w:bookmarkStart w:id="1672" w:name="_Toc45198267"/>
      <w:bookmarkStart w:id="1673" w:name="_Toc45198493"/>
      <w:bookmarkStart w:id="1674" w:name="_Toc51837518"/>
      <w:bookmarkStart w:id="1675" w:name="_Toc51837744"/>
      <w:bookmarkStart w:id="1676" w:name="_Toc75429743"/>
      <w:r w:rsidRPr="00E42491">
        <w:t>5.14</w:t>
      </w:r>
      <w:r w:rsidRPr="00E42491">
        <w:tab/>
        <w:t>PFD management via SCEF</w:t>
      </w:r>
      <w:bookmarkEnd w:id="1669"/>
      <w:bookmarkEnd w:id="1670"/>
      <w:bookmarkEnd w:id="1671"/>
      <w:bookmarkEnd w:id="1672"/>
      <w:bookmarkEnd w:id="1673"/>
      <w:bookmarkEnd w:id="1674"/>
      <w:bookmarkEnd w:id="1675"/>
      <w:bookmarkEnd w:id="1676"/>
    </w:p>
    <w:p w14:paraId="7C349F22" w14:textId="77777777" w:rsidR="005D3E30" w:rsidRPr="00E42491" w:rsidRDefault="005D3E30" w:rsidP="005D3E30">
      <w:pPr>
        <w:pStyle w:val="Heading3"/>
      </w:pPr>
      <w:bookmarkStart w:id="1677" w:name="_Toc19198258"/>
      <w:bookmarkStart w:id="1678" w:name="_Toc27897313"/>
      <w:bookmarkStart w:id="1679" w:name="_Toc36193275"/>
      <w:bookmarkStart w:id="1680" w:name="_Toc45198268"/>
      <w:bookmarkStart w:id="1681" w:name="_Toc45198494"/>
      <w:bookmarkStart w:id="1682" w:name="_Toc51837519"/>
      <w:bookmarkStart w:id="1683" w:name="_Toc51837745"/>
      <w:bookmarkStart w:id="1684" w:name="_Toc75429744"/>
      <w:r w:rsidRPr="00E42491">
        <w:t>5.14.1</w:t>
      </w:r>
      <w:r w:rsidRPr="00E42491">
        <w:tab/>
        <w:t>Procedure for PFD management via SCEF</w:t>
      </w:r>
      <w:bookmarkEnd w:id="1677"/>
      <w:bookmarkEnd w:id="1678"/>
      <w:bookmarkEnd w:id="1679"/>
      <w:bookmarkEnd w:id="1680"/>
      <w:bookmarkEnd w:id="1681"/>
      <w:bookmarkEnd w:id="1682"/>
      <w:bookmarkEnd w:id="1683"/>
      <w:bookmarkEnd w:id="1684"/>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5" w:name="_MON_1524980240"/>
    <w:bookmarkEnd w:id="1685"/>
    <w:p w14:paraId="204364F9" w14:textId="77777777" w:rsidR="005D3E30" w:rsidRPr="00E42491" w:rsidRDefault="005D3E30" w:rsidP="005D3E30">
      <w:pPr>
        <w:pStyle w:val="TH"/>
      </w:pPr>
      <w:r w:rsidRPr="00E42491">
        <w:object w:dxaOrig="5987" w:dyaOrig="4070" w14:anchorId="5E4CB3B1">
          <v:shape id="_x0000_i1067" type="#_x0000_t75" style="width:300pt;height:204pt" o:ole="">
            <v:imagedata r:id="rId97" o:title=""/>
          </v:shape>
          <o:OLEObject Type="Embed" ProgID="Word.Picture.8" ShapeID="_x0000_i1067" DrawAspect="Content" ObjectID="_1686047345"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6" w:name="_Toc19198259"/>
      <w:bookmarkStart w:id="1687" w:name="_Toc27897314"/>
      <w:bookmarkStart w:id="1688" w:name="_Toc36193276"/>
      <w:bookmarkStart w:id="1689" w:name="_Toc45198269"/>
      <w:bookmarkStart w:id="1690" w:name="_Toc45198495"/>
      <w:bookmarkStart w:id="1691" w:name="_Toc51837520"/>
      <w:bookmarkStart w:id="1692" w:name="_Toc51837746"/>
      <w:bookmarkStart w:id="1693" w:name="_Toc75429745"/>
      <w:r w:rsidRPr="00E42491">
        <w:t>5.14.2</w:t>
      </w:r>
      <w:r w:rsidRPr="00E42491">
        <w:tab/>
        <w:t>PFD definition</w:t>
      </w:r>
      <w:bookmarkEnd w:id="1686"/>
      <w:bookmarkEnd w:id="1687"/>
      <w:bookmarkEnd w:id="1688"/>
      <w:bookmarkEnd w:id="1689"/>
      <w:bookmarkEnd w:id="1690"/>
      <w:bookmarkEnd w:id="1691"/>
      <w:bookmarkEnd w:id="1692"/>
      <w:bookmarkEnd w:id="1693"/>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694" w:name="_Toc19198260"/>
      <w:bookmarkStart w:id="1695" w:name="_Toc27897315"/>
      <w:bookmarkStart w:id="1696" w:name="_Toc36193277"/>
      <w:bookmarkStart w:id="1697" w:name="_Toc45198270"/>
      <w:bookmarkStart w:id="1698" w:name="_Toc45198496"/>
      <w:bookmarkStart w:id="1699" w:name="_Toc51837521"/>
      <w:bookmarkStart w:id="1700" w:name="_Toc51837747"/>
      <w:bookmarkStart w:id="1701" w:name="_Toc75429746"/>
      <w:r w:rsidRPr="00E42491">
        <w:lastRenderedPageBreak/>
        <w:t>5.15</w:t>
      </w:r>
      <w:r w:rsidRPr="00E42491">
        <w:tab/>
        <w:t>Procedure for MSISDN-less MO-SMS via T4</w:t>
      </w:r>
      <w:bookmarkEnd w:id="1694"/>
      <w:bookmarkEnd w:id="1695"/>
      <w:bookmarkEnd w:id="1696"/>
      <w:bookmarkEnd w:id="1697"/>
      <w:bookmarkEnd w:id="1698"/>
      <w:bookmarkEnd w:id="1699"/>
      <w:bookmarkEnd w:id="1700"/>
      <w:bookmarkEnd w:id="1701"/>
    </w:p>
    <w:p w14:paraId="63FCDE69" w14:textId="77777777" w:rsidR="005D3E30" w:rsidRDefault="005D3E30" w:rsidP="005D3E30">
      <w:pPr>
        <w:pStyle w:val="TH"/>
      </w:pPr>
      <w:r w:rsidRPr="00F53BD1">
        <w:rPr>
          <w:b w:val="0"/>
        </w:rPr>
        <w:object w:dxaOrig="11026" w:dyaOrig="8190" w14:anchorId="3F9666FE">
          <v:shape id="_x0000_i1068" type="#_x0000_t75" style="width:481.5pt;height:357.75pt" o:ole="">
            <v:imagedata r:id="rId99" o:title=""/>
          </v:shape>
          <o:OLEObject Type="Embed" ProgID="Visio.Drawing.11" ShapeID="_x0000_i1068" DrawAspect="Content" ObjectID="_1686047346" r:id="rId100"/>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02" w:name="_Toc19198261"/>
      <w:bookmarkStart w:id="1703" w:name="_Toc27897316"/>
      <w:bookmarkStart w:id="1704" w:name="_Toc36193278"/>
      <w:bookmarkStart w:id="1705" w:name="_Toc45198271"/>
      <w:bookmarkStart w:id="1706" w:name="_Toc45198497"/>
      <w:bookmarkStart w:id="1707" w:name="_Toc51837522"/>
      <w:bookmarkStart w:id="1708" w:name="_Toc51837748"/>
      <w:bookmarkStart w:id="1709" w:name="_Toc75429747"/>
      <w:r w:rsidRPr="00E42491">
        <w:t>5.16</w:t>
      </w:r>
      <w:r w:rsidRPr="00E42491">
        <w:tab/>
        <w:t>Procedure for Enhanced Coverage Restriction Control via SCEF</w:t>
      </w:r>
      <w:bookmarkEnd w:id="1702"/>
      <w:bookmarkEnd w:id="1703"/>
      <w:bookmarkEnd w:id="1704"/>
      <w:bookmarkEnd w:id="1705"/>
      <w:bookmarkEnd w:id="1706"/>
      <w:bookmarkEnd w:id="1707"/>
      <w:bookmarkEnd w:id="1708"/>
      <w:bookmarkEnd w:id="1709"/>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69" type="#_x0000_t75" style="width:479.25pt;height:387pt" o:ole="">
            <v:imagedata r:id="rId101" o:title=""/>
          </v:shape>
          <o:OLEObject Type="Embed" ProgID="Visio.Drawing.15" ShapeID="_x0000_i1069" DrawAspect="Content" ObjectID="_1686047347"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0" w:name="_Toc19198262"/>
      <w:bookmarkStart w:id="1711" w:name="_Toc27897317"/>
      <w:bookmarkStart w:id="1712" w:name="_Toc36193279"/>
      <w:bookmarkStart w:id="1713" w:name="_Toc45198272"/>
      <w:bookmarkStart w:id="1714" w:name="_Toc45198498"/>
      <w:bookmarkStart w:id="1715" w:name="_Toc51837523"/>
      <w:bookmarkStart w:id="1716" w:name="_Toc51837749"/>
      <w:bookmarkStart w:id="1717" w:name="_Toc75429748"/>
      <w:r>
        <w:t>5.17</w:t>
      </w:r>
      <w:r>
        <w:tab/>
        <w:t>Procedures for accessing MTC-IWF Functionality via SCEF</w:t>
      </w:r>
      <w:bookmarkEnd w:id="1710"/>
      <w:bookmarkEnd w:id="1711"/>
      <w:bookmarkEnd w:id="1712"/>
      <w:bookmarkEnd w:id="1713"/>
      <w:bookmarkEnd w:id="1714"/>
      <w:bookmarkEnd w:id="1715"/>
      <w:bookmarkEnd w:id="1716"/>
      <w:bookmarkEnd w:id="1717"/>
    </w:p>
    <w:p w14:paraId="6640C9E0" w14:textId="77777777" w:rsidR="005D3E30" w:rsidRDefault="005D3E30" w:rsidP="005D3E30">
      <w:pPr>
        <w:pStyle w:val="Heading3"/>
      </w:pPr>
      <w:bookmarkStart w:id="1718" w:name="_Toc19198263"/>
      <w:bookmarkStart w:id="1719" w:name="_Toc27897318"/>
      <w:bookmarkStart w:id="1720" w:name="_Toc36193280"/>
      <w:bookmarkStart w:id="1721" w:name="_Toc45198273"/>
      <w:bookmarkStart w:id="1722" w:name="_Toc45198499"/>
      <w:bookmarkStart w:id="1723" w:name="_Toc51837524"/>
      <w:bookmarkStart w:id="1724" w:name="_Toc51837750"/>
      <w:bookmarkStart w:id="1725" w:name="_Toc75429749"/>
      <w:r>
        <w:t>5.17.1</w:t>
      </w:r>
      <w:r>
        <w:tab/>
        <w:t>Device triggering procedure via T8</w:t>
      </w:r>
      <w:bookmarkEnd w:id="1718"/>
      <w:bookmarkEnd w:id="1719"/>
      <w:bookmarkEnd w:id="1720"/>
      <w:bookmarkEnd w:id="1721"/>
      <w:bookmarkEnd w:id="1722"/>
      <w:bookmarkEnd w:id="1723"/>
      <w:bookmarkEnd w:id="1724"/>
      <w:bookmarkEnd w:id="1725"/>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0" type="#_x0000_t75" style="width:425.25pt;height:287.25pt" o:ole="">
            <v:imagedata r:id="rId103" o:title=""/>
          </v:shape>
          <o:OLEObject Type="Embed" ProgID="Visio.Drawing.15" ShapeID="_x0000_i1070" DrawAspect="Content" ObjectID="_1686047348"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6" w:name="_Toc19198264"/>
      <w:bookmarkStart w:id="1727" w:name="_Toc27897319"/>
      <w:bookmarkStart w:id="1728" w:name="_Toc36193281"/>
      <w:bookmarkStart w:id="1729" w:name="_Toc45198274"/>
      <w:bookmarkStart w:id="1730" w:name="_Toc45198500"/>
      <w:bookmarkStart w:id="1731" w:name="_Toc51837525"/>
      <w:bookmarkStart w:id="1732" w:name="_Toc51837751"/>
      <w:bookmarkStart w:id="1733" w:name="_Toc75429750"/>
      <w:r>
        <w:t>5.17.2</w:t>
      </w:r>
      <w:r>
        <w:tab/>
        <w:t>Device triggering recall/replace procedures via T8</w:t>
      </w:r>
      <w:bookmarkEnd w:id="1726"/>
      <w:bookmarkEnd w:id="1727"/>
      <w:bookmarkEnd w:id="1728"/>
      <w:bookmarkEnd w:id="1729"/>
      <w:bookmarkEnd w:id="1730"/>
      <w:bookmarkEnd w:id="1731"/>
      <w:bookmarkEnd w:id="1732"/>
      <w:bookmarkEnd w:id="1733"/>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1" type="#_x0000_t75" style="width:426pt;height:171.75pt" o:ole="">
            <v:imagedata r:id="rId105" o:title=""/>
          </v:shape>
          <o:OLEObject Type="Embed" ProgID="Visio.Drawing.15" ShapeID="_x0000_i1071" DrawAspect="Content" ObjectID="_1686047349"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4" w:name="_Toc19198265"/>
      <w:bookmarkStart w:id="1735" w:name="_Toc27897320"/>
      <w:bookmarkStart w:id="1736" w:name="_Toc36193282"/>
      <w:bookmarkStart w:id="1737" w:name="_Toc45198275"/>
      <w:bookmarkStart w:id="1738" w:name="_Toc45198501"/>
      <w:bookmarkStart w:id="1739" w:name="_Toc51837526"/>
      <w:bookmarkStart w:id="1740" w:name="_Toc51837752"/>
      <w:bookmarkStart w:id="1741" w:name="_Toc75429751"/>
      <w:r>
        <w:t>5.17.3</w:t>
      </w:r>
      <w:r>
        <w:tab/>
        <w:t>Procedure for MSISDN-less MO-SMS via T8</w:t>
      </w:r>
      <w:bookmarkEnd w:id="1734"/>
      <w:bookmarkEnd w:id="1735"/>
      <w:bookmarkEnd w:id="1736"/>
      <w:bookmarkEnd w:id="1737"/>
      <w:bookmarkEnd w:id="1738"/>
      <w:bookmarkEnd w:id="1739"/>
      <w:bookmarkEnd w:id="1740"/>
      <w:bookmarkEnd w:id="1741"/>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2" type="#_x0000_t75" style="width:481.5pt;height:264.75pt" o:ole="">
            <v:imagedata r:id="rId107" o:title=""/>
          </v:shape>
          <o:OLEObject Type="Embed" ProgID="Visio.Drawing.15" ShapeID="_x0000_i1072" DrawAspect="Content" ObjectID="_1686047350"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2" w:name="_Toc19198266"/>
      <w:bookmarkStart w:id="1743" w:name="_Toc27897321"/>
      <w:bookmarkStart w:id="1744" w:name="_Toc36193283"/>
      <w:bookmarkStart w:id="1745" w:name="_Toc45198276"/>
      <w:bookmarkStart w:id="1746" w:name="_Toc45198502"/>
      <w:bookmarkStart w:id="1747" w:name="_Toc51837527"/>
      <w:bookmarkStart w:id="1748" w:name="_Toc51837753"/>
      <w:bookmarkStart w:id="1749" w:name="_Toc75429752"/>
      <w:r>
        <w:t>5.18</w:t>
      </w:r>
      <w:r>
        <w:tab/>
        <w:t>Procedure for Network Parameter Configuration via SCEF</w:t>
      </w:r>
      <w:bookmarkEnd w:id="1742"/>
      <w:bookmarkEnd w:id="1743"/>
      <w:bookmarkEnd w:id="1744"/>
      <w:bookmarkEnd w:id="1745"/>
      <w:bookmarkEnd w:id="1746"/>
      <w:bookmarkEnd w:id="1747"/>
      <w:bookmarkEnd w:id="1748"/>
      <w:bookmarkEnd w:id="1749"/>
    </w:p>
    <w:p w14:paraId="5BB03560" w14:textId="77777777" w:rsidR="005D3E30" w:rsidRDefault="005D3E30" w:rsidP="005D3E30">
      <w:pPr>
        <w:pStyle w:val="TH"/>
      </w:pPr>
      <w:r>
        <w:object w:dxaOrig="8506" w:dyaOrig="8835" w14:anchorId="5D035B85">
          <v:shape id="_x0000_i1073" type="#_x0000_t75" style="width:426pt;height:442.5pt" o:ole="">
            <v:imagedata r:id="rId109" o:title=""/>
          </v:shape>
          <o:OLEObject Type="Embed" ProgID="Visio.Drawing.15" ShapeID="_x0000_i1073" DrawAspect="Content" ObjectID="_1686047351" r:id="rId110"/>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3933FDDF"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impacted 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lastRenderedPageBreak/>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09F19EC8"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ED74D6">
        <w:t xml:space="preserve"> When HSS removes a previously configured Monitoring Event for 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 xml:space="preserve">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w:t>
      </w:r>
      <w:r>
        <w:lastRenderedPageBreak/>
        <w:t>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0A5FE99F"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69C8B65A" w14:textId="1FD8133B"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0" w:name="_Toc19198267"/>
      <w:bookmarkStart w:id="1751" w:name="_Toc27897322"/>
      <w:bookmarkStart w:id="1752" w:name="_Toc36193284"/>
      <w:bookmarkStart w:id="1753" w:name="_Toc45198277"/>
      <w:bookmarkStart w:id="1754" w:name="_Toc45198503"/>
      <w:bookmarkStart w:id="1755" w:name="_Toc51837528"/>
      <w:bookmarkStart w:id="1756" w:name="_Toc51837754"/>
      <w:bookmarkStart w:id="1757" w:name="_Toc75429753"/>
      <w:r>
        <w:t>5.19</w:t>
      </w:r>
      <w:r>
        <w:tab/>
        <w:t>RACS information provisioning procedures</w:t>
      </w:r>
      <w:bookmarkEnd w:id="1750"/>
      <w:bookmarkEnd w:id="1751"/>
      <w:bookmarkEnd w:id="1752"/>
      <w:bookmarkEnd w:id="1753"/>
      <w:bookmarkEnd w:id="1754"/>
      <w:bookmarkEnd w:id="1755"/>
      <w:bookmarkEnd w:id="1756"/>
      <w:bookmarkEnd w:id="1757"/>
    </w:p>
    <w:p w14:paraId="233FD097" w14:textId="77777777" w:rsidR="005D3E30" w:rsidRDefault="005D3E30" w:rsidP="005D3E30">
      <w:pPr>
        <w:pStyle w:val="Heading3"/>
      </w:pPr>
      <w:bookmarkStart w:id="1758" w:name="_Toc19198268"/>
      <w:bookmarkStart w:id="1759" w:name="_Toc27897323"/>
      <w:bookmarkStart w:id="1760" w:name="_Toc36193285"/>
      <w:bookmarkStart w:id="1761" w:name="_Toc45198278"/>
      <w:bookmarkStart w:id="1762" w:name="_Toc45198504"/>
      <w:bookmarkStart w:id="1763" w:name="_Toc51837529"/>
      <w:bookmarkStart w:id="1764" w:name="_Toc51837755"/>
      <w:bookmarkStart w:id="1765" w:name="_Toc75429754"/>
      <w:r>
        <w:t>5.19.1</w:t>
      </w:r>
      <w:r>
        <w:tab/>
        <w:t>General</w:t>
      </w:r>
      <w:bookmarkEnd w:id="1758"/>
      <w:bookmarkEnd w:id="1759"/>
      <w:bookmarkEnd w:id="1760"/>
      <w:bookmarkEnd w:id="1761"/>
      <w:bookmarkEnd w:id="1762"/>
      <w:bookmarkEnd w:id="1763"/>
      <w:bookmarkEnd w:id="1764"/>
      <w:bookmarkEnd w:id="1765"/>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6" w:name="_Toc19198269"/>
      <w:bookmarkStart w:id="1767" w:name="_Toc27897324"/>
      <w:bookmarkStart w:id="1768" w:name="_Toc36193286"/>
      <w:bookmarkStart w:id="1769" w:name="_Toc45198279"/>
      <w:bookmarkStart w:id="1770" w:name="_Toc45198505"/>
      <w:bookmarkStart w:id="1771" w:name="_Toc51837530"/>
      <w:bookmarkStart w:id="1772" w:name="_Toc51837756"/>
      <w:bookmarkStart w:id="1773" w:name="_Toc75429755"/>
      <w:r>
        <w:t>5.19.2</w:t>
      </w:r>
      <w:r>
        <w:tab/>
        <w:t>RACS information provisioning procedures via SCEF</w:t>
      </w:r>
      <w:bookmarkEnd w:id="1766"/>
      <w:bookmarkEnd w:id="1767"/>
      <w:bookmarkEnd w:id="1768"/>
      <w:bookmarkEnd w:id="1769"/>
      <w:bookmarkEnd w:id="1770"/>
      <w:bookmarkEnd w:id="1771"/>
      <w:bookmarkEnd w:id="1772"/>
      <w:bookmarkEnd w:id="1773"/>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74" w:name="_MON_1622008096"/>
    <w:bookmarkEnd w:id="1774"/>
    <w:p w14:paraId="59644ED4" w14:textId="77777777" w:rsidR="005D3E30" w:rsidRDefault="005D3E30" w:rsidP="005D3E30">
      <w:pPr>
        <w:pStyle w:val="TH"/>
      </w:pPr>
      <w:r w:rsidRPr="0082608B">
        <w:object w:dxaOrig="6532" w:dyaOrig="5912" w14:anchorId="64DADA73">
          <v:shape id="_x0000_i1074" type="#_x0000_t75" style="width:326.25pt;height:243.75pt" o:ole="">
            <v:imagedata r:id="rId111" o:title="" cropbottom="11432f"/>
          </v:shape>
          <o:OLEObject Type="Embed" ProgID="Word.Picture.8" ShapeID="_x0000_i1074" DrawAspect="Content" ObjectID="_1686047352"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5" w:name="_Toc19198270"/>
      <w:bookmarkStart w:id="1776" w:name="_Toc27897325"/>
      <w:bookmarkStart w:id="1777" w:name="_Toc36193287"/>
      <w:bookmarkStart w:id="1778" w:name="_Toc45198280"/>
      <w:bookmarkStart w:id="1779" w:name="_Toc45198506"/>
      <w:bookmarkStart w:id="1780" w:name="_Toc51837531"/>
      <w:bookmarkStart w:id="1781" w:name="_Toc51837757"/>
      <w:bookmarkStart w:id="1782" w:name="_Toc75429756"/>
      <w:r>
        <w:t>5.19.3</w:t>
      </w:r>
      <w:r>
        <w:tab/>
        <w:t>RACS information provisioning procedures via T9a</w:t>
      </w:r>
      <w:bookmarkEnd w:id="1775"/>
      <w:bookmarkEnd w:id="1776"/>
      <w:bookmarkEnd w:id="1777"/>
      <w:bookmarkEnd w:id="1778"/>
      <w:bookmarkEnd w:id="1779"/>
      <w:bookmarkEnd w:id="1780"/>
      <w:bookmarkEnd w:id="1781"/>
      <w:bookmarkEnd w:id="1782"/>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83" w:name="_MON_1621669559"/>
    <w:bookmarkEnd w:id="1783"/>
    <w:p w14:paraId="27E686FC" w14:textId="77777777" w:rsidR="005D3E30" w:rsidRDefault="005D3E30" w:rsidP="005D3E30">
      <w:pPr>
        <w:pStyle w:val="TH"/>
      </w:pPr>
      <w:r w:rsidRPr="0082608B">
        <w:object w:dxaOrig="6532" w:dyaOrig="5912" w14:anchorId="3AFB6583">
          <v:shape id="_x0000_i1075" type="#_x0000_t75" style="width:326.25pt;height:148.5pt" o:ole="">
            <v:imagedata r:id="rId113" o:title="" cropbottom="32170f"/>
          </v:shape>
          <o:OLEObject Type="Embed" ProgID="Word.Picture.8" ShapeID="_x0000_i1075" DrawAspect="Content" ObjectID="_1686047353"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4" w:name="_Toc19198271"/>
      <w:bookmarkStart w:id="1785" w:name="_Toc27897326"/>
      <w:bookmarkStart w:id="1786" w:name="_Toc36193288"/>
      <w:bookmarkStart w:id="1787" w:name="_Toc45198281"/>
      <w:bookmarkStart w:id="1788" w:name="_Toc45198507"/>
      <w:bookmarkStart w:id="1789" w:name="_Toc51837532"/>
      <w:bookmarkStart w:id="1790" w:name="_Toc51837758"/>
      <w:bookmarkStart w:id="1791" w:name="_Toc75429757"/>
      <w:r w:rsidRPr="00E42491">
        <w:lastRenderedPageBreak/>
        <w:t>Annex A (informative):</w:t>
      </w:r>
      <w:r w:rsidRPr="00E42491">
        <w:br/>
        <w:t>MTC Deployment Scenarios</w:t>
      </w:r>
      <w:bookmarkEnd w:id="1784"/>
      <w:bookmarkEnd w:id="1785"/>
      <w:bookmarkEnd w:id="1786"/>
      <w:bookmarkEnd w:id="1787"/>
      <w:bookmarkEnd w:id="1788"/>
      <w:bookmarkEnd w:id="1789"/>
      <w:bookmarkEnd w:id="1790"/>
      <w:bookmarkEnd w:id="1791"/>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2" w:name="_MON_1403617682"/>
    <w:bookmarkStart w:id="1793" w:name="_MON_1403617697"/>
    <w:bookmarkStart w:id="1794" w:name="_MON_1403617732"/>
    <w:bookmarkEnd w:id="1792"/>
    <w:bookmarkEnd w:id="1793"/>
    <w:bookmarkEnd w:id="1794"/>
    <w:bookmarkStart w:id="1795" w:name="_MON_1406443461"/>
    <w:bookmarkEnd w:id="1795"/>
    <w:p w14:paraId="1FF04879" w14:textId="77777777" w:rsidR="005D3E30" w:rsidRPr="00E42491" w:rsidRDefault="005D3E30" w:rsidP="005D3E30">
      <w:pPr>
        <w:pStyle w:val="TH"/>
      </w:pPr>
      <w:r w:rsidRPr="00E42491">
        <w:rPr>
          <w:lang w:eastAsia="zh-CN"/>
        </w:rPr>
        <w:object w:dxaOrig="9180" w:dyaOrig="6809" w14:anchorId="59723678">
          <v:shape id="_x0000_i1076" type="#_x0000_t75" style="width:459pt;height:340.5pt" o:ole="">
            <v:imagedata r:id="rId115" o:title=""/>
          </v:shape>
          <o:OLEObject Type="Embed" ProgID="Word.Picture.8" ShapeID="_x0000_i1076" DrawAspect="Content" ObjectID="_1686047354" r:id="rId116"/>
        </w:object>
      </w:r>
    </w:p>
    <w:p w14:paraId="601909A5" w14:textId="77777777" w:rsidR="005D3E30" w:rsidRPr="00E42491" w:rsidRDefault="005D3E30" w:rsidP="005D3E30">
      <w:pPr>
        <w:pStyle w:val="TF"/>
      </w:pPr>
      <w:r w:rsidRPr="00E42491">
        <w:t>Figure A-1: Deployment scenarios for direct and indirect model</w:t>
      </w:r>
    </w:p>
    <w:bookmarkStart w:id="1796" w:name="_MON_1403617759"/>
    <w:bookmarkEnd w:id="1796"/>
    <w:bookmarkStart w:id="1797" w:name="_MON_1406443491"/>
    <w:bookmarkEnd w:id="1797"/>
    <w:p w14:paraId="3B93E7EB" w14:textId="77777777" w:rsidR="005D3E30" w:rsidRPr="00E42491" w:rsidRDefault="005D3E30" w:rsidP="005D3E30">
      <w:pPr>
        <w:pStyle w:val="TH"/>
      </w:pPr>
      <w:r w:rsidRPr="00E42491">
        <w:object w:dxaOrig="8279" w:dyaOrig="6119" w14:anchorId="0DA0784E">
          <v:shape id="_x0000_i1077" type="#_x0000_t75" style="width:388.5pt;height:306pt" o:ole="">
            <v:imagedata r:id="rId117" o:title=""/>
          </v:shape>
          <o:OLEObject Type="Embed" ProgID="Word.Picture.8" ShapeID="_x0000_i1077" DrawAspect="Content" ObjectID="_1686047355"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8" w:name="_Toc19198272"/>
      <w:bookmarkStart w:id="1799" w:name="_Toc27897327"/>
      <w:bookmarkStart w:id="1800" w:name="_Toc36193289"/>
      <w:bookmarkStart w:id="1801" w:name="_Toc45198282"/>
      <w:bookmarkStart w:id="1802" w:name="_Toc45198508"/>
      <w:bookmarkStart w:id="1803" w:name="_Toc51837533"/>
      <w:bookmarkStart w:id="1804" w:name="_Toc51837759"/>
      <w:bookmarkStart w:id="1805" w:name="_Toc75429758"/>
      <w:r w:rsidRPr="00E42491">
        <w:lastRenderedPageBreak/>
        <w:t>Annex B (informative):</w:t>
      </w:r>
      <w:r w:rsidRPr="00E42491">
        <w:br/>
        <w:t>Void</w:t>
      </w:r>
      <w:bookmarkEnd w:id="1798"/>
      <w:bookmarkEnd w:id="1799"/>
      <w:bookmarkEnd w:id="1800"/>
      <w:bookmarkEnd w:id="1801"/>
      <w:bookmarkEnd w:id="1802"/>
      <w:bookmarkEnd w:id="1803"/>
      <w:bookmarkEnd w:id="1804"/>
      <w:bookmarkEnd w:id="1805"/>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6" w:name="_Toc19198273"/>
      <w:bookmarkStart w:id="1807" w:name="_Toc27897328"/>
      <w:bookmarkStart w:id="1808" w:name="_Toc36193290"/>
      <w:bookmarkStart w:id="1809" w:name="_Toc45198283"/>
      <w:bookmarkStart w:id="1810" w:name="_Toc45198509"/>
      <w:bookmarkStart w:id="1811" w:name="_Toc51837534"/>
      <w:bookmarkStart w:id="1812" w:name="_Toc51837760"/>
      <w:bookmarkStart w:id="1813" w:name="_Toc75429759"/>
      <w:r w:rsidRPr="00E42491">
        <w:lastRenderedPageBreak/>
        <w:t>Annex C (informative):</w:t>
      </w:r>
      <w:r w:rsidRPr="00E42491">
        <w:br/>
        <w:t>Triggering with OMA Push</w:t>
      </w:r>
      <w:bookmarkEnd w:id="1806"/>
      <w:bookmarkEnd w:id="1807"/>
      <w:bookmarkEnd w:id="1808"/>
      <w:bookmarkEnd w:id="1809"/>
      <w:bookmarkEnd w:id="1810"/>
      <w:bookmarkEnd w:id="1811"/>
      <w:bookmarkEnd w:id="1812"/>
      <w:bookmarkEnd w:id="1813"/>
    </w:p>
    <w:p w14:paraId="09EDC0B0" w14:textId="77777777" w:rsidR="005D3E30" w:rsidRPr="00E42491" w:rsidRDefault="005D3E30" w:rsidP="005D3E30">
      <w:pPr>
        <w:pStyle w:val="Heading1"/>
        <w:rPr>
          <w:lang w:eastAsia="zh-CN"/>
        </w:rPr>
      </w:pPr>
      <w:bookmarkStart w:id="1814" w:name="_Toc19198274"/>
      <w:bookmarkStart w:id="1815" w:name="_Toc27897329"/>
      <w:bookmarkStart w:id="1816" w:name="_Toc36193291"/>
      <w:bookmarkStart w:id="1817" w:name="_Toc45198284"/>
      <w:bookmarkStart w:id="1818" w:name="_Toc45198510"/>
      <w:bookmarkStart w:id="1819" w:name="_Toc51837535"/>
      <w:bookmarkStart w:id="1820" w:name="_Toc51837761"/>
      <w:bookmarkStart w:id="1821" w:name="_Toc75429760"/>
      <w:r w:rsidRPr="00E42491">
        <w:rPr>
          <w:lang w:eastAsia="zh-CN"/>
        </w:rPr>
        <w:t>C.1</w:t>
      </w:r>
      <w:r w:rsidRPr="00E42491">
        <w:rPr>
          <w:lang w:eastAsia="zh-CN"/>
        </w:rPr>
        <w:tab/>
        <w:t>General</w:t>
      </w:r>
      <w:bookmarkEnd w:id="1814"/>
      <w:bookmarkEnd w:id="1815"/>
      <w:bookmarkEnd w:id="1816"/>
      <w:bookmarkEnd w:id="1817"/>
      <w:bookmarkEnd w:id="1818"/>
      <w:bookmarkEnd w:id="1819"/>
      <w:bookmarkEnd w:id="1820"/>
      <w:bookmarkEnd w:id="1821"/>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2" w:name="_Toc19198275"/>
      <w:bookmarkStart w:id="1823" w:name="_Toc27897330"/>
      <w:bookmarkStart w:id="1824" w:name="_Toc36193292"/>
      <w:bookmarkStart w:id="1825" w:name="_Toc45198285"/>
      <w:bookmarkStart w:id="1826" w:name="_Toc45198511"/>
      <w:bookmarkStart w:id="1827" w:name="_Toc51837536"/>
      <w:bookmarkStart w:id="1828" w:name="_Toc51837762"/>
      <w:bookmarkStart w:id="1829" w:name="_Toc75429761"/>
      <w:r w:rsidRPr="00E42491">
        <w:rPr>
          <w:lang w:eastAsia="zh-CN"/>
        </w:rPr>
        <w:t>C.2</w:t>
      </w:r>
      <w:r w:rsidRPr="00E42491">
        <w:rPr>
          <w:lang w:eastAsia="zh-CN"/>
        </w:rPr>
        <w:tab/>
        <w:t>Triggering flow using Service Loading</w:t>
      </w:r>
      <w:bookmarkEnd w:id="1822"/>
      <w:bookmarkEnd w:id="1823"/>
      <w:bookmarkEnd w:id="1824"/>
      <w:bookmarkEnd w:id="1825"/>
      <w:bookmarkEnd w:id="1826"/>
      <w:bookmarkEnd w:id="1827"/>
      <w:bookmarkEnd w:id="1828"/>
      <w:bookmarkEnd w:id="1829"/>
    </w:p>
    <w:bookmarkStart w:id="1830" w:name="_MON_1390816521"/>
    <w:bookmarkStart w:id="1831" w:name="_MON_1390816805"/>
    <w:bookmarkStart w:id="1832" w:name="_MON_1390816951"/>
    <w:bookmarkStart w:id="1833" w:name="_MON_1390816972"/>
    <w:bookmarkStart w:id="1834" w:name="_MON_1391411699"/>
    <w:bookmarkStart w:id="1835" w:name="_MON_1388916302"/>
    <w:bookmarkStart w:id="1836" w:name="_MON_1388917602"/>
    <w:bookmarkStart w:id="1837" w:name="_MON_1388924704"/>
    <w:bookmarkStart w:id="1838" w:name="_MON_1388977973"/>
    <w:bookmarkStart w:id="1839" w:name="_MON_1388978132"/>
    <w:bookmarkStart w:id="1840" w:name="_MON_1388978145"/>
    <w:bookmarkStart w:id="1841" w:name="_MON_1388978159"/>
    <w:bookmarkStart w:id="1842" w:name="_MON_1388978167"/>
    <w:bookmarkStart w:id="1843" w:name="_MON_1389178047"/>
    <w:bookmarkStart w:id="1844" w:name="_MON_1390392350"/>
    <w:bookmarkStart w:id="1845" w:name="_MON_1390395131"/>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Start w:id="1846" w:name="_MON_1390403608"/>
    <w:bookmarkEnd w:id="1846"/>
    <w:p w14:paraId="367AC86B" w14:textId="77777777" w:rsidR="005D3E30" w:rsidRPr="00E42491" w:rsidRDefault="005D3E30" w:rsidP="005D3E30">
      <w:pPr>
        <w:pStyle w:val="TH"/>
        <w:rPr>
          <w:lang w:eastAsia="zh-CN"/>
        </w:rPr>
      </w:pPr>
      <w:r w:rsidRPr="00E42491">
        <w:object w:dxaOrig="9645" w:dyaOrig="6809" w14:anchorId="60341297">
          <v:shape id="_x0000_i1078" type="#_x0000_t75" style="width:464.25pt;height:328.5pt" o:ole="">
            <v:imagedata r:id="rId119" o:title=""/>
          </v:shape>
          <o:OLEObject Type="Embed" ProgID="Word.Picture.8" ShapeID="_x0000_i1078" DrawAspect="Content" ObjectID="_1686047356" r:id="rId120"/>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7" w:name="_Toc19198276"/>
      <w:bookmarkStart w:id="1848" w:name="_Toc27897331"/>
      <w:bookmarkStart w:id="1849" w:name="_Toc36193293"/>
      <w:bookmarkStart w:id="1850" w:name="_Toc45198286"/>
      <w:bookmarkStart w:id="1851" w:name="_Toc45198512"/>
      <w:bookmarkStart w:id="1852" w:name="_Toc51837537"/>
      <w:bookmarkStart w:id="1853" w:name="_Toc51837763"/>
      <w:bookmarkStart w:id="1854" w:name="_Toc75429762"/>
      <w:r w:rsidRPr="00E42491">
        <w:rPr>
          <w:rFonts w:cs="Arial"/>
          <w:szCs w:val="36"/>
        </w:rPr>
        <w:lastRenderedPageBreak/>
        <w:t>Annex D (informative):</w:t>
      </w:r>
      <w:r w:rsidRPr="00E42491">
        <w:rPr>
          <w:rFonts w:cs="Arial"/>
          <w:szCs w:val="36"/>
        </w:rPr>
        <w:br/>
      </w:r>
      <w:r w:rsidRPr="00E42491">
        <w:t>Device triggering using direct model over user plane</w:t>
      </w:r>
      <w:bookmarkEnd w:id="1847"/>
      <w:bookmarkEnd w:id="1848"/>
      <w:bookmarkEnd w:id="1849"/>
      <w:bookmarkEnd w:id="1850"/>
      <w:bookmarkEnd w:id="1851"/>
      <w:bookmarkEnd w:id="1852"/>
      <w:bookmarkEnd w:id="1853"/>
      <w:bookmarkEnd w:id="1854"/>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5" w:name="_MON_1396265377"/>
    <w:bookmarkEnd w:id="1855"/>
    <w:bookmarkStart w:id="1856" w:name="_MON_1401099284"/>
    <w:bookmarkEnd w:id="1856"/>
    <w:p w14:paraId="4105D6EC" w14:textId="77777777" w:rsidR="005D3E30" w:rsidRPr="00E42491" w:rsidRDefault="005D3E30" w:rsidP="005D3E30">
      <w:pPr>
        <w:pStyle w:val="TH"/>
      </w:pPr>
      <w:r w:rsidRPr="00E42491">
        <w:object w:dxaOrig="8639" w:dyaOrig="5100" w14:anchorId="48BA04EB">
          <v:shape id="_x0000_i1079" type="#_x0000_t75" style="width:402.75pt;height:238.5pt" o:ole="">
            <v:imagedata r:id="rId121" o:title=""/>
          </v:shape>
          <o:OLEObject Type="Embed" ProgID="Word.Picture.8" ShapeID="_x0000_i1079" DrawAspect="Content" ObjectID="_1686047357"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7" w:name="historyclause"/>
      <w:r w:rsidRPr="00E42491">
        <w:br w:type="page"/>
      </w:r>
      <w:bookmarkStart w:id="1858" w:name="_Toc19198277"/>
      <w:bookmarkStart w:id="1859" w:name="_Toc27897332"/>
      <w:bookmarkStart w:id="1860" w:name="_Toc36193294"/>
      <w:bookmarkStart w:id="1861" w:name="_Toc45198287"/>
      <w:bookmarkStart w:id="1862" w:name="_Toc45198513"/>
      <w:bookmarkStart w:id="1863" w:name="_Toc51837538"/>
      <w:bookmarkStart w:id="1864" w:name="_Toc51837764"/>
      <w:bookmarkStart w:id="1865" w:name="_Toc75429763"/>
      <w:r w:rsidRPr="00E42491">
        <w:lastRenderedPageBreak/>
        <w:t>Annex E (informative):</w:t>
      </w:r>
      <w:r w:rsidRPr="00E42491">
        <w:br/>
        <w:t>Change history</w:t>
      </w:r>
      <w:bookmarkEnd w:id="1858"/>
      <w:bookmarkEnd w:id="1859"/>
      <w:bookmarkEnd w:id="1860"/>
      <w:bookmarkEnd w:id="1861"/>
      <w:bookmarkEnd w:id="1862"/>
      <w:bookmarkEnd w:id="1863"/>
      <w:bookmarkEnd w:id="1864"/>
      <w:bookmarkEnd w:id="1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7"/>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6D21" w14:textId="3908BD1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1FE0">
      <w:rPr>
        <w:rFonts w:ascii="Arial" w:hAnsi="Arial" w:cs="Arial"/>
        <w:b/>
        <w:noProof/>
        <w:sz w:val="18"/>
        <w:szCs w:val="18"/>
      </w:rPr>
      <w:t>3GPP TS 23.682 V17.0.0 (2021-06)</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0457C68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1FE0">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62AE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137</Pages>
  <Words>63307</Words>
  <Characters>336825</Characters>
  <Application>Microsoft Office Word</Application>
  <DocSecurity>0</DocSecurity>
  <Lines>7017</Lines>
  <Paragraphs>5064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395068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23.216_Correction_to_Rel-16</cp:lastModifiedBy>
  <cp:revision>2</cp:revision>
  <cp:lastPrinted>2019-02-25T14:05:00Z</cp:lastPrinted>
  <dcterms:created xsi:type="dcterms:W3CDTF">2021-06-24T12:19:00Z</dcterms:created>
  <dcterms:modified xsi:type="dcterms:W3CDTF">2021-06-24T12:19:00Z</dcterms:modified>
</cp:coreProperties>
</file>