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593E614C"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0D43C1">
              <w:t>2</w:t>
            </w:r>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r w:rsidR="000D43C1">
              <w:rPr>
                <w:sz w:val="32"/>
              </w:rPr>
              <w:t>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Hlk26521069"/>
      <w:bookmarkStart w:id="2" w:name="_MON_1637044072"/>
      <w:bookmarkEnd w:id="2"/>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8" o:title=""/>
                </v:shape>
                <o:OLEObject Type="Embed" ProgID="Word.Picture.8" ShapeID="_x0000_i1025" DrawAspect="Content" ObjectID="_1693969167" r:id="rId9"/>
              </w:object>
            </w:r>
            <w:bookmarkEnd w:id="1"/>
          </w:p>
        </w:tc>
        <w:bookmarkStart w:id="3" w:name="_Hlk26521126"/>
        <w:bookmarkStart w:id="4" w:name="_MON_1637044125"/>
        <w:bookmarkEnd w:id="4"/>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5pt;height:75.75pt" o:ole="">
                  <v:imagedata r:id="rId10" o:title=""/>
                </v:shape>
                <o:OLEObject Type="Embed" ProgID="Word.Picture.8" ShapeID="_x0000_i1026" DrawAspect="Content" ObjectID="_1693969168" r:id="rId11"/>
              </w:object>
            </w:r>
            <w:bookmarkEnd w:id="3"/>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7"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650 Route des Lucioles - Sophia Antipolis</w:t>
            </w:r>
          </w:p>
          <w:p w14:paraId="61016BA3"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7"/>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5E10290D" w14:textId="740B31D7" w:rsidR="006E7760"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E7760">
        <w:t>Foreword</w:t>
      </w:r>
      <w:r w:rsidR="006E7760">
        <w:tab/>
      </w:r>
      <w:r w:rsidR="006E7760">
        <w:fldChar w:fldCharType="begin" w:fldLock="1"/>
      </w:r>
      <w:r w:rsidR="006E7760">
        <w:instrText xml:space="preserve"> PAGEREF _Toc83354972 \h </w:instrText>
      </w:r>
      <w:r w:rsidR="006E7760">
        <w:fldChar w:fldCharType="separate"/>
      </w:r>
      <w:r w:rsidR="006E7760">
        <w:t>22</w:t>
      </w:r>
      <w:r w:rsidR="006E7760">
        <w:fldChar w:fldCharType="end"/>
      </w:r>
    </w:p>
    <w:p w14:paraId="2D03B190" w14:textId="42012A7B" w:rsidR="006E7760" w:rsidRDefault="006E776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_Toc83354973 \h </w:instrText>
      </w:r>
      <w:r>
        <w:fldChar w:fldCharType="separate"/>
      </w:r>
      <w:r>
        <w:t>23</w:t>
      </w:r>
      <w:r>
        <w:fldChar w:fldCharType="end"/>
      </w:r>
    </w:p>
    <w:p w14:paraId="01BFB2FD" w14:textId="74758E6F" w:rsidR="006E7760" w:rsidRDefault="006E776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_Toc83354974 \h </w:instrText>
      </w:r>
      <w:r>
        <w:fldChar w:fldCharType="separate"/>
      </w:r>
      <w:r>
        <w:t>23</w:t>
      </w:r>
      <w:r>
        <w:fldChar w:fldCharType="end"/>
      </w:r>
    </w:p>
    <w:p w14:paraId="324246F0" w14:textId="51A37E7A" w:rsidR="006E7760" w:rsidRDefault="006E776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_Toc83354975 \h </w:instrText>
      </w:r>
      <w:r>
        <w:fldChar w:fldCharType="separate"/>
      </w:r>
      <w:r>
        <w:t>26</w:t>
      </w:r>
      <w:r>
        <w:fldChar w:fldCharType="end"/>
      </w:r>
    </w:p>
    <w:p w14:paraId="33A8336B" w14:textId="269EED17" w:rsidR="006E7760" w:rsidRDefault="006E776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_Toc83354976 \h </w:instrText>
      </w:r>
      <w:r>
        <w:fldChar w:fldCharType="separate"/>
      </w:r>
      <w:r>
        <w:t>26</w:t>
      </w:r>
      <w:r>
        <w:fldChar w:fldCharType="end"/>
      </w:r>
    </w:p>
    <w:p w14:paraId="56C94C43" w14:textId="5E799076" w:rsidR="006E7760" w:rsidRDefault="006E776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_Toc83354977 \h </w:instrText>
      </w:r>
      <w:r>
        <w:fldChar w:fldCharType="separate"/>
      </w:r>
      <w:r>
        <w:t>26</w:t>
      </w:r>
      <w:r>
        <w:fldChar w:fldCharType="end"/>
      </w:r>
    </w:p>
    <w:p w14:paraId="037F8F9E" w14:textId="7F7991BB" w:rsidR="006E7760" w:rsidRDefault="006E776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_Toc83354978 \h </w:instrText>
      </w:r>
      <w:r>
        <w:fldChar w:fldCharType="separate"/>
      </w:r>
      <w:r>
        <w:t>26</w:t>
      </w:r>
      <w:r>
        <w:fldChar w:fldCharType="end"/>
      </w:r>
    </w:p>
    <w:p w14:paraId="4FB55BBE" w14:textId="70699991" w:rsidR="006E7760" w:rsidRDefault="006E776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_Toc83354979 \h </w:instrText>
      </w:r>
      <w:r>
        <w:fldChar w:fldCharType="separate"/>
      </w:r>
      <w:r>
        <w:t>26</w:t>
      </w:r>
      <w:r>
        <w:fldChar w:fldCharType="end"/>
      </w:r>
    </w:p>
    <w:p w14:paraId="7B8D5C77" w14:textId="77DD47BF" w:rsidR="006E7760" w:rsidRDefault="006E776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_Toc83354980 \h </w:instrText>
      </w:r>
      <w:r>
        <w:fldChar w:fldCharType="separate"/>
      </w:r>
      <w:r>
        <w:t>26</w:t>
      </w:r>
      <w:r>
        <w:fldChar w:fldCharType="end"/>
      </w:r>
    </w:p>
    <w:p w14:paraId="79213644" w14:textId="527BE78E" w:rsidR="006E7760" w:rsidRDefault="006E776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_Toc83354981 \h </w:instrText>
      </w:r>
      <w:r>
        <w:fldChar w:fldCharType="separate"/>
      </w:r>
      <w:r>
        <w:t>26</w:t>
      </w:r>
      <w:r>
        <w:fldChar w:fldCharType="end"/>
      </w:r>
    </w:p>
    <w:p w14:paraId="0A2BC46B" w14:textId="5A434647" w:rsidR="006E7760" w:rsidRDefault="006E776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_Toc83354982 \h </w:instrText>
      </w:r>
      <w:r>
        <w:fldChar w:fldCharType="separate"/>
      </w:r>
      <w:r>
        <w:t>26</w:t>
      </w:r>
      <w:r>
        <w:fldChar w:fldCharType="end"/>
      </w:r>
    </w:p>
    <w:p w14:paraId="4C1AFE22" w14:textId="3914A588" w:rsidR="006E7760" w:rsidRDefault="006E7760">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_Toc83354983 \h </w:instrText>
      </w:r>
      <w:r>
        <w:fldChar w:fldCharType="separate"/>
      </w:r>
      <w:r>
        <w:t>26</w:t>
      </w:r>
      <w:r>
        <w:fldChar w:fldCharType="end"/>
      </w:r>
    </w:p>
    <w:p w14:paraId="42944035" w14:textId="469D8E8D" w:rsidR="006E7760" w:rsidRDefault="006E7760">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_Toc83354984 \h </w:instrText>
      </w:r>
      <w:r>
        <w:fldChar w:fldCharType="separate"/>
      </w:r>
      <w:r>
        <w:t>26</w:t>
      </w:r>
      <w:r>
        <w:fldChar w:fldCharType="end"/>
      </w:r>
    </w:p>
    <w:p w14:paraId="4C7013A2" w14:textId="5B097B7A" w:rsidR="006E7760" w:rsidRDefault="006E7760">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_Toc83354985 \h </w:instrText>
      </w:r>
      <w:r>
        <w:fldChar w:fldCharType="separate"/>
      </w:r>
      <w:r>
        <w:t>26</w:t>
      </w:r>
      <w:r>
        <w:fldChar w:fldCharType="end"/>
      </w:r>
    </w:p>
    <w:p w14:paraId="02AE1AA7" w14:textId="437B9B44" w:rsidR="006E7760" w:rsidRDefault="006E7760">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_Toc83354986 \h </w:instrText>
      </w:r>
      <w:r>
        <w:fldChar w:fldCharType="separate"/>
      </w:r>
      <w:r>
        <w:t>29</w:t>
      </w:r>
      <w:r>
        <w:fldChar w:fldCharType="end"/>
      </w:r>
    </w:p>
    <w:p w14:paraId="6C412240" w14:textId="6766D5FB" w:rsidR="006E7760" w:rsidRDefault="006E7760">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_Toc83354987 \h </w:instrText>
      </w:r>
      <w:r>
        <w:fldChar w:fldCharType="separate"/>
      </w:r>
      <w:r>
        <w:t>46</w:t>
      </w:r>
      <w:r>
        <w:fldChar w:fldCharType="end"/>
      </w:r>
    </w:p>
    <w:p w14:paraId="19CBEA30" w14:textId="5DBEF5E5" w:rsidR="006E7760" w:rsidRDefault="006E7760">
      <w:pPr>
        <w:pStyle w:val="TOC5"/>
        <w:rPr>
          <w:rFonts w:asciiTheme="minorHAnsi" w:eastAsiaTheme="minorEastAsia" w:hAnsiTheme="minorHAnsi" w:cstheme="minorBidi"/>
          <w:sz w:val="22"/>
          <w:szCs w:val="22"/>
          <w:lang w:eastAsia="en-GB"/>
        </w:rPr>
      </w:pPr>
      <w:r>
        <w:t>4.2.2.2.4</w:t>
      </w:r>
      <w:r>
        <w:rPr>
          <w:rFonts w:asciiTheme="minorHAnsi" w:eastAsiaTheme="minorEastAsia" w:hAnsiTheme="minorHAnsi" w:cstheme="minorBidi"/>
          <w:sz w:val="22"/>
          <w:szCs w:val="22"/>
          <w:lang w:eastAsia="en-GB"/>
        </w:rPr>
        <w:tab/>
      </w:r>
      <w:r>
        <w:t>Registration with Onboarding SNPN</w:t>
      </w:r>
      <w:r>
        <w:tab/>
      </w:r>
      <w:r>
        <w:fldChar w:fldCharType="begin" w:fldLock="1"/>
      </w:r>
      <w:r>
        <w:instrText xml:space="preserve"> PAGEREF _Toc83354988 \h </w:instrText>
      </w:r>
      <w:r>
        <w:fldChar w:fldCharType="separate"/>
      </w:r>
      <w:r>
        <w:t>49</w:t>
      </w:r>
      <w:r>
        <w:fldChar w:fldCharType="end"/>
      </w:r>
    </w:p>
    <w:p w14:paraId="3EE4046F" w14:textId="6F0C0555" w:rsidR="006E7760" w:rsidRDefault="006E7760">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_Toc83354989 \h </w:instrText>
      </w:r>
      <w:r>
        <w:fldChar w:fldCharType="separate"/>
      </w:r>
      <w:r>
        <w:t>51</w:t>
      </w:r>
      <w:r>
        <w:fldChar w:fldCharType="end"/>
      </w:r>
    </w:p>
    <w:p w14:paraId="4C8AFDBA" w14:textId="1C65BFC3" w:rsidR="006E7760" w:rsidRDefault="006E7760">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_Toc83354990 \h </w:instrText>
      </w:r>
      <w:r>
        <w:fldChar w:fldCharType="separate"/>
      </w:r>
      <w:r>
        <w:t>51</w:t>
      </w:r>
      <w:r>
        <w:fldChar w:fldCharType="end"/>
      </w:r>
    </w:p>
    <w:p w14:paraId="0B349586" w14:textId="4775A51A" w:rsidR="006E7760" w:rsidRDefault="006E7760">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_Toc83354991 \h </w:instrText>
      </w:r>
      <w:r>
        <w:fldChar w:fldCharType="separate"/>
      </w:r>
      <w:r>
        <w:t>51</w:t>
      </w:r>
      <w:r>
        <w:fldChar w:fldCharType="end"/>
      </w:r>
    </w:p>
    <w:p w14:paraId="7B58FE0F" w14:textId="12700D44" w:rsidR="006E7760" w:rsidRDefault="006E7760">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_Toc83354992 \h </w:instrText>
      </w:r>
      <w:r>
        <w:fldChar w:fldCharType="separate"/>
      </w:r>
      <w:r>
        <w:t>53</w:t>
      </w:r>
      <w:r>
        <w:fldChar w:fldCharType="end"/>
      </w:r>
    </w:p>
    <w:p w14:paraId="20177120" w14:textId="58562D45" w:rsidR="006E7760" w:rsidRDefault="006E776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_Toc83354993 \h </w:instrText>
      </w:r>
      <w:r>
        <w:fldChar w:fldCharType="separate"/>
      </w:r>
      <w:r>
        <w:t>54</w:t>
      </w:r>
      <w:r>
        <w:fldChar w:fldCharType="end"/>
      </w:r>
    </w:p>
    <w:p w14:paraId="3E5B8CDA" w14:textId="1BD06C59" w:rsidR="006E7760" w:rsidRDefault="006E7760">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_Toc83354994 \h </w:instrText>
      </w:r>
      <w:r>
        <w:fldChar w:fldCharType="separate"/>
      </w:r>
      <w:r>
        <w:t>54</w:t>
      </w:r>
      <w:r>
        <w:fldChar w:fldCharType="end"/>
      </w:r>
    </w:p>
    <w:p w14:paraId="593751D3" w14:textId="5E79BD42" w:rsidR="006E7760" w:rsidRDefault="006E7760">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_Toc83354995 \h </w:instrText>
      </w:r>
      <w:r>
        <w:fldChar w:fldCharType="separate"/>
      </w:r>
      <w:r>
        <w:t>54</w:t>
      </w:r>
      <w:r>
        <w:fldChar w:fldCharType="end"/>
      </w:r>
    </w:p>
    <w:p w14:paraId="3A4AE232" w14:textId="5109E43C" w:rsidR="006E7760" w:rsidRDefault="006E7760">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_Toc83354996 \h </w:instrText>
      </w:r>
      <w:r>
        <w:fldChar w:fldCharType="separate"/>
      </w:r>
      <w:r>
        <w:t>67</w:t>
      </w:r>
      <w:r>
        <w:fldChar w:fldCharType="end"/>
      </w:r>
    </w:p>
    <w:p w14:paraId="65D46A22" w14:textId="10FC727F" w:rsidR="006E7760" w:rsidRDefault="006E776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_Toc83354997 \h </w:instrText>
      </w:r>
      <w:r>
        <w:fldChar w:fldCharType="separate"/>
      </w:r>
      <w:r>
        <w:t>75</w:t>
      </w:r>
      <w:r>
        <w:fldChar w:fldCharType="end"/>
      </w:r>
    </w:p>
    <w:p w14:paraId="20F88F9E" w14:textId="17F3A350" w:rsidR="006E7760" w:rsidRDefault="006E7760">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_Toc83354998 \h </w:instrText>
      </w:r>
      <w:r>
        <w:fldChar w:fldCharType="separate"/>
      </w:r>
      <w:r>
        <w:t>75</w:t>
      </w:r>
      <w:r>
        <w:fldChar w:fldCharType="end"/>
      </w:r>
    </w:p>
    <w:p w14:paraId="7AAA5E23" w14:textId="576D3102" w:rsidR="006E7760" w:rsidRDefault="006E7760">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_Toc83354999 \h </w:instrText>
      </w:r>
      <w:r>
        <w:fldChar w:fldCharType="separate"/>
      </w:r>
      <w:r>
        <w:t>75</w:t>
      </w:r>
      <w:r>
        <w:fldChar w:fldCharType="end"/>
      </w:r>
    </w:p>
    <w:p w14:paraId="74EA5854" w14:textId="3A28EA77" w:rsidR="006E7760" w:rsidRDefault="006E7760">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_Toc83355000 \h </w:instrText>
      </w:r>
      <w:r>
        <w:fldChar w:fldCharType="separate"/>
      </w:r>
      <w:r>
        <w:t>79</w:t>
      </w:r>
      <w:r>
        <w:fldChar w:fldCharType="end"/>
      </w:r>
    </w:p>
    <w:p w14:paraId="5D4B72D8" w14:textId="0998939F" w:rsidR="006E7760" w:rsidRDefault="006E776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_Toc83355001 \h </w:instrText>
      </w:r>
      <w:r>
        <w:fldChar w:fldCharType="separate"/>
      </w:r>
      <w:r>
        <w:t>80</w:t>
      </w:r>
      <w:r>
        <w:fldChar w:fldCharType="end"/>
      </w:r>
    </w:p>
    <w:p w14:paraId="3281AAB3" w14:textId="348C9CBF" w:rsidR="006E7760" w:rsidRDefault="006E7760">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_Toc83355002 \h </w:instrText>
      </w:r>
      <w:r>
        <w:fldChar w:fldCharType="separate"/>
      </w:r>
      <w:r>
        <w:t>80</w:t>
      </w:r>
      <w:r>
        <w:fldChar w:fldCharType="end"/>
      </w:r>
    </w:p>
    <w:p w14:paraId="337E73E3" w14:textId="35CBC933" w:rsidR="006E7760" w:rsidRDefault="006E7760">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_Toc83355003 \h </w:instrText>
      </w:r>
      <w:r>
        <w:fldChar w:fldCharType="separate"/>
      </w:r>
      <w:r>
        <w:t>81</w:t>
      </w:r>
      <w:r>
        <w:fldChar w:fldCharType="end"/>
      </w:r>
    </w:p>
    <w:p w14:paraId="1530A3A9" w14:textId="2040419D" w:rsidR="006E7760" w:rsidRDefault="006E7760">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_Toc83355004 \h </w:instrText>
      </w:r>
      <w:r>
        <w:fldChar w:fldCharType="separate"/>
      </w:r>
      <w:r>
        <w:t>82</w:t>
      </w:r>
      <w:r>
        <w:fldChar w:fldCharType="end"/>
      </w:r>
    </w:p>
    <w:p w14:paraId="060335DB" w14:textId="1DB9BE60" w:rsidR="006E7760" w:rsidRDefault="006E7760">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F52137">
        <w:rPr>
          <w:rFonts w:eastAsia="SimSun"/>
          <w:lang w:eastAsia="zh-CN"/>
        </w:rPr>
        <w:t xml:space="preserve"> Release</w:t>
      </w:r>
      <w:r>
        <w:tab/>
      </w:r>
      <w:r>
        <w:fldChar w:fldCharType="begin" w:fldLock="1"/>
      </w:r>
      <w:r>
        <w:instrText xml:space="preserve"> PAGEREF _Toc83355005 \h </w:instrText>
      </w:r>
      <w:r>
        <w:fldChar w:fldCharType="separate"/>
      </w:r>
      <w:r>
        <w:t>83</w:t>
      </w:r>
      <w:r>
        <w:fldChar w:fldCharType="end"/>
      </w:r>
    </w:p>
    <w:p w14:paraId="4435D386" w14:textId="1C917BB3" w:rsidR="006E7760" w:rsidRDefault="006E7760">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_Toc83355006 \h </w:instrText>
      </w:r>
      <w:r>
        <w:fldChar w:fldCharType="separate"/>
      </w:r>
      <w:r>
        <w:t>86</w:t>
      </w:r>
      <w:r>
        <w:fldChar w:fldCharType="end"/>
      </w:r>
    </w:p>
    <w:p w14:paraId="600081A9" w14:textId="607CD1E7" w:rsidR="006E7760" w:rsidRDefault="006E7760">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_Toc83355007 \h </w:instrText>
      </w:r>
      <w:r>
        <w:fldChar w:fldCharType="separate"/>
      </w:r>
      <w:r>
        <w:t>86</w:t>
      </w:r>
      <w:r>
        <w:fldChar w:fldCharType="end"/>
      </w:r>
    </w:p>
    <w:p w14:paraId="0E7B2343" w14:textId="076452D6" w:rsidR="006E7760" w:rsidRDefault="006E7760">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_Toc83355008 \h </w:instrText>
      </w:r>
      <w:r>
        <w:fldChar w:fldCharType="separate"/>
      </w:r>
      <w:r>
        <w:t>86</w:t>
      </w:r>
      <w:r>
        <w:fldChar w:fldCharType="end"/>
      </w:r>
    </w:p>
    <w:p w14:paraId="25048647" w14:textId="2D5A10EA" w:rsidR="006E7760" w:rsidRDefault="006E7760">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F52137">
        <w:rPr>
          <w:rFonts w:eastAsia="DengXian"/>
          <w:bCs/>
        </w:rPr>
        <w:t>NGAP UE-TNLA-bindings during Registration and Service Request</w:t>
      </w:r>
      <w:r>
        <w:tab/>
      </w:r>
      <w:r>
        <w:fldChar w:fldCharType="begin" w:fldLock="1"/>
      </w:r>
      <w:r>
        <w:instrText xml:space="preserve"> PAGEREF _Toc83355009 \h </w:instrText>
      </w:r>
      <w:r>
        <w:fldChar w:fldCharType="separate"/>
      </w:r>
      <w:r>
        <w:t>86</w:t>
      </w:r>
      <w:r>
        <w:fldChar w:fldCharType="end"/>
      </w:r>
    </w:p>
    <w:p w14:paraId="39A00977" w14:textId="53D68697" w:rsidR="006E7760" w:rsidRDefault="006E7760">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F52137">
        <w:rPr>
          <w:rFonts w:eastAsia="DengXian"/>
        </w:rPr>
        <w:t>NGAP UE-TNLA-bindings during handovers</w:t>
      </w:r>
      <w:r>
        <w:tab/>
      </w:r>
      <w:r>
        <w:fldChar w:fldCharType="begin" w:fldLock="1"/>
      </w:r>
      <w:r>
        <w:instrText xml:space="preserve"> PAGEREF _Toc83355010 \h </w:instrText>
      </w:r>
      <w:r>
        <w:fldChar w:fldCharType="separate"/>
      </w:r>
      <w:r>
        <w:t>87</w:t>
      </w:r>
      <w:r>
        <w:fldChar w:fldCharType="end"/>
      </w:r>
    </w:p>
    <w:p w14:paraId="4B97F27F" w14:textId="422CAF4D" w:rsidR="006E7760" w:rsidRDefault="006E7760">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F52137">
        <w:rPr>
          <w:rFonts w:eastAsia="DengXian"/>
        </w:rPr>
        <w:t>NGAP UE-TNLA-bindings subsequent to NGAP UE-TNLA-binding release</w:t>
      </w:r>
      <w:r>
        <w:tab/>
      </w:r>
      <w:r>
        <w:fldChar w:fldCharType="begin" w:fldLock="1"/>
      </w:r>
      <w:r>
        <w:instrText xml:space="preserve"> PAGEREF _Toc83355011 \h </w:instrText>
      </w:r>
      <w:r>
        <w:fldChar w:fldCharType="separate"/>
      </w:r>
      <w:r>
        <w:t>87</w:t>
      </w:r>
      <w:r>
        <w:fldChar w:fldCharType="end"/>
      </w:r>
    </w:p>
    <w:p w14:paraId="1F3ECAEE" w14:textId="7CC0687F" w:rsidR="006E7760" w:rsidRDefault="006E7760">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F52137">
        <w:rPr>
          <w:rFonts w:eastAsia="DengXian"/>
          <w:bCs/>
        </w:rPr>
        <w:t>NGAP UE-TNLA-binding update procedure</w:t>
      </w:r>
      <w:r>
        <w:tab/>
      </w:r>
      <w:r>
        <w:fldChar w:fldCharType="begin" w:fldLock="1"/>
      </w:r>
      <w:r>
        <w:instrText xml:space="preserve"> PAGEREF _Toc83355012 \h </w:instrText>
      </w:r>
      <w:r>
        <w:fldChar w:fldCharType="separate"/>
      </w:r>
      <w:r>
        <w:t>88</w:t>
      </w:r>
      <w:r>
        <w:fldChar w:fldCharType="end"/>
      </w:r>
    </w:p>
    <w:p w14:paraId="46FBC94D" w14:textId="67EFCAC6" w:rsidR="006E7760" w:rsidRDefault="006E7760">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F52137">
        <w:rPr>
          <w:rFonts w:eastAsia="DengXian"/>
          <w:bCs/>
        </w:rPr>
        <w:t>NGAP UE-TNLA-binding per UE Release procedure</w:t>
      </w:r>
      <w:r>
        <w:tab/>
      </w:r>
      <w:r>
        <w:fldChar w:fldCharType="begin" w:fldLock="1"/>
      </w:r>
      <w:r>
        <w:instrText xml:space="preserve"> PAGEREF _Toc83355013 \h </w:instrText>
      </w:r>
      <w:r>
        <w:fldChar w:fldCharType="separate"/>
      </w:r>
      <w:r>
        <w:t>88</w:t>
      </w:r>
      <w:r>
        <w:fldChar w:fldCharType="end"/>
      </w:r>
    </w:p>
    <w:p w14:paraId="44667BB2" w14:textId="02CD7B01" w:rsidR="006E7760" w:rsidRDefault="006E7760">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F52137">
        <w:rPr>
          <w:rFonts w:eastAsia="DengXian"/>
        </w:rPr>
        <w:t xml:space="preserve"> procedure</w:t>
      </w:r>
      <w:r>
        <w:tab/>
      </w:r>
      <w:r>
        <w:fldChar w:fldCharType="begin" w:fldLock="1"/>
      </w:r>
      <w:r>
        <w:instrText xml:space="preserve"> PAGEREF _Toc83355014 \h </w:instrText>
      </w:r>
      <w:r>
        <w:fldChar w:fldCharType="separate"/>
      </w:r>
      <w:r>
        <w:t>88</w:t>
      </w:r>
      <w:r>
        <w:fldChar w:fldCharType="end"/>
      </w:r>
    </w:p>
    <w:p w14:paraId="2AA424A5" w14:textId="0FA69B46" w:rsidR="006E7760" w:rsidRDefault="006E7760">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_Toc83355015 \h </w:instrText>
      </w:r>
      <w:r>
        <w:fldChar w:fldCharType="separate"/>
      </w:r>
      <w:r>
        <w:t>89</w:t>
      </w:r>
      <w:r>
        <w:fldChar w:fldCharType="end"/>
      </w:r>
    </w:p>
    <w:p w14:paraId="761EA4A1" w14:textId="0EC64A1F" w:rsidR="006E7760" w:rsidRDefault="006E7760">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_Toc83355016 \h </w:instrText>
      </w:r>
      <w:r>
        <w:fldChar w:fldCharType="separate"/>
      </w:r>
      <w:r>
        <w:t>89</w:t>
      </w:r>
      <w:r>
        <w:fldChar w:fldCharType="end"/>
      </w:r>
    </w:p>
    <w:p w14:paraId="109EBAC3" w14:textId="124FAF9E" w:rsidR="006E7760" w:rsidRDefault="006E7760">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_Toc83355017 \h </w:instrText>
      </w:r>
      <w:r>
        <w:fldChar w:fldCharType="separate"/>
      </w:r>
      <w:r>
        <w:t>90</w:t>
      </w:r>
      <w:r>
        <w:fldChar w:fldCharType="end"/>
      </w:r>
    </w:p>
    <w:p w14:paraId="346F9180" w14:textId="28EEB36B" w:rsidR="006E7760" w:rsidRDefault="006E7760">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_Toc83355018 \h </w:instrText>
      </w:r>
      <w:r>
        <w:fldChar w:fldCharType="separate"/>
      </w:r>
      <w:r>
        <w:t>90</w:t>
      </w:r>
      <w:r>
        <w:fldChar w:fldCharType="end"/>
      </w:r>
    </w:p>
    <w:p w14:paraId="372D99FE" w14:textId="06779014" w:rsidR="006E7760" w:rsidRDefault="006E7760">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_Toc83355019 \h </w:instrText>
      </w:r>
      <w:r>
        <w:fldChar w:fldCharType="separate"/>
      </w:r>
      <w:r>
        <w:t>91</w:t>
      </w:r>
      <w:r>
        <w:fldChar w:fldCharType="end"/>
      </w:r>
    </w:p>
    <w:p w14:paraId="6B796B7B" w14:textId="1FFCEF93" w:rsidR="006E7760" w:rsidRDefault="006E7760">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_Toc83355020 \h </w:instrText>
      </w:r>
      <w:r>
        <w:fldChar w:fldCharType="separate"/>
      </w:r>
      <w:r>
        <w:t>93</w:t>
      </w:r>
      <w:r>
        <w:fldChar w:fldCharType="end"/>
      </w:r>
    </w:p>
    <w:p w14:paraId="2C1D2F18" w14:textId="5C59BE11" w:rsidR="006E7760" w:rsidRDefault="006E7760">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_Toc83355021 \h </w:instrText>
      </w:r>
      <w:r>
        <w:fldChar w:fldCharType="separate"/>
      </w:r>
      <w:r>
        <w:t>94</w:t>
      </w:r>
      <w:r>
        <w:fldChar w:fldCharType="end"/>
      </w:r>
    </w:p>
    <w:p w14:paraId="76A46449" w14:textId="148A9BB5" w:rsidR="006E7760" w:rsidRDefault="006E7760">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_Toc83355022 \h </w:instrText>
      </w:r>
      <w:r>
        <w:fldChar w:fldCharType="separate"/>
      </w:r>
      <w:r>
        <w:t>95</w:t>
      </w:r>
      <w:r>
        <w:fldChar w:fldCharType="end"/>
      </w:r>
    </w:p>
    <w:p w14:paraId="1BA84A0B" w14:textId="1AA30906" w:rsidR="006E7760" w:rsidRDefault="006E7760">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_Toc83355023 \h </w:instrText>
      </w:r>
      <w:r>
        <w:fldChar w:fldCharType="separate"/>
      </w:r>
      <w:r>
        <w:t>95</w:t>
      </w:r>
      <w:r>
        <w:fldChar w:fldCharType="end"/>
      </w:r>
    </w:p>
    <w:p w14:paraId="222D55D9" w14:textId="50EDEDD2" w:rsidR="006E7760" w:rsidRDefault="006E7760">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_Toc83355024 \h </w:instrText>
      </w:r>
      <w:r>
        <w:fldChar w:fldCharType="separate"/>
      </w:r>
      <w:r>
        <w:t>95</w:t>
      </w:r>
      <w:r>
        <w:fldChar w:fldCharType="end"/>
      </w:r>
    </w:p>
    <w:p w14:paraId="4043351B" w14:textId="0747C5A8" w:rsidR="006E7760" w:rsidRDefault="006E7760">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Network Slice Admission Control Function (NSACF) procedures</w:t>
      </w:r>
      <w:r>
        <w:tab/>
      </w:r>
      <w:r>
        <w:fldChar w:fldCharType="begin" w:fldLock="1"/>
      </w:r>
      <w:r>
        <w:instrText xml:space="preserve"> PAGEREF _Toc83355025 \h </w:instrText>
      </w:r>
      <w:r>
        <w:fldChar w:fldCharType="separate"/>
      </w:r>
      <w:r>
        <w:t>96</w:t>
      </w:r>
      <w:r>
        <w:fldChar w:fldCharType="end"/>
      </w:r>
    </w:p>
    <w:p w14:paraId="6D592D64" w14:textId="279AD348" w:rsidR="006E7760" w:rsidRDefault="006E7760">
      <w:pPr>
        <w:pStyle w:val="TOC4"/>
        <w:rPr>
          <w:rFonts w:asciiTheme="minorHAnsi" w:eastAsiaTheme="minorEastAsia" w:hAnsiTheme="minorHAnsi" w:cstheme="minorBidi"/>
          <w:sz w:val="22"/>
          <w:szCs w:val="22"/>
          <w:lang w:eastAsia="en-GB"/>
        </w:rPr>
      </w:pPr>
      <w:r>
        <w:t>4.2.11.1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_Toc83355026 \h </w:instrText>
      </w:r>
      <w:r>
        <w:fldChar w:fldCharType="separate"/>
      </w:r>
      <w:r>
        <w:t>96</w:t>
      </w:r>
      <w:r>
        <w:fldChar w:fldCharType="end"/>
      </w:r>
    </w:p>
    <w:p w14:paraId="112F3457" w14:textId="3D39E7AD" w:rsidR="006E7760" w:rsidRDefault="006E7760">
      <w:pPr>
        <w:pStyle w:val="TOC4"/>
        <w:rPr>
          <w:rFonts w:asciiTheme="minorHAnsi" w:eastAsiaTheme="minorEastAsia" w:hAnsiTheme="minorHAnsi" w:cstheme="minorBidi"/>
          <w:sz w:val="22"/>
          <w:szCs w:val="22"/>
          <w:lang w:eastAsia="en-GB"/>
        </w:rPr>
      </w:pPr>
      <w:r>
        <w:t>4.2.11.2</w:t>
      </w:r>
      <w:r>
        <w:rPr>
          <w:rFonts w:asciiTheme="minorHAnsi" w:eastAsiaTheme="minorEastAsia" w:hAnsiTheme="minorHAnsi" w:cstheme="minorBidi"/>
          <w:sz w:val="22"/>
          <w:szCs w:val="22"/>
          <w:lang w:eastAsia="en-GB"/>
        </w:rPr>
        <w:tab/>
      </w:r>
      <w:r>
        <w:t>Number of UEs per network slice availability check and update procedure</w:t>
      </w:r>
      <w:r>
        <w:tab/>
      </w:r>
      <w:r>
        <w:fldChar w:fldCharType="begin" w:fldLock="1"/>
      </w:r>
      <w:r>
        <w:instrText xml:space="preserve"> PAGEREF _Toc83355027 \h </w:instrText>
      </w:r>
      <w:r>
        <w:fldChar w:fldCharType="separate"/>
      </w:r>
      <w:r>
        <w:t>96</w:t>
      </w:r>
      <w:r>
        <w:fldChar w:fldCharType="end"/>
      </w:r>
    </w:p>
    <w:p w14:paraId="5AF7AD5E" w14:textId="20157F0D" w:rsidR="006E7760" w:rsidRDefault="006E7760">
      <w:pPr>
        <w:pStyle w:val="TOC4"/>
        <w:rPr>
          <w:rFonts w:asciiTheme="minorHAnsi" w:eastAsiaTheme="minorEastAsia" w:hAnsiTheme="minorHAnsi" w:cstheme="minorBidi"/>
          <w:sz w:val="22"/>
          <w:szCs w:val="22"/>
          <w:lang w:eastAsia="en-GB"/>
        </w:rPr>
      </w:pPr>
      <w:r>
        <w:lastRenderedPageBreak/>
        <w:t>4.2.11.3</w:t>
      </w:r>
      <w:r>
        <w:rPr>
          <w:rFonts w:asciiTheme="minorHAnsi" w:eastAsiaTheme="minorEastAsia" w:hAnsiTheme="minorHAnsi" w:cstheme="minorBidi"/>
          <w:sz w:val="22"/>
          <w:szCs w:val="22"/>
          <w:lang w:eastAsia="en-GB"/>
        </w:rPr>
        <w:tab/>
      </w:r>
      <w:r>
        <w:t>Configuration for Early Admission Control (EAC) update procedure</w:t>
      </w:r>
      <w:r>
        <w:tab/>
      </w:r>
      <w:r>
        <w:fldChar w:fldCharType="begin" w:fldLock="1"/>
      </w:r>
      <w:r>
        <w:instrText xml:space="preserve"> PAGEREF _Toc83355028 \h </w:instrText>
      </w:r>
      <w:r>
        <w:fldChar w:fldCharType="separate"/>
      </w:r>
      <w:r>
        <w:t>99</w:t>
      </w:r>
      <w:r>
        <w:fldChar w:fldCharType="end"/>
      </w:r>
    </w:p>
    <w:p w14:paraId="6AC2DF17" w14:textId="22325A62" w:rsidR="006E7760" w:rsidRDefault="006E7760">
      <w:pPr>
        <w:pStyle w:val="TOC4"/>
        <w:rPr>
          <w:rFonts w:asciiTheme="minorHAnsi" w:eastAsiaTheme="minorEastAsia" w:hAnsiTheme="minorHAnsi" w:cstheme="minorBidi"/>
          <w:sz w:val="22"/>
          <w:szCs w:val="22"/>
          <w:lang w:eastAsia="en-GB"/>
        </w:rPr>
      </w:pPr>
      <w:r>
        <w:t>4.2.11.4</w:t>
      </w:r>
      <w:r>
        <w:rPr>
          <w:rFonts w:asciiTheme="minorHAnsi" w:eastAsiaTheme="minorEastAsia" w:hAnsiTheme="minorHAnsi" w:cstheme="minorBidi"/>
          <w:sz w:val="22"/>
          <w:szCs w:val="22"/>
          <w:lang w:eastAsia="en-GB"/>
        </w:rPr>
        <w:tab/>
      </w:r>
      <w:r>
        <w:t>Number of PDU Sessions per network slice availability check and update procedure</w:t>
      </w:r>
      <w:r>
        <w:tab/>
      </w:r>
      <w:r>
        <w:fldChar w:fldCharType="begin" w:fldLock="1"/>
      </w:r>
      <w:r>
        <w:instrText xml:space="preserve"> PAGEREF _Toc83355029 \h </w:instrText>
      </w:r>
      <w:r>
        <w:fldChar w:fldCharType="separate"/>
      </w:r>
      <w:r>
        <w:t>100</w:t>
      </w:r>
      <w:r>
        <w:fldChar w:fldCharType="end"/>
      </w:r>
    </w:p>
    <w:p w14:paraId="50F55D6E" w14:textId="571D4D37" w:rsidR="006E7760" w:rsidRDefault="006E7760">
      <w:pPr>
        <w:pStyle w:val="TOC4"/>
        <w:rPr>
          <w:rFonts w:asciiTheme="minorHAnsi" w:eastAsiaTheme="minorEastAsia" w:hAnsiTheme="minorHAnsi" w:cstheme="minorBidi"/>
          <w:sz w:val="22"/>
          <w:szCs w:val="22"/>
          <w:lang w:eastAsia="en-GB"/>
        </w:rPr>
      </w:pPr>
      <w:r>
        <w:t>4.2.11.5</w:t>
      </w:r>
      <w:r>
        <w:rPr>
          <w:rFonts w:asciiTheme="minorHAnsi" w:eastAsiaTheme="minorEastAsia" w:hAnsiTheme="minorHAnsi" w:cstheme="minorBidi"/>
          <w:sz w:val="22"/>
          <w:szCs w:val="22"/>
          <w:lang w:eastAsia="en-GB"/>
        </w:rPr>
        <w:tab/>
      </w:r>
      <w:r>
        <w:t>Network Slice Admission Control Support for Roaming</w:t>
      </w:r>
      <w:r>
        <w:tab/>
      </w:r>
      <w:r>
        <w:fldChar w:fldCharType="begin" w:fldLock="1"/>
      </w:r>
      <w:r>
        <w:instrText xml:space="preserve"> PAGEREF _Toc83355030 \h </w:instrText>
      </w:r>
      <w:r>
        <w:fldChar w:fldCharType="separate"/>
      </w:r>
      <w:r>
        <w:t>101</w:t>
      </w:r>
      <w:r>
        <w:fldChar w:fldCharType="end"/>
      </w:r>
    </w:p>
    <w:p w14:paraId="700E2A43" w14:textId="5590931B" w:rsidR="006E7760" w:rsidRDefault="006E7760">
      <w:pPr>
        <w:pStyle w:val="TOC5"/>
        <w:rPr>
          <w:rFonts w:asciiTheme="minorHAnsi" w:eastAsiaTheme="minorEastAsia" w:hAnsiTheme="minorHAnsi" w:cstheme="minorBidi"/>
          <w:sz w:val="22"/>
          <w:szCs w:val="22"/>
          <w:lang w:eastAsia="en-GB"/>
        </w:rPr>
      </w:pPr>
      <w:r>
        <w:t>4.2.11.5.1</w:t>
      </w:r>
      <w:r>
        <w:rPr>
          <w:rFonts w:asciiTheme="minorHAnsi" w:eastAsiaTheme="minorEastAsia" w:hAnsiTheme="minorHAnsi" w:cstheme="minorBidi"/>
          <w:sz w:val="22"/>
          <w:szCs w:val="22"/>
          <w:lang w:eastAsia="en-GB"/>
        </w:rPr>
        <w:tab/>
      </w:r>
      <w:r>
        <w:t>NSACF Support for Roaming by VPLMN</w:t>
      </w:r>
      <w:r>
        <w:tab/>
      </w:r>
      <w:r>
        <w:fldChar w:fldCharType="begin" w:fldLock="1"/>
      </w:r>
      <w:r>
        <w:instrText xml:space="preserve"> PAGEREF _Toc83355031 \h </w:instrText>
      </w:r>
      <w:r>
        <w:fldChar w:fldCharType="separate"/>
      </w:r>
      <w:r>
        <w:t>101</w:t>
      </w:r>
      <w:r>
        <w:fldChar w:fldCharType="end"/>
      </w:r>
    </w:p>
    <w:p w14:paraId="6A783C5B" w14:textId="7B414C9C" w:rsidR="006E7760" w:rsidRDefault="006E7760">
      <w:pPr>
        <w:pStyle w:val="TOC5"/>
        <w:rPr>
          <w:rFonts w:asciiTheme="minorHAnsi" w:eastAsiaTheme="minorEastAsia" w:hAnsiTheme="minorHAnsi" w:cstheme="minorBidi"/>
          <w:sz w:val="22"/>
          <w:szCs w:val="22"/>
          <w:lang w:eastAsia="en-GB"/>
        </w:rPr>
      </w:pPr>
      <w:r>
        <w:t>4.2.11.5.2</w:t>
      </w:r>
      <w:r>
        <w:rPr>
          <w:rFonts w:asciiTheme="minorHAnsi" w:eastAsiaTheme="minorEastAsia" w:hAnsiTheme="minorHAnsi" w:cstheme="minorBidi"/>
          <w:sz w:val="22"/>
          <w:szCs w:val="22"/>
          <w:lang w:eastAsia="en-GB"/>
        </w:rPr>
        <w:tab/>
      </w:r>
      <w:r>
        <w:t>NSACF Support for Roaming by HPLMN</w:t>
      </w:r>
      <w:r>
        <w:tab/>
      </w:r>
      <w:r>
        <w:fldChar w:fldCharType="begin" w:fldLock="1"/>
      </w:r>
      <w:r>
        <w:instrText xml:space="preserve"> PAGEREF _Toc83355032 \h </w:instrText>
      </w:r>
      <w:r>
        <w:fldChar w:fldCharType="separate"/>
      </w:r>
      <w:r>
        <w:t>101</w:t>
      </w:r>
      <w:r>
        <w:fldChar w:fldCharType="end"/>
      </w:r>
    </w:p>
    <w:p w14:paraId="21B05E2E" w14:textId="180DF488" w:rsidR="006E7760" w:rsidRDefault="006E776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_Toc83355033 \h </w:instrText>
      </w:r>
      <w:r>
        <w:fldChar w:fldCharType="separate"/>
      </w:r>
      <w:r>
        <w:t>102</w:t>
      </w:r>
      <w:r>
        <w:fldChar w:fldCharType="end"/>
      </w:r>
    </w:p>
    <w:p w14:paraId="0619CC80" w14:textId="74BEBED3" w:rsidR="006E7760" w:rsidRDefault="006E776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_Toc83355034 \h </w:instrText>
      </w:r>
      <w:r>
        <w:fldChar w:fldCharType="separate"/>
      </w:r>
      <w:r>
        <w:t>102</w:t>
      </w:r>
      <w:r>
        <w:fldChar w:fldCharType="end"/>
      </w:r>
    </w:p>
    <w:p w14:paraId="26C71069" w14:textId="0D74E744" w:rsidR="006E7760" w:rsidRDefault="006E776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_Toc83355035 \h </w:instrText>
      </w:r>
      <w:r>
        <w:fldChar w:fldCharType="separate"/>
      </w:r>
      <w:r>
        <w:t>102</w:t>
      </w:r>
      <w:r>
        <w:fldChar w:fldCharType="end"/>
      </w:r>
    </w:p>
    <w:p w14:paraId="3DCD51AE" w14:textId="45C95A36" w:rsidR="006E7760" w:rsidRDefault="006E776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_Toc83355036 \h </w:instrText>
      </w:r>
      <w:r>
        <w:fldChar w:fldCharType="separate"/>
      </w:r>
      <w:r>
        <w:t>102</w:t>
      </w:r>
      <w:r>
        <w:fldChar w:fldCharType="end"/>
      </w:r>
    </w:p>
    <w:p w14:paraId="08C34945" w14:textId="44B104C7" w:rsidR="006E7760" w:rsidRDefault="006E776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_Toc83355037 \h </w:instrText>
      </w:r>
      <w:r>
        <w:fldChar w:fldCharType="separate"/>
      </w:r>
      <w:r>
        <w:t>103</w:t>
      </w:r>
      <w:r>
        <w:fldChar w:fldCharType="end"/>
      </w:r>
    </w:p>
    <w:p w14:paraId="46DE935D" w14:textId="257814C3" w:rsidR="006E7760" w:rsidRDefault="006E7760">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_Toc83355038 \h </w:instrText>
      </w:r>
      <w:r>
        <w:fldChar w:fldCharType="separate"/>
      </w:r>
      <w:r>
        <w:t>103</w:t>
      </w:r>
      <w:r>
        <w:fldChar w:fldCharType="end"/>
      </w:r>
    </w:p>
    <w:p w14:paraId="63C83292" w14:textId="097F2C5E" w:rsidR="006E7760" w:rsidRDefault="006E7760">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_Toc83355039 \h </w:instrText>
      </w:r>
      <w:r>
        <w:fldChar w:fldCharType="separate"/>
      </w:r>
      <w:r>
        <w:t>116</w:t>
      </w:r>
      <w:r>
        <w:fldChar w:fldCharType="end"/>
      </w:r>
    </w:p>
    <w:p w14:paraId="1248F870" w14:textId="7BB628E9" w:rsidR="006E7760" w:rsidRDefault="006E7760">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_Toc83355040 \h </w:instrText>
      </w:r>
      <w:r>
        <w:fldChar w:fldCharType="separate"/>
      </w:r>
      <w:r>
        <w:t>121</w:t>
      </w:r>
      <w:r>
        <w:fldChar w:fldCharType="end"/>
      </w:r>
    </w:p>
    <w:p w14:paraId="146F9BA9" w14:textId="7D1397F6" w:rsidR="006E7760" w:rsidRDefault="006E7760">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_Toc83355041 \h </w:instrText>
      </w:r>
      <w:r>
        <w:fldChar w:fldCharType="separate"/>
      </w:r>
      <w:r>
        <w:t>124</w:t>
      </w:r>
      <w:r>
        <w:fldChar w:fldCharType="end"/>
      </w:r>
    </w:p>
    <w:p w14:paraId="18B35400" w14:textId="50D0365D" w:rsidR="006E7760" w:rsidRDefault="006E776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_Toc83355042 \h </w:instrText>
      </w:r>
      <w:r>
        <w:fldChar w:fldCharType="separate"/>
      </w:r>
      <w:r>
        <w:t>125</w:t>
      </w:r>
      <w:r>
        <w:fldChar w:fldCharType="end"/>
      </w:r>
    </w:p>
    <w:p w14:paraId="32AA40EB" w14:textId="7A2044D3" w:rsidR="006E7760" w:rsidRDefault="006E7760">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Support of L2TP</w:t>
      </w:r>
      <w:r>
        <w:tab/>
      </w:r>
      <w:r>
        <w:fldChar w:fldCharType="begin" w:fldLock="1"/>
      </w:r>
      <w:r>
        <w:instrText xml:space="preserve"> PAGEREF _Toc83355043 \h </w:instrText>
      </w:r>
      <w:r>
        <w:fldChar w:fldCharType="separate"/>
      </w:r>
      <w:r>
        <w:t>127</w:t>
      </w:r>
      <w:r>
        <w:fldChar w:fldCharType="end"/>
      </w:r>
    </w:p>
    <w:p w14:paraId="488944B2" w14:textId="2A90354B" w:rsidR="006E7760" w:rsidRDefault="006E776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_Toc83355044 \h </w:instrText>
      </w:r>
      <w:r>
        <w:fldChar w:fldCharType="separate"/>
      </w:r>
      <w:r>
        <w:t>129</w:t>
      </w:r>
      <w:r>
        <w:fldChar w:fldCharType="end"/>
      </w:r>
    </w:p>
    <w:p w14:paraId="551D4BE3" w14:textId="4920893C" w:rsidR="006E7760" w:rsidRDefault="006E776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_Toc83355045 \h </w:instrText>
      </w:r>
      <w:r>
        <w:fldChar w:fldCharType="separate"/>
      </w:r>
      <w:r>
        <w:t>129</w:t>
      </w:r>
      <w:r>
        <w:fldChar w:fldCharType="end"/>
      </w:r>
    </w:p>
    <w:p w14:paraId="5FF51A88" w14:textId="26C5050D" w:rsidR="006E7760" w:rsidRDefault="006E7760">
      <w:pPr>
        <w:pStyle w:val="TOC4"/>
        <w:rPr>
          <w:rFonts w:asciiTheme="minorHAnsi" w:eastAsiaTheme="minorEastAsia" w:hAnsiTheme="minorHAnsi" w:cstheme="minorBidi"/>
          <w:sz w:val="22"/>
          <w:szCs w:val="22"/>
          <w:lang w:eastAsia="en-GB"/>
        </w:rPr>
      </w:pPr>
      <w:r>
        <w:rPr>
          <w:lang w:eastAsia="ko-KR"/>
        </w:rPr>
        <w:t>4.3.3.2</w:t>
      </w:r>
      <w:r>
        <w:rPr>
          <w:rFonts w:asciiTheme="minorHAnsi" w:eastAsiaTheme="minorEastAsia" w:hAnsiTheme="minorHAnsi" w:cstheme="minorBidi"/>
          <w:sz w:val="22"/>
          <w:szCs w:val="22"/>
          <w:lang w:eastAsia="en-GB"/>
        </w:rPr>
        <w:tab/>
      </w:r>
      <w:r>
        <w:rPr>
          <w:lang w:eastAsia="ko-KR"/>
        </w:rPr>
        <w:t>UE or network requested PDU Session Modification (non-roaming and roaming with local breakout)</w:t>
      </w:r>
      <w:r>
        <w:tab/>
      </w:r>
      <w:r>
        <w:fldChar w:fldCharType="begin" w:fldLock="1"/>
      </w:r>
      <w:r>
        <w:instrText xml:space="preserve"> PAGEREF _Toc83355046 \h </w:instrText>
      </w:r>
      <w:r>
        <w:fldChar w:fldCharType="separate"/>
      </w:r>
      <w:r>
        <w:t>129</w:t>
      </w:r>
      <w:r>
        <w:fldChar w:fldCharType="end"/>
      </w:r>
    </w:p>
    <w:p w14:paraId="5907AFCB" w14:textId="08BC0AE7" w:rsidR="006E7760" w:rsidRDefault="006E7760">
      <w:pPr>
        <w:pStyle w:val="TOC4"/>
        <w:rPr>
          <w:rFonts w:asciiTheme="minorHAnsi" w:eastAsiaTheme="minorEastAsia" w:hAnsiTheme="minorHAnsi" w:cstheme="minorBidi"/>
          <w:sz w:val="22"/>
          <w:szCs w:val="22"/>
          <w:lang w:eastAsia="en-GB"/>
        </w:rPr>
      </w:pPr>
      <w:r w:rsidRPr="00F52137">
        <w:rPr>
          <w:rFonts w:eastAsia="SimSun"/>
          <w:lang w:eastAsia="zh-CN"/>
        </w:rPr>
        <w:t>4.3.3.3</w:t>
      </w:r>
      <w:r>
        <w:rPr>
          <w:rFonts w:asciiTheme="minorHAnsi" w:eastAsiaTheme="minorEastAsia" w:hAnsiTheme="minorHAnsi" w:cstheme="minorBidi"/>
          <w:sz w:val="22"/>
          <w:szCs w:val="22"/>
          <w:lang w:eastAsia="en-GB"/>
        </w:rPr>
        <w:tab/>
      </w:r>
      <w:r w:rsidRPr="00F52137">
        <w:rPr>
          <w:rFonts w:eastAsia="SimSun"/>
          <w:lang w:eastAsia="zh-CN"/>
        </w:rPr>
        <w:t>UE or network requested PDU Session Modification (home-routed roaming)</w:t>
      </w:r>
      <w:r>
        <w:tab/>
      </w:r>
      <w:r>
        <w:fldChar w:fldCharType="begin" w:fldLock="1"/>
      </w:r>
      <w:r>
        <w:instrText xml:space="preserve"> PAGEREF _Toc83355047 \h </w:instrText>
      </w:r>
      <w:r>
        <w:fldChar w:fldCharType="separate"/>
      </w:r>
      <w:r>
        <w:t>136</w:t>
      </w:r>
      <w:r>
        <w:fldChar w:fldCharType="end"/>
      </w:r>
    </w:p>
    <w:p w14:paraId="16EFD72A" w14:textId="7107B266" w:rsidR="006E7760" w:rsidRDefault="006E776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_Toc83355048 \h </w:instrText>
      </w:r>
      <w:r>
        <w:fldChar w:fldCharType="separate"/>
      </w:r>
      <w:r>
        <w:t>138</w:t>
      </w:r>
      <w:r>
        <w:fldChar w:fldCharType="end"/>
      </w:r>
    </w:p>
    <w:p w14:paraId="0A1E26A0" w14:textId="422FFBB0" w:rsidR="006E7760" w:rsidRDefault="006E776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_Toc83355049 \h </w:instrText>
      </w:r>
      <w:r>
        <w:fldChar w:fldCharType="separate"/>
      </w:r>
      <w:r>
        <w:t>138</w:t>
      </w:r>
      <w:r>
        <w:fldChar w:fldCharType="end"/>
      </w:r>
    </w:p>
    <w:p w14:paraId="41BC7CBA" w14:textId="3DD6D5B7" w:rsidR="006E7760" w:rsidRDefault="006E7760">
      <w:pPr>
        <w:pStyle w:val="TOC4"/>
        <w:rPr>
          <w:rFonts w:asciiTheme="minorHAnsi" w:eastAsiaTheme="minorEastAsia" w:hAnsiTheme="minorHAnsi" w:cstheme="minorBidi"/>
          <w:sz w:val="22"/>
          <w:szCs w:val="22"/>
          <w:lang w:eastAsia="en-GB"/>
        </w:rPr>
      </w:pPr>
      <w:r>
        <w:rPr>
          <w:lang w:eastAsia="ko-KR"/>
        </w:rPr>
        <w:t>4.3.4.2</w:t>
      </w:r>
      <w:r>
        <w:rPr>
          <w:rFonts w:asciiTheme="minorHAnsi" w:eastAsiaTheme="minorEastAsia" w:hAnsiTheme="minorHAnsi" w:cstheme="minorBidi"/>
          <w:sz w:val="22"/>
          <w:szCs w:val="22"/>
          <w:lang w:eastAsia="en-GB"/>
        </w:rPr>
        <w:tab/>
      </w:r>
      <w:r>
        <w:rPr>
          <w:lang w:eastAsia="ko-KR"/>
        </w:rPr>
        <w:t>UE or network requested PDU Session Release for Non-Roaming and Roaming with Local Breakout</w:t>
      </w:r>
      <w:r>
        <w:tab/>
      </w:r>
      <w:r>
        <w:fldChar w:fldCharType="begin" w:fldLock="1"/>
      </w:r>
      <w:r>
        <w:instrText xml:space="preserve"> PAGEREF _Toc83355050 \h </w:instrText>
      </w:r>
      <w:r>
        <w:fldChar w:fldCharType="separate"/>
      </w:r>
      <w:r>
        <w:t>138</w:t>
      </w:r>
      <w:r>
        <w:fldChar w:fldCharType="end"/>
      </w:r>
    </w:p>
    <w:p w14:paraId="7709B2AD" w14:textId="1C0C4338" w:rsidR="006E7760" w:rsidRDefault="006E7760">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_Toc83355051 \h </w:instrText>
      </w:r>
      <w:r>
        <w:fldChar w:fldCharType="separate"/>
      </w:r>
      <w:r>
        <w:t>143</w:t>
      </w:r>
      <w:r>
        <w:fldChar w:fldCharType="end"/>
      </w:r>
    </w:p>
    <w:p w14:paraId="4A187F26" w14:textId="08153472" w:rsidR="006E7760" w:rsidRDefault="006E776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_Toc83355052 \h </w:instrText>
      </w:r>
      <w:r>
        <w:fldChar w:fldCharType="separate"/>
      </w:r>
      <w:r>
        <w:t>146</w:t>
      </w:r>
      <w:r>
        <w:fldChar w:fldCharType="end"/>
      </w:r>
    </w:p>
    <w:p w14:paraId="28D2A8A7" w14:textId="4BC63033" w:rsidR="006E7760" w:rsidRDefault="006E7760">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_Toc83355053 \h </w:instrText>
      </w:r>
      <w:r>
        <w:fldChar w:fldCharType="separate"/>
      </w:r>
      <w:r>
        <w:t>146</w:t>
      </w:r>
      <w:r>
        <w:fldChar w:fldCharType="end"/>
      </w:r>
    </w:p>
    <w:p w14:paraId="349CCBF6" w14:textId="50649731" w:rsidR="006E7760" w:rsidRDefault="006E7760">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_Toc83355054 \h </w:instrText>
      </w:r>
      <w:r>
        <w:fldChar w:fldCharType="separate"/>
      </w:r>
      <w:r>
        <w:t>147</w:t>
      </w:r>
      <w:r>
        <w:fldChar w:fldCharType="end"/>
      </w:r>
    </w:p>
    <w:p w14:paraId="7E49662B" w14:textId="1A30A72F" w:rsidR="006E7760" w:rsidRDefault="006E7760">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_Toc83355055 \h </w:instrText>
      </w:r>
      <w:r>
        <w:fldChar w:fldCharType="separate"/>
      </w:r>
      <w:r>
        <w:t>149</w:t>
      </w:r>
      <w:r>
        <w:fldChar w:fldCharType="end"/>
      </w:r>
    </w:p>
    <w:p w14:paraId="60E17C9A" w14:textId="0B6EC216" w:rsidR="006E7760" w:rsidRDefault="006E7760">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_Toc83355056 \h </w:instrText>
      </w:r>
      <w:r>
        <w:fldChar w:fldCharType="separate"/>
      </w:r>
      <w:r>
        <w:t>152</w:t>
      </w:r>
      <w:r>
        <w:fldChar w:fldCharType="end"/>
      </w:r>
    </w:p>
    <w:p w14:paraId="4575F8E3" w14:textId="13E7FF71" w:rsidR="006E7760" w:rsidRDefault="006E7760">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_Toc83355057 \h </w:instrText>
      </w:r>
      <w:r>
        <w:fldChar w:fldCharType="separate"/>
      </w:r>
      <w:r>
        <w:t>153</w:t>
      </w:r>
      <w:r>
        <w:fldChar w:fldCharType="end"/>
      </w:r>
    </w:p>
    <w:p w14:paraId="59D9E73E" w14:textId="5E2E1A89" w:rsidR="006E7760" w:rsidRDefault="006E7760">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_Toc83355058 \h </w:instrText>
      </w:r>
      <w:r>
        <w:fldChar w:fldCharType="separate"/>
      </w:r>
      <w:r>
        <w:t>155</w:t>
      </w:r>
      <w:r>
        <w:fldChar w:fldCharType="end"/>
      </w:r>
    </w:p>
    <w:p w14:paraId="17891A01" w14:textId="0F4443FB" w:rsidR="006E7760" w:rsidRDefault="006E7760">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_Toc83355059 \h </w:instrText>
      </w:r>
      <w:r>
        <w:fldChar w:fldCharType="separate"/>
      </w:r>
      <w:r>
        <w:t>156</w:t>
      </w:r>
      <w:r>
        <w:fldChar w:fldCharType="end"/>
      </w:r>
    </w:p>
    <w:p w14:paraId="01B76219" w14:textId="10F477E2" w:rsidR="006E7760" w:rsidRDefault="006E7760">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_Toc83355060 \h </w:instrText>
      </w:r>
      <w:r>
        <w:fldChar w:fldCharType="separate"/>
      </w:r>
      <w:r>
        <w:t>159</w:t>
      </w:r>
      <w:r>
        <w:fldChar w:fldCharType="end"/>
      </w:r>
    </w:p>
    <w:p w14:paraId="733B025D" w14:textId="31EADF99" w:rsidR="006E7760" w:rsidRDefault="006E776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_Toc83355061 \h </w:instrText>
      </w:r>
      <w:r>
        <w:fldChar w:fldCharType="separate"/>
      </w:r>
      <w:r>
        <w:t>161</w:t>
      </w:r>
      <w:r>
        <w:fldChar w:fldCharType="end"/>
      </w:r>
    </w:p>
    <w:p w14:paraId="39D6AD36" w14:textId="6B074EFA" w:rsidR="006E7760" w:rsidRDefault="006E7760">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_Toc83355062 \h </w:instrText>
      </w:r>
      <w:r>
        <w:fldChar w:fldCharType="separate"/>
      </w:r>
      <w:r>
        <w:t>161</w:t>
      </w:r>
      <w:r>
        <w:fldChar w:fldCharType="end"/>
      </w:r>
    </w:p>
    <w:p w14:paraId="7BBFD218" w14:textId="338A1417" w:rsidR="006E7760" w:rsidRDefault="006E7760">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F52137">
        <w:rPr>
          <w:rFonts w:eastAsia="SimSun"/>
        </w:rPr>
        <w:t>influence traffic routing for Sessions not identified by an UE address</w:t>
      </w:r>
      <w:r>
        <w:tab/>
      </w:r>
      <w:r>
        <w:fldChar w:fldCharType="begin" w:fldLock="1"/>
      </w:r>
      <w:r>
        <w:instrText xml:space="preserve"> PAGEREF _Toc83355063 \h </w:instrText>
      </w:r>
      <w:r>
        <w:fldChar w:fldCharType="separate"/>
      </w:r>
      <w:r>
        <w:t>163</w:t>
      </w:r>
      <w:r>
        <w:fldChar w:fldCharType="end"/>
      </w:r>
    </w:p>
    <w:p w14:paraId="08EBEEFD" w14:textId="6EA386A6" w:rsidR="006E7760" w:rsidRDefault="006E7760">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_Toc83355064 \h </w:instrText>
      </w:r>
      <w:r>
        <w:fldChar w:fldCharType="separate"/>
      </w:r>
      <w:r>
        <w:t>164</w:t>
      </w:r>
      <w:r>
        <w:fldChar w:fldCharType="end"/>
      </w:r>
    </w:p>
    <w:p w14:paraId="5E3C1495" w14:textId="06B9A04A" w:rsidR="006E7760" w:rsidRDefault="006E7760">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_Toc83355065 \h </w:instrText>
      </w:r>
      <w:r>
        <w:fldChar w:fldCharType="separate"/>
      </w:r>
      <w:r>
        <w:t>168</w:t>
      </w:r>
      <w:r>
        <w:fldChar w:fldCharType="end"/>
      </w:r>
    </w:p>
    <w:p w14:paraId="41EE8C91" w14:textId="05508223" w:rsidR="006E7760" w:rsidRDefault="006E7760">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_Toc83355066 \h </w:instrText>
      </w:r>
      <w:r>
        <w:fldChar w:fldCharType="separate"/>
      </w:r>
      <w:r>
        <w:t>169</w:t>
      </w:r>
      <w:r>
        <w:fldChar w:fldCharType="end"/>
      </w:r>
    </w:p>
    <w:p w14:paraId="77937ADA" w14:textId="36250288" w:rsidR="006E7760" w:rsidRDefault="006E776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_Toc83355067 \h </w:instrText>
      </w:r>
      <w:r>
        <w:fldChar w:fldCharType="separate"/>
      </w:r>
      <w:r>
        <w:t>171</w:t>
      </w:r>
      <w:r>
        <w:fldChar w:fldCharType="end"/>
      </w:r>
    </w:p>
    <w:p w14:paraId="6FDCF7C7" w14:textId="5C85E7AA" w:rsidR="006E7760" w:rsidRDefault="006E7760">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_Toc83355068 \h </w:instrText>
      </w:r>
      <w:r>
        <w:fldChar w:fldCharType="separate"/>
      </w:r>
      <w:r>
        <w:t>171</w:t>
      </w:r>
      <w:r>
        <w:fldChar w:fldCharType="end"/>
      </w:r>
    </w:p>
    <w:p w14:paraId="0B1A6D6E" w14:textId="18EDC19A" w:rsidR="006E7760" w:rsidRDefault="006E7760">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_Toc83355069 \h </w:instrText>
      </w:r>
      <w:r>
        <w:fldChar w:fldCharType="separate"/>
      </w:r>
      <w:r>
        <w:t>171</w:t>
      </w:r>
      <w:r>
        <w:fldChar w:fldCharType="end"/>
      </w:r>
    </w:p>
    <w:p w14:paraId="0FE4CA3D" w14:textId="64397CE3" w:rsidR="006E7760" w:rsidRDefault="006E7760">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_Toc83355070 \h </w:instrText>
      </w:r>
      <w:r>
        <w:fldChar w:fldCharType="separate"/>
      </w:r>
      <w:r>
        <w:t>171</w:t>
      </w:r>
      <w:r>
        <w:fldChar w:fldCharType="end"/>
      </w:r>
    </w:p>
    <w:p w14:paraId="572F3F41" w14:textId="5547407B" w:rsidR="006E7760" w:rsidRDefault="006E7760">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_Toc83355071 \h </w:instrText>
      </w:r>
      <w:r>
        <w:fldChar w:fldCharType="separate"/>
      </w:r>
      <w:r>
        <w:t>172</w:t>
      </w:r>
      <w:r>
        <w:fldChar w:fldCharType="end"/>
      </w:r>
    </w:p>
    <w:p w14:paraId="4A9A8A30" w14:textId="358186D6" w:rsidR="006E7760" w:rsidRDefault="006E7760">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_Toc83355072 \h </w:instrText>
      </w:r>
      <w:r>
        <w:fldChar w:fldCharType="separate"/>
      </w:r>
      <w:r>
        <w:t>173</w:t>
      </w:r>
      <w:r>
        <w:fldChar w:fldCharType="end"/>
      </w:r>
    </w:p>
    <w:p w14:paraId="25B42AA8" w14:textId="4ECA4C91" w:rsidR="006E7760" w:rsidRDefault="006E776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_Toc83355073 \h </w:instrText>
      </w:r>
      <w:r>
        <w:fldChar w:fldCharType="separate"/>
      </w:r>
      <w:r>
        <w:t>173</w:t>
      </w:r>
      <w:r>
        <w:fldChar w:fldCharType="end"/>
      </w:r>
    </w:p>
    <w:p w14:paraId="0BD532FF" w14:textId="15B3C6FF" w:rsidR="006E7760" w:rsidRDefault="006E7760">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_Toc83355074 \h </w:instrText>
      </w:r>
      <w:r>
        <w:fldChar w:fldCharType="separate"/>
      </w:r>
      <w:r>
        <w:t>173</w:t>
      </w:r>
      <w:r>
        <w:fldChar w:fldCharType="end"/>
      </w:r>
    </w:p>
    <w:p w14:paraId="0D120A73" w14:textId="3E845FF2" w:rsidR="006E7760" w:rsidRDefault="006E7760">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_Toc83355075 \h </w:instrText>
      </w:r>
      <w:r>
        <w:fldChar w:fldCharType="separate"/>
      </w:r>
      <w:r>
        <w:t>173</w:t>
      </w:r>
      <w:r>
        <w:fldChar w:fldCharType="end"/>
      </w:r>
    </w:p>
    <w:p w14:paraId="08279EE5" w14:textId="55DF0501" w:rsidR="006E7760" w:rsidRDefault="006E7760">
      <w:pPr>
        <w:pStyle w:val="TOC3"/>
        <w:rPr>
          <w:rFonts w:asciiTheme="minorHAnsi" w:eastAsiaTheme="minorEastAsia" w:hAnsiTheme="minorHAnsi" w:cstheme="minorBidi"/>
          <w:sz w:val="22"/>
          <w:szCs w:val="22"/>
          <w:lang w:eastAsia="en-GB"/>
        </w:rPr>
      </w:pPr>
      <w:r w:rsidRPr="00F52137">
        <w:rPr>
          <w:rFonts w:eastAsia="SimSun"/>
        </w:rPr>
        <w:t>4.4.3</w:t>
      </w:r>
      <w:r>
        <w:rPr>
          <w:rFonts w:asciiTheme="minorHAnsi" w:eastAsiaTheme="minorEastAsia" w:hAnsiTheme="minorHAnsi" w:cstheme="minorBidi"/>
          <w:sz w:val="22"/>
          <w:szCs w:val="22"/>
          <w:lang w:eastAsia="en-GB"/>
        </w:rPr>
        <w:tab/>
      </w:r>
      <w:r w:rsidRPr="00F52137">
        <w:rPr>
          <w:rFonts w:eastAsia="SimSun"/>
        </w:rPr>
        <w:t>N4 Node Level Procedures</w:t>
      </w:r>
      <w:r>
        <w:tab/>
      </w:r>
      <w:r>
        <w:fldChar w:fldCharType="begin" w:fldLock="1"/>
      </w:r>
      <w:r>
        <w:instrText xml:space="preserve"> PAGEREF _Toc83355076 \h </w:instrText>
      </w:r>
      <w:r>
        <w:fldChar w:fldCharType="separate"/>
      </w:r>
      <w:r>
        <w:t>175</w:t>
      </w:r>
      <w:r>
        <w:fldChar w:fldCharType="end"/>
      </w:r>
    </w:p>
    <w:p w14:paraId="730764BF" w14:textId="78F1B062" w:rsidR="006E7760" w:rsidRDefault="006E7760">
      <w:pPr>
        <w:pStyle w:val="TOC4"/>
        <w:rPr>
          <w:rFonts w:asciiTheme="minorHAnsi" w:eastAsiaTheme="minorEastAsia" w:hAnsiTheme="minorHAnsi" w:cstheme="minorBidi"/>
          <w:sz w:val="22"/>
          <w:szCs w:val="22"/>
          <w:lang w:eastAsia="en-GB"/>
        </w:rPr>
      </w:pPr>
      <w:r w:rsidRPr="00F52137">
        <w:rPr>
          <w:rFonts w:eastAsia="SimSun"/>
        </w:rPr>
        <w:t>4.4.3.1</w:t>
      </w:r>
      <w:r>
        <w:rPr>
          <w:rFonts w:asciiTheme="minorHAnsi" w:eastAsiaTheme="minorEastAsia" w:hAnsiTheme="minorHAnsi" w:cstheme="minorBidi"/>
          <w:sz w:val="22"/>
          <w:szCs w:val="22"/>
          <w:lang w:eastAsia="en-GB"/>
        </w:rPr>
        <w:tab/>
      </w:r>
      <w:r w:rsidRPr="00F52137">
        <w:rPr>
          <w:rFonts w:eastAsia="SimSun"/>
        </w:rPr>
        <w:t>N4 Association Setup Procedure</w:t>
      </w:r>
      <w:r>
        <w:tab/>
      </w:r>
      <w:r>
        <w:fldChar w:fldCharType="begin" w:fldLock="1"/>
      </w:r>
      <w:r>
        <w:instrText xml:space="preserve"> PAGEREF _Toc83355077 \h </w:instrText>
      </w:r>
      <w:r>
        <w:fldChar w:fldCharType="separate"/>
      </w:r>
      <w:r>
        <w:t>175</w:t>
      </w:r>
      <w:r>
        <w:fldChar w:fldCharType="end"/>
      </w:r>
    </w:p>
    <w:p w14:paraId="7DB0DE02" w14:textId="46F53B16" w:rsidR="006E7760" w:rsidRDefault="006E7760">
      <w:pPr>
        <w:pStyle w:val="TOC4"/>
        <w:rPr>
          <w:rFonts w:asciiTheme="minorHAnsi" w:eastAsiaTheme="minorEastAsia" w:hAnsiTheme="minorHAnsi" w:cstheme="minorBidi"/>
          <w:sz w:val="22"/>
          <w:szCs w:val="22"/>
          <w:lang w:eastAsia="en-GB"/>
        </w:rPr>
      </w:pPr>
      <w:r w:rsidRPr="00F52137">
        <w:rPr>
          <w:rFonts w:eastAsia="SimSun"/>
          <w:lang w:eastAsia="zh-CN"/>
        </w:rPr>
        <w:t>4.4.3.2</w:t>
      </w:r>
      <w:r>
        <w:rPr>
          <w:rFonts w:asciiTheme="minorHAnsi" w:eastAsiaTheme="minorEastAsia" w:hAnsiTheme="minorHAnsi" w:cstheme="minorBidi"/>
          <w:sz w:val="22"/>
          <w:szCs w:val="22"/>
          <w:lang w:eastAsia="en-GB"/>
        </w:rPr>
        <w:tab/>
      </w:r>
      <w:r w:rsidRPr="00F52137">
        <w:rPr>
          <w:rFonts w:eastAsia="SimSun"/>
          <w:lang w:eastAsia="ja-JP"/>
        </w:rPr>
        <w:t>N4 Association Update Procedure</w:t>
      </w:r>
      <w:r>
        <w:tab/>
      </w:r>
      <w:r>
        <w:fldChar w:fldCharType="begin" w:fldLock="1"/>
      </w:r>
      <w:r>
        <w:instrText xml:space="preserve"> PAGEREF _Toc83355078 \h </w:instrText>
      </w:r>
      <w:r>
        <w:fldChar w:fldCharType="separate"/>
      </w:r>
      <w:r>
        <w:t>176</w:t>
      </w:r>
      <w:r>
        <w:fldChar w:fldCharType="end"/>
      </w:r>
    </w:p>
    <w:p w14:paraId="0541DEDA" w14:textId="27C2D8D8" w:rsidR="006E7760" w:rsidRDefault="006E7760">
      <w:pPr>
        <w:pStyle w:val="TOC4"/>
        <w:rPr>
          <w:rFonts w:asciiTheme="minorHAnsi" w:eastAsiaTheme="minorEastAsia" w:hAnsiTheme="minorHAnsi" w:cstheme="minorBidi"/>
          <w:sz w:val="22"/>
          <w:szCs w:val="22"/>
          <w:lang w:eastAsia="en-GB"/>
        </w:rPr>
      </w:pPr>
      <w:r w:rsidRPr="00F52137">
        <w:rPr>
          <w:rFonts w:eastAsia="SimSun"/>
          <w:lang w:eastAsia="zh-CN"/>
        </w:rPr>
        <w:t>4.4.3.3</w:t>
      </w:r>
      <w:r>
        <w:rPr>
          <w:rFonts w:asciiTheme="minorHAnsi" w:eastAsiaTheme="minorEastAsia" w:hAnsiTheme="minorHAnsi" w:cstheme="minorBidi"/>
          <w:sz w:val="22"/>
          <w:szCs w:val="22"/>
          <w:lang w:eastAsia="en-GB"/>
        </w:rPr>
        <w:tab/>
      </w:r>
      <w:r w:rsidRPr="00F52137">
        <w:rPr>
          <w:rFonts w:eastAsia="SimSun"/>
          <w:lang w:eastAsia="ja-JP"/>
        </w:rPr>
        <w:t>N4 Association Release Procedure</w:t>
      </w:r>
      <w:r>
        <w:tab/>
      </w:r>
      <w:r>
        <w:fldChar w:fldCharType="begin" w:fldLock="1"/>
      </w:r>
      <w:r>
        <w:instrText xml:space="preserve"> PAGEREF _Toc83355079 \h </w:instrText>
      </w:r>
      <w:r>
        <w:fldChar w:fldCharType="separate"/>
      </w:r>
      <w:r>
        <w:t>176</w:t>
      </w:r>
      <w:r>
        <w:fldChar w:fldCharType="end"/>
      </w:r>
    </w:p>
    <w:p w14:paraId="4B0F08DE" w14:textId="3C32E7AC" w:rsidR="006E7760" w:rsidRDefault="006E7760">
      <w:pPr>
        <w:pStyle w:val="TOC4"/>
        <w:rPr>
          <w:rFonts w:asciiTheme="minorHAnsi" w:eastAsiaTheme="minorEastAsia" w:hAnsiTheme="minorHAnsi" w:cstheme="minorBidi"/>
          <w:sz w:val="22"/>
          <w:szCs w:val="22"/>
          <w:lang w:eastAsia="en-GB"/>
        </w:rPr>
      </w:pPr>
      <w:r w:rsidRPr="00F52137">
        <w:rPr>
          <w:rFonts w:eastAsia="SimSun"/>
        </w:rPr>
        <w:t>4.4.3.4</w:t>
      </w:r>
      <w:r>
        <w:rPr>
          <w:rFonts w:asciiTheme="minorHAnsi" w:eastAsiaTheme="minorEastAsia" w:hAnsiTheme="minorHAnsi" w:cstheme="minorBidi"/>
          <w:sz w:val="22"/>
          <w:szCs w:val="22"/>
          <w:lang w:eastAsia="en-GB"/>
        </w:rPr>
        <w:tab/>
      </w:r>
      <w:r w:rsidRPr="00F52137">
        <w:rPr>
          <w:rFonts w:eastAsia="SimSun"/>
        </w:rPr>
        <w:t>N4 Report Procedure</w:t>
      </w:r>
      <w:r>
        <w:tab/>
      </w:r>
      <w:r>
        <w:fldChar w:fldCharType="begin" w:fldLock="1"/>
      </w:r>
      <w:r>
        <w:instrText xml:space="preserve"> PAGEREF _Toc83355080 \h </w:instrText>
      </w:r>
      <w:r>
        <w:fldChar w:fldCharType="separate"/>
      </w:r>
      <w:r>
        <w:t>177</w:t>
      </w:r>
      <w:r>
        <w:fldChar w:fldCharType="end"/>
      </w:r>
    </w:p>
    <w:p w14:paraId="1AD404EB" w14:textId="1D3DD2C8" w:rsidR="006E7760" w:rsidRDefault="006E7760">
      <w:pPr>
        <w:pStyle w:val="TOC4"/>
        <w:rPr>
          <w:rFonts w:asciiTheme="minorHAnsi" w:eastAsiaTheme="minorEastAsia" w:hAnsiTheme="minorHAnsi" w:cstheme="minorBidi"/>
          <w:sz w:val="22"/>
          <w:szCs w:val="22"/>
          <w:lang w:eastAsia="en-GB"/>
        </w:rPr>
      </w:pPr>
      <w:r w:rsidRPr="00F52137">
        <w:rPr>
          <w:rFonts w:eastAsia="SimSun"/>
        </w:rPr>
        <w:t>4.4.3.5</w:t>
      </w:r>
      <w:r>
        <w:rPr>
          <w:rFonts w:asciiTheme="minorHAnsi" w:eastAsiaTheme="minorEastAsia" w:hAnsiTheme="minorHAnsi" w:cstheme="minorBidi"/>
          <w:sz w:val="22"/>
          <w:szCs w:val="22"/>
          <w:lang w:eastAsia="en-GB"/>
        </w:rPr>
        <w:tab/>
      </w:r>
      <w:r w:rsidRPr="00F52137">
        <w:rPr>
          <w:rFonts w:eastAsia="SimSun"/>
        </w:rPr>
        <w:t>N4 PFD management Procedure</w:t>
      </w:r>
      <w:r>
        <w:tab/>
      </w:r>
      <w:r>
        <w:fldChar w:fldCharType="begin" w:fldLock="1"/>
      </w:r>
      <w:r>
        <w:instrText xml:space="preserve"> PAGEREF _Toc83355081 \h </w:instrText>
      </w:r>
      <w:r>
        <w:fldChar w:fldCharType="separate"/>
      </w:r>
      <w:r>
        <w:t>177</w:t>
      </w:r>
      <w:r>
        <w:fldChar w:fldCharType="end"/>
      </w:r>
    </w:p>
    <w:p w14:paraId="52CD5DCC" w14:textId="4A12D035" w:rsidR="006E7760" w:rsidRDefault="006E776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_Toc83355082 \h </w:instrText>
      </w:r>
      <w:r>
        <w:fldChar w:fldCharType="separate"/>
      </w:r>
      <w:r>
        <w:t>178</w:t>
      </w:r>
      <w:r>
        <w:fldChar w:fldCharType="end"/>
      </w:r>
    </w:p>
    <w:p w14:paraId="2B943E51" w14:textId="7AD9E0CC" w:rsidR="006E7760" w:rsidRDefault="006E776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_Toc83355083 \h </w:instrText>
      </w:r>
      <w:r>
        <w:fldChar w:fldCharType="separate"/>
      </w:r>
      <w:r>
        <w:t>179</w:t>
      </w:r>
      <w:r>
        <w:fldChar w:fldCharType="end"/>
      </w:r>
    </w:p>
    <w:p w14:paraId="71276FC8" w14:textId="3F7546E5" w:rsidR="006E7760" w:rsidRDefault="006E776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_Toc83355084 \h </w:instrText>
      </w:r>
      <w:r>
        <w:fldChar w:fldCharType="separate"/>
      </w:r>
      <w:r>
        <w:t>179</w:t>
      </w:r>
      <w:r>
        <w:fldChar w:fldCharType="end"/>
      </w:r>
    </w:p>
    <w:p w14:paraId="10F83B01" w14:textId="31B0FDDA" w:rsidR="006E7760" w:rsidRDefault="006E776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_Toc83355085 \h </w:instrText>
      </w:r>
      <w:r>
        <w:fldChar w:fldCharType="separate"/>
      </w:r>
      <w:r>
        <w:t>180</w:t>
      </w:r>
      <w:r>
        <w:fldChar w:fldCharType="end"/>
      </w:r>
    </w:p>
    <w:p w14:paraId="1DFC45D8" w14:textId="7DE1D265" w:rsidR="006E7760" w:rsidRDefault="006E776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_Toc83355086 \h </w:instrText>
      </w:r>
      <w:r>
        <w:fldChar w:fldCharType="separate"/>
      </w:r>
      <w:r>
        <w:t>180</w:t>
      </w:r>
      <w:r>
        <w:fldChar w:fldCharType="end"/>
      </w:r>
    </w:p>
    <w:p w14:paraId="721036F3" w14:textId="4DF7F128" w:rsidR="006E7760" w:rsidRDefault="006E7760">
      <w:pPr>
        <w:pStyle w:val="TOC2"/>
        <w:rPr>
          <w:rFonts w:asciiTheme="minorHAnsi" w:eastAsiaTheme="minorEastAsia" w:hAnsiTheme="minorHAnsi" w:cstheme="minorBidi"/>
          <w:sz w:val="22"/>
          <w:szCs w:val="22"/>
          <w:lang w:eastAsia="en-GB"/>
        </w:rPr>
      </w:pPr>
      <w:r>
        <w:lastRenderedPageBreak/>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_Toc83355087 \h </w:instrText>
      </w:r>
      <w:r>
        <w:fldChar w:fldCharType="separate"/>
      </w:r>
      <w:r>
        <w:t>181</w:t>
      </w:r>
      <w:r>
        <w:fldChar w:fldCharType="end"/>
      </w:r>
    </w:p>
    <w:p w14:paraId="7318ED0E" w14:textId="24534520" w:rsidR="006E7760" w:rsidRDefault="006E776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_Toc83355088 \h </w:instrText>
      </w:r>
      <w:r>
        <w:fldChar w:fldCharType="separate"/>
      </w:r>
      <w:r>
        <w:t>181</w:t>
      </w:r>
      <w:r>
        <w:fldChar w:fldCharType="end"/>
      </w:r>
    </w:p>
    <w:p w14:paraId="1E4B17C4" w14:textId="2177BA88" w:rsidR="006E7760" w:rsidRDefault="006E776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_Toc83355089 \h </w:instrText>
      </w:r>
      <w:r>
        <w:fldChar w:fldCharType="separate"/>
      </w:r>
      <w:r>
        <w:t>181</w:t>
      </w:r>
      <w:r>
        <w:fldChar w:fldCharType="end"/>
      </w:r>
    </w:p>
    <w:p w14:paraId="41DB8069" w14:textId="7EB0BD71" w:rsidR="006E7760" w:rsidRDefault="006E776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_Toc83355090 \h </w:instrText>
      </w:r>
      <w:r>
        <w:fldChar w:fldCharType="separate"/>
      </w:r>
      <w:r>
        <w:t>181</w:t>
      </w:r>
      <w:r>
        <w:fldChar w:fldCharType="end"/>
      </w:r>
    </w:p>
    <w:p w14:paraId="1CDA1D8E" w14:textId="4AF1837B" w:rsidR="006E7760" w:rsidRDefault="006E7760">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_Toc83355091 \h </w:instrText>
      </w:r>
      <w:r>
        <w:fldChar w:fldCharType="separate"/>
      </w:r>
      <w:r>
        <w:t>181</w:t>
      </w:r>
      <w:r>
        <w:fldChar w:fldCharType="end"/>
      </w:r>
    </w:p>
    <w:p w14:paraId="76AC8927" w14:textId="36D696F1" w:rsidR="006E7760" w:rsidRDefault="006E7760">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_Toc83355092 \h </w:instrText>
      </w:r>
      <w:r>
        <w:fldChar w:fldCharType="separate"/>
      </w:r>
      <w:r>
        <w:t>181</w:t>
      </w:r>
      <w:r>
        <w:fldChar w:fldCharType="end"/>
      </w:r>
    </w:p>
    <w:p w14:paraId="5416A2B0" w14:textId="72658C71" w:rsidR="006E7760" w:rsidRDefault="006E776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_Toc83355093 \h </w:instrText>
      </w:r>
      <w:r>
        <w:fldChar w:fldCharType="separate"/>
      </w:r>
      <w:r>
        <w:t>183</w:t>
      </w:r>
      <w:r>
        <w:fldChar w:fldCharType="end"/>
      </w:r>
    </w:p>
    <w:p w14:paraId="036C2E28" w14:textId="7449932A" w:rsidR="006E7760" w:rsidRDefault="006E7760">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_Toc83355094 \h </w:instrText>
      </w:r>
      <w:r>
        <w:fldChar w:fldCharType="separate"/>
      </w:r>
      <w:r>
        <w:t>183</w:t>
      </w:r>
      <w:r>
        <w:fldChar w:fldCharType="end"/>
      </w:r>
    </w:p>
    <w:p w14:paraId="68335D71" w14:textId="285B5CAA" w:rsidR="006E7760" w:rsidRDefault="006E7760">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UE Triggered Connection Resume in RRC Inactive procedure</w:t>
      </w:r>
      <w:r>
        <w:tab/>
      </w:r>
      <w:r>
        <w:fldChar w:fldCharType="begin" w:fldLock="1"/>
      </w:r>
      <w:r>
        <w:instrText xml:space="preserve"> PAGEREF _Toc83355095 \h </w:instrText>
      </w:r>
      <w:r>
        <w:fldChar w:fldCharType="separate"/>
      </w:r>
      <w:r>
        <w:t>183</w:t>
      </w:r>
      <w:r>
        <w:fldChar w:fldCharType="end"/>
      </w:r>
    </w:p>
    <w:p w14:paraId="159498A3" w14:textId="7FD8EC5F" w:rsidR="006E7760" w:rsidRDefault="006E7760">
      <w:pPr>
        <w:pStyle w:val="TOC4"/>
        <w:rPr>
          <w:rFonts w:asciiTheme="minorHAnsi" w:eastAsiaTheme="minorEastAsia" w:hAnsiTheme="minorHAnsi" w:cstheme="minorBidi"/>
          <w:sz w:val="22"/>
          <w:szCs w:val="22"/>
          <w:lang w:eastAsia="en-GB"/>
        </w:rPr>
      </w:pPr>
      <w:r>
        <w:t>4.8.2.2a</w:t>
      </w:r>
      <w:r>
        <w:rPr>
          <w:rFonts w:asciiTheme="minorHAnsi" w:eastAsiaTheme="minorEastAsia" w:hAnsiTheme="minorHAnsi" w:cstheme="minorBidi"/>
          <w:sz w:val="22"/>
          <w:szCs w:val="22"/>
          <w:lang w:eastAsia="en-GB"/>
        </w:rPr>
        <w:tab/>
      </w:r>
      <w:r>
        <w:t>Network Triggered Connection Resume in RRC Inactive procedure</w:t>
      </w:r>
      <w:r>
        <w:tab/>
      </w:r>
      <w:r>
        <w:fldChar w:fldCharType="begin" w:fldLock="1"/>
      </w:r>
      <w:r>
        <w:instrText xml:space="preserve"> PAGEREF _Toc83355096 \h </w:instrText>
      </w:r>
      <w:r>
        <w:fldChar w:fldCharType="separate"/>
      </w:r>
      <w:r>
        <w:t>184</w:t>
      </w:r>
      <w:r>
        <w:fldChar w:fldCharType="end"/>
      </w:r>
    </w:p>
    <w:p w14:paraId="00B05DDD" w14:textId="4CA3CD24" w:rsidR="006E7760" w:rsidRDefault="006E7760">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_Toc83355097 \h </w:instrText>
      </w:r>
      <w:r>
        <w:fldChar w:fldCharType="separate"/>
      </w:r>
      <w:r>
        <w:t>184</w:t>
      </w:r>
      <w:r>
        <w:fldChar w:fldCharType="end"/>
      </w:r>
    </w:p>
    <w:p w14:paraId="090DA70E" w14:textId="3F651AF3" w:rsidR="006E7760" w:rsidRDefault="006E7760">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_Toc83355098 \h </w:instrText>
      </w:r>
      <w:r>
        <w:fldChar w:fldCharType="separate"/>
      </w:r>
      <w:r>
        <w:t>186</w:t>
      </w:r>
      <w:r>
        <w:fldChar w:fldCharType="end"/>
      </w:r>
    </w:p>
    <w:p w14:paraId="6BCE674D" w14:textId="7756D930" w:rsidR="006E7760" w:rsidRDefault="006E776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_Toc83355099 \h </w:instrText>
      </w:r>
      <w:r>
        <w:fldChar w:fldCharType="separate"/>
      </w:r>
      <w:r>
        <w:t>188</w:t>
      </w:r>
      <w:r>
        <w:fldChar w:fldCharType="end"/>
      </w:r>
    </w:p>
    <w:p w14:paraId="685DE88C" w14:textId="4C772E47" w:rsidR="006E7760" w:rsidRDefault="006E776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_Toc83355100 \h </w:instrText>
      </w:r>
      <w:r>
        <w:fldChar w:fldCharType="separate"/>
      </w:r>
      <w:r>
        <w:t>189</w:t>
      </w:r>
      <w:r>
        <w:fldChar w:fldCharType="end"/>
      </w:r>
    </w:p>
    <w:p w14:paraId="75AF36EC" w14:textId="315F45F4" w:rsidR="006E7760" w:rsidRDefault="006E7760">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_Toc83355101 \h </w:instrText>
      </w:r>
      <w:r>
        <w:fldChar w:fldCharType="separate"/>
      </w:r>
      <w:r>
        <w:t>189</w:t>
      </w:r>
      <w:r>
        <w:fldChar w:fldCharType="end"/>
      </w:r>
    </w:p>
    <w:p w14:paraId="5DDAE36F" w14:textId="0E8E8AC8" w:rsidR="006E7760" w:rsidRDefault="006E7760">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_Toc83355102 \h </w:instrText>
      </w:r>
      <w:r>
        <w:fldChar w:fldCharType="separate"/>
      </w:r>
      <w:r>
        <w:t>189</w:t>
      </w:r>
      <w:r>
        <w:fldChar w:fldCharType="end"/>
      </w:r>
    </w:p>
    <w:p w14:paraId="31540226" w14:textId="42A38B2B" w:rsidR="006E7760" w:rsidRDefault="006E7760">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_Toc83355103 \h </w:instrText>
      </w:r>
      <w:r>
        <w:fldChar w:fldCharType="separate"/>
      </w:r>
      <w:r>
        <w:t>189</w:t>
      </w:r>
      <w:r>
        <w:fldChar w:fldCharType="end"/>
      </w:r>
    </w:p>
    <w:p w14:paraId="7EE34A10" w14:textId="439F6057" w:rsidR="006E7760" w:rsidRDefault="006E7760">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_Toc83355104 \h </w:instrText>
      </w:r>
      <w:r>
        <w:fldChar w:fldCharType="separate"/>
      </w:r>
      <w:r>
        <w:t>189</w:t>
      </w:r>
      <w:r>
        <w:fldChar w:fldCharType="end"/>
      </w:r>
    </w:p>
    <w:p w14:paraId="709D34FB" w14:textId="354E0064" w:rsidR="006E7760" w:rsidRDefault="006E7760">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_Toc83355105 \h </w:instrText>
      </w:r>
      <w:r>
        <w:fldChar w:fldCharType="separate"/>
      </w:r>
      <w:r>
        <w:t>190</w:t>
      </w:r>
      <w:r>
        <w:fldChar w:fldCharType="end"/>
      </w:r>
    </w:p>
    <w:p w14:paraId="5A06740C" w14:textId="1EBD0FA8" w:rsidR="006E7760" w:rsidRDefault="006E7760">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_Toc83355106 \h </w:instrText>
      </w:r>
      <w:r>
        <w:fldChar w:fldCharType="separate"/>
      </w:r>
      <w:r>
        <w:t>193</w:t>
      </w:r>
      <w:r>
        <w:fldChar w:fldCharType="end"/>
      </w:r>
    </w:p>
    <w:p w14:paraId="449EDBBB" w14:textId="797F9F5A" w:rsidR="006E7760" w:rsidRDefault="006E7760">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_Toc83355107 \h </w:instrText>
      </w:r>
      <w:r>
        <w:fldChar w:fldCharType="separate"/>
      </w:r>
      <w:r>
        <w:t>195</w:t>
      </w:r>
      <w:r>
        <w:fldChar w:fldCharType="end"/>
      </w:r>
    </w:p>
    <w:p w14:paraId="1D6079F0" w14:textId="04A4C382" w:rsidR="006E7760" w:rsidRDefault="006E7760">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_Toc83355108 \h </w:instrText>
      </w:r>
      <w:r>
        <w:fldChar w:fldCharType="separate"/>
      </w:r>
      <w:r>
        <w:t>196</w:t>
      </w:r>
      <w:r>
        <w:fldChar w:fldCharType="end"/>
      </w:r>
    </w:p>
    <w:p w14:paraId="1932C056" w14:textId="3B65001D" w:rsidR="006E7760" w:rsidRDefault="006E7760">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_Toc83355109 \h </w:instrText>
      </w:r>
      <w:r>
        <w:fldChar w:fldCharType="separate"/>
      </w:r>
      <w:r>
        <w:t>196</w:t>
      </w:r>
      <w:r>
        <w:fldChar w:fldCharType="end"/>
      </w:r>
    </w:p>
    <w:p w14:paraId="4B09560B" w14:textId="37727DBC" w:rsidR="006E7760" w:rsidRDefault="006E7760">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_Toc83355110 \h </w:instrText>
      </w:r>
      <w:r>
        <w:fldChar w:fldCharType="separate"/>
      </w:r>
      <w:r>
        <w:t>198</w:t>
      </w:r>
      <w:r>
        <w:fldChar w:fldCharType="end"/>
      </w:r>
    </w:p>
    <w:p w14:paraId="4036C3AE" w14:textId="08931ABB" w:rsidR="006E7760" w:rsidRDefault="006E7760">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_Toc83355111 \h </w:instrText>
      </w:r>
      <w:r>
        <w:fldChar w:fldCharType="separate"/>
      </w:r>
      <w:r>
        <w:t>204</w:t>
      </w:r>
      <w:r>
        <w:fldChar w:fldCharType="end"/>
      </w:r>
    </w:p>
    <w:p w14:paraId="0FFDC254" w14:textId="42661826" w:rsidR="006E7760" w:rsidRDefault="006E7760">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_Toc83355112 \h </w:instrText>
      </w:r>
      <w:r>
        <w:fldChar w:fldCharType="separate"/>
      </w:r>
      <w:r>
        <w:t>207</w:t>
      </w:r>
      <w:r>
        <w:fldChar w:fldCharType="end"/>
      </w:r>
    </w:p>
    <w:p w14:paraId="1514DB5F" w14:textId="5CCB4985" w:rsidR="006E7760" w:rsidRDefault="006E7760">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F52137">
        <w:rPr>
          <w:rFonts w:eastAsia="SimSun"/>
          <w:lang w:eastAsia="zh-CN"/>
        </w:rPr>
        <w:t>, Cancel</w:t>
      </w:r>
      <w:r>
        <w:tab/>
      </w:r>
      <w:r>
        <w:fldChar w:fldCharType="begin" w:fldLock="1"/>
      </w:r>
      <w:r>
        <w:instrText xml:space="preserve"> PAGEREF _Toc83355113 \h </w:instrText>
      </w:r>
      <w:r>
        <w:fldChar w:fldCharType="separate"/>
      </w:r>
      <w:r>
        <w:t>209</w:t>
      </w:r>
      <w:r>
        <w:fldChar w:fldCharType="end"/>
      </w:r>
    </w:p>
    <w:p w14:paraId="5C309098" w14:textId="21D597CC" w:rsidR="006E7760" w:rsidRDefault="006E7760">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_Toc83355114 \h </w:instrText>
      </w:r>
      <w:r>
        <w:fldChar w:fldCharType="separate"/>
      </w:r>
      <w:r>
        <w:t>209</w:t>
      </w:r>
      <w:r>
        <w:fldChar w:fldCharType="end"/>
      </w:r>
    </w:p>
    <w:p w14:paraId="4E280331" w14:textId="721CC38A" w:rsidR="006E7760" w:rsidRDefault="006E7760">
      <w:pPr>
        <w:pStyle w:val="TOC4"/>
        <w:rPr>
          <w:rFonts w:asciiTheme="minorHAnsi" w:eastAsiaTheme="minorEastAsia" w:hAnsiTheme="minorHAnsi" w:cstheme="minorBidi"/>
          <w:sz w:val="22"/>
          <w:szCs w:val="22"/>
          <w:lang w:eastAsia="en-GB"/>
        </w:rPr>
      </w:pPr>
      <w:r>
        <w:rPr>
          <w:lang w:eastAsia="ko-KR"/>
        </w:rPr>
        <w:t>4.9.2.0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_Toc83355115 \h </w:instrText>
      </w:r>
      <w:r>
        <w:fldChar w:fldCharType="separate"/>
      </w:r>
      <w:r>
        <w:t>209</w:t>
      </w:r>
      <w:r>
        <w:fldChar w:fldCharType="end"/>
      </w:r>
    </w:p>
    <w:p w14:paraId="700F3ED2" w14:textId="5AFF24A9" w:rsidR="006E7760" w:rsidRDefault="006E7760">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_Toc83355116 \h </w:instrText>
      </w:r>
      <w:r>
        <w:fldChar w:fldCharType="separate"/>
      </w:r>
      <w:r>
        <w:t>209</w:t>
      </w:r>
      <w:r>
        <w:fldChar w:fldCharType="end"/>
      </w:r>
    </w:p>
    <w:p w14:paraId="13E9FE32" w14:textId="2C4802FD" w:rsidR="006E7760" w:rsidRDefault="006E7760">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_Toc83355117 \h </w:instrText>
      </w:r>
      <w:r>
        <w:fldChar w:fldCharType="separate"/>
      </w:r>
      <w:r>
        <w:t>210</w:t>
      </w:r>
      <w:r>
        <w:fldChar w:fldCharType="end"/>
      </w:r>
    </w:p>
    <w:p w14:paraId="12C97A0A" w14:textId="1AFFDD94" w:rsidR="006E7760" w:rsidRDefault="006E7760">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_Toc83355118 \h </w:instrText>
      </w:r>
      <w:r>
        <w:fldChar w:fldCharType="separate"/>
      </w:r>
      <w:r>
        <w:t>211</w:t>
      </w:r>
      <w:r>
        <w:fldChar w:fldCharType="end"/>
      </w:r>
    </w:p>
    <w:p w14:paraId="565B9C1C" w14:textId="38082510" w:rsidR="006E7760" w:rsidRDefault="006E7760">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_Toc83355119 \h </w:instrText>
      </w:r>
      <w:r>
        <w:fldChar w:fldCharType="separate"/>
      </w:r>
      <w:r>
        <w:t>211</w:t>
      </w:r>
      <w:r>
        <w:fldChar w:fldCharType="end"/>
      </w:r>
    </w:p>
    <w:p w14:paraId="1380CD25" w14:textId="213B2373" w:rsidR="006E7760" w:rsidRDefault="006E7760">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_Toc83355120 \h </w:instrText>
      </w:r>
      <w:r>
        <w:fldChar w:fldCharType="separate"/>
      </w:r>
      <w:r>
        <w:t>212</w:t>
      </w:r>
      <w:r>
        <w:fldChar w:fldCharType="end"/>
      </w:r>
    </w:p>
    <w:p w14:paraId="4F4AB84B" w14:textId="6804B821" w:rsidR="006E7760" w:rsidRDefault="006E7760">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_Toc83355121 \h </w:instrText>
      </w:r>
      <w:r>
        <w:fldChar w:fldCharType="separate"/>
      </w:r>
      <w:r>
        <w:t>212</w:t>
      </w:r>
      <w:r>
        <w:fldChar w:fldCharType="end"/>
      </w:r>
    </w:p>
    <w:p w14:paraId="008CE367" w14:textId="15EECF62" w:rsidR="006E7760" w:rsidRDefault="006E7760">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_Toc83355122 \h </w:instrText>
      </w:r>
      <w:r>
        <w:fldChar w:fldCharType="separate"/>
      </w:r>
      <w:r>
        <w:t>212</w:t>
      </w:r>
      <w:r>
        <w:fldChar w:fldCharType="end"/>
      </w:r>
    </w:p>
    <w:p w14:paraId="37FC84D7" w14:textId="487DD2C5" w:rsidR="006E7760" w:rsidRDefault="006E7760">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_Toc83355123 \h </w:instrText>
      </w:r>
      <w:r>
        <w:fldChar w:fldCharType="separate"/>
      </w:r>
      <w:r>
        <w:t>213</w:t>
      </w:r>
      <w:r>
        <w:fldChar w:fldCharType="end"/>
      </w:r>
    </w:p>
    <w:p w14:paraId="6D80FC34" w14:textId="2EFE394F" w:rsidR="006E7760" w:rsidRDefault="006E7760">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_Toc83355124 \h </w:instrText>
      </w:r>
      <w:r>
        <w:fldChar w:fldCharType="separate"/>
      </w:r>
      <w:r>
        <w:t>214</w:t>
      </w:r>
      <w:r>
        <w:fldChar w:fldCharType="end"/>
      </w:r>
    </w:p>
    <w:p w14:paraId="085842DE" w14:textId="28EB3C13" w:rsidR="006E7760" w:rsidRDefault="006E7760">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_Toc83355125 \h </w:instrText>
      </w:r>
      <w:r>
        <w:fldChar w:fldCharType="separate"/>
      </w:r>
      <w:r>
        <w:t>214</w:t>
      </w:r>
      <w:r>
        <w:fldChar w:fldCharType="end"/>
      </w:r>
    </w:p>
    <w:p w14:paraId="3D09E862" w14:textId="29BEF44E" w:rsidR="006E7760" w:rsidRDefault="006E776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_Toc83355126 \h </w:instrText>
      </w:r>
      <w:r>
        <w:fldChar w:fldCharType="separate"/>
      </w:r>
      <w:r>
        <w:t>214</w:t>
      </w:r>
      <w:r>
        <w:fldChar w:fldCharType="end"/>
      </w:r>
    </w:p>
    <w:p w14:paraId="4024D81C" w14:textId="7F690167" w:rsidR="006E7760" w:rsidRDefault="006E776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_Toc83355127 \h </w:instrText>
      </w:r>
      <w:r>
        <w:fldChar w:fldCharType="separate"/>
      </w:r>
      <w:r>
        <w:t>215</w:t>
      </w:r>
      <w:r>
        <w:fldChar w:fldCharType="end"/>
      </w:r>
    </w:p>
    <w:p w14:paraId="60838236" w14:textId="181606A1" w:rsidR="006E7760" w:rsidRDefault="006E7760">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_Toc83355128 \h </w:instrText>
      </w:r>
      <w:r>
        <w:fldChar w:fldCharType="separate"/>
      </w:r>
      <w:r>
        <w:t>215</w:t>
      </w:r>
      <w:r>
        <w:fldChar w:fldCharType="end"/>
      </w:r>
    </w:p>
    <w:p w14:paraId="30273BDE" w14:textId="3DCE055A" w:rsidR="006E7760" w:rsidRDefault="006E7760">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_Toc83355129 \h </w:instrText>
      </w:r>
      <w:r>
        <w:fldChar w:fldCharType="separate"/>
      </w:r>
      <w:r>
        <w:t>216</w:t>
      </w:r>
      <w:r>
        <w:fldChar w:fldCharType="end"/>
      </w:r>
    </w:p>
    <w:p w14:paraId="6C307CDA" w14:textId="3A42240B" w:rsidR="006E7760" w:rsidRDefault="006E7760">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_Toc83355130 \h </w:instrText>
      </w:r>
      <w:r>
        <w:fldChar w:fldCharType="separate"/>
      </w:r>
      <w:r>
        <w:t>216</w:t>
      </w:r>
      <w:r>
        <w:fldChar w:fldCharType="end"/>
      </w:r>
    </w:p>
    <w:p w14:paraId="1B32A2CB" w14:textId="644716E6" w:rsidR="006E7760" w:rsidRDefault="006E7760">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_Toc83355131 \h </w:instrText>
      </w:r>
      <w:r>
        <w:fldChar w:fldCharType="separate"/>
      </w:r>
      <w:r>
        <w:t>216</w:t>
      </w:r>
      <w:r>
        <w:fldChar w:fldCharType="end"/>
      </w:r>
    </w:p>
    <w:p w14:paraId="009C194C" w14:textId="0463B423" w:rsidR="006E7760" w:rsidRDefault="006E7760">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_Toc83355132 \h </w:instrText>
      </w:r>
      <w:r>
        <w:fldChar w:fldCharType="separate"/>
      </w:r>
      <w:r>
        <w:t>217</w:t>
      </w:r>
      <w:r>
        <w:fldChar w:fldCharType="end"/>
      </w:r>
    </w:p>
    <w:p w14:paraId="7F831A06" w14:textId="6450C112" w:rsidR="006E7760" w:rsidRDefault="006E7760">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_Toc83355133 \h </w:instrText>
      </w:r>
      <w:r>
        <w:fldChar w:fldCharType="separate"/>
      </w:r>
      <w:r>
        <w:t>217</w:t>
      </w:r>
      <w:r>
        <w:fldChar w:fldCharType="end"/>
      </w:r>
    </w:p>
    <w:p w14:paraId="638A58D5" w14:textId="7D1F8D5B" w:rsidR="006E7760" w:rsidRDefault="006E7760">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_Toc83355134 \h </w:instrText>
      </w:r>
      <w:r>
        <w:fldChar w:fldCharType="separate"/>
      </w:r>
      <w:r>
        <w:t>217</w:t>
      </w:r>
      <w:r>
        <w:fldChar w:fldCharType="end"/>
      </w:r>
    </w:p>
    <w:p w14:paraId="4D7EC41C" w14:textId="29817EFE" w:rsidR="006E7760" w:rsidRDefault="006E7760">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_Toc83355135 \h </w:instrText>
      </w:r>
      <w:r>
        <w:fldChar w:fldCharType="separate"/>
      </w:r>
      <w:r>
        <w:t>218</w:t>
      </w:r>
      <w:r>
        <w:fldChar w:fldCharType="end"/>
      </w:r>
    </w:p>
    <w:p w14:paraId="1336531F" w14:textId="66C79C28" w:rsidR="006E7760" w:rsidRDefault="006E7760">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_Toc83355136 \h </w:instrText>
      </w:r>
      <w:r>
        <w:fldChar w:fldCharType="separate"/>
      </w:r>
      <w:r>
        <w:t>218</w:t>
      </w:r>
      <w:r>
        <w:fldChar w:fldCharType="end"/>
      </w:r>
    </w:p>
    <w:p w14:paraId="261F83C9" w14:textId="172B4717" w:rsidR="006E7760" w:rsidRDefault="006E7760">
      <w:pPr>
        <w:pStyle w:val="TOC4"/>
        <w:rPr>
          <w:rFonts w:asciiTheme="minorHAnsi" w:eastAsiaTheme="minorEastAsia" w:hAnsiTheme="minorHAnsi" w:cstheme="minorBidi"/>
          <w:sz w:val="22"/>
          <w:szCs w:val="22"/>
          <w:lang w:eastAsia="en-GB"/>
        </w:rPr>
      </w:pPr>
      <w:r>
        <w:t>4.11.0a.8</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_Toc83355137 \h </w:instrText>
      </w:r>
      <w:r>
        <w:fldChar w:fldCharType="separate"/>
      </w:r>
      <w:r>
        <w:t>219</w:t>
      </w:r>
      <w:r>
        <w:fldChar w:fldCharType="end"/>
      </w:r>
    </w:p>
    <w:p w14:paraId="220F805A" w14:textId="164ABB48" w:rsidR="006E7760" w:rsidRDefault="006E7760">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_Toc83355138 \h </w:instrText>
      </w:r>
      <w:r>
        <w:fldChar w:fldCharType="separate"/>
      </w:r>
      <w:r>
        <w:t>219</w:t>
      </w:r>
      <w:r>
        <w:fldChar w:fldCharType="end"/>
      </w:r>
    </w:p>
    <w:p w14:paraId="47BBB75D" w14:textId="710ABC90" w:rsidR="006E7760" w:rsidRDefault="006E7760">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_Toc83355139 \h </w:instrText>
      </w:r>
      <w:r>
        <w:fldChar w:fldCharType="separate"/>
      </w:r>
      <w:r>
        <w:t>219</w:t>
      </w:r>
      <w:r>
        <w:fldChar w:fldCharType="end"/>
      </w:r>
    </w:p>
    <w:p w14:paraId="07764D3F" w14:textId="1E5D67F7" w:rsidR="006E7760" w:rsidRDefault="006E7760">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_Toc83355140 \h </w:instrText>
      </w:r>
      <w:r>
        <w:fldChar w:fldCharType="separate"/>
      </w:r>
      <w:r>
        <w:t>221</w:t>
      </w:r>
      <w:r>
        <w:fldChar w:fldCharType="end"/>
      </w:r>
    </w:p>
    <w:p w14:paraId="607E10EC" w14:textId="7CD299B7" w:rsidR="006E7760" w:rsidRDefault="006E7760">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_Toc83355141 \h </w:instrText>
      </w:r>
      <w:r>
        <w:fldChar w:fldCharType="separate"/>
      </w:r>
      <w:r>
        <w:t>221</w:t>
      </w:r>
      <w:r>
        <w:fldChar w:fldCharType="end"/>
      </w:r>
    </w:p>
    <w:p w14:paraId="5F5C1FEC" w14:textId="538DEBDD" w:rsidR="006E7760" w:rsidRDefault="006E7760">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_Toc83355142 \h </w:instrText>
      </w:r>
      <w:r>
        <w:fldChar w:fldCharType="separate"/>
      </w:r>
      <w:r>
        <w:t>227</w:t>
      </w:r>
      <w:r>
        <w:fldChar w:fldCharType="end"/>
      </w:r>
    </w:p>
    <w:p w14:paraId="6C419A0A" w14:textId="401CFDAA" w:rsidR="006E7760" w:rsidRDefault="006E7760">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_Toc83355143 \h </w:instrText>
      </w:r>
      <w:r>
        <w:fldChar w:fldCharType="separate"/>
      </w:r>
      <w:r>
        <w:t>234</w:t>
      </w:r>
      <w:r>
        <w:fldChar w:fldCharType="end"/>
      </w:r>
    </w:p>
    <w:p w14:paraId="2BBF74C2" w14:textId="518B743D" w:rsidR="006E7760" w:rsidRDefault="006E7760">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_Toc83355144 \h </w:instrText>
      </w:r>
      <w:r>
        <w:fldChar w:fldCharType="separate"/>
      </w:r>
      <w:r>
        <w:t>236</w:t>
      </w:r>
      <w:r>
        <w:fldChar w:fldCharType="end"/>
      </w:r>
    </w:p>
    <w:p w14:paraId="6AEF0B85" w14:textId="25FAF929" w:rsidR="006E7760" w:rsidRDefault="006E7760">
      <w:pPr>
        <w:pStyle w:val="TOC5"/>
        <w:rPr>
          <w:rFonts w:asciiTheme="minorHAnsi" w:eastAsiaTheme="minorEastAsia" w:hAnsiTheme="minorHAnsi" w:cstheme="minorBidi"/>
          <w:sz w:val="22"/>
          <w:szCs w:val="22"/>
          <w:lang w:eastAsia="en-GB"/>
        </w:rPr>
      </w:pPr>
      <w:r>
        <w:rPr>
          <w:lang w:eastAsia="zh-CN"/>
        </w:rPr>
        <w:lastRenderedPageBreak/>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_Toc83355145 \h </w:instrText>
      </w:r>
      <w:r>
        <w:fldChar w:fldCharType="separate"/>
      </w:r>
      <w:r>
        <w:t>236</w:t>
      </w:r>
      <w:r>
        <w:fldChar w:fldCharType="end"/>
      </w:r>
    </w:p>
    <w:p w14:paraId="6F99CD5F" w14:textId="5A9B54B2" w:rsidR="006E7760" w:rsidRDefault="006E7760">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_Toc83355146 \h </w:instrText>
      </w:r>
      <w:r>
        <w:fldChar w:fldCharType="separate"/>
      </w:r>
      <w:r>
        <w:t>236</w:t>
      </w:r>
      <w:r>
        <w:fldChar w:fldCharType="end"/>
      </w:r>
    </w:p>
    <w:p w14:paraId="7A68B09E" w14:textId="6BE42E4C" w:rsidR="006E7760" w:rsidRDefault="006E7760">
      <w:pPr>
        <w:pStyle w:val="TOC5"/>
        <w:rPr>
          <w:rFonts w:asciiTheme="minorHAnsi" w:eastAsiaTheme="minorEastAsia" w:hAnsiTheme="minorHAnsi" w:cstheme="minorBidi"/>
          <w:sz w:val="22"/>
          <w:szCs w:val="22"/>
          <w:lang w:eastAsia="en-GB"/>
        </w:rPr>
      </w:pPr>
      <w:r>
        <w:rPr>
          <w:lang w:eastAsia="zh-CN"/>
        </w:rPr>
        <w:t>4.11.1.3.2A</w:t>
      </w:r>
      <w:r>
        <w:rPr>
          <w:rFonts w:asciiTheme="minorHAnsi" w:eastAsiaTheme="minorEastAsia" w:hAnsiTheme="minorHAnsi" w:cstheme="minorBidi"/>
          <w:sz w:val="22"/>
          <w:szCs w:val="22"/>
          <w:lang w:eastAsia="en-GB"/>
        </w:rPr>
        <w:tab/>
      </w:r>
      <w:r>
        <w:rPr>
          <w:lang w:eastAsia="zh-CN"/>
        </w:rPr>
        <w:t>5GS to EPS Idle mode mobility using N26 interface with data forwarding</w:t>
      </w:r>
      <w:r>
        <w:tab/>
      </w:r>
      <w:r>
        <w:fldChar w:fldCharType="begin" w:fldLock="1"/>
      </w:r>
      <w:r>
        <w:instrText xml:space="preserve"> PAGEREF _Toc83355147 \h </w:instrText>
      </w:r>
      <w:r>
        <w:fldChar w:fldCharType="separate"/>
      </w:r>
      <w:r>
        <w:t>239</w:t>
      </w:r>
      <w:r>
        <w:fldChar w:fldCharType="end"/>
      </w:r>
    </w:p>
    <w:p w14:paraId="1D4C8806" w14:textId="4269DDC1" w:rsidR="006E7760" w:rsidRDefault="006E7760">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_Toc83355148 \h </w:instrText>
      </w:r>
      <w:r>
        <w:fldChar w:fldCharType="separate"/>
      </w:r>
      <w:r>
        <w:t>240</w:t>
      </w:r>
      <w:r>
        <w:fldChar w:fldCharType="end"/>
      </w:r>
    </w:p>
    <w:p w14:paraId="1C0B13F1" w14:textId="1F34184E" w:rsidR="006E7760" w:rsidRDefault="006E7760">
      <w:pPr>
        <w:pStyle w:val="TOC5"/>
        <w:rPr>
          <w:rFonts w:asciiTheme="minorHAnsi" w:eastAsiaTheme="minorEastAsia" w:hAnsiTheme="minorHAnsi" w:cstheme="minorBidi"/>
          <w:sz w:val="22"/>
          <w:szCs w:val="22"/>
          <w:lang w:eastAsia="en-GB"/>
        </w:rPr>
      </w:pPr>
      <w:r>
        <w:rPr>
          <w:lang w:eastAsia="zh-CN"/>
        </w:rPr>
        <w:t>4.11.1.3.3A</w:t>
      </w:r>
      <w:r>
        <w:rPr>
          <w:rFonts w:asciiTheme="minorHAnsi" w:eastAsiaTheme="minorEastAsia" w:hAnsiTheme="minorHAnsi" w:cstheme="minorBidi"/>
          <w:sz w:val="22"/>
          <w:szCs w:val="22"/>
          <w:lang w:eastAsia="en-GB"/>
        </w:rPr>
        <w:tab/>
      </w:r>
      <w:r>
        <w:rPr>
          <w:lang w:eastAsia="zh-CN"/>
        </w:rPr>
        <w:t>EPS to 5GS Idle mode mobility using N26 interface with data forwarding</w:t>
      </w:r>
      <w:r>
        <w:tab/>
      </w:r>
      <w:r>
        <w:fldChar w:fldCharType="begin" w:fldLock="1"/>
      </w:r>
      <w:r>
        <w:instrText xml:space="preserve"> PAGEREF _Toc83355149 \h </w:instrText>
      </w:r>
      <w:r>
        <w:fldChar w:fldCharType="separate"/>
      </w:r>
      <w:r>
        <w:t>245</w:t>
      </w:r>
      <w:r>
        <w:fldChar w:fldCharType="end"/>
      </w:r>
    </w:p>
    <w:p w14:paraId="7008BC25" w14:textId="73755F5D" w:rsidR="006E7760" w:rsidRDefault="006E7760">
      <w:pPr>
        <w:pStyle w:val="TOC5"/>
        <w:rPr>
          <w:rFonts w:asciiTheme="minorHAnsi" w:eastAsiaTheme="minorEastAsia" w:hAnsiTheme="minorHAnsi" w:cstheme="minorBidi"/>
          <w:sz w:val="22"/>
          <w:szCs w:val="22"/>
          <w:lang w:eastAsia="en-GB"/>
        </w:rPr>
      </w:pPr>
      <w:r>
        <w:rPr>
          <w:lang w:eastAsia="zh-CN"/>
        </w:rPr>
        <w:t>4.11.1.3.4</w:t>
      </w:r>
      <w:r>
        <w:rPr>
          <w:rFonts w:asciiTheme="minorHAnsi" w:eastAsiaTheme="minorEastAsia" w:hAnsiTheme="minorHAnsi" w:cstheme="minorBidi"/>
          <w:sz w:val="22"/>
          <w:szCs w:val="22"/>
          <w:lang w:eastAsia="en-GB"/>
        </w:rPr>
        <w:tab/>
      </w:r>
      <w:r>
        <w:rPr>
          <w:lang w:eastAsia="zh-CN"/>
        </w:rPr>
        <w:t>EPS to 5GS Mobility Registration Procedure (Idle) using N26 interface with AMF reallocation</w:t>
      </w:r>
      <w:r>
        <w:tab/>
      </w:r>
      <w:r>
        <w:fldChar w:fldCharType="begin" w:fldLock="1"/>
      </w:r>
      <w:r>
        <w:instrText xml:space="preserve"> PAGEREF _Toc83355150 \h </w:instrText>
      </w:r>
      <w:r>
        <w:fldChar w:fldCharType="separate"/>
      </w:r>
      <w:r>
        <w:t>246</w:t>
      </w:r>
      <w:r>
        <w:fldChar w:fldCharType="end"/>
      </w:r>
    </w:p>
    <w:p w14:paraId="1A26CF1B" w14:textId="7452EE42" w:rsidR="006E7760" w:rsidRDefault="006E7760">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bearer ID allocation</w:t>
      </w:r>
      <w:r>
        <w:tab/>
      </w:r>
      <w:r>
        <w:fldChar w:fldCharType="begin" w:fldLock="1"/>
      </w:r>
      <w:r>
        <w:instrText xml:space="preserve"> PAGEREF _Toc83355151 \h </w:instrText>
      </w:r>
      <w:r>
        <w:fldChar w:fldCharType="separate"/>
      </w:r>
      <w:r>
        <w:t>247</w:t>
      </w:r>
      <w:r>
        <w:fldChar w:fldCharType="end"/>
      </w:r>
    </w:p>
    <w:p w14:paraId="5DE3F56E" w14:textId="2FB1FA99" w:rsidR="006E7760" w:rsidRDefault="006E7760">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_Toc83355152 \h </w:instrText>
      </w:r>
      <w:r>
        <w:fldChar w:fldCharType="separate"/>
      </w:r>
      <w:r>
        <w:t>247</w:t>
      </w:r>
      <w:r>
        <w:fldChar w:fldCharType="end"/>
      </w:r>
    </w:p>
    <w:p w14:paraId="0D4B66C3" w14:textId="3801BEBA"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4.11.1.4.2</w:t>
      </w:r>
      <w:r>
        <w:rPr>
          <w:rFonts w:asciiTheme="minorHAnsi" w:eastAsiaTheme="minorEastAsia" w:hAnsiTheme="minorHAnsi" w:cstheme="minorBidi"/>
          <w:sz w:val="22"/>
          <w:szCs w:val="22"/>
          <w:lang w:eastAsia="en-GB"/>
        </w:rPr>
        <w:tab/>
      </w:r>
      <w:r w:rsidRPr="00F52137">
        <w:rPr>
          <w:rFonts w:eastAsia="SimSun"/>
          <w:lang w:eastAsia="zh-CN"/>
        </w:rPr>
        <w:t>EPS bearer ID transfer</w:t>
      </w:r>
      <w:r>
        <w:tab/>
      </w:r>
      <w:r>
        <w:fldChar w:fldCharType="begin" w:fldLock="1"/>
      </w:r>
      <w:r>
        <w:instrText xml:space="preserve"> PAGEREF _Toc83355153 \h </w:instrText>
      </w:r>
      <w:r>
        <w:fldChar w:fldCharType="separate"/>
      </w:r>
      <w:r>
        <w:t>250</w:t>
      </w:r>
      <w:r>
        <w:fldChar w:fldCharType="end"/>
      </w:r>
    </w:p>
    <w:p w14:paraId="20B20C9A" w14:textId="28F6CE93" w:rsidR="006E7760" w:rsidRDefault="006E7760">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_Toc83355154 \h </w:instrText>
      </w:r>
      <w:r>
        <w:fldChar w:fldCharType="separate"/>
      </w:r>
      <w:r>
        <w:t>251</w:t>
      </w:r>
      <w:r>
        <w:fldChar w:fldCharType="end"/>
      </w:r>
    </w:p>
    <w:p w14:paraId="699A278A" w14:textId="5CDBE5D3" w:rsidR="006E7760" w:rsidRDefault="006E7760">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_Toc83355155 \h </w:instrText>
      </w:r>
      <w:r>
        <w:fldChar w:fldCharType="separate"/>
      </w:r>
      <w:r>
        <w:t>252</w:t>
      </w:r>
      <w:r>
        <w:fldChar w:fldCharType="end"/>
      </w:r>
    </w:p>
    <w:p w14:paraId="59EBD0CB" w14:textId="1B6F623D" w:rsidR="006E7760" w:rsidRDefault="006E7760">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_Toc83355156 \h </w:instrText>
      </w:r>
      <w:r>
        <w:fldChar w:fldCharType="separate"/>
      </w:r>
      <w:r>
        <w:t>252</w:t>
      </w:r>
      <w:r>
        <w:fldChar w:fldCharType="end"/>
      </w:r>
    </w:p>
    <w:p w14:paraId="46B5D8A8" w14:textId="6DEAE870" w:rsidR="006E7760" w:rsidRDefault="006E7760">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_Toc83355157 \h </w:instrText>
      </w:r>
      <w:r>
        <w:fldChar w:fldCharType="separate"/>
      </w:r>
      <w:r>
        <w:t>252</w:t>
      </w:r>
      <w:r>
        <w:fldChar w:fldCharType="end"/>
      </w:r>
    </w:p>
    <w:p w14:paraId="494587DD" w14:textId="0021509A" w:rsidR="006E7760" w:rsidRDefault="006E7760">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_Toc83355158 \h </w:instrText>
      </w:r>
      <w:r>
        <w:fldChar w:fldCharType="separate"/>
      </w:r>
      <w:r>
        <w:t>253</w:t>
      </w:r>
      <w:r>
        <w:fldChar w:fldCharType="end"/>
      </w:r>
    </w:p>
    <w:p w14:paraId="0B79F32B" w14:textId="5FFBAE3A" w:rsidR="006E7760" w:rsidRDefault="006E7760">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_Toc83355159 \h </w:instrText>
      </w:r>
      <w:r>
        <w:fldChar w:fldCharType="separate"/>
      </w:r>
      <w:r>
        <w:t>254</w:t>
      </w:r>
      <w:r>
        <w:fldChar w:fldCharType="end"/>
      </w:r>
    </w:p>
    <w:p w14:paraId="60726FD7" w14:textId="4525E13A" w:rsidR="006E7760" w:rsidRDefault="006E7760">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_Toc83355160 \h </w:instrText>
      </w:r>
      <w:r>
        <w:fldChar w:fldCharType="separate"/>
      </w:r>
      <w:r>
        <w:t>256</w:t>
      </w:r>
      <w:r>
        <w:fldChar w:fldCharType="end"/>
      </w:r>
    </w:p>
    <w:p w14:paraId="2139864A" w14:textId="12FA5CCC" w:rsidR="006E7760" w:rsidRDefault="006E7760">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_Toc83355161 \h </w:instrText>
      </w:r>
      <w:r>
        <w:fldChar w:fldCharType="separate"/>
      </w:r>
      <w:r>
        <w:t>256</w:t>
      </w:r>
      <w:r>
        <w:fldChar w:fldCharType="end"/>
      </w:r>
    </w:p>
    <w:p w14:paraId="36E19009" w14:textId="0377D589" w:rsidR="006E7760" w:rsidRDefault="006E7760">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_Toc83355162 \h </w:instrText>
      </w:r>
      <w:r>
        <w:fldChar w:fldCharType="separate"/>
      </w:r>
      <w:r>
        <w:t>256</w:t>
      </w:r>
      <w:r>
        <w:fldChar w:fldCharType="end"/>
      </w:r>
    </w:p>
    <w:p w14:paraId="065F8A3B" w14:textId="482C9BA8" w:rsidR="006E7760" w:rsidRDefault="006E7760">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_Toc83355163 \h </w:instrText>
      </w:r>
      <w:r>
        <w:fldChar w:fldCharType="separate"/>
      </w:r>
      <w:r>
        <w:t>256</w:t>
      </w:r>
      <w:r>
        <w:fldChar w:fldCharType="end"/>
      </w:r>
    </w:p>
    <w:p w14:paraId="1A46AE8F" w14:textId="204F027F" w:rsidR="006E7760" w:rsidRDefault="006E7760">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_Toc83355164 \h </w:instrText>
      </w:r>
      <w:r>
        <w:fldChar w:fldCharType="separate"/>
      </w:r>
      <w:r>
        <w:t>256</w:t>
      </w:r>
      <w:r>
        <w:fldChar w:fldCharType="end"/>
      </w:r>
    </w:p>
    <w:p w14:paraId="24A37579" w14:textId="7238D8A0" w:rsidR="006E7760" w:rsidRDefault="006E776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_Toc83355165 \h </w:instrText>
      </w:r>
      <w:r>
        <w:fldChar w:fldCharType="separate"/>
      </w:r>
      <w:r>
        <w:t>256</w:t>
      </w:r>
      <w:r>
        <w:fldChar w:fldCharType="end"/>
      </w:r>
    </w:p>
    <w:p w14:paraId="2DDE6E69" w14:textId="74334C0E" w:rsidR="006E7760" w:rsidRDefault="006E7760">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_Toc83355166 \h </w:instrText>
      </w:r>
      <w:r>
        <w:fldChar w:fldCharType="separate"/>
      </w:r>
      <w:r>
        <w:t>257</w:t>
      </w:r>
      <w:r>
        <w:fldChar w:fldCharType="end"/>
      </w:r>
    </w:p>
    <w:p w14:paraId="493E889D" w14:textId="65681DC4" w:rsidR="006E7760" w:rsidRDefault="006E7760">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_Toc83355167 \h </w:instrText>
      </w:r>
      <w:r>
        <w:fldChar w:fldCharType="separate"/>
      </w:r>
      <w:r>
        <w:t>259</w:t>
      </w:r>
      <w:r>
        <w:fldChar w:fldCharType="end"/>
      </w:r>
    </w:p>
    <w:p w14:paraId="7F0BBA09" w14:textId="3558A26C" w:rsidR="006E7760" w:rsidRDefault="006E776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_Toc83355168 \h </w:instrText>
      </w:r>
      <w:r>
        <w:fldChar w:fldCharType="separate"/>
      </w:r>
      <w:r>
        <w:t>262</w:t>
      </w:r>
      <w:r>
        <w:fldChar w:fldCharType="end"/>
      </w:r>
    </w:p>
    <w:p w14:paraId="7FECE4A6" w14:textId="131B0445" w:rsidR="006E7760" w:rsidRDefault="006E776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_Toc83355169 \h </w:instrText>
      </w:r>
      <w:r>
        <w:fldChar w:fldCharType="separate"/>
      </w:r>
      <w:r>
        <w:t>262</w:t>
      </w:r>
      <w:r>
        <w:fldChar w:fldCharType="end"/>
      </w:r>
    </w:p>
    <w:p w14:paraId="3E0CBE66" w14:textId="2C758262" w:rsidR="006E7760" w:rsidRDefault="006E776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_Toc83355170 \h </w:instrText>
      </w:r>
      <w:r>
        <w:fldChar w:fldCharType="separate"/>
      </w:r>
      <w:r>
        <w:t>264</w:t>
      </w:r>
      <w:r>
        <w:fldChar w:fldCharType="end"/>
      </w:r>
    </w:p>
    <w:p w14:paraId="09F11FE8" w14:textId="4E41016B" w:rsidR="006E7760" w:rsidRDefault="006E776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_Toc83355171 \h </w:instrText>
      </w:r>
      <w:r>
        <w:fldChar w:fldCharType="separate"/>
      </w:r>
      <w:r>
        <w:t>264</w:t>
      </w:r>
      <w:r>
        <w:fldChar w:fldCharType="end"/>
      </w:r>
    </w:p>
    <w:p w14:paraId="0261BA63" w14:textId="0C9446DF" w:rsidR="006E7760" w:rsidRDefault="006E7760">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_Toc83355172 \h </w:instrText>
      </w:r>
      <w:r>
        <w:fldChar w:fldCharType="separate"/>
      </w:r>
      <w:r>
        <w:t>264</w:t>
      </w:r>
      <w:r>
        <w:fldChar w:fldCharType="end"/>
      </w:r>
    </w:p>
    <w:p w14:paraId="7A3816CB" w14:textId="294D1F56" w:rsidR="006E7760" w:rsidRDefault="006E7760">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_Toc83355173 \h </w:instrText>
      </w:r>
      <w:r>
        <w:fldChar w:fldCharType="separate"/>
      </w:r>
      <w:r>
        <w:t>264</w:t>
      </w:r>
      <w:r>
        <w:fldChar w:fldCharType="end"/>
      </w:r>
    </w:p>
    <w:p w14:paraId="54CF57BE" w14:textId="3B1921E0" w:rsidR="006E7760" w:rsidRDefault="006E7760">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_Toc83355174 \h </w:instrText>
      </w:r>
      <w:r>
        <w:fldChar w:fldCharType="separate"/>
      </w:r>
      <w:r>
        <w:t>265</w:t>
      </w:r>
      <w:r>
        <w:fldChar w:fldCharType="end"/>
      </w:r>
    </w:p>
    <w:p w14:paraId="3165F774" w14:textId="6648B795" w:rsidR="006E7760" w:rsidRDefault="006E7760">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_Toc83355175 \h </w:instrText>
      </w:r>
      <w:r>
        <w:fldChar w:fldCharType="separate"/>
      </w:r>
      <w:r>
        <w:t>265</w:t>
      </w:r>
      <w:r>
        <w:fldChar w:fldCharType="end"/>
      </w:r>
    </w:p>
    <w:p w14:paraId="2FD2F868" w14:textId="28D5DB1D" w:rsidR="006E7760" w:rsidRDefault="006E7760">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_Toc83355176 \h </w:instrText>
      </w:r>
      <w:r>
        <w:fldChar w:fldCharType="separate"/>
      </w:r>
      <w:r>
        <w:t>265</w:t>
      </w:r>
      <w:r>
        <w:fldChar w:fldCharType="end"/>
      </w:r>
    </w:p>
    <w:p w14:paraId="4B906A66" w14:textId="6DC6F5B0" w:rsidR="006E7760" w:rsidRDefault="006E7760">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_Toc83355177 \h </w:instrText>
      </w:r>
      <w:r>
        <w:fldChar w:fldCharType="separate"/>
      </w:r>
      <w:r>
        <w:t>266</w:t>
      </w:r>
      <w:r>
        <w:fldChar w:fldCharType="end"/>
      </w:r>
    </w:p>
    <w:p w14:paraId="7E4EA2DE" w14:textId="1A870739" w:rsidR="006E7760" w:rsidRDefault="006E7760">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_Toc83355178 \h </w:instrText>
      </w:r>
      <w:r>
        <w:fldChar w:fldCharType="separate"/>
      </w:r>
      <w:r>
        <w:t>266</w:t>
      </w:r>
      <w:r>
        <w:fldChar w:fldCharType="end"/>
      </w:r>
    </w:p>
    <w:p w14:paraId="29CB1A5B" w14:textId="398276DA" w:rsidR="006E7760" w:rsidRDefault="006E7760">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_Toc83355179 \h </w:instrText>
      </w:r>
      <w:r>
        <w:fldChar w:fldCharType="separate"/>
      </w:r>
      <w:r>
        <w:t>266</w:t>
      </w:r>
      <w:r>
        <w:fldChar w:fldCharType="end"/>
      </w:r>
    </w:p>
    <w:p w14:paraId="6FBEEAB3" w14:textId="5AB7C435" w:rsidR="006E7760" w:rsidRDefault="006E7760">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_Toc83355180 \h </w:instrText>
      </w:r>
      <w:r>
        <w:fldChar w:fldCharType="separate"/>
      </w:r>
      <w:r>
        <w:t>267</w:t>
      </w:r>
      <w:r>
        <w:fldChar w:fldCharType="end"/>
      </w:r>
    </w:p>
    <w:p w14:paraId="0A3EC679" w14:textId="407B8303" w:rsidR="006E7760" w:rsidRDefault="006E7760">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_Toc83355181 \h </w:instrText>
      </w:r>
      <w:r>
        <w:fldChar w:fldCharType="separate"/>
      </w:r>
      <w:r>
        <w:t>268</w:t>
      </w:r>
      <w:r>
        <w:fldChar w:fldCharType="end"/>
      </w:r>
    </w:p>
    <w:p w14:paraId="2550C3BC" w14:textId="5A1B8917" w:rsidR="006E7760" w:rsidRDefault="006E7760">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_Toc83355182 \h </w:instrText>
      </w:r>
      <w:r>
        <w:fldChar w:fldCharType="separate"/>
      </w:r>
      <w:r>
        <w:t>268</w:t>
      </w:r>
      <w:r>
        <w:fldChar w:fldCharType="end"/>
      </w:r>
    </w:p>
    <w:p w14:paraId="2671CA7B" w14:textId="7229C409" w:rsidR="006E7760" w:rsidRDefault="006E7760">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_Toc83355183 \h </w:instrText>
      </w:r>
      <w:r>
        <w:fldChar w:fldCharType="separate"/>
      </w:r>
      <w:r>
        <w:t>268</w:t>
      </w:r>
      <w:r>
        <w:fldChar w:fldCharType="end"/>
      </w:r>
    </w:p>
    <w:p w14:paraId="76719996" w14:textId="054FF7FA" w:rsidR="006E7760" w:rsidRDefault="006E7760">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_Toc83355184 \h </w:instrText>
      </w:r>
      <w:r>
        <w:fldChar w:fldCharType="separate"/>
      </w:r>
      <w:r>
        <w:t>268</w:t>
      </w:r>
      <w:r>
        <w:fldChar w:fldCharType="end"/>
      </w:r>
    </w:p>
    <w:p w14:paraId="7F1E0593" w14:textId="7E09F055" w:rsidR="006E7760" w:rsidRDefault="006E7760">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_Toc83355185 \h </w:instrText>
      </w:r>
      <w:r>
        <w:fldChar w:fldCharType="separate"/>
      </w:r>
      <w:r>
        <w:t>268</w:t>
      </w:r>
      <w:r>
        <w:fldChar w:fldCharType="end"/>
      </w:r>
    </w:p>
    <w:p w14:paraId="3DC8E2CC" w14:textId="09CC09FA" w:rsidR="006E7760" w:rsidRDefault="006E7760">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_Toc83355186 \h </w:instrText>
      </w:r>
      <w:r>
        <w:fldChar w:fldCharType="separate"/>
      </w:r>
      <w:r>
        <w:t>269</w:t>
      </w:r>
      <w:r>
        <w:fldChar w:fldCharType="end"/>
      </w:r>
    </w:p>
    <w:p w14:paraId="5EB17277" w14:textId="79D45846" w:rsidR="006E7760" w:rsidRDefault="006E7760">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_Toc83355187 \h </w:instrText>
      </w:r>
      <w:r>
        <w:fldChar w:fldCharType="separate"/>
      </w:r>
      <w:r>
        <w:t>269</w:t>
      </w:r>
      <w:r>
        <w:fldChar w:fldCharType="end"/>
      </w:r>
    </w:p>
    <w:p w14:paraId="58812E93" w14:textId="2749D75F" w:rsidR="006E7760" w:rsidRDefault="006E7760">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_Toc83355188 \h </w:instrText>
      </w:r>
      <w:r>
        <w:fldChar w:fldCharType="separate"/>
      </w:r>
      <w:r>
        <w:t>269</w:t>
      </w:r>
      <w:r>
        <w:fldChar w:fldCharType="end"/>
      </w:r>
    </w:p>
    <w:p w14:paraId="6EE49418" w14:textId="5E34F3C9" w:rsidR="006E7760" w:rsidRDefault="006E7760">
      <w:pPr>
        <w:pStyle w:val="TOC5"/>
        <w:rPr>
          <w:rFonts w:asciiTheme="minorHAnsi" w:eastAsiaTheme="minorEastAsia" w:hAnsiTheme="minorHAnsi" w:cstheme="minorBidi"/>
          <w:sz w:val="22"/>
          <w:szCs w:val="22"/>
          <w:lang w:eastAsia="en-GB"/>
        </w:rPr>
      </w:pPr>
      <w:r>
        <w:t>4.11.4.3.7</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_Toc83355189 \h </w:instrText>
      </w:r>
      <w:r>
        <w:fldChar w:fldCharType="separate"/>
      </w:r>
      <w:r>
        <w:t>270</w:t>
      </w:r>
      <w:r>
        <w:fldChar w:fldCharType="end"/>
      </w:r>
    </w:p>
    <w:p w14:paraId="52123CA0" w14:textId="3293B3D6" w:rsidR="006E7760" w:rsidRDefault="006E7760">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_Toc83355190 \h </w:instrText>
      </w:r>
      <w:r>
        <w:fldChar w:fldCharType="separate"/>
      </w:r>
      <w:r>
        <w:t>270</w:t>
      </w:r>
      <w:r>
        <w:fldChar w:fldCharType="end"/>
      </w:r>
    </w:p>
    <w:p w14:paraId="20ACB326" w14:textId="47EF4BE6" w:rsidR="006E7760" w:rsidRDefault="006E7760">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_Toc83355191 \h </w:instrText>
      </w:r>
      <w:r>
        <w:fldChar w:fldCharType="separate"/>
      </w:r>
      <w:r>
        <w:t>270</w:t>
      </w:r>
      <w:r>
        <w:fldChar w:fldCharType="end"/>
      </w:r>
    </w:p>
    <w:p w14:paraId="1C61774C" w14:textId="249C1B60" w:rsidR="006E7760" w:rsidRDefault="006E7760">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_Toc83355192 \h </w:instrText>
      </w:r>
      <w:r>
        <w:fldChar w:fldCharType="separate"/>
      </w:r>
      <w:r>
        <w:t>271</w:t>
      </w:r>
      <w:r>
        <w:fldChar w:fldCharType="end"/>
      </w:r>
    </w:p>
    <w:p w14:paraId="622A64D1" w14:textId="682A7C6D" w:rsidR="006E7760" w:rsidRDefault="006E7760">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_Toc83355193 \h </w:instrText>
      </w:r>
      <w:r>
        <w:fldChar w:fldCharType="separate"/>
      </w:r>
      <w:r>
        <w:t>272</w:t>
      </w:r>
      <w:r>
        <w:fldChar w:fldCharType="end"/>
      </w:r>
    </w:p>
    <w:p w14:paraId="0F6A8756" w14:textId="1D9AA43C" w:rsidR="006E7760" w:rsidRDefault="006E7760">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_Toc83355194 \h </w:instrText>
      </w:r>
      <w:r>
        <w:fldChar w:fldCharType="separate"/>
      </w:r>
      <w:r>
        <w:t>273</w:t>
      </w:r>
      <w:r>
        <w:fldChar w:fldCharType="end"/>
      </w:r>
    </w:p>
    <w:p w14:paraId="04D6A6D1" w14:textId="001E41B8" w:rsidR="006E7760" w:rsidRDefault="006E7760">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_Toc83355195 \h </w:instrText>
      </w:r>
      <w:r>
        <w:fldChar w:fldCharType="separate"/>
      </w:r>
      <w:r>
        <w:t>274</w:t>
      </w:r>
      <w:r>
        <w:fldChar w:fldCharType="end"/>
      </w:r>
    </w:p>
    <w:p w14:paraId="39CA58B9" w14:textId="3DC453DC" w:rsidR="006E7760" w:rsidRDefault="006E7760">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_Toc83355196 \h </w:instrText>
      </w:r>
      <w:r>
        <w:fldChar w:fldCharType="separate"/>
      </w:r>
      <w:r>
        <w:t>274</w:t>
      </w:r>
      <w:r>
        <w:fldChar w:fldCharType="end"/>
      </w:r>
    </w:p>
    <w:p w14:paraId="22BA7EE9" w14:textId="5EA88706" w:rsidR="006E7760" w:rsidRDefault="006E7760">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_Toc83355197 \h </w:instrText>
      </w:r>
      <w:r>
        <w:fldChar w:fldCharType="separate"/>
      </w:r>
      <w:r>
        <w:t>274</w:t>
      </w:r>
      <w:r>
        <w:fldChar w:fldCharType="end"/>
      </w:r>
    </w:p>
    <w:p w14:paraId="67A371FB" w14:textId="7630C9FE" w:rsidR="006E7760" w:rsidRDefault="006E7760">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_Toc83355198 \h </w:instrText>
      </w:r>
      <w:r>
        <w:fldChar w:fldCharType="separate"/>
      </w:r>
      <w:r>
        <w:t>274</w:t>
      </w:r>
      <w:r>
        <w:fldChar w:fldCharType="end"/>
      </w:r>
    </w:p>
    <w:p w14:paraId="04589303" w14:textId="7CCE64D8" w:rsidR="006E7760" w:rsidRDefault="006E7760">
      <w:pPr>
        <w:pStyle w:val="TOC4"/>
        <w:rPr>
          <w:rFonts w:asciiTheme="minorHAnsi" w:eastAsiaTheme="minorEastAsia" w:hAnsiTheme="minorHAnsi" w:cstheme="minorBidi"/>
          <w:sz w:val="22"/>
          <w:szCs w:val="22"/>
          <w:lang w:eastAsia="en-GB"/>
        </w:rPr>
      </w:pPr>
      <w:r>
        <w:t>4.11.5.9</w:t>
      </w:r>
      <w:r>
        <w:rPr>
          <w:rFonts w:asciiTheme="minorHAnsi" w:eastAsiaTheme="minorEastAsia" w:hAnsiTheme="minorHAnsi" w:cstheme="minorBidi"/>
          <w:sz w:val="22"/>
          <w:szCs w:val="22"/>
          <w:lang w:eastAsia="en-GB"/>
        </w:rPr>
        <w:tab/>
      </w:r>
      <w:r>
        <w:t>Network Slice Admission Control</w:t>
      </w:r>
      <w:r>
        <w:tab/>
      </w:r>
      <w:r>
        <w:fldChar w:fldCharType="begin" w:fldLock="1"/>
      </w:r>
      <w:r>
        <w:instrText xml:space="preserve"> PAGEREF _Toc83355199 \h </w:instrText>
      </w:r>
      <w:r>
        <w:fldChar w:fldCharType="separate"/>
      </w:r>
      <w:r>
        <w:t>274</w:t>
      </w:r>
      <w:r>
        <w:fldChar w:fldCharType="end"/>
      </w:r>
    </w:p>
    <w:p w14:paraId="550C91FC" w14:textId="7594034F" w:rsidR="006E7760" w:rsidRDefault="006E7760">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_Toc83355200 \h </w:instrText>
      </w:r>
      <w:r>
        <w:fldChar w:fldCharType="separate"/>
      </w:r>
      <w:r>
        <w:t>275</w:t>
      </w:r>
      <w:r>
        <w:fldChar w:fldCharType="end"/>
      </w:r>
    </w:p>
    <w:p w14:paraId="5E495DB7" w14:textId="5CFBD4BD" w:rsidR="006E7760" w:rsidRDefault="006E7760">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_Toc83355201 \h </w:instrText>
      </w:r>
      <w:r>
        <w:fldChar w:fldCharType="separate"/>
      </w:r>
      <w:r>
        <w:t>275</w:t>
      </w:r>
      <w:r>
        <w:fldChar w:fldCharType="end"/>
      </w:r>
    </w:p>
    <w:p w14:paraId="3F9D2845" w14:textId="4FAA3D41" w:rsidR="006E7760" w:rsidRDefault="006E7760">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_Toc83355202 \h </w:instrText>
      </w:r>
      <w:r>
        <w:fldChar w:fldCharType="separate"/>
      </w:r>
      <w:r>
        <w:t>276</w:t>
      </w:r>
      <w:r>
        <w:fldChar w:fldCharType="end"/>
      </w:r>
    </w:p>
    <w:p w14:paraId="0B1EC366" w14:textId="5C7FF24A" w:rsidR="006E7760" w:rsidRDefault="006E7760">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_Toc83355203 \h </w:instrText>
      </w:r>
      <w:r>
        <w:fldChar w:fldCharType="separate"/>
      </w:r>
      <w:r>
        <w:t>277</w:t>
      </w:r>
      <w:r>
        <w:fldChar w:fldCharType="end"/>
      </w:r>
    </w:p>
    <w:p w14:paraId="363ADBD9" w14:textId="44976FBA" w:rsidR="006E7760" w:rsidRDefault="006E776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_Toc83355204 \h </w:instrText>
      </w:r>
      <w:r>
        <w:fldChar w:fldCharType="separate"/>
      </w:r>
      <w:r>
        <w:t>278</w:t>
      </w:r>
      <w:r>
        <w:fldChar w:fldCharType="end"/>
      </w:r>
    </w:p>
    <w:p w14:paraId="0B10EBBA" w14:textId="2784C83B" w:rsidR="006E7760" w:rsidRDefault="006E7760">
      <w:pPr>
        <w:pStyle w:val="TOC3"/>
        <w:rPr>
          <w:rFonts w:asciiTheme="minorHAnsi" w:eastAsiaTheme="minorEastAsia" w:hAnsiTheme="minorHAnsi" w:cstheme="minorBidi"/>
          <w:sz w:val="22"/>
          <w:szCs w:val="22"/>
          <w:lang w:eastAsia="en-GB"/>
        </w:rPr>
      </w:pPr>
      <w:r>
        <w:lastRenderedPageBreak/>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_Toc83355205 \h </w:instrText>
      </w:r>
      <w:r>
        <w:fldChar w:fldCharType="separate"/>
      </w:r>
      <w:r>
        <w:t>278</w:t>
      </w:r>
      <w:r>
        <w:fldChar w:fldCharType="end"/>
      </w:r>
    </w:p>
    <w:p w14:paraId="232FF485" w14:textId="5040508C" w:rsidR="006E7760" w:rsidRDefault="006E776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_Toc83355206 \h </w:instrText>
      </w:r>
      <w:r>
        <w:fldChar w:fldCharType="separate"/>
      </w:r>
      <w:r>
        <w:t>278</w:t>
      </w:r>
      <w:r>
        <w:fldChar w:fldCharType="end"/>
      </w:r>
    </w:p>
    <w:p w14:paraId="01C463C5" w14:textId="663C15DB" w:rsidR="006E7760" w:rsidRDefault="006E7760">
      <w:pPr>
        <w:pStyle w:val="TOC4"/>
        <w:rPr>
          <w:rFonts w:asciiTheme="minorHAnsi" w:eastAsiaTheme="minorEastAsia" w:hAnsiTheme="minorHAnsi" w:cstheme="minorBidi"/>
          <w:sz w:val="22"/>
          <w:szCs w:val="22"/>
          <w:lang w:eastAsia="en-GB"/>
        </w:rPr>
      </w:pPr>
      <w:r w:rsidRPr="00F52137">
        <w:rPr>
          <w:rFonts w:eastAsia="MS Mincho"/>
        </w:rPr>
        <w:t>4.12.2.1</w:t>
      </w:r>
      <w:r>
        <w:rPr>
          <w:rFonts w:asciiTheme="minorHAnsi" w:eastAsiaTheme="minorEastAsia" w:hAnsiTheme="minorHAnsi" w:cstheme="minorBidi"/>
          <w:sz w:val="22"/>
          <w:szCs w:val="22"/>
          <w:lang w:eastAsia="en-GB"/>
        </w:rPr>
        <w:tab/>
      </w:r>
      <w:r w:rsidRPr="00F52137">
        <w:rPr>
          <w:rFonts w:eastAsia="MS Mincho"/>
        </w:rPr>
        <w:t>General</w:t>
      </w:r>
      <w:r>
        <w:tab/>
      </w:r>
      <w:r>
        <w:fldChar w:fldCharType="begin" w:fldLock="1"/>
      </w:r>
      <w:r>
        <w:instrText xml:space="preserve"> PAGEREF _Toc83355207 \h </w:instrText>
      </w:r>
      <w:r>
        <w:fldChar w:fldCharType="separate"/>
      </w:r>
      <w:r>
        <w:t>278</w:t>
      </w:r>
      <w:r>
        <w:fldChar w:fldCharType="end"/>
      </w:r>
    </w:p>
    <w:p w14:paraId="66341AB0" w14:textId="77CAD11A" w:rsidR="006E7760" w:rsidRDefault="006E7760">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_Toc83355208 \h </w:instrText>
      </w:r>
      <w:r>
        <w:fldChar w:fldCharType="separate"/>
      </w:r>
      <w:r>
        <w:t>279</w:t>
      </w:r>
      <w:r>
        <w:fldChar w:fldCharType="end"/>
      </w:r>
    </w:p>
    <w:p w14:paraId="77F0AC86" w14:textId="2DB35CBE" w:rsidR="006E7760" w:rsidRDefault="006E7760">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_Toc83355209 \h </w:instrText>
      </w:r>
      <w:r>
        <w:fldChar w:fldCharType="separate"/>
      </w:r>
      <w:r>
        <w:t>281</w:t>
      </w:r>
      <w:r>
        <w:fldChar w:fldCharType="end"/>
      </w:r>
    </w:p>
    <w:p w14:paraId="671798AC" w14:textId="10E4E0A1" w:rsidR="006E7760" w:rsidRDefault="006E7760">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_Toc83355210 \h </w:instrText>
      </w:r>
      <w:r>
        <w:fldChar w:fldCharType="separate"/>
      </w:r>
      <w:r>
        <w:t>282</w:t>
      </w:r>
      <w:r>
        <w:fldChar w:fldCharType="end"/>
      </w:r>
    </w:p>
    <w:p w14:paraId="0F48F267" w14:textId="1B610C06" w:rsidR="006E7760" w:rsidRDefault="006E7760">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_Toc83355211 \h </w:instrText>
      </w:r>
      <w:r>
        <w:fldChar w:fldCharType="separate"/>
      </w:r>
      <w:r>
        <w:t>283</w:t>
      </w:r>
      <w:r>
        <w:fldChar w:fldCharType="end"/>
      </w:r>
    </w:p>
    <w:p w14:paraId="7C880CD1" w14:textId="19377CC1" w:rsidR="006E7760" w:rsidRDefault="006E7760">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_Toc83355212 \h </w:instrText>
      </w:r>
      <w:r>
        <w:fldChar w:fldCharType="separate"/>
      </w:r>
      <w:r>
        <w:t>283</w:t>
      </w:r>
      <w:r>
        <w:fldChar w:fldCharType="end"/>
      </w:r>
    </w:p>
    <w:p w14:paraId="0A609EFF" w14:textId="4294C73C" w:rsidR="006E7760" w:rsidRDefault="006E7760">
      <w:pPr>
        <w:pStyle w:val="TOC4"/>
        <w:rPr>
          <w:rFonts w:asciiTheme="minorHAnsi" w:eastAsiaTheme="minorEastAsia" w:hAnsiTheme="minorHAnsi" w:cstheme="minorBidi"/>
          <w:sz w:val="22"/>
          <w:szCs w:val="22"/>
          <w:lang w:eastAsia="en-GB"/>
        </w:rPr>
      </w:pPr>
      <w:r>
        <w:t>4</w:t>
      </w:r>
      <w:r w:rsidRPr="00F52137">
        <w:rPr>
          <w:rFonts w:eastAsia="SimSun"/>
          <w:lang w:eastAsia="zh-CN"/>
        </w:rPr>
        <w:t>.</w:t>
      </w:r>
      <w:r>
        <w:t>1</w:t>
      </w:r>
      <w:r w:rsidRPr="00F52137">
        <w:rPr>
          <w:rFonts w:eastAsia="SimSun"/>
          <w:lang w:eastAsia="zh-CN"/>
        </w:rPr>
        <w:t>2.4.2</w:t>
      </w:r>
      <w:r>
        <w:rPr>
          <w:rFonts w:asciiTheme="minorHAnsi" w:eastAsiaTheme="minorEastAsia" w:hAnsiTheme="minorHAnsi" w:cstheme="minorBidi"/>
          <w:sz w:val="22"/>
          <w:szCs w:val="22"/>
          <w:lang w:eastAsia="en-GB"/>
        </w:rPr>
        <w:tab/>
      </w:r>
      <w:r w:rsidRPr="00F52137">
        <w:rPr>
          <w:rFonts w:eastAsia="SimSun"/>
          <w:lang w:eastAsia="zh-CN"/>
        </w:rPr>
        <w:t>Procedure for the UE context release in the N3IWF</w:t>
      </w:r>
      <w:r>
        <w:tab/>
      </w:r>
      <w:r>
        <w:fldChar w:fldCharType="begin" w:fldLock="1"/>
      </w:r>
      <w:r>
        <w:instrText xml:space="preserve"> PAGEREF _Toc83355213 \h </w:instrText>
      </w:r>
      <w:r>
        <w:fldChar w:fldCharType="separate"/>
      </w:r>
      <w:r>
        <w:t>283</w:t>
      </w:r>
      <w:r>
        <w:fldChar w:fldCharType="end"/>
      </w:r>
    </w:p>
    <w:p w14:paraId="37C053DC" w14:textId="673600F1" w:rsidR="006E7760" w:rsidRDefault="006E7760">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_Toc83355214 \h </w:instrText>
      </w:r>
      <w:r>
        <w:fldChar w:fldCharType="separate"/>
      </w:r>
      <w:r>
        <w:t>285</w:t>
      </w:r>
      <w:r>
        <w:fldChar w:fldCharType="end"/>
      </w:r>
    </w:p>
    <w:p w14:paraId="685DF3BD" w14:textId="2CD1A8D2" w:rsidR="006E7760" w:rsidRDefault="006E7760">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_Toc83355215 \h </w:instrText>
      </w:r>
      <w:r>
        <w:fldChar w:fldCharType="separate"/>
      </w:r>
      <w:r>
        <w:t>285</w:t>
      </w:r>
      <w:r>
        <w:fldChar w:fldCharType="end"/>
      </w:r>
    </w:p>
    <w:p w14:paraId="775C8B2C" w14:textId="1D1D34D7" w:rsidR="006E7760" w:rsidRDefault="006E7760">
      <w:pPr>
        <w:pStyle w:val="TOC3"/>
        <w:rPr>
          <w:rFonts w:asciiTheme="minorHAnsi" w:eastAsiaTheme="minorEastAsia" w:hAnsiTheme="minorHAnsi" w:cstheme="minorBidi"/>
          <w:sz w:val="22"/>
          <w:szCs w:val="22"/>
          <w:lang w:eastAsia="en-GB"/>
        </w:rPr>
      </w:pPr>
      <w:r>
        <w:t>4.</w:t>
      </w:r>
      <w:r w:rsidRPr="00F52137">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_Toc83355216 \h </w:instrText>
      </w:r>
      <w:r>
        <w:fldChar w:fldCharType="separate"/>
      </w:r>
      <w:r>
        <w:t>287</w:t>
      </w:r>
      <w:r>
        <w:fldChar w:fldCharType="end"/>
      </w:r>
    </w:p>
    <w:p w14:paraId="34541E4E" w14:textId="331A6490" w:rsidR="006E7760" w:rsidRDefault="006E7760">
      <w:pPr>
        <w:pStyle w:val="TOC3"/>
        <w:rPr>
          <w:rFonts w:asciiTheme="minorHAnsi" w:eastAsiaTheme="minorEastAsia" w:hAnsiTheme="minorHAnsi" w:cstheme="minorBidi"/>
          <w:sz w:val="22"/>
          <w:szCs w:val="22"/>
          <w:lang w:eastAsia="en-GB"/>
        </w:rPr>
      </w:pPr>
      <w:r w:rsidRPr="00F52137">
        <w:rPr>
          <w:rFonts w:eastAsia="SimSun"/>
          <w:lang w:eastAsia="zh-CN"/>
        </w:rPr>
        <w:t>4.12.7</w:t>
      </w:r>
      <w:r>
        <w:rPr>
          <w:rFonts w:asciiTheme="minorHAnsi" w:eastAsiaTheme="minorEastAsia" w:hAnsiTheme="minorHAnsi" w:cstheme="minorBidi"/>
          <w:sz w:val="22"/>
          <w:szCs w:val="22"/>
          <w:lang w:eastAsia="en-GB"/>
        </w:rPr>
        <w:tab/>
      </w:r>
      <w:r w:rsidRPr="00F52137">
        <w:rPr>
          <w:rFonts w:eastAsia="SimSun"/>
          <w:lang w:eastAsia="zh-CN"/>
        </w:rPr>
        <w:t xml:space="preserve">UE or network Requested </w:t>
      </w:r>
      <w:r>
        <w:t>PDU Session R</w:t>
      </w:r>
      <w:r w:rsidRPr="00F52137">
        <w:rPr>
          <w:rFonts w:eastAsia="SimSun"/>
          <w:lang w:eastAsia="zh-CN"/>
        </w:rPr>
        <w:t>elease via Untrusted non-3GPP access</w:t>
      </w:r>
      <w:r>
        <w:tab/>
      </w:r>
      <w:r>
        <w:fldChar w:fldCharType="begin" w:fldLock="1"/>
      </w:r>
      <w:r>
        <w:instrText xml:space="preserve"> PAGEREF _Toc83355217 \h </w:instrText>
      </w:r>
      <w:r>
        <w:fldChar w:fldCharType="separate"/>
      </w:r>
      <w:r>
        <w:t>288</w:t>
      </w:r>
      <w:r>
        <w:fldChar w:fldCharType="end"/>
      </w:r>
    </w:p>
    <w:p w14:paraId="1A1B71FA" w14:textId="586198DF" w:rsidR="006E7760" w:rsidRDefault="006E7760">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_Toc83355218 \h </w:instrText>
      </w:r>
      <w:r>
        <w:fldChar w:fldCharType="separate"/>
      </w:r>
      <w:r>
        <w:t>290</w:t>
      </w:r>
      <w:r>
        <w:fldChar w:fldCharType="end"/>
      </w:r>
    </w:p>
    <w:p w14:paraId="29F03CEB" w14:textId="29409AF3" w:rsidR="006E7760" w:rsidRDefault="006E7760">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_Toc83355219 \h </w:instrText>
      </w:r>
      <w:r>
        <w:fldChar w:fldCharType="separate"/>
      </w:r>
      <w:r>
        <w:t>291</w:t>
      </w:r>
      <w:r>
        <w:fldChar w:fldCharType="end"/>
      </w:r>
    </w:p>
    <w:p w14:paraId="005DC696" w14:textId="1415B3EB" w:rsidR="006E7760" w:rsidRDefault="006E7760">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_Toc83355220 \h </w:instrText>
      </w:r>
      <w:r>
        <w:fldChar w:fldCharType="separate"/>
      </w:r>
      <w:r>
        <w:t>291</w:t>
      </w:r>
      <w:r>
        <w:fldChar w:fldCharType="end"/>
      </w:r>
    </w:p>
    <w:p w14:paraId="28981959" w14:textId="2A0119A1" w:rsidR="006E7760" w:rsidRDefault="006E7760">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_Toc83355221 \h </w:instrText>
      </w:r>
      <w:r>
        <w:fldChar w:fldCharType="separate"/>
      </w:r>
      <w:r>
        <w:t>291</w:t>
      </w:r>
      <w:r>
        <w:fldChar w:fldCharType="end"/>
      </w:r>
    </w:p>
    <w:p w14:paraId="6E112F4A" w14:textId="26882C89" w:rsidR="006E7760" w:rsidRDefault="006E7760">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_Toc83355222 \h </w:instrText>
      </w:r>
      <w:r>
        <w:fldChar w:fldCharType="separate"/>
      </w:r>
      <w:r>
        <w:t>291</w:t>
      </w:r>
      <w:r>
        <w:fldChar w:fldCharType="end"/>
      </w:r>
    </w:p>
    <w:p w14:paraId="24502ECF" w14:textId="7D8850E3" w:rsidR="006E7760" w:rsidRDefault="006E7760">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_Toc83355223 \h </w:instrText>
      </w:r>
      <w:r>
        <w:fldChar w:fldCharType="separate"/>
      </w:r>
      <w:r>
        <w:t>291</w:t>
      </w:r>
      <w:r>
        <w:fldChar w:fldCharType="end"/>
      </w:r>
    </w:p>
    <w:p w14:paraId="332077AB" w14:textId="32A563C5" w:rsidR="006E7760" w:rsidRDefault="006E7760">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_Toc83355224 \h </w:instrText>
      </w:r>
      <w:r>
        <w:fldChar w:fldCharType="separate"/>
      </w:r>
      <w:r>
        <w:t>294</w:t>
      </w:r>
      <w:r>
        <w:fldChar w:fldCharType="end"/>
      </w:r>
    </w:p>
    <w:p w14:paraId="7F9BA4FF" w14:textId="0F023BC1" w:rsidR="006E7760" w:rsidRDefault="006E7760">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_Toc83355225 \h </w:instrText>
      </w:r>
      <w:r>
        <w:fldChar w:fldCharType="separate"/>
      </w:r>
      <w:r>
        <w:t>294</w:t>
      </w:r>
      <w:r>
        <w:fldChar w:fldCharType="end"/>
      </w:r>
    </w:p>
    <w:p w14:paraId="1115CE97" w14:textId="0554CB90" w:rsidR="006E7760" w:rsidRDefault="006E7760">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_Toc83355226 \h </w:instrText>
      </w:r>
      <w:r>
        <w:fldChar w:fldCharType="separate"/>
      </w:r>
      <w:r>
        <w:t>294</w:t>
      </w:r>
      <w:r>
        <w:fldChar w:fldCharType="end"/>
      </w:r>
    </w:p>
    <w:p w14:paraId="0CA32564" w14:textId="1513720D" w:rsidR="006E7760" w:rsidRDefault="006E7760">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_Toc83355227 \h </w:instrText>
      </w:r>
      <w:r>
        <w:fldChar w:fldCharType="separate"/>
      </w:r>
      <w:r>
        <w:t>294</w:t>
      </w:r>
      <w:r>
        <w:fldChar w:fldCharType="end"/>
      </w:r>
    </w:p>
    <w:p w14:paraId="69DE1916" w14:textId="196487C6" w:rsidR="006E7760" w:rsidRDefault="006E7760">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_Toc83355228 \h </w:instrText>
      </w:r>
      <w:r>
        <w:fldChar w:fldCharType="separate"/>
      </w:r>
      <w:r>
        <w:t>295</w:t>
      </w:r>
      <w:r>
        <w:fldChar w:fldCharType="end"/>
      </w:r>
    </w:p>
    <w:p w14:paraId="08753DD5" w14:textId="509A3EB6" w:rsidR="006E7760" w:rsidRDefault="006E7760">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_Toc83355229 \h </w:instrText>
      </w:r>
      <w:r>
        <w:fldChar w:fldCharType="separate"/>
      </w:r>
      <w:r>
        <w:t>295</w:t>
      </w:r>
      <w:r>
        <w:fldChar w:fldCharType="end"/>
      </w:r>
    </w:p>
    <w:p w14:paraId="14D1C9E1" w14:textId="7A15E50F" w:rsidR="006E7760" w:rsidRDefault="006E7760">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_Toc83355230 \h </w:instrText>
      </w:r>
      <w:r>
        <w:fldChar w:fldCharType="separate"/>
      </w:r>
      <w:r>
        <w:t>295</w:t>
      </w:r>
      <w:r>
        <w:fldChar w:fldCharType="end"/>
      </w:r>
    </w:p>
    <w:p w14:paraId="4F3A8ABD" w14:textId="5C2FA6FF" w:rsidR="006E7760" w:rsidRDefault="006E7760">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_Toc83355231 \h </w:instrText>
      </w:r>
      <w:r>
        <w:fldChar w:fldCharType="separate"/>
      </w:r>
      <w:r>
        <w:t>296</w:t>
      </w:r>
      <w:r>
        <w:fldChar w:fldCharType="end"/>
      </w:r>
    </w:p>
    <w:p w14:paraId="13E951E0" w14:textId="02B29BB6" w:rsidR="006E7760" w:rsidRDefault="006E7760">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_Toc83355232 \h </w:instrText>
      </w:r>
      <w:r>
        <w:fldChar w:fldCharType="separate"/>
      </w:r>
      <w:r>
        <w:t>296</w:t>
      </w:r>
      <w:r>
        <w:fldChar w:fldCharType="end"/>
      </w:r>
    </w:p>
    <w:p w14:paraId="78F6B059" w14:textId="3379DB39" w:rsidR="006E7760" w:rsidRDefault="006E7760">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_Toc83355233 \h </w:instrText>
      </w:r>
      <w:r>
        <w:fldChar w:fldCharType="separate"/>
      </w:r>
      <w:r>
        <w:t>297</w:t>
      </w:r>
      <w:r>
        <w:fldChar w:fldCharType="end"/>
      </w:r>
    </w:p>
    <w:p w14:paraId="2AD84C75" w14:textId="76DEF7F8" w:rsidR="006E7760" w:rsidRDefault="006E7760">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_Toc83355234 \h </w:instrText>
      </w:r>
      <w:r>
        <w:fldChar w:fldCharType="separate"/>
      </w:r>
      <w:r>
        <w:t>297</w:t>
      </w:r>
      <w:r>
        <w:fldChar w:fldCharType="end"/>
      </w:r>
    </w:p>
    <w:p w14:paraId="46F9DD60" w14:textId="4ABF1B70" w:rsidR="006E7760" w:rsidRDefault="006E7760">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_Toc83355235 \h </w:instrText>
      </w:r>
      <w:r>
        <w:fldChar w:fldCharType="separate"/>
      </w:r>
      <w:r>
        <w:t>298</w:t>
      </w:r>
      <w:r>
        <w:fldChar w:fldCharType="end"/>
      </w:r>
    </w:p>
    <w:p w14:paraId="7AAE808A" w14:textId="4D614F45" w:rsidR="006E7760" w:rsidRDefault="006E7760">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_Toc83355236 \h </w:instrText>
      </w:r>
      <w:r>
        <w:fldChar w:fldCharType="separate"/>
      </w:r>
      <w:r>
        <w:t>298</w:t>
      </w:r>
      <w:r>
        <w:fldChar w:fldCharType="end"/>
      </w:r>
    </w:p>
    <w:p w14:paraId="13863814" w14:textId="2796FF05" w:rsidR="006E7760" w:rsidRDefault="006E7760">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_Toc83355237 \h </w:instrText>
      </w:r>
      <w:r>
        <w:fldChar w:fldCharType="separate"/>
      </w:r>
      <w:r>
        <w:t>298</w:t>
      </w:r>
      <w:r>
        <w:fldChar w:fldCharType="end"/>
      </w:r>
    </w:p>
    <w:p w14:paraId="1F221A2E" w14:textId="70A86CA6" w:rsidR="006E7760" w:rsidRDefault="006E7760">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_Toc83355238 \h </w:instrText>
      </w:r>
      <w:r>
        <w:fldChar w:fldCharType="separate"/>
      </w:r>
      <w:r>
        <w:t>301</w:t>
      </w:r>
      <w:r>
        <w:fldChar w:fldCharType="end"/>
      </w:r>
    </w:p>
    <w:p w14:paraId="7A53120D" w14:textId="2926AB46" w:rsidR="006E7760" w:rsidRDefault="006E7760">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_Toc83355239 \h </w:instrText>
      </w:r>
      <w:r>
        <w:fldChar w:fldCharType="separate"/>
      </w:r>
      <w:r>
        <w:t>301</w:t>
      </w:r>
      <w:r>
        <w:fldChar w:fldCharType="end"/>
      </w:r>
    </w:p>
    <w:p w14:paraId="5FE87787" w14:textId="6234DC6B" w:rsidR="006E7760" w:rsidRDefault="006E7760">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_Toc83355240 \h </w:instrText>
      </w:r>
      <w:r>
        <w:fldChar w:fldCharType="separate"/>
      </w:r>
      <w:r>
        <w:t>301</w:t>
      </w:r>
      <w:r>
        <w:fldChar w:fldCharType="end"/>
      </w:r>
    </w:p>
    <w:p w14:paraId="743E6B27" w14:textId="2F8F369A" w:rsidR="006E7760" w:rsidRDefault="006E7760">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_Toc83355241 \h </w:instrText>
      </w:r>
      <w:r>
        <w:fldChar w:fldCharType="separate"/>
      </w:r>
      <w:r>
        <w:t>302</w:t>
      </w:r>
      <w:r>
        <w:fldChar w:fldCharType="end"/>
      </w:r>
    </w:p>
    <w:p w14:paraId="19A1B3B4" w14:textId="04CA8FCA" w:rsidR="006E7760" w:rsidRDefault="006E7760">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_Toc83355242 \h </w:instrText>
      </w:r>
      <w:r>
        <w:fldChar w:fldCharType="separate"/>
      </w:r>
      <w:r>
        <w:t>302</w:t>
      </w:r>
      <w:r>
        <w:fldChar w:fldCharType="end"/>
      </w:r>
    </w:p>
    <w:p w14:paraId="6B77AFAB" w14:textId="42BA5D06" w:rsidR="006E7760" w:rsidRDefault="006E7760">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_Toc83355243 \h </w:instrText>
      </w:r>
      <w:r>
        <w:fldChar w:fldCharType="separate"/>
      </w:r>
      <w:r>
        <w:t>302</w:t>
      </w:r>
      <w:r>
        <w:fldChar w:fldCharType="end"/>
      </w:r>
    </w:p>
    <w:p w14:paraId="699B248F" w14:textId="71824BDB" w:rsidR="006E7760" w:rsidRDefault="006E7760">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_Toc83355244 \h </w:instrText>
      </w:r>
      <w:r>
        <w:fldChar w:fldCharType="separate"/>
      </w:r>
      <w:r>
        <w:t>302</w:t>
      </w:r>
      <w:r>
        <w:fldChar w:fldCharType="end"/>
      </w:r>
    </w:p>
    <w:p w14:paraId="7FD68273" w14:textId="2B669189" w:rsidR="006E7760" w:rsidRDefault="006E7760">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_Toc83355245 \h </w:instrText>
      </w:r>
      <w:r>
        <w:fldChar w:fldCharType="separate"/>
      </w:r>
      <w:r>
        <w:t>302</w:t>
      </w:r>
      <w:r>
        <w:fldChar w:fldCharType="end"/>
      </w:r>
    </w:p>
    <w:p w14:paraId="63576352" w14:textId="645033C1" w:rsidR="006E7760" w:rsidRDefault="006E7760">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_Toc83355246 \h </w:instrText>
      </w:r>
      <w:r>
        <w:fldChar w:fldCharType="separate"/>
      </w:r>
      <w:r>
        <w:t>302</w:t>
      </w:r>
      <w:r>
        <w:fldChar w:fldCharType="end"/>
      </w:r>
    </w:p>
    <w:p w14:paraId="2A8A3036" w14:textId="3BC16383" w:rsidR="006E7760" w:rsidRDefault="006E7760">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_Toc83355247 \h </w:instrText>
      </w:r>
      <w:r>
        <w:fldChar w:fldCharType="separate"/>
      </w:r>
      <w:r>
        <w:t>303</w:t>
      </w:r>
      <w:r>
        <w:fldChar w:fldCharType="end"/>
      </w:r>
    </w:p>
    <w:p w14:paraId="12683EEB" w14:textId="1C3858F1" w:rsidR="006E7760" w:rsidRDefault="006E7760">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_Toc83355248 \h </w:instrText>
      </w:r>
      <w:r>
        <w:fldChar w:fldCharType="separate"/>
      </w:r>
      <w:r>
        <w:t>305</w:t>
      </w:r>
      <w:r>
        <w:fldChar w:fldCharType="end"/>
      </w:r>
    </w:p>
    <w:p w14:paraId="444272CC" w14:textId="4A6BB5DA" w:rsidR="006E7760" w:rsidRDefault="006E7760">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_Toc83355249 \h </w:instrText>
      </w:r>
      <w:r>
        <w:fldChar w:fldCharType="separate"/>
      </w:r>
      <w:r>
        <w:t>305</w:t>
      </w:r>
      <w:r>
        <w:fldChar w:fldCharType="end"/>
      </w:r>
    </w:p>
    <w:p w14:paraId="443AC324" w14:textId="733C7F3C" w:rsidR="006E7760" w:rsidRDefault="006E7760">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_Toc83355250 \h </w:instrText>
      </w:r>
      <w:r>
        <w:fldChar w:fldCharType="separate"/>
      </w:r>
      <w:r>
        <w:t>306</w:t>
      </w:r>
      <w:r>
        <w:fldChar w:fldCharType="end"/>
      </w:r>
    </w:p>
    <w:p w14:paraId="1D5D1D6A" w14:textId="0984CA40" w:rsidR="006E7760" w:rsidRDefault="006E7760">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_Toc83355251 \h </w:instrText>
      </w:r>
      <w:r>
        <w:fldChar w:fldCharType="separate"/>
      </w:r>
      <w:r>
        <w:t>307</w:t>
      </w:r>
      <w:r>
        <w:fldChar w:fldCharType="end"/>
      </w:r>
    </w:p>
    <w:p w14:paraId="183E1D1D" w14:textId="2069B5E7" w:rsidR="006E7760" w:rsidRDefault="006E7760">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_Toc83355252 \h </w:instrText>
      </w:r>
      <w:r>
        <w:fldChar w:fldCharType="separate"/>
      </w:r>
      <w:r>
        <w:t>308</w:t>
      </w:r>
      <w:r>
        <w:fldChar w:fldCharType="end"/>
      </w:r>
    </w:p>
    <w:p w14:paraId="21EF9E74" w14:textId="3FEC8F11" w:rsidR="006E7760" w:rsidRDefault="006E7760">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_Toc83355253 \h </w:instrText>
      </w:r>
      <w:r>
        <w:fldChar w:fldCharType="separate"/>
      </w:r>
      <w:r>
        <w:t>308</w:t>
      </w:r>
      <w:r>
        <w:fldChar w:fldCharType="end"/>
      </w:r>
    </w:p>
    <w:p w14:paraId="009E9579" w14:textId="45BC276B" w:rsidR="006E7760" w:rsidRDefault="006E7760">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_Toc83355254 \h </w:instrText>
      </w:r>
      <w:r>
        <w:fldChar w:fldCharType="separate"/>
      </w:r>
      <w:r>
        <w:t>309</w:t>
      </w:r>
      <w:r>
        <w:fldChar w:fldCharType="end"/>
      </w:r>
    </w:p>
    <w:p w14:paraId="5ED8E174" w14:textId="7BA3D530" w:rsidR="006E7760" w:rsidRDefault="006E7760">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_Toc83355255 \h </w:instrText>
      </w:r>
      <w:r>
        <w:fldChar w:fldCharType="separate"/>
      </w:r>
      <w:r>
        <w:t>310</w:t>
      </w:r>
      <w:r>
        <w:fldChar w:fldCharType="end"/>
      </w:r>
    </w:p>
    <w:p w14:paraId="414DF635" w14:textId="269C0E93" w:rsidR="006E7760" w:rsidRDefault="006E7760">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_Toc83355256 \h </w:instrText>
      </w:r>
      <w:r>
        <w:fldChar w:fldCharType="separate"/>
      </w:r>
      <w:r>
        <w:t>310</w:t>
      </w:r>
      <w:r>
        <w:fldChar w:fldCharType="end"/>
      </w:r>
    </w:p>
    <w:p w14:paraId="66EB371A" w14:textId="197BACD3" w:rsidR="006E7760" w:rsidRDefault="006E7760">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_Toc83355257 \h </w:instrText>
      </w:r>
      <w:r>
        <w:fldChar w:fldCharType="separate"/>
      </w:r>
      <w:r>
        <w:t>310</w:t>
      </w:r>
      <w:r>
        <w:fldChar w:fldCharType="end"/>
      </w:r>
    </w:p>
    <w:p w14:paraId="68ADD734" w14:textId="4B01E826" w:rsidR="006E7760" w:rsidRDefault="006E7760">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_Toc83355258 \h </w:instrText>
      </w:r>
      <w:r>
        <w:fldChar w:fldCharType="separate"/>
      </w:r>
      <w:r>
        <w:t>311</w:t>
      </w:r>
      <w:r>
        <w:fldChar w:fldCharType="end"/>
      </w:r>
    </w:p>
    <w:p w14:paraId="7025E245" w14:textId="0B15652E" w:rsidR="006E7760" w:rsidRDefault="006E7760">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_Toc83355259 \h </w:instrText>
      </w:r>
      <w:r>
        <w:fldChar w:fldCharType="separate"/>
      </w:r>
      <w:r>
        <w:t>311</w:t>
      </w:r>
      <w:r>
        <w:fldChar w:fldCharType="end"/>
      </w:r>
    </w:p>
    <w:p w14:paraId="78665EFC" w14:textId="56169C44" w:rsidR="006E7760" w:rsidRDefault="006E7760">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_Toc83355260 \h </w:instrText>
      </w:r>
      <w:r>
        <w:fldChar w:fldCharType="separate"/>
      </w:r>
      <w:r>
        <w:t>311</w:t>
      </w:r>
      <w:r>
        <w:fldChar w:fldCharType="end"/>
      </w:r>
    </w:p>
    <w:p w14:paraId="0A56D55F" w14:textId="6CFE2D7D" w:rsidR="006E7760" w:rsidRDefault="006E7760">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_Toc83355261 \h </w:instrText>
      </w:r>
      <w:r>
        <w:fldChar w:fldCharType="separate"/>
      </w:r>
      <w:r>
        <w:t>313</w:t>
      </w:r>
      <w:r>
        <w:fldChar w:fldCharType="end"/>
      </w:r>
    </w:p>
    <w:p w14:paraId="40445FAC" w14:textId="01BE583F" w:rsidR="006E7760" w:rsidRDefault="006E7760">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_Toc83355262 \h </w:instrText>
      </w:r>
      <w:r>
        <w:fldChar w:fldCharType="separate"/>
      </w:r>
      <w:r>
        <w:t>313</w:t>
      </w:r>
      <w:r>
        <w:fldChar w:fldCharType="end"/>
      </w:r>
    </w:p>
    <w:p w14:paraId="1A17323D" w14:textId="4239B72A" w:rsidR="006E7760" w:rsidRDefault="006E7760">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_Toc83355263 \h </w:instrText>
      </w:r>
      <w:r>
        <w:fldChar w:fldCharType="separate"/>
      </w:r>
      <w:r>
        <w:t>313</w:t>
      </w:r>
      <w:r>
        <w:fldChar w:fldCharType="end"/>
      </w:r>
    </w:p>
    <w:p w14:paraId="06EEFF18" w14:textId="2F61F577" w:rsidR="006E7760" w:rsidRDefault="006E7760">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_Toc83355264 \h </w:instrText>
      </w:r>
      <w:r>
        <w:fldChar w:fldCharType="separate"/>
      </w:r>
      <w:r>
        <w:t>313</w:t>
      </w:r>
      <w:r>
        <w:fldChar w:fldCharType="end"/>
      </w:r>
    </w:p>
    <w:p w14:paraId="19BCE049" w14:textId="031A7B7F" w:rsidR="006E7760" w:rsidRDefault="006E7760">
      <w:pPr>
        <w:pStyle w:val="TOC4"/>
        <w:rPr>
          <w:rFonts w:asciiTheme="minorHAnsi" w:eastAsiaTheme="minorEastAsia" w:hAnsiTheme="minorHAnsi" w:cstheme="minorBidi"/>
          <w:sz w:val="22"/>
          <w:szCs w:val="22"/>
          <w:lang w:eastAsia="en-GB"/>
        </w:rPr>
      </w:pPr>
      <w:r>
        <w:lastRenderedPageBreak/>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_Toc83355265 \h </w:instrText>
      </w:r>
      <w:r>
        <w:fldChar w:fldCharType="separate"/>
      </w:r>
      <w:r>
        <w:t>313</w:t>
      </w:r>
      <w:r>
        <w:fldChar w:fldCharType="end"/>
      </w:r>
    </w:p>
    <w:p w14:paraId="7DF51C91" w14:textId="0596459C" w:rsidR="006E7760" w:rsidRDefault="006E7760">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_Toc83355266 \h </w:instrText>
      </w:r>
      <w:r>
        <w:fldChar w:fldCharType="separate"/>
      </w:r>
      <w:r>
        <w:t>313</w:t>
      </w:r>
      <w:r>
        <w:fldChar w:fldCharType="end"/>
      </w:r>
    </w:p>
    <w:p w14:paraId="3F55F4E4" w14:textId="61AB4F0C" w:rsidR="006E7760" w:rsidRDefault="006E7760">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_Toc83355267 \h </w:instrText>
      </w:r>
      <w:r>
        <w:fldChar w:fldCharType="separate"/>
      </w:r>
      <w:r>
        <w:t>313</w:t>
      </w:r>
      <w:r>
        <w:fldChar w:fldCharType="end"/>
      </w:r>
    </w:p>
    <w:p w14:paraId="5FA09F60" w14:textId="50635E99" w:rsidR="006E7760" w:rsidRDefault="006E7760">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_Toc83355268 \h </w:instrText>
      </w:r>
      <w:r>
        <w:fldChar w:fldCharType="separate"/>
      </w:r>
      <w:r>
        <w:t>313</w:t>
      </w:r>
      <w:r>
        <w:fldChar w:fldCharType="end"/>
      </w:r>
    </w:p>
    <w:p w14:paraId="300F09D5" w14:textId="1A03ADFE" w:rsidR="006E7760" w:rsidRDefault="006E7760">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_Toc83355269 \h </w:instrText>
      </w:r>
      <w:r>
        <w:fldChar w:fldCharType="separate"/>
      </w:r>
      <w:r>
        <w:t>313</w:t>
      </w:r>
      <w:r>
        <w:fldChar w:fldCharType="end"/>
      </w:r>
    </w:p>
    <w:p w14:paraId="4BF8EFB1" w14:textId="75C16322" w:rsidR="006E7760" w:rsidRDefault="006E7760">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_Toc83355270 \h </w:instrText>
      </w:r>
      <w:r>
        <w:fldChar w:fldCharType="separate"/>
      </w:r>
      <w:r>
        <w:t>313</w:t>
      </w:r>
      <w:r>
        <w:fldChar w:fldCharType="end"/>
      </w:r>
    </w:p>
    <w:p w14:paraId="281045CC" w14:textId="6CCA35C3" w:rsidR="006E7760" w:rsidRDefault="006E7760">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_Toc83355271 \h </w:instrText>
      </w:r>
      <w:r>
        <w:fldChar w:fldCharType="separate"/>
      </w:r>
      <w:r>
        <w:t>313</w:t>
      </w:r>
      <w:r>
        <w:fldChar w:fldCharType="end"/>
      </w:r>
    </w:p>
    <w:p w14:paraId="13527D8D" w14:textId="7C76F800" w:rsidR="006E7760" w:rsidRDefault="006E7760">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_Toc83355272 \h </w:instrText>
      </w:r>
      <w:r>
        <w:fldChar w:fldCharType="separate"/>
      </w:r>
      <w:r>
        <w:t>315</w:t>
      </w:r>
      <w:r>
        <w:fldChar w:fldCharType="end"/>
      </w:r>
    </w:p>
    <w:p w14:paraId="5EA746EA" w14:textId="09A99085" w:rsidR="006E7760" w:rsidRDefault="006E7760">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_Toc83355273 \h </w:instrText>
      </w:r>
      <w:r>
        <w:fldChar w:fldCharType="separate"/>
      </w:r>
      <w:r>
        <w:t>316</w:t>
      </w:r>
      <w:r>
        <w:fldChar w:fldCharType="end"/>
      </w:r>
    </w:p>
    <w:p w14:paraId="52585DCB" w14:textId="76E19354" w:rsidR="006E7760" w:rsidRDefault="006E7760">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_Toc83355274 \h </w:instrText>
      </w:r>
      <w:r>
        <w:fldChar w:fldCharType="separate"/>
      </w:r>
      <w:r>
        <w:t>317</w:t>
      </w:r>
      <w:r>
        <w:fldChar w:fldCharType="end"/>
      </w:r>
    </w:p>
    <w:p w14:paraId="231305F8" w14:textId="75FF789B" w:rsidR="006E7760" w:rsidRDefault="006E7760">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_Toc83355275 \h </w:instrText>
      </w:r>
      <w:r>
        <w:fldChar w:fldCharType="separate"/>
      </w:r>
      <w:r>
        <w:t>317</w:t>
      </w:r>
      <w:r>
        <w:fldChar w:fldCharType="end"/>
      </w:r>
    </w:p>
    <w:p w14:paraId="2BD8D10A" w14:textId="22B1A6DF" w:rsidR="006E7760" w:rsidRDefault="006E7760">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_Toc83355276 \h </w:instrText>
      </w:r>
      <w:r>
        <w:fldChar w:fldCharType="separate"/>
      </w:r>
      <w:r>
        <w:t>318</w:t>
      </w:r>
      <w:r>
        <w:fldChar w:fldCharType="end"/>
      </w:r>
    </w:p>
    <w:p w14:paraId="37D82D39" w14:textId="1B2C6A66" w:rsidR="006E7760" w:rsidRDefault="006E7760">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_Toc83355277 \h </w:instrText>
      </w:r>
      <w:r>
        <w:fldChar w:fldCharType="separate"/>
      </w:r>
      <w:r>
        <w:t>319</w:t>
      </w:r>
      <w:r>
        <w:fldChar w:fldCharType="end"/>
      </w:r>
    </w:p>
    <w:p w14:paraId="7B4BAD35" w14:textId="36C8307F" w:rsidR="006E7760" w:rsidRDefault="006E7760">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_Toc83355278 \h </w:instrText>
      </w:r>
      <w:r>
        <w:fldChar w:fldCharType="separate"/>
      </w:r>
      <w:r>
        <w:t>319</w:t>
      </w:r>
      <w:r>
        <w:fldChar w:fldCharType="end"/>
      </w:r>
    </w:p>
    <w:p w14:paraId="2140D1BA" w14:textId="19777540" w:rsidR="006E7760" w:rsidRDefault="006E7760">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_Toc83355279 \h </w:instrText>
      </w:r>
      <w:r>
        <w:fldChar w:fldCharType="separate"/>
      </w:r>
      <w:r>
        <w:t>319</w:t>
      </w:r>
      <w:r>
        <w:fldChar w:fldCharType="end"/>
      </w:r>
    </w:p>
    <w:p w14:paraId="4EBA8FA1" w14:textId="2C0AEC57" w:rsidR="006E7760" w:rsidRDefault="006E7760">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_Toc83355280 \h </w:instrText>
      </w:r>
      <w:r>
        <w:fldChar w:fldCharType="separate"/>
      </w:r>
      <w:r>
        <w:t>319</w:t>
      </w:r>
      <w:r>
        <w:fldChar w:fldCharType="end"/>
      </w:r>
    </w:p>
    <w:p w14:paraId="66250321" w14:textId="15657C6E" w:rsidR="006E7760" w:rsidRDefault="006E7760">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_Toc83355281 \h </w:instrText>
      </w:r>
      <w:r>
        <w:fldChar w:fldCharType="separate"/>
      </w:r>
      <w:r>
        <w:t>319</w:t>
      </w:r>
      <w:r>
        <w:fldChar w:fldCharType="end"/>
      </w:r>
    </w:p>
    <w:p w14:paraId="34F5FB8E" w14:textId="335B05FB" w:rsidR="006E7760" w:rsidRDefault="006E7760">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_Toc83355282 \h </w:instrText>
      </w:r>
      <w:r>
        <w:fldChar w:fldCharType="separate"/>
      </w:r>
      <w:r>
        <w:t>319</w:t>
      </w:r>
      <w:r>
        <w:fldChar w:fldCharType="end"/>
      </w:r>
    </w:p>
    <w:p w14:paraId="5BC04602" w14:textId="6636A952" w:rsidR="006E7760" w:rsidRDefault="006E7760">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_Toc83355283 \h </w:instrText>
      </w:r>
      <w:r>
        <w:fldChar w:fldCharType="separate"/>
      </w:r>
      <w:r>
        <w:t>319</w:t>
      </w:r>
      <w:r>
        <w:fldChar w:fldCharType="end"/>
      </w:r>
    </w:p>
    <w:p w14:paraId="7A4AA93E" w14:textId="1F183BEA" w:rsidR="006E7760" w:rsidRDefault="006E7760">
      <w:pPr>
        <w:pStyle w:val="TOC2"/>
        <w:rPr>
          <w:rFonts w:asciiTheme="minorHAnsi" w:eastAsiaTheme="minorEastAsia" w:hAnsiTheme="minorHAnsi" w:cstheme="minorBidi"/>
          <w:sz w:val="22"/>
          <w:szCs w:val="22"/>
          <w:lang w:eastAsia="en-GB"/>
        </w:rPr>
      </w:pPr>
      <w:r w:rsidRPr="00F52137">
        <w:rPr>
          <w:rFonts w:eastAsia="SimSun"/>
        </w:rPr>
        <w:t>4.15</w:t>
      </w:r>
      <w:r>
        <w:rPr>
          <w:rFonts w:asciiTheme="minorHAnsi" w:eastAsiaTheme="minorEastAsia" w:hAnsiTheme="minorHAnsi" w:cstheme="minorBidi"/>
          <w:sz w:val="22"/>
          <w:szCs w:val="22"/>
          <w:lang w:eastAsia="en-GB"/>
        </w:rPr>
        <w:tab/>
      </w:r>
      <w:r w:rsidRPr="00F52137">
        <w:rPr>
          <w:rFonts w:eastAsia="SimSun"/>
        </w:rPr>
        <w:t>Network Exposure</w:t>
      </w:r>
      <w:r>
        <w:tab/>
      </w:r>
      <w:r>
        <w:fldChar w:fldCharType="begin" w:fldLock="1"/>
      </w:r>
      <w:r>
        <w:instrText xml:space="preserve"> PAGEREF _Toc83355284 \h </w:instrText>
      </w:r>
      <w:r>
        <w:fldChar w:fldCharType="separate"/>
      </w:r>
      <w:r>
        <w:t>321</w:t>
      </w:r>
      <w:r>
        <w:fldChar w:fldCharType="end"/>
      </w:r>
    </w:p>
    <w:p w14:paraId="1D4BACA8" w14:textId="03DB2264" w:rsidR="006E7760" w:rsidRDefault="006E7760">
      <w:pPr>
        <w:pStyle w:val="TOC3"/>
        <w:rPr>
          <w:rFonts w:asciiTheme="minorHAnsi" w:eastAsiaTheme="minorEastAsia" w:hAnsiTheme="minorHAnsi" w:cstheme="minorBidi"/>
          <w:sz w:val="22"/>
          <w:szCs w:val="22"/>
          <w:lang w:eastAsia="en-GB"/>
        </w:rPr>
      </w:pPr>
      <w:r w:rsidRPr="00F52137">
        <w:rPr>
          <w:rFonts w:eastAsia="SimSun"/>
        </w:rPr>
        <w:t>4.15.1</w:t>
      </w:r>
      <w:r>
        <w:rPr>
          <w:rFonts w:asciiTheme="minorHAnsi" w:eastAsiaTheme="minorEastAsia" w:hAnsiTheme="minorHAnsi" w:cstheme="minorBidi"/>
          <w:sz w:val="22"/>
          <w:szCs w:val="22"/>
          <w:lang w:eastAsia="en-GB"/>
        </w:rPr>
        <w:tab/>
      </w:r>
      <w:r w:rsidRPr="00F52137">
        <w:rPr>
          <w:rFonts w:eastAsia="SimSun"/>
        </w:rPr>
        <w:t>General</w:t>
      </w:r>
      <w:r>
        <w:tab/>
      </w:r>
      <w:r>
        <w:fldChar w:fldCharType="begin" w:fldLock="1"/>
      </w:r>
      <w:r>
        <w:instrText xml:space="preserve"> PAGEREF _Toc83355285 \h </w:instrText>
      </w:r>
      <w:r>
        <w:fldChar w:fldCharType="separate"/>
      </w:r>
      <w:r>
        <w:t>321</w:t>
      </w:r>
      <w:r>
        <w:fldChar w:fldCharType="end"/>
      </w:r>
    </w:p>
    <w:p w14:paraId="7B2B69B1" w14:textId="42BBC1CB" w:rsidR="006E7760" w:rsidRDefault="006E7760">
      <w:pPr>
        <w:pStyle w:val="TOC3"/>
        <w:rPr>
          <w:rFonts w:asciiTheme="minorHAnsi" w:eastAsiaTheme="minorEastAsia" w:hAnsiTheme="minorHAnsi" w:cstheme="minorBidi"/>
          <w:sz w:val="22"/>
          <w:szCs w:val="22"/>
          <w:lang w:eastAsia="en-GB"/>
        </w:rPr>
      </w:pPr>
      <w:r w:rsidRPr="00F52137">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_Toc83355286 \h </w:instrText>
      </w:r>
      <w:r>
        <w:fldChar w:fldCharType="separate"/>
      </w:r>
      <w:r>
        <w:t>324</w:t>
      </w:r>
      <w:r>
        <w:fldChar w:fldCharType="end"/>
      </w:r>
    </w:p>
    <w:p w14:paraId="4B82A223" w14:textId="463FEA77" w:rsidR="006E7760" w:rsidRDefault="006E7760">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_Toc83355287 \h </w:instrText>
      </w:r>
      <w:r>
        <w:fldChar w:fldCharType="separate"/>
      </w:r>
      <w:r>
        <w:t>324</w:t>
      </w:r>
      <w:r>
        <w:fldChar w:fldCharType="end"/>
      </w:r>
    </w:p>
    <w:p w14:paraId="6D92F5D9" w14:textId="5EBE1006" w:rsidR="006E7760" w:rsidRDefault="006E7760">
      <w:pPr>
        <w:pStyle w:val="TOC3"/>
        <w:rPr>
          <w:rFonts w:asciiTheme="minorHAnsi" w:eastAsiaTheme="minorEastAsia" w:hAnsiTheme="minorHAnsi" w:cstheme="minorBidi"/>
          <w:sz w:val="22"/>
          <w:szCs w:val="22"/>
          <w:lang w:eastAsia="en-GB"/>
        </w:rPr>
      </w:pPr>
      <w:r w:rsidRPr="00F52137">
        <w:rPr>
          <w:rFonts w:eastAsia="SimSun"/>
        </w:rPr>
        <w:t>4.15.3</w:t>
      </w:r>
      <w:r>
        <w:rPr>
          <w:rFonts w:asciiTheme="minorHAnsi" w:eastAsiaTheme="minorEastAsia" w:hAnsiTheme="minorHAnsi" w:cstheme="minorBidi"/>
          <w:sz w:val="22"/>
          <w:szCs w:val="22"/>
          <w:lang w:eastAsia="en-GB"/>
        </w:rPr>
        <w:tab/>
      </w:r>
      <w:r w:rsidRPr="00F52137">
        <w:rPr>
          <w:rFonts w:eastAsia="SimSun"/>
        </w:rPr>
        <w:t>Event Exposure using NEF</w:t>
      </w:r>
      <w:r>
        <w:tab/>
      </w:r>
      <w:r>
        <w:fldChar w:fldCharType="begin" w:fldLock="1"/>
      </w:r>
      <w:r>
        <w:instrText xml:space="preserve"> PAGEREF _Toc83355288 \h </w:instrText>
      </w:r>
      <w:r>
        <w:fldChar w:fldCharType="separate"/>
      </w:r>
      <w:r>
        <w:t>324</w:t>
      </w:r>
      <w:r>
        <w:fldChar w:fldCharType="end"/>
      </w:r>
    </w:p>
    <w:p w14:paraId="39EE7D91" w14:textId="6FA5029E" w:rsidR="006E7760" w:rsidRDefault="006E7760">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_Toc83355289 \h </w:instrText>
      </w:r>
      <w:r>
        <w:fldChar w:fldCharType="separate"/>
      </w:r>
      <w:r>
        <w:t>324</w:t>
      </w:r>
      <w:r>
        <w:fldChar w:fldCharType="end"/>
      </w:r>
    </w:p>
    <w:p w14:paraId="0D5407B5" w14:textId="3CBF5DCD" w:rsidR="006E7760" w:rsidRDefault="006E7760">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_Toc83355290 \h </w:instrText>
      </w:r>
      <w:r>
        <w:fldChar w:fldCharType="separate"/>
      </w:r>
      <w:r>
        <w:t>329</w:t>
      </w:r>
      <w:r>
        <w:fldChar w:fldCharType="end"/>
      </w:r>
    </w:p>
    <w:p w14:paraId="6BB87109" w14:textId="61ADDCB5" w:rsidR="006E7760" w:rsidRDefault="006E7760">
      <w:pPr>
        <w:pStyle w:val="TOC5"/>
        <w:rPr>
          <w:rFonts w:asciiTheme="minorHAnsi" w:eastAsiaTheme="minorEastAsia" w:hAnsiTheme="minorHAnsi" w:cstheme="minorBidi"/>
          <w:sz w:val="22"/>
          <w:szCs w:val="22"/>
          <w:lang w:eastAsia="en-GB"/>
        </w:rPr>
      </w:pPr>
      <w:r w:rsidRPr="00F52137">
        <w:rPr>
          <w:rFonts w:eastAsia="SimSun"/>
        </w:rPr>
        <w:t>4.15.3.2.1</w:t>
      </w:r>
      <w:r>
        <w:rPr>
          <w:rFonts w:asciiTheme="minorHAnsi" w:eastAsiaTheme="minorEastAsia" w:hAnsiTheme="minorHAnsi" w:cstheme="minorBidi"/>
          <w:sz w:val="22"/>
          <w:szCs w:val="22"/>
          <w:lang w:eastAsia="en-GB"/>
        </w:rPr>
        <w:tab/>
      </w:r>
      <w:r w:rsidRPr="00F52137">
        <w:rPr>
          <w:rFonts w:eastAsia="SimSun"/>
        </w:rPr>
        <w:t>AMF service operations information flow</w:t>
      </w:r>
      <w:r>
        <w:tab/>
      </w:r>
      <w:r>
        <w:fldChar w:fldCharType="begin" w:fldLock="1"/>
      </w:r>
      <w:r>
        <w:instrText xml:space="preserve"> PAGEREF _Toc83355291 \h </w:instrText>
      </w:r>
      <w:r>
        <w:fldChar w:fldCharType="separate"/>
      </w:r>
      <w:r>
        <w:t>329</w:t>
      </w:r>
      <w:r>
        <w:fldChar w:fldCharType="end"/>
      </w:r>
    </w:p>
    <w:p w14:paraId="1DD54EA6" w14:textId="32B30A56" w:rsidR="006E7760" w:rsidRDefault="006E7760">
      <w:pPr>
        <w:pStyle w:val="TOC5"/>
        <w:rPr>
          <w:rFonts w:asciiTheme="minorHAnsi" w:eastAsiaTheme="minorEastAsia" w:hAnsiTheme="minorHAnsi" w:cstheme="minorBidi"/>
          <w:sz w:val="22"/>
          <w:szCs w:val="22"/>
          <w:lang w:eastAsia="en-GB"/>
        </w:rPr>
      </w:pPr>
      <w:r w:rsidRPr="00F52137">
        <w:rPr>
          <w:rFonts w:eastAsia="SimSun"/>
        </w:rPr>
        <w:t>4.15.3.2.2</w:t>
      </w:r>
      <w:r>
        <w:rPr>
          <w:rFonts w:asciiTheme="minorHAnsi" w:eastAsiaTheme="minorEastAsia" w:hAnsiTheme="minorHAnsi" w:cstheme="minorBidi"/>
          <w:sz w:val="22"/>
          <w:szCs w:val="22"/>
          <w:lang w:eastAsia="en-GB"/>
        </w:rPr>
        <w:tab/>
      </w:r>
      <w:r w:rsidRPr="00F52137">
        <w:rPr>
          <w:rFonts w:eastAsia="SimSun"/>
        </w:rPr>
        <w:t>UDM service operations information flow</w:t>
      </w:r>
      <w:r>
        <w:tab/>
      </w:r>
      <w:r>
        <w:fldChar w:fldCharType="begin" w:fldLock="1"/>
      </w:r>
      <w:r>
        <w:instrText xml:space="preserve"> PAGEREF _Toc83355292 \h </w:instrText>
      </w:r>
      <w:r>
        <w:fldChar w:fldCharType="separate"/>
      </w:r>
      <w:r>
        <w:t>330</w:t>
      </w:r>
      <w:r>
        <w:fldChar w:fldCharType="end"/>
      </w:r>
    </w:p>
    <w:p w14:paraId="1B36EAD5" w14:textId="37000DDB" w:rsidR="006E7760" w:rsidRDefault="006E7760">
      <w:pPr>
        <w:pStyle w:val="TOC5"/>
        <w:rPr>
          <w:rFonts w:asciiTheme="minorHAnsi" w:eastAsiaTheme="minorEastAsia" w:hAnsiTheme="minorHAnsi" w:cstheme="minorBidi"/>
          <w:sz w:val="22"/>
          <w:szCs w:val="22"/>
          <w:lang w:eastAsia="en-GB"/>
        </w:rPr>
      </w:pPr>
      <w:r w:rsidRPr="00F52137">
        <w:rPr>
          <w:rFonts w:eastAsia="SimSun"/>
        </w:rPr>
        <w:t>4.15.3.2.3</w:t>
      </w:r>
      <w:r>
        <w:rPr>
          <w:rFonts w:asciiTheme="minorHAnsi" w:eastAsiaTheme="minorEastAsia" w:hAnsiTheme="minorHAnsi" w:cstheme="minorBidi"/>
          <w:sz w:val="22"/>
          <w:szCs w:val="22"/>
          <w:lang w:eastAsia="en-GB"/>
        </w:rPr>
        <w:tab/>
      </w:r>
      <w:r w:rsidRPr="00F52137">
        <w:rPr>
          <w:rFonts w:eastAsia="SimSun"/>
        </w:rPr>
        <w:t>NEF service operations information flow</w:t>
      </w:r>
      <w:r>
        <w:tab/>
      </w:r>
      <w:r>
        <w:fldChar w:fldCharType="begin" w:fldLock="1"/>
      </w:r>
      <w:r>
        <w:instrText xml:space="preserve"> PAGEREF _Toc83355293 \h </w:instrText>
      </w:r>
      <w:r>
        <w:fldChar w:fldCharType="separate"/>
      </w:r>
      <w:r>
        <w:t>332</w:t>
      </w:r>
      <w:r>
        <w:fldChar w:fldCharType="end"/>
      </w:r>
    </w:p>
    <w:p w14:paraId="24DBAD85" w14:textId="7872DC66" w:rsidR="006E7760" w:rsidRDefault="006E7760">
      <w:pPr>
        <w:pStyle w:val="TOC5"/>
        <w:rPr>
          <w:rFonts w:asciiTheme="minorHAnsi" w:eastAsiaTheme="minorEastAsia" w:hAnsiTheme="minorHAnsi" w:cstheme="minorBidi"/>
          <w:sz w:val="22"/>
          <w:szCs w:val="22"/>
          <w:lang w:eastAsia="en-GB"/>
        </w:rPr>
      </w:pPr>
      <w:r w:rsidRPr="00F52137">
        <w:rPr>
          <w:rFonts w:eastAsia="SimSun"/>
        </w:rPr>
        <w:t>4.15.3.2.3a</w:t>
      </w:r>
      <w:r>
        <w:rPr>
          <w:rFonts w:asciiTheme="minorHAnsi" w:eastAsiaTheme="minorEastAsia" w:hAnsiTheme="minorHAnsi" w:cstheme="minorBidi"/>
          <w:sz w:val="22"/>
          <w:szCs w:val="22"/>
          <w:lang w:eastAsia="en-GB"/>
        </w:rPr>
        <w:tab/>
      </w:r>
      <w:r w:rsidRPr="00F52137">
        <w:rPr>
          <w:rFonts w:eastAsia="SimSun"/>
        </w:rPr>
        <w:t>Void</w:t>
      </w:r>
      <w:r>
        <w:tab/>
      </w:r>
      <w:r>
        <w:fldChar w:fldCharType="begin" w:fldLock="1"/>
      </w:r>
      <w:r>
        <w:instrText xml:space="preserve"> PAGEREF _Toc83355294 \h </w:instrText>
      </w:r>
      <w:r>
        <w:fldChar w:fldCharType="separate"/>
      </w:r>
      <w:r>
        <w:t>334</w:t>
      </w:r>
      <w:r>
        <w:fldChar w:fldCharType="end"/>
      </w:r>
    </w:p>
    <w:p w14:paraId="1A9C8D61" w14:textId="242715CA" w:rsidR="006E7760" w:rsidRDefault="006E7760">
      <w:pPr>
        <w:pStyle w:val="TOC5"/>
        <w:rPr>
          <w:rFonts w:asciiTheme="minorHAnsi" w:eastAsiaTheme="minorEastAsia" w:hAnsiTheme="minorHAnsi" w:cstheme="minorBidi"/>
          <w:sz w:val="22"/>
          <w:szCs w:val="22"/>
          <w:lang w:eastAsia="en-GB"/>
        </w:rPr>
      </w:pPr>
      <w:r w:rsidRPr="00F52137">
        <w:rPr>
          <w:rFonts w:eastAsia="SimSun"/>
        </w:rPr>
        <w:t>4.15.3.2.3b</w:t>
      </w:r>
      <w:r>
        <w:rPr>
          <w:rFonts w:asciiTheme="minorHAnsi" w:eastAsiaTheme="minorEastAsia" w:hAnsiTheme="minorHAnsi" w:cstheme="minorBidi"/>
          <w:sz w:val="22"/>
          <w:szCs w:val="22"/>
          <w:lang w:eastAsia="en-GB"/>
        </w:rPr>
        <w:tab/>
      </w:r>
      <w:r w:rsidRPr="00F52137">
        <w:rPr>
          <w:rFonts w:eastAsia="SimSun"/>
        </w:rPr>
        <w:t>Specific NEF service operations information flow for loss of connectivity and UE reachability</w:t>
      </w:r>
      <w:r>
        <w:tab/>
      </w:r>
      <w:r>
        <w:fldChar w:fldCharType="begin" w:fldLock="1"/>
      </w:r>
      <w:r>
        <w:instrText xml:space="preserve"> PAGEREF _Toc83355295 \h </w:instrText>
      </w:r>
      <w:r>
        <w:fldChar w:fldCharType="separate"/>
      </w:r>
      <w:r>
        <w:t>335</w:t>
      </w:r>
      <w:r>
        <w:fldChar w:fldCharType="end"/>
      </w:r>
    </w:p>
    <w:p w14:paraId="02E86F59" w14:textId="542180B0" w:rsidR="006E7760" w:rsidRDefault="006E7760">
      <w:pPr>
        <w:pStyle w:val="TOC5"/>
        <w:rPr>
          <w:rFonts w:asciiTheme="minorHAnsi" w:eastAsiaTheme="minorEastAsia" w:hAnsiTheme="minorHAnsi" w:cstheme="minorBidi"/>
          <w:sz w:val="22"/>
          <w:szCs w:val="22"/>
          <w:lang w:eastAsia="en-GB"/>
        </w:rPr>
      </w:pPr>
      <w:r w:rsidRPr="00F52137">
        <w:rPr>
          <w:rFonts w:eastAsia="SimSun"/>
        </w:rPr>
        <w:t>4.15.3.2.4</w:t>
      </w:r>
      <w:r>
        <w:rPr>
          <w:rFonts w:asciiTheme="minorHAnsi" w:eastAsiaTheme="minorEastAsia" w:hAnsiTheme="minorHAnsi" w:cstheme="minorBidi"/>
          <w:sz w:val="22"/>
          <w:szCs w:val="22"/>
          <w:lang w:eastAsia="en-GB"/>
        </w:rPr>
        <w:tab/>
      </w:r>
      <w:r w:rsidRPr="00F52137">
        <w:rPr>
          <w:rFonts w:eastAsia="SimSun"/>
        </w:rPr>
        <w:t>Exposure with bulk subscription</w:t>
      </w:r>
      <w:r>
        <w:tab/>
      </w:r>
      <w:r>
        <w:fldChar w:fldCharType="begin" w:fldLock="1"/>
      </w:r>
      <w:r>
        <w:instrText xml:space="preserve"> PAGEREF _Toc83355296 \h </w:instrText>
      </w:r>
      <w:r>
        <w:fldChar w:fldCharType="separate"/>
      </w:r>
      <w:r>
        <w:t>336</w:t>
      </w:r>
      <w:r>
        <w:fldChar w:fldCharType="end"/>
      </w:r>
    </w:p>
    <w:p w14:paraId="2A046A26" w14:textId="0E14BA63" w:rsidR="006E7760" w:rsidRDefault="006E7760">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_Toc83355297 \h </w:instrText>
      </w:r>
      <w:r>
        <w:fldChar w:fldCharType="separate"/>
      </w:r>
      <w:r>
        <w:t>338</w:t>
      </w:r>
      <w:r>
        <w:fldChar w:fldCharType="end"/>
      </w:r>
    </w:p>
    <w:p w14:paraId="0668EBDB" w14:textId="697D2ADF" w:rsidR="006E7760" w:rsidRDefault="006E7760">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_Toc83355298 \h </w:instrText>
      </w:r>
      <w:r>
        <w:fldChar w:fldCharType="separate"/>
      </w:r>
      <w:r>
        <w:t>339</w:t>
      </w:r>
      <w:r>
        <w:fldChar w:fldCharType="end"/>
      </w:r>
    </w:p>
    <w:p w14:paraId="022CF5F2" w14:textId="74A00D66" w:rsidR="006E7760" w:rsidRDefault="006E7760">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_Toc83355299 \h </w:instrText>
      </w:r>
      <w:r>
        <w:fldChar w:fldCharType="separate"/>
      </w:r>
      <w:r>
        <w:t>339</w:t>
      </w:r>
      <w:r>
        <w:fldChar w:fldCharType="end"/>
      </w:r>
    </w:p>
    <w:p w14:paraId="11E40009" w14:textId="7D8FD0A0" w:rsidR="006E7760" w:rsidRDefault="006E7760">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_Toc83355300 \h </w:instrText>
      </w:r>
      <w:r>
        <w:fldChar w:fldCharType="separate"/>
      </w:r>
      <w:r>
        <w:t>341</w:t>
      </w:r>
      <w:r>
        <w:fldChar w:fldCharType="end"/>
      </w:r>
    </w:p>
    <w:p w14:paraId="72E218CF" w14:textId="2D6AA3FB" w:rsidR="006E7760" w:rsidRDefault="006E7760">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_Toc83355301 \h </w:instrText>
      </w:r>
      <w:r>
        <w:fldChar w:fldCharType="separate"/>
      </w:r>
      <w:r>
        <w:t>342</w:t>
      </w:r>
      <w:r>
        <w:fldChar w:fldCharType="end"/>
      </w:r>
    </w:p>
    <w:p w14:paraId="66DEAF3D" w14:textId="5635B518" w:rsidR="006E7760" w:rsidRDefault="006E7760">
      <w:pPr>
        <w:pStyle w:val="TOC5"/>
        <w:rPr>
          <w:rFonts w:asciiTheme="minorHAnsi" w:eastAsiaTheme="minorEastAsia" w:hAnsiTheme="minorHAnsi" w:cstheme="minorBidi"/>
          <w:sz w:val="22"/>
          <w:szCs w:val="22"/>
          <w:lang w:eastAsia="en-GB"/>
        </w:rPr>
      </w:pPr>
      <w:r>
        <w:t>4.15.3.2.10</w:t>
      </w:r>
      <w:r>
        <w:rPr>
          <w:rFonts w:asciiTheme="minorHAnsi" w:eastAsiaTheme="minorEastAsia" w:hAnsiTheme="minorHAnsi" w:cstheme="minorBidi"/>
          <w:sz w:val="22"/>
          <w:szCs w:val="22"/>
          <w:lang w:eastAsia="en-GB"/>
        </w:rPr>
        <w:tab/>
      </w:r>
      <w:r>
        <w:t>Number of UEs and PDU Sessions per network slice notification procedure</w:t>
      </w:r>
      <w:r>
        <w:tab/>
      </w:r>
      <w:r>
        <w:fldChar w:fldCharType="begin" w:fldLock="1"/>
      </w:r>
      <w:r>
        <w:instrText xml:space="preserve"> PAGEREF _Toc83355302 \h </w:instrText>
      </w:r>
      <w:r>
        <w:fldChar w:fldCharType="separate"/>
      </w:r>
      <w:r>
        <w:t>344</w:t>
      </w:r>
      <w:r>
        <w:fldChar w:fldCharType="end"/>
      </w:r>
    </w:p>
    <w:p w14:paraId="07F5A2B0" w14:textId="6E7B6C89" w:rsidR="006E7760" w:rsidRDefault="006E7760">
      <w:pPr>
        <w:pStyle w:val="TOC5"/>
        <w:rPr>
          <w:rFonts w:asciiTheme="minorHAnsi" w:eastAsiaTheme="minorEastAsia" w:hAnsiTheme="minorHAnsi" w:cstheme="minorBidi"/>
          <w:sz w:val="22"/>
          <w:szCs w:val="22"/>
          <w:lang w:eastAsia="en-GB"/>
        </w:rPr>
      </w:pPr>
      <w:r>
        <w:t>4.15.3.2.11</w:t>
      </w:r>
      <w:r>
        <w:rPr>
          <w:rFonts w:asciiTheme="minorHAnsi" w:eastAsiaTheme="minorEastAsia" w:hAnsiTheme="minorHAnsi" w:cstheme="minorBidi"/>
          <w:sz w:val="22"/>
          <w:szCs w:val="22"/>
          <w:lang w:eastAsia="en-GB"/>
        </w:rPr>
        <w:tab/>
      </w:r>
      <w:r>
        <w:t>Network-initiated explicit event notification subscription cancel procedure</w:t>
      </w:r>
      <w:r>
        <w:tab/>
      </w:r>
      <w:r>
        <w:fldChar w:fldCharType="begin" w:fldLock="1"/>
      </w:r>
      <w:r>
        <w:instrText xml:space="preserve"> PAGEREF _Toc83355303 \h </w:instrText>
      </w:r>
      <w:r>
        <w:fldChar w:fldCharType="separate"/>
      </w:r>
      <w:r>
        <w:t>345</w:t>
      </w:r>
      <w:r>
        <w:fldChar w:fldCharType="end"/>
      </w:r>
    </w:p>
    <w:p w14:paraId="756EE026" w14:textId="7310E231" w:rsidR="006E7760" w:rsidRDefault="006E7760">
      <w:pPr>
        <w:pStyle w:val="TOC5"/>
        <w:rPr>
          <w:rFonts w:asciiTheme="minorHAnsi" w:eastAsiaTheme="minorEastAsia" w:hAnsiTheme="minorHAnsi" w:cstheme="minorBidi"/>
          <w:sz w:val="22"/>
          <w:szCs w:val="22"/>
          <w:lang w:eastAsia="en-GB"/>
        </w:rPr>
      </w:pPr>
      <w:r>
        <w:t>4.15.3.2.12</w:t>
      </w:r>
      <w:r>
        <w:rPr>
          <w:rFonts w:asciiTheme="minorHAnsi" w:eastAsiaTheme="minorEastAsia" w:hAnsiTheme="minorHAnsi" w:cstheme="minorBidi"/>
          <w:sz w:val="22"/>
          <w:szCs w:val="22"/>
          <w:lang w:eastAsia="en-GB"/>
        </w:rPr>
        <w:tab/>
      </w:r>
      <w:r>
        <w:t>Number of UEs and PDU Sessions per network slice status retrieval by AF procedure</w:t>
      </w:r>
      <w:r>
        <w:tab/>
      </w:r>
      <w:r>
        <w:fldChar w:fldCharType="begin" w:fldLock="1"/>
      </w:r>
      <w:r>
        <w:instrText xml:space="preserve"> PAGEREF _Toc83355304 \h </w:instrText>
      </w:r>
      <w:r>
        <w:fldChar w:fldCharType="separate"/>
      </w:r>
      <w:r>
        <w:t>347</w:t>
      </w:r>
      <w:r>
        <w:fldChar w:fldCharType="end"/>
      </w:r>
    </w:p>
    <w:p w14:paraId="399A0412" w14:textId="2112109F" w:rsidR="006E7760" w:rsidRDefault="006E7760">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_Toc83355305 \h </w:instrText>
      </w:r>
      <w:r>
        <w:fldChar w:fldCharType="separate"/>
      </w:r>
      <w:r>
        <w:t>347</w:t>
      </w:r>
      <w:r>
        <w:fldChar w:fldCharType="end"/>
      </w:r>
    </w:p>
    <w:p w14:paraId="649B0087" w14:textId="68D7BC38" w:rsidR="006E7760" w:rsidRDefault="006E7760">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_Toc83355306 \h </w:instrText>
      </w:r>
      <w:r>
        <w:fldChar w:fldCharType="separate"/>
      </w:r>
      <w:r>
        <w:t>348</w:t>
      </w:r>
      <w:r>
        <w:fldChar w:fldCharType="end"/>
      </w:r>
    </w:p>
    <w:p w14:paraId="29701AA7" w14:textId="03138EF1" w:rsidR="006E7760" w:rsidRDefault="006E7760">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_Toc83355307 \h </w:instrText>
      </w:r>
      <w:r>
        <w:fldChar w:fldCharType="separate"/>
      </w:r>
      <w:r>
        <w:t>348</w:t>
      </w:r>
      <w:r>
        <w:fldChar w:fldCharType="end"/>
      </w:r>
    </w:p>
    <w:p w14:paraId="4CBB49D1" w14:textId="665192CE" w:rsidR="006E7760" w:rsidRDefault="006E7760">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_Toc83355308 \h </w:instrText>
      </w:r>
      <w:r>
        <w:fldChar w:fldCharType="separate"/>
      </w:r>
      <w:r>
        <w:t>348</w:t>
      </w:r>
      <w:r>
        <w:fldChar w:fldCharType="end"/>
      </w:r>
    </w:p>
    <w:p w14:paraId="480BA5E6" w14:textId="6C73E318" w:rsidR="006E7760" w:rsidRDefault="006E7760">
      <w:pPr>
        <w:pStyle w:val="TOC4"/>
        <w:rPr>
          <w:rFonts w:asciiTheme="minorHAnsi" w:eastAsiaTheme="minorEastAsia" w:hAnsiTheme="minorHAnsi" w:cstheme="minorBidi"/>
          <w:sz w:val="22"/>
          <w:szCs w:val="22"/>
          <w:lang w:eastAsia="en-GB"/>
        </w:rPr>
      </w:pPr>
      <w:r>
        <w:t>4.15.4.3</w:t>
      </w:r>
      <w:r>
        <w:rPr>
          <w:rFonts w:asciiTheme="minorHAnsi" w:eastAsiaTheme="minorEastAsia" w:hAnsiTheme="minorHAnsi" w:cstheme="minorBidi"/>
          <w:sz w:val="22"/>
          <w:szCs w:val="22"/>
          <w:lang w:eastAsia="en-GB"/>
        </w:rPr>
        <w:tab/>
      </w:r>
      <w:r>
        <w:t>Exposure of Communication trends from SMF</w:t>
      </w:r>
      <w:r>
        <w:tab/>
      </w:r>
      <w:r>
        <w:fldChar w:fldCharType="begin" w:fldLock="1"/>
      </w:r>
      <w:r>
        <w:instrText xml:space="preserve"> PAGEREF _Toc83355309 \h </w:instrText>
      </w:r>
      <w:r>
        <w:fldChar w:fldCharType="separate"/>
      </w:r>
      <w:r>
        <w:t>350</w:t>
      </w:r>
      <w:r>
        <w:fldChar w:fldCharType="end"/>
      </w:r>
    </w:p>
    <w:p w14:paraId="01E853A2" w14:textId="02E626C2" w:rsidR="006E7760" w:rsidRDefault="006E7760">
      <w:pPr>
        <w:pStyle w:val="TOC4"/>
        <w:rPr>
          <w:rFonts w:asciiTheme="minorHAnsi" w:eastAsiaTheme="minorEastAsia" w:hAnsiTheme="minorHAnsi" w:cstheme="minorBidi"/>
          <w:sz w:val="22"/>
          <w:szCs w:val="22"/>
          <w:lang w:eastAsia="en-GB"/>
        </w:rPr>
      </w:pPr>
      <w:r>
        <w:t>4.15.4.4</w:t>
      </w:r>
      <w:r>
        <w:rPr>
          <w:rFonts w:asciiTheme="minorHAnsi" w:eastAsiaTheme="minorEastAsia" w:hAnsiTheme="minorHAnsi" w:cstheme="minorBidi"/>
          <w:sz w:val="22"/>
          <w:szCs w:val="22"/>
          <w:lang w:eastAsia="en-GB"/>
        </w:rPr>
        <w:tab/>
      </w:r>
      <w:r>
        <w:t>Internal Event Exposure Subscription/Unsubscription via UDM</w:t>
      </w:r>
      <w:r>
        <w:tab/>
      </w:r>
      <w:r>
        <w:fldChar w:fldCharType="begin" w:fldLock="1"/>
      </w:r>
      <w:r>
        <w:instrText xml:space="preserve"> PAGEREF _Toc83355310 \h </w:instrText>
      </w:r>
      <w:r>
        <w:fldChar w:fldCharType="separate"/>
      </w:r>
      <w:r>
        <w:t>350</w:t>
      </w:r>
      <w:r>
        <w:fldChar w:fldCharType="end"/>
      </w:r>
    </w:p>
    <w:p w14:paraId="48DD109E" w14:textId="5D1A9A04" w:rsidR="006E7760" w:rsidRDefault="006E7760">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_Toc83355311 \h </w:instrText>
      </w:r>
      <w:r>
        <w:fldChar w:fldCharType="separate"/>
      </w:r>
      <w:r>
        <w:t>351</w:t>
      </w:r>
      <w:r>
        <w:fldChar w:fldCharType="end"/>
      </w:r>
    </w:p>
    <w:p w14:paraId="63D36207" w14:textId="4BB657C5" w:rsidR="006E7760" w:rsidRDefault="006E7760">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_Toc83355312 \h </w:instrText>
      </w:r>
      <w:r>
        <w:fldChar w:fldCharType="separate"/>
      </w:r>
      <w:r>
        <w:t>351</w:t>
      </w:r>
      <w:r>
        <w:fldChar w:fldCharType="end"/>
      </w:r>
    </w:p>
    <w:p w14:paraId="3F649536" w14:textId="4E70B77D" w:rsidR="006E7760" w:rsidRDefault="006E7760">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_Toc83355313 \h </w:instrText>
      </w:r>
      <w:r>
        <w:fldChar w:fldCharType="separate"/>
      </w:r>
      <w:r>
        <w:t>351</w:t>
      </w:r>
      <w:r>
        <w:fldChar w:fldCharType="end"/>
      </w:r>
    </w:p>
    <w:p w14:paraId="10BD1D53" w14:textId="312D8CD6" w:rsidR="006E7760" w:rsidRDefault="006E7760">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_Toc83355314 \h </w:instrText>
      </w:r>
      <w:r>
        <w:fldChar w:fldCharType="separate"/>
      </w:r>
      <w:r>
        <w:t>352</w:t>
      </w:r>
      <w:r>
        <w:fldChar w:fldCharType="end"/>
      </w:r>
    </w:p>
    <w:p w14:paraId="421AB16C" w14:textId="4AF6134D" w:rsidR="006E7760" w:rsidRDefault="006E7760">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F52137">
        <w:rPr>
          <w:rFonts w:eastAsia="SimSun"/>
          <w:lang w:eastAsia="zh-CN"/>
        </w:rPr>
        <w:t>B</w:t>
      </w:r>
      <w:r>
        <w:rPr>
          <w:lang w:eastAsia="zh-CN"/>
        </w:rPr>
        <w:t xml:space="preserve">ehaviour </w:t>
      </w:r>
      <w:r w:rsidRPr="00F52137">
        <w:rPr>
          <w:rFonts w:eastAsia="SimSun"/>
          <w:lang w:eastAsia="zh-CN"/>
        </w:rPr>
        <w:t>p</w:t>
      </w:r>
      <w:r>
        <w:rPr>
          <w:lang w:eastAsia="zh-CN"/>
        </w:rPr>
        <w:t>arameters</w:t>
      </w:r>
      <w:r>
        <w:tab/>
      </w:r>
      <w:r>
        <w:fldChar w:fldCharType="begin" w:fldLock="1"/>
      </w:r>
      <w:r>
        <w:instrText xml:space="preserve"> PAGEREF _Toc83355315 \h </w:instrText>
      </w:r>
      <w:r>
        <w:fldChar w:fldCharType="separate"/>
      </w:r>
      <w:r>
        <w:t>354</w:t>
      </w:r>
      <w:r>
        <w:fldChar w:fldCharType="end"/>
      </w:r>
    </w:p>
    <w:p w14:paraId="151565E3" w14:textId="7A63D454" w:rsidR="006E7760" w:rsidRDefault="006E7760">
      <w:pPr>
        <w:pStyle w:val="TOC4"/>
        <w:rPr>
          <w:rFonts w:asciiTheme="minorHAnsi" w:eastAsiaTheme="minorEastAsia" w:hAnsiTheme="minorHAnsi" w:cstheme="minorBidi"/>
          <w:sz w:val="22"/>
          <w:szCs w:val="22"/>
          <w:lang w:eastAsia="en-GB"/>
        </w:rPr>
      </w:pPr>
      <w:r>
        <w:rPr>
          <w:lang w:eastAsia="zh-CN"/>
        </w:rPr>
        <w:t>4.15.6.3a</w:t>
      </w:r>
      <w:r>
        <w:rPr>
          <w:rFonts w:asciiTheme="minorHAnsi" w:eastAsiaTheme="minorEastAsia" w:hAnsiTheme="minorHAnsi" w:cstheme="minorBidi"/>
          <w:sz w:val="22"/>
          <w:szCs w:val="22"/>
          <w:lang w:eastAsia="en-GB"/>
        </w:rPr>
        <w:tab/>
      </w:r>
      <w:r>
        <w:rPr>
          <w:lang w:eastAsia="zh-CN"/>
        </w:rPr>
        <w:t>Network Configuration parameters</w:t>
      </w:r>
      <w:r>
        <w:tab/>
      </w:r>
      <w:r>
        <w:fldChar w:fldCharType="begin" w:fldLock="1"/>
      </w:r>
      <w:r>
        <w:instrText xml:space="preserve"> PAGEREF _Toc83355316 \h </w:instrText>
      </w:r>
      <w:r>
        <w:fldChar w:fldCharType="separate"/>
      </w:r>
      <w:r>
        <w:t>355</w:t>
      </w:r>
      <w:r>
        <w:fldChar w:fldCharType="end"/>
      </w:r>
    </w:p>
    <w:p w14:paraId="70F26D49" w14:textId="2603BCE0" w:rsidR="006E7760" w:rsidRDefault="006E7760">
      <w:pPr>
        <w:pStyle w:val="TOC4"/>
        <w:rPr>
          <w:rFonts w:asciiTheme="minorHAnsi" w:eastAsiaTheme="minorEastAsia" w:hAnsiTheme="minorHAnsi" w:cstheme="minorBidi"/>
          <w:sz w:val="22"/>
          <w:szCs w:val="22"/>
          <w:lang w:eastAsia="en-GB"/>
        </w:rPr>
      </w:pPr>
      <w:r>
        <w:rPr>
          <w:lang w:eastAsia="zh-CN"/>
        </w:rPr>
        <w:t>4.15.6.3b</w:t>
      </w:r>
      <w:r>
        <w:rPr>
          <w:rFonts w:asciiTheme="minorHAnsi" w:eastAsiaTheme="minorEastAsia" w:hAnsiTheme="minorHAnsi" w:cstheme="minorBidi"/>
          <w:sz w:val="22"/>
          <w:szCs w:val="22"/>
          <w:lang w:eastAsia="en-GB"/>
        </w:rPr>
        <w:tab/>
      </w:r>
      <w:r>
        <w:rPr>
          <w:lang w:eastAsia="zh-CN"/>
        </w:rPr>
        <w:t>5G VN group data</w:t>
      </w:r>
      <w:r>
        <w:tab/>
      </w:r>
      <w:r>
        <w:fldChar w:fldCharType="begin" w:fldLock="1"/>
      </w:r>
      <w:r>
        <w:instrText xml:space="preserve"> PAGEREF _Toc83355317 \h </w:instrText>
      </w:r>
      <w:r>
        <w:fldChar w:fldCharType="separate"/>
      </w:r>
      <w:r>
        <w:t>356</w:t>
      </w:r>
      <w:r>
        <w:fldChar w:fldCharType="end"/>
      </w:r>
    </w:p>
    <w:p w14:paraId="1F576FB9" w14:textId="09975172" w:rsidR="006E7760" w:rsidRDefault="006E7760">
      <w:pPr>
        <w:pStyle w:val="TOC4"/>
        <w:rPr>
          <w:rFonts w:asciiTheme="minorHAnsi" w:eastAsiaTheme="minorEastAsia" w:hAnsiTheme="minorHAnsi" w:cstheme="minorBidi"/>
          <w:sz w:val="22"/>
          <w:szCs w:val="22"/>
          <w:lang w:eastAsia="en-GB"/>
        </w:rPr>
      </w:pPr>
      <w:r>
        <w:rPr>
          <w:lang w:eastAsia="zh-CN"/>
        </w:rPr>
        <w:t>4.15.6.3c</w:t>
      </w:r>
      <w:r>
        <w:rPr>
          <w:rFonts w:asciiTheme="minorHAnsi" w:eastAsiaTheme="minorEastAsia" w:hAnsiTheme="minorHAnsi" w:cstheme="minorBidi"/>
          <w:sz w:val="22"/>
          <w:szCs w:val="22"/>
          <w:lang w:eastAsia="en-GB"/>
        </w:rPr>
        <w:tab/>
      </w:r>
      <w:r>
        <w:rPr>
          <w:lang w:eastAsia="zh-CN"/>
        </w:rPr>
        <w:t>5G VN Group membership management parameters</w:t>
      </w:r>
      <w:r>
        <w:tab/>
      </w:r>
      <w:r>
        <w:fldChar w:fldCharType="begin" w:fldLock="1"/>
      </w:r>
      <w:r>
        <w:instrText xml:space="preserve"> PAGEREF _Toc83355318 \h </w:instrText>
      </w:r>
      <w:r>
        <w:fldChar w:fldCharType="separate"/>
      </w:r>
      <w:r>
        <w:t>357</w:t>
      </w:r>
      <w:r>
        <w:fldChar w:fldCharType="end"/>
      </w:r>
    </w:p>
    <w:p w14:paraId="7865DCC0" w14:textId="3998AFBF" w:rsidR="006E7760" w:rsidRDefault="006E7760">
      <w:pPr>
        <w:pStyle w:val="TOC4"/>
        <w:rPr>
          <w:rFonts w:asciiTheme="minorHAnsi" w:eastAsiaTheme="minorEastAsia" w:hAnsiTheme="minorHAnsi" w:cstheme="minorBidi"/>
          <w:sz w:val="22"/>
          <w:szCs w:val="22"/>
          <w:lang w:eastAsia="en-GB"/>
        </w:rPr>
      </w:pPr>
      <w:r>
        <w:rPr>
          <w:lang w:eastAsia="zh-CN"/>
        </w:rPr>
        <w:t>4.15.6.3d</w:t>
      </w:r>
      <w:r>
        <w:rPr>
          <w:rFonts w:asciiTheme="minorHAnsi" w:eastAsiaTheme="minorEastAsia" w:hAnsiTheme="minorHAnsi" w:cstheme="minorBidi"/>
          <w:sz w:val="22"/>
          <w:szCs w:val="22"/>
          <w:lang w:eastAsia="en-GB"/>
        </w:rPr>
        <w:tab/>
      </w:r>
      <w:r>
        <w:rPr>
          <w:lang w:eastAsia="zh-CN"/>
        </w:rPr>
        <w:t>ECS Address Configuration Information Parameters</w:t>
      </w:r>
      <w:r>
        <w:tab/>
      </w:r>
      <w:r>
        <w:fldChar w:fldCharType="begin" w:fldLock="1"/>
      </w:r>
      <w:r>
        <w:instrText xml:space="preserve"> PAGEREF _Toc83355319 \h </w:instrText>
      </w:r>
      <w:r>
        <w:fldChar w:fldCharType="separate"/>
      </w:r>
      <w:r>
        <w:t>357</w:t>
      </w:r>
      <w:r>
        <w:fldChar w:fldCharType="end"/>
      </w:r>
    </w:p>
    <w:p w14:paraId="76D2BC11" w14:textId="54AA1DA9" w:rsidR="006E7760" w:rsidRDefault="006E7760">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_Toc83355320 \h </w:instrText>
      </w:r>
      <w:r>
        <w:fldChar w:fldCharType="separate"/>
      </w:r>
      <w:r>
        <w:t>358</w:t>
      </w:r>
      <w:r>
        <w:fldChar w:fldCharType="end"/>
      </w:r>
    </w:p>
    <w:p w14:paraId="0D85BE02" w14:textId="1D205331" w:rsidR="006E7760" w:rsidRDefault="006E7760">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_Toc83355321 \h </w:instrText>
      </w:r>
      <w:r>
        <w:fldChar w:fldCharType="separate"/>
      </w:r>
      <w:r>
        <w:t>359</w:t>
      </w:r>
      <w:r>
        <w:fldChar w:fldCharType="end"/>
      </w:r>
    </w:p>
    <w:p w14:paraId="5ED70082" w14:textId="279D4E9B" w:rsidR="006E7760" w:rsidRDefault="006E7760">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_Toc83355322 \h </w:instrText>
      </w:r>
      <w:r>
        <w:fldChar w:fldCharType="separate"/>
      </w:r>
      <w:r>
        <w:t>360</w:t>
      </w:r>
      <w:r>
        <w:fldChar w:fldCharType="end"/>
      </w:r>
    </w:p>
    <w:p w14:paraId="793B5463" w14:textId="2ED10682" w:rsidR="006E7760" w:rsidRDefault="006E7760">
      <w:pPr>
        <w:pStyle w:val="TOC4"/>
        <w:rPr>
          <w:rFonts w:asciiTheme="minorHAnsi" w:eastAsiaTheme="minorEastAsia" w:hAnsiTheme="minorHAnsi" w:cstheme="minorBidi"/>
          <w:sz w:val="22"/>
          <w:szCs w:val="22"/>
          <w:lang w:eastAsia="en-GB"/>
        </w:rPr>
      </w:pPr>
      <w:r>
        <w:rPr>
          <w:lang w:eastAsia="zh-CN"/>
        </w:rPr>
        <w:t>4.15.6.6a</w:t>
      </w:r>
      <w:r>
        <w:rPr>
          <w:rFonts w:asciiTheme="minorHAnsi" w:eastAsiaTheme="minorEastAsia"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_Toc83355323 \h </w:instrText>
      </w:r>
      <w:r>
        <w:fldChar w:fldCharType="separate"/>
      </w:r>
      <w:r>
        <w:t>364</w:t>
      </w:r>
      <w:r>
        <w:fldChar w:fldCharType="end"/>
      </w:r>
    </w:p>
    <w:p w14:paraId="74216002" w14:textId="0AF34826" w:rsidR="006E7760" w:rsidRDefault="006E7760">
      <w:pPr>
        <w:pStyle w:val="TOC4"/>
        <w:rPr>
          <w:rFonts w:asciiTheme="minorHAnsi" w:eastAsiaTheme="minorEastAsia" w:hAnsiTheme="minorHAnsi" w:cstheme="minorBidi"/>
          <w:sz w:val="22"/>
          <w:szCs w:val="22"/>
          <w:lang w:eastAsia="en-GB"/>
        </w:rPr>
      </w:pPr>
      <w:r>
        <w:rPr>
          <w:lang w:eastAsia="zh-CN"/>
        </w:rPr>
        <w:t>4.15.6.7</w:t>
      </w:r>
      <w:r>
        <w:rPr>
          <w:rFonts w:asciiTheme="minorHAnsi" w:eastAsiaTheme="minorEastAsia" w:hAnsiTheme="minorHAnsi" w:cstheme="minorBidi"/>
          <w:sz w:val="22"/>
          <w:szCs w:val="22"/>
          <w:lang w:eastAsia="en-GB"/>
        </w:rPr>
        <w:tab/>
      </w:r>
      <w:r>
        <w:rPr>
          <w:lang w:eastAsia="zh-CN"/>
        </w:rPr>
        <w:t>Service specific parameter provisioning</w:t>
      </w:r>
      <w:r>
        <w:tab/>
      </w:r>
      <w:r>
        <w:fldChar w:fldCharType="begin" w:fldLock="1"/>
      </w:r>
      <w:r>
        <w:instrText xml:space="preserve"> PAGEREF _Toc83355324 \h </w:instrText>
      </w:r>
      <w:r>
        <w:fldChar w:fldCharType="separate"/>
      </w:r>
      <w:r>
        <w:t>367</w:t>
      </w:r>
      <w:r>
        <w:fldChar w:fldCharType="end"/>
      </w:r>
    </w:p>
    <w:p w14:paraId="3F6D2B48" w14:textId="18D5030A" w:rsidR="006E7760" w:rsidRDefault="006E7760">
      <w:pPr>
        <w:pStyle w:val="TOC4"/>
        <w:rPr>
          <w:rFonts w:asciiTheme="minorHAnsi" w:eastAsiaTheme="minorEastAsia" w:hAnsiTheme="minorHAnsi" w:cstheme="minorBidi"/>
          <w:sz w:val="22"/>
          <w:szCs w:val="22"/>
          <w:lang w:eastAsia="en-GB"/>
        </w:rPr>
      </w:pPr>
      <w:r w:rsidRPr="00F52137">
        <w:rPr>
          <w:rFonts w:eastAsia="SimSun"/>
        </w:rPr>
        <w:t>4.15.6.8</w:t>
      </w:r>
      <w:r>
        <w:rPr>
          <w:rFonts w:asciiTheme="minorHAnsi" w:eastAsiaTheme="minorEastAsia" w:hAnsiTheme="minorHAnsi" w:cstheme="minorBidi"/>
          <w:sz w:val="22"/>
          <w:szCs w:val="22"/>
          <w:lang w:eastAsia="en-GB"/>
        </w:rPr>
        <w:tab/>
      </w:r>
      <w:r w:rsidRPr="00F52137">
        <w:rPr>
          <w:rFonts w:eastAsia="SimSun"/>
        </w:rPr>
        <w:t>Set a policy for a future AF session</w:t>
      </w:r>
      <w:r>
        <w:tab/>
      </w:r>
      <w:r>
        <w:fldChar w:fldCharType="begin" w:fldLock="1"/>
      </w:r>
      <w:r>
        <w:instrText xml:space="preserve"> PAGEREF _Toc83355325 \h </w:instrText>
      </w:r>
      <w:r>
        <w:fldChar w:fldCharType="separate"/>
      </w:r>
      <w:r>
        <w:t>369</w:t>
      </w:r>
      <w:r>
        <w:fldChar w:fldCharType="end"/>
      </w:r>
    </w:p>
    <w:p w14:paraId="5A223B0D" w14:textId="28468708" w:rsidR="006E7760" w:rsidRDefault="006E7760">
      <w:pPr>
        <w:pStyle w:val="TOC4"/>
        <w:rPr>
          <w:rFonts w:asciiTheme="minorHAnsi" w:eastAsiaTheme="minorEastAsia" w:hAnsiTheme="minorHAnsi" w:cstheme="minorBidi"/>
          <w:sz w:val="22"/>
          <w:szCs w:val="22"/>
          <w:lang w:eastAsia="en-GB"/>
        </w:rPr>
      </w:pPr>
      <w:r w:rsidRPr="00F52137">
        <w:rPr>
          <w:rFonts w:eastAsia="SimSun"/>
        </w:rPr>
        <w:lastRenderedPageBreak/>
        <w:t>4.15.6.9</w:t>
      </w:r>
      <w:r>
        <w:rPr>
          <w:rFonts w:asciiTheme="minorHAnsi" w:eastAsiaTheme="minorEastAsia" w:hAnsiTheme="minorHAnsi" w:cstheme="minorBidi"/>
          <w:sz w:val="22"/>
          <w:szCs w:val="22"/>
          <w:lang w:eastAsia="en-GB"/>
        </w:rPr>
        <w:tab/>
      </w:r>
      <w:r w:rsidRPr="00F52137">
        <w:rPr>
          <w:rFonts w:eastAsia="SimSun"/>
        </w:rPr>
        <w:t>Procedures for AF-triggered dynamically changing AM policies</w:t>
      </w:r>
      <w:r>
        <w:tab/>
      </w:r>
      <w:r>
        <w:fldChar w:fldCharType="begin" w:fldLock="1"/>
      </w:r>
      <w:r>
        <w:instrText xml:space="preserve"> PAGEREF _Toc83355326 \h </w:instrText>
      </w:r>
      <w:r>
        <w:fldChar w:fldCharType="separate"/>
      </w:r>
      <w:r>
        <w:t>370</w:t>
      </w:r>
      <w:r>
        <w:fldChar w:fldCharType="end"/>
      </w:r>
    </w:p>
    <w:p w14:paraId="6E405004" w14:textId="18858E8F" w:rsidR="006E7760" w:rsidRDefault="006E7760">
      <w:pPr>
        <w:pStyle w:val="TOC5"/>
        <w:rPr>
          <w:rFonts w:asciiTheme="minorHAnsi" w:eastAsiaTheme="minorEastAsia" w:hAnsiTheme="minorHAnsi" w:cstheme="minorBidi"/>
          <w:sz w:val="22"/>
          <w:szCs w:val="22"/>
          <w:lang w:eastAsia="en-GB"/>
        </w:rPr>
      </w:pPr>
      <w:r w:rsidRPr="00F52137">
        <w:rPr>
          <w:rFonts w:eastAsia="SimSun"/>
        </w:rPr>
        <w:t>4.15.6.9.1</w:t>
      </w:r>
      <w:r>
        <w:rPr>
          <w:rFonts w:asciiTheme="minorHAnsi" w:eastAsiaTheme="minorEastAsia" w:hAnsiTheme="minorHAnsi" w:cstheme="minorBidi"/>
          <w:sz w:val="22"/>
          <w:szCs w:val="22"/>
          <w:lang w:eastAsia="en-GB"/>
        </w:rPr>
        <w:tab/>
      </w:r>
      <w:r w:rsidRPr="00F52137">
        <w:rPr>
          <w:rFonts w:eastAsia="SimSun"/>
        </w:rPr>
        <w:t>General</w:t>
      </w:r>
      <w:r>
        <w:tab/>
      </w:r>
      <w:r>
        <w:fldChar w:fldCharType="begin" w:fldLock="1"/>
      </w:r>
      <w:r>
        <w:instrText xml:space="preserve"> PAGEREF _Toc83355327 \h </w:instrText>
      </w:r>
      <w:r>
        <w:fldChar w:fldCharType="separate"/>
      </w:r>
      <w:r>
        <w:t>370</w:t>
      </w:r>
      <w:r>
        <w:fldChar w:fldCharType="end"/>
      </w:r>
    </w:p>
    <w:p w14:paraId="344A91AE" w14:textId="7E2D9614" w:rsidR="006E7760" w:rsidRDefault="006E7760">
      <w:pPr>
        <w:pStyle w:val="TOC5"/>
        <w:rPr>
          <w:rFonts w:asciiTheme="minorHAnsi" w:eastAsiaTheme="minorEastAsia" w:hAnsiTheme="minorHAnsi" w:cstheme="minorBidi"/>
          <w:sz w:val="22"/>
          <w:szCs w:val="22"/>
          <w:lang w:eastAsia="en-GB"/>
        </w:rPr>
      </w:pPr>
      <w:r w:rsidRPr="00F52137">
        <w:rPr>
          <w:rFonts w:eastAsia="SimSun"/>
        </w:rPr>
        <w:t>4.15.6.9.2</w:t>
      </w:r>
      <w:r>
        <w:rPr>
          <w:rFonts w:asciiTheme="minorHAnsi" w:eastAsiaTheme="minorEastAsia" w:hAnsiTheme="minorHAnsi" w:cstheme="minorBidi"/>
          <w:sz w:val="22"/>
          <w:szCs w:val="22"/>
          <w:lang w:eastAsia="en-GB"/>
        </w:rPr>
        <w:tab/>
      </w:r>
      <w:r w:rsidRPr="00F52137">
        <w:rPr>
          <w:rFonts w:eastAsia="SimSun"/>
        </w:rPr>
        <w:t>Access and Mobility Policy authorization requests targeting an individual UE</w:t>
      </w:r>
      <w:r>
        <w:tab/>
      </w:r>
      <w:r>
        <w:fldChar w:fldCharType="begin" w:fldLock="1"/>
      </w:r>
      <w:r>
        <w:instrText xml:space="preserve"> PAGEREF _Toc83355328 \h </w:instrText>
      </w:r>
      <w:r>
        <w:fldChar w:fldCharType="separate"/>
      </w:r>
      <w:r>
        <w:t>370</w:t>
      </w:r>
      <w:r>
        <w:fldChar w:fldCharType="end"/>
      </w:r>
    </w:p>
    <w:p w14:paraId="2BC38D2A" w14:textId="6FFC452B" w:rsidR="006E7760" w:rsidRDefault="006E7760">
      <w:pPr>
        <w:pStyle w:val="TOC5"/>
        <w:rPr>
          <w:rFonts w:asciiTheme="minorHAnsi" w:eastAsiaTheme="minorEastAsia" w:hAnsiTheme="minorHAnsi" w:cstheme="minorBidi"/>
          <w:sz w:val="22"/>
          <w:szCs w:val="22"/>
          <w:lang w:eastAsia="en-GB"/>
        </w:rPr>
      </w:pPr>
      <w:r w:rsidRPr="00F52137">
        <w:rPr>
          <w:rFonts w:eastAsia="SimSun"/>
        </w:rPr>
        <w:t>4.15.6.9.3</w:t>
      </w:r>
      <w:r>
        <w:rPr>
          <w:rFonts w:asciiTheme="minorHAnsi" w:eastAsiaTheme="minorEastAsia" w:hAnsiTheme="minorHAnsi" w:cstheme="minorBidi"/>
          <w:sz w:val="22"/>
          <w:szCs w:val="22"/>
          <w:lang w:eastAsia="en-GB"/>
        </w:rPr>
        <w:tab/>
      </w:r>
      <w:r w:rsidRPr="00F52137">
        <w:rPr>
          <w:rFonts w:eastAsia="SimSun"/>
        </w:rPr>
        <w:t>Processing AF requests to influence AM policies</w:t>
      </w:r>
      <w:r>
        <w:tab/>
      </w:r>
      <w:r>
        <w:fldChar w:fldCharType="begin" w:fldLock="1"/>
      </w:r>
      <w:r>
        <w:instrText xml:space="preserve"> PAGEREF _Toc83355329 \h </w:instrText>
      </w:r>
      <w:r>
        <w:fldChar w:fldCharType="separate"/>
      </w:r>
      <w:r>
        <w:t>372</w:t>
      </w:r>
      <w:r>
        <w:fldChar w:fldCharType="end"/>
      </w:r>
    </w:p>
    <w:p w14:paraId="080B4CA4" w14:textId="2734B38B" w:rsidR="006E7760" w:rsidRDefault="006E7760">
      <w:pPr>
        <w:pStyle w:val="TOC4"/>
        <w:rPr>
          <w:rFonts w:asciiTheme="minorHAnsi" w:eastAsiaTheme="minorEastAsia" w:hAnsiTheme="minorHAnsi" w:cstheme="minorBidi"/>
          <w:sz w:val="22"/>
          <w:szCs w:val="22"/>
          <w:lang w:eastAsia="en-GB"/>
        </w:rPr>
      </w:pPr>
      <w:r w:rsidRPr="00F52137">
        <w:rPr>
          <w:rFonts w:eastAsia="SimSun"/>
        </w:rPr>
        <w:t>4.15.6.10</w:t>
      </w:r>
      <w:r>
        <w:rPr>
          <w:rFonts w:asciiTheme="minorHAnsi" w:eastAsiaTheme="minorEastAsia" w:hAnsiTheme="minorHAnsi" w:cstheme="minorBidi"/>
          <w:sz w:val="22"/>
          <w:szCs w:val="22"/>
          <w:lang w:eastAsia="en-GB"/>
        </w:rPr>
        <w:tab/>
      </w:r>
      <w:r w:rsidRPr="00F52137">
        <w:rPr>
          <w:rFonts w:eastAsia="SimSun"/>
        </w:rPr>
        <w:t>Application guidance for URSP determination</w:t>
      </w:r>
      <w:r>
        <w:tab/>
      </w:r>
      <w:r>
        <w:fldChar w:fldCharType="begin" w:fldLock="1"/>
      </w:r>
      <w:r>
        <w:instrText xml:space="preserve"> PAGEREF _Toc83355330 \h </w:instrText>
      </w:r>
      <w:r>
        <w:fldChar w:fldCharType="separate"/>
      </w:r>
      <w:r>
        <w:t>374</w:t>
      </w:r>
      <w:r>
        <w:fldChar w:fldCharType="end"/>
      </w:r>
    </w:p>
    <w:p w14:paraId="3487F4E3" w14:textId="270082C3" w:rsidR="006E7760" w:rsidRDefault="006E7760">
      <w:pPr>
        <w:pStyle w:val="TOC4"/>
        <w:rPr>
          <w:rFonts w:asciiTheme="minorHAnsi" w:eastAsiaTheme="minorEastAsia" w:hAnsiTheme="minorHAnsi" w:cstheme="minorBidi"/>
          <w:sz w:val="22"/>
          <w:szCs w:val="22"/>
          <w:lang w:eastAsia="en-GB"/>
        </w:rPr>
      </w:pPr>
      <w:r w:rsidRPr="00F52137">
        <w:rPr>
          <w:rFonts w:eastAsia="SimSun"/>
        </w:rPr>
        <w:t>4.15.6.11</w:t>
      </w:r>
      <w:r>
        <w:rPr>
          <w:rFonts w:asciiTheme="minorHAnsi" w:eastAsiaTheme="minorEastAsia" w:hAnsiTheme="minorHAnsi" w:cstheme="minorBidi"/>
          <w:sz w:val="22"/>
          <w:szCs w:val="22"/>
          <w:lang w:eastAsia="en-GB"/>
        </w:rPr>
        <w:tab/>
      </w:r>
      <w:r w:rsidRPr="00F52137">
        <w:rPr>
          <w:rFonts w:eastAsia="SimSun"/>
        </w:rPr>
        <w:t>Void</w:t>
      </w:r>
      <w:r>
        <w:tab/>
      </w:r>
      <w:r>
        <w:fldChar w:fldCharType="begin" w:fldLock="1"/>
      </w:r>
      <w:r>
        <w:instrText xml:space="preserve"> PAGEREF _Toc83355331 \h </w:instrText>
      </w:r>
      <w:r>
        <w:fldChar w:fldCharType="separate"/>
      </w:r>
      <w:r>
        <w:t>376</w:t>
      </w:r>
      <w:r>
        <w:fldChar w:fldCharType="end"/>
      </w:r>
    </w:p>
    <w:p w14:paraId="5ECA82FA" w14:textId="60CCE74D" w:rsidR="006E7760" w:rsidRDefault="006E7760">
      <w:pPr>
        <w:pStyle w:val="TOC3"/>
        <w:rPr>
          <w:rFonts w:asciiTheme="minorHAnsi" w:eastAsiaTheme="minorEastAsia" w:hAnsiTheme="minorHAnsi" w:cstheme="minorBidi"/>
          <w:sz w:val="22"/>
          <w:szCs w:val="22"/>
          <w:lang w:eastAsia="en-GB"/>
        </w:rPr>
      </w:pPr>
      <w:r w:rsidRPr="00F52137">
        <w:rPr>
          <w:rFonts w:eastAsia="SimSun"/>
        </w:rPr>
        <w:t>4.15.7</w:t>
      </w:r>
      <w:r>
        <w:rPr>
          <w:rFonts w:asciiTheme="minorHAnsi" w:eastAsiaTheme="minorEastAsia" w:hAnsiTheme="minorHAnsi" w:cstheme="minorBidi"/>
          <w:sz w:val="22"/>
          <w:szCs w:val="22"/>
          <w:lang w:eastAsia="en-GB"/>
        </w:rPr>
        <w:tab/>
      </w:r>
      <w:r w:rsidRPr="00F52137">
        <w:rPr>
          <w:rFonts w:eastAsia="SimSun"/>
        </w:rPr>
        <w:t>Network status reporting</w:t>
      </w:r>
      <w:r>
        <w:tab/>
      </w:r>
      <w:r>
        <w:fldChar w:fldCharType="begin" w:fldLock="1"/>
      </w:r>
      <w:r>
        <w:instrText xml:space="preserve"> PAGEREF _Toc83355332 \h </w:instrText>
      </w:r>
      <w:r>
        <w:fldChar w:fldCharType="separate"/>
      </w:r>
      <w:r>
        <w:t>376</w:t>
      </w:r>
      <w:r>
        <w:fldChar w:fldCharType="end"/>
      </w:r>
    </w:p>
    <w:p w14:paraId="1A0F9AD9" w14:textId="0C98384C" w:rsidR="006E7760" w:rsidRDefault="006E7760">
      <w:pPr>
        <w:pStyle w:val="TOC3"/>
        <w:rPr>
          <w:rFonts w:asciiTheme="minorHAnsi" w:eastAsiaTheme="minorEastAsia" w:hAnsiTheme="minorHAnsi" w:cstheme="minorBidi"/>
          <w:sz w:val="22"/>
          <w:szCs w:val="22"/>
          <w:lang w:eastAsia="en-GB"/>
        </w:rPr>
      </w:pPr>
      <w:r w:rsidRPr="00F52137">
        <w:rPr>
          <w:rFonts w:eastAsia="SimSun"/>
        </w:rPr>
        <w:t>4.15.8</w:t>
      </w:r>
      <w:r>
        <w:rPr>
          <w:rFonts w:asciiTheme="minorHAnsi" w:eastAsiaTheme="minorEastAsia" w:hAnsiTheme="minorHAnsi" w:cstheme="minorBidi"/>
          <w:sz w:val="22"/>
          <w:szCs w:val="22"/>
          <w:lang w:eastAsia="en-GB"/>
        </w:rPr>
        <w:tab/>
      </w:r>
      <w:r w:rsidRPr="00F52137">
        <w:rPr>
          <w:rFonts w:eastAsia="SimSun"/>
        </w:rPr>
        <w:t>Event exposure controlled by a DCCF</w:t>
      </w:r>
      <w:r>
        <w:tab/>
      </w:r>
      <w:r>
        <w:fldChar w:fldCharType="begin" w:fldLock="1"/>
      </w:r>
      <w:r>
        <w:instrText xml:space="preserve"> PAGEREF _Toc83355333 \h </w:instrText>
      </w:r>
      <w:r>
        <w:fldChar w:fldCharType="separate"/>
      </w:r>
      <w:r>
        <w:t>377</w:t>
      </w:r>
      <w:r>
        <w:fldChar w:fldCharType="end"/>
      </w:r>
    </w:p>
    <w:p w14:paraId="63B42B21" w14:textId="2224B091" w:rsidR="006E7760" w:rsidRDefault="006E7760">
      <w:pPr>
        <w:pStyle w:val="TOC3"/>
        <w:rPr>
          <w:rFonts w:asciiTheme="minorHAnsi" w:eastAsiaTheme="minorEastAsia" w:hAnsiTheme="minorHAnsi" w:cstheme="minorBidi"/>
          <w:sz w:val="22"/>
          <w:szCs w:val="22"/>
          <w:lang w:eastAsia="en-GB"/>
        </w:rPr>
      </w:pPr>
      <w:r w:rsidRPr="00F52137">
        <w:rPr>
          <w:rFonts w:eastAsia="SimSun"/>
        </w:rPr>
        <w:t>4.15.9</w:t>
      </w:r>
      <w:r>
        <w:rPr>
          <w:rFonts w:asciiTheme="minorHAnsi" w:eastAsiaTheme="minorEastAsia" w:hAnsiTheme="minorHAnsi" w:cstheme="minorBidi"/>
          <w:sz w:val="22"/>
          <w:szCs w:val="22"/>
          <w:lang w:eastAsia="en-GB"/>
        </w:rPr>
        <w:tab/>
      </w:r>
      <w:r w:rsidRPr="00F52137">
        <w:rPr>
          <w:rFonts w:eastAsia="SimSun"/>
        </w:rPr>
        <w:t>Time Synchronization exposure</w:t>
      </w:r>
      <w:r>
        <w:tab/>
      </w:r>
      <w:r>
        <w:fldChar w:fldCharType="begin" w:fldLock="1"/>
      </w:r>
      <w:r>
        <w:instrText xml:space="preserve"> PAGEREF _Toc83355334 \h </w:instrText>
      </w:r>
      <w:r>
        <w:fldChar w:fldCharType="separate"/>
      </w:r>
      <w:r>
        <w:t>377</w:t>
      </w:r>
      <w:r>
        <w:fldChar w:fldCharType="end"/>
      </w:r>
    </w:p>
    <w:p w14:paraId="11E788F4" w14:textId="0A9C1AB8" w:rsidR="006E7760" w:rsidRDefault="006E7760">
      <w:pPr>
        <w:pStyle w:val="TOC4"/>
        <w:rPr>
          <w:rFonts w:asciiTheme="minorHAnsi" w:eastAsiaTheme="minorEastAsia" w:hAnsiTheme="minorHAnsi" w:cstheme="minorBidi"/>
          <w:sz w:val="22"/>
          <w:szCs w:val="22"/>
          <w:lang w:eastAsia="en-GB"/>
        </w:rPr>
      </w:pPr>
      <w:r w:rsidRPr="00F52137">
        <w:rPr>
          <w:rFonts w:eastAsia="SimSun"/>
        </w:rPr>
        <w:t>4.15.9.1</w:t>
      </w:r>
      <w:r>
        <w:rPr>
          <w:rFonts w:asciiTheme="minorHAnsi" w:eastAsiaTheme="minorEastAsia" w:hAnsiTheme="minorHAnsi" w:cstheme="minorBidi"/>
          <w:sz w:val="22"/>
          <w:szCs w:val="22"/>
          <w:lang w:eastAsia="en-GB"/>
        </w:rPr>
        <w:tab/>
      </w:r>
      <w:r w:rsidRPr="00F52137">
        <w:rPr>
          <w:rFonts w:eastAsia="SimSun"/>
        </w:rPr>
        <w:t>General</w:t>
      </w:r>
      <w:r>
        <w:tab/>
      </w:r>
      <w:r>
        <w:fldChar w:fldCharType="begin" w:fldLock="1"/>
      </w:r>
      <w:r>
        <w:instrText xml:space="preserve"> PAGEREF _Toc83355335 \h </w:instrText>
      </w:r>
      <w:r>
        <w:fldChar w:fldCharType="separate"/>
      </w:r>
      <w:r>
        <w:t>377</w:t>
      </w:r>
      <w:r>
        <w:fldChar w:fldCharType="end"/>
      </w:r>
    </w:p>
    <w:p w14:paraId="7A7DA4B2" w14:textId="0753402D" w:rsidR="006E7760" w:rsidRDefault="006E7760">
      <w:pPr>
        <w:pStyle w:val="TOC4"/>
        <w:rPr>
          <w:rFonts w:asciiTheme="minorHAnsi" w:eastAsiaTheme="minorEastAsia" w:hAnsiTheme="minorHAnsi" w:cstheme="minorBidi"/>
          <w:sz w:val="22"/>
          <w:szCs w:val="22"/>
          <w:lang w:eastAsia="en-GB"/>
        </w:rPr>
      </w:pPr>
      <w:r w:rsidRPr="00F52137">
        <w:rPr>
          <w:rFonts w:eastAsia="SimSun"/>
        </w:rPr>
        <w:t>4.15.9.2</w:t>
      </w:r>
      <w:r>
        <w:rPr>
          <w:rFonts w:asciiTheme="minorHAnsi" w:eastAsiaTheme="minorEastAsia" w:hAnsiTheme="minorHAnsi" w:cstheme="minorBidi"/>
          <w:sz w:val="22"/>
          <w:szCs w:val="22"/>
          <w:lang w:eastAsia="en-GB"/>
        </w:rPr>
        <w:tab/>
      </w:r>
      <w:r w:rsidRPr="00F52137">
        <w:rPr>
          <w:rFonts w:eastAsia="SimSun"/>
        </w:rPr>
        <w:t>Exposure of UE availability for Time Synchronization service</w:t>
      </w:r>
      <w:r>
        <w:tab/>
      </w:r>
      <w:r>
        <w:fldChar w:fldCharType="begin" w:fldLock="1"/>
      </w:r>
      <w:r>
        <w:instrText xml:space="preserve"> PAGEREF _Toc83355336 \h </w:instrText>
      </w:r>
      <w:r>
        <w:fldChar w:fldCharType="separate"/>
      </w:r>
      <w:r>
        <w:t>377</w:t>
      </w:r>
      <w:r>
        <w:fldChar w:fldCharType="end"/>
      </w:r>
    </w:p>
    <w:p w14:paraId="41243960" w14:textId="26489A1B" w:rsidR="006E7760" w:rsidRDefault="006E7760">
      <w:pPr>
        <w:pStyle w:val="TOC4"/>
        <w:rPr>
          <w:rFonts w:asciiTheme="minorHAnsi" w:eastAsiaTheme="minorEastAsia" w:hAnsiTheme="minorHAnsi" w:cstheme="minorBidi"/>
          <w:sz w:val="22"/>
          <w:szCs w:val="22"/>
          <w:lang w:eastAsia="en-GB"/>
        </w:rPr>
      </w:pPr>
      <w:r w:rsidRPr="00F52137">
        <w:rPr>
          <w:rFonts w:eastAsia="SimSun"/>
        </w:rPr>
        <w:t>4.15.9.3</w:t>
      </w:r>
      <w:r>
        <w:rPr>
          <w:rFonts w:asciiTheme="minorHAnsi" w:eastAsiaTheme="minorEastAsia" w:hAnsiTheme="minorHAnsi" w:cstheme="minorBidi"/>
          <w:sz w:val="22"/>
          <w:szCs w:val="22"/>
          <w:lang w:eastAsia="en-GB"/>
        </w:rPr>
        <w:tab/>
      </w:r>
      <w:r w:rsidRPr="00F52137">
        <w:rPr>
          <w:rFonts w:eastAsia="SimSun"/>
        </w:rPr>
        <w:t>Time Synchronization activation, modification, and deactivation</w:t>
      </w:r>
      <w:r>
        <w:tab/>
      </w:r>
      <w:r>
        <w:fldChar w:fldCharType="begin" w:fldLock="1"/>
      </w:r>
      <w:r>
        <w:instrText xml:space="preserve"> PAGEREF _Toc83355337 \h </w:instrText>
      </w:r>
      <w:r>
        <w:fldChar w:fldCharType="separate"/>
      </w:r>
      <w:r>
        <w:t>380</w:t>
      </w:r>
      <w:r>
        <w:fldChar w:fldCharType="end"/>
      </w:r>
    </w:p>
    <w:p w14:paraId="25B9E354" w14:textId="631794F8" w:rsidR="006E7760" w:rsidRDefault="006E7760">
      <w:pPr>
        <w:pStyle w:val="TOC5"/>
        <w:rPr>
          <w:rFonts w:asciiTheme="minorHAnsi" w:eastAsiaTheme="minorEastAsia" w:hAnsiTheme="minorHAnsi" w:cstheme="minorBidi"/>
          <w:sz w:val="22"/>
          <w:szCs w:val="22"/>
          <w:lang w:eastAsia="en-GB"/>
        </w:rPr>
      </w:pPr>
      <w:r w:rsidRPr="00F52137">
        <w:rPr>
          <w:rFonts w:eastAsia="SimSun"/>
        </w:rPr>
        <w:t>4.15.9.3.1</w:t>
      </w:r>
      <w:r>
        <w:rPr>
          <w:rFonts w:asciiTheme="minorHAnsi" w:eastAsiaTheme="minorEastAsia" w:hAnsiTheme="minorHAnsi" w:cstheme="minorBidi"/>
          <w:sz w:val="22"/>
          <w:szCs w:val="22"/>
          <w:lang w:eastAsia="en-GB"/>
        </w:rPr>
        <w:tab/>
      </w:r>
      <w:r w:rsidRPr="00F52137">
        <w:rPr>
          <w:rFonts w:eastAsia="SimSun"/>
        </w:rPr>
        <w:t>General</w:t>
      </w:r>
      <w:r>
        <w:tab/>
      </w:r>
      <w:r>
        <w:fldChar w:fldCharType="begin" w:fldLock="1"/>
      </w:r>
      <w:r>
        <w:instrText xml:space="preserve"> PAGEREF _Toc83355338 \h </w:instrText>
      </w:r>
      <w:r>
        <w:fldChar w:fldCharType="separate"/>
      </w:r>
      <w:r>
        <w:t>380</w:t>
      </w:r>
      <w:r>
        <w:fldChar w:fldCharType="end"/>
      </w:r>
    </w:p>
    <w:p w14:paraId="6752E3FB" w14:textId="7C510D18" w:rsidR="006E7760" w:rsidRDefault="006E7760">
      <w:pPr>
        <w:pStyle w:val="TOC5"/>
        <w:rPr>
          <w:rFonts w:asciiTheme="minorHAnsi" w:eastAsiaTheme="minorEastAsia" w:hAnsiTheme="minorHAnsi" w:cstheme="minorBidi"/>
          <w:sz w:val="22"/>
          <w:szCs w:val="22"/>
          <w:lang w:eastAsia="en-GB"/>
        </w:rPr>
      </w:pPr>
      <w:r w:rsidRPr="00F52137">
        <w:rPr>
          <w:rFonts w:eastAsia="SimSun"/>
        </w:rPr>
        <w:t>4.15.9.3.2</w:t>
      </w:r>
      <w:r>
        <w:rPr>
          <w:rFonts w:asciiTheme="minorHAnsi" w:eastAsiaTheme="minorEastAsia" w:hAnsiTheme="minorHAnsi" w:cstheme="minorBidi"/>
          <w:sz w:val="22"/>
          <w:szCs w:val="22"/>
          <w:lang w:eastAsia="en-GB"/>
        </w:rPr>
        <w:tab/>
      </w:r>
      <w:r w:rsidRPr="00F52137">
        <w:rPr>
          <w:rFonts w:eastAsia="SimSun"/>
        </w:rPr>
        <w:t>Time synchronization service activation</w:t>
      </w:r>
      <w:r>
        <w:tab/>
      </w:r>
      <w:r>
        <w:fldChar w:fldCharType="begin" w:fldLock="1"/>
      </w:r>
      <w:r>
        <w:instrText xml:space="preserve"> PAGEREF _Toc83355339 \h </w:instrText>
      </w:r>
      <w:r>
        <w:fldChar w:fldCharType="separate"/>
      </w:r>
      <w:r>
        <w:t>382</w:t>
      </w:r>
      <w:r>
        <w:fldChar w:fldCharType="end"/>
      </w:r>
    </w:p>
    <w:p w14:paraId="7201058C" w14:textId="48D7CAEE" w:rsidR="006E7760" w:rsidRDefault="006E7760">
      <w:pPr>
        <w:pStyle w:val="TOC5"/>
        <w:rPr>
          <w:rFonts w:asciiTheme="minorHAnsi" w:eastAsiaTheme="minorEastAsia" w:hAnsiTheme="minorHAnsi" w:cstheme="minorBidi"/>
          <w:sz w:val="22"/>
          <w:szCs w:val="22"/>
          <w:lang w:eastAsia="en-GB"/>
        </w:rPr>
      </w:pPr>
      <w:r w:rsidRPr="00F52137">
        <w:rPr>
          <w:rFonts w:eastAsia="SimSun"/>
        </w:rPr>
        <w:t>4.15.9.3.3</w:t>
      </w:r>
      <w:r>
        <w:rPr>
          <w:rFonts w:asciiTheme="minorHAnsi" w:eastAsiaTheme="minorEastAsia" w:hAnsiTheme="minorHAnsi" w:cstheme="minorBidi"/>
          <w:sz w:val="22"/>
          <w:szCs w:val="22"/>
          <w:lang w:eastAsia="en-GB"/>
        </w:rPr>
        <w:tab/>
      </w:r>
      <w:r w:rsidRPr="00F52137">
        <w:rPr>
          <w:rFonts w:eastAsia="SimSun"/>
        </w:rPr>
        <w:t>Time synchronization service modification</w:t>
      </w:r>
      <w:r>
        <w:tab/>
      </w:r>
      <w:r>
        <w:fldChar w:fldCharType="begin" w:fldLock="1"/>
      </w:r>
      <w:r>
        <w:instrText xml:space="preserve"> PAGEREF _Toc83355340 \h </w:instrText>
      </w:r>
      <w:r>
        <w:fldChar w:fldCharType="separate"/>
      </w:r>
      <w:r>
        <w:t>384</w:t>
      </w:r>
      <w:r>
        <w:fldChar w:fldCharType="end"/>
      </w:r>
    </w:p>
    <w:p w14:paraId="2C3EC53F" w14:textId="706B1A1B" w:rsidR="006E7760" w:rsidRDefault="006E7760">
      <w:pPr>
        <w:pStyle w:val="TOC5"/>
        <w:rPr>
          <w:rFonts w:asciiTheme="minorHAnsi" w:eastAsiaTheme="minorEastAsia" w:hAnsiTheme="minorHAnsi" w:cstheme="minorBidi"/>
          <w:sz w:val="22"/>
          <w:szCs w:val="22"/>
          <w:lang w:eastAsia="en-GB"/>
        </w:rPr>
      </w:pPr>
      <w:r w:rsidRPr="00F52137">
        <w:rPr>
          <w:rFonts w:eastAsia="SimSun"/>
        </w:rPr>
        <w:t>4.15.9.3.4</w:t>
      </w:r>
      <w:r>
        <w:rPr>
          <w:rFonts w:asciiTheme="minorHAnsi" w:eastAsiaTheme="minorEastAsia" w:hAnsiTheme="minorHAnsi" w:cstheme="minorBidi"/>
          <w:sz w:val="22"/>
          <w:szCs w:val="22"/>
          <w:lang w:eastAsia="en-GB"/>
        </w:rPr>
        <w:tab/>
      </w:r>
      <w:r w:rsidRPr="00F52137">
        <w:rPr>
          <w:rFonts w:eastAsia="SimSun"/>
        </w:rPr>
        <w:t>Time synchronization service deactivation</w:t>
      </w:r>
      <w:r>
        <w:tab/>
      </w:r>
      <w:r>
        <w:fldChar w:fldCharType="begin" w:fldLock="1"/>
      </w:r>
      <w:r>
        <w:instrText xml:space="preserve"> PAGEREF _Toc83355341 \h </w:instrText>
      </w:r>
      <w:r>
        <w:fldChar w:fldCharType="separate"/>
      </w:r>
      <w:r>
        <w:t>385</w:t>
      </w:r>
      <w:r>
        <w:fldChar w:fldCharType="end"/>
      </w:r>
    </w:p>
    <w:p w14:paraId="7F21BF40" w14:textId="64A887D1" w:rsidR="006E7760" w:rsidRDefault="006E7760">
      <w:pPr>
        <w:pStyle w:val="TOC4"/>
        <w:rPr>
          <w:rFonts w:asciiTheme="minorHAnsi" w:eastAsiaTheme="minorEastAsia" w:hAnsiTheme="minorHAnsi" w:cstheme="minorBidi"/>
          <w:sz w:val="22"/>
          <w:szCs w:val="22"/>
          <w:lang w:eastAsia="en-GB"/>
        </w:rPr>
      </w:pPr>
      <w:r w:rsidRPr="00F52137">
        <w:rPr>
          <w:rFonts w:eastAsia="SimSun"/>
        </w:rPr>
        <w:t>4.15.9.4</w:t>
      </w:r>
      <w:r>
        <w:rPr>
          <w:rFonts w:asciiTheme="minorHAnsi" w:eastAsiaTheme="minorEastAsia" w:hAnsiTheme="minorHAnsi" w:cstheme="minorBidi"/>
          <w:sz w:val="22"/>
          <w:szCs w:val="22"/>
          <w:lang w:eastAsia="en-GB"/>
        </w:rPr>
        <w:tab/>
      </w:r>
      <w:r w:rsidRPr="00F52137">
        <w:rPr>
          <w:rFonts w:eastAsia="SimSun"/>
        </w:rPr>
        <w:t>Procedures for management of 5G access stratum time distribution</w:t>
      </w:r>
      <w:r>
        <w:tab/>
      </w:r>
      <w:r>
        <w:fldChar w:fldCharType="begin" w:fldLock="1"/>
      </w:r>
      <w:r>
        <w:instrText xml:space="preserve"> PAGEREF _Toc83355342 \h </w:instrText>
      </w:r>
      <w:r>
        <w:fldChar w:fldCharType="separate"/>
      </w:r>
      <w:r>
        <w:t>385</w:t>
      </w:r>
      <w:r>
        <w:fldChar w:fldCharType="end"/>
      </w:r>
    </w:p>
    <w:p w14:paraId="4CB2F163" w14:textId="37CA2710" w:rsidR="006E7760" w:rsidRDefault="006E7760">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_Toc83355343 \h </w:instrText>
      </w:r>
      <w:r>
        <w:fldChar w:fldCharType="separate"/>
      </w:r>
      <w:r>
        <w:t>387</w:t>
      </w:r>
      <w:r>
        <w:fldChar w:fldCharType="end"/>
      </w:r>
    </w:p>
    <w:p w14:paraId="07E3359D" w14:textId="14BAD75A" w:rsidR="006E7760" w:rsidRDefault="006E7760">
      <w:pPr>
        <w:pStyle w:val="TOC3"/>
        <w:rPr>
          <w:rFonts w:asciiTheme="minorHAnsi" w:eastAsiaTheme="minorEastAsia" w:hAnsiTheme="minorHAnsi" w:cstheme="minorBidi"/>
          <w:sz w:val="22"/>
          <w:szCs w:val="22"/>
          <w:lang w:eastAsia="en-GB"/>
        </w:rPr>
      </w:pPr>
      <w:r w:rsidRPr="00F52137">
        <w:rPr>
          <w:rFonts w:eastAsia="SimSun"/>
        </w:rPr>
        <w:t>4.16.1</w:t>
      </w:r>
      <w:r>
        <w:rPr>
          <w:rFonts w:asciiTheme="minorHAnsi" w:eastAsiaTheme="minorEastAsia" w:hAnsiTheme="minorHAnsi" w:cstheme="minorBidi"/>
          <w:sz w:val="22"/>
          <w:szCs w:val="22"/>
          <w:lang w:eastAsia="en-GB"/>
        </w:rPr>
        <w:tab/>
      </w:r>
      <w:r w:rsidRPr="00F52137">
        <w:rPr>
          <w:rFonts w:eastAsia="SimSun"/>
        </w:rPr>
        <w:t xml:space="preserve">AM </w:t>
      </w:r>
      <w:r>
        <w:t>Policy Association</w:t>
      </w:r>
      <w:r w:rsidRPr="00F52137">
        <w:rPr>
          <w:rFonts w:eastAsia="SimSun"/>
        </w:rPr>
        <w:t xml:space="preserve"> Establishment</w:t>
      </w:r>
      <w:r>
        <w:tab/>
      </w:r>
      <w:r>
        <w:fldChar w:fldCharType="begin" w:fldLock="1"/>
      </w:r>
      <w:r>
        <w:instrText xml:space="preserve"> PAGEREF _Toc83355344 \h </w:instrText>
      </w:r>
      <w:r>
        <w:fldChar w:fldCharType="separate"/>
      </w:r>
      <w:r>
        <w:t>387</w:t>
      </w:r>
      <w:r>
        <w:fldChar w:fldCharType="end"/>
      </w:r>
    </w:p>
    <w:p w14:paraId="328C88ED" w14:textId="4804CD2F" w:rsidR="006E7760" w:rsidRDefault="006E7760">
      <w:pPr>
        <w:pStyle w:val="TOC4"/>
        <w:rPr>
          <w:rFonts w:asciiTheme="minorHAnsi" w:eastAsiaTheme="minorEastAsia" w:hAnsiTheme="minorHAnsi" w:cstheme="minorBidi"/>
          <w:sz w:val="22"/>
          <w:szCs w:val="22"/>
          <w:lang w:eastAsia="en-GB"/>
        </w:rPr>
      </w:pPr>
      <w:r w:rsidRPr="00F52137">
        <w:rPr>
          <w:rFonts w:eastAsia="SimSun"/>
        </w:rPr>
        <w:t>4.16.1.1</w:t>
      </w:r>
      <w:r>
        <w:rPr>
          <w:rFonts w:asciiTheme="minorHAnsi" w:eastAsiaTheme="minorEastAsia" w:hAnsiTheme="minorHAnsi" w:cstheme="minorBidi"/>
          <w:sz w:val="22"/>
          <w:szCs w:val="22"/>
          <w:lang w:eastAsia="en-GB"/>
        </w:rPr>
        <w:tab/>
      </w:r>
      <w:r w:rsidRPr="00F52137">
        <w:rPr>
          <w:rFonts w:eastAsia="SimSun"/>
        </w:rPr>
        <w:t>General</w:t>
      </w:r>
      <w:r>
        <w:tab/>
      </w:r>
      <w:r>
        <w:fldChar w:fldCharType="begin" w:fldLock="1"/>
      </w:r>
      <w:r>
        <w:instrText xml:space="preserve"> PAGEREF _Toc83355345 \h </w:instrText>
      </w:r>
      <w:r>
        <w:fldChar w:fldCharType="separate"/>
      </w:r>
      <w:r>
        <w:t>387</w:t>
      </w:r>
      <w:r>
        <w:fldChar w:fldCharType="end"/>
      </w:r>
    </w:p>
    <w:p w14:paraId="546DAB1D" w14:textId="0987BA31" w:rsidR="006E7760" w:rsidRDefault="006E7760">
      <w:pPr>
        <w:pStyle w:val="TOC4"/>
        <w:rPr>
          <w:rFonts w:asciiTheme="minorHAnsi" w:eastAsiaTheme="minorEastAsia" w:hAnsiTheme="minorHAnsi" w:cstheme="minorBidi"/>
          <w:sz w:val="22"/>
          <w:szCs w:val="22"/>
          <w:lang w:eastAsia="en-GB"/>
        </w:rPr>
      </w:pPr>
      <w:r w:rsidRPr="00F52137">
        <w:rPr>
          <w:rFonts w:eastAsia="SimSun"/>
        </w:rPr>
        <w:t>4.16.1.2</w:t>
      </w:r>
      <w:r>
        <w:rPr>
          <w:rFonts w:asciiTheme="minorHAnsi" w:eastAsiaTheme="minorEastAsia" w:hAnsiTheme="minorHAnsi" w:cstheme="minorBidi"/>
          <w:sz w:val="22"/>
          <w:szCs w:val="22"/>
          <w:lang w:eastAsia="en-GB"/>
        </w:rPr>
        <w:tab/>
      </w:r>
      <w:r w:rsidRPr="00F52137">
        <w:rPr>
          <w:rFonts w:eastAsia="SimSun"/>
        </w:rPr>
        <w:t>AM Policy Association Establishment with new Selected PCF</w:t>
      </w:r>
      <w:r>
        <w:tab/>
      </w:r>
      <w:r>
        <w:fldChar w:fldCharType="begin" w:fldLock="1"/>
      </w:r>
      <w:r>
        <w:instrText xml:space="preserve"> PAGEREF _Toc83355346 \h </w:instrText>
      </w:r>
      <w:r>
        <w:fldChar w:fldCharType="separate"/>
      </w:r>
      <w:r>
        <w:t>388</w:t>
      </w:r>
      <w:r>
        <w:fldChar w:fldCharType="end"/>
      </w:r>
    </w:p>
    <w:p w14:paraId="0E4A4829" w14:textId="5654BA6F" w:rsidR="006E7760" w:rsidRDefault="006E7760">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_Toc83355347 \h </w:instrText>
      </w:r>
      <w:r>
        <w:fldChar w:fldCharType="separate"/>
      </w:r>
      <w:r>
        <w:t>389</w:t>
      </w:r>
      <w:r>
        <w:fldChar w:fldCharType="end"/>
      </w:r>
    </w:p>
    <w:p w14:paraId="52BF1174" w14:textId="57D2EDDD" w:rsidR="006E7760" w:rsidRDefault="006E7760">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_Toc83355348 \h </w:instrText>
      </w:r>
      <w:r>
        <w:fldChar w:fldCharType="separate"/>
      </w:r>
      <w:r>
        <w:t>389</w:t>
      </w:r>
      <w:r>
        <w:fldChar w:fldCharType="end"/>
      </w:r>
    </w:p>
    <w:p w14:paraId="070D70B3" w14:textId="635D5DD0" w:rsidR="006E7760" w:rsidRDefault="006E7760">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_Toc83355349 \h </w:instrText>
      </w:r>
      <w:r>
        <w:fldChar w:fldCharType="separate"/>
      </w:r>
      <w:r>
        <w:t>389</w:t>
      </w:r>
      <w:r>
        <w:fldChar w:fldCharType="end"/>
      </w:r>
    </w:p>
    <w:p w14:paraId="29A94989" w14:textId="659943C5" w:rsidR="006E7760" w:rsidRDefault="006E7760">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_Toc83355350 \h </w:instrText>
      </w:r>
      <w:r>
        <w:fldChar w:fldCharType="separate"/>
      </w:r>
      <w:r>
        <w:t>389</w:t>
      </w:r>
      <w:r>
        <w:fldChar w:fldCharType="end"/>
      </w:r>
    </w:p>
    <w:p w14:paraId="5E76E3AF" w14:textId="7E9FF090" w:rsidR="006E7760" w:rsidRDefault="006E7760">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_Toc83355351 \h </w:instrText>
      </w:r>
      <w:r>
        <w:fldChar w:fldCharType="separate"/>
      </w:r>
      <w:r>
        <w:t>389</w:t>
      </w:r>
      <w:r>
        <w:fldChar w:fldCharType="end"/>
      </w:r>
    </w:p>
    <w:p w14:paraId="1209A564" w14:textId="6E161B5D" w:rsidR="006E7760" w:rsidRDefault="006E7760">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_Toc83355352 \h </w:instrText>
      </w:r>
      <w:r>
        <w:fldChar w:fldCharType="separate"/>
      </w:r>
      <w:r>
        <w:t>390</w:t>
      </w:r>
      <w:r>
        <w:fldChar w:fldCharType="end"/>
      </w:r>
    </w:p>
    <w:p w14:paraId="171AA7A0" w14:textId="3635D8EC" w:rsidR="006E7760" w:rsidRDefault="006E7760">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_Toc83355353 \h </w:instrText>
      </w:r>
      <w:r>
        <w:fldChar w:fldCharType="separate"/>
      </w:r>
      <w:r>
        <w:t>391</w:t>
      </w:r>
      <w:r>
        <w:fldChar w:fldCharType="end"/>
      </w:r>
    </w:p>
    <w:p w14:paraId="749D64BC" w14:textId="003279EC" w:rsidR="006E7760" w:rsidRDefault="006E7760">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_Toc83355354 \h </w:instrText>
      </w:r>
      <w:r>
        <w:fldChar w:fldCharType="separate"/>
      </w:r>
      <w:r>
        <w:t>392</w:t>
      </w:r>
      <w:r>
        <w:fldChar w:fldCharType="end"/>
      </w:r>
    </w:p>
    <w:p w14:paraId="552E88AA" w14:textId="1D75F6BE" w:rsidR="006E7760" w:rsidRDefault="006E7760">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_Toc83355355 \h </w:instrText>
      </w:r>
      <w:r>
        <w:fldChar w:fldCharType="separate"/>
      </w:r>
      <w:r>
        <w:t>392</w:t>
      </w:r>
      <w:r>
        <w:fldChar w:fldCharType="end"/>
      </w:r>
    </w:p>
    <w:p w14:paraId="753DD213" w14:textId="55A746B8" w:rsidR="006E7760" w:rsidRDefault="006E7760">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_Toc83355356 \h </w:instrText>
      </w:r>
      <w:r>
        <w:fldChar w:fldCharType="separate"/>
      </w:r>
      <w:r>
        <w:t>392</w:t>
      </w:r>
      <w:r>
        <w:fldChar w:fldCharType="end"/>
      </w:r>
    </w:p>
    <w:p w14:paraId="5FB10774" w14:textId="36F2BEF2" w:rsidR="006E7760" w:rsidRDefault="006E7760">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_Toc83355357 \h </w:instrText>
      </w:r>
      <w:r>
        <w:fldChar w:fldCharType="separate"/>
      </w:r>
      <w:r>
        <w:t>393</w:t>
      </w:r>
      <w:r>
        <w:fldChar w:fldCharType="end"/>
      </w:r>
    </w:p>
    <w:p w14:paraId="2577E45A" w14:textId="49D241B6" w:rsidR="006E7760" w:rsidRDefault="006E7760">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_Toc83355358 \h </w:instrText>
      </w:r>
      <w:r>
        <w:fldChar w:fldCharType="separate"/>
      </w:r>
      <w:r>
        <w:t>393</w:t>
      </w:r>
      <w:r>
        <w:fldChar w:fldCharType="end"/>
      </w:r>
    </w:p>
    <w:p w14:paraId="03802A2A" w14:textId="58E2BFC1" w:rsidR="006E7760" w:rsidRDefault="006E7760">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_Toc83355359 \h </w:instrText>
      </w:r>
      <w:r>
        <w:fldChar w:fldCharType="separate"/>
      </w:r>
      <w:r>
        <w:t>394</w:t>
      </w:r>
      <w:r>
        <w:fldChar w:fldCharType="end"/>
      </w:r>
    </w:p>
    <w:p w14:paraId="66DE3C16" w14:textId="4E3886FC" w:rsidR="006E7760" w:rsidRDefault="006E7760">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_Toc83355360 \h </w:instrText>
      </w:r>
      <w:r>
        <w:fldChar w:fldCharType="separate"/>
      </w:r>
      <w:r>
        <w:t>394</w:t>
      </w:r>
      <w:r>
        <w:fldChar w:fldCharType="end"/>
      </w:r>
    </w:p>
    <w:p w14:paraId="76B405FC" w14:textId="788D2037" w:rsidR="006E7760" w:rsidRDefault="006E7760">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_Toc83355361 \h </w:instrText>
      </w:r>
      <w:r>
        <w:fldChar w:fldCharType="separate"/>
      </w:r>
      <w:r>
        <w:t>395</w:t>
      </w:r>
      <w:r>
        <w:fldChar w:fldCharType="end"/>
      </w:r>
    </w:p>
    <w:p w14:paraId="73568742" w14:textId="5F7127A3" w:rsidR="006E7760" w:rsidRDefault="006E7760">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_Toc83355362 \h </w:instrText>
      </w:r>
      <w:r>
        <w:fldChar w:fldCharType="separate"/>
      </w:r>
      <w:r>
        <w:t>396</w:t>
      </w:r>
      <w:r>
        <w:fldChar w:fldCharType="end"/>
      </w:r>
    </w:p>
    <w:p w14:paraId="598FF2C6" w14:textId="0659D3DA" w:rsidR="006E7760" w:rsidRDefault="006E7760">
      <w:pPr>
        <w:pStyle w:val="TOC3"/>
        <w:rPr>
          <w:rFonts w:asciiTheme="minorHAnsi" w:eastAsiaTheme="minorEastAsia" w:hAnsiTheme="minorHAnsi" w:cstheme="minorBidi"/>
          <w:sz w:val="22"/>
          <w:szCs w:val="22"/>
          <w:lang w:eastAsia="en-GB"/>
        </w:rPr>
      </w:pPr>
      <w:r>
        <w:rPr>
          <w:lang w:eastAsia="zh-CN"/>
        </w:rPr>
        <w:t>4.16.6</w:t>
      </w:r>
      <w:r>
        <w:rPr>
          <w:rFonts w:asciiTheme="minorHAnsi" w:eastAsiaTheme="minorEastAsia" w:hAnsiTheme="minorHAnsi" w:cstheme="minorBidi"/>
          <w:sz w:val="22"/>
          <w:szCs w:val="22"/>
          <w:lang w:eastAsia="en-GB"/>
        </w:rPr>
        <w:tab/>
      </w:r>
      <w:r>
        <w:t>SM Policy</w:t>
      </w:r>
      <w:r>
        <w:rPr>
          <w:lang w:eastAsia="zh-CN"/>
        </w:rPr>
        <w:t xml:space="preserve"> Association Termination</w:t>
      </w:r>
      <w:r>
        <w:tab/>
      </w:r>
      <w:r>
        <w:fldChar w:fldCharType="begin" w:fldLock="1"/>
      </w:r>
      <w:r>
        <w:instrText xml:space="preserve"> PAGEREF _Toc83355363 \h </w:instrText>
      </w:r>
      <w:r>
        <w:fldChar w:fldCharType="separate"/>
      </w:r>
      <w:r>
        <w:t>398</w:t>
      </w:r>
      <w:r>
        <w:fldChar w:fldCharType="end"/>
      </w:r>
    </w:p>
    <w:p w14:paraId="02618341" w14:textId="3F817BB9" w:rsidR="006E7760" w:rsidRDefault="006E7760">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_Toc83355364 \h </w:instrText>
      </w:r>
      <w:r>
        <w:fldChar w:fldCharType="separate"/>
      </w:r>
      <w:r>
        <w:t>399</w:t>
      </w:r>
      <w:r>
        <w:fldChar w:fldCharType="end"/>
      </w:r>
    </w:p>
    <w:p w14:paraId="71F5089C" w14:textId="6586D93B" w:rsidR="006E7760" w:rsidRDefault="006E7760">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_Toc83355365 \h </w:instrText>
      </w:r>
      <w:r>
        <w:fldChar w:fldCharType="separate"/>
      </w:r>
      <w:r>
        <w:t>399</w:t>
      </w:r>
      <w:r>
        <w:fldChar w:fldCharType="end"/>
      </w:r>
    </w:p>
    <w:p w14:paraId="60584B1F" w14:textId="05D53B80" w:rsidR="006E7760" w:rsidRDefault="006E7760">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_Toc83355366 \h </w:instrText>
      </w:r>
      <w:r>
        <w:fldChar w:fldCharType="separate"/>
      </w:r>
      <w:r>
        <w:t>400</w:t>
      </w:r>
      <w:r>
        <w:fldChar w:fldCharType="end"/>
      </w:r>
    </w:p>
    <w:p w14:paraId="3646DE2C" w14:textId="504CD995" w:rsidR="006E7760" w:rsidRDefault="006E7760">
      <w:pPr>
        <w:pStyle w:val="TOC4"/>
        <w:rPr>
          <w:rFonts w:asciiTheme="minorHAnsi" w:eastAsiaTheme="minorEastAsia" w:hAnsiTheme="minorHAnsi" w:cstheme="minorBidi"/>
          <w:sz w:val="22"/>
          <w:szCs w:val="22"/>
          <w:lang w:eastAsia="en-GB"/>
        </w:rPr>
      </w:pPr>
      <w:r>
        <w:rPr>
          <w:lang w:eastAsia="zh-CN"/>
        </w:rPr>
        <w:t>4.16.7.3</w:t>
      </w:r>
      <w:r>
        <w:rPr>
          <w:rFonts w:asciiTheme="minorHAnsi" w:eastAsiaTheme="minorEastAsia" w:hAnsiTheme="minorHAnsi" w:cstheme="minorBidi"/>
          <w:sz w:val="22"/>
          <w:szCs w:val="22"/>
          <w:lang w:eastAsia="en-GB"/>
        </w:rPr>
        <w:tab/>
      </w:r>
      <w:r>
        <w:rPr>
          <w:lang w:eastAsia="zh-CN"/>
        </w:rPr>
        <w:t>Procedure for BDT warning notification</w:t>
      </w:r>
      <w:r>
        <w:tab/>
      </w:r>
      <w:r>
        <w:fldChar w:fldCharType="begin" w:fldLock="1"/>
      </w:r>
      <w:r>
        <w:instrText xml:space="preserve"> PAGEREF _Toc83355367 \h </w:instrText>
      </w:r>
      <w:r>
        <w:fldChar w:fldCharType="separate"/>
      </w:r>
      <w:r>
        <w:t>402</w:t>
      </w:r>
      <w:r>
        <w:fldChar w:fldCharType="end"/>
      </w:r>
    </w:p>
    <w:p w14:paraId="57C605C4" w14:textId="27C064A8" w:rsidR="006E7760" w:rsidRDefault="006E7760">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_Toc83355368 \h </w:instrText>
      </w:r>
      <w:r>
        <w:fldChar w:fldCharType="separate"/>
      </w:r>
      <w:r>
        <w:t>403</w:t>
      </w:r>
      <w:r>
        <w:fldChar w:fldCharType="end"/>
      </w:r>
    </w:p>
    <w:p w14:paraId="62D80A7D" w14:textId="22E18338" w:rsidR="006E7760" w:rsidRDefault="006E7760">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_Toc83355369 \h </w:instrText>
      </w:r>
      <w:r>
        <w:fldChar w:fldCharType="separate"/>
      </w:r>
      <w:r>
        <w:t>403</w:t>
      </w:r>
      <w:r>
        <w:fldChar w:fldCharType="end"/>
      </w:r>
    </w:p>
    <w:p w14:paraId="151758E5" w14:textId="4CED93D6" w:rsidR="006E7760" w:rsidRDefault="006E7760">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_Toc83355370 \h </w:instrText>
      </w:r>
      <w:r>
        <w:fldChar w:fldCharType="separate"/>
      </w:r>
      <w:r>
        <w:t>403</w:t>
      </w:r>
      <w:r>
        <w:fldChar w:fldCharType="end"/>
      </w:r>
    </w:p>
    <w:p w14:paraId="3BBA09DB" w14:textId="6958CA1F" w:rsidR="006E7760" w:rsidRDefault="006E7760">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_Toc83355371 \h </w:instrText>
      </w:r>
      <w:r>
        <w:fldChar w:fldCharType="separate"/>
      </w:r>
      <w:r>
        <w:t>404</w:t>
      </w:r>
      <w:r>
        <w:fldChar w:fldCharType="end"/>
      </w:r>
    </w:p>
    <w:p w14:paraId="6B18E707" w14:textId="3FB7E995" w:rsidR="006E7760" w:rsidRDefault="006E7760">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_Toc83355372 \h </w:instrText>
      </w:r>
      <w:r>
        <w:fldChar w:fldCharType="separate"/>
      </w:r>
      <w:r>
        <w:t>405</w:t>
      </w:r>
      <w:r>
        <w:fldChar w:fldCharType="end"/>
      </w:r>
    </w:p>
    <w:p w14:paraId="3563FAE5" w14:textId="40C5F6F5" w:rsidR="006E7760" w:rsidRDefault="006E7760">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_Toc83355373 \h </w:instrText>
      </w:r>
      <w:r>
        <w:fldChar w:fldCharType="separate"/>
      </w:r>
      <w:r>
        <w:t>406</w:t>
      </w:r>
      <w:r>
        <w:fldChar w:fldCharType="end"/>
      </w:r>
    </w:p>
    <w:p w14:paraId="579CE6B3" w14:textId="14140A36" w:rsidR="006E7760" w:rsidRDefault="006E7760">
      <w:pPr>
        <w:pStyle w:val="TOC4"/>
        <w:rPr>
          <w:rFonts w:asciiTheme="minorHAnsi" w:eastAsiaTheme="minorEastAsia" w:hAnsiTheme="minorHAnsi" w:cstheme="minorBidi"/>
          <w:sz w:val="22"/>
          <w:szCs w:val="22"/>
          <w:lang w:eastAsia="en-GB"/>
        </w:rPr>
      </w:pPr>
      <w:r w:rsidRPr="00F52137">
        <w:rPr>
          <w:rFonts w:eastAsia="Malgun Gothic"/>
          <w:lang w:eastAsia="ja-JP"/>
        </w:rPr>
        <w:t>4.16.8.6</w:t>
      </w:r>
      <w:r>
        <w:rPr>
          <w:rFonts w:asciiTheme="minorHAnsi" w:eastAsiaTheme="minorEastAsia" w:hAnsiTheme="minorHAnsi" w:cstheme="minorBidi"/>
          <w:sz w:val="22"/>
          <w:szCs w:val="22"/>
          <w:lang w:eastAsia="en-GB"/>
        </w:rPr>
        <w:tab/>
      </w:r>
      <w:r w:rsidRPr="00F52137">
        <w:rPr>
          <w:rFonts w:eastAsia="Malgun Gothic"/>
          <w:lang w:eastAsia="ja-JP"/>
        </w:rPr>
        <w:t>CHF report the removal of the subscriber</w:t>
      </w:r>
      <w:r>
        <w:tab/>
      </w:r>
      <w:r>
        <w:fldChar w:fldCharType="begin" w:fldLock="1"/>
      </w:r>
      <w:r>
        <w:instrText xml:space="preserve"> PAGEREF _Toc83355374 \h </w:instrText>
      </w:r>
      <w:r>
        <w:fldChar w:fldCharType="separate"/>
      </w:r>
      <w:r>
        <w:t>406</w:t>
      </w:r>
      <w:r>
        <w:fldChar w:fldCharType="end"/>
      </w:r>
    </w:p>
    <w:p w14:paraId="394B541E" w14:textId="47FB9C6C" w:rsidR="006E7760" w:rsidRDefault="006E7760">
      <w:pPr>
        <w:pStyle w:val="TOC3"/>
        <w:rPr>
          <w:rFonts w:asciiTheme="minorHAnsi" w:eastAsiaTheme="minorEastAsia" w:hAnsiTheme="minorHAnsi" w:cstheme="minorBidi"/>
          <w:sz w:val="22"/>
          <w:szCs w:val="22"/>
          <w:lang w:eastAsia="en-GB"/>
        </w:rPr>
      </w:pPr>
      <w:r w:rsidRPr="00F52137">
        <w:rPr>
          <w:rFonts w:eastAsia="Malgun Gothic"/>
          <w:lang w:eastAsia="ja-JP"/>
        </w:rPr>
        <w:t>4.16.9</w:t>
      </w:r>
      <w:r>
        <w:rPr>
          <w:rFonts w:asciiTheme="minorHAnsi" w:eastAsiaTheme="minorEastAsia" w:hAnsiTheme="minorHAnsi" w:cstheme="minorBidi"/>
          <w:sz w:val="22"/>
          <w:szCs w:val="22"/>
          <w:lang w:eastAsia="en-GB"/>
        </w:rPr>
        <w:tab/>
      </w:r>
      <w:r w:rsidRPr="00F52137">
        <w:rPr>
          <w:rFonts w:eastAsia="Malgun Gothic"/>
          <w:lang w:eastAsia="zh-CN"/>
        </w:rPr>
        <w:t>Update of the subscription information in the PCF</w:t>
      </w:r>
      <w:r>
        <w:tab/>
      </w:r>
      <w:r>
        <w:fldChar w:fldCharType="begin" w:fldLock="1"/>
      </w:r>
      <w:r>
        <w:instrText xml:space="preserve"> PAGEREF _Toc83355375 \h </w:instrText>
      </w:r>
      <w:r>
        <w:fldChar w:fldCharType="separate"/>
      </w:r>
      <w:r>
        <w:t>407</w:t>
      </w:r>
      <w:r>
        <w:fldChar w:fldCharType="end"/>
      </w:r>
    </w:p>
    <w:p w14:paraId="19E6DCBD" w14:textId="378A1142" w:rsidR="006E7760" w:rsidRDefault="006E7760">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_Toc83355376 \h </w:instrText>
      </w:r>
      <w:r>
        <w:fldChar w:fldCharType="separate"/>
      </w:r>
      <w:r>
        <w:t>408</w:t>
      </w:r>
      <w:r>
        <w:fldChar w:fldCharType="end"/>
      </w:r>
    </w:p>
    <w:p w14:paraId="48AF1055" w14:textId="1470E42B" w:rsidR="006E7760" w:rsidRDefault="006E7760">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_Toc83355377 \h </w:instrText>
      </w:r>
      <w:r>
        <w:fldChar w:fldCharType="separate"/>
      </w:r>
      <w:r>
        <w:t>408</w:t>
      </w:r>
      <w:r>
        <w:fldChar w:fldCharType="end"/>
      </w:r>
    </w:p>
    <w:p w14:paraId="7F126644" w14:textId="344D0E64" w:rsidR="006E7760" w:rsidRDefault="006E7760">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_Toc83355378 \h </w:instrText>
      </w:r>
      <w:r>
        <w:fldChar w:fldCharType="separate"/>
      </w:r>
      <w:r>
        <w:t>410</w:t>
      </w:r>
      <w:r>
        <w:fldChar w:fldCharType="end"/>
      </w:r>
    </w:p>
    <w:p w14:paraId="7FEA334A" w14:textId="4EDCBC08" w:rsidR="006E7760" w:rsidRDefault="006E7760">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_Toc83355379 \h </w:instrText>
      </w:r>
      <w:r>
        <w:fldChar w:fldCharType="separate"/>
      </w:r>
      <w:r>
        <w:t>410</w:t>
      </w:r>
      <w:r>
        <w:fldChar w:fldCharType="end"/>
      </w:r>
    </w:p>
    <w:p w14:paraId="56BE8FFF" w14:textId="2FC2EEB7" w:rsidR="006E7760" w:rsidRDefault="006E7760">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_Toc83355380 \h </w:instrText>
      </w:r>
      <w:r>
        <w:fldChar w:fldCharType="separate"/>
      </w:r>
      <w:r>
        <w:t>410</w:t>
      </w:r>
      <w:r>
        <w:fldChar w:fldCharType="end"/>
      </w:r>
    </w:p>
    <w:p w14:paraId="67A71C0D" w14:textId="58A84A93" w:rsidR="006E7760" w:rsidRDefault="006E7760">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_Toc83355381 \h </w:instrText>
      </w:r>
      <w:r>
        <w:fldChar w:fldCharType="separate"/>
      </w:r>
      <w:r>
        <w:t>411</w:t>
      </w:r>
      <w:r>
        <w:fldChar w:fldCharType="end"/>
      </w:r>
    </w:p>
    <w:p w14:paraId="10EC0694" w14:textId="1B1661F2" w:rsidR="006E7760" w:rsidRDefault="006E7760">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_Toc83355382 \h </w:instrText>
      </w:r>
      <w:r>
        <w:fldChar w:fldCharType="separate"/>
      </w:r>
      <w:r>
        <w:t>412</w:t>
      </w:r>
      <w:r>
        <w:fldChar w:fldCharType="end"/>
      </w:r>
    </w:p>
    <w:p w14:paraId="49C505CD" w14:textId="29BDDF3C" w:rsidR="006E7760" w:rsidRDefault="006E7760">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_Toc83355383 \h </w:instrText>
      </w:r>
      <w:r>
        <w:fldChar w:fldCharType="separate"/>
      </w:r>
      <w:r>
        <w:t>413</w:t>
      </w:r>
      <w:r>
        <w:fldChar w:fldCharType="end"/>
      </w:r>
    </w:p>
    <w:p w14:paraId="267C5F7E" w14:textId="524BEFDC" w:rsidR="006E7760" w:rsidRDefault="006E7760">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_Toc83355384 \h </w:instrText>
      </w:r>
      <w:r>
        <w:fldChar w:fldCharType="separate"/>
      </w:r>
      <w:r>
        <w:t>413</w:t>
      </w:r>
      <w:r>
        <w:fldChar w:fldCharType="end"/>
      </w:r>
    </w:p>
    <w:p w14:paraId="0C682C55" w14:textId="212CEEDE" w:rsidR="006E7760" w:rsidRDefault="006E7760">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_Toc83355385 \h </w:instrText>
      </w:r>
      <w:r>
        <w:fldChar w:fldCharType="separate"/>
      </w:r>
      <w:r>
        <w:t>415</w:t>
      </w:r>
      <w:r>
        <w:fldChar w:fldCharType="end"/>
      </w:r>
    </w:p>
    <w:p w14:paraId="13797E44" w14:textId="65983C57" w:rsidR="006E7760" w:rsidRDefault="006E7760">
      <w:pPr>
        <w:pStyle w:val="TOC3"/>
        <w:rPr>
          <w:rFonts w:asciiTheme="minorHAnsi" w:eastAsiaTheme="minorEastAsia" w:hAnsiTheme="minorHAnsi" w:cstheme="minorBidi"/>
          <w:sz w:val="22"/>
          <w:szCs w:val="22"/>
          <w:lang w:eastAsia="en-GB"/>
        </w:rPr>
      </w:pPr>
      <w:r>
        <w:rPr>
          <w:lang w:eastAsia="zh-CN"/>
        </w:rPr>
        <w:t>4.16.14</w:t>
      </w:r>
      <w:r>
        <w:rPr>
          <w:rFonts w:asciiTheme="minorHAnsi" w:eastAsiaTheme="minorEastAsia" w:hAnsiTheme="minorHAnsi" w:cstheme="minorBidi"/>
          <w:sz w:val="22"/>
          <w:szCs w:val="22"/>
          <w:lang w:eastAsia="en-GB"/>
        </w:rPr>
        <w:tab/>
      </w:r>
      <w:r>
        <w:rPr>
          <w:lang w:eastAsia="zh-CN"/>
        </w:rPr>
        <w:t>Management of AM Policies depending on the application in use</w:t>
      </w:r>
      <w:r>
        <w:tab/>
      </w:r>
      <w:r>
        <w:fldChar w:fldCharType="begin" w:fldLock="1"/>
      </w:r>
      <w:r>
        <w:instrText xml:space="preserve"> PAGEREF _Toc83355386 \h </w:instrText>
      </w:r>
      <w:r>
        <w:fldChar w:fldCharType="separate"/>
      </w:r>
      <w:r>
        <w:t>415</w:t>
      </w:r>
      <w:r>
        <w:fldChar w:fldCharType="end"/>
      </w:r>
    </w:p>
    <w:p w14:paraId="36EDB1D3" w14:textId="33D6FBFC" w:rsidR="006E7760" w:rsidRDefault="006E7760">
      <w:pPr>
        <w:pStyle w:val="TOC4"/>
        <w:rPr>
          <w:rFonts w:asciiTheme="minorHAnsi" w:eastAsiaTheme="minorEastAsia" w:hAnsiTheme="minorHAnsi" w:cstheme="minorBidi"/>
          <w:sz w:val="22"/>
          <w:szCs w:val="22"/>
          <w:lang w:eastAsia="en-GB"/>
        </w:rPr>
      </w:pPr>
      <w:r>
        <w:rPr>
          <w:lang w:eastAsia="zh-CN"/>
        </w:rPr>
        <w:t>4.16.14.1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_Toc83355387 \h </w:instrText>
      </w:r>
      <w:r>
        <w:fldChar w:fldCharType="separate"/>
      </w:r>
      <w:r>
        <w:t>415</w:t>
      </w:r>
      <w:r>
        <w:fldChar w:fldCharType="end"/>
      </w:r>
    </w:p>
    <w:p w14:paraId="57CBAB31" w14:textId="4EF10785" w:rsidR="006E7760" w:rsidRDefault="006E7760">
      <w:pPr>
        <w:pStyle w:val="TOC4"/>
        <w:rPr>
          <w:rFonts w:asciiTheme="minorHAnsi" w:eastAsiaTheme="minorEastAsia" w:hAnsiTheme="minorHAnsi" w:cstheme="minorBidi"/>
          <w:sz w:val="22"/>
          <w:szCs w:val="22"/>
          <w:lang w:eastAsia="en-GB"/>
        </w:rPr>
      </w:pPr>
      <w:r>
        <w:rPr>
          <w:lang w:eastAsia="zh-CN"/>
        </w:rPr>
        <w:lastRenderedPageBreak/>
        <w:t>4.16.14.2</w:t>
      </w:r>
      <w:r>
        <w:rPr>
          <w:rFonts w:asciiTheme="minorHAnsi" w:eastAsiaTheme="minorEastAsia" w:hAnsiTheme="minorHAnsi" w:cstheme="minorBidi"/>
          <w:sz w:val="22"/>
          <w:szCs w:val="22"/>
          <w:lang w:eastAsia="en-GB"/>
        </w:rPr>
        <w:tab/>
      </w:r>
      <w:r>
        <w:rPr>
          <w:lang w:eastAsia="zh-CN"/>
        </w:rPr>
        <w:t>Procedures for management of AM Policies</w:t>
      </w:r>
      <w:r>
        <w:tab/>
      </w:r>
      <w:r>
        <w:fldChar w:fldCharType="begin" w:fldLock="1"/>
      </w:r>
      <w:r>
        <w:instrText xml:space="preserve"> PAGEREF _Toc83355388 \h </w:instrText>
      </w:r>
      <w:r>
        <w:fldChar w:fldCharType="separate"/>
      </w:r>
      <w:r>
        <w:t>417</w:t>
      </w:r>
      <w:r>
        <w:fldChar w:fldCharType="end"/>
      </w:r>
    </w:p>
    <w:p w14:paraId="3B7351D7" w14:textId="227A63DB" w:rsidR="006E7760" w:rsidRDefault="006E7760">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_Toc83355389 \h </w:instrText>
      </w:r>
      <w:r>
        <w:fldChar w:fldCharType="separate"/>
      </w:r>
      <w:r>
        <w:t>418</w:t>
      </w:r>
      <w:r>
        <w:fldChar w:fldCharType="end"/>
      </w:r>
    </w:p>
    <w:p w14:paraId="5217732E" w14:textId="7ECF689C" w:rsidR="006E7760" w:rsidRDefault="006E7760">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_Toc83355390 \h </w:instrText>
      </w:r>
      <w:r>
        <w:fldChar w:fldCharType="separate"/>
      </w:r>
      <w:r>
        <w:t>418</w:t>
      </w:r>
      <w:r>
        <w:fldChar w:fldCharType="end"/>
      </w:r>
    </w:p>
    <w:p w14:paraId="68AA8FE3" w14:textId="6749A9CC" w:rsidR="006E7760" w:rsidRDefault="006E7760">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_Toc83355391 \h </w:instrText>
      </w:r>
      <w:r>
        <w:fldChar w:fldCharType="separate"/>
      </w:r>
      <w:r>
        <w:t>419</w:t>
      </w:r>
      <w:r>
        <w:fldChar w:fldCharType="end"/>
      </w:r>
    </w:p>
    <w:p w14:paraId="725EF20B" w14:textId="67891FAA" w:rsidR="006E7760" w:rsidRDefault="006E7760">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_Toc83355392 \h </w:instrText>
      </w:r>
      <w:r>
        <w:fldChar w:fldCharType="separate"/>
      </w:r>
      <w:r>
        <w:t>420</w:t>
      </w:r>
      <w:r>
        <w:fldChar w:fldCharType="end"/>
      </w:r>
    </w:p>
    <w:p w14:paraId="3F78967E" w14:textId="4604A819" w:rsidR="006E7760" w:rsidRDefault="006E7760">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by NF service consumer in the same PLMN</w:t>
      </w:r>
      <w:r>
        <w:tab/>
      </w:r>
      <w:r>
        <w:fldChar w:fldCharType="begin" w:fldLock="1"/>
      </w:r>
      <w:r>
        <w:instrText xml:space="preserve"> PAGEREF _Toc83355393 \h </w:instrText>
      </w:r>
      <w:r>
        <w:fldChar w:fldCharType="separate"/>
      </w:r>
      <w:r>
        <w:t>420</w:t>
      </w:r>
      <w:r>
        <w:fldChar w:fldCharType="end"/>
      </w:r>
    </w:p>
    <w:p w14:paraId="10323B6A" w14:textId="706E8AE3" w:rsidR="006E7760" w:rsidRDefault="006E7760">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 in the case of discovery made by NF service consumer</w:t>
      </w:r>
      <w:r>
        <w:tab/>
      </w:r>
      <w:r>
        <w:fldChar w:fldCharType="begin" w:fldLock="1"/>
      </w:r>
      <w:r>
        <w:instrText xml:space="preserve"> PAGEREF _Toc83355394 \h </w:instrText>
      </w:r>
      <w:r>
        <w:fldChar w:fldCharType="separate"/>
      </w:r>
      <w:r>
        <w:t>421</w:t>
      </w:r>
      <w:r>
        <w:fldChar w:fldCharType="end"/>
      </w:r>
    </w:p>
    <w:p w14:paraId="721E0A9A" w14:textId="5B64D66C" w:rsidR="006E7760" w:rsidRDefault="006E7760">
      <w:pPr>
        <w:pStyle w:val="TOC3"/>
        <w:rPr>
          <w:rFonts w:asciiTheme="minorHAnsi" w:eastAsiaTheme="minorEastAsia" w:hAnsiTheme="minorHAnsi" w:cstheme="minorBidi"/>
          <w:sz w:val="22"/>
          <w:szCs w:val="22"/>
          <w:lang w:eastAsia="en-GB"/>
        </w:rPr>
      </w:pPr>
      <w:r>
        <w:rPr>
          <w:lang w:eastAsia="zh-CN"/>
        </w:rPr>
        <w:t>4.17.5a</w:t>
      </w:r>
      <w:r>
        <w:rPr>
          <w:rFonts w:asciiTheme="minorHAnsi" w:eastAsiaTheme="minorEastAsia" w:hAnsiTheme="minorHAnsi" w:cstheme="minorBidi"/>
          <w:sz w:val="22"/>
          <w:szCs w:val="22"/>
          <w:lang w:eastAsia="en-GB"/>
        </w:rPr>
        <w:tab/>
      </w:r>
      <w:r>
        <w:rPr>
          <w:lang w:eastAsia="zh-CN"/>
        </w:rPr>
        <w:t>NF/NF service discovery between SNPN and Credentials Holder hosting AUSF/UDM</w:t>
      </w:r>
      <w:r>
        <w:tab/>
      </w:r>
      <w:r>
        <w:fldChar w:fldCharType="begin" w:fldLock="1"/>
      </w:r>
      <w:r>
        <w:instrText xml:space="preserve"> PAGEREF _Toc83355395 \h </w:instrText>
      </w:r>
      <w:r>
        <w:fldChar w:fldCharType="separate"/>
      </w:r>
      <w:r>
        <w:t>422</w:t>
      </w:r>
      <w:r>
        <w:fldChar w:fldCharType="end"/>
      </w:r>
    </w:p>
    <w:p w14:paraId="05899F86" w14:textId="46B8B585" w:rsidR="006E7760" w:rsidRDefault="006E7760">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_Toc83355396 \h </w:instrText>
      </w:r>
      <w:r>
        <w:fldChar w:fldCharType="separate"/>
      </w:r>
      <w:r>
        <w:t>422</w:t>
      </w:r>
      <w:r>
        <w:fldChar w:fldCharType="end"/>
      </w:r>
    </w:p>
    <w:p w14:paraId="0BB9889D" w14:textId="19383AD4" w:rsidR="006E7760" w:rsidRDefault="006E7760">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_Toc83355397 \h </w:instrText>
      </w:r>
      <w:r>
        <w:fldChar w:fldCharType="separate"/>
      </w:r>
      <w:r>
        <w:t>422</w:t>
      </w:r>
      <w:r>
        <w:fldChar w:fldCharType="end"/>
      </w:r>
    </w:p>
    <w:p w14:paraId="67BA9399" w14:textId="416C467E" w:rsidR="006E7760" w:rsidRDefault="006E7760">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_Toc83355398 \h </w:instrText>
      </w:r>
      <w:r>
        <w:fldChar w:fldCharType="separate"/>
      </w:r>
      <w:r>
        <w:t>423</w:t>
      </w:r>
      <w:r>
        <w:fldChar w:fldCharType="end"/>
      </w:r>
    </w:p>
    <w:p w14:paraId="7BBD46FF" w14:textId="3E10D69B" w:rsidR="006E7760" w:rsidRDefault="006E7760">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_Toc83355399 \h </w:instrText>
      </w:r>
      <w:r>
        <w:fldChar w:fldCharType="separate"/>
      </w:r>
      <w:r>
        <w:t>424</w:t>
      </w:r>
      <w:r>
        <w:fldChar w:fldCharType="end"/>
      </w:r>
    </w:p>
    <w:p w14:paraId="27598C7D" w14:textId="09064372" w:rsidR="006E7760" w:rsidRDefault="006E7760">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_Toc83355400 \h </w:instrText>
      </w:r>
      <w:r>
        <w:fldChar w:fldCharType="separate"/>
      </w:r>
      <w:r>
        <w:t>425</w:t>
      </w:r>
      <w:r>
        <w:fldChar w:fldCharType="end"/>
      </w:r>
    </w:p>
    <w:p w14:paraId="316F67F6" w14:textId="2DEAE186" w:rsidR="006E7760" w:rsidRDefault="006E7760">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_Toc83355401 \h </w:instrText>
      </w:r>
      <w:r>
        <w:fldChar w:fldCharType="separate"/>
      </w:r>
      <w:r>
        <w:t>426</w:t>
      </w:r>
      <w:r>
        <w:fldChar w:fldCharType="end"/>
      </w:r>
    </w:p>
    <w:p w14:paraId="19F405F6" w14:textId="2A278D61" w:rsidR="006E7760" w:rsidRDefault="006E7760">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_Toc83355402 \h </w:instrText>
      </w:r>
      <w:r>
        <w:fldChar w:fldCharType="separate"/>
      </w:r>
      <w:r>
        <w:t>427</w:t>
      </w:r>
      <w:r>
        <w:fldChar w:fldCharType="end"/>
      </w:r>
    </w:p>
    <w:p w14:paraId="41956DAF" w14:textId="659173E9" w:rsidR="006E7760" w:rsidRDefault="006E7760">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_Toc83355403 \h </w:instrText>
      </w:r>
      <w:r>
        <w:fldChar w:fldCharType="separate"/>
      </w:r>
      <w:r>
        <w:t>428</w:t>
      </w:r>
      <w:r>
        <w:fldChar w:fldCharType="end"/>
      </w:r>
    </w:p>
    <w:p w14:paraId="1C9D98B6" w14:textId="4D58991F" w:rsidR="006E7760" w:rsidRDefault="006E7760">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_Toc83355404 \h </w:instrText>
      </w:r>
      <w:r>
        <w:fldChar w:fldCharType="separate"/>
      </w:r>
      <w:r>
        <w:t>428</w:t>
      </w:r>
      <w:r>
        <w:fldChar w:fldCharType="end"/>
      </w:r>
    </w:p>
    <w:p w14:paraId="64F83231" w14:textId="02B3934D" w:rsidR="006E7760" w:rsidRDefault="006E7760">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_Toc83355405 \h </w:instrText>
      </w:r>
      <w:r>
        <w:fldChar w:fldCharType="separate"/>
      </w:r>
      <w:r>
        <w:t>428</w:t>
      </w:r>
      <w:r>
        <w:fldChar w:fldCharType="end"/>
      </w:r>
    </w:p>
    <w:p w14:paraId="20AA64DC" w14:textId="14116B72" w:rsidR="006E7760" w:rsidRDefault="006E7760">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_Toc83355406 \h </w:instrText>
      </w:r>
      <w:r>
        <w:fldChar w:fldCharType="separate"/>
      </w:r>
      <w:r>
        <w:t>428</w:t>
      </w:r>
      <w:r>
        <w:fldChar w:fldCharType="end"/>
      </w:r>
    </w:p>
    <w:p w14:paraId="43EC0458" w14:textId="0289F650" w:rsidR="006E7760" w:rsidRDefault="006E7760">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_Toc83355407 \h </w:instrText>
      </w:r>
      <w:r>
        <w:fldChar w:fldCharType="separate"/>
      </w:r>
      <w:r>
        <w:t>429</w:t>
      </w:r>
      <w:r>
        <w:fldChar w:fldCharType="end"/>
      </w:r>
    </w:p>
    <w:p w14:paraId="506F7531" w14:textId="411BCC33" w:rsidR="006E7760" w:rsidRDefault="006E7760">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_Toc83355408 \h </w:instrText>
      </w:r>
      <w:r>
        <w:fldChar w:fldCharType="separate"/>
      </w:r>
      <w:r>
        <w:t>430</w:t>
      </w:r>
      <w:r>
        <w:fldChar w:fldCharType="end"/>
      </w:r>
    </w:p>
    <w:p w14:paraId="5EEFAEBE" w14:textId="4F9FD9D7" w:rsidR="006E7760" w:rsidRDefault="006E7760">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_Toc83355409 \h </w:instrText>
      </w:r>
      <w:r>
        <w:fldChar w:fldCharType="separate"/>
      </w:r>
      <w:r>
        <w:t>432</w:t>
      </w:r>
      <w:r>
        <w:fldChar w:fldCharType="end"/>
      </w:r>
    </w:p>
    <w:p w14:paraId="2C0F95FA" w14:textId="3901259F" w:rsidR="006E7760" w:rsidRDefault="006E7760">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_Toc83355410 \h </w:instrText>
      </w:r>
      <w:r>
        <w:fldChar w:fldCharType="separate"/>
      </w:r>
      <w:r>
        <w:t>432</w:t>
      </w:r>
      <w:r>
        <w:fldChar w:fldCharType="end"/>
      </w:r>
    </w:p>
    <w:p w14:paraId="6CF96153" w14:textId="48D0668F" w:rsidR="006E7760" w:rsidRDefault="006E7760">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_Toc83355411 \h </w:instrText>
      </w:r>
      <w:r>
        <w:fldChar w:fldCharType="separate"/>
      </w:r>
      <w:r>
        <w:t>433</w:t>
      </w:r>
      <w:r>
        <w:fldChar w:fldCharType="end"/>
      </w:r>
    </w:p>
    <w:p w14:paraId="36178E43" w14:textId="48874847" w:rsidR="006E7760" w:rsidRDefault="006E7760">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_Toc83355412 \h </w:instrText>
      </w:r>
      <w:r>
        <w:fldChar w:fldCharType="separate"/>
      </w:r>
      <w:r>
        <w:t>433</w:t>
      </w:r>
      <w:r>
        <w:fldChar w:fldCharType="end"/>
      </w:r>
    </w:p>
    <w:p w14:paraId="40B96367" w14:textId="4FF45284" w:rsidR="006E7760" w:rsidRDefault="006E7760">
      <w:pPr>
        <w:pStyle w:val="TOC4"/>
        <w:rPr>
          <w:rFonts w:asciiTheme="minorHAnsi" w:eastAsiaTheme="minorEastAsia" w:hAnsiTheme="minorHAnsi" w:cstheme="minorBidi"/>
          <w:sz w:val="22"/>
          <w:szCs w:val="22"/>
          <w:lang w:eastAsia="en-GB"/>
        </w:rPr>
      </w:pPr>
      <w:r w:rsidRPr="00F52137">
        <w:rPr>
          <w:rFonts w:eastAsia="SimSun"/>
        </w:rPr>
        <w:t>4.18.3.1</w:t>
      </w:r>
      <w:r>
        <w:rPr>
          <w:rFonts w:asciiTheme="minorHAnsi" w:eastAsiaTheme="minorEastAsia" w:hAnsiTheme="minorHAnsi" w:cstheme="minorBidi"/>
          <w:sz w:val="22"/>
          <w:szCs w:val="22"/>
          <w:lang w:eastAsia="en-GB"/>
        </w:rPr>
        <w:tab/>
      </w:r>
      <w:r w:rsidRPr="00F52137">
        <w:rPr>
          <w:rFonts w:eastAsia="SimSun"/>
        </w:rPr>
        <w:t>PFD Retrieval by the SMF</w:t>
      </w:r>
      <w:r>
        <w:tab/>
      </w:r>
      <w:r>
        <w:fldChar w:fldCharType="begin" w:fldLock="1"/>
      </w:r>
      <w:r>
        <w:instrText xml:space="preserve"> PAGEREF _Toc83355413 \h </w:instrText>
      </w:r>
      <w:r>
        <w:fldChar w:fldCharType="separate"/>
      </w:r>
      <w:r>
        <w:t>433</w:t>
      </w:r>
      <w:r>
        <w:fldChar w:fldCharType="end"/>
      </w:r>
    </w:p>
    <w:p w14:paraId="23272FB3" w14:textId="339AF26C" w:rsidR="006E7760" w:rsidRDefault="006E7760">
      <w:pPr>
        <w:pStyle w:val="TOC4"/>
        <w:rPr>
          <w:rFonts w:asciiTheme="minorHAnsi" w:eastAsiaTheme="minorEastAsia" w:hAnsiTheme="minorHAnsi" w:cstheme="minorBidi"/>
          <w:sz w:val="22"/>
          <w:szCs w:val="22"/>
          <w:lang w:eastAsia="en-GB"/>
        </w:rPr>
      </w:pPr>
      <w:r w:rsidRPr="00F52137">
        <w:rPr>
          <w:rFonts w:eastAsia="SimSun"/>
        </w:rPr>
        <w:t>4.18.3.2</w:t>
      </w:r>
      <w:r>
        <w:rPr>
          <w:rFonts w:asciiTheme="minorHAnsi" w:eastAsiaTheme="minorEastAsia" w:hAnsiTheme="minorHAnsi" w:cstheme="minorBidi"/>
          <w:sz w:val="22"/>
          <w:szCs w:val="22"/>
          <w:lang w:eastAsia="en-GB"/>
        </w:rPr>
        <w:tab/>
      </w:r>
      <w:r w:rsidRPr="00F52137">
        <w:rPr>
          <w:rFonts w:eastAsia="SimSun"/>
        </w:rPr>
        <w:t>Management of PFDs in the SMF</w:t>
      </w:r>
      <w:r>
        <w:tab/>
      </w:r>
      <w:r>
        <w:fldChar w:fldCharType="begin" w:fldLock="1"/>
      </w:r>
      <w:r>
        <w:instrText xml:space="preserve"> PAGEREF _Toc83355414 \h </w:instrText>
      </w:r>
      <w:r>
        <w:fldChar w:fldCharType="separate"/>
      </w:r>
      <w:r>
        <w:t>434</w:t>
      </w:r>
      <w:r>
        <w:fldChar w:fldCharType="end"/>
      </w:r>
    </w:p>
    <w:p w14:paraId="315DB23B" w14:textId="4CB45C64" w:rsidR="006E7760" w:rsidRDefault="006E7760">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F52137">
        <w:rPr>
          <w:rFonts w:eastAsia="SimSun"/>
          <w:lang w:eastAsia="zh-CN"/>
        </w:rPr>
        <w:t>D</w:t>
      </w:r>
      <w:r>
        <w:t xml:space="preserve">ata </w:t>
      </w:r>
      <w:r w:rsidRPr="00F52137">
        <w:rPr>
          <w:rFonts w:eastAsia="SimSun"/>
          <w:lang w:eastAsia="zh-CN"/>
        </w:rPr>
        <w:t>A</w:t>
      </w:r>
      <w:r>
        <w:t>nalytics</w:t>
      </w:r>
      <w:r>
        <w:tab/>
      </w:r>
      <w:r>
        <w:fldChar w:fldCharType="begin" w:fldLock="1"/>
      </w:r>
      <w:r>
        <w:instrText xml:space="preserve"> PAGEREF _Toc83355415 \h </w:instrText>
      </w:r>
      <w:r>
        <w:fldChar w:fldCharType="separate"/>
      </w:r>
      <w:r>
        <w:t>435</w:t>
      </w:r>
      <w:r>
        <w:fldChar w:fldCharType="end"/>
      </w:r>
    </w:p>
    <w:p w14:paraId="728B50DB" w14:textId="4EB223A5" w:rsidR="006E7760" w:rsidRDefault="006E7760">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_Toc83355416 \h </w:instrText>
      </w:r>
      <w:r>
        <w:fldChar w:fldCharType="separate"/>
      </w:r>
      <w:r>
        <w:t>435</w:t>
      </w:r>
      <w:r>
        <w:fldChar w:fldCharType="end"/>
      </w:r>
    </w:p>
    <w:p w14:paraId="65A9D013" w14:textId="1E42B2DD" w:rsidR="006E7760" w:rsidRDefault="006E7760">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_Toc83355417 \h </w:instrText>
      </w:r>
      <w:r>
        <w:fldChar w:fldCharType="separate"/>
      </w:r>
      <w:r>
        <w:t>435</w:t>
      </w:r>
      <w:r>
        <w:fldChar w:fldCharType="end"/>
      </w:r>
    </w:p>
    <w:p w14:paraId="3EA0661C" w14:textId="595749A4" w:rsidR="006E7760" w:rsidRDefault="006E7760">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_Toc83355418 \h </w:instrText>
      </w:r>
      <w:r>
        <w:fldChar w:fldCharType="separate"/>
      </w:r>
      <w:r>
        <w:t>435</w:t>
      </w:r>
      <w:r>
        <w:fldChar w:fldCharType="end"/>
      </w:r>
    </w:p>
    <w:p w14:paraId="2A7A07A8" w14:textId="74B45C00" w:rsidR="006E7760" w:rsidRDefault="006E7760">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_Toc83355419 \h </w:instrText>
      </w:r>
      <w:r>
        <w:fldChar w:fldCharType="separate"/>
      </w:r>
      <w:r>
        <w:t>435</w:t>
      </w:r>
      <w:r>
        <w:fldChar w:fldCharType="end"/>
      </w:r>
    </w:p>
    <w:p w14:paraId="26847673" w14:textId="34CC7B14" w:rsidR="006E7760" w:rsidRDefault="006E7760">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_Toc83355420 \h </w:instrText>
      </w:r>
      <w:r>
        <w:fldChar w:fldCharType="separate"/>
      </w:r>
      <w:r>
        <w:t>435</w:t>
      </w:r>
      <w:r>
        <w:fldChar w:fldCharType="end"/>
      </w:r>
    </w:p>
    <w:p w14:paraId="42C0D904" w14:textId="353A3F89" w:rsidR="006E7760" w:rsidRDefault="006E7760">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_Toc83355421 \h </w:instrText>
      </w:r>
      <w:r>
        <w:fldChar w:fldCharType="separate"/>
      </w:r>
      <w:r>
        <w:t>436</w:t>
      </w:r>
      <w:r>
        <w:fldChar w:fldCharType="end"/>
      </w:r>
    </w:p>
    <w:p w14:paraId="7B5253FA" w14:textId="2A54F489" w:rsidR="006E7760" w:rsidRDefault="006E7760">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_Toc83355422 \h </w:instrText>
      </w:r>
      <w:r>
        <w:fldChar w:fldCharType="separate"/>
      </w:r>
      <w:r>
        <w:t>436</w:t>
      </w:r>
      <w:r>
        <w:fldChar w:fldCharType="end"/>
      </w:r>
    </w:p>
    <w:p w14:paraId="206CA2BF" w14:textId="0C092D3D" w:rsidR="006E7760" w:rsidRDefault="006E7760">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_Toc83355423 \h </w:instrText>
      </w:r>
      <w:r>
        <w:fldChar w:fldCharType="separate"/>
      </w:r>
      <w:r>
        <w:t>438</w:t>
      </w:r>
      <w:r>
        <w:fldChar w:fldCharType="end"/>
      </w:r>
    </w:p>
    <w:p w14:paraId="02AC35DC" w14:textId="28185746" w:rsidR="006E7760" w:rsidRDefault="006E7760">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_Toc83355424 \h </w:instrText>
      </w:r>
      <w:r>
        <w:fldChar w:fldCharType="separate"/>
      </w:r>
      <w:r>
        <w:t>438</w:t>
      </w:r>
      <w:r>
        <w:fldChar w:fldCharType="end"/>
      </w:r>
    </w:p>
    <w:p w14:paraId="239ADC71" w14:textId="267FFBEB" w:rsidR="006E7760" w:rsidRDefault="006E7760">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_Toc83355425 \h </w:instrText>
      </w:r>
      <w:r>
        <w:fldChar w:fldCharType="separate"/>
      </w:r>
      <w:r>
        <w:t>438</w:t>
      </w:r>
      <w:r>
        <w:fldChar w:fldCharType="end"/>
      </w:r>
    </w:p>
    <w:p w14:paraId="07079247" w14:textId="4020A599" w:rsidR="006E7760" w:rsidRDefault="006E7760">
      <w:pPr>
        <w:pStyle w:val="TOC4"/>
        <w:rPr>
          <w:rFonts w:asciiTheme="minorHAnsi" w:eastAsiaTheme="minorEastAsia" w:hAnsiTheme="minorHAnsi" w:cstheme="minorBidi"/>
          <w:sz w:val="22"/>
          <w:szCs w:val="22"/>
          <w:lang w:eastAsia="en-GB"/>
        </w:rPr>
      </w:pPr>
      <w:r>
        <w:t>4.22.2.0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_Toc83355426 \h </w:instrText>
      </w:r>
      <w:r>
        <w:fldChar w:fldCharType="separate"/>
      </w:r>
      <w:r>
        <w:t>438</w:t>
      </w:r>
      <w:r>
        <w:fldChar w:fldCharType="end"/>
      </w:r>
    </w:p>
    <w:p w14:paraId="48837340" w14:textId="574ED241" w:rsidR="006E7760" w:rsidRDefault="006E7760">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_Toc83355427 \h </w:instrText>
      </w:r>
      <w:r>
        <w:fldChar w:fldCharType="separate"/>
      </w:r>
      <w:r>
        <w:t>438</w:t>
      </w:r>
      <w:r>
        <w:fldChar w:fldCharType="end"/>
      </w:r>
    </w:p>
    <w:p w14:paraId="75E946B2" w14:textId="768D1EDE" w:rsidR="006E7760" w:rsidRDefault="006E7760">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_Toc83355428 \h </w:instrText>
      </w:r>
      <w:r>
        <w:fldChar w:fldCharType="separate"/>
      </w:r>
      <w:r>
        <w:t>440</w:t>
      </w:r>
      <w:r>
        <w:fldChar w:fldCharType="end"/>
      </w:r>
    </w:p>
    <w:p w14:paraId="114A22D0" w14:textId="45224077" w:rsidR="006E7760" w:rsidRDefault="006E7760">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_Toc83355429 \h </w:instrText>
      </w:r>
      <w:r>
        <w:fldChar w:fldCharType="separate"/>
      </w:r>
      <w:r>
        <w:t>440</w:t>
      </w:r>
      <w:r>
        <w:fldChar w:fldCharType="end"/>
      </w:r>
    </w:p>
    <w:p w14:paraId="64263AAF" w14:textId="322A4191" w:rsidR="006E7760" w:rsidRDefault="006E7760">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_Toc83355430 \h </w:instrText>
      </w:r>
      <w:r>
        <w:fldChar w:fldCharType="separate"/>
      </w:r>
      <w:r>
        <w:t>441</w:t>
      </w:r>
      <w:r>
        <w:fldChar w:fldCharType="end"/>
      </w:r>
    </w:p>
    <w:p w14:paraId="29A64376" w14:textId="54611845" w:rsidR="006E7760" w:rsidRDefault="006E7760">
      <w:pPr>
        <w:pStyle w:val="TOC4"/>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MA PDU Session establishment with 3GPP access connected to EPC and non-3GPP access connected to 5GC</w:t>
      </w:r>
      <w:r>
        <w:tab/>
      </w:r>
      <w:r>
        <w:fldChar w:fldCharType="begin" w:fldLock="1"/>
      </w:r>
      <w:r>
        <w:instrText xml:space="preserve"> PAGEREF _Toc83355431 \h </w:instrText>
      </w:r>
      <w:r>
        <w:fldChar w:fldCharType="separate"/>
      </w:r>
      <w:r>
        <w:t>441</w:t>
      </w:r>
      <w:r>
        <w:fldChar w:fldCharType="end"/>
      </w:r>
    </w:p>
    <w:p w14:paraId="6A76D151" w14:textId="7609FFD0" w:rsidR="006E7760" w:rsidRDefault="006E7760">
      <w:pPr>
        <w:pStyle w:val="TOC5"/>
        <w:rPr>
          <w:rFonts w:asciiTheme="minorHAnsi" w:eastAsiaTheme="minorEastAsia" w:hAnsiTheme="minorHAnsi" w:cstheme="minorBidi"/>
          <w:sz w:val="22"/>
          <w:szCs w:val="22"/>
          <w:lang w:eastAsia="en-GB"/>
        </w:rPr>
      </w:pPr>
      <w:r>
        <w:t>4.22.2.3.1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_Toc83355432 \h </w:instrText>
      </w:r>
      <w:r>
        <w:fldChar w:fldCharType="separate"/>
      </w:r>
      <w:r>
        <w:t>441</w:t>
      </w:r>
      <w:r>
        <w:fldChar w:fldCharType="end"/>
      </w:r>
    </w:p>
    <w:p w14:paraId="6B490D41" w14:textId="62CCF36D" w:rsidR="006E7760" w:rsidRDefault="006E7760">
      <w:pPr>
        <w:pStyle w:val="TOC5"/>
        <w:rPr>
          <w:rFonts w:asciiTheme="minorHAnsi" w:eastAsiaTheme="minorEastAsia" w:hAnsiTheme="minorHAnsi" w:cstheme="minorBidi"/>
          <w:sz w:val="22"/>
          <w:szCs w:val="22"/>
          <w:lang w:eastAsia="en-GB"/>
        </w:rPr>
      </w:pPr>
      <w:r>
        <w:t>4.22.2.3.2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_Toc83355433 \h </w:instrText>
      </w:r>
      <w:r>
        <w:fldChar w:fldCharType="separate"/>
      </w:r>
      <w:r>
        <w:t>442</w:t>
      </w:r>
      <w:r>
        <w:fldChar w:fldCharType="end"/>
      </w:r>
    </w:p>
    <w:p w14:paraId="6C8E67FA" w14:textId="5BB63C00" w:rsidR="006E7760" w:rsidRDefault="006E7760">
      <w:pPr>
        <w:pStyle w:val="TOC5"/>
        <w:rPr>
          <w:rFonts w:asciiTheme="minorHAnsi" w:eastAsiaTheme="minorEastAsia" w:hAnsiTheme="minorHAnsi" w:cstheme="minorBidi"/>
          <w:sz w:val="22"/>
          <w:szCs w:val="22"/>
          <w:lang w:eastAsia="en-GB"/>
        </w:rPr>
      </w:pPr>
      <w:r>
        <w:t>4.22.2.3.3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_Toc83355434 \h </w:instrText>
      </w:r>
      <w:r>
        <w:fldChar w:fldCharType="separate"/>
      </w:r>
      <w:r>
        <w:t>443</w:t>
      </w:r>
      <w:r>
        <w:fldChar w:fldCharType="end"/>
      </w:r>
    </w:p>
    <w:p w14:paraId="2E37DB48" w14:textId="74A97FEA" w:rsidR="006E7760" w:rsidRDefault="006E7760">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_Toc83355435 \h </w:instrText>
      </w:r>
      <w:r>
        <w:fldChar w:fldCharType="separate"/>
      </w:r>
      <w:r>
        <w:t>444</w:t>
      </w:r>
      <w:r>
        <w:fldChar w:fldCharType="end"/>
      </w:r>
    </w:p>
    <w:p w14:paraId="2FE41D91" w14:textId="3986F70D" w:rsidR="006E7760" w:rsidRDefault="006E7760">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_Toc83355436 \h </w:instrText>
      </w:r>
      <w:r>
        <w:fldChar w:fldCharType="separate"/>
      </w:r>
      <w:r>
        <w:t>444</w:t>
      </w:r>
      <w:r>
        <w:fldChar w:fldCharType="end"/>
      </w:r>
    </w:p>
    <w:p w14:paraId="5D4F174B" w14:textId="05280E27" w:rsidR="006E7760" w:rsidRDefault="006E7760">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_Toc83355437 \h </w:instrText>
      </w:r>
      <w:r>
        <w:fldChar w:fldCharType="separate"/>
      </w:r>
      <w:r>
        <w:t>444</w:t>
      </w:r>
      <w:r>
        <w:fldChar w:fldCharType="end"/>
      </w:r>
    </w:p>
    <w:p w14:paraId="3E3D8D5C" w14:textId="1E88818C" w:rsidR="006E7760" w:rsidRDefault="006E7760">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_Toc83355438 \h </w:instrText>
      </w:r>
      <w:r>
        <w:fldChar w:fldCharType="separate"/>
      </w:r>
      <w:r>
        <w:t>445</w:t>
      </w:r>
      <w:r>
        <w:fldChar w:fldCharType="end"/>
      </w:r>
    </w:p>
    <w:p w14:paraId="5A64D897" w14:textId="2077B17D" w:rsidR="006E7760" w:rsidRDefault="006E7760">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_Toc83355439 \h </w:instrText>
      </w:r>
      <w:r>
        <w:fldChar w:fldCharType="separate"/>
      </w:r>
      <w:r>
        <w:t>446</w:t>
      </w:r>
      <w:r>
        <w:fldChar w:fldCharType="end"/>
      </w:r>
    </w:p>
    <w:p w14:paraId="69D5EE59" w14:textId="58C475DC" w:rsidR="006E7760" w:rsidRDefault="006E7760">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_Toc83355440 \h </w:instrText>
      </w:r>
      <w:r>
        <w:fldChar w:fldCharType="separate"/>
      </w:r>
      <w:r>
        <w:t>446</w:t>
      </w:r>
      <w:r>
        <w:fldChar w:fldCharType="end"/>
      </w:r>
    </w:p>
    <w:p w14:paraId="4F25AFD6" w14:textId="36FC99B1" w:rsidR="006E7760" w:rsidRDefault="006E7760">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_Toc83355441 \h </w:instrText>
      </w:r>
      <w:r>
        <w:fldChar w:fldCharType="separate"/>
      </w:r>
      <w:r>
        <w:t>446</w:t>
      </w:r>
      <w:r>
        <w:fldChar w:fldCharType="end"/>
      </w:r>
    </w:p>
    <w:p w14:paraId="73D786F8" w14:textId="12B1729B" w:rsidR="006E7760" w:rsidRDefault="006E7760">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_Toc83355442 \h </w:instrText>
      </w:r>
      <w:r>
        <w:fldChar w:fldCharType="separate"/>
      </w:r>
      <w:r>
        <w:t>447</w:t>
      </w:r>
      <w:r>
        <w:fldChar w:fldCharType="end"/>
      </w:r>
    </w:p>
    <w:p w14:paraId="2E61DD51" w14:textId="42538C00" w:rsidR="006E7760" w:rsidRDefault="006E7760">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_Toc83355443 \h </w:instrText>
      </w:r>
      <w:r>
        <w:fldChar w:fldCharType="separate"/>
      </w:r>
      <w:r>
        <w:t>447</w:t>
      </w:r>
      <w:r>
        <w:fldChar w:fldCharType="end"/>
      </w:r>
    </w:p>
    <w:p w14:paraId="7B7444C3" w14:textId="5140FB1D" w:rsidR="006E7760" w:rsidRDefault="006E7760">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_Toc83355444 \h </w:instrText>
      </w:r>
      <w:r>
        <w:fldChar w:fldCharType="separate"/>
      </w:r>
      <w:r>
        <w:t>447</w:t>
      </w:r>
      <w:r>
        <w:fldChar w:fldCharType="end"/>
      </w:r>
    </w:p>
    <w:p w14:paraId="367EF2F6" w14:textId="28FAF763" w:rsidR="006E7760" w:rsidRDefault="006E7760">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_Toc83355445 \h </w:instrText>
      </w:r>
      <w:r>
        <w:fldChar w:fldCharType="separate"/>
      </w:r>
      <w:r>
        <w:t>447</w:t>
      </w:r>
      <w:r>
        <w:fldChar w:fldCharType="end"/>
      </w:r>
    </w:p>
    <w:p w14:paraId="3F3BA69A" w14:textId="68779843" w:rsidR="006E7760" w:rsidRDefault="006E7760">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_Toc83355446 \h </w:instrText>
      </w:r>
      <w:r>
        <w:fldChar w:fldCharType="separate"/>
      </w:r>
      <w:r>
        <w:t>447</w:t>
      </w:r>
      <w:r>
        <w:fldChar w:fldCharType="end"/>
      </w:r>
    </w:p>
    <w:p w14:paraId="6E73369D" w14:textId="54375E3D" w:rsidR="006E7760" w:rsidRDefault="006E7760">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_Toc83355447 \h </w:instrText>
      </w:r>
      <w:r>
        <w:fldChar w:fldCharType="separate"/>
      </w:r>
      <w:r>
        <w:t>447</w:t>
      </w:r>
      <w:r>
        <w:fldChar w:fldCharType="end"/>
      </w:r>
    </w:p>
    <w:p w14:paraId="5503089D" w14:textId="71C10428" w:rsidR="006E7760" w:rsidRDefault="006E7760">
      <w:pPr>
        <w:pStyle w:val="TOC5"/>
        <w:rPr>
          <w:rFonts w:asciiTheme="minorHAnsi" w:eastAsiaTheme="minorEastAsia" w:hAnsiTheme="minorHAnsi" w:cstheme="minorBidi"/>
          <w:sz w:val="22"/>
          <w:szCs w:val="22"/>
          <w:lang w:eastAsia="en-GB"/>
        </w:rPr>
      </w:pPr>
      <w:r>
        <w:lastRenderedPageBreak/>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_Toc83355448 \h </w:instrText>
      </w:r>
      <w:r>
        <w:fldChar w:fldCharType="separate"/>
      </w:r>
      <w:r>
        <w:t>448</w:t>
      </w:r>
      <w:r>
        <w:fldChar w:fldCharType="end"/>
      </w:r>
    </w:p>
    <w:p w14:paraId="706E584F" w14:textId="771BA873" w:rsidR="006E7760" w:rsidRDefault="006E7760">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_Toc83355449 \h </w:instrText>
      </w:r>
      <w:r>
        <w:fldChar w:fldCharType="separate"/>
      </w:r>
      <w:r>
        <w:t>448</w:t>
      </w:r>
      <w:r>
        <w:fldChar w:fldCharType="end"/>
      </w:r>
    </w:p>
    <w:p w14:paraId="543EB068" w14:textId="7F43720A" w:rsidR="006E7760" w:rsidRDefault="006E7760">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_Toc83355450 \h </w:instrText>
      </w:r>
      <w:r>
        <w:fldChar w:fldCharType="separate"/>
      </w:r>
      <w:r>
        <w:t>448</w:t>
      </w:r>
      <w:r>
        <w:fldChar w:fldCharType="end"/>
      </w:r>
    </w:p>
    <w:p w14:paraId="04025A3B" w14:textId="25D0FD7B" w:rsidR="006E7760" w:rsidRDefault="006E7760">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_Toc83355451 \h </w:instrText>
      </w:r>
      <w:r>
        <w:fldChar w:fldCharType="separate"/>
      </w:r>
      <w:r>
        <w:t>449</w:t>
      </w:r>
      <w:r>
        <w:fldChar w:fldCharType="end"/>
      </w:r>
    </w:p>
    <w:p w14:paraId="694C31BE" w14:textId="0415B7EC" w:rsidR="006E7760" w:rsidRDefault="006E7760">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_Toc83355452 \h </w:instrText>
      </w:r>
      <w:r>
        <w:fldChar w:fldCharType="separate"/>
      </w:r>
      <w:r>
        <w:t>450</w:t>
      </w:r>
      <w:r>
        <w:fldChar w:fldCharType="end"/>
      </w:r>
    </w:p>
    <w:p w14:paraId="2B1D3B96" w14:textId="72FB8271" w:rsidR="006E7760" w:rsidRDefault="006E7760">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_Toc83355453 \h </w:instrText>
      </w:r>
      <w:r>
        <w:fldChar w:fldCharType="separate"/>
      </w:r>
      <w:r>
        <w:t>450</w:t>
      </w:r>
      <w:r>
        <w:fldChar w:fldCharType="end"/>
      </w:r>
    </w:p>
    <w:p w14:paraId="1B83C31C" w14:textId="286FB695" w:rsidR="006E7760" w:rsidRDefault="006E7760">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_Toc83355454 \h </w:instrText>
      </w:r>
      <w:r>
        <w:fldChar w:fldCharType="separate"/>
      </w:r>
      <w:r>
        <w:t>450</w:t>
      </w:r>
      <w:r>
        <w:fldChar w:fldCharType="end"/>
      </w:r>
    </w:p>
    <w:p w14:paraId="28E0C5F1" w14:textId="5FEE519E" w:rsidR="006E7760" w:rsidRDefault="006E7760">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_Toc83355455 \h </w:instrText>
      </w:r>
      <w:r>
        <w:fldChar w:fldCharType="separate"/>
      </w:r>
      <w:r>
        <w:t>451</w:t>
      </w:r>
      <w:r>
        <w:fldChar w:fldCharType="end"/>
      </w:r>
    </w:p>
    <w:p w14:paraId="52166DF0" w14:textId="1886EFE1" w:rsidR="006E7760" w:rsidRDefault="006E7760">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_Toc83355456 \h </w:instrText>
      </w:r>
      <w:r>
        <w:fldChar w:fldCharType="separate"/>
      </w:r>
      <w:r>
        <w:t>452</w:t>
      </w:r>
      <w:r>
        <w:fldChar w:fldCharType="end"/>
      </w:r>
    </w:p>
    <w:p w14:paraId="418483A7" w14:textId="06A39A93" w:rsidR="006E7760" w:rsidRDefault="006E7760">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_Toc83355457 \h </w:instrText>
      </w:r>
      <w:r>
        <w:fldChar w:fldCharType="separate"/>
      </w:r>
      <w:r>
        <w:t>452</w:t>
      </w:r>
      <w:r>
        <w:fldChar w:fldCharType="end"/>
      </w:r>
    </w:p>
    <w:p w14:paraId="13BB73FD" w14:textId="336CF0FE" w:rsidR="006E7760" w:rsidRDefault="006E7760">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_Toc83355458 \h </w:instrText>
      </w:r>
      <w:r>
        <w:fldChar w:fldCharType="separate"/>
      </w:r>
      <w:r>
        <w:t>452</w:t>
      </w:r>
      <w:r>
        <w:fldChar w:fldCharType="end"/>
      </w:r>
    </w:p>
    <w:p w14:paraId="195D6DFB" w14:textId="3C5845DA" w:rsidR="006E7760" w:rsidRDefault="006E7760">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_Toc83355459 \h </w:instrText>
      </w:r>
      <w:r>
        <w:fldChar w:fldCharType="separate"/>
      </w:r>
      <w:r>
        <w:t>453</w:t>
      </w:r>
      <w:r>
        <w:fldChar w:fldCharType="end"/>
      </w:r>
    </w:p>
    <w:p w14:paraId="3050EB16" w14:textId="142545FB" w:rsidR="006E7760" w:rsidRDefault="006E7760">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_Toc83355460 \h </w:instrText>
      </w:r>
      <w:r>
        <w:fldChar w:fldCharType="separate"/>
      </w:r>
      <w:r>
        <w:t>453</w:t>
      </w:r>
      <w:r>
        <w:fldChar w:fldCharType="end"/>
      </w:r>
    </w:p>
    <w:p w14:paraId="2B57679C" w14:textId="5B859DE9" w:rsidR="006E7760" w:rsidRDefault="006E7760">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_Toc83355461 \h </w:instrText>
      </w:r>
      <w:r>
        <w:fldChar w:fldCharType="separate"/>
      </w:r>
      <w:r>
        <w:t>454</w:t>
      </w:r>
      <w:r>
        <w:fldChar w:fldCharType="end"/>
      </w:r>
    </w:p>
    <w:p w14:paraId="532EA37D" w14:textId="179CC8CA" w:rsidR="006E7760" w:rsidRDefault="006E7760">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_Toc83355462 \h </w:instrText>
      </w:r>
      <w:r>
        <w:fldChar w:fldCharType="separate"/>
      </w:r>
      <w:r>
        <w:t>454</w:t>
      </w:r>
      <w:r>
        <w:fldChar w:fldCharType="end"/>
      </w:r>
    </w:p>
    <w:p w14:paraId="3F42C7C1" w14:textId="18772075" w:rsidR="006E7760" w:rsidRDefault="006E7760">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_Toc83355463 \h </w:instrText>
      </w:r>
      <w:r>
        <w:fldChar w:fldCharType="separate"/>
      </w:r>
      <w:r>
        <w:t>454</w:t>
      </w:r>
      <w:r>
        <w:fldChar w:fldCharType="end"/>
      </w:r>
    </w:p>
    <w:p w14:paraId="7FF60CAE" w14:textId="7EE41C01" w:rsidR="006E7760" w:rsidRDefault="006E7760">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_Toc83355464 \h </w:instrText>
      </w:r>
      <w:r>
        <w:fldChar w:fldCharType="separate"/>
      </w:r>
      <w:r>
        <w:t>454</w:t>
      </w:r>
      <w:r>
        <w:fldChar w:fldCharType="end"/>
      </w:r>
    </w:p>
    <w:p w14:paraId="1D5159B0" w14:textId="1C4180C9" w:rsidR="006E7760" w:rsidRDefault="006E7760">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_Toc83355465 \h </w:instrText>
      </w:r>
      <w:r>
        <w:fldChar w:fldCharType="separate"/>
      </w:r>
      <w:r>
        <w:t>455</w:t>
      </w:r>
      <w:r>
        <w:fldChar w:fldCharType="end"/>
      </w:r>
    </w:p>
    <w:p w14:paraId="54EA6CC2" w14:textId="57A4387F" w:rsidR="006E7760" w:rsidRDefault="006E7760">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_Toc83355466 \h </w:instrText>
      </w:r>
      <w:r>
        <w:fldChar w:fldCharType="separate"/>
      </w:r>
      <w:r>
        <w:t>455</w:t>
      </w:r>
      <w:r>
        <w:fldChar w:fldCharType="end"/>
      </w:r>
    </w:p>
    <w:p w14:paraId="405B34AE" w14:textId="164C35A5" w:rsidR="006E7760" w:rsidRDefault="006E7760">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_Toc83355467 \h </w:instrText>
      </w:r>
      <w:r>
        <w:fldChar w:fldCharType="separate"/>
      </w:r>
      <w:r>
        <w:t>456</w:t>
      </w:r>
      <w:r>
        <w:fldChar w:fldCharType="end"/>
      </w:r>
    </w:p>
    <w:p w14:paraId="0600C7C3" w14:textId="5857C846" w:rsidR="006E7760" w:rsidRDefault="006E7760">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_Toc83355468 \h </w:instrText>
      </w:r>
      <w:r>
        <w:fldChar w:fldCharType="separate"/>
      </w:r>
      <w:r>
        <w:t>456</w:t>
      </w:r>
      <w:r>
        <w:fldChar w:fldCharType="end"/>
      </w:r>
    </w:p>
    <w:p w14:paraId="66FC416E" w14:textId="7001E9E0" w:rsidR="006E7760" w:rsidRDefault="006E7760">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_Toc83355469 \h </w:instrText>
      </w:r>
      <w:r>
        <w:fldChar w:fldCharType="separate"/>
      </w:r>
      <w:r>
        <w:t>457</w:t>
      </w:r>
      <w:r>
        <w:fldChar w:fldCharType="end"/>
      </w:r>
    </w:p>
    <w:p w14:paraId="7666FEA3" w14:textId="7A9F680A" w:rsidR="006E7760" w:rsidRDefault="006E7760">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_Toc83355470 \h </w:instrText>
      </w:r>
      <w:r>
        <w:fldChar w:fldCharType="separate"/>
      </w:r>
      <w:r>
        <w:t>458</w:t>
      </w:r>
      <w:r>
        <w:fldChar w:fldCharType="end"/>
      </w:r>
    </w:p>
    <w:p w14:paraId="68439FB5" w14:textId="7E1E4631" w:rsidR="006E7760" w:rsidRDefault="006E7760">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_Toc83355471 \h </w:instrText>
      </w:r>
      <w:r>
        <w:fldChar w:fldCharType="separate"/>
      </w:r>
      <w:r>
        <w:t>458</w:t>
      </w:r>
      <w:r>
        <w:fldChar w:fldCharType="end"/>
      </w:r>
    </w:p>
    <w:p w14:paraId="0552E38F" w14:textId="4DF661B0" w:rsidR="006E7760" w:rsidRDefault="006E7760">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_Toc83355472 \h </w:instrText>
      </w:r>
      <w:r>
        <w:fldChar w:fldCharType="separate"/>
      </w:r>
      <w:r>
        <w:t>458</w:t>
      </w:r>
      <w:r>
        <w:fldChar w:fldCharType="end"/>
      </w:r>
    </w:p>
    <w:p w14:paraId="57F0A1A4" w14:textId="1A58A2DF" w:rsidR="006E7760" w:rsidRDefault="006E7760">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_Toc83355473 \h </w:instrText>
      </w:r>
      <w:r>
        <w:fldChar w:fldCharType="separate"/>
      </w:r>
      <w:r>
        <w:t>458</w:t>
      </w:r>
      <w:r>
        <w:fldChar w:fldCharType="end"/>
      </w:r>
    </w:p>
    <w:p w14:paraId="4575EF5D" w14:textId="12566ED3" w:rsidR="006E7760" w:rsidRDefault="006E7760">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_Toc83355474 \h </w:instrText>
      </w:r>
      <w:r>
        <w:fldChar w:fldCharType="separate"/>
      </w:r>
      <w:r>
        <w:t>464</w:t>
      </w:r>
      <w:r>
        <w:fldChar w:fldCharType="end"/>
      </w:r>
    </w:p>
    <w:p w14:paraId="586C9402" w14:textId="6B3620B8" w:rsidR="006E7760" w:rsidRDefault="006E7760">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_Toc83355475 \h </w:instrText>
      </w:r>
      <w:r>
        <w:fldChar w:fldCharType="separate"/>
      </w:r>
      <w:r>
        <w:t>464</w:t>
      </w:r>
      <w:r>
        <w:fldChar w:fldCharType="end"/>
      </w:r>
    </w:p>
    <w:p w14:paraId="5876E6AB" w14:textId="5A2248EF" w:rsidR="006E7760" w:rsidRDefault="006E7760">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_Toc83355476 \h </w:instrText>
      </w:r>
      <w:r>
        <w:fldChar w:fldCharType="separate"/>
      </w:r>
      <w:r>
        <w:t>464</w:t>
      </w:r>
      <w:r>
        <w:fldChar w:fldCharType="end"/>
      </w:r>
    </w:p>
    <w:p w14:paraId="647C1512" w14:textId="2213E7CF" w:rsidR="006E7760" w:rsidRDefault="006E7760">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_Toc83355477 \h </w:instrText>
      </w:r>
      <w:r>
        <w:fldChar w:fldCharType="separate"/>
      </w:r>
      <w:r>
        <w:t>465</w:t>
      </w:r>
      <w:r>
        <w:fldChar w:fldCharType="end"/>
      </w:r>
    </w:p>
    <w:p w14:paraId="07414369" w14:textId="3A368FBD" w:rsidR="006E7760" w:rsidRDefault="006E7760">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_Toc83355478 \h </w:instrText>
      </w:r>
      <w:r>
        <w:fldChar w:fldCharType="separate"/>
      </w:r>
      <w:r>
        <w:t>465</w:t>
      </w:r>
      <w:r>
        <w:fldChar w:fldCharType="end"/>
      </w:r>
    </w:p>
    <w:p w14:paraId="6DC3CDE3" w14:textId="29513DEB" w:rsidR="006E7760" w:rsidRDefault="006E7760">
      <w:pPr>
        <w:pStyle w:val="TOC4"/>
        <w:rPr>
          <w:rFonts w:asciiTheme="minorHAnsi" w:eastAsiaTheme="minorEastAsia" w:hAnsiTheme="minorHAnsi" w:cstheme="minorBidi"/>
          <w:sz w:val="22"/>
          <w:szCs w:val="22"/>
          <w:lang w:eastAsia="en-GB"/>
        </w:rPr>
      </w:pPr>
      <w:r>
        <w:t>4.23.5.4</w:t>
      </w:r>
      <w:r>
        <w:rPr>
          <w:rFonts w:asciiTheme="minorHAnsi" w:eastAsiaTheme="minorEastAsia" w:hAnsiTheme="minorHAnsi" w:cstheme="minorBidi"/>
          <w:sz w:val="22"/>
          <w:szCs w:val="22"/>
          <w:lang w:eastAsia="en-GB"/>
        </w:rPr>
        <w:tab/>
      </w:r>
      <w:r>
        <w:t>I-SMF selection per DNAI</w:t>
      </w:r>
      <w:r>
        <w:tab/>
      </w:r>
      <w:r>
        <w:fldChar w:fldCharType="begin" w:fldLock="1"/>
      </w:r>
      <w:r>
        <w:instrText xml:space="preserve"> PAGEREF _Toc83355479 \h </w:instrText>
      </w:r>
      <w:r>
        <w:fldChar w:fldCharType="separate"/>
      </w:r>
      <w:r>
        <w:t>466</w:t>
      </w:r>
      <w:r>
        <w:fldChar w:fldCharType="end"/>
      </w:r>
    </w:p>
    <w:p w14:paraId="0BBE66E4" w14:textId="491C15F6" w:rsidR="006E7760" w:rsidRDefault="006E7760">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_Toc83355480 \h </w:instrText>
      </w:r>
      <w:r>
        <w:fldChar w:fldCharType="separate"/>
      </w:r>
      <w:r>
        <w:t>467</w:t>
      </w:r>
      <w:r>
        <w:fldChar w:fldCharType="end"/>
      </w:r>
    </w:p>
    <w:p w14:paraId="227E022F" w14:textId="5E7DA3DF" w:rsidR="006E7760" w:rsidRDefault="006E7760">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_Toc83355481 \h </w:instrText>
      </w:r>
      <w:r>
        <w:fldChar w:fldCharType="separate"/>
      </w:r>
      <w:r>
        <w:t>467</w:t>
      </w:r>
      <w:r>
        <w:fldChar w:fldCharType="end"/>
      </w:r>
    </w:p>
    <w:p w14:paraId="5726983E" w14:textId="07CEB5F7" w:rsidR="006E7760" w:rsidRDefault="006E7760">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_Toc83355482 \h </w:instrText>
      </w:r>
      <w:r>
        <w:fldChar w:fldCharType="separate"/>
      </w:r>
      <w:r>
        <w:t>467</w:t>
      </w:r>
      <w:r>
        <w:fldChar w:fldCharType="end"/>
      </w:r>
    </w:p>
    <w:p w14:paraId="7EAB7430" w14:textId="014C18DB" w:rsidR="006E7760" w:rsidRDefault="006E7760">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_Toc83355483 \h </w:instrText>
      </w:r>
      <w:r>
        <w:fldChar w:fldCharType="separate"/>
      </w:r>
      <w:r>
        <w:t>468</w:t>
      </w:r>
      <w:r>
        <w:fldChar w:fldCharType="end"/>
      </w:r>
    </w:p>
    <w:p w14:paraId="12954456" w14:textId="2A86933E" w:rsidR="006E7760" w:rsidRDefault="006E7760">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_Toc83355484 \h </w:instrText>
      </w:r>
      <w:r>
        <w:fldChar w:fldCharType="separate"/>
      </w:r>
      <w:r>
        <w:t>468</w:t>
      </w:r>
      <w:r>
        <w:fldChar w:fldCharType="end"/>
      </w:r>
    </w:p>
    <w:p w14:paraId="036B4421" w14:textId="0E22C3B0" w:rsidR="006E7760" w:rsidRDefault="006E7760">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_Toc83355485 \h </w:instrText>
      </w:r>
      <w:r>
        <w:fldChar w:fldCharType="separate"/>
      </w:r>
      <w:r>
        <w:t>468</w:t>
      </w:r>
      <w:r>
        <w:fldChar w:fldCharType="end"/>
      </w:r>
    </w:p>
    <w:p w14:paraId="452151E5" w14:textId="350CF80A" w:rsidR="006E7760" w:rsidRDefault="006E7760">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_Toc83355486 \h </w:instrText>
      </w:r>
      <w:r>
        <w:fldChar w:fldCharType="separate"/>
      </w:r>
      <w:r>
        <w:t>469</w:t>
      </w:r>
      <w:r>
        <w:fldChar w:fldCharType="end"/>
      </w:r>
    </w:p>
    <w:p w14:paraId="2A4FA8F7" w14:textId="0F4A6882" w:rsidR="006E7760" w:rsidRDefault="006E7760">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_Toc83355487 \h </w:instrText>
      </w:r>
      <w:r>
        <w:fldChar w:fldCharType="separate"/>
      </w:r>
      <w:r>
        <w:t>469</w:t>
      </w:r>
      <w:r>
        <w:fldChar w:fldCharType="end"/>
      </w:r>
    </w:p>
    <w:p w14:paraId="4D11DF5A" w14:textId="4E8A505E" w:rsidR="006E7760" w:rsidRDefault="006E7760">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_Toc83355488 \h </w:instrText>
      </w:r>
      <w:r>
        <w:fldChar w:fldCharType="separate"/>
      </w:r>
      <w:r>
        <w:t>469</w:t>
      </w:r>
      <w:r>
        <w:fldChar w:fldCharType="end"/>
      </w:r>
    </w:p>
    <w:p w14:paraId="41B24E72" w14:textId="30A48340" w:rsidR="006E7760" w:rsidRDefault="006E7760">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_Toc83355489 \h </w:instrText>
      </w:r>
      <w:r>
        <w:fldChar w:fldCharType="separate"/>
      </w:r>
      <w:r>
        <w:t>469</w:t>
      </w:r>
      <w:r>
        <w:fldChar w:fldCharType="end"/>
      </w:r>
    </w:p>
    <w:p w14:paraId="70784194" w14:textId="09747B8F" w:rsidR="006E7760" w:rsidRDefault="006E7760">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_Toc83355490 \h </w:instrText>
      </w:r>
      <w:r>
        <w:fldChar w:fldCharType="separate"/>
      </w:r>
      <w:r>
        <w:t>469</w:t>
      </w:r>
      <w:r>
        <w:fldChar w:fldCharType="end"/>
      </w:r>
    </w:p>
    <w:p w14:paraId="5078C69F" w14:textId="372B5688" w:rsidR="006E7760" w:rsidRDefault="006E7760">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_Toc83355491 \h </w:instrText>
      </w:r>
      <w:r>
        <w:fldChar w:fldCharType="separate"/>
      </w:r>
      <w:r>
        <w:t>469</w:t>
      </w:r>
      <w:r>
        <w:fldChar w:fldCharType="end"/>
      </w:r>
    </w:p>
    <w:p w14:paraId="4468A557" w14:textId="6FBF44AD" w:rsidR="006E7760" w:rsidRDefault="006E7760">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_Toc83355492 \h </w:instrText>
      </w:r>
      <w:r>
        <w:fldChar w:fldCharType="separate"/>
      </w:r>
      <w:r>
        <w:t>469</w:t>
      </w:r>
      <w:r>
        <w:fldChar w:fldCharType="end"/>
      </w:r>
    </w:p>
    <w:p w14:paraId="7D9BE3CD" w14:textId="066A0F80" w:rsidR="006E7760" w:rsidRDefault="006E7760">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_Toc83355493 \h </w:instrText>
      </w:r>
      <w:r>
        <w:fldChar w:fldCharType="separate"/>
      </w:r>
      <w:r>
        <w:t>470</w:t>
      </w:r>
      <w:r>
        <w:fldChar w:fldCharType="end"/>
      </w:r>
    </w:p>
    <w:p w14:paraId="607F3093" w14:textId="03D09F4B" w:rsidR="006E7760" w:rsidRDefault="006E7760">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_Toc83355494 \h </w:instrText>
      </w:r>
      <w:r>
        <w:fldChar w:fldCharType="separate"/>
      </w:r>
      <w:r>
        <w:t>476</w:t>
      </w:r>
      <w:r>
        <w:fldChar w:fldCharType="end"/>
      </w:r>
    </w:p>
    <w:p w14:paraId="0A77500C" w14:textId="6A0E09C9" w:rsidR="006E7760" w:rsidRDefault="006E7760">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_Toc83355495 \h </w:instrText>
      </w:r>
      <w:r>
        <w:fldChar w:fldCharType="separate"/>
      </w:r>
      <w:r>
        <w:t>480</w:t>
      </w:r>
      <w:r>
        <w:fldChar w:fldCharType="end"/>
      </w:r>
    </w:p>
    <w:p w14:paraId="1E468B44" w14:textId="16CB174D" w:rsidR="006E7760" w:rsidRDefault="006E7760">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_Toc83355496 \h </w:instrText>
      </w:r>
      <w:r>
        <w:fldChar w:fldCharType="separate"/>
      </w:r>
      <w:r>
        <w:t>482</w:t>
      </w:r>
      <w:r>
        <w:fldChar w:fldCharType="end"/>
      </w:r>
    </w:p>
    <w:p w14:paraId="13597E4E" w14:textId="1044A87C" w:rsidR="006E7760" w:rsidRDefault="006E7760">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_Toc83355497 \h </w:instrText>
      </w:r>
      <w:r>
        <w:fldChar w:fldCharType="separate"/>
      </w:r>
      <w:r>
        <w:t>482</w:t>
      </w:r>
      <w:r>
        <w:fldChar w:fldCharType="end"/>
      </w:r>
    </w:p>
    <w:p w14:paraId="6B4F3E91" w14:textId="1B62229B" w:rsidR="006E7760" w:rsidRDefault="006E7760">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_Toc83355498 \h </w:instrText>
      </w:r>
      <w:r>
        <w:fldChar w:fldCharType="separate"/>
      </w:r>
      <w:r>
        <w:t>482</w:t>
      </w:r>
      <w:r>
        <w:fldChar w:fldCharType="end"/>
      </w:r>
    </w:p>
    <w:p w14:paraId="5A201E69" w14:textId="1CCE5A3D" w:rsidR="006E7760" w:rsidRDefault="006E7760">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_Toc83355499 \h </w:instrText>
      </w:r>
      <w:r>
        <w:fldChar w:fldCharType="separate"/>
      </w:r>
      <w:r>
        <w:t>483</w:t>
      </w:r>
      <w:r>
        <w:fldChar w:fldCharType="end"/>
      </w:r>
    </w:p>
    <w:p w14:paraId="1D3B84FA" w14:textId="3DDEB978" w:rsidR="006E7760" w:rsidRDefault="006E7760">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_Toc83355500 \h </w:instrText>
      </w:r>
      <w:r>
        <w:fldChar w:fldCharType="separate"/>
      </w:r>
      <w:r>
        <w:t>485</w:t>
      </w:r>
      <w:r>
        <w:fldChar w:fldCharType="end"/>
      </w:r>
    </w:p>
    <w:p w14:paraId="0F6934B4" w14:textId="2184A309" w:rsidR="006E7760" w:rsidRDefault="006E7760">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_Toc83355501 \h </w:instrText>
      </w:r>
      <w:r>
        <w:fldChar w:fldCharType="separate"/>
      </w:r>
      <w:r>
        <w:t>486</w:t>
      </w:r>
      <w:r>
        <w:fldChar w:fldCharType="end"/>
      </w:r>
    </w:p>
    <w:p w14:paraId="5217949D" w14:textId="2F4895DE" w:rsidR="006E7760" w:rsidRDefault="006E7760">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_Toc83355502 \h </w:instrText>
      </w:r>
      <w:r>
        <w:fldChar w:fldCharType="separate"/>
      </w:r>
      <w:r>
        <w:t>488</w:t>
      </w:r>
      <w:r>
        <w:fldChar w:fldCharType="end"/>
      </w:r>
    </w:p>
    <w:p w14:paraId="6DAD1FDA" w14:textId="7D73328E" w:rsidR="006E7760" w:rsidRDefault="006E7760">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_Toc83355503 \h </w:instrText>
      </w:r>
      <w:r>
        <w:fldChar w:fldCharType="separate"/>
      </w:r>
      <w:r>
        <w:t>489</w:t>
      </w:r>
      <w:r>
        <w:fldChar w:fldCharType="end"/>
      </w:r>
    </w:p>
    <w:p w14:paraId="25ABDFB7" w14:textId="24DFEB08" w:rsidR="006E7760" w:rsidRDefault="006E7760">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_Toc83355504 \h </w:instrText>
      </w:r>
      <w:r>
        <w:fldChar w:fldCharType="separate"/>
      </w:r>
      <w:r>
        <w:t>489</w:t>
      </w:r>
      <w:r>
        <w:fldChar w:fldCharType="end"/>
      </w:r>
    </w:p>
    <w:p w14:paraId="4DB22A26" w14:textId="49472B3C" w:rsidR="006E7760" w:rsidRDefault="006E7760">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_Toc83355505 \h </w:instrText>
      </w:r>
      <w:r>
        <w:fldChar w:fldCharType="separate"/>
      </w:r>
      <w:r>
        <w:t>489</w:t>
      </w:r>
      <w:r>
        <w:fldChar w:fldCharType="end"/>
      </w:r>
    </w:p>
    <w:p w14:paraId="4707D643" w14:textId="644D50D6" w:rsidR="006E7760" w:rsidRDefault="006E7760">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_Toc83355506 \h </w:instrText>
      </w:r>
      <w:r>
        <w:fldChar w:fldCharType="separate"/>
      </w:r>
      <w:r>
        <w:t>489</w:t>
      </w:r>
      <w:r>
        <w:fldChar w:fldCharType="end"/>
      </w:r>
    </w:p>
    <w:p w14:paraId="12B395BE" w14:textId="350523C0" w:rsidR="006E7760" w:rsidRDefault="006E7760">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_Toc83355507 \h </w:instrText>
      </w:r>
      <w:r>
        <w:fldChar w:fldCharType="separate"/>
      </w:r>
      <w:r>
        <w:t>489</w:t>
      </w:r>
      <w:r>
        <w:fldChar w:fldCharType="end"/>
      </w:r>
    </w:p>
    <w:p w14:paraId="0E8465DB" w14:textId="6067D4C1" w:rsidR="006E7760" w:rsidRDefault="006E7760">
      <w:pPr>
        <w:pStyle w:val="TOC4"/>
        <w:rPr>
          <w:rFonts w:asciiTheme="minorHAnsi" w:eastAsiaTheme="minorEastAsia" w:hAnsiTheme="minorHAnsi" w:cstheme="minorBidi"/>
          <w:sz w:val="22"/>
          <w:szCs w:val="22"/>
          <w:lang w:eastAsia="en-GB"/>
        </w:rPr>
      </w:pPr>
      <w:r>
        <w:lastRenderedPageBreak/>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_Toc83355508 \h </w:instrText>
      </w:r>
      <w:r>
        <w:fldChar w:fldCharType="separate"/>
      </w:r>
      <w:r>
        <w:t>491</w:t>
      </w:r>
      <w:r>
        <w:fldChar w:fldCharType="end"/>
      </w:r>
    </w:p>
    <w:p w14:paraId="08442F25" w14:textId="6055C60D" w:rsidR="006E7760" w:rsidRDefault="006E7760">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_Toc83355509 \h </w:instrText>
      </w:r>
      <w:r>
        <w:fldChar w:fldCharType="separate"/>
      </w:r>
      <w:r>
        <w:t>493</w:t>
      </w:r>
      <w:r>
        <w:fldChar w:fldCharType="end"/>
      </w:r>
    </w:p>
    <w:p w14:paraId="3AD154D7" w14:textId="201F09E0" w:rsidR="006E7760" w:rsidRDefault="006E7760">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_Toc83355510 \h </w:instrText>
      </w:r>
      <w:r>
        <w:fldChar w:fldCharType="separate"/>
      </w:r>
      <w:r>
        <w:t>495</w:t>
      </w:r>
      <w:r>
        <w:fldChar w:fldCharType="end"/>
      </w:r>
    </w:p>
    <w:p w14:paraId="0BB09101" w14:textId="5264BF9D" w:rsidR="006E7760" w:rsidRDefault="006E7760">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_Toc83355511 \h </w:instrText>
      </w:r>
      <w:r>
        <w:fldChar w:fldCharType="separate"/>
      </w:r>
      <w:r>
        <w:t>495</w:t>
      </w:r>
      <w:r>
        <w:fldChar w:fldCharType="end"/>
      </w:r>
    </w:p>
    <w:p w14:paraId="0FB77F20" w14:textId="50B25996" w:rsidR="006E7760" w:rsidRDefault="006E7760">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_Toc83355512 \h </w:instrText>
      </w:r>
      <w:r>
        <w:fldChar w:fldCharType="separate"/>
      </w:r>
      <w:r>
        <w:t>495</w:t>
      </w:r>
      <w:r>
        <w:fldChar w:fldCharType="end"/>
      </w:r>
    </w:p>
    <w:p w14:paraId="0D94A51A" w14:textId="6CAAF71D" w:rsidR="006E7760" w:rsidRDefault="006E7760">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_Toc83355513 \h </w:instrText>
      </w:r>
      <w:r>
        <w:fldChar w:fldCharType="separate"/>
      </w:r>
      <w:r>
        <w:t>495</w:t>
      </w:r>
      <w:r>
        <w:fldChar w:fldCharType="end"/>
      </w:r>
    </w:p>
    <w:p w14:paraId="1A8E8BF2" w14:textId="02D93BCB" w:rsidR="006E7760" w:rsidRDefault="006E7760">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_Toc83355514 \h </w:instrText>
      </w:r>
      <w:r>
        <w:fldChar w:fldCharType="separate"/>
      </w:r>
      <w:r>
        <w:t>495</w:t>
      </w:r>
      <w:r>
        <w:fldChar w:fldCharType="end"/>
      </w:r>
    </w:p>
    <w:p w14:paraId="699B90EA" w14:textId="70078EAD" w:rsidR="006E7760" w:rsidRDefault="006E7760">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_Toc83355515 \h </w:instrText>
      </w:r>
      <w:r>
        <w:fldChar w:fldCharType="separate"/>
      </w:r>
      <w:r>
        <w:t>495</w:t>
      </w:r>
      <w:r>
        <w:fldChar w:fldCharType="end"/>
      </w:r>
    </w:p>
    <w:p w14:paraId="10133E39" w14:textId="69DD10BD" w:rsidR="006E7760" w:rsidRDefault="006E7760">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_Toc83355516 \h </w:instrText>
      </w:r>
      <w:r>
        <w:fldChar w:fldCharType="separate"/>
      </w:r>
      <w:r>
        <w:t>496</w:t>
      </w:r>
      <w:r>
        <w:fldChar w:fldCharType="end"/>
      </w:r>
    </w:p>
    <w:p w14:paraId="4D46C2AF" w14:textId="78EA6815" w:rsidR="006E7760" w:rsidRDefault="006E7760">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_Toc83355517 \h </w:instrText>
      </w:r>
      <w:r>
        <w:fldChar w:fldCharType="separate"/>
      </w:r>
      <w:r>
        <w:t>496</w:t>
      </w:r>
      <w:r>
        <w:fldChar w:fldCharType="end"/>
      </w:r>
    </w:p>
    <w:p w14:paraId="2EA79355" w14:textId="7ED74272" w:rsidR="006E7760" w:rsidRDefault="006E7760">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_Toc83355518 \h </w:instrText>
      </w:r>
      <w:r>
        <w:fldChar w:fldCharType="separate"/>
      </w:r>
      <w:r>
        <w:t>496</w:t>
      </w:r>
      <w:r>
        <w:fldChar w:fldCharType="end"/>
      </w:r>
    </w:p>
    <w:p w14:paraId="6DCC02F6" w14:textId="275B7B1A" w:rsidR="006E7760" w:rsidRDefault="006E7760">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_Toc83355519 \h </w:instrText>
      </w:r>
      <w:r>
        <w:fldChar w:fldCharType="separate"/>
      </w:r>
      <w:r>
        <w:t>496</w:t>
      </w:r>
      <w:r>
        <w:fldChar w:fldCharType="end"/>
      </w:r>
    </w:p>
    <w:p w14:paraId="469A8476" w14:textId="2DB23EB9" w:rsidR="006E7760" w:rsidRDefault="006E7760">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_Toc83355520 \h </w:instrText>
      </w:r>
      <w:r>
        <w:fldChar w:fldCharType="separate"/>
      </w:r>
      <w:r>
        <w:t>496</w:t>
      </w:r>
      <w:r>
        <w:fldChar w:fldCharType="end"/>
      </w:r>
    </w:p>
    <w:p w14:paraId="30D88EB1" w14:textId="623C01E5" w:rsidR="006E7760" w:rsidRDefault="006E7760">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_Toc83355521 \h </w:instrText>
      </w:r>
      <w:r>
        <w:fldChar w:fldCharType="separate"/>
      </w:r>
      <w:r>
        <w:t>496</w:t>
      </w:r>
      <w:r>
        <w:fldChar w:fldCharType="end"/>
      </w:r>
    </w:p>
    <w:p w14:paraId="7EE6DE62" w14:textId="28F8272B" w:rsidR="006E7760" w:rsidRDefault="006E7760">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_Toc83355522 \h </w:instrText>
      </w:r>
      <w:r>
        <w:fldChar w:fldCharType="separate"/>
      </w:r>
      <w:r>
        <w:t>497</w:t>
      </w:r>
      <w:r>
        <w:fldChar w:fldCharType="end"/>
      </w:r>
    </w:p>
    <w:p w14:paraId="79EE5DBE" w14:textId="36FFAC76" w:rsidR="006E7760" w:rsidRDefault="006E7760">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_Toc83355523 \h </w:instrText>
      </w:r>
      <w:r>
        <w:fldChar w:fldCharType="separate"/>
      </w:r>
      <w:r>
        <w:t>497</w:t>
      </w:r>
      <w:r>
        <w:fldChar w:fldCharType="end"/>
      </w:r>
    </w:p>
    <w:p w14:paraId="488F43E0" w14:textId="0095DDB4" w:rsidR="006E7760" w:rsidRDefault="006E7760">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_Toc83355524 \h </w:instrText>
      </w:r>
      <w:r>
        <w:fldChar w:fldCharType="separate"/>
      </w:r>
      <w:r>
        <w:t>497</w:t>
      </w:r>
      <w:r>
        <w:fldChar w:fldCharType="end"/>
      </w:r>
    </w:p>
    <w:p w14:paraId="3B2BB9F9" w14:textId="6B0CF13A" w:rsidR="006E7760" w:rsidRDefault="006E7760">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_Toc83355525 \h </w:instrText>
      </w:r>
      <w:r>
        <w:fldChar w:fldCharType="separate"/>
      </w:r>
      <w:r>
        <w:t>497</w:t>
      </w:r>
      <w:r>
        <w:fldChar w:fldCharType="end"/>
      </w:r>
    </w:p>
    <w:p w14:paraId="178A57E2" w14:textId="56D6A8ED" w:rsidR="006E7760" w:rsidRDefault="006E7760">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_Toc83355526 \h </w:instrText>
      </w:r>
      <w:r>
        <w:fldChar w:fldCharType="separate"/>
      </w:r>
      <w:r>
        <w:t>497</w:t>
      </w:r>
      <w:r>
        <w:fldChar w:fldCharType="end"/>
      </w:r>
    </w:p>
    <w:p w14:paraId="315A2516" w14:textId="4DD5701B" w:rsidR="006E7760" w:rsidRDefault="006E7760">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_Toc83355527 \h </w:instrText>
      </w:r>
      <w:r>
        <w:fldChar w:fldCharType="separate"/>
      </w:r>
      <w:r>
        <w:t>497</w:t>
      </w:r>
      <w:r>
        <w:fldChar w:fldCharType="end"/>
      </w:r>
    </w:p>
    <w:p w14:paraId="6A4D885E" w14:textId="2CE67614" w:rsidR="006E7760" w:rsidRDefault="006E7760">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_Toc83355528 \h </w:instrText>
      </w:r>
      <w:r>
        <w:fldChar w:fldCharType="separate"/>
      </w:r>
      <w:r>
        <w:t>497</w:t>
      </w:r>
      <w:r>
        <w:fldChar w:fldCharType="end"/>
      </w:r>
    </w:p>
    <w:p w14:paraId="3B757403" w14:textId="5DCADE52" w:rsidR="006E7760" w:rsidRDefault="006E7760">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_Toc83355529 \h </w:instrText>
      </w:r>
      <w:r>
        <w:fldChar w:fldCharType="separate"/>
      </w:r>
      <w:r>
        <w:t>498</w:t>
      </w:r>
      <w:r>
        <w:fldChar w:fldCharType="end"/>
      </w:r>
    </w:p>
    <w:p w14:paraId="23F06637" w14:textId="70977B80" w:rsidR="006E7760" w:rsidRDefault="006E7760">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_Toc83355530 \h </w:instrText>
      </w:r>
      <w:r>
        <w:fldChar w:fldCharType="separate"/>
      </w:r>
      <w:r>
        <w:t>498</w:t>
      </w:r>
      <w:r>
        <w:fldChar w:fldCharType="end"/>
      </w:r>
    </w:p>
    <w:p w14:paraId="588E1EA0" w14:textId="6BFCF11D" w:rsidR="006E7760" w:rsidRDefault="006E7760">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_Toc83355531 \h </w:instrText>
      </w:r>
      <w:r>
        <w:fldChar w:fldCharType="separate"/>
      </w:r>
      <w:r>
        <w:t>498</w:t>
      </w:r>
      <w:r>
        <w:fldChar w:fldCharType="end"/>
      </w:r>
    </w:p>
    <w:p w14:paraId="5F39C760" w14:textId="7B42D7E6" w:rsidR="006E7760" w:rsidRDefault="006E7760">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_Toc83355532 \h </w:instrText>
      </w:r>
      <w:r>
        <w:fldChar w:fldCharType="separate"/>
      </w:r>
      <w:r>
        <w:t>498</w:t>
      </w:r>
      <w:r>
        <w:fldChar w:fldCharType="end"/>
      </w:r>
    </w:p>
    <w:p w14:paraId="46A29341" w14:textId="30E23737" w:rsidR="006E7760" w:rsidRDefault="006E7760">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_Toc83355533 \h </w:instrText>
      </w:r>
      <w:r>
        <w:fldChar w:fldCharType="separate"/>
      </w:r>
      <w:r>
        <w:t>498</w:t>
      </w:r>
      <w:r>
        <w:fldChar w:fldCharType="end"/>
      </w:r>
    </w:p>
    <w:p w14:paraId="65F7F53C" w14:textId="2BA4BFA8" w:rsidR="006E7760" w:rsidRDefault="006E7760">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_Toc83355534 \h </w:instrText>
      </w:r>
      <w:r>
        <w:fldChar w:fldCharType="separate"/>
      </w:r>
      <w:r>
        <w:t>498</w:t>
      </w:r>
      <w:r>
        <w:fldChar w:fldCharType="end"/>
      </w:r>
    </w:p>
    <w:p w14:paraId="7487E9B7" w14:textId="1840F27E" w:rsidR="006E7760" w:rsidRDefault="006E7760">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_Toc83355535 \h </w:instrText>
      </w:r>
      <w:r>
        <w:fldChar w:fldCharType="separate"/>
      </w:r>
      <w:r>
        <w:t>498</w:t>
      </w:r>
      <w:r>
        <w:fldChar w:fldCharType="end"/>
      </w:r>
    </w:p>
    <w:p w14:paraId="1D1E1967" w14:textId="30F5ED2F" w:rsidR="006E7760" w:rsidRDefault="006E7760">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_Toc83355536 \h </w:instrText>
      </w:r>
      <w:r>
        <w:fldChar w:fldCharType="separate"/>
      </w:r>
      <w:r>
        <w:t>499</w:t>
      </w:r>
      <w:r>
        <w:fldChar w:fldCharType="end"/>
      </w:r>
    </w:p>
    <w:p w14:paraId="26C14B14" w14:textId="25FD7D19" w:rsidR="006E7760" w:rsidRDefault="006E7760">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_Toc83355537 \h </w:instrText>
      </w:r>
      <w:r>
        <w:fldChar w:fldCharType="separate"/>
      </w:r>
      <w:r>
        <w:t>499</w:t>
      </w:r>
      <w:r>
        <w:fldChar w:fldCharType="end"/>
      </w:r>
    </w:p>
    <w:p w14:paraId="6069FCC1" w14:textId="05990D9C" w:rsidR="006E7760" w:rsidRDefault="006E7760">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_Toc83355538 \h </w:instrText>
      </w:r>
      <w:r>
        <w:fldChar w:fldCharType="separate"/>
      </w:r>
      <w:r>
        <w:t>499</w:t>
      </w:r>
      <w:r>
        <w:fldChar w:fldCharType="end"/>
      </w:r>
    </w:p>
    <w:p w14:paraId="5D1264AF" w14:textId="4BCA44EF" w:rsidR="006E7760" w:rsidRDefault="006E7760">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_Toc83355539 \h </w:instrText>
      </w:r>
      <w:r>
        <w:fldChar w:fldCharType="separate"/>
      </w:r>
      <w:r>
        <w:t>499</w:t>
      </w:r>
      <w:r>
        <w:fldChar w:fldCharType="end"/>
      </w:r>
    </w:p>
    <w:p w14:paraId="25AD6EFC" w14:textId="2610DB4D" w:rsidR="006E7760" w:rsidRDefault="006E7760">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_Toc83355540 \h </w:instrText>
      </w:r>
      <w:r>
        <w:fldChar w:fldCharType="separate"/>
      </w:r>
      <w:r>
        <w:t>499</w:t>
      </w:r>
      <w:r>
        <w:fldChar w:fldCharType="end"/>
      </w:r>
    </w:p>
    <w:p w14:paraId="0987721F" w14:textId="53BDA9E4" w:rsidR="006E7760" w:rsidRDefault="006E7760">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_Toc83355541 \h </w:instrText>
      </w:r>
      <w:r>
        <w:fldChar w:fldCharType="separate"/>
      </w:r>
      <w:r>
        <w:t>499</w:t>
      </w:r>
      <w:r>
        <w:fldChar w:fldCharType="end"/>
      </w:r>
    </w:p>
    <w:p w14:paraId="2C31C80F" w14:textId="133DFC21" w:rsidR="006E7760" w:rsidRDefault="006E7760">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_Toc83355542 \h </w:instrText>
      </w:r>
      <w:r>
        <w:fldChar w:fldCharType="separate"/>
      </w:r>
      <w:r>
        <w:t>499</w:t>
      </w:r>
      <w:r>
        <w:fldChar w:fldCharType="end"/>
      </w:r>
    </w:p>
    <w:p w14:paraId="0CD4B527" w14:textId="61E9762E" w:rsidR="006E7760" w:rsidRDefault="006E7760">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_Toc83355543 \h </w:instrText>
      </w:r>
      <w:r>
        <w:fldChar w:fldCharType="separate"/>
      </w:r>
      <w:r>
        <w:t>500</w:t>
      </w:r>
      <w:r>
        <w:fldChar w:fldCharType="end"/>
      </w:r>
    </w:p>
    <w:p w14:paraId="57365A81" w14:textId="4B68BCCD" w:rsidR="006E7760" w:rsidRDefault="006E7760">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_Toc83355544 \h </w:instrText>
      </w:r>
      <w:r>
        <w:fldChar w:fldCharType="separate"/>
      </w:r>
      <w:r>
        <w:t>500</w:t>
      </w:r>
      <w:r>
        <w:fldChar w:fldCharType="end"/>
      </w:r>
    </w:p>
    <w:p w14:paraId="5B3AEFB0" w14:textId="3C48E9BA" w:rsidR="006E7760" w:rsidRDefault="006E7760">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_Toc83355545 \h </w:instrText>
      </w:r>
      <w:r>
        <w:fldChar w:fldCharType="separate"/>
      </w:r>
      <w:r>
        <w:t>500</w:t>
      </w:r>
      <w:r>
        <w:fldChar w:fldCharType="end"/>
      </w:r>
    </w:p>
    <w:p w14:paraId="7F0A1132" w14:textId="3E966581" w:rsidR="006E7760" w:rsidRDefault="006E7760">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_Toc83355546 \h </w:instrText>
      </w:r>
      <w:r>
        <w:fldChar w:fldCharType="separate"/>
      </w:r>
      <w:r>
        <w:t>500</w:t>
      </w:r>
      <w:r>
        <w:fldChar w:fldCharType="end"/>
      </w:r>
    </w:p>
    <w:p w14:paraId="40429856" w14:textId="3798F819" w:rsidR="006E7760" w:rsidRDefault="006E7760">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_Toc83355547 \h </w:instrText>
      </w:r>
      <w:r>
        <w:fldChar w:fldCharType="separate"/>
      </w:r>
      <w:r>
        <w:t>503</w:t>
      </w:r>
      <w:r>
        <w:fldChar w:fldCharType="end"/>
      </w:r>
    </w:p>
    <w:p w14:paraId="55DAE7BE" w14:textId="38823B91" w:rsidR="006E7760" w:rsidRDefault="006E7760">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_Toc83355548 \h </w:instrText>
      </w:r>
      <w:r>
        <w:fldChar w:fldCharType="separate"/>
      </w:r>
      <w:r>
        <w:t>507</w:t>
      </w:r>
      <w:r>
        <w:fldChar w:fldCharType="end"/>
      </w:r>
    </w:p>
    <w:p w14:paraId="49F94F52" w14:textId="0515ED31" w:rsidR="006E7760" w:rsidRDefault="006E7760">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_Toc83355549 \h </w:instrText>
      </w:r>
      <w:r>
        <w:fldChar w:fldCharType="separate"/>
      </w:r>
      <w:r>
        <w:t>507</w:t>
      </w:r>
      <w:r>
        <w:fldChar w:fldCharType="end"/>
      </w:r>
    </w:p>
    <w:p w14:paraId="7C64DAD2" w14:textId="416D7273" w:rsidR="006E7760" w:rsidRDefault="006E7760">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_Toc83355550 \h </w:instrText>
      </w:r>
      <w:r>
        <w:fldChar w:fldCharType="separate"/>
      </w:r>
      <w:r>
        <w:t>507</w:t>
      </w:r>
      <w:r>
        <w:fldChar w:fldCharType="end"/>
      </w:r>
    </w:p>
    <w:p w14:paraId="442BA8EB" w14:textId="594B16CD" w:rsidR="006E7760" w:rsidRDefault="006E7760">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_Toc83355551 \h </w:instrText>
      </w:r>
      <w:r>
        <w:fldChar w:fldCharType="separate"/>
      </w:r>
      <w:r>
        <w:t>508</w:t>
      </w:r>
      <w:r>
        <w:fldChar w:fldCharType="end"/>
      </w:r>
    </w:p>
    <w:p w14:paraId="59FC184F" w14:textId="26980B07" w:rsidR="006E7760" w:rsidRDefault="006E7760">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_Toc83355552 \h </w:instrText>
      </w:r>
      <w:r>
        <w:fldChar w:fldCharType="separate"/>
      </w:r>
      <w:r>
        <w:t>510</w:t>
      </w:r>
      <w:r>
        <w:fldChar w:fldCharType="end"/>
      </w:r>
    </w:p>
    <w:p w14:paraId="373D7FD8" w14:textId="155B2869" w:rsidR="006E7760" w:rsidRDefault="006E7760">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_Toc83355553 \h </w:instrText>
      </w:r>
      <w:r>
        <w:fldChar w:fldCharType="separate"/>
      </w:r>
      <w:r>
        <w:t>511</w:t>
      </w:r>
      <w:r>
        <w:fldChar w:fldCharType="end"/>
      </w:r>
    </w:p>
    <w:p w14:paraId="4D5E3F95" w14:textId="217794A7" w:rsidR="006E7760" w:rsidRDefault="006E7760">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_Toc83355554 \h </w:instrText>
      </w:r>
      <w:r>
        <w:fldChar w:fldCharType="separate"/>
      </w:r>
      <w:r>
        <w:t>514</w:t>
      </w:r>
      <w:r>
        <w:fldChar w:fldCharType="end"/>
      </w:r>
    </w:p>
    <w:p w14:paraId="33BA2739" w14:textId="638B907C" w:rsidR="006E7760" w:rsidRDefault="006E7760">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_Toc83355555 \h </w:instrText>
      </w:r>
      <w:r>
        <w:fldChar w:fldCharType="separate"/>
      </w:r>
      <w:r>
        <w:t>515</w:t>
      </w:r>
      <w:r>
        <w:fldChar w:fldCharType="end"/>
      </w:r>
    </w:p>
    <w:p w14:paraId="077F855C" w14:textId="10A8F4F6" w:rsidR="006E7760" w:rsidRDefault="006E7760">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_Toc83355556 \h </w:instrText>
      </w:r>
      <w:r>
        <w:fldChar w:fldCharType="separate"/>
      </w:r>
      <w:r>
        <w:t>515</w:t>
      </w:r>
      <w:r>
        <w:fldChar w:fldCharType="end"/>
      </w:r>
    </w:p>
    <w:p w14:paraId="422BD11F" w14:textId="1FB43917" w:rsidR="006E7760" w:rsidRDefault="006E7760">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_Toc83355557 \h </w:instrText>
      </w:r>
      <w:r>
        <w:fldChar w:fldCharType="separate"/>
      </w:r>
      <w:r>
        <w:t>517</w:t>
      </w:r>
      <w:r>
        <w:fldChar w:fldCharType="end"/>
      </w:r>
    </w:p>
    <w:p w14:paraId="26025CAB" w14:textId="10D28320" w:rsidR="006E7760" w:rsidRDefault="006E7760">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_Toc83355558 \h </w:instrText>
      </w:r>
      <w:r>
        <w:fldChar w:fldCharType="separate"/>
      </w:r>
      <w:r>
        <w:t>517</w:t>
      </w:r>
      <w:r>
        <w:fldChar w:fldCharType="end"/>
      </w:r>
    </w:p>
    <w:p w14:paraId="43A9CDC2" w14:textId="1D09E052" w:rsidR="006E7760" w:rsidRDefault="006E7760">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_Toc83355559 \h </w:instrText>
      </w:r>
      <w:r>
        <w:fldChar w:fldCharType="separate"/>
      </w:r>
      <w:r>
        <w:t>517</w:t>
      </w:r>
      <w:r>
        <w:fldChar w:fldCharType="end"/>
      </w:r>
    </w:p>
    <w:p w14:paraId="644769CF" w14:textId="153538D5" w:rsidR="006E7760" w:rsidRDefault="006E7760">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_Toc83355560 \h </w:instrText>
      </w:r>
      <w:r>
        <w:fldChar w:fldCharType="separate"/>
      </w:r>
      <w:r>
        <w:t>518</w:t>
      </w:r>
      <w:r>
        <w:fldChar w:fldCharType="end"/>
      </w:r>
    </w:p>
    <w:p w14:paraId="22B31E57" w14:textId="3AA10483" w:rsidR="006E7760" w:rsidRDefault="006E7760">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_Toc83355561 \h </w:instrText>
      </w:r>
      <w:r>
        <w:fldChar w:fldCharType="separate"/>
      </w:r>
      <w:r>
        <w:t>518</w:t>
      </w:r>
      <w:r>
        <w:fldChar w:fldCharType="end"/>
      </w:r>
    </w:p>
    <w:p w14:paraId="4C9FB7E9" w14:textId="2AAB74A1" w:rsidR="006E7760" w:rsidRDefault="006E7760">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_Toc83355562 \h </w:instrText>
      </w:r>
      <w:r>
        <w:fldChar w:fldCharType="separate"/>
      </w:r>
      <w:r>
        <w:t>519</w:t>
      </w:r>
      <w:r>
        <w:fldChar w:fldCharType="end"/>
      </w:r>
    </w:p>
    <w:p w14:paraId="265F4A5A" w14:textId="6ADD91BA" w:rsidR="006E7760" w:rsidRDefault="006E7760">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_Toc83355563 \h </w:instrText>
      </w:r>
      <w:r>
        <w:fldChar w:fldCharType="separate"/>
      </w:r>
      <w:r>
        <w:t>519</w:t>
      </w:r>
      <w:r>
        <w:fldChar w:fldCharType="end"/>
      </w:r>
    </w:p>
    <w:p w14:paraId="30B416F8" w14:textId="7D66A18C" w:rsidR="006E7760" w:rsidRDefault="006E7760">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_Toc83355564 \h </w:instrText>
      </w:r>
      <w:r>
        <w:fldChar w:fldCharType="separate"/>
      </w:r>
      <w:r>
        <w:t>519</w:t>
      </w:r>
      <w:r>
        <w:fldChar w:fldCharType="end"/>
      </w:r>
    </w:p>
    <w:p w14:paraId="07E1EB62" w14:textId="57C159B7" w:rsidR="006E7760" w:rsidRDefault="006E7760">
      <w:pPr>
        <w:pStyle w:val="TOC4"/>
        <w:rPr>
          <w:rFonts w:asciiTheme="minorHAnsi" w:eastAsiaTheme="minorEastAsia" w:hAnsiTheme="minorHAnsi" w:cstheme="minorBidi"/>
          <w:sz w:val="22"/>
          <w:szCs w:val="22"/>
          <w:lang w:eastAsia="en-GB"/>
        </w:rPr>
      </w:pPr>
      <w:r>
        <w:lastRenderedPageBreak/>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_Toc83355565 \h </w:instrText>
      </w:r>
      <w:r>
        <w:fldChar w:fldCharType="separate"/>
      </w:r>
      <w:r>
        <w:t>519</w:t>
      </w:r>
      <w:r>
        <w:fldChar w:fldCharType="end"/>
      </w:r>
    </w:p>
    <w:p w14:paraId="010FC66D" w14:textId="6CDF6744" w:rsidR="006E7760" w:rsidRDefault="006E7760">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_Toc83355566 \h </w:instrText>
      </w:r>
      <w:r>
        <w:fldChar w:fldCharType="separate"/>
      </w:r>
      <w:r>
        <w:t>519</w:t>
      </w:r>
      <w:r>
        <w:fldChar w:fldCharType="end"/>
      </w:r>
    </w:p>
    <w:p w14:paraId="553C0370" w14:textId="1D7FF226" w:rsidR="006E7760" w:rsidRDefault="006E7760">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_Toc83355567 \h </w:instrText>
      </w:r>
      <w:r>
        <w:fldChar w:fldCharType="separate"/>
      </w:r>
      <w:r>
        <w:t>522</w:t>
      </w:r>
      <w:r>
        <w:fldChar w:fldCharType="end"/>
      </w:r>
    </w:p>
    <w:p w14:paraId="7A5CB03C" w14:textId="0518FFF4" w:rsidR="006E7760" w:rsidRDefault="006E7760">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_Toc83355568 \h </w:instrText>
      </w:r>
      <w:r>
        <w:fldChar w:fldCharType="separate"/>
      </w:r>
      <w:r>
        <w:t>522</w:t>
      </w:r>
      <w:r>
        <w:fldChar w:fldCharType="end"/>
      </w:r>
    </w:p>
    <w:p w14:paraId="50E1DD37" w14:textId="429FEE0B" w:rsidR="006E7760" w:rsidRDefault="006E776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_Toc83355569 \h </w:instrText>
      </w:r>
      <w:r>
        <w:fldChar w:fldCharType="separate"/>
      </w:r>
      <w:r>
        <w:t>523</w:t>
      </w:r>
      <w:r>
        <w:fldChar w:fldCharType="end"/>
      </w:r>
    </w:p>
    <w:p w14:paraId="03F064B8" w14:textId="638681E6" w:rsidR="006E7760" w:rsidRDefault="006E776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_Toc83355570 \h </w:instrText>
      </w:r>
      <w:r>
        <w:fldChar w:fldCharType="separate"/>
      </w:r>
      <w:r>
        <w:t>523</w:t>
      </w:r>
      <w:r>
        <w:fldChar w:fldCharType="end"/>
      </w:r>
    </w:p>
    <w:p w14:paraId="3854A33D" w14:textId="153D2826" w:rsidR="006E7760" w:rsidRDefault="006E776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_Toc83355571 \h </w:instrText>
      </w:r>
      <w:r>
        <w:fldChar w:fldCharType="separate"/>
      </w:r>
      <w:r>
        <w:t>523</w:t>
      </w:r>
      <w:r>
        <w:fldChar w:fldCharType="end"/>
      </w:r>
    </w:p>
    <w:p w14:paraId="22071E13" w14:textId="6F45D621" w:rsidR="006E7760" w:rsidRDefault="006E776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_Toc83355572 \h </w:instrText>
      </w:r>
      <w:r>
        <w:fldChar w:fldCharType="separate"/>
      </w:r>
      <w:r>
        <w:t>523</w:t>
      </w:r>
      <w:r>
        <w:fldChar w:fldCharType="end"/>
      </w:r>
    </w:p>
    <w:p w14:paraId="06197A40" w14:textId="62E145A1" w:rsidR="006E7760" w:rsidRDefault="006E7760">
      <w:pPr>
        <w:pStyle w:val="TOC3"/>
        <w:rPr>
          <w:rFonts w:asciiTheme="minorHAnsi" w:eastAsiaTheme="minorEastAsia" w:hAnsiTheme="minorHAnsi" w:cstheme="minorBidi"/>
          <w:sz w:val="22"/>
          <w:szCs w:val="22"/>
          <w:lang w:eastAsia="en-GB"/>
        </w:rPr>
      </w:pPr>
      <w:r w:rsidRPr="00F52137">
        <w:rPr>
          <w:rFonts w:eastAsia="SimSun"/>
          <w:lang w:eastAsia="zh-CN"/>
        </w:rPr>
        <w:t>5.2.1</w:t>
      </w:r>
      <w:r>
        <w:rPr>
          <w:rFonts w:asciiTheme="minorHAnsi" w:eastAsiaTheme="minorEastAsia" w:hAnsiTheme="minorHAnsi" w:cstheme="minorBidi"/>
          <w:sz w:val="22"/>
          <w:szCs w:val="22"/>
          <w:lang w:eastAsia="en-GB"/>
        </w:rPr>
        <w:tab/>
      </w:r>
      <w:r w:rsidRPr="00F52137">
        <w:rPr>
          <w:rFonts w:eastAsia="SimSun"/>
          <w:lang w:eastAsia="zh-CN"/>
        </w:rPr>
        <w:t>General</w:t>
      </w:r>
      <w:r>
        <w:tab/>
      </w:r>
      <w:r>
        <w:fldChar w:fldCharType="begin" w:fldLock="1"/>
      </w:r>
      <w:r>
        <w:instrText xml:space="preserve"> PAGEREF _Toc83355573 \h </w:instrText>
      </w:r>
      <w:r>
        <w:fldChar w:fldCharType="separate"/>
      </w:r>
      <w:r>
        <w:t>523</w:t>
      </w:r>
      <w:r>
        <w:fldChar w:fldCharType="end"/>
      </w:r>
    </w:p>
    <w:p w14:paraId="1A739755" w14:textId="7C86B48F" w:rsidR="006E7760" w:rsidRDefault="006E776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_Toc83355574 \h </w:instrText>
      </w:r>
      <w:r>
        <w:fldChar w:fldCharType="separate"/>
      </w:r>
      <w:r>
        <w:t>523</w:t>
      </w:r>
      <w:r>
        <w:fldChar w:fldCharType="end"/>
      </w:r>
    </w:p>
    <w:p w14:paraId="5F81668D" w14:textId="3DFB14C7" w:rsidR="006E7760" w:rsidRDefault="006E776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_Toc83355575 \h </w:instrText>
      </w:r>
      <w:r>
        <w:fldChar w:fldCharType="separate"/>
      </w:r>
      <w:r>
        <w:t>523</w:t>
      </w:r>
      <w:r>
        <w:fldChar w:fldCharType="end"/>
      </w:r>
    </w:p>
    <w:p w14:paraId="024824CA" w14:textId="1A2B134B" w:rsidR="006E7760" w:rsidRDefault="006E776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_Toc83355576 \h </w:instrText>
      </w:r>
      <w:r>
        <w:fldChar w:fldCharType="separate"/>
      </w:r>
      <w:r>
        <w:t>524</w:t>
      </w:r>
      <w:r>
        <w:fldChar w:fldCharType="end"/>
      </w:r>
    </w:p>
    <w:p w14:paraId="24B80CA3" w14:textId="02B3CDB1" w:rsidR="006E7760" w:rsidRDefault="006E776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_Toc83355577 \h </w:instrText>
      </w:r>
      <w:r>
        <w:fldChar w:fldCharType="separate"/>
      </w:r>
      <w:r>
        <w:t>524</w:t>
      </w:r>
      <w:r>
        <w:fldChar w:fldCharType="end"/>
      </w:r>
    </w:p>
    <w:p w14:paraId="43C985FC" w14:textId="3FBD6FFC" w:rsidR="006E7760" w:rsidRDefault="006E776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_Toc83355578 \h </w:instrText>
      </w:r>
      <w:r>
        <w:fldChar w:fldCharType="separate"/>
      </w:r>
      <w:r>
        <w:t>525</w:t>
      </w:r>
      <w:r>
        <w:fldChar w:fldCharType="end"/>
      </w:r>
    </w:p>
    <w:p w14:paraId="2525EAF1" w14:textId="44546E60" w:rsidR="006E7760" w:rsidRDefault="006E7760">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_Toc83355579 \h </w:instrText>
      </w:r>
      <w:r>
        <w:fldChar w:fldCharType="separate"/>
      </w:r>
      <w:r>
        <w:t>530</w:t>
      </w:r>
      <w:r>
        <w:fldChar w:fldCharType="end"/>
      </w:r>
    </w:p>
    <w:p w14:paraId="3AB2E396" w14:textId="5A1BD456" w:rsidR="006E7760" w:rsidRDefault="006E7760">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_Toc83355580 \h </w:instrText>
      </w:r>
      <w:r>
        <w:fldChar w:fldCharType="separate"/>
      </w:r>
      <w:r>
        <w:t>530</w:t>
      </w:r>
      <w:r>
        <w:fldChar w:fldCharType="end"/>
      </w:r>
    </w:p>
    <w:p w14:paraId="7BD1C8A1" w14:textId="1466184D" w:rsidR="006E7760" w:rsidRDefault="006E7760">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Namf_Communication_N1N2MessageSubscribe service operation</w:t>
      </w:r>
      <w:r>
        <w:tab/>
      </w:r>
      <w:r>
        <w:fldChar w:fldCharType="begin" w:fldLock="1"/>
      </w:r>
      <w:r>
        <w:instrText xml:space="preserve"> PAGEREF _Toc83355581 \h </w:instrText>
      </w:r>
      <w:r>
        <w:fldChar w:fldCharType="separate"/>
      </w:r>
      <w:r>
        <w:t>530</w:t>
      </w:r>
      <w:r>
        <w:fldChar w:fldCharType="end"/>
      </w:r>
    </w:p>
    <w:p w14:paraId="3A0AD235" w14:textId="0F5BBA41" w:rsidR="006E7760" w:rsidRDefault="006E7760">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Namf_Communication_N1N2MessageUnSubscribe service operation</w:t>
      </w:r>
      <w:r>
        <w:tab/>
      </w:r>
      <w:r>
        <w:fldChar w:fldCharType="begin" w:fldLock="1"/>
      </w:r>
      <w:r>
        <w:instrText xml:space="preserve"> PAGEREF _Toc83355582 \h </w:instrText>
      </w:r>
      <w:r>
        <w:fldChar w:fldCharType="separate"/>
      </w:r>
      <w:r>
        <w:t>531</w:t>
      </w:r>
      <w:r>
        <w:fldChar w:fldCharType="end"/>
      </w:r>
    </w:p>
    <w:p w14:paraId="4C2F0FB3" w14:textId="0DAADB4A" w:rsidR="006E7760" w:rsidRDefault="006E7760">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_Toc83355583 \h </w:instrText>
      </w:r>
      <w:r>
        <w:fldChar w:fldCharType="separate"/>
      </w:r>
      <w:r>
        <w:t>531</w:t>
      </w:r>
      <w:r>
        <w:fldChar w:fldCharType="end"/>
      </w:r>
    </w:p>
    <w:p w14:paraId="447A14B4" w14:textId="48FE74D9" w:rsidR="006E7760" w:rsidRDefault="006E7760">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_Toc83355584 \h </w:instrText>
      </w:r>
      <w:r>
        <w:fldChar w:fldCharType="separate"/>
      </w:r>
      <w:r>
        <w:t>532</w:t>
      </w:r>
      <w:r>
        <w:fldChar w:fldCharType="end"/>
      </w:r>
    </w:p>
    <w:p w14:paraId="1A790C98" w14:textId="4FF22A10" w:rsidR="006E7760" w:rsidRDefault="006E7760">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_Toc83355585 \h </w:instrText>
      </w:r>
      <w:r>
        <w:fldChar w:fldCharType="separate"/>
      </w:r>
      <w:r>
        <w:t>532</w:t>
      </w:r>
      <w:r>
        <w:fldChar w:fldCharType="end"/>
      </w:r>
    </w:p>
    <w:p w14:paraId="30E4D679" w14:textId="2B3B836E" w:rsidR="006E7760" w:rsidRDefault="006E7760">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_Toc83355586 \h </w:instrText>
      </w:r>
      <w:r>
        <w:fldChar w:fldCharType="separate"/>
      </w:r>
      <w:r>
        <w:t>533</w:t>
      </w:r>
      <w:r>
        <w:fldChar w:fldCharType="end"/>
      </w:r>
    </w:p>
    <w:p w14:paraId="56049CB9" w14:textId="6F56DAF8" w:rsidR="006E7760" w:rsidRDefault="006E7760">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_Toc83355587 \h </w:instrText>
      </w:r>
      <w:r>
        <w:fldChar w:fldCharType="separate"/>
      </w:r>
      <w:r>
        <w:t>533</w:t>
      </w:r>
      <w:r>
        <w:fldChar w:fldCharType="end"/>
      </w:r>
    </w:p>
    <w:p w14:paraId="09FD4AF7" w14:textId="2E76DFED" w:rsidR="006E7760" w:rsidRDefault="006E7760">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_Toc83355588 \h </w:instrText>
      </w:r>
      <w:r>
        <w:fldChar w:fldCharType="separate"/>
      </w:r>
      <w:r>
        <w:t>533</w:t>
      </w:r>
      <w:r>
        <w:fldChar w:fldCharType="end"/>
      </w:r>
    </w:p>
    <w:p w14:paraId="55318C78" w14:textId="6EE3994C" w:rsidR="006E7760" w:rsidRDefault="006E7760">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_Toc83355589 \h </w:instrText>
      </w:r>
      <w:r>
        <w:fldChar w:fldCharType="separate"/>
      </w:r>
      <w:r>
        <w:t>533</w:t>
      </w:r>
      <w:r>
        <w:fldChar w:fldCharType="end"/>
      </w:r>
    </w:p>
    <w:p w14:paraId="68E6ADE9" w14:textId="5F0632EA"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5.2.2.2.13</w:t>
      </w:r>
      <w:r>
        <w:rPr>
          <w:rFonts w:asciiTheme="minorHAnsi" w:eastAsiaTheme="minorEastAsia" w:hAnsiTheme="minorHAnsi" w:cstheme="minorBidi"/>
          <w:sz w:val="22"/>
          <w:szCs w:val="22"/>
          <w:lang w:eastAsia="en-GB"/>
        </w:rPr>
        <w:tab/>
      </w:r>
      <w:r>
        <w:t>Namf_Communication</w:t>
      </w:r>
      <w:r w:rsidRPr="00F52137">
        <w:rPr>
          <w:rFonts w:eastAsia="SimSun"/>
          <w:lang w:eastAsia="zh-CN"/>
        </w:rPr>
        <w:t>_EBIAssignment service operation</w:t>
      </w:r>
      <w:r>
        <w:tab/>
      </w:r>
      <w:r>
        <w:fldChar w:fldCharType="begin" w:fldLock="1"/>
      </w:r>
      <w:r>
        <w:instrText xml:space="preserve"> PAGEREF _Toc83355590 \h </w:instrText>
      </w:r>
      <w:r>
        <w:fldChar w:fldCharType="separate"/>
      </w:r>
      <w:r>
        <w:t>534</w:t>
      </w:r>
      <w:r>
        <w:fldChar w:fldCharType="end"/>
      </w:r>
    </w:p>
    <w:p w14:paraId="74AAA712" w14:textId="6B31719C" w:rsidR="006E7760" w:rsidRDefault="006E7760">
      <w:pPr>
        <w:pStyle w:val="TOC5"/>
        <w:rPr>
          <w:rFonts w:asciiTheme="minorHAnsi" w:eastAsiaTheme="minorEastAsia" w:hAnsiTheme="minorHAnsi" w:cstheme="minorBidi"/>
          <w:sz w:val="22"/>
          <w:szCs w:val="22"/>
          <w:lang w:eastAsia="en-GB"/>
        </w:rPr>
      </w:pPr>
      <w:r w:rsidRPr="00F52137">
        <w:rPr>
          <w:rFonts w:eastAsia="SimSun"/>
        </w:rPr>
        <w:t>5.2.2.2.14</w:t>
      </w:r>
      <w:r>
        <w:rPr>
          <w:rFonts w:asciiTheme="minorHAnsi" w:eastAsiaTheme="minorEastAsia" w:hAnsiTheme="minorHAnsi" w:cstheme="minorBidi"/>
          <w:sz w:val="22"/>
          <w:szCs w:val="22"/>
          <w:lang w:eastAsia="en-GB"/>
        </w:rPr>
        <w:tab/>
      </w:r>
      <w:r w:rsidRPr="00F52137">
        <w:rPr>
          <w:rFonts w:eastAsia="SimSun"/>
        </w:rPr>
        <w:t>Namf_Communication_AMFStatusChangeSubscribe service operation</w:t>
      </w:r>
      <w:r>
        <w:tab/>
      </w:r>
      <w:r>
        <w:fldChar w:fldCharType="begin" w:fldLock="1"/>
      </w:r>
      <w:r>
        <w:instrText xml:space="preserve"> PAGEREF _Toc83355591 \h </w:instrText>
      </w:r>
      <w:r>
        <w:fldChar w:fldCharType="separate"/>
      </w:r>
      <w:r>
        <w:t>534</w:t>
      </w:r>
      <w:r>
        <w:fldChar w:fldCharType="end"/>
      </w:r>
    </w:p>
    <w:p w14:paraId="51D85F2A" w14:textId="07B84B28" w:rsidR="006E7760" w:rsidRDefault="006E7760">
      <w:pPr>
        <w:pStyle w:val="TOC5"/>
        <w:rPr>
          <w:rFonts w:asciiTheme="minorHAnsi" w:eastAsiaTheme="minorEastAsia" w:hAnsiTheme="minorHAnsi" w:cstheme="minorBidi"/>
          <w:sz w:val="22"/>
          <w:szCs w:val="22"/>
          <w:lang w:eastAsia="en-GB"/>
        </w:rPr>
      </w:pPr>
      <w:r w:rsidRPr="00F52137">
        <w:rPr>
          <w:rFonts w:eastAsia="SimSun"/>
        </w:rPr>
        <w:t>5.2.2.2.15</w:t>
      </w:r>
      <w:r>
        <w:rPr>
          <w:rFonts w:asciiTheme="minorHAnsi" w:eastAsiaTheme="minorEastAsia" w:hAnsiTheme="minorHAnsi" w:cstheme="minorBidi"/>
          <w:sz w:val="22"/>
          <w:szCs w:val="22"/>
          <w:lang w:eastAsia="en-GB"/>
        </w:rPr>
        <w:tab/>
      </w:r>
      <w:r w:rsidRPr="00F52137">
        <w:rPr>
          <w:rFonts w:eastAsia="SimSun"/>
        </w:rPr>
        <w:t>Namf_Communication_</w:t>
      </w:r>
      <w:r w:rsidRPr="00F52137">
        <w:rPr>
          <w:rFonts w:eastAsia="MS Mincho"/>
        </w:rPr>
        <w:t>AMFStatusChangeUnSubscribe</w:t>
      </w:r>
      <w:r w:rsidRPr="00F52137">
        <w:rPr>
          <w:rFonts w:eastAsia="SimSun"/>
        </w:rPr>
        <w:t xml:space="preserve"> service operation</w:t>
      </w:r>
      <w:r>
        <w:tab/>
      </w:r>
      <w:r>
        <w:fldChar w:fldCharType="begin" w:fldLock="1"/>
      </w:r>
      <w:r>
        <w:instrText xml:space="preserve"> PAGEREF _Toc83355592 \h </w:instrText>
      </w:r>
      <w:r>
        <w:fldChar w:fldCharType="separate"/>
      </w:r>
      <w:r>
        <w:t>534</w:t>
      </w:r>
      <w:r>
        <w:fldChar w:fldCharType="end"/>
      </w:r>
    </w:p>
    <w:p w14:paraId="74C7B163" w14:textId="4643BCCA" w:rsidR="006E7760" w:rsidRDefault="006E7760">
      <w:pPr>
        <w:pStyle w:val="TOC5"/>
        <w:rPr>
          <w:rFonts w:asciiTheme="minorHAnsi" w:eastAsiaTheme="minorEastAsia" w:hAnsiTheme="minorHAnsi" w:cstheme="minorBidi"/>
          <w:sz w:val="22"/>
          <w:szCs w:val="22"/>
          <w:lang w:eastAsia="en-GB"/>
        </w:rPr>
      </w:pPr>
      <w:r w:rsidRPr="00F52137">
        <w:rPr>
          <w:rFonts w:eastAsia="SimSun"/>
        </w:rPr>
        <w:t>5.2.2.2.16</w:t>
      </w:r>
      <w:r>
        <w:rPr>
          <w:rFonts w:asciiTheme="minorHAnsi" w:eastAsiaTheme="minorEastAsia" w:hAnsiTheme="minorHAnsi" w:cstheme="minorBidi"/>
          <w:sz w:val="22"/>
          <w:szCs w:val="22"/>
          <w:lang w:eastAsia="en-GB"/>
        </w:rPr>
        <w:tab/>
      </w:r>
      <w:r w:rsidRPr="00F52137">
        <w:rPr>
          <w:rFonts w:eastAsia="SimSun"/>
        </w:rPr>
        <w:t>Namf_Communication_</w:t>
      </w:r>
      <w:r w:rsidRPr="00F52137">
        <w:rPr>
          <w:rFonts w:eastAsia="MS Mincho"/>
        </w:rPr>
        <w:t>AMFStatusChangeNotify</w:t>
      </w:r>
      <w:r w:rsidRPr="00F52137">
        <w:rPr>
          <w:rFonts w:eastAsia="SimSun"/>
        </w:rPr>
        <w:t xml:space="preserve"> service operation</w:t>
      </w:r>
      <w:r>
        <w:tab/>
      </w:r>
      <w:r>
        <w:fldChar w:fldCharType="begin" w:fldLock="1"/>
      </w:r>
      <w:r>
        <w:instrText xml:space="preserve"> PAGEREF _Toc83355593 \h </w:instrText>
      </w:r>
      <w:r>
        <w:fldChar w:fldCharType="separate"/>
      </w:r>
      <w:r>
        <w:t>535</w:t>
      </w:r>
      <w:r>
        <w:fldChar w:fldCharType="end"/>
      </w:r>
    </w:p>
    <w:p w14:paraId="2BED08B8" w14:textId="4F151D4B" w:rsidR="006E7760" w:rsidRDefault="006E7760">
      <w:pPr>
        <w:pStyle w:val="TOC5"/>
        <w:rPr>
          <w:rFonts w:asciiTheme="minorHAnsi" w:eastAsiaTheme="minorEastAsia" w:hAnsiTheme="minorHAnsi" w:cstheme="minorBidi"/>
          <w:sz w:val="22"/>
          <w:szCs w:val="22"/>
          <w:lang w:eastAsia="en-GB"/>
        </w:rPr>
      </w:pPr>
      <w:r w:rsidRPr="00F52137">
        <w:rPr>
          <w:rFonts w:eastAsia="SimSun"/>
        </w:rPr>
        <w:t>5.2.2.2.17</w:t>
      </w:r>
      <w:r>
        <w:rPr>
          <w:rFonts w:asciiTheme="minorHAnsi" w:eastAsiaTheme="minorEastAsia" w:hAnsiTheme="minorHAnsi" w:cstheme="minorBidi"/>
          <w:sz w:val="22"/>
          <w:szCs w:val="22"/>
          <w:lang w:eastAsia="en-GB"/>
        </w:rPr>
        <w:tab/>
      </w:r>
      <w:r w:rsidRPr="00F52137">
        <w:rPr>
          <w:rFonts w:eastAsia="SimSun"/>
        </w:rPr>
        <w:t>Namf_Communication_NonUeN2MessageTransfer service operation</w:t>
      </w:r>
      <w:r>
        <w:tab/>
      </w:r>
      <w:r>
        <w:fldChar w:fldCharType="begin" w:fldLock="1"/>
      </w:r>
      <w:r>
        <w:instrText xml:space="preserve"> PAGEREF _Toc83355594 \h </w:instrText>
      </w:r>
      <w:r>
        <w:fldChar w:fldCharType="separate"/>
      </w:r>
      <w:r>
        <w:t>535</w:t>
      </w:r>
      <w:r>
        <w:fldChar w:fldCharType="end"/>
      </w:r>
    </w:p>
    <w:p w14:paraId="3F744818" w14:textId="1862699F" w:rsidR="006E7760" w:rsidRDefault="006E7760">
      <w:pPr>
        <w:pStyle w:val="TOC5"/>
        <w:rPr>
          <w:rFonts w:asciiTheme="minorHAnsi" w:eastAsiaTheme="minorEastAsia" w:hAnsiTheme="minorHAnsi" w:cstheme="minorBidi"/>
          <w:sz w:val="22"/>
          <w:szCs w:val="22"/>
          <w:lang w:eastAsia="en-GB"/>
        </w:rPr>
      </w:pPr>
      <w:r w:rsidRPr="00F52137">
        <w:rPr>
          <w:rFonts w:eastAsia="SimSun"/>
        </w:rPr>
        <w:t>5.2.2.2.18</w:t>
      </w:r>
      <w:r>
        <w:rPr>
          <w:rFonts w:asciiTheme="minorHAnsi" w:eastAsiaTheme="minorEastAsia" w:hAnsiTheme="minorHAnsi" w:cstheme="minorBidi"/>
          <w:sz w:val="22"/>
          <w:szCs w:val="22"/>
          <w:lang w:eastAsia="en-GB"/>
        </w:rPr>
        <w:tab/>
      </w:r>
      <w:r w:rsidRPr="00F52137">
        <w:rPr>
          <w:rFonts w:eastAsia="SimSun"/>
        </w:rPr>
        <w:t>Namf_Communication_NonUeN2InfoSubscribe service operation</w:t>
      </w:r>
      <w:r>
        <w:tab/>
      </w:r>
      <w:r>
        <w:fldChar w:fldCharType="begin" w:fldLock="1"/>
      </w:r>
      <w:r>
        <w:instrText xml:space="preserve"> PAGEREF _Toc83355595 \h </w:instrText>
      </w:r>
      <w:r>
        <w:fldChar w:fldCharType="separate"/>
      </w:r>
      <w:r>
        <w:t>535</w:t>
      </w:r>
      <w:r>
        <w:fldChar w:fldCharType="end"/>
      </w:r>
    </w:p>
    <w:p w14:paraId="6AFEA4F8" w14:textId="6441B6F2" w:rsidR="006E7760" w:rsidRDefault="006E7760">
      <w:pPr>
        <w:pStyle w:val="TOC5"/>
        <w:rPr>
          <w:rFonts w:asciiTheme="minorHAnsi" w:eastAsiaTheme="minorEastAsia" w:hAnsiTheme="minorHAnsi" w:cstheme="minorBidi"/>
          <w:sz w:val="22"/>
          <w:szCs w:val="22"/>
          <w:lang w:eastAsia="en-GB"/>
        </w:rPr>
      </w:pPr>
      <w:r w:rsidRPr="00F52137">
        <w:rPr>
          <w:rFonts w:eastAsia="SimSun"/>
        </w:rPr>
        <w:t>5.2.2.2.19</w:t>
      </w:r>
      <w:r>
        <w:rPr>
          <w:rFonts w:asciiTheme="minorHAnsi" w:eastAsiaTheme="minorEastAsia" w:hAnsiTheme="minorHAnsi" w:cstheme="minorBidi"/>
          <w:sz w:val="22"/>
          <w:szCs w:val="22"/>
          <w:lang w:eastAsia="en-GB"/>
        </w:rPr>
        <w:tab/>
      </w:r>
      <w:r w:rsidRPr="00F52137">
        <w:rPr>
          <w:rFonts w:eastAsia="SimSun"/>
        </w:rPr>
        <w:t>Namf_Communication_NonUeN2InfoUnSubscribe service operation</w:t>
      </w:r>
      <w:r>
        <w:tab/>
      </w:r>
      <w:r>
        <w:fldChar w:fldCharType="begin" w:fldLock="1"/>
      </w:r>
      <w:r>
        <w:instrText xml:space="preserve"> PAGEREF _Toc83355596 \h </w:instrText>
      </w:r>
      <w:r>
        <w:fldChar w:fldCharType="separate"/>
      </w:r>
      <w:r>
        <w:t>535</w:t>
      </w:r>
      <w:r>
        <w:fldChar w:fldCharType="end"/>
      </w:r>
    </w:p>
    <w:p w14:paraId="460BBFA5" w14:textId="508D893D" w:rsidR="006E7760" w:rsidRDefault="006E7760">
      <w:pPr>
        <w:pStyle w:val="TOC5"/>
        <w:rPr>
          <w:rFonts w:asciiTheme="minorHAnsi" w:eastAsiaTheme="minorEastAsia" w:hAnsiTheme="minorHAnsi" w:cstheme="minorBidi"/>
          <w:sz w:val="22"/>
          <w:szCs w:val="22"/>
          <w:lang w:eastAsia="en-GB"/>
        </w:rPr>
      </w:pPr>
      <w:r w:rsidRPr="00F52137">
        <w:rPr>
          <w:rFonts w:eastAsia="SimSun"/>
        </w:rPr>
        <w:t>5.2.2.2.20</w:t>
      </w:r>
      <w:r>
        <w:rPr>
          <w:rFonts w:asciiTheme="minorHAnsi" w:eastAsiaTheme="minorEastAsia" w:hAnsiTheme="minorHAnsi" w:cstheme="minorBidi"/>
          <w:sz w:val="22"/>
          <w:szCs w:val="22"/>
          <w:lang w:eastAsia="en-GB"/>
        </w:rPr>
        <w:tab/>
      </w:r>
      <w:r w:rsidRPr="00F52137">
        <w:rPr>
          <w:rFonts w:eastAsia="SimSun"/>
        </w:rPr>
        <w:t>Namf_Communication_NonUeN2InfoNotify service operation</w:t>
      </w:r>
      <w:r>
        <w:tab/>
      </w:r>
      <w:r>
        <w:fldChar w:fldCharType="begin" w:fldLock="1"/>
      </w:r>
      <w:r>
        <w:instrText xml:space="preserve"> PAGEREF _Toc83355597 \h </w:instrText>
      </w:r>
      <w:r>
        <w:fldChar w:fldCharType="separate"/>
      </w:r>
      <w:r>
        <w:t>536</w:t>
      </w:r>
      <w:r>
        <w:fldChar w:fldCharType="end"/>
      </w:r>
    </w:p>
    <w:p w14:paraId="4BC3F907" w14:textId="6D1952E4" w:rsidR="006E7760" w:rsidRDefault="006E7760">
      <w:pPr>
        <w:pStyle w:val="TOC5"/>
        <w:rPr>
          <w:rFonts w:asciiTheme="minorHAnsi" w:eastAsiaTheme="minorEastAsia" w:hAnsiTheme="minorHAnsi" w:cstheme="minorBidi"/>
          <w:sz w:val="22"/>
          <w:szCs w:val="22"/>
          <w:lang w:eastAsia="en-GB"/>
        </w:rPr>
      </w:pPr>
      <w:r w:rsidRPr="00F52137">
        <w:rPr>
          <w:rFonts w:eastAsia="SimSun"/>
        </w:rPr>
        <w:t>5.2.2.2.21</w:t>
      </w:r>
      <w:r>
        <w:rPr>
          <w:rFonts w:asciiTheme="minorHAnsi" w:eastAsiaTheme="minorEastAsia" w:hAnsiTheme="minorHAnsi" w:cstheme="minorBidi"/>
          <w:sz w:val="22"/>
          <w:szCs w:val="22"/>
          <w:lang w:eastAsia="en-GB"/>
        </w:rPr>
        <w:tab/>
      </w:r>
      <w:r w:rsidRPr="00F52137">
        <w:rPr>
          <w:rFonts w:eastAsia="SimSun"/>
        </w:rPr>
        <w:t>Namf_Communication_RelocateUEContext service operation</w:t>
      </w:r>
      <w:r>
        <w:tab/>
      </w:r>
      <w:r>
        <w:fldChar w:fldCharType="begin" w:fldLock="1"/>
      </w:r>
      <w:r>
        <w:instrText xml:space="preserve"> PAGEREF _Toc83355598 \h </w:instrText>
      </w:r>
      <w:r>
        <w:fldChar w:fldCharType="separate"/>
      </w:r>
      <w:r>
        <w:t>536</w:t>
      </w:r>
      <w:r>
        <w:fldChar w:fldCharType="end"/>
      </w:r>
    </w:p>
    <w:p w14:paraId="38356473" w14:textId="041F2A23" w:rsidR="006E7760" w:rsidRDefault="006E7760">
      <w:pPr>
        <w:pStyle w:val="TOC5"/>
        <w:rPr>
          <w:rFonts w:asciiTheme="minorHAnsi" w:eastAsiaTheme="minorEastAsia" w:hAnsiTheme="minorHAnsi" w:cstheme="minorBidi"/>
          <w:sz w:val="22"/>
          <w:szCs w:val="22"/>
          <w:lang w:eastAsia="en-GB"/>
        </w:rPr>
      </w:pPr>
      <w:r w:rsidRPr="00F52137">
        <w:rPr>
          <w:rFonts w:eastAsia="SimSun"/>
        </w:rPr>
        <w:t>5.2.2.2.22</w:t>
      </w:r>
      <w:r>
        <w:rPr>
          <w:rFonts w:asciiTheme="minorHAnsi" w:eastAsiaTheme="minorEastAsia" w:hAnsiTheme="minorHAnsi" w:cstheme="minorBidi"/>
          <w:sz w:val="22"/>
          <w:szCs w:val="22"/>
          <w:lang w:eastAsia="en-GB"/>
        </w:rPr>
        <w:tab/>
      </w:r>
      <w:r w:rsidRPr="00F52137">
        <w:rPr>
          <w:rFonts w:eastAsia="SimSun"/>
        </w:rPr>
        <w:t>Namf_Communication_CancelRelocateUEContext service operation</w:t>
      </w:r>
      <w:r>
        <w:tab/>
      </w:r>
      <w:r>
        <w:fldChar w:fldCharType="begin" w:fldLock="1"/>
      </w:r>
      <w:r>
        <w:instrText xml:space="preserve"> PAGEREF _Toc83355599 \h </w:instrText>
      </w:r>
      <w:r>
        <w:fldChar w:fldCharType="separate"/>
      </w:r>
      <w:r>
        <w:t>536</w:t>
      </w:r>
      <w:r>
        <w:fldChar w:fldCharType="end"/>
      </w:r>
    </w:p>
    <w:p w14:paraId="735B609F" w14:textId="6847894C" w:rsidR="006E7760" w:rsidRDefault="006E7760">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_Toc83355600 \h </w:instrText>
      </w:r>
      <w:r>
        <w:fldChar w:fldCharType="separate"/>
      </w:r>
      <w:r>
        <w:t>536</w:t>
      </w:r>
      <w:r>
        <w:fldChar w:fldCharType="end"/>
      </w:r>
    </w:p>
    <w:p w14:paraId="1396B398" w14:textId="118533E6" w:rsidR="006E7760" w:rsidRDefault="006E776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_Toc83355601 \h </w:instrText>
      </w:r>
      <w:r>
        <w:fldChar w:fldCharType="separate"/>
      </w:r>
      <w:r>
        <w:t>536</w:t>
      </w:r>
      <w:r>
        <w:fldChar w:fldCharType="end"/>
      </w:r>
    </w:p>
    <w:p w14:paraId="17747D34" w14:textId="69581C96" w:rsidR="006E7760" w:rsidRDefault="006E7760">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_Toc83355602 \h </w:instrText>
      </w:r>
      <w:r>
        <w:fldChar w:fldCharType="separate"/>
      </w:r>
      <w:r>
        <w:t>538</w:t>
      </w:r>
      <w:r>
        <w:fldChar w:fldCharType="end"/>
      </w:r>
    </w:p>
    <w:p w14:paraId="6AF3E318" w14:textId="2658E0DA" w:rsidR="006E7760" w:rsidRDefault="006E7760">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_Toc83355603 \h </w:instrText>
      </w:r>
      <w:r>
        <w:fldChar w:fldCharType="separate"/>
      </w:r>
      <w:r>
        <w:t>539</w:t>
      </w:r>
      <w:r>
        <w:fldChar w:fldCharType="end"/>
      </w:r>
    </w:p>
    <w:p w14:paraId="295BFA32" w14:textId="60BCC167" w:rsidR="006E7760" w:rsidRDefault="006E7760">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_Toc83355604 \h </w:instrText>
      </w:r>
      <w:r>
        <w:fldChar w:fldCharType="separate"/>
      </w:r>
      <w:r>
        <w:t>539</w:t>
      </w:r>
      <w:r>
        <w:fldChar w:fldCharType="end"/>
      </w:r>
    </w:p>
    <w:p w14:paraId="489A07FC" w14:textId="32A8CD17" w:rsidR="006E7760" w:rsidRDefault="006E7760">
      <w:pPr>
        <w:pStyle w:val="TOC4"/>
        <w:rPr>
          <w:rFonts w:asciiTheme="minorHAnsi" w:eastAsiaTheme="minorEastAsia" w:hAnsiTheme="minorHAnsi" w:cstheme="minorBidi"/>
          <w:sz w:val="22"/>
          <w:szCs w:val="22"/>
          <w:lang w:eastAsia="en-GB"/>
        </w:rPr>
      </w:pPr>
      <w:r w:rsidRPr="00F52137">
        <w:rPr>
          <w:rFonts w:eastAsia="SimSun"/>
          <w:lang w:eastAsia="zh-CN"/>
        </w:rPr>
        <w:t>5.2.2.4</w:t>
      </w:r>
      <w:r>
        <w:rPr>
          <w:rFonts w:asciiTheme="minorHAnsi" w:eastAsiaTheme="minorEastAsia" w:hAnsiTheme="minorHAnsi" w:cstheme="minorBidi"/>
          <w:sz w:val="22"/>
          <w:szCs w:val="22"/>
          <w:lang w:eastAsia="en-GB"/>
        </w:rPr>
        <w:tab/>
      </w:r>
      <w:r w:rsidRPr="00F52137">
        <w:rPr>
          <w:rFonts w:eastAsia="SimSun"/>
          <w:lang w:eastAsia="zh-CN"/>
        </w:rPr>
        <w:t>Namf_</w:t>
      </w:r>
      <w:r w:rsidRPr="00F52137">
        <w:rPr>
          <w:rFonts w:eastAsia="SimSun"/>
        </w:rPr>
        <w:t>MT</w:t>
      </w:r>
      <w:r w:rsidRPr="00F52137">
        <w:rPr>
          <w:rFonts w:eastAsia="SimSun"/>
          <w:lang w:eastAsia="zh-CN"/>
        </w:rPr>
        <w:t xml:space="preserve"> service</w:t>
      </w:r>
      <w:r>
        <w:tab/>
      </w:r>
      <w:r>
        <w:fldChar w:fldCharType="begin" w:fldLock="1"/>
      </w:r>
      <w:r>
        <w:instrText xml:space="preserve"> PAGEREF _Toc83355605 \h </w:instrText>
      </w:r>
      <w:r>
        <w:fldChar w:fldCharType="separate"/>
      </w:r>
      <w:r>
        <w:t>540</w:t>
      </w:r>
      <w:r>
        <w:fldChar w:fldCharType="end"/>
      </w:r>
    </w:p>
    <w:p w14:paraId="583134BF" w14:textId="4844DDD6" w:rsidR="006E7760" w:rsidRDefault="006E7760">
      <w:pPr>
        <w:pStyle w:val="TOC5"/>
        <w:rPr>
          <w:rFonts w:asciiTheme="minorHAnsi" w:eastAsiaTheme="minorEastAsia" w:hAnsiTheme="minorHAnsi" w:cstheme="minorBidi"/>
          <w:sz w:val="22"/>
          <w:szCs w:val="22"/>
          <w:lang w:eastAsia="en-GB"/>
        </w:rPr>
      </w:pPr>
      <w:r w:rsidRPr="00F52137">
        <w:rPr>
          <w:rFonts w:eastAsia="SimSun"/>
        </w:rPr>
        <w:t>5.2.2.4.1</w:t>
      </w:r>
      <w:r>
        <w:rPr>
          <w:rFonts w:asciiTheme="minorHAnsi" w:eastAsiaTheme="minorEastAsia" w:hAnsiTheme="minorHAnsi" w:cstheme="minorBidi"/>
          <w:sz w:val="22"/>
          <w:szCs w:val="22"/>
          <w:lang w:eastAsia="en-GB"/>
        </w:rPr>
        <w:tab/>
      </w:r>
      <w:r w:rsidRPr="00F52137">
        <w:rPr>
          <w:rFonts w:eastAsia="SimSun"/>
        </w:rPr>
        <w:t>General</w:t>
      </w:r>
      <w:r>
        <w:tab/>
      </w:r>
      <w:r>
        <w:fldChar w:fldCharType="begin" w:fldLock="1"/>
      </w:r>
      <w:r>
        <w:instrText xml:space="preserve"> PAGEREF _Toc83355606 \h </w:instrText>
      </w:r>
      <w:r>
        <w:fldChar w:fldCharType="separate"/>
      </w:r>
      <w:r>
        <w:t>540</w:t>
      </w:r>
      <w:r>
        <w:fldChar w:fldCharType="end"/>
      </w:r>
    </w:p>
    <w:p w14:paraId="72C17A4C" w14:textId="5C06B76A"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5.2.2.4.2</w:t>
      </w:r>
      <w:r>
        <w:rPr>
          <w:rFonts w:asciiTheme="minorHAnsi" w:eastAsiaTheme="minorEastAsia" w:hAnsiTheme="minorHAnsi" w:cstheme="minorBidi"/>
          <w:sz w:val="22"/>
          <w:szCs w:val="22"/>
          <w:lang w:eastAsia="en-GB"/>
        </w:rPr>
        <w:tab/>
      </w:r>
      <w:r w:rsidRPr="00F52137">
        <w:rPr>
          <w:rFonts w:eastAsia="SimSun"/>
          <w:lang w:eastAsia="zh-CN"/>
        </w:rPr>
        <w:t>Namf_</w:t>
      </w:r>
      <w:r w:rsidRPr="00F52137">
        <w:rPr>
          <w:rFonts w:eastAsia="SimSun"/>
        </w:rPr>
        <w:t>MT</w:t>
      </w:r>
      <w:r w:rsidRPr="00F52137">
        <w:rPr>
          <w:rFonts w:eastAsia="SimSun"/>
          <w:lang w:eastAsia="zh-CN"/>
        </w:rPr>
        <w:t>_EnableUEReachability service operation</w:t>
      </w:r>
      <w:r>
        <w:tab/>
      </w:r>
      <w:r>
        <w:fldChar w:fldCharType="begin" w:fldLock="1"/>
      </w:r>
      <w:r>
        <w:instrText xml:space="preserve"> PAGEREF _Toc83355607 \h </w:instrText>
      </w:r>
      <w:r>
        <w:fldChar w:fldCharType="separate"/>
      </w:r>
      <w:r>
        <w:t>540</w:t>
      </w:r>
      <w:r>
        <w:fldChar w:fldCharType="end"/>
      </w:r>
    </w:p>
    <w:p w14:paraId="037D9991" w14:textId="13A53471" w:rsidR="006E7760" w:rsidRDefault="006E7760">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_Toc83355608 \h </w:instrText>
      </w:r>
      <w:r>
        <w:fldChar w:fldCharType="separate"/>
      </w:r>
      <w:r>
        <w:t>540</w:t>
      </w:r>
      <w:r>
        <w:fldChar w:fldCharType="end"/>
      </w:r>
    </w:p>
    <w:p w14:paraId="04790F25" w14:textId="6C9E6127" w:rsidR="006E7760" w:rsidRDefault="006E7760">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Namf_MT_EnableGroupReachability service operation</w:t>
      </w:r>
      <w:r>
        <w:tab/>
      </w:r>
      <w:r>
        <w:fldChar w:fldCharType="begin" w:fldLock="1"/>
      </w:r>
      <w:r>
        <w:instrText xml:space="preserve"> PAGEREF _Toc83355609 \h </w:instrText>
      </w:r>
      <w:r>
        <w:fldChar w:fldCharType="separate"/>
      </w:r>
      <w:r>
        <w:t>540</w:t>
      </w:r>
      <w:r>
        <w:fldChar w:fldCharType="end"/>
      </w:r>
    </w:p>
    <w:p w14:paraId="3346AC26" w14:textId="5A76008E" w:rsidR="006E7760" w:rsidRDefault="006E776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_Toc83355610 \h </w:instrText>
      </w:r>
      <w:r>
        <w:fldChar w:fldCharType="separate"/>
      </w:r>
      <w:r>
        <w:t>541</w:t>
      </w:r>
      <w:r>
        <w:fldChar w:fldCharType="end"/>
      </w:r>
    </w:p>
    <w:p w14:paraId="39470000" w14:textId="221AEE41" w:rsidR="006E7760" w:rsidRDefault="006E7760">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_Toc83355611 \h </w:instrText>
      </w:r>
      <w:r>
        <w:fldChar w:fldCharType="separate"/>
      </w:r>
      <w:r>
        <w:t>541</w:t>
      </w:r>
      <w:r>
        <w:fldChar w:fldCharType="end"/>
      </w:r>
    </w:p>
    <w:p w14:paraId="73D7E3CD" w14:textId="514DD4E0" w:rsidR="006E7760" w:rsidRDefault="006E7760">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_Toc83355612 \h </w:instrText>
      </w:r>
      <w:r>
        <w:fldChar w:fldCharType="separate"/>
      </w:r>
      <w:r>
        <w:t>541</w:t>
      </w:r>
      <w:r>
        <w:fldChar w:fldCharType="end"/>
      </w:r>
    </w:p>
    <w:p w14:paraId="3C4B2D94" w14:textId="17979024" w:rsidR="006E7760" w:rsidRDefault="006E7760">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_Toc83355613 \h </w:instrText>
      </w:r>
      <w:r>
        <w:fldChar w:fldCharType="separate"/>
      </w:r>
      <w:r>
        <w:t>541</w:t>
      </w:r>
      <w:r>
        <w:fldChar w:fldCharType="end"/>
      </w:r>
    </w:p>
    <w:p w14:paraId="2B205538" w14:textId="18D7CBBA" w:rsidR="006E7760" w:rsidRDefault="006E7760">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_Toc83355614 \h </w:instrText>
      </w:r>
      <w:r>
        <w:fldChar w:fldCharType="separate"/>
      </w:r>
      <w:r>
        <w:t>542</w:t>
      </w:r>
      <w:r>
        <w:fldChar w:fldCharType="end"/>
      </w:r>
    </w:p>
    <w:p w14:paraId="1271FFA4" w14:textId="72865FDE" w:rsidR="006E7760" w:rsidRDefault="006E7760">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_Toc83355615 \h </w:instrText>
      </w:r>
      <w:r>
        <w:fldChar w:fldCharType="separate"/>
      </w:r>
      <w:r>
        <w:t>542</w:t>
      </w:r>
      <w:r>
        <w:fldChar w:fldCharType="end"/>
      </w:r>
    </w:p>
    <w:p w14:paraId="3A68F631" w14:textId="0CEFADCB" w:rsidR="006E7760" w:rsidRDefault="006E776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_Toc83355616 \h </w:instrText>
      </w:r>
      <w:r>
        <w:fldChar w:fldCharType="separate"/>
      </w:r>
      <w:r>
        <w:t>542</w:t>
      </w:r>
      <w:r>
        <w:fldChar w:fldCharType="end"/>
      </w:r>
    </w:p>
    <w:p w14:paraId="67B997CE" w14:textId="4B0CE168" w:rsidR="006E7760" w:rsidRDefault="006E7760">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_Toc83355617 \h </w:instrText>
      </w:r>
      <w:r>
        <w:fldChar w:fldCharType="separate"/>
      </w:r>
      <w:r>
        <w:t>542</w:t>
      </w:r>
      <w:r>
        <w:fldChar w:fldCharType="end"/>
      </w:r>
    </w:p>
    <w:p w14:paraId="5601AA27" w14:textId="39276993" w:rsidR="006E7760" w:rsidRDefault="006E7760">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_Toc83355618 \h </w:instrText>
      </w:r>
      <w:r>
        <w:fldChar w:fldCharType="separate"/>
      </w:r>
      <w:r>
        <w:t>543</w:t>
      </w:r>
      <w:r>
        <w:fldChar w:fldCharType="end"/>
      </w:r>
    </w:p>
    <w:p w14:paraId="18E97EB9" w14:textId="109250CF" w:rsidR="006E7760" w:rsidRDefault="006E7760">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_Toc83355619 \h </w:instrText>
      </w:r>
      <w:r>
        <w:fldChar w:fldCharType="separate"/>
      </w:r>
      <w:r>
        <w:t>543</w:t>
      </w:r>
      <w:r>
        <w:fldChar w:fldCharType="end"/>
      </w:r>
    </w:p>
    <w:p w14:paraId="50AF4FE7" w14:textId="259896D0" w:rsidR="006E7760" w:rsidRDefault="006E7760">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_Toc83355620 \h </w:instrText>
      </w:r>
      <w:r>
        <w:fldChar w:fldCharType="separate"/>
      </w:r>
      <w:r>
        <w:t>544</w:t>
      </w:r>
      <w:r>
        <w:fldChar w:fldCharType="end"/>
      </w:r>
    </w:p>
    <w:p w14:paraId="709942CE" w14:textId="34991426" w:rsidR="006E7760" w:rsidRDefault="006E7760">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_Toc83355621 \h </w:instrText>
      </w:r>
      <w:r>
        <w:fldChar w:fldCharType="separate"/>
      </w:r>
      <w:r>
        <w:t>544</w:t>
      </w:r>
      <w:r>
        <w:fldChar w:fldCharType="end"/>
      </w:r>
    </w:p>
    <w:p w14:paraId="42A4DCA3" w14:textId="5FB6C3A4" w:rsidR="006E7760" w:rsidRDefault="006E7760">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_Toc83355622 \h </w:instrText>
      </w:r>
      <w:r>
        <w:fldChar w:fldCharType="separate"/>
      </w:r>
      <w:r>
        <w:t>545</w:t>
      </w:r>
      <w:r>
        <w:fldChar w:fldCharType="end"/>
      </w:r>
    </w:p>
    <w:p w14:paraId="49B1202C" w14:textId="7F3E89B2"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5.2.3.2.5</w:t>
      </w:r>
      <w:r>
        <w:rPr>
          <w:rFonts w:asciiTheme="minorHAnsi" w:eastAsiaTheme="minorEastAsia" w:hAnsiTheme="minorHAnsi" w:cstheme="minorBidi"/>
          <w:sz w:val="22"/>
          <w:szCs w:val="22"/>
          <w:lang w:eastAsia="en-GB"/>
        </w:rPr>
        <w:tab/>
      </w:r>
      <w:r w:rsidRPr="00F52137">
        <w:rPr>
          <w:rFonts w:eastAsia="SimSun"/>
          <w:lang w:eastAsia="zh-CN"/>
        </w:rPr>
        <w:t>Nudm_</w:t>
      </w:r>
      <w:r w:rsidRPr="00F52137">
        <w:rPr>
          <w:rFonts w:eastAsia="SimSun"/>
        </w:rPr>
        <w:t>UECM</w:t>
      </w:r>
      <w:r w:rsidRPr="00F52137">
        <w:rPr>
          <w:rFonts w:eastAsia="SimSun"/>
          <w:lang w:eastAsia="zh-CN"/>
        </w:rPr>
        <w:t>_Update service operation</w:t>
      </w:r>
      <w:r>
        <w:tab/>
      </w:r>
      <w:r>
        <w:fldChar w:fldCharType="begin" w:fldLock="1"/>
      </w:r>
      <w:r>
        <w:instrText xml:space="preserve"> PAGEREF _Toc83355623 \h </w:instrText>
      </w:r>
      <w:r>
        <w:fldChar w:fldCharType="separate"/>
      </w:r>
      <w:r>
        <w:t>545</w:t>
      </w:r>
      <w:r>
        <w:fldChar w:fldCharType="end"/>
      </w:r>
    </w:p>
    <w:p w14:paraId="2B2C1259" w14:textId="72970857"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5.2.3.2.6</w:t>
      </w:r>
      <w:r>
        <w:rPr>
          <w:rFonts w:asciiTheme="minorHAnsi" w:eastAsiaTheme="minorEastAsia" w:hAnsiTheme="minorHAnsi" w:cstheme="minorBidi"/>
          <w:sz w:val="22"/>
          <w:szCs w:val="22"/>
          <w:lang w:eastAsia="en-GB"/>
        </w:rPr>
        <w:tab/>
      </w:r>
      <w:r w:rsidRPr="00F52137">
        <w:rPr>
          <w:rFonts w:eastAsia="SimSun"/>
          <w:lang w:eastAsia="zh-CN"/>
        </w:rPr>
        <w:t>Nudm_UECM_PCscfRestoration service operation</w:t>
      </w:r>
      <w:r>
        <w:tab/>
      </w:r>
      <w:r>
        <w:fldChar w:fldCharType="begin" w:fldLock="1"/>
      </w:r>
      <w:r>
        <w:instrText xml:space="preserve"> PAGEREF _Toc83355624 \h </w:instrText>
      </w:r>
      <w:r>
        <w:fldChar w:fldCharType="separate"/>
      </w:r>
      <w:r>
        <w:t>545</w:t>
      </w:r>
      <w:r>
        <w:fldChar w:fldCharType="end"/>
      </w:r>
    </w:p>
    <w:p w14:paraId="54C8BC6B" w14:textId="4905715E" w:rsidR="006E7760" w:rsidRDefault="006E7760">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_Toc83355625 \h </w:instrText>
      </w:r>
      <w:r>
        <w:fldChar w:fldCharType="separate"/>
      </w:r>
      <w:r>
        <w:t>545</w:t>
      </w:r>
      <w:r>
        <w:fldChar w:fldCharType="end"/>
      </w:r>
    </w:p>
    <w:p w14:paraId="33F137C7" w14:textId="28CFCA1C" w:rsidR="006E7760" w:rsidRDefault="006E7760">
      <w:pPr>
        <w:pStyle w:val="TOC5"/>
        <w:rPr>
          <w:rFonts w:asciiTheme="minorHAnsi" w:eastAsiaTheme="minorEastAsia" w:hAnsiTheme="minorHAnsi" w:cstheme="minorBidi"/>
          <w:sz w:val="22"/>
          <w:szCs w:val="22"/>
          <w:lang w:eastAsia="en-GB"/>
        </w:rPr>
      </w:pPr>
      <w:r w:rsidRPr="00F52137">
        <w:rPr>
          <w:rFonts w:eastAsia="Malgun Gothic"/>
        </w:rPr>
        <w:lastRenderedPageBreak/>
        <w:t>5.2.3.3.1</w:t>
      </w:r>
      <w:r>
        <w:rPr>
          <w:rFonts w:asciiTheme="minorHAnsi" w:eastAsiaTheme="minorEastAsia" w:hAnsiTheme="minorHAnsi" w:cstheme="minorBidi"/>
          <w:sz w:val="22"/>
          <w:szCs w:val="22"/>
          <w:lang w:eastAsia="en-GB"/>
        </w:rPr>
        <w:tab/>
      </w:r>
      <w:r w:rsidRPr="00F52137">
        <w:rPr>
          <w:rFonts w:eastAsia="Malgun Gothic"/>
        </w:rPr>
        <w:t>General</w:t>
      </w:r>
      <w:r>
        <w:tab/>
      </w:r>
      <w:r>
        <w:fldChar w:fldCharType="begin" w:fldLock="1"/>
      </w:r>
      <w:r>
        <w:instrText xml:space="preserve"> PAGEREF _Toc83355626 \h </w:instrText>
      </w:r>
      <w:r>
        <w:fldChar w:fldCharType="separate"/>
      </w:r>
      <w:r>
        <w:t>545</w:t>
      </w:r>
      <w:r>
        <w:fldChar w:fldCharType="end"/>
      </w:r>
    </w:p>
    <w:p w14:paraId="47F59E24" w14:textId="59684605" w:rsidR="006E7760" w:rsidRDefault="006E7760">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_Toc83355627 \h </w:instrText>
      </w:r>
      <w:r>
        <w:fldChar w:fldCharType="separate"/>
      </w:r>
      <w:r>
        <w:t>553</w:t>
      </w:r>
      <w:r>
        <w:fldChar w:fldCharType="end"/>
      </w:r>
    </w:p>
    <w:p w14:paraId="34C0A48B" w14:textId="701DB3B7" w:rsidR="006E7760" w:rsidRDefault="006E7760">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_Toc83355628 \h </w:instrText>
      </w:r>
      <w:r>
        <w:fldChar w:fldCharType="separate"/>
      </w:r>
      <w:r>
        <w:t>554</w:t>
      </w:r>
      <w:r>
        <w:fldChar w:fldCharType="end"/>
      </w:r>
    </w:p>
    <w:p w14:paraId="5D753DB0" w14:textId="21A802E8" w:rsidR="006E7760" w:rsidRDefault="006E7760">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_Toc83355629 \h </w:instrText>
      </w:r>
      <w:r>
        <w:fldChar w:fldCharType="separate"/>
      </w:r>
      <w:r>
        <w:t>554</w:t>
      </w:r>
      <w:r>
        <w:fldChar w:fldCharType="end"/>
      </w:r>
    </w:p>
    <w:p w14:paraId="75CC76EE" w14:textId="319CD824" w:rsidR="006E7760" w:rsidRDefault="006E7760">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_Toc83355630 \h </w:instrText>
      </w:r>
      <w:r>
        <w:fldChar w:fldCharType="separate"/>
      </w:r>
      <w:r>
        <w:t>555</w:t>
      </w:r>
      <w:r>
        <w:fldChar w:fldCharType="end"/>
      </w:r>
    </w:p>
    <w:p w14:paraId="3FFB7B2D" w14:textId="074C66EB" w:rsidR="006E7760" w:rsidRDefault="006E7760">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_Toc83355631 \h </w:instrText>
      </w:r>
      <w:r>
        <w:fldChar w:fldCharType="separate"/>
      </w:r>
      <w:r>
        <w:t>555</w:t>
      </w:r>
      <w:r>
        <w:fldChar w:fldCharType="end"/>
      </w:r>
    </w:p>
    <w:p w14:paraId="2DB14AC9" w14:textId="32D77DDD" w:rsidR="006E7760" w:rsidRDefault="006E7760">
      <w:pPr>
        <w:pStyle w:val="TOC5"/>
        <w:rPr>
          <w:rFonts w:asciiTheme="minorHAnsi" w:eastAsiaTheme="minorEastAsia" w:hAnsiTheme="minorHAnsi" w:cstheme="minorBidi"/>
          <w:sz w:val="22"/>
          <w:szCs w:val="22"/>
          <w:lang w:eastAsia="en-GB"/>
        </w:rPr>
      </w:pPr>
      <w:r>
        <w:rPr>
          <w:lang w:eastAsia="zh-CN"/>
        </w:rPr>
        <w:t>5.2.3.3.7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_Toc83355632 \h </w:instrText>
      </w:r>
      <w:r>
        <w:fldChar w:fldCharType="separate"/>
      </w:r>
      <w:r>
        <w:t>555</w:t>
      </w:r>
      <w:r>
        <w:fldChar w:fldCharType="end"/>
      </w:r>
    </w:p>
    <w:p w14:paraId="058EC7E8" w14:textId="63D511FC" w:rsidR="006E7760" w:rsidRDefault="006E7760">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_Toc83355633 \h </w:instrText>
      </w:r>
      <w:r>
        <w:fldChar w:fldCharType="separate"/>
      </w:r>
      <w:r>
        <w:t>555</w:t>
      </w:r>
      <w:r>
        <w:fldChar w:fldCharType="end"/>
      </w:r>
    </w:p>
    <w:p w14:paraId="5197BC50" w14:textId="0CA9BD93" w:rsidR="006E7760" w:rsidRDefault="006E7760">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_Toc83355634 \h </w:instrText>
      </w:r>
      <w:r>
        <w:fldChar w:fldCharType="separate"/>
      </w:r>
      <w:r>
        <w:t>555</w:t>
      </w:r>
      <w:r>
        <w:fldChar w:fldCharType="end"/>
      </w:r>
    </w:p>
    <w:p w14:paraId="45202945" w14:textId="178F0541" w:rsidR="006E7760" w:rsidRDefault="006E7760">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_Toc83355635 \h </w:instrText>
      </w:r>
      <w:r>
        <w:fldChar w:fldCharType="separate"/>
      </w:r>
      <w:r>
        <w:t>555</w:t>
      </w:r>
      <w:r>
        <w:fldChar w:fldCharType="end"/>
      </w:r>
    </w:p>
    <w:p w14:paraId="7DDC1E98" w14:textId="5D3CC57C" w:rsidR="006E7760" w:rsidRDefault="006E7760">
      <w:pPr>
        <w:pStyle w:val="TOC5"/>
        <w:rPr>
          <w:rFonts w:asciiTheme="minorHAnsi" w:eastAsiaTheme="minorEastAsia" w:hAnsiTheme="minorHAnsi" w:cstheme="minorBidi"/>
          <w:sz w:val="22"/>
          <w:szCs w:val="22"/>
          <w:lang w:eastAsia="en-GB"/>
        </w:rPr>
      </w:pPr>
      <w:r w:rsidRPr="00F52137">
        <w:rPr>
          <w:rFonts w:eastAsia="SimSun"/>
        </w:rPr>
        <w:t>5.2.3.4.3</w:t>
      </w:r>
      <w:r>
        <w:rPr>
          <w:rFonts w:asciiTheme="minorHAnsi" w:eastAsiaTheme="minorEastAsia" w:hAnsiTheme="minorHAnsi" w:cstheme="minorBidi"/>
          <w:sz w:val="22"/>
          <w:szCs w:val="22"/>
          <w:lang w:eastAsia="en-GB"/>
        </w:rPr>
        <w:tab/>
      </w:r>
      <w:r w:rsidRPr="00F52137">
        <w:rPr>
          <w:rFonts w:eastAsia="SimSun"/>
        </w:rPr>
        <w:t>Nudm_UEAuthentication_ResultConfirmation service operation</w:t>
      </w:r>
      <w:r>
        <w:tab/>
      </w:r>
      <w:r>
        <w:fldChar w:fldCharType="begin" w:fldLock="1"/>
      </w:r>
      <w:r>
        <w:instrText xml:space="preserve"> PAGEREF _Toc83355636 \h </w:instrText>
      </w:r>
      <w:r>
        <w:fldChar w:fldCharType="separate"/>
      </w:r>
      <w:r>
        <w:t>556</w:t>
      </w:r>
      <w:r>
        <w:fldChar w:fldCharType="end"/>
      </w:r>
    </w:p>
    <w:p w14:paraId="008EA7F5" w14:textId="1D8BE7F4" w:rsidR="006E7760" w:rsidRDefault="006E7760">
      <w:pPr>
        <w:pStyle w:val="TOC4"/>
        <w:rPr>
          <w:rFonts w:asciiTheme="minorHAnsi" w:eastAsiaTheme="minorEastAsia" w:hAnsiTheme="minorHAnsi" w:cstheme="minorBidi"/>
          <w:sz w:val="22"/>
          <w:szCs w:val="22"/>
          <w:lang w:eastAsia="en-GB"/>
        </w:rPr>
      </w:pPr>
      <w:r w:rsidRPr="00F52137">
        <w:rPr>
          <w:rFonts w:eastAsia="SimSun"/>
        </w:rPr>
        <w:t>5.2.3.5</w:t>
      </w:r>
      <w:r>
        <w:rPr>
          <w:rFonts w:asciiTheme="minorHAnsi" w:eastAsiaTheme="minorEastAsia" w:hAnsiTheme="minorHAnsi" w:cstheme="minorBidi"/>
          <w:sz w:val="22"/>
          <w:szCs w:val="22"/>
          <w:lang w:eastAsia="en-GB"/>
        </w:rPr>
        <w:tab/>
      </w:r>
      <w:r w:rsidRPr="00F52137">
        <w:rPr>
          <w:rFonts w:eastAsia="SimSun"/>
        </w:rPr>
        <w:t>Nudm_EventExposure</w:t>
      </w:r>
      <w:r w:rsidRPr="00F52137">
        <w:rPr>
          <w:rFonts w:eastAsia="SimSun"/>
          <w:lang w:eastAsia="zh-CN"/>
        </w:rPr>
        <w:t xml:space="preserve"> service</w:t>
      </w:r>
      <w:r>
        <w:tab/>
      </w:r>
      <w:r>
        <w:fldChar w:fldCharType="begin" w:fldLock="1"/>
      </w:r>
      <w:r>
        <w:instrText xml:space="preserve"> PAGEREF _Toc83355637 \h </w:instrText>
      </w:r>
      <w:r>
        <w:fldChar w:fldCharType="separate"/>
      </w:r>
      <w:r>
        <w:t>556</w:t>
      </w:r>
      <w:r>
        <w:fldChar w:fldCharType="end"/>
      </w:r>
    </w:p>
    <w:p w14:paraId="7BCE037E" w14:textId="35D4397D"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5.2.3.5.1</w:t>
      </w:r>
      <w:r>
        <w:rPr>
          <w:rFonts w:asciiTheme="minorHAnsi" w:eastAsiaTheme="minorEastAsia" w:hAnsiTheme="minorHAnsi" w:cstheme="minorBidi"/>
          <w:sz w:val="22"/>
          <w:szCs w:val="22"/>
          <w:lang w:eastAsia="en-GB"/>
        </w:rPr>
        <w:tab/>
      </w:r>
      <w:r w:rsidRPr="00F52137">
        <w:rPr>
          <w:rFonts w:eastAsia="SimSun"/>
          <w:lang w:eastAsia="zh-CN"/>
        </w:rPr>
        <w:t>General</w:t>
      </w:r>
      <w:r>
        <w:tab/>
      </w:r>
      <w:r>
        <w:fldChar w:fldCharType="begin" w:fldLock="1"/>
      </w:r>
      <w:r>
        <w:instrText xml:space="preserve"> PAGEREF _Toc83355638 \h </w:instrText>
      </w:r>
      <w:r>
        <w:fldChar w:fldCharType="separate"/>
      </w:r>
      <w:r>
        <w:t>556</w:t>
      </w:r>
      <w:r>
        <w:fldChar w:fldCharType="end"/>
      </w:r>
    </w:p>
    <w:p w14:paraId="29690066" w14:textId="56584C50"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5.2.3.5.2</w:t>
      </w:r>
      <w:r>
        <w:rPr>
          <w:rFonts w:asciiTheme="minorHAnsi" w:eastAsiaTheme="minorEastAsia" w:hAnsiTheme="minorHAnsi" w:cstheme="minorBidi"/>
          <w:sz w:val="22"/>
          <w:szCs w:val="22"/>
          <w:lang w:eastAsia="en-GB"/>
        </w:rPr>
        <w:tab/>
      </w:r>
      <w:r w:rsidRPr="00F52137">
        <w:rPr>
          <w:rFonts w:eastAsia="SimSun"/>
          <w:lang w:eastAsia="zh-CN"/>
        </w:rPr>
        <w:t xml:space="preserve">Nudm_EventExposure_Subscribe </w:t>
      </w:r>
      <w:r>
        <w:rPr>
          <w:lang w:eastAsia="zh-CN"/>
        </w:rPr>
        <w:t>service operation</w:t>
      </w:r>
      <w:r>
        <w:tab/>
      </w:r>
      <w:r>
        <w:fldChar w:fldCharType="begin" w:fldLock="1"/>
      </w:r>
      <w:r>
        <w:instrText xml:space="preserve"> PAGEREF _Toc83355639 \h </w:instrText>
      </w:r>
      <w:r>
        <w:fldChar w:fldCharType="separate"/>
      </w:r>
      <w:r>
        <w:t>556</w:t>
      </w:r>
      <w:r>
        <w:fldChar w:fldCharType="end"/>
      </w:r>
    </w:p>
    <w:p w14:paraId="3C40FF3A" w14:textId="1B513224"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5.2.3.5.3</w:t>
      </w:r>
      <w:r>
        <w:rPr>
          <w:rFonts w:asciiTheme="minorHAnsi" w:eastAsiaTheme="minorEastAsia" w:hAnsiTheme="minorHAnsi" w:cstheme="minorBidi"/>
          <w:sz w:val="22"/>
          <w:szCs w:val="22"/>
          <w:lang w:eastAsia="en-GB"/>
        </w:rPr>
        <w:tab/>
      </w:r>
      <w:r w:rsidRPr="00F52137">
        <w:rPr>
          <w:rFonts w:eastAsia="SimSun"/>
          <w:lang w:eastAsia="zh-CN"/>
        </w:rPr>
        <w:t xml:space="preserve">Nudm_EventExposure_Unsubscribe </w:t>
      </w:r>
      <w:r>
        <w:rPr>
          <w:lang w:eastAsia="zh-CN"/>
        </w:rPr>
        <w:t>service operation</w:t>
      </w:r>
      <w:r>
        <w:tab/>
      </w:r>
      <w:r>
        <w:fldChar w:fldCharType="begin" w:fldLock="1"/>
      </w:r>
      <w:r>
        <w:instrText xml:space="preserve"> PAGEREF _Toc83355640 \h </w:instrText>
      </w:r>
      <w:r>
        <w:fldChar w:fldCharType="separate"/>
      </w:r>
      <w:r>
        <w:t>556</w:t>
      </w:r>
      <w:r>
        <w:fldChar w:fldCharType="end"/>
      </w:r>
    </w:p>
    <w:p w14:paraId="248C3A6D" w14:textId="7384F5C7"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5.2.3.5.4</w:t>
      </w:r>
      <w:r>
        <w:rPr>
          <w:rFonts w:asciiTheme="minorHAnsi" w:eastAsiaTheme="minorEastAsia" w:hAnsiTheme="minorHAnsi" w:cstheme="minorBidi"/>
          <w:sz w:val="22"/>
          <w:szCs w:val="22"/>
          <w:lang w:eastAsia="en-GB"/>
        </w:rPr>
        <w:tab/>
      </w:r>
      <w:r w:rsidRPr="00F52137">
        <w:rPr>
          <w:rFonts w:eastAsia="SimSun"/>
          <w:lang w:eastAsia="zh-CN"/>
        </w:rPr>
        <w:t xml:space="preserve">Nudm_EventExposure_Notify </w:t>
      </w:r>
      <w:r>
        <w:rPr>
          <w:lang w:eastAsia="zh-CN"/>
        </w:rPr>
        <w:t>service operation</w:t>
      </w:r>
      <w:r>
        <w:tab/>
      </w:r>
      <w:r>
        <w:fldChar w:fldCharType="begin" w:fldLock="1"/>
      </w:r>
      <w:r>
        <w:instrText xml:space="preserve"> PAGEREF _Toc83355641 \h </w:instrText>
      </w:r>
      <w:r>
        <w:fldChar w:fldCharType="separate"/>
      </w:r>
      <w:r>
        <w:t>556</w:t>
      </w:r>
      <w:r>
        <w:fldChar w:fldCharType="end"/>
      </w:r>
    </w:p>
    <w:p w14:paraId="32AA1FB8" w14:textId="2725084E" w:rsidR="006E7760" w:rsidRDefault="006E7760">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_Toc83355642 \h </w:instrText>
      </w:r>
      <w:r>
        <w:fldChar w:fldCharType="separate"/>
      </w:r>
      <w:r>
        <w:t>557</w:t>
      </w:r>
      <w:r>
        <w:fldChar w:fldCharType="end"/>
      </w:r>
    </w:p>
    <w:p w14:paraId="438FB18E" w14:textId="3E568BE1" w:rsidR="006E7760" w:rsidRDefault="006E7760">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_Toc83355643 \h </w:instrText>
      </w:r>
      <w:r>
        <w:fldChar w:fldCharType="separate"/>
      </w:r>
      <w:r>
        <w:t>557</w:t>
      </w:r>
      <w:r>
        <w:fldChar w:fldCharType="end"/>
      </w:r>
    </w:p>
    <w:p w14:paraId="7A9B7B02" w14:textId="2CA77B78" w:rsidR="006E7760" w:rsidRDefault="006E7760">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_Toc83355644 \h </w:instrText>
      </w:r>
      <w:r>
        <w:fldChar w:fldCharType="separate"/>
      </w:r>
      <w:r>
        <w:t>557</w:t>
      </w:r>
      <w:r>
        <w:fldChar w:fldCharType="end"/>
      </w:r>
    </w:p>
    <w:p w14:paraId="39CB078B" w14:textId="111871B8" w:rsidR="006E7760" w:rsidRDefault="006E7760">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_Toc83355645 \h </w:instrText>
      </w:r>
      <w:r>
        <w:fldChar w:fldCharType="separate"/>
      </w:r>
      <w:r>
        <w:t>558</w:t>
      </w:r>
      <w:r>
        <w:fldChar w:fldCharType="end"/>
      </w:r>
    </w:p>
    <w:p w14:paraId="3CED373D" w14:textId="1A2D36B9" w:rsidR="006E7760" w:rsidRDefault="006E7760">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_Toc83355646 \h </w:instrText>
      </w:r>
      <w:r>
        <w:fldChar w:fldCharType="separate"/>
      </w:r>
      <w:r>
        <w:t>558</w:t>
      </w:r>
      <w:r>
        <w:fldChar w:fldCharType="end"/>
      </w:r>
    </w:p>
    <w:p w14:paraId="736CED88" w14:textId="1491CC03" w:rsidR="006E7760" w:rsidRDefault="006E7760">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_Toc83355647 \h </w:instrText>
      </w:r>
      <w:r>
        <w:fldChar w:fldCharType="separate"/>
      </w:r>
      <w:r>
        <w:t>558</w:t>
      </w:r>
      <w:r>
        <w:fldChar w:fldCharType="end"/>
      </w:r>
    </w:p>
    <w:p w14:paraId="34E17A76" w14:textId="45D8D45B" w:rsidR="006E7760" w:rsidRDefault="006E7760">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_Toc83355648 \h </w:instrText>
      </w:r>
      <w:r>
        <w:fldChar w:fldCharType="separate"/>
      </w:r>
      <w:r>
        <w:t>558</w:t>
      </w:r>
      <w:r>
        <w:fldChar w:fldCharType="end"/>
      </w:r>
    </w:p>
    <w:p w14:paraId="4923C4AD" w14:textId="2912B38A" w:rsidR="006E7760" w:rsidRDefault="006E7760">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_Toc83355649 \h </w:instrText>
      </w:r>
      <w:r>
        <w:fldChar w:fldCharType="separate"/>
      </w:r>
      <w:r>
        <w:t>558</w:t>
      </w:r>
      <w:r>
        <w:fldChar w:fldCharType="end"/>
      </w:r>
    </w:p>
    <w:p w14:paraId="7C3D0972" w14:textId="52510E7E" w:rsidR="006E7760" w:rsidRDefault="006E7760">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_Toc83355650 \h </w:instrText>
      </w:r>
      <w:r>
        <w:fldChar w:fldCharType="separate"/>
      </w:r>
      <w:r>
        <w:t>558</w:t>
      </w:r>
      <w:r>
        <w:fldChar w:fldCharType="end"/>
      </w:r>
    </w:p>
    <w:p w14:paraId="4CA04A22" w14:textId="4FB25CBA" w:rsidR="006E7760" w:rsidRDefault="006E7760">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_Toc83355651 \h </w:instrText>
      </w:r>
      <w:r>
        <w:fldChar w:fldCharType="separate"/>
      </w:r>
      <w:r>
        <w:t>559</w:t>
      </w:r>
      <w:r>
        <w:fldChar w:fldCharType="end"/>
      </w:r>
    </w:p>
    <w:p w14:paraId="3C48CD99" w14:textId="34D72929" w:rsidR="006E7760" w:rsidRDefault="006E7760">
      <w:pPr>
        <w:pStyle w:val="TOC5"/>
        <w:rPr>
          <w:rFonts w:asciiTheme="minorHAnsi" w:eastAsiaTheme="minorEastAsia" w:hAnsiTheme="minorHAnsi" w:cstheme="minorBidi"/>
          <w:sz w:val="22"/>
          <w:szCs w:val="22"/>
          <w:lang w:eastAsia="en-GB"/>
        </w:rPr>
      </w:pPr>
      <w:r>
        <w:t>5.2.3.7.4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_Toc83355652 \h </w:instrText>
      </w:r>
      <w:r>
        <w:fldChar w:fldCharType="separate"/>
      </w:r>
      <w:r>
        <w:t>559</w:t>
      </w:r>
      <w:r>
        <w:fldChar w:fldCharType="end"/>
      </w:r>
    </w:p>
    <w:p w14:paraId="500438DA" w14:textId="56EFA1A8" w:rsidR="006E7760" w:rsidRDefault="006E7760">
      <w:pPr>
        <w:pStyle w:val="TOC5"/>
        <w:rPr>
          <w:rFonts w:asciiTheme="minorHAnsi" w:eastAsiaTheme="minorEastAsia" w:hAnsiTheme="minorHAnsi" w:cstheme="minorBidi"/>
          <w:sz w:val="22"/>
          <w:szCs w:val="22"/>
          <w:lang w:eastAsia="en-GB"/>
        </w:rPr>
      </w:pPr>
      <w:r>
        <w:t>5.2.3.7.5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_Toc83355653 \h </w:instrText>
      </w:r>
      <w:r>
        <w:fldChar w:fldCharType="separate"/>
      </w:r>
      <w:r>
        <w:t>559</w:t>
      </w:r>
      <w:r>
        <w:fldChar w:fldCharType="end"/>
      </w:r>
    </w:p>
    <w:p w14:paraId="4D05EDF8" w14:textId="6E19FFC6" w:rsidR="006E7760" w:rsidRDefault="006E7760">
      <w:pPr>
        <w:pStyle w:val="TOC4"/>
        <w:rPr>
          <w:rFonts w:asciiTheme="minorHAnsi" w:eastAsiaTheme="minorEastAsia" w:hAnsiTheme="minorHAnsi" w:cstheme="minorBidi"/>
          <w:sz w:val="22"/>
          <w:szCs w:val="22"/>
          <w:lang w:eastAsia="en-GB"/>
        </w:rPr>
      </w:pPr>
      <w:r>
        <w:t>5.2.3.8</w:t>
      </w:r>
      <w:r>
        <w:rPr>
          <w:rFonts w:asciiTheme="minorHAnsi" w:eastAsiaTheme="minorEastAsia" w:hAnsiTheme="minorHAnsi" w:cstheme="minorBidi"/>
          <w:sz w:val="22"/>
          <w:szCs w:val="22"/>
          <w:lang w:eastAsia="en-GB"/>
        </w:rPr>
        <w:tab/>
      </w:r>
      <w:r>
        <w:t>Nudm_ServiceSpecificAuthorisation service</w:t>
      </w:r>
      <w:r>
        <w:tab/>
      </w:r>
      <w:r>
        <w:fldChar w:fldCharType="begin" w:fldLock="1"/>
      </w:r>
      <w:r>
        <w:instrText xml:space="preserve"> PAGEREF _Toc83355654 \h </w:instrText>
      </w:r>
      <w:r>
        <w:fldChar w:fldCharType="separate"/>
      </w:r>
      <w:r>
        <w:t>559</w:t>
      </w:r>
      <w:r>
        <w:fldChar w:fldCharType="end"/>
      </w:r>
    </w:p>
    <w:p w14:paraId="778716B6" w14:textId="346208A9" w:rsidR="006E7760" w:rsidRDefault="006E7760">
      <w:pPr>
        <w:pStyle w:val="TOC5"/>
        <w:rPr>
          <w:rFonts w:asciiTheme="minorHAnsi" w:eastAsiaTheme="minorEastAsia" w:hAnsiTheme="minorHAnsi" w:cstheme="minorBidi"/>
          <w:sz w:val="22"/>
          <w:szCs w:val="22"/>
          <w:lang w:eastAsia="en-GB"/>
        </w:rPr>
      </w:pPr>
      <w:r>
        <w:t>5.2.3.8.1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_Toc83355655 \h </w:instrText>
      </w:r>
      <w:r>
        <w:fldChar w:fldCharType="separate"/>
      </w:r>
      <w:r>
        <w:t>559</w:t>
      </w:r>
      <w:r>
        <w:fldChar w:fldCharType="end"/>
      </w:r>
    </w:p>
    <w:p w14:paraId="147F393C" w14:textId="4B701FD4" w:rsidR="006E7760" w:rsidRDefault="006E7760">
      <w:pPr>
        <w:pStyle w:val="TOC5"/>
        <w:rPr>
          <w:rFonts w:asciiTheme="minorHAnsi" w:eastAsiaTheme="minorEastAsia" w:hAnsiTheme="minorHAnsi" w:cstheme="minorBidi"/>
          <w:sz w:val="22"/>
          <w:szCs w:val="22"/>
          <w:lang w:eastAsia="en-GB"/>
        </w:rPr>
      </w:pPr>
      <w:r>
        <w:t>5.2.3.8.2</w:t>
      </w:r>
      <w:r>
        <w:rPr>
          <w:rFonts w:asciiTheme="minorHAnsi" w:eastAsiaTheme="minorEastAsia" w:hAnsiTheme="minorHAnsi" w:cstheme="minorBidi"/>
          <w:sz w:val="22"/>
          <w:szCs w:val="22"/>
          <w:lang w:eastAsia="en-GB"/>
        </w:rPr>
        <w:tab/>
      </w:r>
      <w:r>
        <w:t>Nudm_ServiceSpecificAuthorisation_Create service operation</w:t>
      </w:r>
      <w:r>
        <w:tab/>
      </w:r>
      <w:r>
        <w:fldChar w:fldCharType="begin" w:fldLock="1"/>
      </w:r>
      <w:r>
        <w:instrText xml:space="preserve"> PAGEREF _Toc83355656 \h </w:instrText>
      </w:r>
      <w:r>
        <w:fldChar w:fldCharType="separate"/>
      </w:r>
      <w:r>
        <w:t>559</w:t>
      </w:r>
      <w:r>
        <w:fldChar w:fldCharType="end"/>
      </w:r>
    </w:p>
    <w:p w14:paraId="6FC362AC" w14:textId="21289A15" w:rsidR="006E7760" w:rsidRDefault="006E7760">
      <w:pPr>
        <w:pStyle w:val="TOC5"/>
        <w:rPr>
          <w:rFonts w:asciiTheme="minorHAnsi" w:eastAsiaTheme="minorEastAsia" w:hAnsiTheme="minorHAnsi" w:cstheme="minorBidi"/>
          <w:sz w:val="22"/>
          <w:szCs w:val="22"/>
          <w:lang w:eastAsia="en-GB"/>
        </w:rPr>
      </w:pPr>
      <w:r>
        <w:t>5.2.3.8.3</w:t>
      </w:r>
      <w:r>
        <w:rPr>
          <w:rFonts w:asciiTheme="minorHAnsi" w:eastAsiaTheme="minorEastAsia" w:hAnsiTheme="minorHAnsi" w:cstheme="minorBidi"/>
          <w:sz w:val="22"/>
          <w:szCs w:val="22"/>
          <w:lang w:eastAsia="en-GB"/>
        </w:rPr>
        <w:tab/>
      </w:r>
      <w:r>
        <w:t>Nudm_ServiceSpecificAuthorisation_UpdateNotify service operation</w:t>
      </w:r>
      <w:r>
        <w:tab/>
      </w:r>
      <w:r>
        <w:fldChar w:fldCharType="begin" w:fldLock="1"/>
      </w:r>
      <w:r>
        <w:instrText xml:space="preserve"> PAGEREF _Toc83355657 \h </w:instrText>
      </w:r>
      <w:r>
        <w:fldChar w:fldCharType="separate"/>
      </w:r>
      <w:r>
        <w:t>559</w:t>
      </w:r>
      <w:r>
        <w:fldChar w:fldCharType="end"/>
      </w:r>
    </w:p>
    <w:p w14:paraId="35AD634F" w14:textId="43673D4A" w:rsidR="006E7760" w:rsidRDefault="006E776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_Toc83355658 \h </w:instrText>
      </w:r>
      <w:r>
        <w:fldChar w:fldCharType="separate"/>
      </w:r>
      <w:r>
        <w:t>559</w:t>
      </w:r>
      <w:r>
        <w:fldChar w:fldCharType="end"/>
      </w:r>
    </w:p>
    <w:p w14:paraId="57C7AD3B" w14:textId="32E84D1B" w:rsidR="006E7760" w:rsidRDefault="006E7760">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_Toc83355659 \h </w:instrText>
      </w:r>
      <w:r>
        <w:fldChar w:fldCharType="separate"/>
      </w:r>
      <w:r>
        <w:t>559</w:t>
      </w:r>
      <w:r>
        <w:fldChar w:fldCharType="end"/>
      </w:r>
    </w:p>
    <w:p w14:paraId="224DA0FA" w14:textId="7B321AFE" w:rsidR="006E7760" w:rsidRDefault="006E7760">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_Toc83355660 \h </w:instrText>
      </w:r>
      <w:r>
        <w:fldChar w:fldCharType="separate"/>
      </w:r>
      <w:r>
        <w:t>560</w:t>
      </w:r>
      <w:r>
        <w:fldChar w:fldCharType="end"/>
      </w:r>
    </w:p>
    <w:p w14:paraId="172569EB" w14:textId="664E1A76" w:rsidR="006E7760" w:rsidRDefault="006E7760">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_Toc83355661 \h </w:instrText>
      </w:r>
      <w:r>
        <w:fldChar w:fldCharType="separate"/>
      </w:r>
      <w:r>
        <w:t>560</w:t>
      </w:r>
      <w:r>
        <w:fldChar w:fldCharType="end"/>
      </w:r>
    </w:p>
    <w:p w14:paraId="115D20B5" w14:textId="1CCA52AA" w:rsidR="006E7760" w:rsidRDefault="006E7760">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F52137">
        <w:rPr>
          <w:rFonts w:eastAsia="SimSun"/>
          <w:lang w:eastAsia="zh-CN"/>
        </w:rPr>
        <w:t>5g-eir</w:t>
      </w:r>
      <w:r>
        <w:rPr>
          <w:lang w:eastAsia="zh-CN"/>
        </w:rPr>
        <w:t>_EquipmentIdentityCheck</w:t>
      </w:r>
      <w:r w:rsidRPr="00F52137">
        <w:rPr>
          <w:rFonts w:eastAsia="SimSun"/>
          <w:lang w:eastAsia="zh-CN"/>
        </w:rPr>
        <w:t>_Get</w:t>
      </w:r>
      <w:r>
        <w:rPr>
          <w:lang w:eastAsia="zh-CN"/>
        </w:rPr>
        <w:t xml:space="preserve"> service operation</w:t>
      </w:r>
      <w:r>
        <w:tab/>
      </w:r>
      <w:r>
        <w:fldChar w:fldCharType="begin" w:fldLock="1"/>
      </w:r>
      <w:r>
        <w:instrText xml:space="preserve"> PAGEREF _Toc83355662 \h </w:instrText>
      </w:r>
      <w:r>
        <w:fldChar w:fldCharType="separate"/>
      </w:r>
      <w:r>
        <w:t>560</w:t>
      </w:r>
      <w:r>
        <w:fldChar w:fldCharType="end"/>
      </w:r>
    </w:p>
    <w:p w14:paraId="3CBC8C68" w14:textId="53EC393B" w:rsidR="006E7760" w:rsidRDefault="006E776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_Toc83355663 \h </w:instrText>
      </w:r>
      <w:r>
        <w:fldChar w:fldCharType="separate"/>
      </w:r>
      <w:r>
        <w:t>560</w:t>
      </w:r>
      <w:r>
        <w:fldChar w:fldCharType="end"/>
      </w:r>
    </w:p>
    <w:p w14:paraId="286344A7" w14:textId="4AB55DF5" w:rsidR="006E7760" w:rsidRDefault="006E7760">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_Toc83355664 \h </w:instrText>
      </w:r>
      <w:r>
        <w:fldChar w:fldCharType="separate"/>
      </w:r>
      <w:r>
        <w:t>560</w:t>
      </w:r>
      <w:r>
        <w:fldChar w:fldCharType="end"/>
      </w:r>
    </w:p>
    <w:p w14:paraId="034D9077" w14:textId="777DD2F0" w:rsidR="006E7760" w:rsidRDefault="006E7760">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_Toc83355665 \h </w:instrText>
      </w:r>
      <w:r>
        <w:fldChar w:fldCharType="separate"/>
      </w:r>
      <w:r>
        <w:t>561</w:t>
      </w:r>
      <w:r>
        <w:fldChar w:fldCharType="end"/>
      </w:r>
    </w:p>
    <w:p w14:paraId="51ABD7E2" w14:textId="42E1E46B" w:rsidR="006E7760" w:rsidRDefault="006E7760">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_Toc83355666 \h </w:instrText>
      </w:r>
      <w:r>
        <w:fldChar w:fldCharType="separate"/>
      </w:r>
      <w:r>
        <w:t>561</w:t>
      </w:r>
      <w:r>
        <w:fldChar w:fldCharType="end"/>
      </w:r>
    </w:p>
    <w:p w14:paraId="4885CADA" w14:textId="3FDB383D" w:rsidR="006E7760" w:rsidRDefault="006E7760">
      <w:pPr>
        <w:pStyle w:val="TOC5"/>
        <w:rPr>
          <w:rFonts w:asciiTheme="minorHAnsi" w:eastAsiaTheme="minorEastAsia" w:hAnsiTheme="minorHAnsi" w:cstheme="minorBidi"/>
          <w:sz w:val="22"/>
          <w:szCs w:val="22"/>
          <w:lang w:eastAsia="en-GB"/>
        </w:rPr>
      </w:pPr>
      <w:r>
        <w:rPr>
          <w:lang w:eastAsia="zh-CN"/>
        </w:rP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_Toc83355667 \h </w:instrText>
      </w:r>
      <w:r>
        <w:fldChar w:fldCharType="separate"/>
      </w:r>
      <w:r>
        <w:t>562</w:t>
      </w:r>
      <w:r>
        <w:fldChar w:fldCharType="end"/>
      </w:r>
    </w:p>
    <w:p w14:paraId="4FC3DE31" w14:textId="4310F82A" w:rsidR="006E7760" w:rsidRDefault="006E7760">
      <w:pPr>
        <w:pStyle w:val="TOC5"/>
        <w:rPr>
          <w:rFonts w:asciiTheme="minorHAnsi" w:eastAsiaTheme="minorEastAsia" w:hAnsiTheme="minorHAnsi" w:cstheme="minorBidi"/>
          <w:sz w:val="22"/>
          <w:szCs w:val="22"/>
          <w:lang w:eastAsia="en-GB"/>
        </w:rPr>
      </w:pPr>
      <w:r>
        <w:rPr>
          <w:lang w:eastAsia="zh-CN"/>
        </w:rP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_Toc83355668 \h </w:instrText>
      </w:r>
      <w:r>
        <w:fldChar w:fldCharType="separate"/>
      </w:r>
      <w:r>
        <w:t>562</w:t>
      </w:r>
      <w:r>
        <w:fldChar w:fldCharType="end"/>
      </w:r>
    </w:p>
    <w:p w14:paraId="282FE534" w14:textId="7012E814" w:rsidR="006E7760" w:rsidRDefault="006E7760">
      <w:pPr>
        <w:pStyle w:val="TOC5"/>
        <w:rPr>
          <w:rFonts w:asciiTheme="minorHAnsi" w:eastAsiaTheme="minorEastAsia" w:hAnsiTheme="minorHAnsi" w:cstheme="minorBidi"/>
          <w:sz w:val="22"/>
          <w:szCs w:val="22"/>
          <w:lang w:eastAsia="en-GB"/>
        </w:rPr>
      </w:pPr>
      <w:r>
        <w:rPr>
          <w:lang w:eastAsia="zh-CN"/>
        </w:rP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_Toc83355669 \h </w:instrText>
      </w:r>
      <w:r>
        <w:fldChar w:fldCharType="separate"/>
      </w:r>
      <w:r>
        <w:t>562</w:t>
      </w:r>
      <w:r>
        <w:fldChar w:fldCharType="end"/>
      </w:r>
    </w:p>
    <w:p w14:paraId="5078C8D7" w14:textId="421091A7" w:rsidR="006E7760" w:rsidRDefault="006E7760">
      <w:pPr>
        <w:pStyle w:val="TOC5"/>
        <w:rPr>
          <w:rFonts w:asciiTheme="minorHAnsi" w:eastAsiaTheme="minorEastAsia" w:hAnsiTheme="minorHAnsi" w:cstheme="minorBidi"/>
          <w:sz w:val="22"/>
          <w:szCs w:val="22"/>
          <w:lang w:eastAsia="en-GB"/>
        </w:rPr>
      </w:pPr>
      <w:r>
        <w:rPr>
          <w:lang w:eastAsia="zh-CN"/>
        </w:rPr>
        <w:t>5.2.5.2.5</w:t>
      </w:r>
      <w:r>
        <w:rPr>
          <w:rFonts w:asciiTheme="minorHAnsi" w:eastAsiaTheme="minorEastAsia" w:hAnsiTheme="minorHAnsi" w:cstheme="minorBidi"/>
          <w:sz w:val="22"/>
          <w:szCs w:val="22"/>
          <w:lang w:eastAsia="en-GB"/>
        </w:rPr>
        <w:tab/>
      </w:r>
      <w:r>
        <w:rPr>
          <w:lang w:eastAsia="zh-CN"/>
        </w:rPr>
        <w:t>Npcf_AMPolicyControl_Update service operation</w:t>
      </w:r>
      <w:r>
        <w:tab/>
      </w:r>
      <w:r>
        <w:fldChar w:fldCharType="begin" w:fldLock="1"/>
      </w:r>
      <w:r>
        <w:instrText xml:space="preserve"> PAGEREF _Toc83355670 \h </w:instrText>
      </w:r>
      <w:r>
        <w:fldChar w:fldCharType="separate"/>
      </w:r>
      <w:r>
        <w:t>563</w:t>
      </w:r>
      <w:r>
        <w:fldChar w:fldCharType="end"/>
      </w:r>
    </w:p>
    <w:p w14:paraId="44BDCED9" w14:textId="21ACF35C" w:rsidR="006E7760" w:rsidRDefault="006E7760">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_Toc83355671 \h </w:instrText>
      </w:r>
      <w:r>
        <w:fldChar w:fldCharType="separate"/>
      </w:r>
      <w:r>
        <w:t>563</w:t>
      </w:r>
      <w:r>
        <w:fldChar w:fldCharType="end"/>
      </w:r>
    </w:p>
    <w:p w14:paraId="40B54681" w14:textId="3CFEDC74" w:rsidR="006E7760" w:rsidRDefault="006E7760">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_Toc83355672 \h </w:instrText>
      </w:r>
      <w:r>
        <w:fldChar w:fldCharType="separate"/>
      </w:r>
      <w:r>
        <w:t>563</w:t>
      </w:r>
      <w:r>
        <w:fldChar w:fldCharType="end"/>
      </w:r>
    </w:p>
    <w:p w14:paraId="055E9D61" w14:textId="40CD093F" w:rsidR="006E7760" w:rsidRDefault="006E7760">
      <w:pPr>
        <w:pStyle w:val="TOC5"/>
        <w:rPr>
          <w:rFonts w:asciiTheme="minorHAnsi" w:eastAsiaTheme="minorEastAsia" w:hAnsiTheme="minorHAnsi" w:cstheme="minorBidi"/>
          <w:sz w:val="22"/>
          <w:szCs w:val="22"/>
          <w:lang w:eastAsia="en-GB"/>
        </w:rPr>
      </w:pPr>
      <w:r>
        <w:rPr>
          <w:lang w:eastAsia="zh-CN"/>
        </w:rPr>
        <w:t>5.2.5.3.2</w:t>
      </w:r>
      <w:r>
        <w:rPr>
          <w:rFonts w:asciiTheme="minorHAnsi" w:eastAsiaTheme="minorEastAsia" w:hAnsiTheme="minorHAnsi" w:cstheme="minorBidi"/>
          <w:sz w:val="22"/>
          <w:szCs w:val="22"/>
          <w:lang w:eastAsia="en-GB"/>
        </w:rPr>
        <w:tab/>
      </w:r>
      <w:r>
        <w:rPr>
          <w:lang w:eastAsia="zh-CN"/>
        </w:rPr>
        <w:t>Npcf_PolicyAuthorization_Create</w:t>
      </w:r>
      <w:r>
        <w:t xml:space="preserve"> service operation</w:t>
      </w:r>
      <w:r>
        <w:tab/>
      </w:r>
      <w:r>
        <w:fldChar w:fldCharType="begin" w:fldLock="1"/>
      </w:r>
      <w:r>
        <w:instrText xml:space="preserve"> PAGEREF _Toc83355673 \h </w:instrText>
      </w:r>
      <w:r>
        <w:fldChar w:fldCharType="separate"/>
      </w:r>
      <w:r>
        <w:t>563</w:t>
      </w:r>
      <w:r>
        <w:fldChar w:fldCharType="end"/>
      </w:r>
    </w:p>
    <w:p w14:paraId="19C855E7" w14:textId="28D0895B" w:rsidR="006E7760" w:rsidRDefault="006E7760">
      <w:pPr>
        <w:pStyle w:val="TOC5"/>
        <w:rPr>
          <w:rFonts w:asciiTheme="minorHAnsi" w:eastAsiaTheme="minorEastAsia" w:hAnsiTheme="minorHAnsi" w:cstheme="minorBidi"/>
          <w:sz w:val="22"/>
          <w:szCs w:val="22"/>
          <w:lang w:eastAsia="en-GB"/>
        </w:rPr>
      </w:pPr>
      <w:r w:rsidRPr="00F52137">
        <w:rPr>
          <w:rFonts w:eastAsia="SimSun"/>
        </w:rPr>
        <w:t>5.2.5.3.3</w:t>
      </w:r>
      <w:r>
        <w:rPr>
          <w:rFonts w:asciiTheme="minorHAnsi" w:eastAsiaTheme="minorEastAsia" w:hAnsiTheme="minorHAnsi" w:cstheme="minorBidi"/>
          <w:sz w:val="22"/>
          <w:szCs w:val="22"/>
          <w:lang w:eastAsia="en-GB"/>
        </w:rPr>
        <w:tab/>
      </w:r>
      <w:r w:rsidRPr="00F52137">
        <w:rPr>
          <w:rFonts w:eastAsia="SimSun"/>
        </w:rPr>
        <w:t>Npcf_PolicyAuthorization_Update service operation</w:t>
      </w:r>
      <w:r>
        <w:tab/>
      </w:r>
      <w:r>
        <w:fldChar w:fldCharType="begin" w:fldLock="1"/>
      </w:r>
      <w:r>
        <w:instrText xml:space="preserve"> PAGEREF _Toc83355674 \h </w:instrText>
      </w:r>
      <w:r>
        <w:fldChar w:fldCharType="separate"/>
      </w:r>
      <w:r>
        <w:t>564</w:t>
      </w:r>
      <w:r>
        <w:fldChar w:fldCharType="end"/>
      </w:r>
    </w:p>
    <w:p w14:paraId="35943338" w14:textId="64994A96"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5.2.5.3.4</w:t>
      </w:r>
      <w:r>
        <w:rPr>
          <w:rFonts w:asciiTheme="minorHAnsi" w:eastAsiaTheme="minorEastAsia" w:hAnsiTheme="minorHAnsi" w:cstheme="minorBidi"/>
          <w:sz w:val="22"/>
          <w:szCs w:val="22"/>
          <w:lang w:eastAsia="en-GB"/>
        </w:rPr>
        <w:tab/>
      </w:r>
      <w:r w:rsidRPr="00F52137">
        <w:rPr>
          <w:rFonts w:eastAsia="SimSun"/>
          <w:lang w:eastAsia="zh-CN"/>
        </w:rPr>
        <w:t>Npcf_PolicyAuthorization_</w:t>
      </w:r>
      <w:r w:rsidRPr="00F52137">
        <w:rPr>
          <w:rFonts w:eastAsia="SimSun"/>
        </w:rPr>
        <w:t>Delete service operation</w:t>
      </w:r>
      <w:r>
        <w:tab/>
      </w:r>
      <w:r>
        <w:fldChar w:fldCharType="begin" w:fldLock="1"/>
      </w:r>
      <w:r>
        <w:instrText xml:space="preserve"> PAGEREF _Toc83355675 \h </w:instrText>
      </w:r>
      <w:r>
        <w:fldChar w:fldCharType="separate"/>
      </w:r>
      <w:r>
        <w:t>564</w:t>
      </w:r>
      <w:r>
        <w:fldChar w:fldCharType="end"/>
      </w:r>
    </w:p>
    <w:p w14:paraId="117DBCF2" w14:textId="0101F446"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5.2.5.3.5</w:t>
      </w:r>
      <w:r>
        <w:rPr>
          <w:rFonts w:asciiTheme="minorHAnsi" w:eastAsiaTheme="minorEastAsia" w:hAnsiTheme="minorHAnsi" w:cstheme="minorBidi"/>
          <w:sz w:val="22"/>
          <w:szCs w:val="22"/>
          <w:lang w:eastAsia="en-GB"/>
        </w:rPr>
        <w:tab/>
      </w:r>
      <w:r w:rsidRPr="00F52137">
        <w:rPr>
          <w:rFonts w:eastAsia="SimSun"/>
        </w:rPr>
        <w:t>Npcf_</w:t>
      </w:r>
      <w:r w:rsidRPr="00F52137">
        <w:rPr>
          <w:rFonts w:eastAsia="SimSun"/>
          <w:lang w:eastAsia="zh-CN"/>
        </w:rPr>
        <w:t>PolicyAuthorization_</w:t>
      </w:r>
      <w:r w:rsidRPr="00F52137">
        <w:rPr>
          <w:rFonts w:eastAsia="SimSun"/>
        </w:rPr>
        <w:t>Notify service operation</w:t>
      </w:r>
      <w:r>
        <w:tab/>
      </w:r>
      <w:r>
        <w:fldChar w:fldCharType="begin" w:fldLock="1"/>
      </w:r>
      <w:r>
        <w:instrText xml:space="preserve"> PAGEREF _Toc83355676 \h </w:instrText>
      </w:r>
      <w:r>
        <w:fldChar w:fldCharType="separate"/>
      </w:r>
      <w:r>
        <w:t>564</w:t>
      </w:r>
      <w:r>
        <w:fldChar w:fldCharType="end"/>
      </w:r>
    </w:p>
    <w:p w14:paraId="1FC63BF9" w14:textId="0E08E1BD"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5.2.5.3.6</w:t>
      </w:r>
      <w:r>
        <w:rPr>
          <w:rFonts w:asciiTheme="minorHAnsi" w:eastAsiaTheme="minorEastAsia" w:hAnsiTheme="minorHAnsi" w:cstheme="minorBidi"/>
          <w:sz w:val="22"/>
          <w:szCs w:val="22"/>
          <w:lang w:eastAsia="en-GB"/>
        </w:rPr>
        <w:tab/>
      </w:r>
      <w:r w:rsidRPr="00F52137">
        <w:rPr>
          <w:rFonts w:eastAsia="SimSun"/>
        </w:rPr>
        <w:t>Npcf_</w:t>
      </w:r>
      <w:r w:rsidRPr="00F52137">
        <w:rPr>
          <w:rFonts w:eastAsia="SimSun"/>
          <w:lang w:eastAsia="zh-CN"/>
        </w:rPr>
        <w:t>PolicyAuthorization_Subscribe service operation</w:t>
      </w:r>
      <w:r>
        <w:tab/>
      </w:r>
      <w:r>
        <w:fldChar w:fldCharType="begin" w:fldLock="1"/>
      </w:r>
      <w:r>
        <w:instrText xml:space="preserve"> PAGEREF _Toc83355677 \h </w:instrText>
      </w:r>
      <w:r>
        <w:fldChar w:fldCharType="separate"/>
      </w:r>
      <w:r>
        <w:t>565</w:t>
      </w:r>
      <w:r>
        <w:fldChar w:fldCharType="end"/>
      </w:r>
    </w:p>
    <w:p w14:paraId="12F791CE" w14:textId="3968A72E"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5.2.5.3.7</w:t>
      </w:r>
      <w:r>
        <w:rPr>
          <w:rFonts w:asciiTheme="minorHAnsi" w:eastAsiaTheme="minorEastAsia" w:hAnsiTheme="minorHAnsi" w:cstheme="minorBidi"/>
          <w:sz w:val="22"/>
          <w:szCs w:val="22"/>
          <w:lang w:eastAsia="en-GB"/>
        </w:rPr>
        <w:tab/>
      </w:r>
      <w:r w:rsidRPr="00F52137">
        <w:rPr>
          <w:rFonts w:eastAsia="SimSun"/>
          <w:lang w:eastAsia="zh-CN"/>
        </w:rPr>
        <w:t>Npcf_PolicyAuthorization_Unsubscribe service operation</w:t>
      </w:r>
      <w:r>
        <w:tab/>
      </w:r>
      <w:r>
        <w:fldChar w:fldCharType="begin" w:fldLock="1"/>
      </w:r>
      <w:r>
        <w:instrText xml:space="preserve"> PAGEREF _Toc83355678 \h </w:instrText>
      </w:r>
      <w:r>
        <w:fldChar w:fldCharType="separate"/>
      </w:r>
      <w:r>
        <w:t>565</w:t>
      </w:r>
      <w:r>
        <w:fldChar w:fldCharType="end"/>
      </w:r>
    </w:p>
    <w:p w14:paraId="3EA15737" w14:textId="2E7C3CF5" w:rsidR="006E7760" w:rsidRDefault="006E7760">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_Toc83355679 \h </w:instrText>
      </w:r>
      <w:r>
        <w:fldChar w:fldCharType="separate"/>
      </w:r>
      <w:r>
        <w:t>565</w:t>
      </w:r>
      <w:r>
        <w:fldChar w:fldCharType="end"/>
      </w:r>
    </w:p>
    <w:p w14:paraId="4E9BA87B" w14:textId="179E2F30" w:rsidR="006E7760" w:rsidRDefault="006E7760">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_Toc83355680 \h </w:instrText>
      </w:r>
      <w:r>
        <w:fldChar w:fldCharType="separate"/>
      </w:r>
      <w:r>
        <w:t>565</w:t>
      </w:r>
      <w:r>
        <w:fldChar w:fldCharType="end"/>
      </w:r>
    </w:p>
    <w:p w14:paraId="449B45CF" w14:textId="412EA798" w:rsidR="006E7760" w:rsidRDefault="006E7760">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_Toc83355681 \h </w:instrText>
      </w:r>
      <w:r>
        <w:fldChar w:fldCharType="separate"/>
      </w:r>
      <w:r>
        <w:t>566</w:t>
      </w:r>
      <w:r>
        <w:fldChar w:fldCharType="end"/>
      </w:r>
    </w:p>
    <w:p w14:paraId="13D1E8D9" w14:textId="0CAB2485" w:rsidR="006E7760" w:rsidRDefault="006E7760">
      <w:pPr>
        <w:pStyle w:val="TOC5"/>
        <w:rPr>
          <w:rFonts w:asciiTheme="minorHAnsi" w:eastAsiaTheme="minorEastAsia" w:hAnsiTheme="minorHAnsi" w:cstheme="minorBidi"/>
          <w:sz w:val="22"/>
          <w:szCs w:val="22"/>
          <w:lang w:eastAsia="en-GB"/>
        </w:rPr>
      </w:pPr>
      <w:r>
        <w:rPr>
          <w:lang w:eastAsia="zh-CN"/>
        </w:rP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_Toc83355682 \h </w:instrText>
      </w:r>
      <w:r>
        <w:fldChar w:fldCharType="separate"/>
      </w:r>
      <w:r>
        <w:t>566</w:t>
      </w:r>
      <w:r>
        <w:fldChar w:fldCharType="end"/>
      </w:r>
    </w:p>
    <w:p w14:paraId="76DE8DB8" w14:textId="3BE0CD7B" w:rsidR="006E7760" w:rsidRDefault="006E7760">
      <w:pPr>
        <w:pStyle w:val="TOC5"/>
        <w:rPr>
          <w:rFonts w:asciiTheme="minorHAnsi" w:eastAsiaTheme="minorEastAsia" w:hAnsiTheme="minorHAnsi" w:cstheme="minorBidi"/>
          <w:sz w:val="22"/>
          <w:szCs w:val="22"/>
          <w:lang w:eastAsia="en-GB"/>
        </w:rPr>
      </w:pPr>
      <w:r>
        <w:rPr>
          <w:lang w:eastAsia="zh-CN"/>
        </w:rP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_Toc83355683 \h </w:instrText>
      </w:r>
      <w:r>
        <w:fldChar w:fldCharType="separate"/>
      </w:r>
      <w:r>
        <w:t>566</w:t>
      </w:r>
      <w:r>
        <w:fldChar w:fldCharType="end"/>
      </w:r>
    </w:p>
    <w:p w14:paraId="52EFB139" w14:textId="695DF407" w:rsidR="006E7760" w:rsidRDefault="006E7760">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_Toc83355684 \h </w:instrText>
      </w:r>
      <w:r>
        <w:fldChar w:fldCharType="separate"/>
      </w:r>
      <w:r>
        <w:t>567</w:t>
      </w:r>
      <w:r>
        <w:fldChar w:fldCharType="end"/>
      </w:r>
    </w:p>
    <w:p w14:paraId="506EA867" w14:textId="627D4B76" w:rsidR="006E7760" w:rsidRDefault="006E7760">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_Toc83355685 \h </w:instrText>
      </w:r>
      <w:r>
        <w:fldChar w:fldCharType="separate"/>
      </w:r>
      <w:r>
        <w:t>567</w:t>
      </w:r>
      <w:r>
        <w:fldChar w:fldCharType="end"/>
      </w:r>
    </w:p>
    <w:p w14:paraId="403F694F" w14:textId="70969228" w:rsidR="006E7760" w:rsidRDefault="006E7760">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_Toc83355686 \h </w:instrText>
      </w:r>
      <w:r>
        <w:fldChar w:fldCharType="separate"/>
      </w:r>
      <w:r>
        <w:t>567</w:t>
      </w:r>
      <w:r>
        <w:fldChar w:fldCharType="end"/>
      </w:r>
    </w:p>
    <w:p w14:paraId="5BB7D922" w14:textId="1B04AAF5" w:rsidR="006E7760" w:rsidRDefault="006E7760">
      <w:pPr>
        <w:pStyle w:val="TOC5"/>
        <w:rPr>
          <w:rFonts w:asciiTheme="minorHAnsi" w:eastAsiaTheme="minorEastAsia" w:hAnsiTheme="minorHAnsi" w:cstheme="minorBidi"/>
          <w:sz w:val="22"/>
          <w:szCs w:val="22"/>
          <w:lang w:eastAsia="en-GB"/>
        </w:rPr>
      </w:pPr>
      <w:r>
        <w:rPr>
          <w:lang w:eastAsia="zh-CN"/>
        </w:rP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_Toc83355687 \h </w:instrText>
      </w:r>
      <w:r>
        <w:fldChar w:fldCharType="separate"/>
      </w:r>
      <w:r>
        <w:t>567</w:t>
      </w:r>
      <w:r>
        <w:fldChar w:fldCharType="end"/>
      </w:r>
    </w:p>
    <w:p w14:paraId="3711DA99" w14:textId="3843CD1B" w:rsidR="006E7760" w:rsidRDefault="006E7760">
      <w:pPr>
        <w:pStyle w:val="TOC5"/>
        <w:rPr>
          <w:rFonts w:asciiTheme="minorHAnsi" w:eastAsiaTheme="minorEastAsia" w:hAnsiTheme="minorHAnsi" w:cstheme="minorBidi"/>
          <w:sz w:val="22"/>
          <w:szCs w:val="22"/>
          <w:lang w:eastAsia="en-GB"/>
        </w:rPr>
      </w:pPr>
      <w:r>
        <w:rPr>
          <w:lang w:eastAsia="zh-CN"/>
        </w:rPr>
        <w:lastRenderedPageBreak/>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_Toc83355688 \h </w:instrText>
      </w:r>
      <w:r>
        <w:fldChar w:fldCharType="separate"/>
      </w:r>
      <w:r>
        <w:t>568</w:t>
      </w:r>
      <w:r>
        <w:fldChar w:fldCharType="end"/>
      </w:r>
    </w:p>
    <w:p w14:paraId="42FBF2FA" w14:textId="7C16E56F" w:rsidR="006E7760" w:rsidRDefault="006E7760">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_Toc83355689 \h </w:instrText>
      </w:r>
      <w:r>
        <w:fldChar w:fldCharType="separate"/>
      </w:r>
      <w:r>
        <w:t>568</w:t>
      </w:r>
      <w:r>
        <w:fldChar w:fldCharType="end"/>
      </w:r>
    </w:p>
    <w:p w14:paraId="56A54107" w14:textId="55C602DD" w:rsidR="006E7760" w:rsidRDefault="006E7760">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_Toc83355690 \h </w:instrText>
      </w:r>
      <w:r>
        <w:fldChar w:fldCharType="separate"/>
      </w:r>
      <w:r>
        <w:t>568</w:t>
      </w:r>
      <w:r>
        <w:fldChar w:fldCharType="end"/>
      </w:r>
    </w:p>
    <w:p w14:paraId="1CBC8C13" w14:textId="5B772198" w:rsidR="006E7760" w:rsidRDefault="006E7760">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_Toc83355691 \h </w:instrText>
      </w:r>
      <w:r>
        <w:fldChar w:fldCharType="separate"/>
      </w:r>
      <w:r>
        <w:t>568</w:t>
      </w:r>
      <w:r>
        <w:fldChar w:fldCharType="end"/>
      </w:r>
    </w:p>
    <w:p w14:paraId="08568946" w14:textId="13A21C93" w:rsidR="006E7760" w:rsidRDefault="006E7760">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_Toc83355692 \h </w:instrText>
      </w:r>
      <w:r>
        <w:fldChar w:fldCharType="separate"/>
      </w:r>
      <w:r>
        <w:t>569</w:t>
      </w:r>
      <w:r>
        <w:fldChar w:fldCharType="end"/>
      </w:r>
    </w:p>
    <w:p w14:paraId="7ADD0A22" w14:textId="13498A1B" w:rsidR="006E7760" w:rsidRDefault="006E7760">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_Toc83355693 \h </w:instrText>
      </w:r>
      <w:r>
        <w:fldChar w:fldCharType="separate"/>
      </w:r>
      <w:r>
        <w:t>569</w:t>
      </w:r>
      <w:r>
        <w:fldChar w:fldCharType="end"/>
      </w:r>
    </w:p>
    <w:p w14:paraId="0CDAB40A" w14:textId="25FD6EF5" w:rsidR="006E7760" w:rsidRDefault="006E7760">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_Toc83355694 \h </w:instrText>
      </w:r>
      <w:r>
        <w:fldChar w:fldCharType="separate"/>
      </w:r>
      <w:r>
        <w:t>569</w:t>
      </w:r>
      <w:r>
        <w:fldChar w:fldCharType="end"/>
      </w:r>
    </w:p>
    <w:p w14:paraId="3D399682" w14:textId="1E774D3E" w:rsidR="006E7760" w:rsidRDefault="006E7760">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_Toc83355695 \h </w:instrText>
      </w:r>
      <w:r>
        <w:fldChar w:fldCharType="separate"/>
      </w:r>
      <w:r>
        <w:t>570</w:t>
      </w:r>
      <w:r>
        <w:fldChar w:fldCharType="end"/>
      </w:r>
    </w:p>
    <w:p w14:paraId="654FDFE0" w14:textId="44A7C2C0" w:rsidR="006E7760" w:rsidRDefault="006E7760">
      <w:pPr>
        <w:pStyle w:val="TOC4"/>
        <w:rPr>
          <w:rFonts w:asciiTheme="minorHAnsi" w:eastAsiaTheme="minorEastAsia" w:hAnsiTheme="minorHAnsi" w:cstheme="minorBidi"/>
          <w:sz w:val="22"/>
          <w:szCs w:val="22"/>
          <w:lang w:eastAsia="en-GB"/>
        </w:rPr>
      </w:pPr>
      <w:r w:rsidRPr="00F52137">
        <w:rPr>
          <w:rFonts w:eastAsia="SimSun"/>
        </w:rPr>
        <w:t>5.2.5.7</w:t>
      </w:r>
      <w:r>
        <w:rPr>
          <w:rFonts w:asciiTheme="minorHAnsi" w:eastAsiaTheme="minorEastAsia" w:hAnsiTheme="minorHAnsi" w:cstheme="minorBidi"/>
          <w:sz w:val="22"/>
          <w:szCs w:val="22"/>
          <w:lang w:eastAsia="en-GB"/>
        </w:rPr>
        <w:tab/>
      </w:r>
      <w:r w:rsidRPr="00F52137">
        <w:rPr>
          <w:rFonts w:eastAsia="SimSun"/>
        </w:rPr>
        <w:t>Npcf_EventExposure</w:t>
      </w:r>
      <w:r w:rsidRPr="00F52137">
        <w:rPr>
          <w:rFonts w:eastAsia="SimSun"/>
          <w:lang w:eastAsia="zh-CN"/>
        </w:rPr>
        <w:t xml:space="preserve"> service</w:t>
      </w:r>
      <w:r>
        <w:tab/>
      </w:r>
      <w:r>
        <w:fldChar w:fldCharType="begin" w:fldLock="1"/>
      </w:r>
      <w:r>
        <w:instrText xml:space="preserve"> PAGEREF _Toc83355696 \h </w:instrText>
      </w:r>
      <w:r>
        <w:fldChar w:fldCharType="separate"/>
      </w:r>
      <w:r>
        <w:t>570</w:t>
      </w:r>
      <w:r>
        <w:fldChar w:fldCharType="end"/>
      </w:r>
    </w:p>
    <w:p w14:paraId="444C8EBC" w14:textId="08A144D6"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5.2.5.7.1</w:t>
      </w:r>
      <w:r>
        <w:rPr>
          <w:rFonts w:asciiTheme="minorHAnsi" w:eastAsiaTheme="minorEastAsia" w:hAnsiTheme="minorHAnsi" w:cstheme="minorBidi"/>
          <w:sz w:val="22"/>
          <w:szCs w:val="22"/>
          <w:lang w:eastAsia="en-GB"/>
        </w:rPr>
        <w:tab/>
      </w:r>
      <w:r w:rsidRPr="00F52137">
        <w:rPr>
          <w:rFonts w:eastAsia="SimSun"/>
          <w:lang w:eastAsia="zh-CN"/>
        </w:rPr>
        <w:t>General</w:t>
      </w:r>
      <w:r>
        <w:tab/>
      </w:r>
      <w:r>
        <w:fldChar w:fldCharType="begin" w:fldLock="1"/>
      </w:r>
      <w:r>
        <w:instrText xml:space="preserve"> PAGEREF _Toc83355697 \h </w:instrText>
      </w:r>
      <w:r>
        <w:fldChar w:fldCharType="separate"/>
      </w:r>
      <w:r>
        <w:t>570</w:t>
      </w:r>
      <w:r>
        <w:fldChar w:fldCharType="end"/>
      </w:r>
    </w:p>
    <w:p w14:paraId="480C8D86" w14:textId="23279EB2"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5.2.5.7.2</w:t>
      </w:r>
      <w:r>
        <w:rPr>
          <w:rFonts w:asciiTheme="minorHAnsi" w:eastAsiaTheme="minorEastAsia" w:hAnsiTheme="minorHAnsi" w:cstheme="minorBidi"/>
          <w:sz w:val="22"/>
          <w:szCs w:val="22"/>
          <w:lang w:eastAsia="en-GB"/>
        </w:rPr>
        <w:tab/>
      </w:r>
      <w:r w:rsidRPr="00F52137">
        <w:rPr>
          <w:rFonts w:eastAsia="SimSun"/>
          <w:lang w:eastAsia="zh-CN"/>
        </w:rPr>
        <w:t xml:space="preserve">Npcf_EventExposure_Subscribe </w:t>
      </w:r>
      <w:r>
        <w:rPr>
          <w:lang w:eastAsia="zh-CN"/>
        </w:rPr>
        <w:t>service operation</w:t>
      </w:r>
      <w:r>
        <w:tab/>
      </w:r>
      <w:r>
        <w:fldChar w:fldCharType="begin" w:fldLock="1"/>
      </w:r>
      <w:r>
        <w:instrText xml:space="preserve"> PAGEREF _Toc83355698 \h </w:instrText>
      </w:r>
      <w:r>
        <w:fldChar w:fldCharType="separate"/>
      </w:r>
      <w:r>
        <w:t>570</w:t>
      </w:r>
      <w:r>
        <w:fldChar w:fldCharType="end"/>
      </w:r>
    </w:p>
    <w:p w14:paraId="249E359B" w14:textId="4236AE67"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5.2.5.7.3</w:t>
      </w:r>
      <w:r>
        <w:rPr>
          <w:rFonts w:asciiTheme="minorHAnsi" w:eastAsiaTheme="minorEastAsia" w:hAnsiTheme="minorHAnsi" w:cstheme="minorBidi"/>
          <w:sz w:val="22"/>
          <w:szCs w:val="22"/>
          <w:lang w:eastAsia="en-GB"/>
        </w:rPr>
        <w:tab/>
      </w:r>
      <w:r w:rsidRPr="00F52137">
        <w:rPr>
          <w:rFonts w:eastAsia="SimSun"/>
          <w:lang w:eastAsia="zh-CN"/>
        </w:rPr>
        <w:t xml:space="preserve">Npcf_EventExposure_Unsubscribe </w:t>
      </w:r>
      <w:r>
        <w:rPr>
          <w:lang w:eastAsia="zh-CN"/>
        </w:rPr>
        <w:t>service operation</w:t>
      </w:r>
      <w:r>
        <w:tab/>
      </w:r>
      <w:r>
        <w:fldChar w:fldCharType="begin" w:fldLock="1"/>
      </w:r>
      <w:r>
        <w:instrText xml:space="preserve"> PAGEREF _Toc83355699 \h </w:instrText>
      </w:r>
      <w:r>
        <w:fldChar w:fldCharType="separate"/>
      </w:r>
      <w:r>
        <w:t>570</w:t>
      </w:r>
      <w:r>
        <w:fldChar w:fldCharType="end"/>
      </w:r>
    </w:p>
    <w:p w14:paraId="647B52AC" w14:textId="2358A4E6"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5.2.5.7.4</w:t>
      </w:r>
      <w:r>
        <w:rPr>
          <w:rFonts w:asciiTheme="minorHAnsi" w:eastAsiaTheme="minorEastAsia" w:hAnsiTheme="minorHAnsi" w:cstheme="minorBidi"/>
          <w:sz w:val="22"/>
          <w:szCs w:val="22"/>
          <w:lang w:eastAsia="en-GB"/>
        </w:rPr>
        <w:tab/>
      </w:r>
      <w:r w:rsidRPr="00F52137">
        <w:rPr>
          <w:rFonts w:eastAsia="SimSun"/>
          <w:lang w:eastAsia="zh-CN"/>
        </w:rPr>
        <w:t xml:space="preserve">Npcf_EventExposure_Notify </w:t>
      </w:r>
      <w:r>
        <w:rPr>
          <w:lang w:eastAsia="zh-CN"/>
        </w:rPr>
        <w:t>service operation</w:t>
      </w:r>
      <w:r>
        <w:tab/>
      </w:r>
      <w:r>
        <w:fldChar w:fldCharType="begin" w:fldLock="1"/>
      </w:r>
      <w:r>
        <w:instrText xml:space="preserve"> PAGEREF _Toc83355700 \h </w:instrText>
      </w:r>
      <w:r>
        <w:fldChar w:fldCharType="separate"/>
      </w:r>
      <w:r>
        <w:t>571</w:t>
      </w:r>
      <w:r>
        <w:fldChar w:fldCharType="end"/>
      </w:r>
    </w:p>
    <w:p w14:paraId="6A1F88BE" w14:textId="77865D22" w:rsidR="006E7760" w:rsidRDefault="006E7760">
      <w:pPr>
        <w:pStyle w:val="TOC4"/>
        <w:rPr>
          <w:rFonts w:asciiTheme="minorHAnsi" w:eastAsiaTheme="minorEastAsia" w:hAnsiTheme="minorHAnsi" w:cstheme="minorBidi"/>
          <w:sz w:val="22"/>
          <w:szCs w:val="22"/>
          <w:lang w:eastAsia="en-GB"/>
        </w:rPr>
      </w:pPr>
      <w:r>
        <w:t>5.2.5.8</w:t>
      </w:r>
      <w:r>
        <w:rPr>
          <w:rFonts w:asciiTheme="minorHAnsi" w:eastAsiaTheme="minorEastAsia" w:hAnsiTheme="minorHAnsi" w:cstheme="minorBidi"/>
          <w:sz w:val="22"/>
          <w:szCs w:val="22"/>
          <w:lang w:eastAsia="en-GB"/>
        </w:rPr>
        <w:tab/>
      </w:r>
      <w:r>
        <w:t>Npcf_AMPolicyAuthorization Service</w:t>
      </w:r>
      <w:r>
        <w:tab/>
      </w:r>
      <w:r>
        <w:fldChar w:fldCharType="begin" w:fldLock="1"/>
      </w:r>
      <w:r>
        <w:instrText xml:space="preserve"> PAGEREF _Toc83355701 \h </w:instrText>
      </w:r>
      <w:r>
        <w:fldChar w:fldCharType="separate"/>
      </w:r>
      <w:r>
        <w:t>571</w:t>
      </w:r>
      <w:r>
        <w:fldChar w:fldCharType="end"/>
      </w:r>
    </w:p>
    <w:p w14:paraId="56CDCF51" w14:textId="08A15CFA" w:rsidR="006E7760" w:rsidRDefault="006E7760">
      <w:pPr>
        <w:pStyle w:val="TOC5"/>
        <w:rPr>
          <w:rFonts w:asciiTheme="minorHAnsi" w:eastAsiaTheme="minorEastAsia" w:hAnsiTheme="minorHAnsi" w:cstheme="minorBidi"/>
          <w:sz w:val="22"/>
          <w:szCs w:val="22"/>
          <w:lang w:eastAsia="en-GB"/>
        </w:rPr>
      </w:pPr>
      <w:r>
        <w:t>5.2.5.8.1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_Toc83355702 \h </w:instrText>
      </w:r>
      <w:r>
        <w:fldChar w:fldCharType="separate"/>
      </w:r>
      <w:r>
        <w:t>571</w:t>
      </w:r>
      <w:r>
        <w:fldChar w:fldCharType="end"/>
      </w:r>
    </w:p>
    <w:p w14:paraId="30973EA7" w14:textId="7E98BE56" w:rsidR="006E7760" w:rsidRDefault="006E7760">
      <w:pPr>
        <w:pStyle w:val="TOC5"/>
        <w:rPr>
          <w:rFonts w:asciiTheme="minorHAnsi" w:eastAsiaTheme="minorEastAsia" w:hAnsiTheme="minorHAnsi" w:cstheme="minorBidi"/>
          <w:sz w:val="22"/>
          <w:szCs w:val="22"/>
          <w:lang w:eastAsia="en-GB"/>
        </w:rPr>
      </w:pPr>
      <w:r>
        <w:t>5.2.5.8.2</w:t>
      </w:r>
      <w:r>
        <w:rPr>
          <w:rFonts w:asciiTheme="minorHAnsi" w:eastAsiaTheme="minorEastAsia" w:hAnsiTheme="minorHAnsi" w:cstheme="minorBidi"/>
          <w:sz w:val="22"/>
          <w:szCs w:val="22"/>
          <w:lang w:eastAsia="en-GB"/>
        </w:rPr>
        <w:tab/>
      </w:r>
      <w:r>
        <w:t>Npcf_AMPolicyAuthorization_Create service operation</w:t>
      </w:r>
      <w:r>
        <w:tab/>
      </w:r>
      <w:r>
        <w:fldChar w:fldCharType="begin" w:fldLock="1"/>
      </w:r>
      <w:r>
        <w:instrText xml:space="preserve"> PAGEREF _Toc83355703 \h </w:instrText>
      </w:r>
      <w:r>
        <w:fldChar w:fldCharType="separate"/>
      </w:r>
      <w:r>
        <w:t>571</w:t>
      </w:r>
      <w:r>
        <w:fldChar w:fldCharType="end"/>
      </w:r>
    </w:p>
    <w:p w14:paraId="354B598C" w14:textId="2EDDEF32" w:rsidR="006E7760" w:rsidRDefault="006E7760">
      <w:pPr>
        <w:pStyle w:val="TOC5"/>
        <w:rPr>
          <w:rFonts w:asciiTheme="minorHAnsi" w:eastAsiaTheme="minorEastAsia" w:hAnsiTheme="minorHAnsi" w:cstheme="minorBidi"/>
          <w:sz w:val="22"/>
          <w:szCs w:val="22"/>
          <w:lang w:eastAsia="en-GB"/>
        </w:rPr>
      </w:pPr>
      <w:r>
        <w:t>5.2.5.8.3</w:t>
      </w:r>
      <w:r>
        <w:rPr>
          <w:rFonts w:asciiTheme="minorHAnsi" w:eastAsiaTheme="minorEastAsia" w:hAnsiTheme="minorHAnsi" w:cstheme="minorBidi"/>
          <w:sz w:val="22"/>
          <w:szCs w:val="22"/>
          <w:lang w:eastAsia="en-GB"/>
        </w:rPr>
        <w:tab/>
      </w:r>
      <w:r>
        <w:t>Npcf_AMPolicyAuthorization_Update service operation</w:t>
      </w:r>
      <w:r>
        <w:tab/>
      </w:r>
      <w:r>
        <w:fldChar w:fldCharType="begin" w:fldLock="1"/>
      </w:r>
      <w:r>
        <w:instrText xml:space="preserve"> PAGEREF _Toc83355704 \h </w:instrText>
      </w:r>
      <w:r>
        <w:fldChar w:fldCharType="separate"/>
      </w:r>
      <w:r>
        <w:t>572</w:t>
      </w:r>
      <w:r>
        <w:fldChar w:fldCharType="end"/>
      </w:r>
    </w:p>
    <w:p w14:paraId="26B71146" w14:textId="3982AE4E" w:rsidR="006E7760" w:rsidRDefault="006E7760">
      <w:pPr>
        <w:pStyle w:val="TOC5"/>
        <w:rPr>
          <w:rFonts w:asciiTheme="minorHAnsi" w:eastAsiaTheme="minorEastAsia" w:hAnsiTheme="minorHAnsi" w:cstheme="minorBidi"/>
          <w:sz w:val="22"/>
          <w:szCs w:val="22"/>
          <w:lang w:eastAsia="en-GB"/>
        </w:rPr>
      </w:pPr>
      <w:r>
        <w:t>5.2.5.8.4</w:t>
      </w:r>
      <w:r>
        <w:rPr>
          <w:rFonts w:asciiTheme="minorHAnsi" w:eastAsiaTheme="minorEastAsia" w:hAnsiTheme="minorHAnsi" w:cstheme="minorBidi"/>
          <w:sz w:val="22"/>
          <w:szCs w:val="22"/>
          <w:lang w:eastAsia="en-GB"/>
        </w:rPr>
        <w:tab/>
      </w:r>
      <w:r>
        <w:t>Npcf_AMPolicyAuthorization_Delete service operation</w:t>
      </w:r>
      <w:r>
        <w:tab/>
      </w:r>
      <w:r>
        <w:fldChar w:fldCharType="begin" w:fldLock="1"/>
      </w:r>
      <w:r>
        <w:instrText xml:space="preserve"> PAGEREF _Toc83355705 \h </w:instrText>
      </w:r>
      <w:r>
        <w:fldChar w:fldCharType="separate"/>
      </w:r>
      <w:r>
        <w:t>572</w:t>
      </w:r>
      <w:r>
        <w:fldChar w:fldCharType="end"/>
      </w:r>
    </w:p>
    <w:p w14:paraId="581E73DC" w14:textId="69B40771" w:rsidR="006E7760" w:rsidRDefault="006E7760">
      <w:pPr>
        <w:pStyle w:val="TOC5"/>
        <w:rPr>
          <w:rFonts w:asciiTheme="minorHAnsi" w:eastAsiaTheme="minorEastAsia" w:hAnsiTheme="minorHAnsi" w:cstheme="minorBidi"/>
          <w:sz w:val="22"/>
          <w:szCs w:val="22"/>
          <w:lang w:eastAsia="en-GB"/>
        </w:rPr>
      </w:pPr>
      <w:r>
        <w:t>5.2.5.8.5</w:t>
      </w:r>
      <w:r>
        <w:rPr>
          <w:rFonts w:asciiTheme="minorHAnsi" w:eastAsiaTheme="minorEastAsia" w:hAnsiTheme="minorHAnsi" w:cstheme="minorBidi"/>
          <w:sz w:val="22"/>
          <w:szCs w:val="22"/>
          <w:lang w:eastAsia="en-GB"/>
        </w:rPr>
        <w:tab/>
      </w:r>
      <w:r>
        <w:t>Npcf_AMPolicyAuthorization_Notify service operation</w:t>
      </w:r>
      <w:r>
        <w:tab/>
      </w:r>
      <w:r>
        <w:fldChar w:fldCharType="begin" w:fldLock="1"/>
      </w:r>
      <w:r>
        <w:instrText xml:space="preserve"> PAGEREF _Toc83355706 \h </w:instrText>
      </w:r>
      <w:r>
        <w:fldChar w:fldCharType="separate"/>
      </w:r>
      <w:r>
        <w:t>572</w:t>
      </w:r>
      <w:r>
        <w:fldChar w:fldCharType="end"/>
      </w:r>
    </w:p>
    <w:p w14:paraId="234F9910" w14:textId="15A27906" w:rsidR="006E7760" w:rsidRDefault="006E7760">
      <w:pPr>
        <w:pStyle w:val="TOC5"/>
        <w:rPr>
          <w:rFonts w:asciiTheme="minorHAnsi" w:eastAsiaTheme="minorEastAsia" w:hAnsiTheme="minorHAnsi" w:cstheme="minorBidi"/>
          <w:sz w:val="22"/>
          <w:szCs w:val="22"/>
          <w:lang w:eastAsia="en-GB"/>
        </w:rPr>
      </w:pPr>
      <w:r>
        <w:t>5.2.5.8.6</w:t>
      </w:r>
      <w:r>
        <w:rPr>
          <w:rFonts w:asciiTheme="minorHAnsi" w:eastAsiaTheme="minorEastAsia" w:hAnsiTheme="minorHAnsi" w:cstheme="minorBidi"/>
          <w:sz w:val="22"/>
          <w:szCs w:val="22"/>
          <w:lang w:eastAsia="en-GB"/>
        </w:rPr>
        <w:tab/>
      </w:r>
      <w:r>
        <w:t>Npcf_AMPolicyAuthorization_Subscribe service operation</w:t>
      </w:r>
      <w:r>
        <w:tab/>
      </w:r>
      <w:r>
        <w:fldChar w:fldCharType="begin" w:fldLock="1"/>
      </w:r>
      <w:r>
        <w:instrText xml:space="preserve"> PAGEREF _Toc83355707 \h </w:instrText>
      </w:r>
      <w:r>
        <w:fldChar w:fldCharType="separate"/>
      </w:r>
      <w:r>
        <w:t>572</w:t>
      </w:r>
      <w:r>
        <w:fldChar w:fldCharType="end"/>
      </w:r>
    </w:p>
    <w:p w14:paraId="3FAFC1FF" w14:textId="11975460" w:rsidR="006E7760" w:rsidRDefault="006E7760">
      <w:pPr>
        <w:pStyle w:val="TOC5"/>
        <w:rPr>
          <w:rFonts w:asciiTheme="minorHAnsi" w:eastAsiaTheme="minorEastAsia" w:hAnsiTheme="minorHAnsi" w:cstheme="minorBidi"/>
          <w:sz w:val="22"/>
          <w:szCs w:val="22"/>
          <w:lang w:eastAsia="en-GB"/>
        </w:rPr>
      </w:pPr>
      <w:r>
        <w:t>5.2.5.8.7</w:t>
      </w:r>
      <w:r>
        <w:rPr>
          <w:rFonts w:asciiTheme="minorHAnsi" w:eastAsiaTheme="minorEastAsia" w:hAnsiTheme="minorHAnsi" w:cstheme="minorBidi"/>
          <w:sz w:val="22"/>
          <w:szCs w:val="22"/>
          <w:lang w:eastAsia="en-GB"/>
        </w:rPr>
        <w:tab/>
      </w:r>
      <w:r>
        <w:t>Npcf_AMPolicyAuthorization_Unsubscribe service operation</w:t>
      </w:r>
      <w:r>
        <w:tab/>
      </w:r>
      <w:r>
        <w:fldChar w:fldCharType="begin" w:fldLock="1"/>
      </w:r>
      <w:r>
        <w:instrText xml:space="preserve"> PAGEREF _Toc83355708 \h </w:instrText>
      </w:r>
      <w:r>
        <w:fldChar w:fldCharType="separate"/>
      </w:r>
      <w:r>
        <w:t>573</w:t>
      </w:r>
      <w:r>
        <w:fldChar w:fldCharType="end"/>
      </w:r>
    </w:p>
    <w:p w14:paraId="54B21C8A" w14:textId="272D6E62" w:rsidR="006E7760" w:rsidRDefault="006E776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_Toc83355709 \h </w:instrText>
      </w:r>
      <w:r>
        <w:fldChar w:fldCharType="separate"/>
      </w:r>
      <w:r>
        <w:t>573</w:t>
      </w:r>
      <w:r>
        <w:fldChar w:fldCharType="end"/>
      </w:r>
    </w:p>
    <w:p w14:paraId="4FFDD038" w14:textId="5AAA26C2" w:rsidR="006E7760" w:rsidRDefault="006E7760">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_Toc83355710 \h </w:instrText>
      </w:r>
      <w:r>
        <w:fldChar w:fldCharType="separate"/>
      </w:r>
      <w:r>
        <w:t>573</w:t>
      </w:r>
      <w:r>
        <w:fldChar w:fldCharType="end"/>
      </w:r>
    </w:p>
    <w:p w14:paraId="5729D85F" w14:textId="138E7049" w:rsidR="006E7760" w:rsidRDefault="006E7760">
      <w:pPr>
        <w:pStyle w:val="TOC4"/>
        <w:rPr>
          <w:rFonts w:asciiTheme="minorHAnsi" w:eastAsiaTheme="minorEastAsia" w:hAnsiTheme="minorHAnsi" w:cstheme="minorBidi"/>
          <w:sz w:val="22"/>
          <w:szCs w:val="22"/>
          <w:lang w:eastAsia="en-GB"/>
        </w:rPr>
      </w:pPr>
      <w:r w:rsidRPr="00F52137">
        <w:rPr>
          <w:rFonts w:eastAsia="SimSun"/>
        </w:rPr>
        <w:t>5.2.6.2</w:t>
      </w:r>
      <w:r>
        <w:rPr>
          <w:rFonts w:asciiTheme="minorHAnsi" w:eastAsiaTheme="minorEastAsia" w:hAnsiTheme="minorHAnsi" w:cstheme="minorBidi"/>
          <w:sz w:val="22"/>
          <w:szCs w:val="22"/>
          <w:lang w:eastAsia="en-GB"/>
        </w:rPr>
        <w:tab/>
      </w:r>
      <w:r w:rsidRPr="00F52137">
        <w:rPr>
          <w:rFonts w:eastAsia="SimSun"/>
        </w:rPr>
        <w:t>Nnef_EventExposure</w:t>
      </w:r>
      <w:r w:rsidRPr="00F52137">
        <w:rPr>
          <w:rFonts w:eastAsia="SimSun"/>
          <w:lang w:eastAsia="zh-CN"/>
        </w:rPr>
        <w:t xml:space="preserve"> service</w:t>
      </w:r>
      <w:r>
        <w:tab/>
      </w:r>
      <w:r>
        <w:fldChar w:fldCharType="begin" w:fldLock="1"/>
      </w:r>
      <w:r>
        <w:instrText xml:space="preserve"> PAGEREF _Toc83355711 \h </w:instrText>
      </w:r>
      <w:r>
        <w:fldChar w:fldCharType="separate"/>
      </w:r>
      <w:r>
        <w:t>577</w:t>
      </w:r>
      <w:r>
        <w:fldChar w:fldCharType="end"/>
      </w:r>
    </w:p>
    <w:p w14:paraId="7B5EA128" w14:textId="62AF6E1C"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5.2.6.2.1</w:t>
      </w:r>
      <w:r>
        <w:rPr>
          <w:rFonts w:asciiTheme="minorHAnsi" w:eastAsiaTheme="minorEastAsia" w:hAnsiTheme="minorHAnsi" w:cstheme="minorBidi"/>
          <w:sz w:val="22"/>
          <w:szCs w:val="22"/>
          <w:lang w:eastAsia="en-GB"/>
        </w:rPr>
        <w:tab/>
      </w:r>
      <w:r w:rsidRPr="00F52137">
        <w:rPr>
          <w:rFonts w:eastAsia="SimSun"/>
          <w:lang w:eastAsia="zh-CN"/>
        </w:rPr>
        <w:t>General</w:t>
      </w:r>
      <w:r>
        <w:tab/>
      </w:r>
      <w:r>
        <w:fldChar w:fldCharType="begin" w:fldLock="1"/>
      </w:r>
      <w:r>
        <w:instrText xml:space="preserve"> PAGEREF _Toc83355712 \h </w:instrText>
      </w:r>
      <w:r>
        <w:fldChar w:fldCharType="separate"/>
      </w:r>
      <w:r>
        <w:t>577</w:t>
      </w:r>
      <w:r>
        <w:fldChar w:fldCharType="end"/>
      </w:r>
    </w:p>
    <w:p w14:paraId="785963E7" w14:textId="17A2CA44"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5.2.6.2.2</w:t>
      </w:r>
      <w:r>
        <w:rPr>
          <w:rFonts w:asciiTheme="minorHAnsi" w:eastAsiaTheme="minorEastAsia" w:hAnsiTheme="minorHAnsi" w:cstheme="minorBidi"/>
          <w:sz w:val="22"/>
          <w:szCs w:val="22"/>
          <w:lang w:eastAsia="en-GB"/>
        </w:rPr>
        <w:tab/>
      </w:r>
      <w:r w:rsidRPr="00F52137">
        <w:rPr>
          <w:rFonts w:eastAsia="SimSun"/>
          <w:lang w:eastAsia="zh-CN"/>
        </w:rPr>
        <w:t>Nnef_EventExposure_</w:t>
      </w:r>
      <w:r>
        <w:rPr>
          <w:lang w:eastAsia="zh-CN"/>
        </w:rPr>
        <w:t xml:space="preserve">Subscribe </w:t>
      </w:r>
      <w:r w:rsidRPr="00F52137">
        <w:rPr>
          <w:rFonts w:eastAsia="SimSun"/>
          <w:lang w:eastAsia="zh-CN"/>
        </w:rPr>
        <w:t>operation</w:t>
      </w:r>
      <w:r>
        <w:tab/>
      </w:r>
      <w:r>
        <w:fldChar w:fldCharType="begin" w:fldLock="1"/>
      </w:r>
      <w:r>
        <w:instrText xml:space="preserve"> PAGEREF _Toc83355713 \h </w:instrText>
      </w:r>
      <w:r>
        <w:fldChar w:fldCharType="separate"/>
      </w:r>
      <w:r>
        <w:t>577</w:t>
      </w:r>
      <w:r>
        <w:fldChar w:fldCharType="end"/>
      </w:r>
    </w:p>
    <w:p w14:paraId="185A962C" w14:textId="47B2BA19"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5.2.6.2.3</w:t>
      </w:r>
      <w:r>
        <w:rPr>
          <w:rFonts w:asciiTheme="minorHAnsi" w:eastAsiaTheme="minorEastAsia" w:hAnsiTheme="minorHAnsi" w:cstheme="minorBidi"/>
          <w:sz w:val="22"/>
          <w:szCs w:val="22"/>
          <w:lang w:eastAsia="en-GB"/>
        </w:rPr>
        <w:tab/>
      </w:r>
      <w:r w:rsidRPr="00F52137">
        <w:rPr>
          <w:rFonts w:eastAsia="SimSun"/>
          <w:lang w:eastAsia="zh-CN"/>
        </w:rPr>
        <w:t>Nnef_EventExposure_</w:t>
      </w:r>
      <w:r>
        <w:rPr>
          <w:lang w:eastAsia="zh-CN"/>
        </w:rPr>
        <w:t xml:space="preserve">Unsubscribe service </w:t>
      </w:r>
      <w:r w:rsidRPr="00F52137">
        <w:rPr>
          <w:rFonts w:eastAsia="SimSun"/>
          <w:lang w:eastAsia="zh-CN"/>
        </w:rPr>
        <w:t>operation</w:t>
      </w:r>
      <w:r>
        <w:tab/>
      </w:r>
      <w:r>
        <w:fldChar w:fldCharType="begin" w:fldLock="1"/>
      </w:r>
      <w:r>
        <w:instrText xml:space="preserve"> PAGEREF _Toc83355714 \h </w:instrText>
      </w:r>
      <w:r>
        <w:fldChar w:fldCharType="separate"/>
      </w:r>
      <w:r>
        <w:t>577</w:t>
      </w:r>
      <w:r>
        <w:fldChar w:fldCharType="end"/>
      </w:r>
    </w:p>
    <w:p w14:paraId="663FD632" w14:textId="2971B8AC"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5.2.6.2.4</w:t>
      </w:r>
      <w:r>
        <w:rPr>
          <w:rFonts w:asciiTheme="minorHAnsi" w:eastAsiaTheme="minorEastAsia" w:hAnsiTheme="minorHAnsi" w:cstheme="minorBidi"/>
          <w:sz w:val="22"/>
          <w:szCs w:val="22"/>
          <w:lang w:eastAsia="en-GB"/>
        </w:rPr>
        <w:tab/>
      </w:r>
      <w:r w:rsidRPr="00F52137">
        <w:rPr>
          <w:rFonts w:eastAsia="SimSun"/>
          <w:lang w:eastAsia="zh-CN"/>
        </w:rPr>
        <w:t>Nnef_EventExposure_Notify service operation</w:t>
      </w:r>
      <w:r>
        <w:tab/>
      </w:r>
      <w:r>
        <w:fldChar w:fldCharType="begin" w:fldLock="1"/>
      </w:r>
      <w:r>
        <w:instrText xml:space="preserve"> PAGEREF _Toc83355715 \h </w:instrText>
      </w:r>
      <w:r>
        <w:fldChar w:fldCharType="separate"/>
      </w:r>
      <w:r>
        <w:t>577</w:t>
      </w:r>
      <w:r>
        <w:fldChar w:fldCharType="end"/>
      </w:r>
    </w:p>
    <w:p w14:paraId="3A092F8E" w14:textId="4D11C863" w:rsidR="006E7760" w:rsidRDefault="006E7760">
      <w:pPr>
        <w:pStyle w:val="TOC4"/>
        <w:rPr>
          <w:rFonts w:asciiTheme="minorHAnsi" w:eastAsiaTheme="minorEastAsia" w:hAnsiTheme="minorHAnsi" w:cstheme="minorBidi"/>
          <w:sz w:val="22"/>
          <w:szCs w:val="22"/>
          <w:lang w:eastAsia="en-GB"/>
        </w:rPr>
      </w:pPr>
      <w:r w:rsidRPr="00F52137">
        <w:rPr>
          <w:rFonts w:eastAsia="SimSun"/>
        </w:rPr>
        <w:t>5.2.6.3</w:t>
      </w:r>
      <w:r>
        <w:rPr>
          <w:rFonts w:asciiTheme="minorHAnsi" w:eastAsiaTheme="minorEastAsia" w:hAnsiTheme="minorHAnsi" w:cstheme="minorBidi"/>
          <w:sz w:val="22"/>
          <w:szCs w:val="22"/>
          <w:lang w:eastAsia="en-GB"/>
        </w:rPr>
        <w:tab/>
      </w:r>
      <w:r w:rsidRPr="00F52137">
        <w:rPr>
          <w:rFonts w:eastAsia="SimSun"/>
        </w:rPr>
        <w:t>Nnef_PFDManagement</w:t>
      </w:r>
      <w:r w:rsidRPr="00F52137">
        <w:rPr>
          <w:rFonts w:eastAsia="SimSun"/>
          <w:lang w:eastAsia="zh-CN"/>
        </w:rPr>
        <w:t xml:space="preserve"> service</w:t>
      </w:r>
      <w:r>
        <w:tab/>
      </w:r>
      <w:r>
        <w:fldChar w:fldCharType="begin" w:fldLock="1"/>
      </w:r>
      <w:r>
        <w:instrText xml:space="preserve"> PAGEREF _Toc83355716 \h </w:instrText>
      </w:r>
      <w:r>
        <w:fldChar w:fldCharType="separate"/>
      </w:r>
      <w:r>
        <w:t>577</w:t>
      </w:r>
      <w:r>
        <w:fldChar w:fldCharType="end"/>
      </w:r>
    </w:p>
    <w:p w14:paraId="0D7229F0" w14:textId="138C492D" w:rsidR="006E7760" w:rsidRDefault="006E7760">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_Toc83355717 \h </w:instrText>
      </w:r>
      <w:r>
        <w:fldChar w:fldCharType="separate"/>
      </w:r>
      <w:r>
        <w:t>577</w:t>
      </w:r>
      <w:r>
        <w:fldChar w:fldCharType="end"/>
      </w:r>
    </w:p>
    <w:p w14:paraId="6FBF9D5F" w14:textId="66D11E51" w:rsidR="006E7760" w:rsidRDefault="006E7760">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F52137">
        <w:rPr>
          <w:rFonts w:eastAsia="SimSun"/>
        </w:rPr>
        <w:t>Nnef_PFDManagement_Fetch service operation</w:t>
      </w:r>
      <w:r>
        <w:tab/>
      </w:r>
      <w:r>
        <w:fldChar w:fldCharType="begin" w:fldLock="1"/>
      </w:r>
      <w:r>
        <w:instrText xml:space="preserve"> PAGEREF _Toc83355718 \h </w:instrText>
      </w:r>
      <w:r>
        <w:fldChar w:fldCharType="separate"/>
      </w:r>
      <w:r>
        <w:t>578</w:t>
      </w:r>
      <w:r>
        <w:fldChar w:fldCharType="end"/>
      </w:r>
    </w:p>
    <w:p w14:paraId="250546C4" w14:textId="62D77E0C" w:rsidR="006E7760" w:rsidRDefault="006E7760">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F52137">
        <w:rPr>
          <w:rFonts w:eastAsia="SimSun"/>
        </w:rPr>
        <w:t>Nnef_PFDManagement_Subscribe service operation</w:t>
      </w:r>
      <w:r>
        <w:tab/>
      </w:r>
      <w:r>
        <w:fldChar w:fldCharType="begin" w:fldLock="1"/>
      </w:r>
      <w:r>
        <w:instrText xml:space="preserve"> PAGEREF _Toc83355719 \h </w:instrText>
      </w:r>
      <w:r>
        <w:fldChar w:fldCharType="separate"/>
      </w:r>
      <w:r>
        <w:t>578</w:t>
      </w:r>
      <w:r>
        <w:fldChar w:fldCharType="end"/>
      </w:r>
    </w:p>
    <w:p w14:paraId="56788D6A" w14:textId="68DD8AC8" w:rsidR="006E7760" w:rsidRDefault="006E7760">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F52137">
        <w:rPr>
          <w:rFonts w:eastAsia="SimSun"/>
        </w:rPr>
        <w:t>Nnef_PFDManagement_Notify service operation</w:t>
      </w:r>
      <w:r>
        <w:tab/>
      </w:r>
      <w:r>
        <w:fldChar w:fldCharType="begin" w:fldLock="1"/>
      </w:r>
      <w:r>
        <w:instrText xml:space="preserve"> PAGEREF _Toc83355720 \h </w:instrText>
      </w:r>
      <w:r>
        <w:fldChar w:fldCharType="separate"/>
      </w:r>
      <w:r>
        <w:t>578</w:t>
      </w:r>
      <w:r>
        <w:fldChar w:fldCharType="end"/>
      </w:r>
    </w:p>
    <w:p w14:paraId="69D60EE5" w14:textId="2D0598F3" w:rsidR="006E7760" w:rsidRDefault="006E7760">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F52137">
        <w:rPr>
          <w:rFonts w:eastAsia="SimSun"/>
        </w:rPr>
        <w:t>Nnef_PFDManagement_Unsubscribe service operation</w:t>
      </w:r>
      <w:r>
        <w:tab/>
      </w:r>
      <w:r>
        <w:fldChar w:fldCharType="begin" w:fldLock="1"/>
      </w:r>
      <w:r>
        <w:instrText xml:space="preserve"> PAGEREF _Toc83355721 \h </w:instrText>
      </w:r>
      <w:r>
        <w:fldChar w:fldCharType="separate"/>
      </w:r>
      <w:r>
        <w:t>578</w:t>
      </w:r>
      <w:r>
        <w:fldChar w:fldCharType="end"/>
      </w:r>
    </w:p>
    <w:p w14:paraId="54065CE7" w14:textId="03748018" w:rsidR="006E7760" w:rsidRDefault="006E7760">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_Toc83355722 \h </w:instrText>
      </w:r>
      <w:r>
        <w:fldChar w:fldCharType="separate"/>
      </w:r>
      <w:r>
        <w:t>578</w:t>
      </w:r>
      <w:r>
        <w:fldChar w:fldCharType="end"/>
      </w:r>
    </w:p>
    <w:p w14:paraId="1326F179" w14:textId="7E5DC572" w:rsidR="006E7760" w:rsidRDefault="006E7760">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_Toc83355723 \h </w:instrText>
      </w:r>
      <w:r>
        <w:fldChar w:fldCharType="separate"/>
      </w:r>
      <w:r>
        <w:t>578</w:t>
      </w:r>
      <w:r>
        <w:fldChar w:fldCharType="end"/>
      </w:r>
    </w:p>
    <w:p w14:paraId="580A637B" w14:textId="2C1A0884" w:rsidR="006E7760" w:rsidRDefault="006E7760">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_Toc83355724 \h </w:instrText>
      </w:r>
      <w:r>
        <w:fldChar w:fldCharType="separate"/>
      </w:r>
      <w:r>
        <w:t>579</w:t>
      </w:r>
      <w:r>
        <w:fldChar w:fldCharType="end"/>
      </w:r>
    </w:p>
    <w:p w14:paraId="21974C30" w14:textId="283DD0B2" w:rsidR="006E7760" w:rsidRDefault="006E7760">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F52137">
        <w:rPr>
          <w:rFonts w:eastAsia="SimSun"/>
          <w:lang w:eastAsia="zh-CN"/>
        </w:rPr>
        <w:t>rameterProvision</w:t>
      </w:r>
      <w:r>
        <w:rPr>
          <w:lang w:eastAsia="zh-CN"/>
        </w:rPr>
        <w:t xml:space="preserve"> service</w:t>
      </w:r>
      <w:r>
        <w:tab/>
      </w:r>
      <w:r>
        <w:fldChar w:fldCharType="begin" w:fldLock="1"/>
      </w:r>
      <w:r>
        <w:instrText xml:space="preserve"> PAGEREF _Toc83355725 \h </w:instrText>
      </w:r>
      <w:r>
        <w:fldChar w:fldCharType="separate"/>
      </w:r>
      <w:r>
        <w:t>579</w:t>
      </w:r>
      <w:r>
        <w:fldChar w:fldCharType="end"/>
      </w:r>
    </w:p>
    <w:p w14:paraId="4452937F" w14:textId="52B1D5BD" w:rsidR="006E7760" w:rsidRDefault="006E7760">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_Toc83355726 \h </w:instrText>
      </w:r>
      <w:r>
        <w:fldChar w:fldCharType="separate"/>
      </w:r>
      <w:r>
        <w:t>579</w:t>
      </w:r>
      <w:r>
        <w:fldChar w:fldCharType="end"/>
      </w:r>
    </w:p>
    <w:p w14:paraId="2EF1429C" w14:textId="18A2EC38" w:rsidR="006E7760" w:rsidRDefault="006E7760">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F52137">
        <w:rPr>
          <w:rFonts w:eastAsia="SimSun"/>
          <w:lang w:eastAsia="zh-CN"/>
        </w:rPr>
        <w:t>rameterProvision</w:t>
      </w:r>
      <w:r>
        <w:rPr>
          <w:lang w:eastAsia="zh-CN"/>
        </w:rPr>
        <w:t>_Update service operation</w:t>
      </w:r>
      <w:r>
        <w:tab/>
      </w:r>
      <w:r>
        <w:fldChar w:fldCharType="begin" w:fldLock="1"/>
      </w:r>
      <w:r>
        <w:instrText xml:space="preserve"> PAGEREF _Toc83355727 \h </w:instrText>
      </w:r>
      <w:r>
        <w:fldChar w:fldCharType="separate"/>
      </w:r>
      <w:r>
        <w:t>579</w:t>
      </w:r>
      <w:r>
        <w:fldChar w:fldCharType="end"/>
      </w:r>
    </w:p>
    <w:p w14:paraId="78951B7B" w14:textId="43A26EED" w:rsidR="006E7760" w:rsidRDefault="006E7760">
      <w:pPr>
        <w:pStyle w:val="TOC5"/>
        <w:rPr>
          <w:rFonts w:asciiTheme="minorHAnsi" w:eastAsiaTheme="minorEastAsia" w:hAnsiTheme="minorHAnsi" w:cstheme="minorBidi"/>
          <w:sz w:val="22"/>
          <w:szCs w:val="22"/>
          <w:lang w:eastAsia="en-GB"/>
        </w:rPr>
      </w:pPr>
      <w:r>
        <w:rPr>
          <w:lang w:eastAsia="zh-CN"/>
        </w:rPr>
        <w:t>5.2.6.4.3</w:t>
      </w:r>
      <w:r>
        <w:rPr>
          <w:rFonts w:asciiTheme="minorHAnsi" w:eastAsiaTheme="minorEastAsia" w:hAnsiTheme="minorHAnsi" w:cstheme="minorBidi"/>
          <w:sz w:val="22"/>
          <w:szCs w:val="22"/>
          <w:lang w:eastAsia="en-GB"/>
        </w:rPr>
        <w:tab/>
      </w:r>
      <w:r>
        <w:rPr>
          <w:lang w:eastAsia="zh-CN"/>
        </w:rPr>
        <w:t>Nnef_ParameterProvision_Create service operation</w:t>
      </w:r>
      <w:r>
        <w:tab/>
      </w:r>
      <w:r>
        <w:fldChar w:fldCharType="begin" w:fldLock="1"/>
      </w:r>
      <w:r>
        <w:instrText xml:space="preserve"> PAGEREF _Toc83355728 \h </w:instrText>
      </w:r>
      <w:r>
        <w:fldChar w:fldCharType="separate"/>
      </w:r>
      <w:r>
        <w:t>579</w:t>
      </w:r>
      <w:r>
        <w:fldChar w:fldCharType="end"/>
      </w:r>
    </w:p>
    <w:p w14:paraId="0B4C4276" w14:textId="069FF820" w:rsidR="006E7760" w:rsidRDefault="006E7760">
      <w:pPr>
        <w:pStyle w:val="TOC5"/>
        <w:rPr>
          <w:rFonts w:asciiTheme="minorHAnsi" w:eastAsiaTheme="minorEastAsia" w:hAnsiTheme="minorHAnsi" w:cstheme="minorBidi"/>
          <w:sz w:val="22"/>
          <w:szCs w:val="22"/>
          <w:lang w:eastAsia="en-GB"/>
        </w:rPr>
      </w:pPr>
      <w:r>
        <w:rPr>
          <w:lang w:eastAsia="zh-CN"/>
        </w:rPr>
        <w:t>5.2.6.4.4</w:t>
      </w:r>
      <w:r>
        <w:rPr>
          <w:rFonts w:asciiTheme="minorHAnsi" w:eastAsiaTheme="minorEastAsia" w:hAnsiTheme="minorHAnsi" w:cstheme="minorBidi"/>
          <w:sz w:val="22"/>
          <w:szCs w:val="22"/>
          <w:lang w:eastAsia="en-GB"/>
        </w:rPr>
        <w:tab/>
      </w:r>
      <w:r>
        <w:rPr>
          <w:lang w:eastAsia="zh-CN"/>
        </w:rPr>
        <w:t>Nnef_ParameterProvision_Delete service operation</w:t>
      </w:r>
      <w:r>
        <w:tab/>
      </w:r>
      <w:r>
        <w:fldChar w:fldCharType="begin" w:fldLock="1"/>
      </w:r>
      <w:r>
        <w:instrText xml:space="preserve"> PAGEREF _Toc83355729 \h </w:instrText>
      </w:r>
      <w:r>
        <w:fldChar w:fldCharType="separate"/>
      </w:r>
      <w:r>
        <w:t>579</w:t>
      </w:r>
      <w:r>
        <w:fldChar w:fldCharType="end"/>
      </w:r>
    </w:p>
    <w:p w14:paraId="079E5740" w14:textId="0657B04D" w:rsidR="006E7760" w:rsidRDefault="006E7760">
      <w:pPr>
        <w:pStyle w:val="TOC5"/>
        <w:rPr>
          <w:rFonts w:asciiTheme="minorHAnsi" w:eastAsiaTheme="minorEastAsia" w:hAnsiTheme="minorHAnsi" w:cstheme="minorBidi"/>
          <w:sz w:val="22"/>
          <w:szCs w:val="22"/>
          <w:lang w:eastAsia="en-GB"/>
        </w:rPr>
      </w:pPr>
      <w:r>
        <w:rPr>
          <w:lang w:eastAsia="zh-CN"/>
        </w:rPr>
        <w:t>5.2.6.4.5</w:t>
      </w:r>
      <w:r>
        <w:rPr>
          <w:rFonts w:asciiTheme="minorHAnsi" w:eastAsiaTheme="minorEastAsia" w:hAnsiTheme="minorHAnsi" w:cstheme="minorBidi"/>
          <w:sz w:val="22"/>
          <w:szCs w:val="22"/>
          <w:lang w:eastAsia="en-GB"/>
        </w:rPr>
        <w:tab/>
      </w:r>
      <w:r>
        <w:rPr>
          <w:lang w:eastAsia="zh-CN"/>
        </w:rPr>
        <w:t>Nnef_ParameterProvision_Get service operation</w:t>
      </w:r>
      <w:r>
        <w:tab/>
      </w:r>
      <w:r>
        <w:fldChar w:fldCharType="begin" w:fldLock="1"/>
      </w:r>
      <w:r>
        <w:instrText xml:space="preserve"> PAGEREF _Toc83355730 \h </w:instrText>
      </w:r>
      <w:r>
        <w:fldChar w:fldCharType="separate"/>
      </w:r>
      <w:r>
        <w:t>580</w:t>
      </w:r>
      <w:r>
        <w:fldChar w:fldCharType="end"/>
      </w:r>
    </w:p>
    <w:p w14:paraId="6085F66F" w14:textId="79971C31" w:rsidR="006E7760" w:rsidRDefault="006E7760">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_Toc83355731 \h </w:instrText>
      </w:r>
      <w:r>
        <w:fldChar w:fldCharType="separate"/>
      </w:r>
      <w:r>
        <w:t>580</w:t>
      </w:r>
      <w:r>
        <w:fldChar w:fldCharType="end"/>
      </w:r>
    </w:p>
    <w:p w14:paraId="0E4BE568" w14:textId="024D3685" w:rsidR="006E7760" w:rsidRDefault="006E7760">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_Toc83355732 \h </w:instrText>
      </w:r>
      <w:r>
        <w:fldChar w:fldCharType="separate"/>
      </w:r>
      <w:r>
        <w:t>580</w:t>
      </w:r>
      <w:r>
        <w:fldChar w:fldCharType="end"/>
      </w:r>
    </w:p>
    <w:p w14:paraId="10AC7B89" w14:textId="1BFEDCCB" w:rsidR="006E7760" w:rsidRDefault="006E7760">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_Toc83355733 \h </w:instrText>
      </w:r>
      <w:r>
        <w:fldChar w:fldCharType="separate"/>
      </w:r>
      <w:r>
        <w:t>580</w:t>
      </w:r>
      <w:r>
        <w:fldChar w:fldCharType="end"/>
      </w:r>
    </w:p>
    <w:p w14:paraId="440BE573" w14:textId="43922979" w:rsidR="006E7760" w:rsidRDefault="006E7760">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_Toc83355734 \h </w:instrText>
      </w:r>
      <w:r>
        <w:fldChar w:fldCharType="separate"/>
      </w:r>
      <w:r>
        <w:t>580</w:t>
      </w:r>
      <w:r>
        <w:fldChar w:fldCharType="end"/>
      </w:r>
    </w:p>
    <w:p w14:paraId="176E4CD7" w14:textId="3AC52338" w:rsidR="006E7760" w:rsidRDefault="006E7760">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_Toc83355735 \h </w:instrText>
      </w:r>
      <w:r>
        <w:fldChar w:fldCharType="separate"/>
      </w:r>
      <w:r>
        <w:t>580</w:t>
      </w:r>
      <w:r>
        <w:fldChar w:fldCharType="end"/>
      </w:r>
    </w:p>
    <w:p w14:paraId="7D868255" w14:textId="382E0797" w:rsidR="006E7760" w:rsidRDefault="006E7760">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_Toc83355736 \h </w:instrText>
      </w:r>
      <w:r>
        <w:fldChar w:fldCharType="separate"/>
      </w:r>
      <w:r>
        <w:t>580</w:t>
      </w:r>
      <w:r>
        <w:fldChar w:fldCharType="end"/>
      </w:r>
    </w:p>
    <w:p w14:paraId="2C42F9DB" w14:textId="7D50AFA4" w:rsidR="006E7760" w:rsidRDefault="006E7760">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_Toc83355737 \h </w:instrText>
      </w:r>
      <w:r>
        <w:fldChar w:fldCharType="separate"/>
      </w:r>
      <w:r>
        <w:t>581</w:t>
      </w:r>
      <w:r>
        <w:fldChar w:fldCharType="end"/>
      </w:r>
    </w:p>
    <w:p w14:paraId="20780D85" w14:textId="198472D0" w:rsidR="006E7760" w:rsidRDefault="006E7760">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_Toc83355738 \h </w:instrText>
      </w:r>
      <w:r>
        <w:fldChar w:fldCharType="separate"/>
      </w:r>
      <w:r>
        <w:t>581</w:t>
      </w:r>
      <w:r>
        <w:fldChar w:fldCharType="end"/>
      </w:r>
    </w:p>
    <w:p w14:paraId="38AB5B51" w14:textId="3F1001DC" w:rsidR="006E7760" w:rsidRDefault="006E7760">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_Toc83355739 \h </w:instrText>
      </w:r>
      <w:r>
        <w:fldChar w:fldCharType="separate"/>
      </w:r>
      <w:r>
        <w:t>581</w:t>
      </w:r>
      <w:r>
        <w:fldChar w:fldCharType="end"/>
      </w:r>
    </w:p>
    <w:p w14:paraId="20DB0E84" w14:textId="4404308D" w:rsidR="006E7760" w:rsidRDefault="006E7760">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_Toc83355740 \h </w:instrText>
      </w:r>
      <w:r>
        <w:fldChar w:fldCharType="separate"/>
      </w:r>
      <w:r>
        <w:t>581</w:t>
      </w:r>
      <w:r>
        <w:fldChar w:fldCharType="end"/>
      </w:r>
    </w:p>
    <w:p w14:paraId="0EC89A80" w14:textId="513BAB47" w:rsidR="006E7760" w:rsidRDefault="006E7760">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_Toc83355741 \h </w:instrText>
      </w:r>
      <w:r>
        <w:fldChar w:fldCharType="separate"/>
      </w:r>
      <w:r>
        <w:t>581</w:t>
      </w:r>
      <w:r>
        <w:fldChar w:fldCharType="end"/>
      </w:r>
    </w:p>
    <w:p w14:paraId="40DBCAFC" w14:textId="46170753" w:rsidR="006E7760" w:rsidRDefault="006E7760">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_Toc83355742 \h </w:instrText>
      </w:r>
      <w:r>
        <w:fldChar w:fldCharType="separate"/>
      </w:r>
      <w:r>
        <w:t>581</w:t>
      </w:r>
      <w:r>
        <w:fldChar w:fldCharType="end"/>
      </w:r>
    </w:p>
    <w:p w14:paraId="4B06FF03" w14:textId="2F379306" w:rsidR="006E7760" w:rsidRDefault="006E7760">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_Toc83355743 \h </w:instrText>
      </w:r>
      <w:r>
        <w:fldChar w:fldCharType="separate"/>
      </w:r>
      <w:r>
        <w:t>582</w:t>
      </w:r>
      <w:r>
        <w:fldChar w:fldCharType="end"/>
      </w:r>
    </w:p>
    <w:p w14:paraId="6671EB48" w14:textId="4CD534AA" w:rsidR="006E7760" w:rsidRDefault="006E7760">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_Toc83355744 \h </w:instrText>
      </w:r>
      <w:r>
        <w:fldChar w:fldCharType="separate"/>
      </w:r>
      <w:r>
        <w:t>582</w:t>
      </w:r>
      <w:r>
        <w:fldChar w:fldCharType="end"/>
      </w:r>
    </w:p>
    <w:p w14:paraId="3B5C1727" w14:textId="68C903C1" w:rsidR="006E7760" w:rsidRDefault="006E7760">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_Toc83355745 \h </w:instrText>
      </w:r>
      <w:r>
        <w:fldChar w:fldCharType="separate"/>
      </w:r>
      <w:r>
        <w:t>582</w:t>
      </w:r>
      <w:r>
        <w:fldChar w:fldCharType="end"/>
      </w:r>
    </w:p>
    <w:p w14:paraId="56F0FF85" w14:textId="2278552A" w:rsidR="006E7760" w:rsidRDefault="006E7760">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_Toc83355746 \h </w:instrText>
      </w:r>
      <w:r>
        <w:fldChar w:fldCharType="separate"/>
      </w:r>
      <w:r>
        <w:t>583</w:t>
      </w:r>
      <w:r>
        <w:fldChar w:fldCharType="end"/>
      </w:r>
    </w:p>
    <w:p w14:paraId="76876EAD" w14:textId="15B5E674" w:rsidR="006E7760" w:rsidRDefault="006E7760">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_Toc83355747 \h </w:instrText>
      </w:r>
      <w:r>
        <w:fldChar w:fldCharType="separate"/>
      </w:r>
      <w:r>
        <w:t>583</w:t>
      </w:r>
      <w:r>
        <w:fldChar w:fldCharType="end"/>
      </w:r>
    </w:p>
    <w:p w14:paraId="44ADC920" w14:textId="71DF733F" w:rsidR="006E7760" w:rsidRDefault="006E7760">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_Toc83355748 \h </w:instrText>
      </w:r>
      <w:r>
        <w:fldChar w:fldCharType="separate"/>
      </w:r>
      <w:r>
        <w:t>583</w:t>
      </w:r>
      <w:r>
        <w:fldChar w:fldCharType="end"/>
      </w:r>
    </w:p>
    <w:p w14:paraId="5A09A837" w14:textId="2B7882E0" w:rsidR="006E7760" w:rsidRDefault="006E7760">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_Toc83355749 \h </w:instrText>
      </w:r>
      <w:r>
        <w:fldChar w:fldCharType="separate"/>
      </w:r>
      <w:r>
        <w:t>583</w:t>
      </w:r>
      <w:r>
        <w:fldChar w:fldCharType="end"/>
      </w:r>
    </w:p>
    <w:p w14:paraId="3F872CC8" w14:textId="5F94A38E" w:rsidR="006E7760" w:rsidRDefault="006E7760">
      <w:pPr>
        <w:pStyle w:val="TOC5"/>
        <w:rPr>
          <w:rFonts w:asciiTheme="minorHAnsi" w:eastAsiaTheme="minorEastAsia" w:hAnsiTheme="minorHAnsi" w:cstheme="minorBidi"/>
          <w:sz w:val="22"/>
          <w:szCs w:val="22"/>
          <w:lang w:eastAsia="en-GB"/>
        </w:rPr>
      </w:pPr>
      <w:r>
        <w:lastRenderedPageBreak/>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_Toc83355750 \h </w:instrText>
      </w:r>
      <w:r>
        <w:fldChar w:fldCharType="separate"/>
      </w:r>
      <w:r>
        <w:t>583</w:t>
      </w:r>
      <w:r>
        <w:fldChar w:fldCharType="end"/>
      </w:r>
    </w:p>
    <w:p w14:paraId="3FCDD696" w14:textId="085659D0" w:rsidR="006E7760" w:rsidRDefault="006E7760">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_Toc83355751 \h </w:instrText>
      </w:r>
      <w:r>
        <w:fldChar w:fldCharType="separate"/>
      </w:r>
      <w:r>
        <w:t>583</w:t>
      </w:r>
      <w:r>
        <w:fldChar w:fldCharType="end"/>
      </w:r>
    </w:p>
    <w:p w14:paraId="56AE21D7" w14:textId="27E9076F" w:rsidR="006E7760" w:rsidRDefault="006E7760">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_Toc83355752 \h </w:instrText>
      </w:r>
      <w:r>
        <w:fldChar w:fldCharType="separate"/>
      </w:r>
      <w:r>
        <w:t>584</w:t>
      </w:r>
      <w:r>
        <w:fldChar w:fldCharType="end"/>
      </w:r>
    </w:p>
    <w:p w14:paraId="71551DC7" w14:textId="70CEF841" w:rsidR="006E7760" w:rsidRDefault="006E7760">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_Toc83355753 \h </w:instrText>
      </w:r>
      <w:r>
        <w:fldChar w:fldCharType="separate"/>
      </w:r>
      <w:r>
        <w:t>584</w:t>
      </w:r>
      <w:r>
        <w:fldChar w:fldCharType="end"/>
      </w:r>
    </w:p>
    <w:p w14:paraId="696451FA" w14:textId="45418CE7" w:rsidR="006E7760" w:rsidRDefault="006E7760">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_Toc83355754 \h </w:instrText>
      </w:r>
      <w:r>
        <w:fldChar w:fldCharType="separate"/>
      </w:r>
      <w:r>
        <w:t>584</w:t>
      </w:r>
      <w:r>
        <w:fldChar w:fldCharType="end"/>
      </w:r>
    </w:p>
    <w:p w14:paraId="48A9D93C" w14:textId="41742F78" w:rsidR="006E7760" w:rsidRDefault="006E7760">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_Toc83355755 \h </w:instrText>
      </w:r>
      <w:r>
        <w:fldChar w:fldCharType="separate"/>
      </w:r>
      <w:r>
        <w:t>584</w:t>
      </w:r>
      <w:r>
        <w:fldChar w:fldCharType="end"/>
      </w:r>
    </w:p>
    <w:p w14:paraId="36FF9E7A" w14:textId="1E25AC64" w:rsidR="006E7760" w:rsidRDefault="006E7760">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_Toc83355756 \h </w:instrText>
      </w:r>
      <w:r>
        <w:fldChar w:fldCharType="separate"/>
      </w:r>
      <w:r>
        <w:t>584</w:t>
      </w:r>
      <w:r>
        <w:fldChar w:fldCharType="end"/>
      </w:r>
    </w:p>
    <w:p w14:paraId="076F7355" w14:textId="6B2E4D5F" w:rsidR="006E7760" w:rsidRDefault="006E7760">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_Toc83355757 \h </w:instrText>
      </w:r>
      <w:r>
        <w:fldChar w:fldCharType="separate"/>
      </w:r>
      <w:r>
        <w:t>585</w:t>
      </w:r>
      <w:r>
        <w:fldChar w:fldCharType="end"/>
      </w:r>
    </w:p>
    <w:p w14:paraId="59A84285" w14:textId="60698442" w:rsidR="006E7760" w:rsidRDefault="006E7760">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_Toc83355758 \h </w:instrText>
      </w:r>
      <w:r>
        <w:fldChar w:fldCharType="separate"/>
      </w:r>
      <w:r>
        <w:t>585</w:t>
      </w:r>
      <w:r>
        <w:fldChar w:fldCharType="end"/>
      </w:r>
    </w:p>
    <w:p w14:paraId="270CBC76" w14:textId="39049075" w:rsidR="006E7760" w:rsidRDefault="006E7760">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_Toc83355759 \h </w:instrText>
      </w:r>
      <w:r>
        <w:fldChar w:fldCharType="separate"/>
      </w:r>
      <w:r>
        <w:t>585</w:t>
      </w:r>
      <w:r>
        <w:fldChar w:fldCharType="end"/>
      </w:r>
    </w:p>
    <w:p w14:paraId="2EA6D409" w14:textId="0A3E3850" w:rsidR="006E7760" w:rsidRDefault="006E7760">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_Toc83355760 \h </w:instrText>
      </w:r>
      <w:r>
        <w:fldChar w:fldCharType="separate"/>
      </w:r>
      <w:r>
        <w:t>585</w:t>
      </w:r>
      <w:r>
        <w:fldChar w:fldCharType="end"/>
      </w:r>
    </w:p>
    <w:p w14:paraId="51211697" w14:textId="20B48AC7" w:rsidR="006E7760" w:rsidRDefault="006E7760">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_Toc83355761 \h </w:instrText>
      </w:r>
      <w:r>
        <w:fldChar w:fldCharType="separate"/>
      </w:r>
      <w:r>
        <w:t>585</w:t>
      </w:r>
      <w:r>
        <w:fldChar w:fldCharType="end"/>
      </w:r>
    </w:p>
    <w:p w14:paraId="7D6C76F8" w14:textId="71CDA03D" w:rsidR="006E7760" w:rsidRDefault="006E7760">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_Toc83355762 \h </w:instrText>
      </w:r>
      <w:r>
        <w:fldChar w:fldCharType="separate"/>
      </w:r>
      <w:r>
        <w:t>585</w:t>
      </w:r>
      <w:r>
        <w:fldChar w:fldCharType="end"/>
      </w:r>
    </w:p>
    <w:p w14:paraId="451CF94F" w14:textId="5A8A895C" w:rsidR="006E7760" w:rsidRDefault="006E7760">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_Toc83355763 \h </w:instrText>
      </w:r>
      <w:r>
        <w:fldChar w:fldCharType="separate"/>
      </w:r>
      <w:r>
        <w:t>585</w:t>
      </w:r>
      <w:r>
        <w:fldChar w:fldCharType="end"/>
      </w:r>
    </w:p>
    <w:p w14:paraId="0395373A" w14:textId="2F557B38" w:rsidR="006E7760" w:rsidRDefault="006E7760">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_Toc83355764 \h </w:instrText>
      </w:r>
      <w:r>
        <w:fldChar w:fldCharType="separate"/>
      </w:r>
      <w:r>
        <w:t>586</w:t>
      </w:r>
      <w:r>
        <w:fldChar w:fldCharType="end"/>
      </w:r>
    </w:p>
    <w:p w14:paraId="0E745249" w14:textId="34709A8C" w:rsidR="006E7760" w:rsidRDefault="006E7760">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_Toc83355765 \h </w:instrText>
      </w:r>
      <w:r>
        <w:fldChar w:fldCharType="separate"/>
      </w:r>
      <w:r>
        <w:t>586</w:t>
      </w:r>
      <w:r>
        <w:fldChar w:fldCharType="end"/>
      </w:r>
    </w:p>
    <w:p w14:paraId="1F85866D" w14:textId="40CCF425" w:rsidR="006E7760" w:rsidRDefault="006E7760">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_Toc83355766 \h </w:instrText>
      </w:r>
      <w:r>
        <w:fldChar w:fldCharType="separate"/>
      </w:r>
      <w:r>
        <w:t>586</w:t>
      </w:r>
      <w:r>
        <w:fldChar w:fldCharType="end"/>
      </w:r>
    </w:p>
    <w:p w14:paraId="6082B726" w14:textId="17FBA606" w:rsidR="006E7760" w:rsidRDefault="006E7760">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_Toc83355767 \h </w:instrText>
      </w:r>
      <w:r>
        <w:fldChar w:fldCharType="separate"/>
      </w:r>
      <w:r>
        <w:t>586</w:t>
      </w:r>
      <w:r>
        <w:fldChar w:fldCharType="end"/>
      </w:r>
    </w:p>
    <w:p w14:paraId="11B90573" w14:textId="16AFF8DF" w:rsidR="006E7760" w:rsidRDefault="006E7760">
      <w:pPr>
        <w:pStyle w:val="TOC5"/>
        <w:rPr>
          <w:rFonts w:asciiTheme="minorHAnsi" w:eastAsiaTheme="minorEastAsia" w:hAnsiTheme="minorHAnsi" w:cstheme="minorBidi"/>
          <w:sz w:val="22"/>
          <w:szCs w:val="22"/>
          <w:lang w:eastAsia="en-GB"/>
        </w:rPr>
      </w:pPr>
      <w:r>
        <w:t>5.2.6.11.6</w:t>
      </w:r>
      <w:r>
        <w:rPr>
          <w:rFonts w:asciiTheme="minorHAnsi" w:eastAsiaTheme="minorEastAsia" w:hAnsiTheme="minorHAnsi" w:cstheme="minorBidi"/>
          <w:sz w:val="22"/>
          <w:szCs w:val="22"/>
          <w:lang w:eastAsia="en-GB"/>
        </w:rPr>
        <w:tab/>
      </w:r>
      <w:r>
        <w:t>Nnef_ServiceParameter_Notify operation</w:t>
      </w:r>
      <w:r>
        <w:tab/>
      </w:r>
      <w:r>
        <w:fldChar w:fldCharType="begin" w:fldLock="1"/>
      </w:r>
      <w:r>
        <w:instrText xml:space="preserve"> PAGEREF _Toc83355768 \h </w:instrText>
      </w:r>
      <w:r>
        <w:fldChar w:fldCharType="separate"/>
      </w:r>
      <w:r>
        <w:t>587</w:t>
      </w:r>
      <w:r>
        <w:fldChar w:fldCharType="end"/>
      </w:r>
    </w:p>
    <w:p w14:paraId="0212BBB0" w14:textId="07374A4F" w:rsidR="006E7760" w:rsidRDefault="006E7760">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_Toc83355769 \h </w:instrText>
      </w:r>
      <w:r>
        <w:fldChar w:fldCharType="separate"/>
      </w:r>
      <w:r>
        <w:t>587</w:t>
      </w:r>
      <w:r>
        <w:fldChar w:fldCharType="end"/>
      </w:r>
    </w:p>
    <w:p w14:paraId="23B6F72D" w14:textId="2DB58C86" w:rsidR="006E7760" w:rsidRDefault="006E7760">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_Toc83355770 \h </w:instrText>
      </w:r>
      <w:r>
        <w:fldChar w:fldCharType="separate"/>
      </w:r>
      <w:r>
        <w:t>587</w:t>
      </w:r>
      <w:r>
        <w:fldChar w:fldCharType="end"/>
      </w:r>
    </w:p>
    <w:p w14:paraId="3D354195" w14:textId="13E2BF3D" w:rsidR="006E7760" w:rsidRDefault="006E7760">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_Toc83355771 \h </w:instrText>
      </w:r>
      <w:r>
        <w:fldChar w:fldCharType="separate"/>
      </w:r>
      <w:r>
        <w:t>587</w:t>
      </w:r>
      <w:r>
        <w:fldChar w:fldCharType="end"/>
      </w:r>
    </w:p>
    <w:p w14:paraId="3F21BF81" w14:textId="05B5B397" w:rsidR="006E7760" w:rsidRDefault="006E7760">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_Toc83355772 \h </w:instrText>
      </w:r>
      <w:r>
        <w:fldChar w:fldCharType="separate"/>
      </w:r>
      <w:r>
        <w:t>587</w:t>
      </w:r>
      <w:r>
        <w:fldChar w:fldCharType="end"/>
      </w:r>
    </w:p>
    <w:p w14:paraId="0CBC918E" w14:textId="51DE6B29" w:rsidR="006E7760" w:rsidRDefault="006E7760">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_Toc83355773 \h </w:instrText>
      </w:r>
      <w:r>
        <w:fldChar w:fldCharType="separate"/>
      </w:r>
      <w:r>
        <w:t>588</w:t>
      </w:r>
      <w:r>
        <w:fldChar w:fldCharType="end"/>
      </w:r>
    </w:p>
    <w:p w14:paraId="3928B852" w14:textId="34855A2D" w:rsidR="006E7760" w:rsidRDefault="006E7760">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_Toc83355774 \h </w:instrText>
      </w:r>
      <w:r>
        <w:fldChar w:fldCharType="separate"/>
      </w:r>
      <w:r>
        <w:t>588</w:t>
      </w:r>
      <w:r>
        <w:fldChar w:fldCharType="end"/>
      </w:r>
    </w:p>
    <w:p w14:paraId="6A34036B" w14:textId="2560E308" w:rsidR="006E7760" w:rsidRDefault="006E7760">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_Toc83355775 \h </w:instrText>
      </w:r>
      <w:r>
        <w:fldChar w:fldCharType="separate"/>
      </w:r>
      <w:r>
        <w:t>588</w:t>
      </w:r>
      <w:r>
        <w:fldChar w:fldCharType="end"/>
      </w:r>
    </w:p>
    <w:p w14:paraId="687413B5" w14:textId="0783D390" w:rsidR="006E7760" w:rsidRDefault="006E7760">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_Toc83355776 \h </w:instrText>
      </w:r>
      <w:r>
        <w:fldChar w:fldCharType="separate"/>
      </w:r>
      <w:r>
        <w:t>588</w:t>
      </w:r>
      <w:r>
        <w:fldChar w:fldCharType="end"/>
      </w:r>
    </w:p>
    <w:p w14:paraId="4824FFEA" w14:textId="06114C19" w:rsidR="006E7760" w:rsidRDefault="006E7760">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_Toc83355777 \h </w:instrText>
      </w:r>
      <w:r>
        <w:fldChar w:fldCharType="separate"/>
      </w:r>
      <w:r>
        <w:t>588</w:t>
      </w:r>
      <w:r>
        <w:fldChar w:fldCharType="end"/>
      </w:r>
    </w:p>
    <w:p w14:paraId="4E7A82D5" w14:textId="37B4A43C" w:rsidR="006E7760" w:rsidRDefault="006E7760">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_Toc83355778 \h </w:instrText>
      </w:r>
      <w:r>
        <w:fldChar w:fldCharType="separate"/>
      </w:r>
      <w:r>
        <w:t>588</w:t>
      </w:r>
      <w:r>
        <w:fldChar w:fldCharType="end"/>
      </w:r>
    </w:p>
    <w:p w14:paraId="4CFA0284" w14:textId="20E3F032" w:rsidR="006E7760" w:rsidRDefault="006E7760">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_Toc83355779 \h </w:instrText>
      </w:r>
      <w:r>
        <w:fldChar w:fldCharType="separate"/>
      </w:r>
      <w:r>
        <w:t>588</w:t>
      </w:r>
      <w:r>
        <w:fldChar w:fldCharType="end"/>
      </w:r>
    </w:p>
    <w:p w14:paraId="2E3F5354" w14:textId="57E26C52" w:rsidR="006E7760" w:rsidRDefault="006E7760">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_Toc83355780 \h </w:instrText>
      </w:r>
      <w:r>
        <w:fldChar w:fldCharType="separate"/>
      </w:r>
      <w:r>
        <w:t>589</w:t>
      </w:r>
      <w:r>
        <w:fldChar w:fldCharType="end"/>
      </w:r>
    </w:p>
    <w:p w14:paraId="4E6C7B08" w14:textId="7DB27A99" w:rsidR="006E7760" w:rsidRDefault="006E7760">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_Toc83355781 \h </w:instrText>
      </w:r>
      <w:r>
        <w:fldChar w:fldCharType="separate"/>
      </w:r>
      <w:r>
        <w:t>589</w:t>
      </w:r>
      <w:r>
        <w:fldChar w:fldCharType="end"/>
      </w:r>
    </w:p>
    <w:p w14:paraId="32B8C09E" w14:textId="67B653F6" w:rsidR="006E7760" w:rsidRDefault="006E7760">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_Toc83355782 \h </w:instrText>
      </w:r>
      <w:r>
        <w:fldChar w:fldCharType="separate"/>
      </w:r>
      <w:r>
        <w:t>589</w:t>
      </w:r>
      <w:r>
        <w:fldChar w:fldCharType="end"/>
      </w:r>
    </w:p>
    <w:p w14:paraId="74C237A6" w14:textId="67B0FB80" w:rsidR="006E7760" w:rsidRDefault="006E7760">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_Toc83355783 \h </w:instrText>
      </w:r>
      <w:r>
        <w:fldChar w:fldCharType="separate"/>
      </w:r>
      <w:r>
        <w:t>589</w:t>
      </w:r>
      <w:r>
        <w:fldChar w:fldCharType="end"/>
      </w:r>
    </w:p>
    <w:p w14:paraId="59DDDBBB" w14:textId="0495F426" w:rsidR="006E7760" w:rsidRDefault="006E7760">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_Toc83355784 \h </w:instrText>
      </w:r>
      <w:r>
        <w:fldChar w:fldCharType="separate"/>
      </w:r>
      <w:r>
        <w:t>589</w:t>
      </w:r>
      <w:r>
        <w:fldChar w:fldCharType="end"/>
      </w:r>
    </w:p>
    <w:p w14:paraId="2F437BA9" w14:textId="58F7EE1F" w:rsidR="006E7760" w:rsidRDefault="006E7760">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_Toc83355785 \h </w:instrText>
      </w:r>
      <w:r>
        <w:fldChar w:fldCharType="separate"/>
      </w:r>
      <w:r>
        <w:t>589</w:t>
      </w:r>
      <w:r>
        <w:fldChar w:fldCharType="end"/>
      </w:r>
    </w:p>
    <w:p w14:paraId="4AEBDD5B" w14:textId="7E0489D7" w:rsidR="006E7760" w:rsidRDefault="006E7760">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_Toc83355786 \h </w:instrText>
      </w:r>
      <w:r>
        <w:fldChar w:fldCharType="separate"/>
      </w:r>
      <w:r>
        <w:t>589</w:t>
      </w:r>
      <w:r>
        <w:fldChar w:fldCharType="end"/>
      </w:r>
    </w:p>
    <w:p w14:paraId="5597D987" w14:textId="714D4DE0" w:rsidR="006E7760" w:rsidRDefault="006E7760">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_Toc83355787 \h </w:instrText>
      </w:r>
      <w:r>
        <w:fldChar w:fldCharType="separate"/>
      </w:r>
      <w:r>
        <w:t>589</w:t>
      </w:r>
      <w:r>
        <w:fldChar w:fldCharType="end"/>
      </w:r>
    </w:p>
    <w:p w14:paraId="3D80F858" w14:textId="2C73DC20" w:rsidR="006E7760" w:rsidRDefault="006E7760">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_Toc83355788 \h </w:instrText>
      </w:r>
      <w:r>
        <w:fldChar w:fldCharType="separate"/>
      </w:r>
      <w:r>
        <w:t>590</w:t>
      </w:r>
      <w:r>
        <w:fldChar w:fldCharType="end"/>
      </w:r>
    </w:p>
    <w:p w14:paraId="17C41BD1" w14:textId="7FE5EB32" w:rsidR="006E7760" w:rsidRDefault="006E7760">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_Toc83355789 \h </w:instrText>
      </w:r>
      <w:r>
        <w:fldChar w:fldCharType="separate"/>
      </w:r>
      <w:r>
        <w:t>590</w:t>
      </w:r>
      <w:r>
        <w:fldChar w:fldCharType="end"/>
      </w:r>
    </w:p>
    <w:p w14:paraId="596BDE37" w14:textId="10C804E9" w:rsidR="006E7760" w:rsidRDefault="006E7760">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_Toc83355790 \h </w:instrText>
      </w:r>
      <w:r>
        <w:fldChar w:fldCharType="separate"/>
      </w:r>
      <w:r>
        <w:t>590</w:t>
      </w:r>
      <w:r>
        <w:fldChar w:fldCharType="end"/>
      </w:r>
    </w:p>
    <w:p w14:paraId="1A38D427" w14:textId="0C687266" w:rsidR="006E7760" w:rsidRDefault="006E7760">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_Toc83355791 \h </w:instrText>
      </w:r>
      <w:r>
        <w:fldChar w:fldCharType="separate"/>
      </w:r>
      <w:r>
        <w:t>590</w:t>
      </w:r>
      <w:r>
        <w:fldChar w:fldCharType="end"/>
      </w:r>
    </w:p>
    <w:p w14:paraId="112F8C6D" w14:textId="384BD18D" w:rsidR="006E7760" w:rsidRDefault="006E7760">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_Toc83355792 \h </w:instrText>
      </w:r>
      <w:r>
        <w:fldChar w:fldCharType="separate"/>
      </w:r>
      <w:r>
        <w:t>590</w:t>
      </w:r>
      <w:r>
        <w:fldChar w:fldCharType="end"/>
      </w:r>
    </w:p>
    <w:p w14:paraId="682AE42C" w14:textId="788377D7" w:rsidR="006E7760" w:rsidRDefault="006E7760">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_Toc83355793 \h </w:instrText>
      </w:r>
      <w:r>
        <w:fldChar w:fldCharType="separate"/>
      </w:r>
      <w:r>
        <w:t>590</w:t>
      </w:r>
      <w:r>
        <w:fldChar w:fldCharType="end"/>
      </w:r>
    </w:p>
    <w:p w14:paraId="50805D20" w14:textId="1A848B9F" w:rsidR="006E7760" w:rsidRDefault="006E7760">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_Toc83355794 \h </w:instrText>
      </w:r>
      <w:r>
        <w:fldChar w:fldCharType="separate"/>
      </w:r>
      <w:r>
        <w:t>591</w:t>
      </w:r>
      <w:r>
        <w:fldChar w:fldCharType="end"/>
      </w:r>
    </w:p>
    <w:p w14:paraId="6781791A" w14:textId="143225AD" w:rsidR="006E7760" w:rsidRDefault="006E7760">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_Toc83355795 \h </w:instrText>
      </w:r>
      <w:r>
        <w:fldChar w:fldCharType="separate"/>
      </w:r>
      <w:r>
        <w:t>591</w:t>
      </w:r>
      <w:r>
        <w:fldChar w:fldCharType="end"/>
      </w:r>
    </w:p>
    <w:p w14:paraId="6D0FCA89" w14:textId="73436A87" w:rsidR="006E7760" w:rsidRDefault="006E7760">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_Toc83355796 \h </w:instrText>
      </w:r>
      <w:r>
        <w:fldChar w:fldCharType="separate"/>
      </w:r>
      <w:r>
        <w:t>591</w:t>
      </w:r>
      <w:r>
        <w:fldChar w:fldCharType="end"/>
      </w:r>
    </w:p>
    <w:p w14:paraId="11D9DFC9" w14:textId="73FE8FA6" w:rsidR="006E7760" w:rsidRDefault="006E7760">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_Toc83355797 \h </w:instrText>
      </w:r>
      <w:r>
        <w:fldChar w:fldCharType="separate"/>
      </w:r>
      <w:r>
        <w:t>591</w:t>
      </w:r>
      <w:r>
        <w:fldChar w:fldCharType="end"/>
      </w:r>
    </w:p>
    <w:p w14:paraId="6E6AD8CA" w14:textId="2D6FB159" w:rsidR="006E7760" w:rsidRDefault="006E7760">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_Toc83355798 \h </w:instrText>
      </w:r>
      <w:r>
        <w:fldChar w:fldCharType="separate"/>
      </w:r>
      <w:r>
        <w:t>591</w:t>
      </w:r>
      <w:r>
        <w:fldChar w:fldCharType="end"/>
      </w:r>
    </w:p>
    <w:p w14:paraId="140BB51F" w14:textId="5DE5CBC3" w:rsidR="006E7760" w:rsidRDefault="006E7760">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_Toc83355799 \h </w:instrText>
      </w:r>
      <w:r>
        <w:fldChar w:fldCharType="separate"/>
      </w:r>
      <w:r>
        <w:t>592</w:t>
      </w:r>
      <w:r>
        <w:fldChar w:fldCharType="end"/>
      </w:r>
    </w:p>
    <w:p w14:paraId="203023EE" w14:textId="7100B82D" w:rsidR="006E7760" w:rsidRDefault="006E7760">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_Toc83355800 \h </w:instrText>
      </w:r>
      <w:r>
        <w:fldChar w:fldCharType="separate"/>
      </w:r>
      <w:r>
        <w:t>592</w:t>
      </w:r>
      <w:r>
        <w:fldChar w:fldCharType="end"/>
      </w:r>
    </w:p>
    <w:p w14:paraId="71DF27BE" w14:textId="1345DFC2" w:rsidR="006E7760" w:rsidRDefault="006E7760">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_Toc83355801 \h </w:instrText>
      </w:r>
      <w:r>
        <w:fldChar w:fldCharType="separate"/>
      </w:r>
      <w:r>
        <w:t>592</w:t>
      </w:r>
      <w:r>
        <w:fldChar w:fldCharType="end"/>
      </w:r>
    </w:p>
    <w:p w14:paraId="19048C67" w14:textId="318DADFC" w:rsidR="006E7760" w:rsidRDefault="006E7760">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_Toc83355802 \h </w:instrText>
      </w:r>
      <w:r>
        <w:fldChar w:fldCharType="separate"/>
      </w:r>
      <w:r>
        <w:t>593</w:t>
      </w:r>
      <w:r>
        <w:fldChar w:fldCharType="end"/>
      </w:r>
    </w:p>
    <w:p w14:paraId="5E8AFFF1" w14:textId="3CAA8635" w:rsidR="006E7760" w:rsidRDefault="006E7760">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_Toc83355803 \h </w:instrText>
      </w:r>
      <w:r>
        <w:fldChar w:fldCharType="separate"/>
      </w:r>
      <w:r>
        <w:t>593</w:t>
      </w:r>
      <w:r>
        <w:fldChar w:fldCharType="end"/>
      </w:r>
    </w:p>
    <w:p w14:paraId="1589A70E" w14:textId="059B74DD" w:rsidR="006E7760" w:rsidRDefault="006E7760">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_Toc83355804 \h </w:instrText>
      </w:r>
      <w:r>
        <w:fldChar w:fldCharType="separate"/>
      </w:r>
      <w:r>
        <w:t>593</w:t>
      </w:r>
      <w:r>
        <w:fldChar w:fldCharType="end"/>
      </w:r>
    </w:p>
    <w:p w14:paraId="5CDA8A24" w14:textId="0EEE6895" w:rsidR="006E7760" w:rsidRDefault="006E7760">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_Toc83355805 \h </w:instrText>
      </w:r>
      <w:r>
        <w:fldChar w:fldCharType="separate"/>
      </w:r>
      <w:r>
        <w:t>593</w:t>
      </w:r>
      <w:r>
        <w:fldChar w:fldCharType="end"/>
      </w:r>
    </w:p>
    <w:p w14:paraId="46F280E9" w14:textId="3EE9E0BC" w:rsidR="006E7760" w:rsidRDefault="006E7760">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_Toc83355806 \h </w:instrText>
      </w:r>
      <w:r>
        <w:fldChar w:fldCharType="separate"/>
      </w:r>
      <w:r>
        <w:t>593</w:t>
      </w:r>
      <w:r>
        <w:fldChar w:fldCharType="end"/>
      </w:r>
    </w:p>
    <w:p w14:paraId="604851D2" w14:textId="5D15502B" w:rsidR="006E7760" w:rsidRDefault="006E7760">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_Toc83355807 \h </w:instrText>
      </w:r>
      <w:r>
        <w:fldChar w:fldCharType="separate"/>
      </w:r>
      <w:r>
        <w:t>593</w:t>
      </w:r>
      <w:r>
        <w:fldChar w:fldCharType="end"/>
      </w:r>
    </w:p>
    <w:p w14:paraId="5177C3B3" w14:textId="10B920EB" w:rsidR="006E7760" w:rsidRDefault="006E7760">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_Toc83355808 \h </w:instrText>
      </w:r>
      <w:r>
        <w:fldChar w:fldCharType="separate"/>
      </w:r>
      <w:r>
        <w:t>593</w:t>
      </w:r>
      <w:r>
        <w:fldChar w:fldCharType="end"/>
      </w:r>
    </w:p>
    <w:p w14:paraId="7A9B7EC5" w14:textId="271AE929" w:rsidR="006E7760" w:rsidRDefault="006E7760">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_Toc83355809 \h </w:instrText>
      </w:r>
      <w:r>
        <w:fldChar w:fldCharType="separate"/>
      </w:r>
      <w:r>
        <w:t>593</w:t>
      </w:r>
      <w:r>
        <w:fldChar w:fldCharType="end"/>
      </w:r>
    </w:p>
    <w:p w14:paraId="3A5B361D" w14:textId="71C078F6" w:rsidR="006E7760" w:rsidRDefault="006E7760">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_Toc83355810 \h </w:instrText>
      </w:r>
      <w:r>
        <w:fldChar w:fldCharType="separate"/>
      </w:r>
      <w:r>
        <w:t>594</w:t>
      </w:r>
      <w:r>
        <w:fldChar w:fldCharType="end"/>
      </w:r>
    </w:p>
    <w:p w14:paraId="5837DBC3" w14:textId="4ACE08D2" w:rsidR="006E7760" w:rsidRDefault="006E7760">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_Toc83355811 \h </w:instrText>
      </w:r>
      <w:r>
        <w:fldChar w:fldCharType="separate"/>
      </w:r>
      <w:r>
        <w:t>594</w:t>
      </w:r>
      <w:r>
        <w:fldChar w:fldCharType="end"/>
      </w:r>
    </w:p>
    <w:p w14:paraId="71F6B0E3" w14:textId="30964476" w:rsidR="006E7760" w:rsidRDefault="006E7760">
      <w:pPr>
        <w:pStyle w:val="TOC4"/>
        <w:rPr>
          <w:rFonts w:asciiTheme="minorHAnsi" w:eastAsiaTheme="minorEastAsia" w:hAnsiTheme="minorHAnsi" w:cstheme="minorBidi"/>
          <w:sz w:val="22"/>
          <w:szCs w:val="22"/>
          <w:lang w:eastAsia="en-GB"/>
        </w:rPr>
      </w:pPr>
      <w:r>
        <w:lastRenderedPageBreak/>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_Toc83355812 \h </w:instrText>
      </w:r>
      <w:r>
        <w:fldChar w:fldCharType="separate"/>
      </w:r>
      <w:r>
        <w:t>594</w:t>
      </w:r>
      <w:r>
        <w:fldChar w:fldCharType="end"/>
      </w:r>
    </w:p>
    <w:p w14:paraId="1FECE7A2" w14:textId="1484844A" w:rsidR="006E7760" w:rsidRDefault="006E7760">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_Toc83355813 \h </w:instrText>
      </w:r>
      <w:r>
        <w:fldChar w:fldCharType="separate"/>
      </w:r>
      <w:r>
        <w:t>594</w:t>
      </w:r>
      <w:r>
        <w:fldChar w:fldCharType="end"/>
      </w:r>
    </w:p>
    <w:p w14:paraId="5E7EEC5E" w14:textId="0A594FA3" w:rsidR="006E7760" w:rsidRDefault="006E7760">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_Toc83355814 \h </w:instrText>
      </w:r>
      <w:r>
        <w:fldChar w:fldCharType="separate"/>
      </w:r>
      <w:r>
        <w:t>594</w:t>
      </w:r>
      <w:r>
        <w:fldChar w:fldCharType="end"/>
      </w:r>
    </w:p>
    <w:p w14:paraId="463ECD08" w14:textId="53567928" w:rsidR="006E7760" w:rsidRDefault="006E7760">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Nnef_AMPolicyAuthorization Service</w:t>
      </w:r>
      <w:r>
        <w:tab/>
      </w:r>
      <w:r>
        <w:fldChar w:fldCharType="begin" w:fldLock="1"/>
      </w:r>
      <w:r>
        <w:instrText xml:space="preserve"> PAGEREF _Toc83355815 \h </w:instrText>
      </w:r>
      <w:r>
        <w:fldChar w:fldCharType="separate"/>
      </w:r>
      <w:r>
        <w:t>594</w:t>
      </w:r>
      <w:r>
        <w:fldChar w:fldCharType="end"/>
      </w:r>
    </w:p>
    <w:p w14:paraId="724C818C" w14:textId="136F32E2" w:rsidR="006E7760" w:rsidRDefault="006E7760">
      <w:pPr>
        <w:pStyle w:val="TOC5"/>
        <w:rPr>
          <w:rFonts w:asciiTheme="minorHAnsi" w:eastAsiaTheme="minorEastAsia" w:hAnsiTheme="minorHAnsi" w:cstheme="minorBidi"/>
          <w:sz w:val="22"/>
          <w:szCs w:val="22"/>
          <w:lang w:eastAsia="en-GB"/>
        </w:rPr>
      </w:pPr>
      <w:r>
        <w:t>5.2.6.22.1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_Toc83355816 \h </w:instrText>
      </w:r>
      <w:r>
        <w:fldChar w:fldCharType="separate"/>
      </w:r>
      <w:r>
        <w:t>594</w:t>
      </w:r>
      <w:r>
        <w:fldChar w:fldCharType="end"/>
      </w:r>
    </w:p>
    <w:p w14:paraId="7C12C94C" w14:textId="7E11BC12" w:rsidR="006E7760" w:rsidRDefault="006E7760">
      <w:pPr>
        <w:pStyle w:val="TOC5"/>
        <w:rPr>
          <w:rFonts w:asciiTheme="minorHAnsi" w:eastAsiaTheme="minorEastAsia" w:hAnsiTheme="minorHAnsi" w:cstheme="minorBidi"/>
          <w:sz w:val="22"/>
          <w:szCs w:val="22"/>
          <w:lang w:eastAsia="en-GB"/>
        </w:rPr>
      </w:pPr>
      <w:r>
        <w:t>5.2.6.22.2</w:t>
      </w:r>
      <w:r>
        <w:rPr>
          <w:rFonts w:asciiTheme="minorHAnsi" w:eastAsiaTheme="minorEastAsia" w:hAnsiTheme="minorHAnsi" w:cstheme="minorBidi"/>
          <w:sz w:val="22"/>
          <w:szCs w:val="22"/>
          <w:lang w:eastAsia="en-GB"/>
        </w:rPr>
        <w:tab/>
      </w:r>
      <w:r>
        <w:t>Nnef_AMPolicyAuthorization_Create service operation</w:t>
      </w:r>
      <w:r>
        <w:tab/>
      </w:r>
      <w:r>
        <w:fldChar w:fldCharType="begin" w:fldLock="1"/>
      </w:r>
      <w:r>
        <w:instrText xml:space="preserve"> PAGEREF _Toc83355817 \h </w:instrText>
      </w:r>
      <w:r>
        <w:fldChar w:fldCharType="separate"/>
      </w:r>
      <w:r>
        <w:t>594</w:t>
      </w:r>
      <w:r>
        <w:fldChar w:fldCharType="end"/>
      </w:r>
    </w:p>
    <w:p w14:paraId="77C1691C" w14:textId="6DB374CB" w:rsidR="006E7760" w:rsidRDefault="006E7760">
      <w:pPr>
        <w:pStyle w:val="TOC5"/>
        <w:rPr>
          <w:rFonts w:asciiTheme="minorHAnsi" w:eastAsiaTheme="minorEastAsia" w:hAnsiTheme="minorHAnsi" w:cstheme="minorBidi"/>
          <w:sz w:val="22"/>
          <w:szCs w:val="22"/>
          <w:lang w:eastAsia="en-GB"/>
        </w:rPr>
      </w:pPr>
      <w:r>
        <w:t>5.2.6.22.3</w:t>
      </w:r>
      <w:r>
        <w:rPr>
          <w:rFonts w:asciiTheme="minorHAnsi" w:eastAsiaTheme="minorEastAsia" w:hAnsiTheme="minorHAnsi" w:cstheme="minorBidi"/>
          <w:sz w:val="22"/>
          <w:szCs w:val="22"/>
          <w:lang w:eastAsia="en-GB"/>
        </w:rPr>
        <w:tab/>
      </w:r>
      <w:r>
        <w:t>Nnef_AMPolicyAuthorization_Update service operation</w:t>
      </w:r>
      <w:r>
        <w:tab/>
      </w:r>
      <w:r>
        <w:fldChar w:fldCharType="begin" w:fldLock="1"/>
      </w:r>
      <w:r>
        <w:instrText xml:space="preserve"> PAGEREF _Toc83355818 \h </w:instrText>
      </w:r>
      <w:r>
        <w:fldChar w:fldCharType="separate"/>
      </w:r>
      <w:r>
        <w:t>595</w:t>
      </w:r>
      <w:r>
        <w:fldChar w:fldCharType="end"/>
      </w:r>
    </w:p>
    <w:p w14:paraId="51EA44CB" w14:textId="22177EDE" w:rsidR="006E7760" w:rsidRDefault="006E7760">
      <w:pPr>
        <w:pStyle w:val="TOC5"/>
        <w:rPr>
          <w:rFonts w:asciiTheme="minorHAnsi" w:eastAsiaTheme="minorEastAsia" w:hAnsiTheme="minorHAnsi" w:cstheme="minorBidi"/>
          <w:sz w:val="22"/>
          <w:szCs w:val="22"/>
          <w:lang w:eastAsia="en-GB"/>
        </w:rPr>
      </w:pPr>
      <w:r>
        <w:t>5.2.6.22.4</w:t>
      </w:r>
      <w:r>
        <w:rPr>
          <w:rFonts w:asciiTheme="minorHAnsi" w:eastAsiaTheme="minorEastAsia" w:hAnsiTheme="minorHAnsi" w:cstheme="minorBidi"/>
          <w:sz w:val="22"/>
          <w:szCs w:val="22"/>
          <w:lang w:eastAsia="en-GB"/>
        </w:rPr>
        <w:tab/>
      </w:r>
      <w:r>
        <w:t>Nnef_AMPolicyAuthorization_Delete service operation</w:t>
      </w:r>
      <w:r>
        <w:tab/>
      </w:r>
      <w:r>
        <w:fldChar w:fldCharType="begin" w:fldLock="1"/>
      </w:r>
      <w:r>
        <w:instrText xml:space="preserve"> PAGEREF _Toc83355819 \h </w:instrText>
      </w:r>
      <w:r>
        <w:fldChar w:fldCharType="separate"/>
      </w:r>
      <w:r>
        <w:t>595</w:t>
      </w:r>
      <w:r>
        <w:fldChar w:fldCharType="end"/>
      </w:r>
    </w:p>
    <w:p w14:paraId="235DEFB2" w14:textId="6267B9DA" w:rsidR="006E7760" w:rsidRDefault="006E7760">
      <w:pPr>
        <w:pStyle w:val="TOC5"/>
        <w:rPr>
          <w:rFonts w:asciiTheme="minorHAnsi" w:eastAsiaTheme="minorEastAsia" w:hAnsiTheme="minorHAnsi" w:cstheme="minorBidi"/>
          <w:sz w:val="22"/>
          <w:szCs w:val="22"/>
          <w:lang w:eastAsia="en-GB"/>
        </w:rPr>
      </w:pPr>
      <w:r>
        <w:t>5.2.6.22.5</w:t>
      </w:r>
      <w:r>
        <w:rPr>
          <w:rFonts w:asciiTheme="minorHAnsi" w:eastAsiaTheme="minorEastAsia" w:hAnsiTheme="minorHAnsi" w:cstheme="minorBidi"/>
          <w:sz w:val="22"/>
          <w:szCs w:val="22"/>
          <w:lang w:eastAsia="en-GB"/>
        </w:rPr>
        <w:tab/>
      </w:r>
      <w:r>
        <w:t>Nnef_AMPolicyAuthorization_Notify service operation</w:t>
      </w:r>
      <w:r>
        <w:tab/>
      </w:r>
      <w:r>
        <w:fldChar w:fldCharType="begin" w:fldLock="1"/>
      </w:r>
      <w:r>
        <w:instrText xml:space="preserve"> PAGEREF _Toc83355820 \h </w:instrText>
      </w:r>
      <w:r>
        <w:fldChar w:fldCharType="separate"/>
      </w:r>
      <w:r>
        <w:t>595</w:t>
      </w:r>
      <w:r>
        <w:fldChar w:fldCharType="end"/>
      </w:r>
    </w:p>
    <w:p w14:paraId="65C1523C" w14:textId="7C2CBBE3" w:rsidR="006E7760" w:rsidRDefault="006E7760">
      <w:pPr>
        <w:pStyle w:val="TOC5"/>
        <w:rPr>
          <w:rFonts w:asciiTheme="minorHAnsi" w:eastAsiaTheme="minorEastAsia" w:hAnsiTheme="minorHAnsi" w:cstheme="minorBidi"/>
          <w:sz w:val="22"/>
          <w:szCs w:val="22"/>
          <w:lang w:eastAsia="en-GB"/>
        </w:rPr>
      </w:pPr>
      <w:r>
        <w:t>5.2.6.22.6</w:t>
      </w:r>
      <w:r>
        <w:rPr>
          <w:rFonts w:asciiTheme="minorHAnsi" w:eastAsiaTheme="minorEastAsia" w:hAnsiTheme="minorHAnsi" w:cstheme="minorBidi"/>
          <w:sz w:val="22"/>
          <w:szCs w:val="22"/>
          <w:lang w:eastAsia="en-GB"/>
        </w:rPr>
        <w:tab/>
      </w:r>
      <w:r>
        <w:t>Nnef_AMPolicyAuthorization_Subscribe service operation</w:t>
      </w:r>
      <w:r>
        <w:tab/>
      </w:r>
      <w:r>
        <w:fldChar w:fldCharType="begin" w:fldLock="1"/>
      </w:r>
      <w:r>
        <w:instrText xml:space="preserve"> PAGEREF _Toc83355821 \h </w:instrText>
      </w:r>
      <w:r>
        <w:fldChar w:fldCharType="separate"/>
      </w:r>
      <w:r>
        <w:t>596</w:t>
      </w:r>
      <w:r>
        <w:fldChar w:fldCharType="end"/>
      </w:r>
    </w:p>
    <w:p w14:paraId="447CA814" w14:textId="7A3404C3" w:rsidR="006E7760" w:rsidRDefault="006E7760">
      <w:pPr>
        <w:pStyle w:val="TOC5"/>
        <w:rPr>
          <w:rFonts w:asciiTheme="minorHAnsi" w:eastAsiaTheme="minorEastAsia" w:hAnsiTheme="minorHAnsi" w:cstheme="minorBidi"/>
          <w:sz w:val="22"/>
          <w:szCs w:val="22"/>
          <w:lang w:eastAsia="en-GB"/>
        </w:rPr>
      </w:pPr>
      <w:r>
        <w:t>5.2.6.22.7</w:t>
      </w:r>
      <w:r>
        <w:rPr>
          <w:rFonts w:asciiTheme="minorHAnsi" w:eastAsiaTheme="minorEastAsia" w:hAnsiTheme="minorHAnsi" w:cstheme="minorBidi"/>
          <w:sz w:val="22"/>
          <w:szCs w:val="22"/>
          <w:lang w:eastAsia="en-GB"/>
        </w:rPr>
        <w:tab/>
      </w:r>
      <w:r>
        <w:t>Nnef_AMPolicyAuthorization_Unsubscribe service operation</w:t>
      </w:r>
      <w:r>
        <w:tab/>
      </w:r>
      <w:r>
        <w:fldChar w:fldCharType="begin" w:fldLock="1"/>
      </w:r>
      <w:r>
        <w:instrText xml:space="preserve"> PAGEREF _Toc83355822 \h </w:instrText>
      </w:r>
      <w:r>
        <w:fldChar w:fldCharType="separate"/>
      </w:r>
      <w:r>
        <w:t>596</w:t>
      </w:r>
      <w:r>
        <w:fldChar w:fldCharType="end"/>
      </w:r>
    </w:p>
    <w:p w14:paraId="7D48F0C3" w14:textId="7E27FE51" w:rsidR="006E7760" w:rsidRDefault="006E7760">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Nnef_AMInfluence service</w:t>
      </w:r>
      <w:r>
        <w:tab/>
      </w:r>
      <w:r>
        <w:fldChar w:fldCharType="begin" w:fldLock="1"/>
      </w:r>
      <w:r>
        <w:instrText xml:space="preserve"> PAGEREF _Toc83355823 \h </w:instrText>
      </w:r>
      <w:r>
        <w:fldChar w:fldCharType="separate"/>
      </w:r>
      <w:r>
        <w:t>596</w:t>
      </w:r>
      <w:r>
        <w:fldChar w:fldCharType="end"/>
      </w:r>
    </w:p>
    <w:p w14:paraId="72495F73" w14:textId="4DF844CF" w:rsidR="006E7760" w:rsidRDefault="006E7760">
      <w:pPr>
        <w:pStyle w:val="TOC5"/>
        <w:rPr>
          <w:rFonts w:asciiTheme="minorHAnsi" w:eastAsiaTheme="minorEastAsia" w:hAnsiTheme="minorHAnsi" w:cstheme="minorBidi"/>
          <w:sz w:val="22"/>
          <w:szCs w:val="22"/>
          <w:lang w:eastAsia="en-GB"/>
        </w:rPr>
      </w:pPr>
      <w:r>
        <w:t>5.2.6.23.1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_Toc83355824 \h </w:instrText>
      </w:r>
      <w:r>
        <w:fldChar w:fldCharType="separate"/>
      </w:r>
      <w:r>
        <w:t>596</w:t>
      </w:r>
      <w:r>
        <w:fldChar w:fldCharType="end"/>
      </w:r>
    </w:p>
    <w:p w14:paraId="03DFAD4D" w14:textId="032C86FA" w:rsidR="006E7760" w:rsidRDefault="006E7760">
      <w:pPr>
        <w:pStyle w:val="TOC5"/>
        <w:rPr>
          <w:rFonts w:asciiTheme="minorHAnsi" w:eastAsiaTheme="minorEastAsia" w:hAnsiTheme="minorHAnsi" w:cstheme="minorBidi"/>
          <w:sz w:val="22"/>
          <w:szCs w:val="22"/>
          <w:lang w:eastAsia="en-GB"/>
        </w:rPr>
      </w:pPr>
      <w:r>
        <w:t>5.2.6.23.2</w:t>
      </w:r>
      <w:r>
        <w:rPr>
          <w:rFonts w:asciiTheme="minorHAnsi" w:eastAsiaTheme="minorEastAsia" w:hAnsiTheme="minorHAnsi" w:cstheme="minorBidi"/>
          <w:sz w:val="22"/>
          <w:szCs w:val="22"/>
          <w:lang w:eastAsia="en-GB"/>
        </w:rPr>
        <w:tab/>
      </w:r>
      <w:r>
        <w:t>Nnef_AMInfluence_Create operation</w:t>
      </w:r>
      <w:r>
        <w:tab/>
      </w:r>
      <w:r>
        <w:fldChar w:fldCharType="begin" w:fldLock="1"/>
      </w:r>
      <w:r>
        <w:instrText xml:space="preserve"> PAGEREF _Toc83355825 \h </w:instrText>
      </w:r>
      <w:r>
        <w:fldChar w:fldCharType="separate"/>
      </w:r>
      <w:r>
        <w:t>596</w:t>
      </w:r>
      <w:r>
        <w:fldChar w:fldCharType="end"/>
      </w:r>
    </w:p>
    <w:p w14:paraId="37081374" w14:textId="74E2F8C1" w:rsidR="006E7760" w:rsidRDefault="006E7760">
      <w:pPr>
        <w:pStyle w:val="TOC5"/>
        <w:rPr>
          <w:rFonts w:asciiTheme="minorHAnsi" w:eastAsiaTheme="minorEastAsia" w:hAnsiTheme="minorHAnsi" w:cstheme="minorBidi"/>
          <w:sz w:val="22"/>
          <w:szCs w:val="22"/>
          <w:lang w:eastAsia="en-GB"/>
        </w:rPr>
      </w:pPr>
      <w:r>
        <w:t>5.2.6.23.3</w:t>
      </w:r>
      <w:r>
        <w:rPr>
          <w:rFonts w:asciiTheme="minorHAnsi" w:eastAsiaTheme="minorEastAsia" w:hAnsiTheme="minorHAnsi" w:cstheme="minorBidi"/>
          <w:sz w:val="22"/>
          <w:szCs w:val="22"/>
          <w:lang w:eastAsia="en-GB"/>
        </w:rPr>
        <w:tab/>
      </w:r>
      <w:r>
        <w:t>Nnef_AMInfluence_Update operation</w:t>
      </w:r>
      <w:r>
        <w:tab/>
      </w:r>
      <w:r>
        <w:fldChar w:fldCharType="begin" w:fldLock="1"/>
      </w:r>
      <w:r>
        <w:instrText xml:space="preserve"> PAGEREF _Toc83355826 \h </w:instrText>
      </w:r>
      <w:r>
        <w:fldChar w:fldCharType="separate"/>
      </w:r>
      <w:r>
        <w:t>597</w:t>
      </w:r>
      <w:r>
        <w:fldChar w:fldCharType="end"/>
      </w:r>
    </w:p>
    <w:p w14:paraId="4BDF109F" w14:textId="12FEC5AC" w:rsidR="006E7760" w:rsidRDefault="006E7760">
      <w:pPr>
        <w:pStyle w:val="TOC5"/>
        <w:rPr>
          <w:rFonts w:asciiTheme="minorHAnsi" w:eastAsiaTheme="minorEastAsia" w:hAnsiTheme="minorHAnsi" w:cstheme="minorBidi"/>
          <w:sz w:val="22"/>
          <w:szCs w:val="22"/>
          <w:lang w:eastAsia="en-GB"/>
        </w:rPr>
      </w:pPr>
      <w:r>
        <w:t>5.2.6.23.4</w:t>
      </w:r>
      <w:r>
        <w:rPr>
          <w:rFonts w:asciiTheme="minorHAnsi" w:eastAsiaTheme="minorEastAsia" w:hAnsiTheme="minorHAnsi" w:cstheme="minorBidi"/>
          <w:sz w:val="22"/>
          <w:szCs w:val="22"/>
          <w:lang w:eastAsia="en-GB"/>
        </w:rPr>
        <w:tab/>
      </w:r>
      <w:r>
        <w:t>Nnef_AMInfluence_Delete operation</w:t>
      </w:r>
      <w:r>
        <w:tab/>
      </w:r>
      <w:r>
        <w:fldChar w:fldCharType="begin" w:fldLock="1"/>
      </w:r>
      <w:r>
        <w:instrText xml:space="preserve"> PAGEREF _Toc83355827 \h </w:instrText>
      </w:r>
      <w:r>
        <w:fldChar w:fldCharType="separate"/>
      </w:r>
      <w:r>
        <w:t>597</w:t>
      </w:r>
      <w:r>
        <w:fldChar w:fldCharType="end"/>
      </w:r>
    </w:p>
    <w:p w14:paraId="478D888A" w14:textId="3F5861FC" w:rsidR="006E7760" w:rsidRDefault="006E7760">
      <w:pPr>
        <w:pStyle w:val="TOC5"/>
        <w:rPr>
          <w:rFonts w:asciiTheme="minorHAnsi" w:eastAsiaTheme="minorEastAsia" w:hAnsiTheme="minorHAnsi" w:cstheme="minorBidi"/>
          <w:sz w:val="22"/>
          <w:szCs w:val="22"/>
          <w:lang w:eastAsia="en-GB"/>
        </w:rPr>
      </w:pPr>
      <w:r>
        <w:t>5.2.6.23.6</w:t>
      </w:r>
      <w:r>
        <w:rPr>
          <w:rFonts w:asciiTheme="minorHAnsi" w:eastAsiaTheme="minorEastAsia" w:hAnsiTheme="minorHAnsi" w:cstheme="minorBidi"/>
          <w:sz w:val="22"/>
          <w:szCs w:val="22"/>
          <w:lang w:eastAsia="en-GB"/>
        </w:rPr>
        <w:tab/>
      </w:r>
      <w:r>
        <w:t>Nnef_AMInfluence_Notify operation</w:t>
      </w:r>
      <w:r>
        <w:tab/>
      </w:r>
      <w:r>
        <w:fldChar w:fldCharType="begin" w:fldLock="1"/>
      </w:r>
      <w:r>
        <w:instrText xml:space="preserve"> PAGEREF _Toc83355828 \h </w:instrText>
      </w:r>
      <w:r>
        <w:fldChar w:fldCharType="separate"/>
      </w:r>
      <w:r>
        <w:t>597</w:t>
      </w:r>
      <w:r>
        <w:fldChar w:fldCharType="end"/>
      </w:r>
    </w:p>
    <w:p w14:paraId="1BBBFBBD" w14:textId="065E9A69" w:rsidR="006E7760" w:rsidRDefault="006E7760">
      <w:pPr>
        <w:pStyle w:val="TOC4"/>
        <w:rPr>
          <w:rFonts w:asciiTheme="minorHAnsi" w:eastAsiaTheme="minorEastAsia" w:hAnsiTheme="minorHAnsi" w:cstheme="minorBidi"/>
          <w:sz w:val="22"/>
          <w:szCs w:val="22"/>
          <w:lang w:eastAsia="en-GB"/>
        </w:rPr>
      </w:pPr>
      <w:r>
        <w:rPr>
          <w:lang w:eastAsia="zh-CN"/>
        </w:rPr>
        <w:t>5.2.6.24</w:t>
      </w:r>
      <w:r>
        <w:rPr>
          <w:rFonts w:asciiTheme="minorHAnsi" w:eastAsiaTheme="minorEastAsia" w:hAnsiTheme="minorHAnsi" w:cstheme="minorBidi"/>
          <w:sz w:val="22"/>
          <w:szCs w:val="22"/>
          <w:lang w:eastAsia="en-GB"/>
        </w:rPr>
        <w:tab/>
      </w:r>
      <w:r>
        <w:rPr>
          <w:lang w:eastAsia="zh-CN"/>
        </w:rPr>
        <w:t>Nnef_SliceStatus service</w:t>
      </w:r>
      <w:r>
        <w:tab/>
      </w:r>
      <w:r>
        <w:fldChar w:fldCharType="begin" w:fldLock="1"/>
      </w:r>
      <w:r>
        <w:instrText xml:space="preserve"> PAGEREF _Toc83355829 \h </w:instrText>
      </w:r>
      <w:r>
        <w:fldChar w:fldCharType="separate"/>
      </w:r>
      <w:r>
        <w:t>597</w:t>
      </w:r>
      <w:r>
        <w:fldChar w:fldCharType="end"/>
      </w:r>
    </w:p>
    <w:p w14:paraId="15B540D4" w14:textId="060E2ACE" w:rsidR="006E7760" w:rsidRDefault="006E7760">
      <w:pPr>
        <w:pStyle w:val="TOC5"/>
        <w:rPr>
          <w:rFonts w:asciiTheme="minorHAnsi" w:eastAsiaTheme="minorEastAsia" w:hAnsiTheme="minorHAnsi" w:cstheme="minorBidi"/>
          <w:sz w:val="22"/>
          <w:szCs w:val="22"/>
          <w:lang w:eastAsia="en-GB"/>
        </w:rPr>
      </w:pPr>
      <w:r>
        <w:rPr>
          <w:lang w:eastAsia="zh-CN"/>
        </w:rPr>
        <w:t>5.2.6.24.1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_Toc83355830 \h </w:instrText>
      </w:r>
      <w:r>
        <w:fldChar w:fldCharType="separate"/>
      </w:r>
      <w:r>
        <w:t>597</w:t>
      </w:r>
      <w:r>
        <w:fldChar w:fldCharType="end"/>
      </w:r>
    </w:p>
    <w:p w14:paraId="6584BD36" w14:textId="742574E1" w:rsidR="006E7760" w:rsidRDefault="006E7760">
      <w:pPr>
        <w:pStyle w:val="TOC5"/>
        <w:rPr>
          <w:rFonts w:asciiTheme="minorHAnsi" w:eastAsiaTheme="minorEastAsia" w:hAnsiTheme="minorHAnsi" w:cstheme="minorBidi"/>
          <w:sz w:val="22"/>
          <w:szCs w:val="22"/>
          <w:lang w:eastAsia="en-GB"/>
        </w:rPr>
      </w:pPr>
      <w:r>
        <w:rPr>
          <w:lang w:eastAsia="zh-CN"/>
        </w:rPr>
        <w:t>5.2.6.24.2</w:t>
      </w:r>
      <w:r>
        <w:rPr>
          <w:rFonts w:asciiTheme="minorHAnsi" w:eastAsiaTheme="minorEastAsia" w:hAnsiTheme="minorHAnsi" w:cstheme="minorBidi"/>
          <w:sz w:val="22"/>
          <w:szCs w:val="22"/>
          <w:lang w:eastAsia="en-GB"/>
        </w:rPr>
        <w:tab/>
      </w:r>
      <w:r>
        <w:rPr>
          <w:lang w:eastAsia="zh-CN"/>
        </w:rPr>
        <w:t>Nnef_SliceStatus_Retrieval service operation</w:t>
      </w:r>
      <w:r>
        <w:tab/>
      </w:r>
      <w:r>
        <w:fldChar w:fldCharType="begin" w:fldLock="1"/>
      </w:r>
      <w:r>
        <w:instrText xml:space="preserve"> PAGEREF _Toc83355831 \h </w:instrText>
      </w:r>
      <w:r>
        <w:fldChar w:fldCharType="separate"/>
      </w:r>
      <w:r>
        <w:t>598</w:t>
      </w:r>
      <w:r>
        <w:fldChar w:fldCharType="end"/>
      </w:r>
    </w:p>
    <w:p w14:paraId="305BA34D" w14:textId="450580BC" w:rsidR="006E7760" w:rsidRDefault="006E7760">
      <w:pPr>
        <w:pStyle w:val="TOC4"/>
        <w:rPr>
          <w:rFonts w:asciiTheme="minorHAnsi" w:eastAsiaTheme="minorEastAsia" w:hAnsiTheme="minorHAnsi" w:cstheme="minorBidi"/>
          <w:sz w:val="22"/>
          <w:szCs w:val="22"/>
          <w:lang w:eastAsia="en-GB"/>
        </w:rPr>
      </w:pPr>
      <w:r>
        <w:rPr>
          <w:lang w:eastAsia="zh-CN"/>
        </w:rPr>
        <w:t>5.2.6.25</w:t>
      </w:r>
      <w:r>
        <w:rPr>
          <w:rFonts w:asciiTheme="minorHAnsi" w:eastAsiaTheme="minorEastAsia" w:hAnsiTheme="minorHAnsi" w:cstheme="minorBidi"/>
          <w:sz w:val="22"/>
          <w:szCs w:val="22"/>
          <w:lang w:eastAsia="en-GB"/>
        </w:rPr>
        <w:tab/>
      </w:r>
      <w:r>
        <w:rPr>
          <w:lang w:eastAsia="zh-CN"/>
        </w:rPr>
        <w:t>Nnef_TimeSynchronization service</w:t>
      </w:r>
      <w:r>
        <w:tab/>
      </w:r>
      <w:r>
        <w:fldChar w:fldCharType="begin" w:fldLock="1"/>
      </w:r>
      <w:r>
        <w:instrText xml:space="preserve"> PAGEREF _Toc83355832 \h </w:instrText>
      </w:r>
      <w:r>
        <w:fldChar w:fldCharType="separate"/>
      </w:r>
      <w:r>
        <w:t>598</w:t>
      </w:r>
      <w:r>
        <w:fldChar w:fldCharType="end"/>
      </w:r>
    </w:p>
    <w:p w14:paraId="46947CEA" w14:textId="2F014A64" w:rsidR="006E7760" w:rsidRDefault="006E7760">
      <w:pPr>
        <w:pStyle w:val="TOC5"/>
        <w:rPr>
          <w:rFonts w:asciiTheme="minorHAnsi" w:eastAsiaTheme="minorEastAsia" w:hAnsiTheme="minorHAnsi" w:cstheme="minorBidi"/>
          <w:sz w:val="22"/>
          <w:szCs w:val="22"/>
          <w:lang w:eastAsia="en-GB"/>
        </w:rPr>
      </w:pPr>
      <w:r>
        <w:rPr>
          <w:lang w:eastAsia="zh-CN"/>
        </w:rPr>
        <w:t>5.2.6.25.1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_Toc83355833 \h </w:instrText>
      </w:r>
      <w:r>
        <w:fldChar w:fldCharType="separate"/>
      </w:r>
      <w:r>
        <w:t>598</w:t>
      </w:r>
      <w:r>
        <w:fldChar w:fldCharType="end"/>
      </w:r>
    </w:p>
    <w:p w14:paraId="498902D6" w14:textId="10D5489D" w:rsidR="006E7760" w:rsidRDefault="006E7760">
      <w:pPr>
        <w:pStyle w:val="TOC5"/>
        <w:rPr>
          <w:rFonts w:asciiTheme="minorHAnsi" w:eastAsiaTheme="minorEastAsia" w:hAnsiTheme="minorHAnsi" w:cstheme="minorBidi"/>
          <w:sz w:val="22"/>
          <w:szCs w:val="22"/>
          <w:lang w:eastAsia="en-GB"/>
        </w:rPr>
      </w:pPr>
      <w:r>
        <w:rPr>
          <w:lang w:eastAsia="zh-CN"/>
        </w:rPr>
        <w:t>5.2.6.25.2</w:t>
      </w:r>
      <w:r>
        <w:rPr>
          <w:rFonts w:asciiTheme="minorHAnsi" w:eastAsiaTheme="minorEastAsia" w:hAnsiTheme="minorHAnsi" w:cstheme="minorBidi"/>
          <w:sz w:val="22"/>
          <w:szCs w:val="22"/>
          <w:lang w:eastAsia="en-GB"/>
        </w:rPr>
        <w:tab/>
      </w:r>
      <w:r>
        <w:rPr>
          <w:lang w:eastAsia="zh-CN"/>
        </w:rPr>
        <w:t>Nnef_TimeSynchronization_ConfigCreate operation</w:t>
      </w:r>
      <w:r>
        <w:tab/>
      </w:r>
      <w:r>
        <w:fldChar w:fldCharType="begin" w:fldLock="1"/>
      </w:r>
      <w:r>
        <w:instrText xml:space="preserve"> PAGEREF _Toc83355834 \h </w:instrText>
      </w:r>
      <w:r>
        <w:fldChar w:fldCharType="separate"/>
      </w:r>
      <w:r>
        <w:t>598</w:t>
      </w:r>
      <w:r>
        <w:fldChar w:fldCharType="end"/>
      </w:r>
    </w:p>
    <w:p w14:paraId="283E9FD0" w14:textId="0707C69C" w:rsidR="006E7760" w:rsidRDefault="006E7760">
      <w:pPr>
        <w:pStyle w:val="TOC5"/>
        <w:rPr>
          <w:rFonts w:asciiTheme="minorHAnsi" w:eastAsiaTheme="minorEastAsia" w:hAnsiTheme="minorHAnsi" w:cstheme="minorBidi"/>
          <w:sz w:val="22"/>
          <w:szCs w:val="22"/>
          <w:lang w:eastAsia="en-GB"/>
        </w:rPr>
      </w:pPr>
      <w:r>
        <w:rPr>
          <w:lang w:eastAsia="zh-CN"/>
        </w:rPr>
        <w:t>5.2.6.25.3</w:t>
      </w:r>
      <w:r>
        <w:rPr>
          <w:rFonts w:asciiTheme="minorHAnsi" w:eastAsiaTheme="minorEastAsia" w:hAnsiTheme="minorHAnsi" w:cstheme="minorBidi"/>
          <w:sz w:val="22"/>
          <w:szCs w:val="22"/>
          <w:lang w:eastAsia="en-GB"/>
        </w:rPr>
        <w:tab/>
      </w:r>
      <w:r>
        <w:rPr>
          <w:lang w:eastAsia="zh-CN"/>
        </w:rPr>
        <w:t>Nnef_TimeSynchronization_ConfigUpdate operation</w:t>
      </w:r>
      <w:r>
        <w:tab/>
      </w:r>
      <w:r>
        <w:fldChar w:fldCharType="begin" w:fldLock="1"/>
      </w:r>
      <w:r>
        <w:instrText xml:space="preserve"> PAGEREF _Toc83355835 \h </w:instrText>
      </w:r>
      <w:r>
        <w:fldChar w:fldCharType="separate"/>
      </w:r>
      <w:r>
        <w:t>598</w:t>
      </w:r>
      <w:r>
        <w:fldChar w:fldCharType="end"/>
      </w:r>
    </w:p>
    <w:p w14:paraId="0585C0C3" w14:textId="4E9AFF0B" w:rsidR="006E7760" w:rsidRDefault="006E7760">
      <w:pPr>
        <w:pStyle w:val="TOC5"/>
        <w:rPr>
          <w:rFonts w:asciiTheme="minorHAnsi" w:eastAsiaTheme="minorEastAsia" w:hAnsiTheme="minorHAnsi" w:cstheme="minorBidi"/>
          <w:sz w:val="22"/>
          <w:szCs w:val="22"/>
          <w:lang w:eastAsia="en-GB"/>
        </w:rPr>
      </w:pPr>
      <w:r>
        <w:rPr>
          <w:lang w:eastAsia="zh-CN"/>
        </w:rPr>
        <w:t>5.2.6.25.4</w:t>
      </w:r>
      <w:r>
        <w:rPr>
          <w:rFonts w:asciiTheme="minorHAnsi" w:eastAsiaTheme="minorEastAsia" w:hAnsiTheme="minorHAnsi" w:cstheme="minorBidi"/>
          <w:sz w:val="22"/>
          <w:szCs w:val="22"/>
          <w:lang w:eastAsia="en-GB"/>
        </w:rPr>
        <w:tab/>
      </w:r>
      <w:r>
        <w:rPr>
          <w:lang w:eastAsia="zh-CN"/>
        </w:rPr>
        <w:t>Nnef_TimeSynchronization_ConfigDelete operation</w:t>
      </w:r>
      <w:r>
        <w:tab/>
      </w:r>
      <w:r>
        <w:fldChar w:fldCharType="begin" w:fldLock="1"/>
      </w:r>
      <w:r>
        <w:instrText xml:space="preserve"> PAGEREF _Toc83355836 \h </w:instrText>
      </w:r>
      <w:r>
        <w:fldChar w:fldCharType="separate"/>
      </w:r>
      <w:r>
        <w:t>599</w:t>
      </w:r>
      <w:r>
        <w:fldChar w:fldCharType="end"/>
      </w:r>
    </w:p>
    <w:p w14:paraId="7740B647" w14:textId="0CF3857E" w:rsidR="006E7760" w:rsidRDefault="006E7760">
      <w:pPr>
        <w:pStyle w:val="TOC5"/>
        <w:rPr>
          <w:rFonts w:asciiTheme="minorHAnsi" w:eastAsiaTheme="minorEastAsia" w:hAnsiTheme="minorHAnsi" w:cstheme="minorBidi"/>
          <w:sz w:val="22"/>
          <w:szCs w:val="22"/>
          <w:lang w:eastAsia="en-GB"/>
        </w:rPr>
      </w:pPr>
      <w:r>
        <w:rPr>
          <w:lang w:eastAsia="zh-CN"/>
        </w:rPr>
        <w:t>5.2.6.25.5</w:t>
      </w:r>
      <w:r>
        <w:rPr>
          <w:rFonts w:asciiTheme="minorHAnsi" w:eastAsiaTheme="minorEastAsia" w:hAnsiTheme="minorHAnsi" w:cstheme="minorBidi"/>
          <w:sz w:val="22"/>
          <w:szCs w:val="22"/>
          <w:lang w:eastAsia="en-GB"/>
        </w:rPr>
        <w:tab/>
      </w:r>
      <w:r>
        <w:rPr>
          <w:lang w:eastAsia="zh-CN"/>
        </w:rPr>
        <w:t>Nnef_TimeSynchronization_ConfigUpdateNotify operation</w:t>
      </w:r>
      <w:r>
        <w:tab/>
      </w:r>
      <w:r>
        <w:fldChar w:fldCharType="begin" w:fldLock="1"/>
      </w:r>
      <w:r>
        <w:instrText xml:space="preserve"> PAGEREF _Toc83355837 \h </w:instrText>
      </w:r>
      <w:r>
        <w:fldChar w:fldCharType="separate"/>
      </w:r>
      <w:r>
        <w:t>599</w:t>
      </w:r>
      <w:r>
        <w:fldChar w:fldCharType="end"/>
      </w:r>
    </w:p>
    <w:p w14:paraId="089DBFE7" w14:textId="6DEFCD17" w:rsidR="006E7760" w:rsidRDefault="006E7760">
      <w:pPr>
        <w:pStyle w:val="TOC5"/>
        <w:rPr>
          <w:rFonts w:asciiTheme="minorHAnsi" w:eastAsiaTheme="minorEastAsia" w:hAnsiTheme="minorHAnsi" w:cstheme="minorBidi"/>
          <w:sz w:val="22"/>
          <w:szCs w:val="22"/>
          <w:lang w:eastAsia="en-GB"/>
        </w:rPr>
      </w:pPr>
      <w:r>
        <w:rPr>
          <w:lang w:eastAsia="zh-CN"/>
        </w:rPr>
        <w:t>5.2.6.25.6</w:t>
      </w:r>
      <w:r>
        <w:rPr>
          <w:rFonts w:asciiTheme="minorHAnsi" w:eastAsiaTheme="minorEastAsia" w:hAnsiTheme="minorHAnsi" w:cstheme="minorBidi"/>
          <w:sz w:val="22"/>
          <w:szCs w:val="22"/>
          <w:lang w:eastAsia="en-GB"/>
        </w:rPr>
        <w:tab/>
      </w:r>
      <w:r>
        <w:rPr>
          <w:lang w:eastAsia="zh-CN"/>
        </w:rPr>
        <w:t>Nnef_TimeSynchronization_CapsSubscribe operation</w:t>
      </w:r>
      <w:r>
        <w:tab/>
      </w:r>
      <w:r>
        <w:fldChar w:fldCharType="begin" w:fldLock="1"/>
      </w:r>
      <w:r>
        <w:instrText xml:space="preserve"> PAGEREF _Toc83355838 \h </w:instrText>
      </w:r>
      <w:r>
        <w:fldChar w:fldCharType="separate"/>
      </w:r>
      <w:r>
        <w:t>599</w:t>
      </w:r>
      <w:r>
        <w:fldChar w:fldCharType="end"/>
      </w:r>
    </w:p>
    <w:p w14:paraId="26D7A902" w14:textId="77492C8D" w:rsidR="006E7760" w:rsidRDefault="006E7760">
      <w:pPr>
        <w:pStyle w:val="TOC5"/>
        <w:rPr>
          <w:rFonts w:asciiTheme="minorHAnsi" w:eastAsiaTheme="minorEastAsia" w:hAnsiTheme="minorHAnsi" w:cstheme="minorBidi"/>
          <w:sz w:val="22"/>
          <w:szCs w:val="22"/>
          <w:lang w:eastAsia="en-GB"/>
        </w:rPr>
      </w:pPr>
      <w:r>
        <w:rPr>
          <w:lang w:eastAsia="zh-CN"/>
        </w:rPr>
        <w:t>5.2.6.25.7</w:t>
      </w:r>
      <w:r>
        <w:rPr>
          <w:rFonts w:asciiTheme="minorHAnsi" w:eastAsiaTheme="minorEastAsia" w:hAnsiTheme="minorHAnsi" w:cstheme="minorBidi"/>
          <w:sz w:val="22"/>
          <w:szCs w:val="22"/>
          <w:lang w:eastAsia="en-GB"/>
        </w:rPr>
        <w:tab/>
      </w:r>
      <w:r>
        <w:rPr>
          <w:lang w:eastAsia="zh-CN"/>
        </w:rPr>
        <w:t>Nnef_TimeSynchronization_CapsUnsubscribe operation</w:t>
      </w:r>
      <w:r>
        <w:tab/>
      </w:r>
      <w:r>
        <w:fldChar w:fldCharType="begin" w:fldLock="1"/>
      </w:r>
      <w:r>
        <w:instrText xml:space="preserve"> PAGEREF _Toc83355839 \h </w:instrText>
      </w:r>
      <w:r>
        <w:fldChar w:fldCharType="separate"/>
      </w:r>
      <w:r>
        <w:t>600</w:t>
      </w:r>
      <w:r>
        <w:fldChar w:fldCharType="end"/>
      </w:r>
    </w:p>
    <w:p w14:paraId="3A7B6C05" w14:textId="40187BAC" w:rsidR="006E7760" w:rsidRDefault="006E7760">
      <w:pPr>
        <w:pStyle w:val="TOC5"/>
        <w:rPr>
          <w:rFonts w:asciiTheme="minorHAnsi" w:eastAsiaTheme="minorEastAsia" w:hAnsiTheme="minorHAnsi" w:cstheme="minorBidi"/>
          <w:sz w:val="22"/>
          <w:szCs w:val="22"/>
          <w:lang w:eastAsia="en-GB"/>
        </w:rPr>
      </w:pPr>
      <w:r>
        <w:rPr>
          <w:lang w:eastAsia="zh-CN"/>
        </w:rPr>
        <w:t>5.2.6.25.8</w:t>
      </w:r>
      <w:r>
        <w:rPr>
          <w:rFonts w:asciiTheme="minorHAnsi" w:eastAsiaTheme="minorEastAsia" w:hAnsiTheme="minorHAnsi" w:cstheme="minorBidi"/>
          <w:sz w:val="22"/>
          <w:szCs w:val="22"/>
          <w:lang w:eastAsia="en-GB"/>
        </w:rPr>
        <w:tab/>
      </w:r>
      <w:r>
        <w:rPr>
          <w:lang w:eastAsia="zh-CN"/>
        </w:rPr>
        <w:t>Nnef_TimeSynchronization_CapsNotify operation</w:t>
      </w:r>
      <w:r>
        <w:tab/>
      </w:r>
      <w:r>
        <w:fldChar w:fldCharType="begin" w:fldLock="1"/>
      </w:r>
      <w:r>
        <w:instrText xml:space="preserve"> PAGEREF _Toc83355840 \h </w:instrText>
      </w:r>
      <w:r>
        <w:fldChar w:fldCharType="separate"/>
      </w:r>
      <w:r>
        <w:t>600</w:t>
      </w:r>
      <w:r>
        <w:fldChar w:fldCharType="end"/>
      </w:r>
    </w:p>
    <w:p w14:paraId="2BEBE1CC" w14:textId="2082A7BA" w:rsidR="006E7760" w:rsidRDefault="006E7760">
      <w:pPr>
        <w:pStyle w:val="TOC5"/>
        <w:rPr>
          <w:rFonts w:asciiTheme="minorHAnsi" w:eastAsiaTheme="minorEastAsia" w:hAnsiTheme="minorHAnsi" w:cstheme="minorBidi"/>
          <w:sz w:val="22"/>
          <w:szCs w:val="22"/>
          <w:lang w:eastAsia="en-GB"/>
        </w:rPr>
      </w:pPr>
      <w:r>
        <w:t>5.2.6.25.9</w:t>
      </w:r>
      <w:r>
        <w:rPr>
          <w:rFonts w:asciiTheme="minorHAnsi" w:eastAsiaTheme="minorEastAsia" w:hAnsiTheme="minorHAnsi" w:cstheme="minorBidi"/>
          <w:sz w:val="22"/>
          <w:szCs w:val="22"/>
          <w:lang w:eastAsia="en-GB"/>
        </w:rPr>
        <w:tab/>
      </w:r>
      <w:r>
        <w:t>Nnef_TimeSynchronization_ASTICreate operation</w:t>
      </w:r>
      <w:r>
        <w:tab/>
      </w:r>
      <w:r>
        <w:fldChar w:fldCharType="begin" w:fldLock="1"/>
      </w:r>
      <w:r>
        <w:instrText xml:space="preserve"> PAGEREF _Toc83355841 \h </w:instrText>
      </w:r>
      <w:r>
        <w:fldChar w:fldCharType="separate"/>
      </w:r>
      <w:r>
        <w:t>601</w:t>
      </w:r>
      <w:r>
        <w:fldChar w:fldCharType="end"/>
      </w:r>
    </w:p>
    <w:p w14:paraId="13420AC1" w14:textId="0EB24DB0" w:rsidR="006E7760" w:rsidRDefault="006E7760">
      <w:pPr>
        <w:pStyle w:val="TOC5"/>
        <w:rPr>
          <w:rFonts w:asciiTheme="minorHAnsi" w:eastAsiaTheme="minorEastAsia" w:hAnsiTheme="minorHAnsi" w:cstheme="minorBidi"/>
          <w:sz w:val="22"/>
          <w:szCs w:val="22"/>
          <w:lang w:eastAsia="en-GB"/>
        </w:rPr>
      </w:pPr>
      <w:r>
        <w:t>5.2.6.25.10</w:t>
      </w:r>
      <w:r>
        <w:rPr>
          <w:rFonts w:asciiTheme="minorHAnsi" w:eastAsiaTheme="minorEastAsia" w:hAnsiTheme="minorHAnsi" w:cstheme="minorBidi"/>
          <w:sz w:val="22"/>
          <w:szCs w:val="22"/>
          <w:lang w:eastAsia="en-GB"/>
        </w:rPr>
        <w:tab/>
      </w:r>
      <w:r>
        <w:t>Nnef_TimeSynchronization_ASTIUpdate operation</w:t>
      </w:r>
      <w:r>
        <w:tab/>
      </w:r>
      <w:r>
        <w:fldChar w:fldCharType="begin" w:fldLock="1"/>
      </w:r>
      <w:r>
        <w:instrText xml:space="preserve"> PAGEREF _Toc83355842 \h </w:instrText>
      </w:r>
      <w:r>
        <w:fldChar w:fldCharType="separate"/>
      </w:r>
      <w:r>
        <w:t>601</w:t>
      </w:r>
      <w:r>
        <w:fldChar w:fldCharType="end"/>
      </w:r>
    </w:p>
    <w:p w14:paraId="67A35811" w14:textId="1F211C04" w:rsidR="006E7760" w:rsidRDefault="006E7760">
      <w:pPr>
        <w:pStyle w:val="TOC5"/>
        <w:rPr>
          <w:rFonts w:asciiTheme="minorHAnsi" w:eastAsiaTheme="minorEastAsia" w:hAnsiTheme="minorHAnsi" w:cstheme="minorBidi"/>
          <w:sz w:val="22"/>
          <w:szCs w:val="22"/>
          <w:lang w:eastAsia="en-GB"/>
        </w:rPr>
      </w:pPr>
      <w:r>
        <w:t>5.2.6.25.11</w:t>
      </w:r>
      <w:r>
        <w:rPr>
          <w:rFonts w:asciiTheme="minorHAnsi" w:eastAsiaTheme="minorEastAsia" w:hAnsiTheme="minorHAnsi" w:cstheme="minorBidi"/>
          <w:sz w:val="22"/>
          <w:szCs w:val="22"/>
          <w:lang w:eastAsia="en-GB"/>
        </w:rPr>
        <w:tab/>
      </w:r>
      <w:r>
        <w:t>Nnef_TimeSynchronization_ASTIDelete operation</w:t>
      </w:r>
      <w:r>
        <w:tab/>
      </w:r>
      <w:r>
        <w:fldChar w:fldCharType="begin" w:fldLock="1"/>
      </w:r>
      <w:r>
        <w:instrText xml:space="preserve"> PAGEREF _Toc83355843 \h </w:instrText>
      </w:r>
      <w:r>
        <w:fldChar w:fldCharType="separate"/>
      </w:r>
      <w:r>
        <w:t>601</w:t>
      </w:r>
      <w:r>
        <w:fldChar w:fldCharType="end"/>
      </w:r>
    </w:p>
    <w:p w14:paraId="007668BC" w14:textId="3E81163D" w:rsidR="006E7760" w:rsidRDefault="006E7760">
      <w:pPr>
        <w:pStyle w:val="TOC5"/>
        <w:rPr>
          <w:rFonts w:asciiTheme="minorHAnsi" w:eastAsiaTheme="minorEastAsia" w:hAnsiTheme="minorHAnsi" w:cstheme="minorBidi"/>
          <w:sz w:val="22"/>
          <w:szCs w:val="22"/>
          <w:lang w:eastAsia="en-GB"/>
        </w:rPr>
      </w:pPr>
      <w:r>
        <w:t>5.2.6.25.12</w:t>
      </w:r>
      <w:r>
        <w:rPr>
          <w:rFonts w:asciiTheme="minorHAnsi" w:eastAsiaTheme="minorEastAsia" w:hAnsiTheme="minorHAnsi" w:cstheme="minorBidi"/>
          <w:sz w:val="22"/>
          <w:szCs w:val="22"/>
          <w:lang w:eastAsia="en-GB"/>
        </w:rPr>
        <w:tab/>
      </w:r>
      <w:r>
        <w:t>Nnef_TimeSynchronization_ASTIGet operation</w:t>
      </w:r>
      <w:r>
        <w:tab/>
      </w:r>
      <w:r>
        <w:fldChar w:fldCharType="begin" w:fldLock="1"/>
      </w:r>
      <w:r>
        <w:instrText xml:space="preserve"> PAGEREF _Toc83355844 \h </w:instrText>
      </w:r>
      <w:r>
        <w:fldChar w:fldCharType="separate"/>
      </w:r>
      <w:r>
        <w:t>602</w:t>
      </w:r>
      <w:r>
        <w:fldChar w:fldCharType="end"/>
      </w:r>
    </w:p>
    <w:p w14:paraId="599C9EA1" w14:textId="62EE5666" w:rsidR="006E7760" w:rsidRDefault="006E7760">
      <w:pPr>
        <w:pStyle w:val="TOC4"/>
        <w:rPr>
          <w:rFonts w:asciiTheme="minorHAnsi" w:eastAsiaTheme="minorEastAsia" w:hAnsiTheme="minorHAnsi" w:cstheme="minorBidi"/>
          <w:sz w:val="22"/>
          <w:szCs w:val="22"/>
          <w:lang w:eastAsia="en-GB"/>
        </w:rPr>
      </w:pPr>
      <w:r>
        <w:t>5.2.6.26</w:t>
      </w:r>
      <w:r>
        <w:rPr>
          <w:rFonts w:asciiTheme="minorHAnsi" w:eastAsiaTheme="minorEastAsia" w:hAnsiTheme="minorHAnsi" w:cstheme="minorBidi"/>
          <w:sz w:val="22"/>
          <w:szCs w:val="22"/>
          <w:lang w:eastAsia="en-GB"/>
        </w:rPr>
        <w:tab/>
      </w:r>
      <w:r>
        <w:t>Nnef_EASDeployment service</w:t>
      </w:r>
      <w:r>
        <w:tab/>
      </w:r>
      <w:r>
        <w:fldChar w:fldCharType="begin" w:fldLock="1"/>
      </w:r>
      <w:r>
        <w:instrText xml:space="preserve"> PAGEREF _Toc83355845 \h </w:instrText>
      </w:r>
      <w:r>
        <w:fldChar w:fldCharType="separate"/>
      </w:r>
      <w:r>
        <w:t>602</w:t>
      </w:r>
      <w:r>
        <w:fldChar w:fldCharType="end"/>
      </w:r>
    </w:p>
    <w:p w14:paraId="687E7861" w14:textId="77A1F386" w:rsidR="006E7760" w:rsidRDefault="006E7760">
      <w:pPr>
        <w:pStyle w:val="TOC5"/>
        <w:rPr>
          <w:rFonts w:asciiTheme="minorHAnsi" w:eastAsiaTheme="minorEastAsia" w:hAnsiTheme="minorHAnsi" w:cstheme="minorBidi"/>
          <w:sz w:val="22"/>
          <w:szCs w:val="22"/>
          <w:lang w:eastAsia="en-GB"/>
        </w:rPr>
      </w:pPr>
      <w:r>
        <w:t>5.2.6.26.1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_Toc83355846 \h </w:instrText>
      </w:r>
      <w:r>
        <w:fldChar w:fldCharType="separate"/>
      </w:r>
      <w:r>
        <w:t>602</w:t>
      </w:r>
      <w:r>
        <w:fldChar w:fldCharType="end"/>
      </w:r>
    </w:p>
    <w:p w14:paraId="56DD0A23" w14:textId="1928ED82" w:rsidR="006E7760" w:rsidRDefault="006E7760">
      <w:pPr>
        <w:pStyle w:val="TOC5"/>
        <w:rPr>
          <w:rFonts w:asciiTheme="minorHAnsi" w:eastAsiaTheme="minorEastAsia" w:hAnsiTheme="minorHAnsi" w:cstheme="minorBidi"/>
          <w:sz w:val="22"/>
          <w:szCs w:val="22"/>
          <w:lang w:eastAsia="en-GB"/>
        </w:rPr>
      </w:pPr>
      <w:r>
        <w:t>5.2.6.26.2</w:t>
      </w:r>
      <w:r>
        <w:rPr>
          <w:rFonts w:asciiTheme="minorHAnsi" w:eastAsiaTheme="minorEastAsia" w:hAnsiTheme="minorHAnsi" w:cstheme="minorBidi"/>
          <w:sz w:val="22"/>
          <w:szCs w:val="22"/>
          <w:lang w:eastAsia="en-GB"/>
        </w:rPr>
        <w:tab/>
      </w:r>
      <w:r>
        <w:t>Nnef_EASDeployment_Create service operation</w:t>
      </w:r>
      <w:r>
        <w:tab/>
      </w:r>
      <w:r>
        <w:fldChar w:fldCharType="begin" w:fldLock="1"/>
      </w:r>
      <w:r>
        <w:instrText xml:space="preserve"> PAGEREF _Toc83355847 \h </w:instrText>
      </w:r>
      <w:r>
        <w:fldChar w:fldCharType="separate"/>
      </w:r>
      <w:r>
        <w:t>602</w:t>
      </w:r>
      <w:r>
        <w:fldChar w:fldCharType="end"/>
      </w:r>
    </w:p>
    <w:p w14:paraId="78DAC5F1" w14:textId="18956BBD" w:rsidR="006E7760" w:rsidRDefault="006E7760">
      <w:pPr>
        <w:pStyle w:val="TOC5"/>
        <w:rPr>
          <w:rFonts w:asciiTheme="minorHAnsi" w:eastAsiaTheme="minorEastAsia" w:hAnsiTheme="minorHAnsi" w:cstheme="minorBidi"/>
          <w:sz w:val="22"/>
          <w:szCs w:val="22"/>
          <w:lang w:eastAsia="en-GB"/>
        </w:rPr>
      </w:pPr>
      <w:r>
        <w:t>5.2.6.26.3</w:t>
      </w:r>
      <w:r>
        <w:rPr>
          <w:rFonts w:asciiTheme="minorHAnsi" w:eastAsiaTheme="minorEastAsia" w:hAnsiTheme="minorHAnsi" w:cstheme="minorBidi"/>
          <w:sz w:val="22"/>
          <w:szCs w:val="22"/>
          <w:lang w:eastAsia="en-GB"/>
        </w:rPr>
        <w:tab/>
      </w:r>
      <w:r>
        <w:t>Nnef_EASDeployment_Update service operation</w:t>
      </w:r>
      <w:r>
        <w:tab/>
      </w:r>
      <w:r>
        <w:fldChar w:fldCharType="begin" w:fldLock="1"/>
      </w:r>
      <w:r>
        <w:instrText xml:space="preserve"> PAGEREF _Toc83355848 \h </w:instrText>
      </w:r>
      <w:r>
        <w:fldChar w:fldCharType="separate"/>
      </w:r>
      <w:r>
        <w:t>602</w:t>
      </w:r>
      <w:r>
        <w:fldChar w:fldCharType="end"/>
      </w:r>
    </w:p>
    <w:p w14:paraId="7BE89799" w14:textId="095397F9" w:rsidR="006E7760" w:rsidRDefault="006E7760">
      <w:pPr>
        <w:pStyle w:val="TOC5"/>
        <w:rPr>
          <w:rFonts w:asciiTheme="minorHAnsi" w:eastAsiaTheme="minorEastAsia" w:hAnsiTheme="minorHAnsi" w:cstheme="minorBidi"/>
          <w:sz w:val="22"/>
          <w:szCs w:val="22"/>
          <w:lang w:eastAsia="en-GB"/>
        </w:rPr>
      </w:pPr>
      <w:r>
        <w:t>5.2.6.26.4</w:t>
      </w:r>
      <w:r>
        <w:rPr>
          <w:rFonts w:asciiTheme="minorHAnsi" w:eastAsiaTheme="minorEastAsia" w:hAnsiTheme="minorHAnsi" w:cstheme="minorBidi"/>
          <w:sz w:val="22"/>
          <w:szCs w:val="22"/>
          <w:lang w:eastAsia="en-GB"/>
        </w:rPr>
        <w:tab/>
      </w:r>
      <w:r>
        <w:t>Nnef_EASDeployment_Delete service operation</w:t>
      </w:r>
      <w:r>
        <w:tab/>
      </w:r>
      <w:r>
        <w:fldChar w:fldCharType="begin" w:fldLock="1"/>
      </w:r>
      <w:r>
        <w:instrText xml:space="preserve"> PAGEREF _Toc83355849 \h </w:instrText>
      </w:r>
      <w:r>
        <w:fldChar w:fldCharType="separate"/>
      </w:r>
      <w:r>
        <w:t>602</w:t>
      </w:r>
      <w:r>
        <w:fldChar w:fldCharType="end"/>
      </w:r>
    </w:p>
    <w:p w14:paraId="250CBBE6" w14:textId="778EBACD" w:rsidR="006E7760" w:rsidRDefault="006E7760">
      <w:pPr>
        <w:pStyle w:val="TOC5"/>
        <w:rPr>
          <w:rFonts w:asciiTheme="minorHAnsi" w:eastAsiaTheme="minorEastAsia" w:hAnsiTheme="minorHAnsi" w:cstheme="minorBidi"/>
          <w:sz w:val="22"/>
          <w:szCs w:val="22"/>
          <w:lang w:eastAsia="en-GB"/>
        </w:rPr>
      </w:pPr>
      <w:r>
        <w:t>5.2.6.26.6</w:t>
      </w:r>
      <w:r>
        <w:rPr>
          <w:rFonts w:asciiTheme="minorHAnsi" w:eastAsiaTheme="minorEastAsia" w:hAnsiTheme="minorHAnsi" w:cstheme="minorBidi"/>
          <w:sz w:val="22"/>
          <w:szCs w:val="22"/>
          <w:lang w:eastAsia="en-GB"/>
        </w:rPr>
        <w:tab/>
      </w:r>
      <w:r>
        <w:t>Nnef_EASDeployment_Subscribe service operation</w:t>
      </w:r>
      <w:r>
        <w:tab/>
      </w:r>
      <w:r>
        <w:fldChar w:fldCharType="begin" w:fldLock="1"/>
      </w:r>
      <w:r>
        <w:instrText xml:space="preserve"> PAGEREF _Toc83355850 \h </w:instrText>
      </w:r>
      <w:r>
        <w:fldChar w:fldCharType="separate"/>
      </w:r>
      <w:r>
        <w:t>603</w:t>
      </w:r>
      <w:r>
        <w:fldChar w:fldCharType="end"/>
      </w:r>
    </w:p>
    <w:p w14:paraId="74912F02" w14:textId="3BFB1B63" w:rsidR="006E7760" w:rsidRDefault="006E7760">
      <w:pPr>
        <w:pStyle w:val="TOC5"/>
        <w:rPr>
          <w:rFonts w:asciiTheme="minorHAnsi" w:eastAsiaTheme="minorEastAsia" w:hAnsiTheme="minorHAnsi" w:cstheme="minorBidi"/>
          <w:sz w:val="22"/>
          <w:szCs w:val="22"/>
          <w:lang w:eastAsia="en-GB"/>
        </w:rPr>
      </w:pPr>
      <w:r>
        <w:t>5.2.6.26.7</w:t>
      </w:r>
      <w:r>
        <w:rPr>
          <w:rFonts w:asciiTheme="minorHAnsi" w:eastAsiaTheme="minorEastAsia" w:hAnsiTheme="minorHAnsi" w:cstheme="minorBidi"/>
          <w:sz w:val="22"/>
          <w:szCs w:val="22"/>
          <w:lang w:eastAsia="en-GB"/>
        </w:rPr>
        <w:tab/>
      </w:r>
      <w:r>
        <w:t>Nnef_EASDeployment_Unsubscribe service operation</w:t>
      </w:r>
      <w:r>
        <w:tab/>
      </w:r>
      <w:r>
        <w:fldChar w:fldCharType="begin" w:fldLock="1"/>
      </w:r>
      <w:r>
        <w:instrText xml:space="preserve"> PAGEREF _Toc83355851 \h </w:instrText>
      </w:r>
      <w:r>
        <w:fldChar w:fldCharType="separate"/>
      </w:r>
      <w:r>
        <w:t>603</w:t>
      </w:r>
      <w:r>
        <w:fldChar w:fldCharType="end"/>
      </w:r>
    </w:p>
    <w:p w14:paraId="00C5525F" w14:textId="3124946C" w:rsidR="006E7760" w:rsidRDefault="006E7760">
      <w:pPr>
        <w:pStyle w:val="TOC5"/>
        <w:rPr>
          <w:rFonts w:asciiTheme="minorHAnsi" w:eastAsiaTheme="minorEastAsia" w:hAnsiTheme="minorHAnsi" w:cstheme="minorBidi"/>
          <w:sz w:val="22"/>
          <w:szCs w:val="22"/>
          <w:lang w:eastAsia="en-GB"/>
        </w:rPr>
      </w:pPr>
      <w:r>
        <w:t>5.2.6.26.8</w:t>
      </w:r>
      <w:r>
        <w:rPr>
          <w:rFonts w:asciiTheme="minorHAnsi" w:eastAsiaTheme="minorEastAsia" w:hAnsiTheme="minorHAnsi" w:cstheme="minorBidi"/>
          <w:sz w:val="22"/>
          <w:szCs w:val="22"/>
          <w:lang w:eastAsia="en-GB"/>
        </w:rPr>
        <w:tab/>
      </w:r>
      <w:r>
        <w:t>Nnef_EASDeployment_Notify service operation</w:t>
      </w:r>
      <w:r>
        <w:tab/>
      </w:r>
      <w:r>
        <w:fldChar w:fldCharType="begin" w:fldLock="1"/>
      </w:r>
      <w:r>
        <w:instrText xml:space="preserve"> PAGEREF _Toc83355852 \h </w:instrText>
      </w:r>
      <w:r>
        <w:fldChar w:fldCharType="separate"/>
      </w:r>
      <w:r>
        <w:t>603</w:t>
      </w:r>
      <w:r>
        <w:fldChar w:fldCharType="end"/>
      </w:r>
    </w:p>
    <w:p w14:paraId="2CF5B6B1" w14:textId="414CF3CC" w:rsidR="006E7760" w:rsidRDefault="006E7760">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_Toc83355853 \h </w:instrText>
      </w:r>
      <w:r>
        <w:fldChar w:fldCharType="separate"/>
      </w:r>
      <w:r>
        <w:t>603</w:t>
      </w:r>
      <w:r>
        <w:fldChar w:fldCharType="end"/>
      </w:r>
    </w:p>
    <w:p w14:paraId="696E7645" w14:textId="3C687BB1" w:rsidR="006E7760" w:rsidRDefault="006E776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_Toc83355854 \h </w:instrText>
      </w:r>
      <w:r>
        <w:fldChar w:fldCharType="separate"/>
      </w:r>
      <w:r>
        <w:t>604</w:t>
      </w:r>
      <w:r>
        <w:fldChar w:fldCharType="end"/>
      </w:r>
    </w:p>
    <w:p w14:paraId="4DBC35D5" w14:textId="69719A3F" w:rsidR="006E7760" w:rsidRDefault="006E7760">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_Toc83355855 \h </w:instrText>
      </w:r>
      <w:r>
        <w:fldChar w:fldCharType="separate"/>
      </w:r>
      <w:r>
        <w:t>604</w:t>
      </w:r>
      <w:r>
        <w:fldChar w:fldCharType="end"/>
      </w:r>
    </w:p>
    <w:p w14:paraId="4869F8CE" w14:textId="50A0266D" w:rsidR="006E7760" w:rsidRDefault="006E7760">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_Toc83355856 \h </w:instrText>
      </w:r>
      <w:r>
        <w:fldChar w:fldCharType="separate"/>
      </w:r>
      <w:r>
        <w:t>604</w:t>
      </w:r>
      <w:r>
        <w:fldChar w:fldCharType="end"/>
      </w:r>
    </w:p>
    <w:p w14:paraId="247ADB2B" w14:textId="7C1FC444" w:rsidR="006E7760" w:rsidRDefault="006E7760">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_Toc83355857 \h </w:instrText>
      </w:r>
      <w:r>
        <w:fldChar w:fldCharType="separate"/>
      </w:r>
      <w:r>
        <w:t>604</w:t>
      </w:r>
      <w:r>
        <w:fldChar w:fldCharType="end"/>
      </w:r>
    </w:p>
    <w:p w14:paraId="1836BC6B" w14:textId="546DBE1B" w:rsidR="006E7760" w:rsidRDefault="006E7760">
      <w:pPr>
        <w:pStyle w:val="TOC5"/>
        <w:rPr>
          <w:rFonts w:asciiTheme="minorHAnsi" w:eastAsiaTheme="minorEastAsia" w:hAnsiTheme="minorHAnsi" w:cstheme="minorBidi"/>
          <w:sz w:val="22"/>
          <w:szCs w:val="22"/>
          <w:lang w:eastAsia="en-GB"/>
        </w:rPr>
      </w:pPr>
      <w:r>
        <w:rPr>
          <w:lang w:eastAsia="zh-CN"/>
        </w:rPr>
        <w:t>5.2.7.2.2</w:t>
      </w:r>
      <w:r>
        <w:rPr>
          <w:rFonts w:asciiTheme="minorHAnsi" w:eastAsiaTheme="minorEastAsia" w:hAnsiTheme="minorHAnsi" w:cstheme="minorBidi"/>
          <w:sz w:val="22"/>
          <w:szCs w:val="22"/>
          <w:lang w:eastAsia="en-GB"/>
        </w:rPr>
        <w:tab/>
      </w:r>
      <w:r>
        <w:rPr>
          <w:lang w:eastAsia="zh-CN"/>
        </w:rPr>
        <w:t>Nnrf_NFManagement_NFRegister service operation</w:t>
      </w:r>
      <w:r>
        <w:tab/>
      </w:r>
      <w:r>
        <w:fldChar w:fldCharType="begin" w:fldLock="1"/>
      </w:r>
      <w:r>
        <w:instrText xml:space="preserve"> PAGEREF _Toc83355858 \h </w:instrText>
      </w:r>
      <w:r>
        <w:fldChar w:fldCharType="separate"/>
      </w:r>
      <w:r>
        <w:t>604</w:t>
      </w:r>
      <w:r>
        <w:fldChar w:fldCharType="end"/>
      </w:r>
    </w:p>
    <w:p w14:paraId="06E70667" w14:textId="57C96F48" w:rsidR="006E7760" w:rsidRDefault="006E7760">
      <w:pPr>
        <w:pStyle w:val="TOC5"/>
        <w:rPr>
          <w:rFonts w:asciiTheme="minorHAnsi" w:eastAsiaTheme="minorEastAsia" w:hAnsiTheme="minorHAnsi" w:cstheme="minorBidi"/>
          <w:sz w:val="22"/>
          <w:szCs w:val="22"/>
          <w:lang w:eastAsia="en-GB"/>
        </w:rPr>
      </w:pPr>
      <w:r>
        <w:rPr>
          <w:lang w:eastAsia="zh-CN"/>
        </w:rPr>
        <w:t>5.2.7.2.3</w:t>
      </w:r>
      <w:r>
        <w:rPr>
          <w:rFonts w:asciiTheme="minorHAnsi" w:eastAsiaTheme="minorEastAsia" w:hAnsiTheme="minorHAnsi" w:cstheme="minorBidi"/>
          <w:sz w:val="22"/>
          <w:szCs w:val="22"/>
          <w:lang w:eastAsia="en-GB"/>
        </w:rPr>
        <w:tab/>
      </w:r>
      <w:r>
        <w:rPr>
          <w:lang w:eastAsia="zh-CN"/>
        </w:rPr>
        <w:t>Nnrf_NFManagement_NFUpdate service operation</w:t>
      </w:r>
      <w:r>
        <w:tab/>
      </w:r>
      <w:r>
        <w:fldChar w:fldCharType="begin" w:fldLock="1"/>
      </w:r>
      <w:r>
        <w:instrText xml:space="preserve"> PAGEREF _Toc83355859 \h </w:instrText>
      </w:r>
      <w:r>
        <w:fldChar w:fldCharType="separate"/>
      </w:r>
      <w:r>
        <w:t>606</w:t>
      </w:r>
      <w:r>
        <w:fldChar w:fldCharType="end"/>
      </w:r>
    </w:p>
    <w:p w14:paraId="67ED535D" w14:textId="2BA59C5B" w:rsidR="006E7760" w:rsidRDefault="006E7760">
      <w:pPr>
        <w:pStyle w:val="TOC5"/>
        <w:rPr>
          <w:rFonts w:asciiTheme="minorHAnsi" w:eastAsiaTheme="minorEastAsia" w:hAnsiTheme="minorHAnsi" w:cstheme="minorBidi"/>
          <w:sz w:val="22"/>
          <w:szCs w:val="22"/>
          <w:lang w:eastAsia="en-GB"/>
        </w:rPr>
      </w:pPr>
      <w:r>
        <w:rPr>
          <w:lang w:eastAsia="zh-CN"/>
        </w:rPr>
        <w:t>5.2.7.2.4</w:t>
      </w:r>
      <w:r>
        <w:rPr>
          <w:rFonts w:asciiTheme="minorHAnsi" w:eastAsiaTheme="minorEastAsia" w:hAnsiTheme="minorHAnsi" w:cstheme="minorBidi"/>
          <w:sz w:val="22"/>
          <w:szCs w:val="22"/>
          <w:lang w:eastAsia="en-GB"/>
        </w:rPr>
        <w:tab/>
      </w:r>
      <w:r>
        <w:rPr>
          <w:lang w:eastAsia="zh-CN"/>
        </w:rPr>
        <w:t>Nnrf_NFManagement_NFDeregister service operation</w:t>
      </w:r>
      <w:r>
        <w:tab/>
      </w:r>
      <w:r>
        <w:fldChar w:fldCharType="begin" w:fldLock="1"/>
      </w:r>
      <w:r>
        <w:instrText xml:space="preserve"> PAGEREF _Toc83355860 \h </w:instrText>
      </w:r>
      <w:r>
        <w:fldChar w:fldCharType="separate"/>
      </w:r>
      <w:r>
        <w:t>607</w:t>
      </w:r>
      <w:r>
        <w:fldChar w:fldCharType="end"/>
      </w:r>
    </w:p>
    <w:p w14:paraId="16A40E99" w14:textId="6547B1BA" w:rsidR="006E7760" w:rsidRDefault="006E7760">
      <w:pPr>
        <w:pStyle w:val="TOC5"/>
        <w:rPr>
          <w:rFonts w:asciiTheme="minorHAnsi" w:eastAsiaTheme="minorEastAsia" w:hAnsiTheme="minorHAnsi" w:cstheme="minorBidi"/>
          <w:sz w:val="22"/>
          <w:szCs w:val="22"/>
          <w:lang w:eastAsia="en-GB"/>
        </w:rPr>
      </w:pPr>
      <w:r>
        <w:rPr>
          <w:lang w:eastAsia="zh-CN"/>
        </w:rPr>
        <w:t>5.2.7.2.5</w:t>
      </w:r>
      <w:r>
        <w:rPr>
          <w:rFonts w:asciiTheme="minorHAnsi" w:eastAsiaTheme="minorEastAsia" w:hAnsiTheme="minorHAnsi" w:cstheme="minorBidi"/>
          <w:sz w:val="22"/>
          <w:szCs w:val="22"/>
          <w:lang w:eastAsia="en-GB"/>
        </w:rPr>
        <w:tab/>
      </w:r>
      <w:r>
        <w:rPr>
          <w:lang w:eastAsia="zh-CN"/>
        </w:rPr>
        <w:t>Nnrf_NFManagement_NFStatusSubscribe service operation</w:t>
      </w:r>
      <w:r>
        <w:tab/>
      </w:r>
      <w:r>
        <w:fldChar w:fldCharType="begin" w:fldLock="1"/>
      </w:r>
      <w:r>
        <w:instrText xml:space="preserve"> PAGEREF _Toc83355861 \h </w:instrText>
      </w:r>
      <w:r>
        <w:fldChar w:fldCharType="separate"/>
      </w:r>
      <w:r>
        <w:t>607</w:t>
      </w:r>
      <w:r>
        <w:fldChar w:fldCharType="end"/>
      </w:r>
    </w:p>
    <w:p w14:paraId="2ED0C811" w14:textId="150B40AF" w:rsidR="006E7760" w:rsidRDefault="006E7760">
      <w:pPr>
        <w:pStyle w:val="TOC5"/>
        <w:rPr>
          <w:rFonts w:asciiTheme="minorHAnsi" w:eastAsiaTheme="minorEastAsia" w:hAnsiTheme="minorHAnsi" w:cstheme="minorBidi"/>
          <w:sz w:val="22"/>
          <w:szCs w:val="22"/>
          <w:lang w:eastAsia="en-GB"/>
        </w:rPr>
      </w:pPr>
      <w:r>
        <w:rPr>
          <w:lang w:eastAsia="zh-CN"/>
        </w:rPr>
        <w:t>5.2.7.2.6</w:t>
      </w:r>
      <w:r>
        <w:rPr>
          <w:rFonts w:asciiTheme="minorHAnsi" w:eastAsiaTheme="minorEastAsia" w:hAnsiTheme="minorHAnsi" w:cstheme="minorBidi"/>
          <w:sz w:val="22"/>
          <w:szCs w:val="22"/>
          <w:lang w:eastAsia="en-GB"/>
        </w:rPr>
        <w:tab/>
      </w:r>
      <w:r>
        <w:rPr>
          <w:lang w:eastAsia="zh-CN"/>
        </w:rPr>
        <w:t>Nnrf_NFManagement_NFStatusNotify service operation</w:t>
      </w:r>
      <w:r>
        <w:tab/>
      </w:r>
      <w:r>
        <w:fldChar w:fldCharType="begin" w:fldLock="1"/>
      </w:r>
      <w:r>
        <w:instrText xml:space="preserve"> PAGEREF _Toc83355862 \h </w:instrText>
      </w:r>
      <w:r>
        <w:fldChar w:fldCharType="separate"/>
      </w:r>
      <w:r>
        <w:t>608</w:t>
      </w:r>
      <w:r>
        <w:fldChar w:fldCharType="end"/>
      </w:r>
    </w:p>
    <w:p w14:paraId="1A980EC4" w14:textId="22865FFC" w:rsidR="006E7760" w:rsidRDefault="006E7760">
      <w:pPr>
        <w:pStyle w:val="TOC5"/>
        <w:rPr>
          <w:rFonts w:asciiTheme="minorHAnsi" w:eastAsiaTheme="minorEastAsia" w:hAnsiTheme="minorHAnsi" w:cstheme="minorBidi"/>
          <w:sz w:val="22"/>
          <w:szCs w:val="22"/>
          <w:lang w:eastAsia="en-GB"/>
        </w:rPr>
      </w:pPr>
      <w:r>
        <w:rPr>
          <w:lang w:eastAsia="zh-CN"/>
        </w:rPr>
        <w:t>5.2.7.2.7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_Toc83355863 \h </w:instrText>
      </w:r>
      <w:r>
        <w:fldChar w:fldCharType="separate"/>
      </w:r>
      <w:r>
        <w:t>608</w:t>
      </w:r>
      <w:r>
        <w:fldChar w:fldCharType="end"/>
      </w:r>
    </w:p>
    <w:p w14:paraId="567B3FD5" w14:textId="0E2F61F5" w:rsidR="006E7760" w:rsidRDefault="006E7760">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_Toc83355864 \h </w:instrText>
      </w:r>
      <w:r>
        <w:fldChar w:fldCharType="separate"/>
      </w:r>
      <w:r>
        <w:t>608</w:t>
      </w:r>
      <w:r>
        <w:fldChar w:fldCharType="end"/>
      </w:r>
    </w:p>
    <w:p w14:paraId="514CA4EC" w14:textId="1220A835" w:rsidR="006E7760" w:rsidRDefault="006E7760">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_Toc83355865 \h </w:instrText>
      </w:r>
      <w:r>
        <w:fldChar w:fldCharType="separate"/>
      </w:r>
      <w:r>
        <w:t>608</w:t>
      </w:r>
      <w:r>
        <w:fldChar w:fldCharType="end"/>
      </w:r>
    </w:p>
    <w:p w14:paraId="045FC3B6" w14:textId="7BA65568" w:rsidR="006E7760" w:rsidRDefault="006E7760">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_Toc83355866 \h </w:instrText>
      </w:r>
      <w:r>
        <w:fldChar w:fldCharType="separate"/>
      </w:r>
      <w:r>
        <w:t>609</w:t>
      </w:r>
      <w:r>
        <w:fldChar w:fldCharType="end"/>
      </w:r>
    </w:p>
    <w:p w14:paraId="68E3C5A7" w14:textId="5D54BD11" w:rsidR="006E7760" w:rsidRDefault="006E7760">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_Toc83355867 \h </w:instrText>
      </w:r>
      <w:r>
        <w:fldChar w:fldCharType="separate"/>
      </w:r>
      <w:r>
        <w:t>612</w:t>
      </w:r>
      <w:r>
        <w:fldChar w:fldCharType="end"/>
      </w:r>
    </w:p>
    <w:p w14:paraId="05227BC7" w14:textId="0CA53857" w:rsidR="006E7760" w:rsidRDefault="006E7760">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_Toc83355868 \h </w:instrText>
      </w:r>
      <w:r>
        <w:fldChar w:fldCharType="separate"/>
      </w:r>
      <w:r>
        <w:t>612</w:t>
      </w:r>
      <w:r>
        <w:fldChar w:fldCharType="end"/>
      </w:r>
    </w:p>
    <w:p w14:paraId="16F3282F" w14:textId="3D8E90E1" w:rsidR="006E7760" w:rsidRDefault="006E7760">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_Toc83355869 \h </w:instrText>
      </w:r>
      <w:r>
        <w:fldChar w:fldCharType="separate"/>
      </w:r>
      <w:r>
        <w:t>612</w:t>
      </w:r>
      <w:r>
        <w:fldChar w:fldCharType="end"/>
      </w:r>
    </w:p>
    <w:p w14:paraId="095950F8" w14:textId="3AE17064" w:rsidR="006E7760" w:rsidRDefault="006E7760">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_Toc83355870 \h </w:instrText>
      </w:r>
      <w:r>
        <w:fldChar w:fldCharType="separate"/>
      </w:r>
      <w:r>
        <w:t>612</w:t>
      </w:r>
      <w:r>
        <w:fldChar w:fldCharType="end"/>
      </w:r>
    </w:p>
    <w:p w14:paraId="4283EEEB" w14:textId="1DAB123C" w:rsidR="006E7760" w:rsidRDefault="006E7760">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_Toc83355871 \h </w:instrText>
      </w:r>
      <w:r>
        <w:fldChar w:fldCharType="separate"/>
      </w:r>
      <w:r>
        <w:t>612</w:t>
      </w:r>
      <w:r>
        <w:fldChar w:fldCharType="end"/>
      </w:r>
    </w:p>
    <w:p w14:paraId="5A718962" w14:textId="33E48031" w:rsidR="006E7760" w:rsidRDefault="006E7760">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_Toc83355872 \h </w:instrText>
      </w:r>
      <w:r>
        <w:fldChar w:fldCharType="separate"/>
      </w:r>
      <w:r>
        <w:t>613</w:t>
      </w:r>
      <w:r>
        <w:fldChar w:fldCharType="end"/>
      </w:r>
    </w:p>
    <w:p w14:paraId="50B0508A" w14:textId="04F66E66" w:rsidR="006E7760" w:rsidRDefault="006E7760">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_Toc83355873 \h </w:instrText>
      </w:r>
      <w:r>
        <w:fldChar w:fldCharType="separate"/>
      </w:r>
      <w:r>
        <w:t>613</w:t>
      </w:r>
      <w:r>
        <w:fldChar w:fldCharType="end"/>
      </w:r>
    </w:p>
    <w:p w14:paraId="170E931B" w14:textId="0B081F6F" w:rsidR="006E7760" w:rsidRDefault="006E7760">
      <w:pPr>
        <w:pStyle w:val="TOC5"/>
        <w:rPr>
          <w:rFonts w:asciiTheme="minorHAnsi" w:eastAsiaTheme="minorEastAsia" w:hAnsiTheme="minorHAnsi" w:cstheme="minorBidi"/>
          <w:sz w:val="22"/>
          <w:szCs w:val="22"/>
          <w:lang w:eastAsia="en-GB"/>
        </w:rPr>
      </w:pPr>
      <w:r>
        <w:rPr>
          <w:lang w:eastAsia="zh-CN"/>
        </w:rPr>
        <w:lastRenderedPageBreak/>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_Toc83355874 \h </w:instrText>
      </w:r>
      <w:r>
        <w:fldChar w:fldCharType="separate"/>
      </w:r>
      <w:r>
        <w:t>614</w:t>
      </w:r>
      <w:r>
        <w:fldChar w:fldCharType="end"/>
      </w:r>
    </w:p>
    <w:p w14:paraId="252E2589" w14:textId="4DE0F24F" w:rsidR="006E7760" w:rsidRDefault="006E7760">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_Toc83355875 \h </w:instrText>
      </w:r>
      <w:r>
        <w:fldChar w:fldCharType="separate"/>
      </w:r>
      <w:r>
        <w:t>614</w:t>
      </w:r>
      <w:r>
        <w:fldChar w:fldCharType="end"/>
      </w:r>
    </w:p>
    <w:p w14:paraId="7662D17B" w14:textId="59FB0AFC" w:rsidR="006E7760" w:rsidRDefault="006E7760">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_Toc83355876 \h </w:instrText>
      </w:r>
      <w:r>
        <w:fldChar w:fldCharType="separate"/>
      </w:r>
      <w:r>
        <w:t>616</w:t>
      </w:r>
      <w:r>
        <w:fldChar w:fldCharType="end"/>
      </w:r>
    </w:p>
    <w:p w14:paraId="480B5E49" w14:textId="161F1850" w:rsidR="006E7760" w:rsidRDefault="006E7760">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_Toc83355877 \h </w:instrText>
      </w:r>
      <w:r>
        <w:fldChar w:fldCharType="separate"/>
      </w:r>
      <w:r>
        <w:t>616</w:t>
      </w:r>
      <w:r>
        <w:fldChar w:fldCharType="end"/>
      </w:r>
    </w:p>
    <w:p w14:paraId="772CE112" w14:textId="13AAA87A" w:rsidR="006E7760" w:rsidRDefault="006E7760">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_Toc83355878 \h </w:instrText>
      </w:r>
      <w:r>
        <w:fldChar w:fldCharType="separate"/>
      </w:r>
      <w:r>
        <w:t>616</w:t>
      </w:r>
      <w:r>
        <w:fldChar w:fldCharType="end"/>
      </w:r>
    </w:p>
    <w:p w14:paraId="0FC3657B" w14:textId="6E058940" w:rsidR="006E7760" w:rsidRDefault="006E7760">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_Toc83355879 \h </w:instrText>
      </w:r>
      <w:r>
        <w:fldChar w:fldCharType="separate"/>
      </w:r>
      <w:r>
        <w:t>617</w:t>
      </w:r>
      <w:r>
        <w:fldChar w:fldCharType="end"/>
      </w:r>
    </w:p>
    <w:p w14:paraId="5618CF90" w14:textId="1D86BCCA" w:rsidR="006E7760" w:rsidRDefault="006E7760">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_Toc83355880 \h </w:instrText>
      </w:r>
      <w:r>
        <w:fldChar w:fldCharType="separate"/>
      </w:r>
      <w:r>
        <w:t>618</w:t>
      </w:r>
      <w:r>
        <w:fldChar w:fldCharType="end"/>
      </w:r>
    </w:p>
    <w:p w14:paraId="10DFA3C7" w14:textId="2E112570" w:rsidR="006E7760" w:rsidRDefault="006E7760">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_Toc83355881 \h </w:instrText>
      </w:r>
      <w:r>
        <w:fldChar w:fldCharType="separate"/>
      </w:r>
      <w:r>
        <w:t>618</w:t>
      </w:r>
      <w:r>
        <w:fldChar w:fldCharType="end"/>
      </w:r>
    </w:p>
    <w:p w14:paraId="6E9AC250" w14:textId="5CB7DAE1" w:rsidR="006E7760" w:rsidRDefault="006E7760">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_Toc83355882 \h </w:instrText>
      </w:r>
      <w:r>
        <w:fldChar w:fldCharType="separate"/>
      </w:r>
      <w:r>
        <w:t>618</w:t>
      </w:r>
      <w:r>
        <w:fldChar w:fldCharType="end"/>
      </w:r>
    </w:p>
    <w:p w14:paraId="421D59AB" w14:textId="5F8B591B" w:rsidR="006E7760" w:rsidRDefault="006E7760">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_Toc83355883 \h </w:instrText>
      </w:r>
      <w:r>
        <w:fldChar w:fldCharType="separate"/>
      </w:r>
      <w:r>
        <w:t>621</w:t>
      </w:r>
      <w:r>
        <w:fldChar w:fldCharType="end"/>
      </w:r>
    </w:p>
    <w:p w14:paraId="7B05D075" w14:textId="6FADAF65" w:rsidR="006E7760" w:rsidRDefault="006E7760">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_Toc83355884 \h </w:instrText>
      </w:r>
      <w:r>
        <w:fldChar w:fldCharType="separate"/>
      </w:r>
      <w:r>
        <w:t>621</w:t>
      </w:r>
      <w:r>
        <w:fldChar w:fldCharType="end"/>
      </w:r>
    </w:p>
    <w:p w14:paraId="291B0274" w14:textId="496DAA14" w:rsidR="006E7760" w:rsidRDefault="006E7760">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_Toc83355885 \h </w:instrText>
      </w:r>
      <w:r>
        <w:fldChar w:fldCharType="separate"/>
      </w:r>
      <w:r>
        <w:t>621</w:t>
      </w:r>
      <w:r>
        <w:fldChar w:fldCharType="end"/>
      </w:r>
    </w:p>
    <w:p w14:paraId="0C39EFFD" w14:textId="317EC781" w:rsidR="006E7760" w:rsidRDefault="006E7760">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_Toc83355886 \h </w:instrText>
      </w:r>
      <w:r>
        <w:fldChar w:fldCharType="separate"/>
      </w:r>
      <w:r>
        <w:t>621</w:t>
      </w:r>
      <w:r>
        <w:fldChar w:fldCharType="end"/>
      </w:r>
    </w:p>
    <w:p w14:paraId="25B87A34" w14:textId="4AB8E344" w:rsidR="006E7760" w:rsidRDefault="006E7760">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_Toc83355887 \h </w:instrText>
      </w:r>
      <w:r>
        <w:fldChar w:fldCharType="separate"/>
      </w:r>
      <w:r>
        <w:t>622</w:t>
      </w:r>
      <w:r>
        <w:fldChar w:fldCharType="end"/>
      </w:r>
    </w:p>
    <w:p w14:paraId="3134E6B2" w14:textId="773E3946" w:rsidR="006E7760" w:rsidRDefault="006E7760">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_Toc83355888 \h </w:instrText>
      </w:r>
      <w:r>
        <w:fldChar w:fldCharType="separate"/>
      </w:r>
      <w:r>
        <w:t>622</w:t>
      </w:r>
      <w:r>
        <w:fldChar w:fldCharType="end"/>
      </w:r>
    </w:p>
    <w:p w14:paraId="55831148" w14:textId="58665F38" w:rsidR="006E7760" w:rsidRDefault="006E7760">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_Toc83355889 \h </w:instrText>
      </w:r>
      <w:r>
        <w:fldChar w:fldCharType="separate"/>
      </w:r>
      <w:r>
        <w:t>624</w:t>
      </w:r>
      <w:r>
        <w:fldChar w:fldCharType="end"/>
      </w:r>
    </w:p>
    <w:p w14:paraId="203AD019" w14:textId="1382CD29" w:rsidR="006E7760" w:rsidRDefault="006E7760">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_Toc83355890 \h </w:instrText>
      </w:r>
      <w:r>
        <w:fldChar w:fldCharType="separate"/>
      </w:r>
      <w:r>
        <w:t>625</w:t>
      </w:r>
      <w:r>
        <w:fldChar w:fldCharType="end"/>
      </w:r>
    </w:p>
    <w:p w14:paraId="0B4E19DD" w14:textId="51D0752F" w:rsidR="006E7760" w:rsidRDefault="006E7760">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_Toc83355891 \h </w:instrText>
      </w:r>
      <w:r>
        <w:fldChar w:fldCharType="separate"/>
      </w:r>
      <w:r>
        <w:t>625</w:t>
      </w:r>
      <w:r>
        <w:fldChar w:fldCharType="end"/>
      </w:r>
    </w:p>
    <w:p w14:paraId="4E42F166" w14:textId="39289F29" w:rsidR="006E7760" w:rsidRDefault="006E7760">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_Toc83355892 \h </w:instrText>
      </w:r>
      <w:r>
        <w:fldChar w:fldCharType="separate"/>
      </w:r>
      <w:r>
        <w:t>625</w:t>
      </w:r>
      <w:r>
        <w:fldChar w:fldCharType="end"/>
      </w:r>
    </w:p>
    <w:p w14:paraId="7933C625" w14:textId="472E7A2B" w:rsidR="006E7760" w:rsidRDefault="006E7760">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_Toc83355893 \h </w:instrText>
      </w:r>
      <w:r>
        <w:fldChar w:fldCharType="separate"/>
      </w:r>
      <w:r>
        <w:t>626</w:t>
      </w:r>
      <w:r>
        <w:fldChar w:fldCharType="end"/>
      </w:r>
    </w:p>
    <w:p w14:paraId="52456F74" w14:textId="239D0EE8" w:rsidR="006E7760" w:rsidRDefault="006E7760">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_Toc83355894 \h </w:instrText>
      </w:r>
      <w:r>
        <w:fldChar w:fldCharType="separate"/>
      </w:r>
      <w:r>
        <w:t>626</w:t>
      </w:r>
      <w:r>
        <w:fldChar w:fldCharType="end"/>
      </w:r>
    </w:p>
    <w:p w14:paraId="4CD19247" w14:textId="616D1B1C" w:rsidR="006E7760" w:rsidRDefault="006E7760">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_Toc83355895 \h </w:instrText>
      </w:r>
      <w:r>
        <w:fldChar w:fldCharType="separate"/>
      </w:r>
      <w:r>
        <w:t>626</w:t>
      </w:r>
      <w:r>
        <w:fldChar w:fldCharType="end"/>
      </w:r>
    </w:p>
    <w:p w14:paraId="1EE57F2B" w14:textId="22142EB9" w:rsidR="006E7760" w:rsidRDefault="006E7760">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_Toc83355896 \h </w:instrText>
      </w:r>
      <w:r>
        <w:fldChar w:fldCharType="separate"/>
      </w:r>
      <w:r>
        <w:t>626</w:t>
      </w:r>
      <w:r>
        <w:fldChar w:fldCharType="end"/>
      </w:r>
    </w:p>
    <w:p w14:paraId="654C5223" w14:textId="42E961CE" w:rsidR="006E7760" w:rsidRDefault="006E7760">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_Toc83355897 \h </w:instrText>
      </w:r>
      <w:r>
        <w:fldChar w:fldCharType="separate"/>
      </w:r>
      <w:r>
        <w:t>626</w:t>
      </w:r>
      <w:r>
        <w:fldChar w:fldCharType="end"/>
      </w:r>
    </w:p>
    <w:p w14:paraId="3BF7E76D" w14:textId="76E99F14" w:rsidR="006E7760" w:rsidRDefault="006E7760">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_Toc83355898 \h </w:instrText>
      </w:r>
      <w:r>
        <w:fldChar w:fldCharType="separate"/>
      </w:r>
      <w:r>
        <w:t>626</w:t>
      </w:r>
      <w:r>
        <w:fldChar w:fldCharType="end"/>
      </w:r>
    </w:p>
    <w:p w14:paraId="30760ADA" w14:textId="4FAAFDFB" w:rsidR="006E7760" w:rsidRDefault="006E7760">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_Toc83355899 \h </w:instrText>
      </w:r>
      <w:r>
        <w:fldChar w:fldCharType="separate"/>
      </w:r>
      <w:r>
        <w:t>626</w:t>
      </w:r>
      <w:r>
        <w:fldChar w:fldCharType="end"/>
      </w:r>
    </w:p>
    <w:p w14:paraId="3B8B2742" w14:textId="6CD5A696" w:rsidR="006E7760" w:rsidRDefault="006E7760">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_Toc83355900 \h </w:instrText>
      </w:r>
      <w:r>
        <w:fldChar w:fldCharType="separate"/>
      </w:r>
      <w:r>
        <w:t>626</w:t>
      </w:r>
      <w:r>
        <w:fldChar w:fldCharType="end"/>
      </w:r>
    </w:p>
    <w:p w14:paraId="646DF58D" w14:textId="5C68B805" w:rsidR="006E7760" w:rsidRDefault="006E7760">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_Toc83355901 \h </w:instrText>
      </w:r>
      <w:r>
        <w:fldChar w:fldCharType="separate"/>
      </w:r>
      <w:r>
        <w:t>627</w:t>
      </w:r>
      <w:r>
        <w:fldChar w:fldCharType="end"/>
      </w:r>
    </w:p>
    <w:p w14:paraId="6972159C" w14:textId="53A65FB1" w:rsidR="006E7760" w:rsidRDefault="006E7760">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_Toc83355902 \h </w:instrText>
      </w:r>
      <w:r>
        <w:fldChar w:fldCharType="separate"/>
      </w:r>
      <w:r>
        <w:t>627</w:t>
      </w:r>
      <w:r>
        <w:fldChar w:fldCharType="end"/>
      </w:r>
    </w:p>
    <w:p w14:paraId="58B3F762" w14:textId="526558A3" w:rsidR="006E7760" w:rsidRDefault="006E7760">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F52137">
        <w:rPr>
          <w:rFonts w:eastAsia="SimSun"/>
          <w:lang w:eastAsia="zh-CN"/>
        </w:rPr>
        <w:t>AUSF</w:t>
      </w:r>
      <w:r>
        <w:t xml:space="preserve"> Services</w:t>
      </w:r>
      <w:r>
        <w:tab/>
      </w:r>
      <w:r>
        <w:fldChar w:fldCharType="begin" w:fldLock="1"/>
      </w:r>
      <w:r>
        <w:instrText xml:space="preserve"> PAGEREF _Toc83355903 \h </w:instrText>
      </w:r>
      <w:r>
        <w:fldChar w:fldCharType="separate"/>
      </w:r>
      <w:r>
        <w:t>627</w:t>
      </w:r>
      <w:r>
        <w:fldChar w:fldCharType="end"/>
      </w:r>
    </w:p>
    <w:p w14:paraId="0B265228" w14:textId="1C55523F" w:rsidR="006E7760" w:rsidRDefault="006E7760">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_Toc83355904 \h </w:instrText>
      </w:r>
      <w:r>
        <w:fldChar w:fldCharType="separate"/>
      </w:r>
      <w:r>
        <w:t>627</w:t>
      </w:r>
      <w:r>
        <w:fldChar w:fldCharType="end"/>
      </w:r>
    </w:p>
    <w:p w14:paraId="582A7D0E" w14:textId="1D8CE2B9" w:rsidR="006E7760" w:rsidRDefault="006E7760">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F52137">
        <w:rPr>
          <w:rFonts w:eastAsia="SimSun"/>
          <w:lang w:eastAsia="zh-CN"/>
        </w:rPr>
        <w:t>UEAuthentication service</w:t>
      </w:r>
      <w:r>
        <w:tab/>
      </w:r>
      <w:r>
        <w:fldChar w:fldCharType="begin" w:fldLock="1"/>
      </w:r>
      <w:r>
        <w:instrText xml:space="preserve"> PAGEREF _Toc83355905 \h </w:instrText>
      </w:r>
      <w:r>
        <w:fldChar w:fldCharType="separate"/>
      </w:r>
      <w:r>
        <w:t>627</w:t>
      </w:r>
      <w:r>
        <w:fldChar w:fldCharType="end"/>
      </w:r>
    </w:p>
    <w:p w14:paraId="710C6896" w14:textId="52BFC760" w:rsidR="006E7760" w:rsidRDefault="006E7760">
      <w:pPr>
        <w:pStyle w:val="TOC5"/>
        <w:rPr>
          <w:rFonts w:asciiTheme="minorHAnsi" w:eastAsiaTheme="minorEastAsia" w:hAnsiTheme="minorHAnsi" w:cstheme="minorBidi"/>
          <w:sz w:val="22"/>
          <w:szCs w:val="22"/>
          <w:lang w:eastAsia="en-GB"/>
        </w:rPr>
      </w:pPr>
      <w:r>
        <w:rPr>
          <w:lang w:eastAsia="zh-CN"/>
        </w:rPr>
        <w:t>5.2.10.2.1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_Toc83355906 \h </w:instrText>
      </w:r>
      <w:r>
        <w:fldChar w:fldCharType="separate"/>
      </w:r>
      <w:r>
        <w:t>627</w:t>
      </w:r>
      <w:r>
        <w:fldChar w:fldCharType="end"/>
      </w:r>
    </w:p>
    <w:p w14:paraId="04152EEB" w14:textId="3CA0B9FD" w:rsidR="006E7760" w:rsidRDefault="006E7760">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_Toc83355907 \h </w:instrText>
      </w:r>
      <w:r>
        <w:fldChar w:fldCharType="separate"/>
      </w:r>
      <w:r>
        <w:t>628</w:t>
      </w:r>
      <w:r>
        <w:fldChar w:fldCharType="end"/>
      </w:r>
    </w:p>
    <w:p w14:paraId="3BB59A8E" w14:textId="34077FD7" w:rsidR="006E7760" w:rsidRDefault="006E7760">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_Toc83355908 \h </w:instrText>
      </w:r>
      <w:r>
        <w:fldChar w:fldCharType="separate"/>
      </w:r>
      <w:r>
        <w:t>628</w:t>
      </w:r>
      <w:r>
        <w:fldChar w:fldCharType="end"/>
      </w:r>
    </w:p>
    <w:p w14:paraId="40F7015E" w14:textId="739847CA" w:rsidR="006E7760" w:rsidRDefault="006E7760">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_Toc83355909 \h </w:instrText>
      </w:r>
      <w:r>
        <w:fldChar w:fldCharType="separate"/>
      </w:r>
      <w:r>
        <w:t>628</w:t>
      </w:r>
      <w:r>
        <w:fldChar w:fldCharType="end"/>
      </w:r>
    </w:p>
    <w:p w14:paraId="5EFC4D6F" w14:textId="4A70E613" w:rsidR="006E7760" w:rsidRDefault="006E7760">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_Toc83355910 \h </w:instrText>
      </w:r>
      <w:r>
        <w:fldChar w:fldCharType="separate"/>
      </w:r>
      <w:r>
        <w:t>628</w:t>
      </w:r>
      <w:r>
        <w:fldChar w:fldCharType="end"/>
      </w:r>
    </w:p>
    <w:p w14:paraId="103396CF" w14:textId="0920E6D9" w:rsidR="006E7760" w:rsidRDefault="006E7760">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_Toc83355911 \h </w:instrText>
      </w:r>
      <w:r>
        <w:fldChar w:fldCharType="separate"/>
      </w:r>
      <w:r>
        <w:t>628</w:t>
      </w:r>
      <w:r>
        <w:fldChar w:fldCharType="end"/>
      </w:r>
    </w:p>
    <w:p w14:paraId="262D43DD" w14:textId="08B120C2" w:rsidR="006E7760" w:rsidRDefault="006E7760">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_Toc83355912 \h </w:instrText>
      </w:r>
      <w:r>
        <w:fldChar w:fldCharType="separate"/>
      </w:r>
      <w:r>
        <w:t>628</w:t>
      </w:r>
      <w:r>
        <w:fldChar w:fldCharType="end"/>
      </w:r>
    </w:p>
    <w:p w14:paraId="319145C2" w14:textId="11DEF0B3" w:rsidR="006E7760" w:rsidRDefault="006E7760">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_Toc83355913 \h </w:instrText>
      </w:r>
      <w:r>
        <w:fldChar w:fldCharType="separate"/>
      </w:r>
      <w:r>
        <w:t>628</w:t>
      </w:r>
      <w:r>
        <w:fldChar w:fldCharType="end"/>
      </w:r>
    </w:p>
    <w:p w14:paraId="2D2E0077" w14:textId="4D3D885C" w:rsidR="006E7760" w:rsidRDefault="006E7760">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_Toc83355914 \h </w:instrText>
      </w:r>
      <w:r>
        <w:fldChar w:fldCharType="separate"/>
      </w:r>
      <w:r>
        <w:t>628</w:t>
      </w:r>
      <w:r>
        <w:fldChar w:fldCharType="end"/>
      </w:r>
    </w:p>
    <w:p w14:paraId="58D498AA" w14:textId="29C8C676" w:rsidR="006E7760" w:rsidRDefault="006E7760">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_Toc83355915 \h </w:instrText>
      </w:r>
      <w:r>
        <w:fldChar w:fldCharType="separate"/>
      </w:r>
      <w:r>
        <w:t>628</w:t>
      </w:r>
      <w:r>
        <w:fldChar w:fldCharType="end"/>
      </w:r>
    </w:p>
    <w:p w14:paraId="6EF19DE0" w14:textId="07DFEDAC" w:rsidR="006E7760" w:rsidRDefault="006E7760">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_Toc83355916 \h </w:instrText>
      </w:r>
      <w:r>
        <w:fldChar w:fldCharType="separate"/>
      </w:r>
      <w:r>
        <w:t>628</w:t>
      </w:r>
      <w:r>
        <w:fldChar w:fldCharType="end"/>
      </w:r>
    </w:p>
    <w:p w14:paraId="46429EB3" w14:textId="709FBB69" w:rsidR="006E7760" w:rsidRDefault="006E7760">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_Toc83355917 \h </w:instrText>
      </w:r>
      <w:r>
        <w:fldChar w:fldCharType="separate"/>
      </w:r>
      <w:r>
        <w:t>628</w:t>
      </w:r>
      <w:r>
        <w:fldChar w:fldCharType="end"/>
      </w:r>
    </w:p>
    <w:p w14:paraId="04CF0A7A" w14:textId="30891C9A" w:rsidR="006E7760" w:rsidRDefault="006E7760">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_Toc83355918 \h </w:instrText>
      </w:r>
      <w:r>
        <w:fldChar w:fldCharType="separate"/>
      </w:r>
      <w:r>
        <w:t>628</w:t>
      </w:r>
      <w:r>
        <w:fldChar w:fldCharType="end"/>
      </w:r>
    </w:p>
    <w:p w14:paraId="15D1AECF" w14:textId="74DC5398" w:rsidR="006E7760" w:rsidRDefault="006E7760">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_Toc83355919 \h </w:instrText>
      </w:r>
      <w:r>
        <w:fldChar w:fldCharType="separate"/>
      </w:r>
      <w:r>
        <w:t>628</w:t>
      </w:r>
      <w:r>
        <w:fldChar w:fldCharType="end"/>
      </w:r>
    </w:p>
    <w:p w14:paraId="282BEF6D" w14:textId="0C04CCE5" w:rsidR="006E7760" w:rsidRDefault="006E7760">
      <w:pPr>
        <w:pStyle w:val="TOC3"/>
        <w:rPr>
          <w:rFonts w:asciiTheme="minorHAnsi" w:eastAsiaTheme="minorEastAsia" w:hAnsiTheme="minorHAnsi" w:cstheme="minorBidi"/>
          <w:sz w:val="22"/>
          <w:szCs w:val="22"/>
          <w:lang w:eastAsia="en-GB"/>
        </w:rPr>
      </w:pPr>
      <w:r w:rsidRPr="00F52137">
        <w:rPr>
          <w:rFonts w:eastAsia="SimSun"/>
          <w:lang w:eastAsia="zh-CN"/>
        </w:rPr>
        <w:t>5.2.12</w:t>
      </w:r>
      <w:r>
        <w:rPr>
          <w:rFonts w:asciiTheme="minorHAnsi" w:eastAsiaTheme="minorEastAsia" w:hAnsiTheme="minorHAnsi" w:cstheme="minorBidi"/>
          <w:sz w:val="22"/>
          <w:szCs w:val="22"/>
          <w:lang w:eastAsia="en-GB"/>
        </w:rPr>
        <w:tab/>
      </w:r>
      <w:r w:rsidRPr="00F52137">
        <w:rPr>
          <w:rFonts w:eastAsia="SimSun"/>
          <w:lang w:eastAsia="zh-CN"/>
        </w:rPr>
        <w:t>UDR Services</w:t>
      </w:r>
      <w:r>
        <w:tab/>
      </w:r>
      <w:r>
        <w:fldChar w:fldCharType="begin" w:fldLock="1"/>
      </w:r>
      <w:r>
        <w:instrText xml:space="preserve"> PAGEREF _Toc83355920 \h </w:instrText>
      </w:r>
      <w:r>
        <w:fldChar w:fldCharType="separate"/>
      </w:r>
      <w:r>
        <w:t>628</w:t>
      </w:r>
      <w:r>
        <w:fldChar w:fldCharType="end"/>
      </w:r>
    </w:p>
    <w:p w14:paraId="388CF33A" w14:textId="229B3C8E" w:rsidR="006E7760" w:rsidRDefault="006E7760">
      <w:pPr>
        <w:pStyle w:val="TOC4"/>
        <w:rPr>
          <w:rFonts w:asciiTheme="minorHAnsi" w:eastAsiaTheme="minorEastAsia" w:hAnsiTheme="minorHAnsi" w:cstheme="minorBidi"/>
          <w:sz w:val="22"/>
          <w:szCs w:val="22"/>
          <w:lang w:eastAsia="en-GB"/>
        </w:rPr>
      </w:pPr>
      <w:r w:rsidRPr="00F52137">
        <w:rPr>
          <w:rFonts w:eastAsia="SimSun"/>
        </w:rPr>
        <w:t>5.2.12.1</w:t>
      </w:r>
      <w:r>
        <w:rPr>
          <w:rFonts w:asciiTheme="minorHAnsi" w:eastAsiaTheme="minorEastAsia" w:hAnsiTheme="minorHAnsi" w:cstheme="minorBidi"/>
          <w:sz w:val="22"/>
          <w:szCs w:val="22"/>
          <w:lang w:eastAsia="en-GB"/>
        </w:rPr>
        <w:tab/>
      </w:r>
      <w:r w:rsidRPr="00F52137">
        <w:rPr>
          <w:rFonts w:eastAsia="SimSun"/>
        </w:rPr>
        <w:t>General</w:t>
      </w:r>
      <w:r>
        <w:tab/>
      </w:r>
      <w:r>
        <w:fldChar w:fldCharType="begin" w:fldLock="1"/>
      </w:r>
      <w:r>
        <w:instrText xml:space="preserve"> PAGEREF _Toc83355921 \h </w:instrText>
      </w:r>
      <w:r>
        <w:fldChar w:fldCharType="separate"/>
      </w:r>
      <w:r>
        <w:t>628</w:t>
      </w:r>
      <w:r>
        <w:fldChar w:fldCharType="end"/>
      </w:r>
    </w:p>
    <w:p w14:paraId="125BCE9E" w14:textId="623BEF6B" w:rsidR="006E7760" w:rsidRDefault="006E7760">
      <w:pPr>
        <w:pStyle w:val="TOC4"/>
        <w:rPr>
          <w:rFonts w:asciiTheme="minorHAnsi" w:eastAsiaTheme="minorEastAsia" w:hAnsiTheme="minorHAnsi" w:cstheme="minorBidi"/>
          <w:sz w:val="22"/>
          <w:szCs w:val="22"/>
          <w:lang w:eastAsia="en-GB"/>
        </w:rPr>
      </w:pPr>
      <w:r w:rsidRPr="00F52137">
        <w:rPr>
          <w:rFonts w:eastAsia="SimSun"/>
        </w:rPr>
        <w:t>5.2.12.2</w:t>
      </w:r>
      <w:r>
        <w:rPr>
          <w:rFonts w:asciiTheme="minorHAnsi" w:eastAsiaTheme="minorEastAsia" w:hAnsiTheme="minorHAnsi" w:cstheme="minorBidi"/>
          <w:sz w:val="22"/>
          <w:szCs w:val="22"/>
          <w:lang w:eastAsia="en-GB"/>
        </w:rPr>
        <w:tab/>
      </w:r>
      <w:r w:rsidRPr="00F52137">
        <w:rPr>
          <w:rFonts w:eastAsia="SimSun"/>
        </w:rPr>
        <w:t>Nudr_DataManagement (DM) service</w:t>
      </w:r>
      <w:r>
        <w:tab/>
      </w:r>
      <w:r>
        <w:fldChar w:fldCharType="begin" w:fldLock="1"/>
      </w:r>
      <w:r>
        <w:instrText xml:space="preserve"> PAGEREF _Toc83355922 \h </w:instrText>
      </w:r>
      <w:r>
        <w:fldChar w:fldCharType="separate"/>
      </w:r>
      <w:r>
        <w:t>630</w:t>
      </w:r>
      <w:r>
        <w:fldChar w:fldCharType="end"/>
      </w:r>
    </w:p>
    <w:p w14:paraId="67122F01" w14:textId="4761A4A9"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5.2.12.2.1</w:t>
      </w:r>
      <w:r>
        <w:rPr>
          <w:rFonts w:asciiTheme="minorHAnsi" w:eastAsiaTheme="minorEastAsia" w:hAnsiTheme="minorHAnsi" w:cstheme="minorBidi"/>
          <w:sz w:val="22"/>
          <w:szCs w:val="22"/>
          <w:lang w:eastAsia="en-GB"/>
        </w:rPr>
        <w:tab/>
      </w:r>
      <w:r w:rsidRPr="00F52137">
        <w:rPr>
          <w:rFonts w:eastAsia="SimSun"/>
          <w:lang w:eastAsia="zh-CN"/>
        </w:rPr>
        <w:t>General</w:t>
      </w:r>
      <w:r>
        <w:tab/>
      </w:r>
      <w:r>
        <w:fldChar w:fldCharType="begin" w:fldLock="1"/>
      </w:r>
      <w:r>
        <w:instrText xml:space="preserve"> PAGEREF _Toc83355923 \h </w:instrText>
      </w:r>
      <w:r>
        <w:fldChar w:fldCharType="separate"/>
      </w:r>
      <w:r>
        <w:t>630</w:t>
      </w:r>
      <w:r>
        <w:fldChar w:fldCharType="end"/>
      </w:r>
    </w:p>
    <w:p w14:paraId="3FA22EA0" w14:textId="1B3DCB33" w:rsidR="006E7760" w:rsidRDefault="006E7760">
      <w:pPr>
        <w:pStyle w:val="TOC5"/>
        <w:rPr>
          <w:rFonts w:asciiTheme="minorHAnsi" w:eastAsiaTheme="minorEastAsia" w:hAnsiTheme="minorHAnsi" w:cstheme="minorBidi"/>
          <w:sz w:val="22"/>
          <w:szCs w:val="22"/>
          <w:lang w:eastAsia="en-GB"/>
        </w:rPr>
      </w:pPr>
      <w:r w:rsidRPr="00F52137">
        <w:rPr>
          <w:rFonts w:eastAsia="SimSun"/>
          <w:lang w:eastAsia="zh-CN"/>
        </w:rPr>
        <w:t>5.2.12.2.2</w:t>
      </w:r>
      <w:r>
        <w:rPr>
          <w:rFonts w:asciiTheme="minorHAnsi" w:eastAsiaTheme="minorEastAsia" w:hAnsiTheme="minorHAnsi" w:cstheme="minorBidi"/>
          <w:sz w:val="22"/>
          <w:szCs w:val="22"/>
          <w:lang w:eastAsia="en-GB"/>
        </w:rPr>
        <w:tab/>
      </w:r>
      <w:r w:rsidRPr="00F52137">
        <w:rPr>
          <w:rFonts w:eastAsia="SimSun"/>
          <w:lang w:eastAsia="zh-CN"/>
        </w:rPr>
        <w:t>Nudr_</w:t>
      </w:r>
      <w:r>
        <w:t>DM</w:t>
      </w:r>
      <w:r w:rsidRPr="00F52137">
        <w:rPr>
          <w:rFonts w:eastAsia="SimSun"/>
          <w:lang w:eastAsia="zh-CN"/>
        </w:rPr>
        <w:t>_Query</w:t>
      </w:r>
      <w:r>
        <w:rPr>
          <w:lang w:eastAsia="zh-CN"/>
        </w:rPr>
        <w:t xml:space="preserve"> service operation</w:t>
      </w:r>
      <w:r>
        <w:tab/>
      </w:r>
      <w:r>
        <w:fldChar w:fldCharType="begin" w:fldLock="1"/>
      </w:r>
      <w:r>
        <w:instrText xml:space="preserve"> PAGEREF _Toc83355924 \h </w:instrText>
      </w:r>
      <w:r>
        <w:fldChar w:fldCharType="separate"/>
      </w:r>
      <w:r>
        <w:t>634</w:t>
      </w:r>
      <w:r>
        <w:fldChar w:fldCharType="end"/>
      </w:r>
    </w:p>
    <w:p w14:paraId="4BE3943B" w14:textId="418EEFB7" w:rsidR="006E7760" w:rsidRDefault="006E7760">
      <w:pPr>
        <w:pStyle w:val="TOC5"/>
        <w:rPr>
          <w:rFonts w:asciiTheme="minorHAnsi" w:eastAsiaTheme="minorEastAsia" w:hAnsiTheme="minorHAnsi" w:cstheme="minorBidi"/>
          <w:sz w:val="22"/>
          <w:szCs w:val="22"/>
          <w:lang w:eastAsia="en-GB"/>
        </w:rPr>
      </w:pPr>
      <w:r w:rsidRPr="00F52137">
        <w:rPr>
          <w:rFonts w:eastAsia="SimSun"/>
        </w:rPr>
        <w:t>5.2.12.2.3</w:t>
      </w:r>
      <w:r>
        <w:rPr>
          <w:rFonts w:asciiTheme="minorHAnsi" w:eastAsiaTheme="minorEastAsia" w:hAnsiTheme="minorHAnsi" w:cstheme="minorBidi"/>
          <w:sz w:val="22"/>
          <w:szCs w:val="22"/>
          <w:lang w:eastAsia="en-GB"/>
        </w:rPr>
        <w:tab/>
      </w:r>
      <w:r w:rsidRPr="00F52137">
        <w:rPr>
          <w:rFonts w:eastAsia="SimSun"/>
        </w:rPr>
        <w:t>Nudr_DM_Create service operation</w:t>
      </w:r>
      <w:r>
        <w:tab/>
      </w:r>
      <w:r>
        <w:fldChar w:fldCharType="begin" w:fldLock="1"/>
      </w:r>
      <w:r>
        <w:instrText xml:space="preserve"> PAGEREF _Toc83355925 \h </w:instrText>
      </w:r>
      <w:r>
        <w:fldChar w:fldCharType="separate"/>
      </w:r>
      <w:r>
        <w:t>634</w:t>
      </w:r>
      <w:r>
        <w:fldChar w:fldCharType="end"/>
      </w:r>
    </w:p>
    <w:p w14:paraId="74BA68AF" w14:textId="35F43971" w:rsidR="006E7760" w:rsidRDefault="006E7760">
      <w:pPr>
        <w:pStyle w:val="TOC5"/>
        <w:rPr>
          <w:rFonts w:asciiTheme="minorHAnsi" w:eastAsiaTheme="minorEastAsia" w:hAnsiTheme="minorHAnsi" w:cstheme="minorBidi"/>
          <w:sz w:val="22"/>
          <w:szCs w:val="22"/>
          <w:lang w:eastAsia="en-GB"/>
        </w:rPr>
      </w:pPr>
      <w:r w:rsidRPr="00F52137">
        <w:rPr>
          <w:rFonts w:eastAsia="SimSun"/>
        </w:rPr>
        <w:t>5.2.12.2.4</w:t>
      </w:r>
      <w:r>
        <w:rPr>
          <w:rFonts w:asciiTheme="minorHAnsi" w:eastAsiaTheme="minorEastAsia" w:hAnsiTheme="minorHAnsi" w:cstheme="minorBidi"/>
          <w:sz w:val="22"/>
          <w:szCs w:val="22"/>
          <w:lang w:eastAsia="en-GB"/>
        </w:rPr>
        <w:tab/>
      </w:r>
      <w:r w:rsidRPr="00F52137">
        <w:rPr>
          <w:rFonts w:eastAsia="SimSun"/>
        </w:rPr>
        <w:t>Nudr_DM_Delete service operation</w:t>
      </w:r>
      <w:r>
        <w:tab/>
      </w:r>
      <w:r>
        <w:fldChar w:fldCharType="begin" w:fldLock="1"/>
      </w:r>
      <w:r>
        <w:instrText xml:space="preserve"> PAGEREF _Toc83355926 \h </w:instrText>
      </w:r>
      <w:r>
        <w:fldChar w:fldCharType="separate"/>
      </w:r>
      <w:r>
        <w:t>635</w:t>
      </w:r>
      <w:r>
        <w:fldChar w:fldCharType="end"/>
      </w:r>
    </w:p>
    <w:p w14:paraId="2E4EE5D4" w14:textId="259CA9DB" w:rsidR="006E7760" w:rsidRDefault="006E7760">
      <w:pPr>
        <w:pStyle w:val="TOC5"/>
        <w:rPr>
          <w:rFonts w:asciiTheme="minorHAnsi" w:eastAsiaTheme="minorEastAsia" w:hAnsiTheme="minorHAnsi" w:cstheme="minorBidi"/>
          <w:sz w:val="22"/>
          <w:szCs w:val="22"/>
          <w:lang w:eastAsia="en-GB"/>
        </w:rPr>
      </w:pPr>
      <w:r w:rsidRPr="00F52137">
        <w:rPr>
          <w:rFonts w:eastAsia="SimSun"/>
        </w:rPr>
        <w:t>5.2.12.2.5</w:t>
      </w:r>
      <w:r>
        <w:rPr>
          <w:rFonts w:asciiTheme="minorHAnsi" w:eastAsiaTheme="minorEastAsia" w:hAnsiTheme="minorHAnsi" w:cstheme="minorBidi"/>
          <w:sz w:val="22"/>
          <w:szCs w:val="22"/>
          <w:lang w:eastAsia="en-GB"/>
        </w:rPr>
        <w:tab/>
      </w:r>
      <w:r w:rsidRPr="00F52137">
        <w:rPr>
          <w:rFonts w:eastAsia="SimSun"/>
        </w:rPr>
        <w:t>Nudr_DM_Update service operation</w:t>
      </w:r>
      <w:r>
        <w:tab/>
      </w:r>
      <w:r>
        <w:fldChar w:fldCharType="begin" w:fldLock="1"/>
      </w:r>
      <w:r>
        <w:instrText xml:space="preserve"> PAGEREF _Toc83355927 \h </w:instrText>
      </w:r>
      <w:r>
        <w:fldChar w:fldCharType="separate"/>
      </w:r>
      <w:r>
        <w:t>635</w:t>
      </w:r>
      <w:r>
        <w:fldChar w:fldCharType="end"/>
      </w:r>
    </w:p>
    <w:p w14:paraId="23D3D15B" w14:textId="48B9CA2E" w:rsidR="006E7760" w:rsidRDefault="006E7760">
      <w:pPr>
        <w:pStyle w:val="TOC5"/>
        <w:rPr>
          <w:rFonts w:asciiTheme="minorHAnsi" w:eastAsiaTheme="minorEastAsia" w:hAnsiTheme="minorHAnsi" w:cstheme="minorBidi"/>
          <w:sz w:val="22"/>
          <w:szCs w:val="22"/>
          <w:lang w:eastAsia="en-GB"/>
        </w:rPr>
      </w:pPr>
      <w:r w:rsidRPr="00F52137">
        <w:rPr>
          <w:rFonts w:eastAsia="SimSun"/>
        </w:rPr>
        <w:t>5.2.12.2.6</w:t>
      </w:r>
      <w:r>
        <w:rPr>
          <w:rFonts w:asciiTheme="minorHAnsi" w:eastAsiaTheme="minorEastAsia" w:hAnsiTheme="minorHAnsi" w:cstheme="minorBidi"/>
          <w:sz w:val="22"/>
          <w:szCs w:val="22"/>
          <w:lang w:eastAsia="en-GB"/>
        </w:rPr>
        <w:tab/>
      </w:r>
      <w:r w:rsidRPr="00F52137">
        <w:rPr>
          <w:rFonts w:eastAsia="SimSun"/>
        </w:rPr>
        <w:t>Nudr_DM_Subscribe service operation</w:t>
      </w:r>
      <w:r>
        <w:tab/>
      </w:r>
      <w:r>
        <w:fldChar w:fldCharType="begin" w:fldLock="1"/>
      </w:r>
      <w:r>
        <w:instrText xml:space="preserve"> PAGEREF _Toc83355928 \h </w:instrText>
      </w:r>
      <w:r>
        <w:fldChar w:fldCharType="separate"/>
      </w:r>
      <w:r>
        <w:t>635</w:t>
      </w:r>
      <w:r>
        <w:fldChar w:fldCharType="end"/>
      </w:r>
    </w:p>
    <w:p w14:paraId="101353A6" w14:textId="19DA83B5" w:rsidR="006E7760" w:rsidRDefault="006E7760">
      <w:pPr>
        <w:pStyle w:val="TOC5"/>
        <w:rPr>
          <w:rFonts w:asciiTheme="minorHAnsi" w:eastAsiaTheme="minorEastAsia" w:hAnsiTheme="minorHAnsi" w:cstheme="minorBidi"/>
          <w:sz w:val="22"/>
          <w:szCs w:val="22"/>
          <w:lang w:eastAsia="en-GB"/>
        </w:rPr>
      </w:pPr>
      <w:r w:rsidRPr="00F52137">
        <w:rPr>
          <w:rFonts w:eastAsia="SimSun"/>
        </w:rPr>
        <w:t>5.2.12.2.7</w:t>
      </w:r>
      <w:r>
        <w:rPr>
          <w:rFonts w:asciiTheme="minorHAnsi" w:eastAsiaTheme="minorEastAsia" w:hAnsiTheme="minorHAnsi" w:cstheme="minorBidi"/>
          <w:sz w:val="22"/>
          <w:szCs w:val="22"/>
          <w:lang w:eastAsia="en-GB"/>
        </w:rPr>
        <w:tab/>
      </w:r>
      <w:r w:rsidRPr="00F52137">
        <w:rPr>
          <w:rFonts w:eastAsia="SimSun"/>
        </w:rPr>
        <w:t>Nudr_DM_Unsubscribe service operation</w:t>
      </w:r>
      <w:r>
        <w:tab/>
      </w:r>
      <w:r>
        <w:fldChar w:fldCharType="begin" w:fldLock="1"/>
      </w:r>
      <w:r>
        <w:instrText xml:space="preserve"> PAGEREF _Toc83355929 \h </w:instrText>
      </w:r>
      <w:r>
        <w:fldChar w:fldCharType="separate"/>
      </w:r>
      <w:r>
        <w:t>635</w:t>
      </w:r>
      <w:r>
        <w:fldChar w:fldCharType="end"/>
      </w:r>
    </w:p>
    <w:p w14:paraId="507CB4A3" w14:textId="02DFBADF" w:rsidR="006E7760" w:rsidRDefault="006E7760">
      <w:pPr>
        <w:pStyle w:val="TOC5"/>
        <w:rPr>
          <w:rFonts w:asciiTheme="minorHAnsi" w:eastAsiaTheme="minorEastAsia" w:hAnsiTheme="minorHAnsi" w:cstheme="minorBidi"/>
          <w:sz w:val="22"/>
          <w:szCs w:val="22"/>
          <w:lang w:eastAsia="en-GB"/>
        </w:rPr>
      </w:pPr>
      <w:r w:rsidRPr="00F52137">
        <w:rPr>
          <w:rFonts w:eastAsia="SimSun"/>
        </w:rPr>
        <w:t>5.2.12.2.8</w:t>
      </w:r>
      <w:r>
        <w:rPr>
          <w:rFonts w:asciiTheme="minorHAnsi" w:eastAsiaTheme="minorEastAsia" w:hAnsiTheme="minorHAnsi" w:cstheme="minorBidi"/>
          <w:sz w:val="22"/>
          <w:szCs w:val="22"/>
          <w:lang w:eastAsia="en-GB"/>
        </w:rPr>
        <w:tab/>
      </w:r>
      <w:r w:rsidRPr="00F52137">
        <w:rPr>
          <w:rFonts w:eastAsia="SimSun"/>
        </w:rPr>
        <w:t>Nudr_DM_Notify service operation</w:t>
      </w:r>
      <w:r>
        <w:tab/>
      </w:r>
      <w:r>
        <w:fldChar w:fldCharType="begin" w:fldLock="1"/>
      </w:r>
      <w:r>
        <w:instrText xml:space="preserve"> PAGEREF _Toc83355930 \h </w:instrText>
      </w:r>
      <w:r>
        <w:fldChar w:fldCharType="separate"/>
      </w:r>
      <w:r>
        <w:t>635</w:t>
      </w:r>
      <w:r>
        <w:fldChar w:fldCharType="end"/>
      </w:r>
    </w:p>
    <w:p w14:paraId="5B2AA6EE" w14:textId="371CCAB0" w:rsidR="006E7760" w:rsidRDefault="006E7760">
      <w:pPr>
        <w:pStyle w:val="TOC5"/>
        <w:rPr>
          <w:rFonts w:asciiTheme="minorHAnsi" w:eastAsiaTheme="minorEastAsia" w:hAnsiTheme="minorHAnsi" w:cstheme="minorBidi"/>
          <w:sz w:val="22"/>
          <w:szCs w:val="22"/>
          <w:lang w:eastAsia="en-GB"/>
        </w:rPr>
      </w:pPr>
      <w:r w:rsidRPr="00F52137">
        <w:rPr>
          <w:rFonts w:eastAsia="SimSun"/>
        </w:rPr>
        <w:t>5.2.12.3</w:t>
      </w:r>
      <w:r>
        <w:rPr>
          <w:rFonts w:asciiTheme="minorHAnsi" w:eastAsiaTheme="minorEastAsia" w:hAnsiTheme="minorHAnsi" w:cstheme="minorBidi"/>
          <w:sz w:val="22"/>
          <w:szCs w:val="22"/>
          <w:lang w:eastAsia="en-GB"/>
        </w:rPr>
        <w:tab/>
      </w:r>
      <w:r w:rsidRPr="00F52137">
        <w:rPr>
          <w:rFonts w:eastAsia="SimSun"/>
        </w:rPr>
        <w:t>Nudr_GroupIDmap service</w:t>
      </w:r>
      <w:r>
        <w:tab/>
      </w:r>
      <w:r>
        <w:fldChar w:fldCharType="begin" w:fldLock="1"/>
      </w:r>
      <w:r>
        <w:instrText xml:space="preserve"> PAGEREF _Toc83355931 \h </w:instrText>
      </w:r>
      <w:r>
        <w:fldChar w:fldCharType="separate"/>
      </w:r>
      <w:r>
        <w:t>636</w:t>
      </w:r>
      <w:r>
        <w:fldChar w:fldCharType="end"/>
      </w:r>
    </w:p>
    <w:p w14:paraId="0E52F0E0" w14:textId="26F6A7AC" w:rsidR="006E7760" w:rsidRDefault="006E7760">
      <w:pPr>
        <w:pStyle w:val="TOC5"/>
        <w:rPr>
          <w:rFonts w:asciiTheme="minorHAnsi" w:eastAsiaTheme="minorEastAsia" w:hAnsiTheme="minorHAnsi" w:cstheme="minorBidi"/>
          <w:sz w:val="22"/>
          <w:szCs w:val="22"/>
          <w:lang w:eastAsia="en-GB"/>
        </w:rPr>
      </w:pPr>
      <w:r w:rsidRPr="00F52137">
        <w:rPr>
          <w:rFonts w:eastAsia="SimSun"/>
        </w:rPr>
        <w:t>5.2.12.3.1</w:t>
      </w:r>
      <w:r>
        <w:rPr>
          <w:rFonts w:asciiTheme="minorHAnsi" w:eastAsiaTheme="minorEastAsia" w:hAnsiTheme="minorHAnsi" w:cstheme="minorBidi"/>
          <w:sz w:val="22"/>
          <w:szCs w:val="22"/>
          <w:lang w:eastAsia="en-GB"/>
        </w:rPr>
        <w:tab/>
      </w:r>
      <w:r w:rsidRPr="00F52137">
        <w:rPr>
          <w:rFonts w:eastAsia="SimSun"/>
        </w:rPr>
        <w:t>General</w:t>
      </w:r>
      <w:r>
        <w:tab/>
      </w:r>
      <w:r>
        <w:fldChar w:fldCharType="begin" w:fldLock="1"/>
      </w:r>
      <w:r>
        <w:instrText xml:space="preserve"> PAGEREF _Toc83355932 \h </w:instrText>
      </w:r>
      <w:r>
        <w:fldChar w:fldCharType="separate"/>
      </w:r>
      <w:r>
        <w:t>636</w:t>
      </w:r>
      <w:r>
        <w:fldChar w:fldCharType="end"/>
      </w:r>
    </w:p>
    <w:p w14:paraId="1EEF70E2" w14:textId="1C6E75BB" w:rsidR="006E7760" w:rsidRDefault="006E7760">
      <w:pPr>
        <w:pStyle w:val="TOC5"/>
        <w:rPr>
          <w:rFonts w:asciiTheme="minorHAnsi" w:eastAsiaTheme="minorEastAsia" w:hAnsiTheme="minorHAnsi" w:cstheme="minorBidi"/>
          <w:sz w:val="22"/>
          <w:szCs w:val="22"/>
          <w:lang w:eastAsia="en-GB"/>
        </w:rPr>
      </w:pPr>
      <w:r w:rsidRPr="00F52137">
        <w:rPr>
          <w:rFonts w:eastAsia="SimSun"/>
        </w:rPr>
        <w:t>5.2.12.3.2</w:t>
      </w:r>
      <w:r>
        <w:rPr>
          <w:rFonts w:asciiTheme="minorHAnsi" w:eastAsiaTheme="minorEastAsia" w:hAnsiTheme="minorHAnsi" w:cstheme="minorBidi"/>
          <w:sz w:val="22"/>
          <w:szCs w:val="22"/>
          <w:lang w:eastAsia="en-GB"/>
        </w:rPr>
        <w:tab/>
      </w:r>
      <w:r w:rsidRPr="00F52137">
        <w:rPr>
          <w:rFonts w:eastAsia="SimSun"/>
        </w:rPr>
        <w:t>Nudr_GroupIDmap_query service operation</w:t>
      </w:r>
      <w:r>
        <w:tab/>
      </w:r>
      <w:r>
        <w:fldChar w:fldCharType="begin" w:fldLock="1"/>
      </w:r>
      <w:r>
        <w:instrText xml:space="preserve"> PAGEREF _Toc83355933 \h </w:instrText>
      </w:r>
      <w:r>
        <w:fldChar w:fldCharType="separate"/>
      </w:r>
      <w:r>
        <w:t>636</w:t>
      </w:r>
      <w:r>
        <w:fldChar w:fldCharType="end"/>
      </w:r>
    </w:p>
    <w:p w14:paraId="62CA47B8" w14:textId="1B8C779A" w:rsidR="006E7760" w:rsidRDefault="006E7760">
      <w:pPr>
        <w:pStyle w:val="TOC3"/>
        <w:rPr>
          <w:rFonts w:asciiTheme="minorHAnsi" w:eastAsiaTheme="minorEastAsia" w:hAnsiTheme="minorHAnsi" w:cstheme="minorBidi"/>
          <w:sz w:val="22"/>
          <w:szCs w:val="22"/>
          <w:lang w:eastAsia="en-GB"/>
        </w:rPr>
      </w:pPr>
      <w:r>
        <w:rPr>
          <w:lang w:eastAsia="zh-CN"/>
        </w:rPr>
        <w:t>5.2.13</w:t>
      </w:r>
      <w:r>
        <w:rPr>
          <w:rFonts w:asciiTheme="minorHAnsi" w:eastAsiaTheme="minorEastAsia" w:hAnsiTheme="minorHAnsi" w:cstheme="minorBidi"/>
          <w:sz w:val="22"/>
          <w:szCs w:val="22"/>
          <w:lang w:eastAsia="en-GB"/>
        </w:rPr>
        <w:tab/>
      </w:r>
      <w:r>
        <w:rPr>
          <w:lang w:eastAsia="zh-CN"/>
        </w:rPr>
        <w:t>BSF Services</w:t>
      </w:r>
      <w:r>
        <w:tab/>
      </w:r>
      <w:r>
        <w:fldChar w:fldCharType="begin" w:fldLock="1"/>
      </w:r>
      <w:r>
        <w:instrText xml:space="preserve"> PAGEREF _Toc83355934 \h </w:instrText>
      </w:r>
      <w:r>
        <w:fldChar w:fldCharType="separate"/>
      </w:r>
      <w:r>
        <w:t>636</w:t>
      </w:r>
      <w:r>
        <w:fldChar w:fldCharType="end"/>
      </w:r>
    </w:p>
    <w:p w14:paraId="052E51D6" w14:textId="1E95C11F" w:rsidR="006E7760" w:rsidRDefault="006E7760">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_Toc83355935 \h </w:instrText>
      </w:r>
      <w:r>
        <w:fldChar w:fldCharType="separate"/>
      </w:r>
      <w:r>
        <w:t>636</w:t>
      </w:r>
      <w:r>
        <w:fldChar w:fldCharType="end"/>
      </w:r>
    </w:p>
    <w:p w14:paraId="5D06391C" w14:textId="20DC60ED" w:rsidR="006E7760" w:rsidRDefault="006E7760">
      <w:pPr>
        <w:pStyle w:val="TOC4"/>
        <w:rPr>
          <w:rFonts w:asciiTheme="minorHAnsi" w:eastAsiaTheme="minorEastAsia" w:hAnsiTheme="minorHAnsi" w:cstheme="minorBidi"/>
          <w:sz w:val="22"/>
          <w:szCs w:val="22"/>
          <w:lang w:eastAsia="en-GB"/>
        </w:rPr>
      </w:pPr>
      <w:r>
        <w:rPr>
          <w:lang w:eastAsia="zh-CN"/>
        </w:rPr>
        <w:lastRenderedPageBreak/>
        <w:t>5.2.13.2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_Toc83355936 \h </w:instrText>
      </w:r>
      <w:r>
        <w:fldChar w:fldCharType="separate"/>
      </w:r>
      <w:r>
        <w:t>637</w:t>
      </w:r>
      <w:r>
        <w:fldChar w:fldCharType="end"/>
      </w:r>
    </w:p>
    <w:p w14:paraId="52C9D41E" w14:textId="2F8A30FA" w:rsidR="006E7760" w:rsidRDefault="006E7760">
      <w:pPr>
        <w:pStyle w:val="TOC5"/>
        <w:rPr>
          <w:rFonts w:asciiTheme="minorHAnsi" w:eastAsiaTheme="minorEastAsia" w:hAnsiTheme="minorHAnsi" w:cstheme="minorBidi"/>
          <w:sz w:val="22"/>
          <w:szCs w:val="22"/>
          <w:lang w:eastAsia="en-GB"/>
        </w:rPr>
      </w:pPr>
      <w:r>
        <w:rPr>
          <w:lang w:eastAsia="zh-CN"/>
        </w:rPr>
        <w:t>5.2.13.2.1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_Toc83355937 \h </w:instrText>
      </w:r>
      <w:r>
        <w:fldChar w:fldCharType="separate"/>
      </w:r>
      <w:r>
        <w:t>637</w:t>
      </w:r>
      <w:r>
        <w:fldChar w:fldCharType="end"/>
      </w:r>
    </w:p>
    <w:p w14:paraId="23DB60C9" w14:textId="074526E1" w:rsidR="006E7760" w:rsidRDefault="006E7760">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_Toc83355938 \h </w:instrText>
      </w:r>
      <w:r>
        <w:fldChar w:fldCharType="separate"/>
      </w:r>
      <w:r>
        <w:t>637</w:t>
      </w:r>
      <w:r>
        <w:fldChar w:fldCharType="end"/>
      </w:r>
    </w:p>
    <w:p w14:paraId="321CC959" w14:textId="172D9094" w:rsidR="006E7760" w:rsidRDefault="006E7760">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_Toc83355939 \h </w:instrText>
      </w:r>
      <w:r>
        <w:fldChar w:fldCharType="separate"/>
      </w:r>
      <w:r>
        <w:t>637</w:t>
      </w:r>
      <w:r>
        <w:fldChar w:fldCharType="end"/>
      </w:r>
    </w:p>
    <w:p w14:paraId="15653C5E" w14:textId="429BB466" w:rsidR="006E7760" w:rsidRDefault="006E7760">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F52137">
        <w:rPr>
          <w:rFonts w:eastAsia="SimSun"/>
        </w:rPr>
        <w:t>service operation</w:t>
      </w:r>
      <w:r>
        <w:tab/>
      </w:r>
      <w:r>
        <w:fldChar w:fldCharType="begin" w:fldLock="1"/>
      </w:r>
      <w:r>
        <w:instrText xml:space="preserve"> PAGEREF _Toc83355940 \h </w:instrText>
      </w:r>
      <w:r>
        <w:fldChar w:fldCharType="separate"/>
      </w:r>
      <w:r>
        <w:t>637</w:t>
      </w:r>
      <w:r>
        <w:fldChar w:fldCharType="end"/>
      </w:r>
    </w:p>
    <w:p w14:paraId="67C99E3D" w14:textId="47D501D9" w:rsidR="006E7760" w:rsidRDefault="006E7760">
      <w:pPr>
        <w:pStyle w:val="TOC5"/>
        <w:rPr>
          <w:rFonts w:asciiTheme="minorHAnsi" w:eastAsiaTheme="minorEastAsia" w:hAnsiTheme="minorHAnsi" w:cstheme="minorBidi"/>
          <w:sz w:val="22"/>
          <w:szCs w:val="22"/>
          <w:lang w:eastAsia="en-GB"/>
        </w:rPr>
      </w:pPr>
      <w:r>
        <w:rPr>
          <w:lang w:eastAsia="zh-CN"/>
        </w:rPr>
        <w:t>5.2.13.2.5</w:t>
      </w:r>
      <w:r>
        <w:rPr>
          <w:rFonts w:asciiTheme="minorHAnsi" w:eastAsiaTheme="minorEastAsia" w:hAnsiTheme="minorHAnsi" w:cstheme="minorBidi"/>
          <w:sz w:val="22"/>
          <w:szCs w:val="22"/>
          <w:lang w:eastAsia="en-GB"/>
        </w:rPr>
        <w:tab/>
      </w:r>
      <w:r>
        <w:rPr>
          <w:lang w:eastAsia="zh-CN"/>
        </w:rPr>
        <w:t>Nbsf_Management_Update service operation</w:t>
      </w:r>
      <w:r>
        <w:tab/>
      </w:r>
      <w:r>
        <w:fldChar w:fldCharType="begin" w:fldLock="1"/>
      </w:r>
      <w:r>
        <w:instrText xml:space="preserve"> PAGEREF _Toc83355941 \h </w:instrText>
      </w:r>
      <w:r>
        <w:fldChar w:fldCharType="separate"/>
      </w:r>
      <w:r>
        <w:t>638</w:t>
      </w:r>
      <w:r>
        <w:fldChar w:fldCharType="end"/>
      </w:r>
    </w:p>
    <w:p w14:paraId="3CC87DED" w14:textId="6A1E28BB" w:rsidR="006E7760" w:rsidRDefault="006E7760">
      <w:pPr>
        <w:pStyle w:val="TOC5"/>
        <w:rPr>
          <w:rFonts w:asciiTheme="minorHAnsi" w:eastAsiaTheme="minorEastAsia" w:hAnsiTheme="minorHAnsi" w:cstheme="minorBidi"/>
          <w:sz w:val="22"/>
          <w:szCs w:val="22"/>
          <w:lang w:eastAsia="en-GB"/>
        </w:rPr>
      </w:pPr>
      <w:r>
        <w:rPr>
          <w:lang w:eastAsia="zh-CN"/>
        </w:rPr>
        <w:t>5.2.13.2.6</w:t>
      </w:r>
      <w:r>
        <w:rPr>
          <w:rFonts w:asciiTheme="minorHAnsi" w:eastAsiaTheme="minorEastAsia" w:hAnsiTheme="minorHAnsi" w:cstheme="minorBidi"/>
          <w:sz w:val="22"/>
          <w:szCs w:val="22"/>
          <w:lang w:eastAsia="en-GB"/>
        </w:rPr>
        <w:tab/>
      </w:r>
      <w:r>
        <w:rPr>
          <w:lang w:eastAsia="zh-CN"/>
        </w:rPr>
        <w:t>Nbsf_Management_Susbcribe service operation</w:t>
      </w:r>
      <w:r>
        <w:tab/>
      </w:r>
      <w:r>
        <w:fldChar w:fldCharType="begin" w:fldLock="1"/>
      </w:r>
      <w:r>
        <w:instrText xml:space="preserve"> PAGEREF _Toc83355942 \h </w:instrText>
      </w:r>
      <w:r>
        <w:fldChar w:fldCharType="separate"/>
      </w:r>
      <w:r>
        <w:t>638</w:t>
      </w:r>
      <w:r>
        <w:fldChar w:fldCharType="end"/>
      </w:r>
    </w:p>
    <w:p w14:paraId="7293B8EC" w14:textId="1E653D5F" w:rsidR="006E7760" w:rsidRDefault="006E7760">
      <w:pPr>
        <w:pStyle w:val="TOC5"/>
        <w:rPr>
          <w:rFonts w:asciiTheme="minorHAnsi" w:eastAsiaTheme="minorEastAsia" w:hAnsiTheme="minorHAnsi" w:cstheme="minorBidi"/>
          <w:sz w:val="22"/>
          <w:szCs w:val="22"/>
          <w:lang w:eastAsia="en-GB"/>
        </w:rPr>
      </w:pPr>
      <w:r>
        <w:rPr>
          <w:lang w:eastAsia="zh-CN"/>
        </w:rPr>
        <w:t>5.2.13.2.7</w:t>
      </w:r>
      <w:r>
        <w:rPr>
          <w:rFonts w:asciiTheme="minorHAnsi" w:eastAsiaTheme="minorEastAsia" w:hAnsiTheme="minorHAnsi" w:cstheme="minorBidi"/>
          <w:sz w:val="22"/>
          <w:szCs w:val="22"/>
          <w:lang w:eastAsia="en-GB"/>
        </w:rPr>
        <w:tab/>
      </w:r>
      <w:r>
        <w:rPr>
          <w:lang w:eastAsia="zh-CN"/>
        </w:rPr>
        <w:t>Nbsf_Management_Unsusbcribe service operation</w:t>
      </w:r>
      <w:r>
        <w:tab/>
      </w:r>
      <w:r>
        <w:fldChar w:fldCharType="begin" w:fldLock="1"/>
      </w:r>
      <w:r>
        <w:instrText xml:space="preserve"> PAGEREF _Toc83355943 \h </w:instrText>
      </w:r>
      <w:r>
        <w:fldChar w:fldCharType="separate"/>
      </w:r>
      <w:r>
        <w:t>639</w:t>
      </w:r>
      <w:r>
        <w:fldChar w:fldCharType="end"/>
      </w:r>
    </w:p>
    <w:p w14:paraId="282A2F0C" w14:textId="25A8B356" w:rsidR="006E7760" w:rsidRDefault="006E7760">
      <w:pPr>
        <w:pStyle w:val="TOC5"/>
        <w:rPr>
          <w:rFonts w:asciiTheme="minorHAnsi" w:eastAsiaTheme="minorEastAsia" w:hAnsiTheme="minorHAnsi" w:cstheme="minorBidi"/>
          <w:sz w:val="22"/>
          <w:szCs w:val="22"/>
          <w:lang w:eastAsia="en-GB"/>
        </w:rPr>
      </w:pPr>
      <w:r>
        <w:rPr>
          <w:lang w:eastAsia="zh-CN"/>
        </w:rPr>
        <w:t>5.2.13.2.8</w:t>
      </w:r>
      <w:r>
        <w:rPr>
          <w:rFonts w:asciiTheme="minorHAnsi" w:eastAsiaTheme="minorEastAsia" w:hAnsiTheme="minorHAnsi" w:cstheme="minorBidi"/>
          <w:sz w:val="22"/>
          <w:szCs w:val="22"/>
          <w:lang w:eastAsia="en-GB"/>
        </w:rPr>
        <w:tab/>
      </w:r>
      <w:r>
        <w:rPr>
          <w:lang w:eastAsia="zh-CN"/>
        </w:rPr>
        <w:t>Nbsf_Management_Notify service operation</w:t>
      </w:r>
      <w:r>
        <w:tab/>
      </w:r>
      <w:r>
        <w:fldChar w:fldCharType="begin" w:fldLock="1"/>
      </w:r>
      <w:r>
        <w:instrText xml:space="preserve"> PAGEREF _Toc83355944 \h </w:instrText>
      </w:r>
      <w:r>
        <w:fldChar w:fldCharType="separate"/>
      </w:r>
      <w:r>
        <w:t>639</w:t>
      </w:r>
      <w:r>
        <w:fldChar w:fldCharType="end"/>
      </w:r>
    </w:p>
    <w:p w14:paraId="755B95D4" w14:textId="4480D75E" w:rsidR="006E7760" w:rsidRDefault="006E7760">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_Toc83355945 \h </w:instrText>
      </w:r>
      <w:r>
        <w:fldChar w:fldCharType="separate"/>
      </w:r>
      <w:r>
        <w:t>639</w:t>
      </w:r>
      <w:r>
        <w:fldChar w:fldCharType="end"/>
      </w:r>
    </w:p>
    <w:p w14:paraId="558FE83D" w14:textId="741D2E55" w:rsidR="006E7760" w:rsidRDefault="006E7760">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_Toc83355946 \h </w:instrText>
      </w:r>
      <w:r>
        <w:fldChar w:fldCharType="separate"/>
      </w:r>
      <w:r>
        <w:t>639</w:t>
      </w:r>
      <w:r>
        <w:fldChar w:fldCharType="end"/>
      </w:r>
    </w:p>
    <w:p w14:paraId="0CCD60AD" w14:textId="05E39B62" w:rsidR="006E7760" w:rsidRDefault="006E7760">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_Toc83355947 \h </w:instrText>
      </w:r>
      <w:r>
        <w:fldChar w:fldCharType="separate"/>
      </w:r>
      <w:r>
        <w:t>639</w:t>
      </w:r>
      <w:r>
        <w:fldChar w:fldCharType="end"/>
      </w:r>
    </w:p>
    <w:p w14:paraId="3E0291A2" w14:textId="4BB3FF9E" w:rsidR="006E7760" w:rsidRDefault="006E7760">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_Toc83355948 \h </w:instrText>
      </w:r>
      <w:r>
        <w:fldChar w:fldCharType="separate"/>
      </w:r>
      <w:r>
        <w:t>639</w:t>
      </w:r>
      <w:r>
        <w:fldChar w:fldCharType="end"/>
      </w:r>
    </w:p>
    <w:p w14:paraId="0399C3F4" w14:textId="6A1E63DF" w:rsidR="006E7760" w:rsidRDefault="006E7760">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_Toc83355949 \h </w:instrText>
      </w:r>
      <w:r>
        <w:fldChar w:fldCharType="separate"/>
      </w:r>
      <w:r>
        <w:t>639</w:t>
      </w:r>
      <w:r>
        <w:fldChar w:fldCharType="end"/>
      </w:r>
    </w:p>
    <w:p w14:paraId="3CFF21C9" w14:textId="5D30248C" w:rsidR="006E7760" w:rsidRDefault="006E7760">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_Toc83355950 \h </w:instrText>
      </w:r>
      <w:r>
        <w:fldChar w:fldCharType="separate"/>
      </w:r>
      <w:r>
        <w:t>640</w:t>
      </w:r>
      <w:r>
        <w:fldChar w:fldCharType="end"/>
      </w:r>
    </w:p>
    <w:p w14:paraId="22BFF410" w14:textId="6C166AC2" w:rsidR="006E7760" w:rsidRDefault="006E7760">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_Toc83355951 \h </w:instrText>
      </w:r>
      <w:r>
        <w:fldChar w:fldCharType="separate"/>
      </w:r>
      <w:r>
        <w:t>640</w:t>
      </w:r>
      <w:r>
        <w:fldChar w:fldCharType="end"/>
      </w:r>
    </w:p>
    <w:p w14:paraId="3902CDB3" w14:textId="5C596DE3" w:rsidR="006E7760" w:rsidRDefault="006E7760">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_Toc83355952 \h </w:instrText>
      </w:r>
      <w:r>
        <w:fldChar w:fldCharType="separate"/>
      </w:r>
      <w:r>
        <w:t>640</w:t>
      </w:r>
      <w:r>
        <w:fldChar w:fldCharType="end"/>
      </w:r>
    </w:p>
    <w:p w14:paraId="3B9A153C" w14:textId="531AC376" w:rsidR="006E7760" w:rsidRDefault="006E7760">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_Toc83355953 \h </w:instrText>
      </w:r>
      <w:r>
        <w:fldChar w:fldCharType="separate"/>
      </w:r>
      <w:r>
        <w:t>640</w:t>
      </w:r>
      <w:r>
        <w:fldChar w:fldCharType="end"/>
      </w:r>
    </w:p>
    <w:p w14:paraId="212D6408" w14:textId="7446FBAA" w:rsidR="006E7760" w:rsidRDefault="006E7760">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_Toc83355954 \h </w:instrText>
      </w:r>
      <w:r>
        <w:fldChar w:fldCharType="separate"/>
      </w:r>
      <w:r>
        <w:t>641</w:t>
      </w:r>
      <w:r>
        <w:fldChar w:fldCharType="end"/>
      </w:r>
    </w:p>
    <w:p w14:paraId="65635A73" w14:textId="16005233" w:rsidR="006E7760" w:rsidRDefault="006E7760">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_Toc83355955 \h </w:instrText>
      </w:r>
      <w:r>
        <w:fldChar w:fldCharType="separate"/>
      </w:r>
      <w:r>
        <w:t>641</w:t>
      </w:r>
      <w:r>
        <w:fldChar w:fldCharType="end"/>
      </w:r>
    </w:p>
    <w:p w14:paraId="2F91DBEC" w14:textId="5FC18F33" w:rsidR="006E7760" w:rsidRDefault="006E7760">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_Toc83355956 \h </w:instrText>
      </w:r>
      <w:r>
        <w:fldChar w:fldCharType="separate"/>
      </w:r>
      <w:r>
        <w:t>641</w:t>
      </w:r>
      <w:r>
        <w:fldChar w:fldCharType="end"/>
      </w:r>
    </w:p>
    <w:p w14:paraId="09AEC707" w14:textId="7E64254C" w:rsidR="006E7760" w:rsidRDefault="006E7760">
      <w:pPr>
        <w:pStyle w:val="TOC5"/>
        <w:rPr>
          <w:rFonts w:asciiTheme="minorHAnsi" w:eastAsiaTheme="minorEastAsia" w:hAnsiTheme="minorHAnsi" w:cstheme="minorBidi"/>
          <w:sz w:val="22"/>
          <w:szCs w:val="22"/>
          <w:lang w:eastAsia="en-GB"/>
        </w:rPr>
      </w:pPr>
      <w:r>
        <w:rPr>
          <w:lang w:eastAsia="zh-CN"/>
        </w:rP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_Toc83355957 \h </w:instrText>
      </w:r>
      <w:r>
        <w:fldChar w:fldCharType="separate"/>
      </w:r>
      <w:r>
        <w:t>641</w:t>
      </w:r>
      <w:r>
        <w:fldChar w:fldCharType="end"/>
      </w:r>
    </w:p>
    <w:p w14:paraId="1116064D" w14:textId="6B558D0F" w:rsidR="006E7760" w:rsidRDefault="006E7760">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_Toc83355958 \h </w:instrText>
      </w:r>
      <w:r>
        <w:fldChar w:fldCharType="separate"/>
      </w:r>
      <w:r>
        <w:t>643</w:t>
      </w:r>
      <w:r>
        <w:fldChar w:fldCharType="end"/>
      </w:r>
    </w:p>
    <w:p w14:paraId="14FC78A4" w14:textId="12A92AD2" w:rsidR="006E7760" w:rsidRDefault="006E7760">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_Toc83355959 \h </w:instrText>
      </w:r>
      <w:r>
        <w:fldChar w:fldCharType="separate"/>
      </w:r>
      <w:r>
        <w:t>643</w:t>
      </w:r>
      <w:r>
        <w:fldChar w:fldCharType="end"/>
      </w:r>
    </w:p>
    <w:p w14:paraId="34ACD5B0" w14:textId="5CB112BD" w:rsidR="006E7760" w:rsidRDefault="006E7760">
      <w:pPr>
        <w:pStyle w:val="TOC5"/>
        <w:rPr>
          <w:rFonts w:asciiTheme="minorHAnsi" w:eastAsiaTheme="minorEastAsia" w:hAnsiTheme="minorHAnsi" w:cstheme="minorBidi"/>
          <w:sz w:val="22"/>
          <w:szCs w:val="22"/>
          <w:lang w:eastAsia="en-GB"/>
        </w:rPr>
      </w:pPr>
      <w:r>
        <w:rPr>
          <w:lang w:eastAsia="zh-CN"/>
        </w:rP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_Toc83355960 \h </w:instrText>
      </w:r>
      <w:r>
        <w:fldChar w:fldCharType="separate"/>
      </w:r>
      <w:r>
        <w:t>643</w:t>
      </w:r>
      <w:r>
        <w:fldChar w:fldCharType="end"/>
      </w:r>
    </w:p>
    <w:p w14:paraId="658E9DEC" w14:textId="2BF169F2" w:rsidR="006E7760" w:rsidRDefault="006E7760">
      <w:pPr>
        <w:pStyle w:val="TOC5"/>
        <w:rPr>
          <w:rFonts w:asciiTheme="minorHAnsi" w:eastAsiaTheme="minorEastAsia" w:hAnsiTheme="minorHAnsi" w:cstheme="minorBidi"/>
          <w:sz w:val="22"/>
          <w:szCs w:val="22"/>
          <w:lang w:eastAsia="en-GB"/>
        </w:rPr>
      </w:pPr>
      <w:r>
        <w:rPr>
          <w:lang w:eastAsia="zh-CN"/>
        </w:rP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_Toc83355961 \h </w:instrText>
      </w:r>
      <w:r>
        <w:fldChar w:fldCharType="separate"/>
      </w:r>
      <w:r>
        <w:t>643</w:t>
      </w:r>
      <w:r>
        <w:fldChar w:fldCharType="end"/>
      </w:r>
    </w:p>
    <w:p w14:paraId="2B4D5089" w14:textId="325E232B" w:rsidR="006E7760" w:rsidRDefault="006E7760">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_Toc83355962 \h </w:instrText>
      </w:r>
      <w:r>
        <w:fldChar w:fldCharType="separate"/>
      </w:r>
      <w:r>
        <w:t>643</w:t>
      </w:r>
      <w:r>
        <w:fldChar w:fldCharType="end"/>
      </w:r>
    </w:p>
    <w:p w14:paraId="50175D87" w14:textId="0B417B4D" w:rsidR="006E7760" w:rsidRDefault="006E7760">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_Toc83355963 \h </w:instrText>
      </w:r>
      <w:r>
        <w:fldChar w:fldCharType="separate"/>
      </w:r>
      <w:r>
        <w:t>644</w:t>
      </w:r>
      <w:r>
        <w:fldChar w:fldCharType="end"/>
      </w:r>
    </w:p>
    <w:p w14:paraId="2B6BE201" w14:textId="3C6A5FED" w:rsidR="006E7760" w:rsidRDefault="006E7760">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_Toc83355964 \h </w:instrText>
      </w:r>
      <w:r>
        <w:fldChar w:fldCharType="separate"/>
      </w:r>
      <w:r>
        <w:t>644</w:t>
      </w:r>
      <w:r>
        <w:fldChar w:fldCharType="end"/>
      </w:r>
    </w:p>
    <w:p w14:paraId="64CA11A9" w14:textId="4EBD8150" w:rsidR="006E7760" w:rsidRDefault="006E7760">
      <w:pPr>
        <w:pStyle w:val="TOC4"/>
        <w:rPr>
          <w:rFonts w:asciiTheme="minorHAnsi" w:eastAsiaTheme="minorEastAsia" w:hAnsiTheme="minorHAnsi" w:cstheme="minorBidi"/>
          <w:sz w:val="22"/>
          <w:szCs w:val="22"/>
          <w:lang w:eastAsia="en-GB"/>
        </w:rPr>
      </w:pPr>
      <w:r>
        <w:t>5.2.16.4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_Toc83355965 \h </w:instrText>
      </w:r>
      <w:r>
        <w:fldChar w:fldCharType="separate"/>
      </w:r>
      <w:r>
        <w:t>644</w:t>
      </w:r>
      <w:r>
        <w:fldChar w:fldCharType="end"/>
      </w:r>
    </w:p>
    <w:p w14:paraId="37145D4E" w14:textId="6C8AAECE" w:rsidR="006E7760" w:rsidRDefault="006E7760">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_Toc83355966 \h </w:instrText>
      </w:r>
      <w:r>
        <w:fldChar w:fldCharType="separate"/>
      </w:r>
      <w:r>
        <w:t>644</w:t>
      </w:r>
      <w:r>
        <w:fldChar w:fldCharType="end"/>
      </w:r>
    </w:p>
    <w:p w14:paraId="234C5C2B" w14:textId="02CE3ACB" w:rsidR="006E7760" w:rsidRDefault="006E7760">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_Toc83355967 \h </w:instrText>
      </w:r>
      <w:r>
        <w:fldChar w:fldCharType="separate"/>
      </w:r>
      <w:r>
        <w:t>644</w:t>
      </w:r>
      <w:r>
        <w:fldChar w:fldCharType="end"/>
      </w:r>
    </w:p>
    <w:p w14:paraId="4378A780" w14:textId="2D1144FC" w:rsidR="006E7760" w:rsidRDefault="006E7760">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_Toc83355968 \h </w:instrText>
      </w:r>
      <w:r>
        <w:fldChar w:fldCharType="separate"/>
      </w:r>
      <w:r>
        <w:t>645</w:t>
      </w:r>
      <w:r>
        <w:fldChar w:fldCharType="end"/>
      </w:r>
    </w:p>
    <w:p w14:paraId="06BEB717" w14:textId="4BD35080" w:rsidR="006E7760" w:rsidRDefault="006E7760">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_Toc83355969 \h </w:instrText>
      </w:r>
      <w:r>
        <w:fldChar w:fldCharType="separate"/>
      </w:r>
      <w:r>
        <w:t>645</w:t>
      </w:r>
      <w:r>
        <w:fldChar w:fldCharType="end"/>
      </w:r>
    </w:p>
    <w:p w14:paraId="5D829BCF" w14:textId="6930FCA8" w:rsidR="006E7760" w:rsidRDefault="006E7760">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_Toc83355970 \h </w:instrText>
      </w:r>
      <w:r>
        <w:fldChar w:fldCharType="separate"/>
      </w:r>
      <w:r>
        <w:t>645</w:t>
      </w:r>
      <w:r>
        <w:fldChar w:fldCharType="end"/>
      </w:r>
    </w:p>
    <w:p w14:paraId="76A045B6" w14:textId="1F66365D" w:rsidR="006E7760" w:rsidRDefault="006E7760">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_Toc83355971 \h </w:instrText>
      </w:r>
      <w:r>
        <w:fldChar w:fldCharType="separate"/>
      </w:r>
      <w:r>
        <w:t>645</w:t>
      </w:r>
      <w:r>
        <w:fldChar w:fldCharType="end"/>
      </w:r>
    </w:p>
    <w:p w14:paraId="7D9F5E6F" w14:textId="4BD2C74E" w:rsidR="006E7760" w:rsidRDefault="006E7760">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_Toc83355972 \h </w:instrText>
      </w:r>
      <w:r>
        <w:fldChar w:fldCharType="separate"/>
      </w:r>
      <w:r>
        <w:t>645</w:t>
      </w:r>
      <w:r>
        <w:fldChar w:fldCharType="end"/>
      </w:r>
    </w:p>
    <w:p w14:paraId="65F6CA53" w14:textId="44546E4E" w:rsidR="006E7760" w:rsidRDefault="006E7760">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_Toc83355973 \h </w:instrText>
      </w:r>
      <w:r>
        <w:fldChar w:fldCharType="separate"/>
      </w:r>
      <w:r>
        <w:t>646</w:t>
      </w:r>
      <w:r>
        <w:fldChar w:fldCharType="end"/>
      </w:r>
    </w:p>
    <w:p w14:paraId="47BCB1B0" w14:textId="551BECB6" w:rsidR="006E7760" w:rsidRDefault="006E7760">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_Toc83355974 \h </w:instrText>
      </w:r>
      <w:r>
        <w:fldChar w:fldCharType="separate"/>
      </w:r>
      <w:r>
        <w:t>646</w:t>
      </w:r>
      <w:r>
        <w:fldChar w:fldCharType="end"/>
      </w:r>
    </w:p>
    <w:p w14:paraId="2CF9771E" w14:textId="781F7D21" w:rsidR="006E7760" w:rsidRDefault="006E7760">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_Toc83355975 \h </w:instrText>
      </w:r>
      <w:r>
        <w:fldChar w:fldCharType="separate"/>
      </w:r>
      <w:r>
        <w:t>646</w:t>
      </w:r>
      <w:r>
        <w:fldChar w:fldCharType="end"/>
      </w:r>
    </w:p>
    <w:p w14:paraId="795B8CFE" w14:textId="5A10ED7A" w:rsidR="006E7760" w:rsidRDefault="006E7760">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_Toc83355976 \h </w:instrText>
      </w:r>
      <w:r>
        <w:fldChar w:fldCharType="separate"/>
      </w:r>
      <w:r>
        <w:t>646</w:t>
      </w:r>
      <w:r>
        <w:fldChar w:fldCharType="end"/>
      </w:r>
    </w:p>
    <w:p w14:paraId="483CD6F9" w14:textId="3AFCB4B4" w:rsidR="006E7760" w:rsidRDefault="006E7760">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_Toc83355977 \h </w:instrText>
      </w:r>
      <w:r>
        <w:fldChar w:fldCharType="separate"/>
      </w:r>
      <w:r>
        <w:t>646</w:t>
      </w:r>
      <w:r>
        <w:fldChar w:fldCharType="end"/>
      </w:r>
    </w:p>
    <w:p w14:paraId="610FDB1B" w14:textId="5A973244" w:rsidR="006E7760" w:rsidRDefault="006E7760">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_Toc83355978 \h </w:instrText>
      </w:r>
      <w:r>
        <w:fldChar w:fldCharType="separate"/>
      </w:r>
      <w:r>
        <w:t>647</w:t>
      </w:r>
      <w:r>
        <w:fldChar w:fldCharType="end"/>
      </w:r>
    </w:p>
    <w:p w14:paraId="3855940B" w14:textId="3A18455E" w:rsidR="006E7760" w:rsidRDefault="006E7760">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_Toc83355979 \h </w:instrText>
      </w:r>
      <w:r>
        <w:fldChar w:fldCharType="separate"/>
      </w:r>
      <w:r>
        <w:t>647</w:t>
      </w:r>
      <w:r>
        <w:fldChar w:fldCharType="end"/>
      </w:r>
    </w:p>
    <w:p w14:paraId="461D3FCA" w14:textId="1ECC4B15" w:rsidR="006E7760" w:rsidRDefault="006E7760">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_Toc83355980 \h </w:instrText>
      </w:r>
      <w:r>
        <w:fldChar w:fldCharType="separate"/>
      </w:r>
      <w:r>
        <w:t>647</w:t>
      </w:r>
      <w:r>
        <w:fldChar w:fldCharType="end"/>
      </w:r>
    </w:p>
    <w:p w14:paraId="6B250165" w14:textId="4C3D66BB" w:rsidR="006E7760" w:rsidRDefault="006E7760">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_Toc83355981 \h </w:instrText>
      </w:r>
      <w:r>
        <w:fldChar w:fldCharType="separate"/>
      </w:r>
      <w:r>
        <w:t>647</w:t>
      </w:r>
      <w:r>
        <w:fldChar w:fldCharType="end"/>
      </w:r>
    </w:p>
    <w:p w14:paraId="05B377CE" w14:textId="56E04293" w:rsidR="006E7760" w:rsidRDefault="006E7760">
      <w:pPr>
        <w:pStyle w:val="TOC5"/>
        <w:rPr>
          <w:rFonts w:asciiTheme="minorHAnsi" w:eastAsiaTheme="minorEastAsia" w:hAnsiTheme="minorHAnsi" w:cstheme="minorBidi"/>
          <w:sz w:val="22"/>
          <w:szCs w:val="22"/>
          <w:lang w:eastAsia="en-GB"/>
        </w:rPr>
      </w:pPr>
      <w:r>
        <w:rPr>
          <w:lang w:eastAsia="zh-CN"/>
        </w:rPr>
        <w:t>5.2.18.3.3</w:t>
      </w:r>
      <w:r>
        <w:rPr>
          <w:rFonts w:asciiTheme="minorHAnsi" w:eastAsiaTheme="minorEastAsia" w:hAnsiTheme="minorHAnsi" w:cstheme="minorBidi"/>
          <w:sz w:val="22"/>
          <w:szCs w:val="22"/>
          <w:lang w:eastAsia="en-GB"/>
        </w:rPr>
        <w:tab/>
      </w:r>
      <w:r>
        <w:rPr>
          <w:lang w:eastAsia="zh-CN"/>
        </w:rPr>
        <w:t>Nucmf_UECapabilityManagement_Subscribe service operation</w:t>
      </w:r>
      <w:r>
        <w:tab/>
      </w:r>
      <w:r>
        <w:fldChar w:fldCharType="begin" w:fldLock="1"/>
      </w:r>
      <w:r>
        <w:instrText xml:space="preserve"> PAGEREF _Toc83355982 \h </w:instrText>
      </w:r>
      <w:r>
        <w:fldChar w:fldCharType="separate"/>
      </w:r>
      <w:r>
        <w:t>648</w:t>
      </w:r>
      <w:r>
        <w:fldChar w:fldCharType="end"/>
      </w:r>
    </w:p>
    <w:p w14:paraId="5107D3E8" w14:textId="65E8C5D4" w:rsidR="006E7760" w:rsidRDefault="006E7760">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_Toc83355983 \h </w:instrText>
      </w:r>
      <w:r>
        <w:fldChar w:fldCharType="separate"/>
      </w:r>
      <w:r>
        <w:t>648</w:t>
      </w:r>
      <w:r>
        <w:fldChar w:fldCharType="end"/>
      </w:r>
    </w:p>
    <w:p w14:paraId="34593C5B" w14:textId="35852D10" w:rsidR="006E7760" w:rsidRDefault="006E7760">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_Toc83355984 \h </w:instrText>
      </w:r>
      <w:r>
        <w:fldChar w:fldCharType="separate"/>
      </w:r>
      <w:r>
        <w:t>648</w:t>
      </w:r>
      <w:r>
        <w:fldChar w:fldCharType="end"/>
      </w:r>
    </w:p>
    <w:p w14:paraId="5E6D3710" w14:textId="5F55A51B" w:rsidR="006E7760" w:rsidRDefault="006E7760">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_Toc83355985 \h </w:instrText>
      </w:r>
      <w:r>
        <w:fldChar w:fldCharType="separate"/>
      </w:r>
      <w:r>
        <w:t>649</w:t>
      </w:r>
      <w:r>
        <w:fldChar w:fldCharType="end"/>
      </w:r>
    </w:p>
    <w:p w14:paraId="1EE65002" w14:textId="5AAA60E0" w:rsidR="006E7760" w:rsidRDefault="006E7760">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_Toc83355986 \h </w:instrText>
      </w:r>
      <w:r>
        <w:fldChar w:fldCharType="separate"/>
      </w:r>
      <w:r>
        <w:t>649</w:t>
      </w:r>
      <w:r>
        <w:fldChar w:fldCharType="end"/>
      </w:r>
    </w:p>
    <w:p w14:paraId="0498257C" w14:textId="6038ECBB" w:rsidR="006E7760" w:rsidRDefault="006E7760">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_Toc83355987 \h </w:instrText>
      </w:r>
      <w:r>
        <w:fldChar w:fldCharType="separate"/>
      </w:r>
      <w:r>
        <w:t>649</w:t>
      </w:r>
      <w:r>
        <w:fldChar w:fldCharType="end"/>
      </w:r>
    </w:p>
    <w:p w14:paraId="5BE2C7D5" w14:textId="0FDA7DA9" w:rsidR="006E7760" w:rsidRDefault="006E7760">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_Toc83355988 \h </w:instrText>
      </w:r>
      <w:r>
        <w:fldChar w:fldCharType="separate"/>
      </w:r>
      <w:r>
        <w:t>649</w:t>
      </w:r>
      <w:r>
        <w:fldChar w:fldCharType="end"/>
      </w:r>
    </w:p>
    <w:p w14:paraId="261922A7" w14:textId="4CC39AE7" w:rsidR="006E7760" w:rsidRDefault="006E7760">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_Toc83355989 \h </w:instrText>
      </w:r>
      <w:r>
        <w:fldChar w:fldCharType="separate"/>
      </w:r>
      <w:r>
        <w:t>650</w:t>
      </w:r>
      <w:r>
        <w:fldChar w:fldCharType="end"/>
      </w:r>
    </w:p>
    <w:p w14:paraId="2D532634" w14:textId="25439BD6" w:rsidR="006E7760" w:rsidRDefault="006E7760">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_Toc83355990 \h </w:instrText>
      </w:r>
      <w:r>
        <w:fldChar w:fldCharType="separate"/>
      </w:r>
      <w:r>
        <w:t>650</w:t>
      </w:r>
      <w:r>
        <w:fldChar w:fldCharType="end"/>
      </w:r>
    </w:p>
    <w:p w14:paraId="69ED61F2" w14:textId="3C586A03" w:rsidR="006E7760" w:rsidRDefault="006E7760">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_Toc83355991 \h </w:instrText>
      </w:r>
      <w:r>
        <w:fldChar w:fldCharType="separate"/>
      </w:r>
      <w:r>
        <w:t>650</w:t>
      </w:r>
      <w:r>
        <w:fldChar w:fldCharType="end"/>
      </w:r>
    </w:p>
    <w:p w14:paraId="52D35E93" w14:textId="7229EA5A" w:rsidR="006E7760" w:rsidRDefault="006E7760">
      <w:pPr>
        <w:pStyle w:val="TOC4"/>
        <w:rPr>
          <w:rFonts w:asciiTheme="minorHAnsi" w:eastAsiaTheme="minorEastAsia" w:hAnsiTheme="minorHAnsi" w:cstheme="minorBidi"/>
          <w:sz w:val="22"/>
          <w:szCs w:val="22"/>
          <w:lang w:eastAsia="en-GB"/>
        </w:rPr>
      </w:pPr>
      <w:r>
        <w:t>5.2.19.3</w:t>
      </w:r>
      <w:r>
        <w:rPr>
          <w:rFonts w:asciiTheme="minorHAnsi" w:eastAsiaTheme="minorEastAsia" w:hAnsiTheme="minorHAnsi" w:cstheme="minorBidi"/>
          <w:sz w:val="22"/>
          <w:szCs w:val="22"/>
          <w:lang w:eastAsia="en-GB"/>
        </w:rPr>
        <w:tab/>
      </w:r>
      <w:r>
        <w:t>Naf_ProSe service</w:t>
      </w:r>
      <w:r>
        <w:tab/>
      </w:r>
      <w:r>
        <w:fldChar w:fldCharType="begin" w:fldLock="1"/>
      </w:r>
      <w:r>
        <w:instrText xml:space="preserve"> PAGEREF _Toc83355992 \h </w:instrText>
      </w:r>
      <w:r>
        <w:fldChar w:fldCharType="separate"/>
      </w:r>
      <w:r>
        <w:t>651</w:t>
      </w:r>
      <w:r>
        <w:fldChar w:fldCharType="end"/>
      </w:r>
    </w:p>
    <w:p w14:paraId="11E00931" w14:textId="01D8218B" w:rsidR="006E7760" w:rsidRDefault="006E7760">
      <w:pPr>
        <w:pStyle w:val="TOC5"/>
        <w:rPr>
          <w:rFonts w:asciiTheme="minorHAnsi" w:eastAsiaTheme="minorEastAsia" w:hAnsiTheme="minorHAnsi" w:cstheme="minorBidi"/>
          <w:sz w:val="22"/>
          <w:szCs w:val="22"/>
          <w:lang w:eastAsia="en-GB"/>
        </w:rPr>
      </w:pPr>
      <w:r>
        <w:t>5.2.19.3.1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_Toc83355993 \h </w:instrText>
      </w:r>
      <w:r>
        <w:fldChar w:fldCharType="separate"/>
      </w:r>
      <w:r>
        <w:t>651</w:t>
      </w:r>
      <w:r>
        <w:fldChar w:fldCharType="end"/>
      </w:r>
    </w:p>
    <w:p w14:paraId="5ACD63D5" w14:textId="198F77B8" w:rsidR="006E7760" w:rsidRDefault="006E7760">
      <w:pPr>
        <w:pStyle w:val="TOC5"/>
        <w:rPr>
          <w:rFonts w:asciiTheme="minorHAnsi" w:eastAsiaTheme="minorEastAsia" w:hAnsiTheme="minorHAnsi" w:cstheme="minorBidi"/>
          <w:sz w:val="22"/>
          <w:szCs w:val="22"/>
          <w:lang w:eastAsia="en-GB"/>
        </w:rPr>
      </w:pPr>
      <w:r>
        <w:t>5.2.19.3.2</w:t>
      </w:r>
      <w:r>
        <w:rPr>
          <w:rFonts w:asciiTheme="minorHAnsi" w:eastAsiaTheme="minorEastAsia" w:hAnsiTheme="minorHAnsi" w:cstheme="minorBidi"/>
          <w:sz w:val="22"/>
          <w:szCs w:val="22"/>
          <w:lang w:eastAsia="en-GB"/>
        </w:rPr>
        <w:tab/>
      </w:r>
      <w:r>
        <w:t>Naf_ProSe_AuthorizeDiscovery service operation</w:t>
      </w:r>
      <w:r>
        <w:tab/>
      </w:r>
      <w:r>
        <w:fldChar w:fldCharType="begin" w:fldLock="1"/>
      </w:r>
      <w:r>
        <w:instrText xml:space="preserve"> PAGEREF _Toc83355994 \h </w:instrText>
      </w:r>
      <w:r>
        <w:fldChar w:fldCharType="separate"/>
      </w:r>
      <w:r>
        <w:t>651</w:t>
      </w:r>
      <w:r>
        <w:fldChar w:fldCharType="end"/>
      </w:r>
    </w:p>
    <w:p w14:paraId="147BC3B7" w14:textId="6E11C329" w:rsidR="006E7760" w:rsidRDefault="006E7760">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_Toc83355995 \h </w:instrText>
      </w:r>
      <w:r>
        <w:fldChar w:fldCharType="separate"/>
      </w:r>
      <w:r>
        <w:t>651</w:t>
      </w:r>
      <w:r>
        <w:fldChar w:fldCharType="end"/>
      </w:r>
    </w:p>
    <w:p w14:paraId="6B0FF515" w14:textId="69BC42B9" w:rsidR="006E7760" w:rsidRDefault="006E7760">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_Toc83355996 \h </w:instrText>
      </w:r>
      <w:r>
        <w:fldChar w:fldCharType="separate"/>
      </w:r>
      <w:r>
        <w:t>651</w:t>
      </w:r>
      <w:r>
        <w:fldChar w:fldCharType="end"/>
      </w:r>
    </w:p>
    <w:p w14:paraId="5E3A09E8" w14:textId="65CDF1B5" w:rsidR="006E7760" w:rsidRDefault="006E7760">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_Toc83355997 \h </w:instrText>
      </w:r>
      <w:r>
        <w:fldChar w:fldCharType="separate"/>
      </w:r>
      <w:r>
        <w:t>651</w:t>
      </w:r>
      <w:r>
        <w:fldChar w:fldCharType="end"/>
      </w:r>
    </w:p>
    <w:p w14:paraId="739AFD0B" w14:textId="0C8C8139" w:rsidR="006E7760" w:rsidRDefault="006E7760">
      <w:pPr>
        <w:pStyle w:val="TOC5"/>
        <w:rPr>
          <w:rFonts w:asciiTheme="minorHAnsi" w:eastAsiaTheme="minorEastAsia" w:hAnsiTheme="minorHAnsi" w:cstheme="minorBidi"/>
          <w:sz w:val="22"/>
          <w:szCs w:val="22"/>
          <w:lang w:eastAsia="en-GB"/>
        </w:rPr>
      </w:pPr>
      <w:r>
        <w:lastRenderedPageBreak/>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_Toc83355998 \h </w:instrText>
      </w:r>
      <w:r>
        <w:fldChar w:fldCharType="separate"/>
      </w:r>
      <w:r>
        <w:t>651</w:t>
      </w:r>
      <w:r>
        <w:fldChar w:fldCharType="end"/>
      </w:r>
    </w:p>
    <w:p w14:paraId="1BEA8130" w14:textId="54D3A5AA" w:rsidR="006E7760" w:rsidRDefault="006E7760">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_Toc83355999 \h </w:instrText>
      </w:r>
      <w:r>
        <w:fldChar w:fldCharType="separate"/>
      </w:r>
      <w:r>
        <w:t>651</w:t>
      </w:r>
      <w:r>
        <w:fldChar w:fldCharType="end"/>
      </w:r>
    </w:p>
    <w:p w14:paraId="0E6AE163" w14:textId="4F139837" w:rsidR="006E7760" w:rsidRDefault="006E7760">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_Toc83356000 \h </w:instrText>
      </w:r>
      <w:r>
        <w:fldChar w:fldCharType="separate"/>
      </w:r>
      <w:r>
        <w:t>651</w:t>
      </w:r>
      <w:r>
        <w:fldChar w:fldCharType="end"/>
      </w:r>
    </w:p>
    <w:p w14:paraId="3555495D" w14:textId="0406D8D1" w:rsidR="006E7760" w:rsidRDefault="006E7760">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_Toc83356001 \h </w:instrText>
      </w:r>
      <w:r>
        <w:fldChar w:fldCharType="separate"/>
      </w:r>
      <w:r>
        <w:t>652</w:t>
      </w:r>
      <w:r>
        <w:fldChar w:fldCharType="end"/>
      </w:r>
    </w:p>
    <w:p w14:paraId="23EC49AE" w14:textId="7C024EED" w:rsidR="006E7760" w:rsidRDefault="006E7760">
      <w:pPr>
        <w:pStyle w:val="TOC4"/>
        <w:rPr>
          <w:rFonts w:asciiTheme="minorHAnsi" w:eastAsiaTheme="minorEastAsia" w:hAnsiTheme="minorHAnsi" w:cstheme="minorBidi"/>
          <w:sz w:val="22"/>
          <w:szCs w:val="22"/>
          <w:lang w:eastAsia="en-GB"/>
        </w:rPr>
      </w:pPr>
      <w:r>
        <w:t>5.2.20.3</w:t>
      </w:r>
      <w:r>
        <w:rPr>
          <w:rFonts w:asciiTheme="minorHAnsi" w:eastAsiaTheme="minorEastAsia" w:hAnsiTheme="minorHAnsi" w:cstheme="minorBidi"/>
          <w:sz w:val="22"/>
          <w:szCs w:val="22"/>
          <w:lang w:eastAsia="en-GB"/>
        </w:rPr>
        <w:tab/>
      </w:r>
      <w:r>
        <w:t>Nnssaaf_AIW service</w:t>
      </w:r>
      <w:r>
        <w:tab/>
      </w:r>
      <w:r>
        <w:fldChar w:fldCharType="begin" w:fldLock="1"/>
      </w:r>
      <w:r>
        <w:instrText xml:space="preserve"> PAGEREF _Toc83356002 \h </w:instrText>
      </w:r>
      <w:r>
        <w:fldChar w:fldCharType="separate"/>
      </w:r>
      <w:r>
        <w:t>652</w:t>
      </w:r>
      <w:r>
        <w:fldChar w:fldCharType="end"/>
      </w:r>
    </w:p>
    <w:p w14:paraId="3AD36A55" w14:textId="16B3BD4C" w:rsidR="006E7760" w:rsidRDefault="006E7760">
      <w:pPr>
        <w:pStyle w:val="TOC5"/>
        <w:rPr>
          <w:rFonts w:asciiTheme="minorHAnsi" w:eastAsiaTheme="minorEastAsia" w:hAnsiTheme="minorHAnsi" w:cstheme="minorBidi"/>
          <w:sz w:val="22"/>
          <w:szCs w:val="22"/>
          <w:lang w:eastAsia="en-GB"/>
        </w:rPr>
      </w:pPr>
      <w:r>
        <w:t>5.2.20.3.1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_Toc83356003 \h </w:instrText>
      </w:r>
      <w:r>
        <w:fldChar w:fldCharType="separate"/>
      </w:r>
      <w:r>
        <w:t>652</w:t>
      </w:r>
      <w:r>
        <w:fldChar w:fldCharType="end"/>
      </w:r>
    </w:p>
    <w:p w14:paraId="5BA31BB7" w14:textId="45C6DD47" w:rsidR="006E7760" w:rsidRDefault="006E7760">
      <w:pPr>
        <w:pStyle w:val="TOC5"/>
        <w:rPr>
          <w:rFonts w:asciiTheme="minorHAnsi" w:eastAsiaTheme="minorEastAsia" w:hAnsiTheme="minorHAnsi" w:cstheme="minorBidi"/>
          <w:sz w:val="22"/>
          <w:szCs w:val="22"/>
          <w:lang w:eastAsia="en-GB"/>
        </w:rPr>
      </w:pPr>
      <w:r>
        <w:t>5.2.20.3.2</w:t>
      </w:r>
      <w:r>
        <w:rPr>
          <w:rFonts w:asciiTheme="minorHAnsi" w:eastAsiaTheme="minorEastAsia" w:hAnsiTheme="minorHAnsi" w:cstheme="minorBidi"/>
          <w:sz w:val="22"/>
          <w:szCs w:val="22"/>
          <w:lang w:eastAsia="en-GB"/>
        </w:rPr>
        <w:tab/>
      </w:r>
      <w:r>
        <w:t>Nnssaaf_AIW_Authenticate service operation</w:t>
      </w:r>
      <w:r>
        <w:tab/>
      </w:r>
      <w:r>
        <w:fldChar w:fldCharType="begin" w:fldLock="1"/>
      </w:r>
      <w:r>
        <w:instrText xml:space="preserve"> PAGEREF _Toc83356004 \h </w:instrText>
      </w:r>
      <w:r>
        <w:fldChar w:fldCharType="separate"/>
      </w:r>
      <w:r>
        <w:t>652</w:t>
      </w:r>
      <w:r>
        <w:fldChar w:fldCharType="end"/>
      </w:r>
    </w:p>
    <w:p w14:paraId="1B6B1758" w14:textId="53027CB9" w:rsidR="006E7760" w:rsidRDefault="006E7760">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NSACF services</w:t>
      </w:r>
      <w:r>
        <w:tab/>
      </w:r>
      <w:r>
        <w:fldChar w:fldCharType="begin" w:fldLock="1"/>
      </w:r>
      <w:r>
        <w:instrText xml:space="preserve"> PAGEREF _Toc83356005 \h </w:instrText>
      </w:r>
      <w:r>
        <w:fldChar w:fldCharType="separate"/>
      </w:r>
      <w:r>
        <w:t>652</w:t>
      </w:r>
      <w:r>
        <w:fldChar w:fldCharType="end"/>
      </w:r>
    </w:p>
    <w:p w14:paraId="766B58F7" w14:textId="0C39F0DD" w:rsidR="006E7760" w:rsidRDefault="006E7760">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_Toc83356006 \h </w:instrText>
      </w:r>
      <w:r>
        <w:fldChar w:fldCharType="separate"/>
      </w:r>
      <w:r>
        <w:t>652</w:t>
      </w:r>
      <w:r>
        <w:fldChar w:fldCharType="end"/>
      </w:r>
    </w:p>
    <w:p w14:paraId="0F40FF4F" w14:textId="79A80EBD" w:rsidR="006E7760" w:rsidRDefault="006E7760">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Nnsacf_NSAC services</w:t>
      </w:r>
      <w:r>
        <w:tab/>
      </w:r>
      <w:r>
        <w:fldChar w:fldCharType="begin" w:fldLock="1"/>
      </w:r>
      <w:r>
        <w:instrText xml:space="preserve"> PAGEREF _Toc83356007 \h </w:instrText>
      </w:r>
      <w:r>
        <w:fldChar w:fldCharType="separate"/>
      </w:r>
      <w:r>
        <w:t>652</w:t>
      </w:r>
      <w:r>
        <w:fldChar w:fldCharType="end"/>
      </w:r>
    </w:p>
    <w:p w14:paraId="4B8F2BAD" w14:textId="091A6209" w:rsidR="006E7760" w:rsidRDefault="006E7760">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_Toc83356008 \h </w:instrText>
      </w:r>
      <w:r>
        <w:fldChar w:fldCharType="separate"/>
      </w:r>
      <w:r>
        <w:t>652</w:t>
      </w:r>
      <w:r>
        <w:fldChar w:fldCharType="end"/>
      </w:r>
    </w:p>
    <w:p w14:paraId="4E8B6B9B" w14:textId="151110BA" w:rsidR="006E7760" w:rsidRDefault="006E7760">
      <w:pPr>
        <w:pStyle w:val="TOC5"/>
        <w:rPr>
          <w:rFonts w:asciiTheme="minorHAnsi" w:eastAsiaTheme="minorEastAsia" w:hAnsiTheme="minorHAnsi" w:cstheme="minorBidi"/>
          <w:sz w:val="22"/>
          <w:szCs w:val="22"/>
          <w:lang w:eastAsia="en-GB"/>
        </w:rPr>
      </w:pPr>
      <w:r>
        <w:t>5.2.21.2.2</w:t>
      </w:r>
      <w:r>
        <w:rPr>
          <w:rFonts w:asciiTheme="minorHAnsi" w:eastAsiaTheme="minorEastAsia" w:hAnsiTheme="minorHAnsi" w:cstheme="minorBidi"/>
          <w:sz w:val="22"/>
          <w:szCs w:val="22"/>
          <w:lang w:eastAsia="en-GB"/>
        </w:rPr>
        <w:tab/>
      </w:r>
      <w:r>
        <w:t>Nnsacf_NSAC_NumOfUEsUpdate service operation</w:t>
      </w:r>
      <w:r>
        <w:tab/>
      </w:r>
      <w:r>
        <w:fldChar w:fldCharType="begin" w:fldLock="1"/>
      </w:r>
      <w:r>
        <w:instrText xml:space="preserve"> PAGEREF _Toc83356009 \h </w:instrText>
      </w:r>
      <w:r>
        <w:fldChar w:fldCharType="separate"/>
      </w:r>
      <w:r>
        <w:t>652</w:t>
      </w:r>
      <w:r>
        <w:fldChar w:fldCharType="end"/>
      </w:r>
    </w:p>
    <w:p w14:paraId="55ABF864" w14:textId="43D068A0" w:rsidR="006E7760" w:rsidRDefault="006E7760">
      <w:pPr>
        <w:pStyle w:val="TOC5"/>
        <w:rPr>
          <w:rFonts w:asciiTheme="minorHAnsi" w:eastAsiaTheme="minorEastAsia" w:hAnsiTheme="minorHAnsi" w:cstheme="minorBidi"/>
          <w:sz w:val="22"/>
          <w:szCs w:val="22"/>
          <w:lang w:eastAsia="en-GB"/>
        </w:rPr>
      </w:pPr>
      <w:r>
        <w:t>5.2.21.2.3</w:t>
      </w:r>
      <w:r>
        <w:rPr>
          <w:rFonts w:asciiTheme="minorHAnsi" w:eastAsiaTheme="minorEastAsia" w:hAnsiTheme="minorHAnsi" w:cstheme="minorBidi"/>
          <w:sz w:val="22"/>
          <w:szCs w:val="22"/>
          <w:lang w:eastAsia="en-GB"/>
        </w:rPr>
        <w:tab/>
      </w:r>
      <w:r>
        <w:t>Nnsacf_NSAC_EACNotify service operation</w:t>
      </w:r>
      <w:r>
        <w:tab/>
      </w:r>
      <w:r>
        <w:fldChar w:fldCharType="begin" w:fldLock="1"/>
      </w:r>
      <w:r>
        <w:instrText xml:space="preserve"> PAGEREF _Toc83356010 \h </w:instrText>
      </w:r>
      <w:r>
        <w:fldChar w:fldCharType="separate"/>
      </w:r>
      <w:r>
        <w:t>653</w:t>
      </w:r>
      <w:r>
        <w:fldChar w:fldCharType="end"/>
      </w:r>
    </w:p>
    <w:p w14:paraId="4165016D" w14:textId="48196868" w:rsidR="006E7760" w:rsidRDefault="006E7760">
      <w:pPr>
        <w:pStyle w:val="TOC5"/>
        <w:rPr>
          <w:rFonts w:asciiTheme="minorHAnsi" w:eastAsiaTheme="minorEastAsia" w:hAnsiTheme="minorHAnsi" w:cstheme="minorBidi"/>
          <w:sz w:val="22"/>
          <w:szCs w:val="22"/>
          <w:lang w:eastAsia="en-GB"/>
        </w:rPr>
      </w:pPr>
      <w:r>
        <w:t>5.2.21.2.4</w:t>
      </w:r>
      <w:r>
        <w:rPr>
          <w:rFonts w:asciiTheme="minorHAnsi" w:eastAsiaTheme="minorEastAsia" w:hAnsiTheme="minorHAnsi" w:cstheme="minorBidi"/>
          <w:sz w:val="22"/>
          <w:szCs w:val="22"/>
          <w:lang w:eastAsia="en-GB"/>
        </w:rPr>
        <w:tab/>
      </w:r>
      <w:r>
        <w:t>Nnsacf_NSAC_NumOfPDUsUpdate service operation</w:t>
      </w:r>
      <w:r>
        <w:tab/>
      </w:r>
      <w:r>
        <w:fldChar w:fldCharType="begin" w:fldLock="1"/>
      </w:r>
      <w:r>
        <w:instrText xml:space="preserve"> PAGEREF _Toc83356011 \h </w:instrText>
      </w:r>
      <w:r>
        <w:fldChar w:fldCharType="separate"/>
      </w:r>
      <w:r>
        <w:t>654</w:t>
      </w:r>
      <w:r>
        <w:fldChar w:fldCharType="end"/>
      </w:r>
    </w:p>
    <w:p w14:paraId="5AF4780E" w14:textId="3AC4F0A4" w:rsidR="006E7760" w:rsidRDefault="006E7760">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_Toc83356012 \h </w:instrText>
      </w:r>
      <w:r>
        <w:fldChar w:fldCharType="separate"/>
      </w:r>
      <w:r>
        <w:t>654</w:t>
      </w:r>
      <w:r>
        <w:fldChar w:fldCharType="end"/>
      </w:r>
    </w:p>
    <w:p w14:paraId="6FAE9989" w14:textId="45DCE870" w:rsidR="006E7760" w:rsidRDefault="006E7760">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Nnsacf_SliceEventExposure services</w:t>
      </w:r>
      <w:r>
        <w:tab/>
      </w:r>
      <w:r>
        <w:fldChar w:fldCharType="begin" w:fldLock="1"/>
      </w:r>
      <w:r>
        <w:instrText xml:space="preserve"> PAGEREF _Toc83356013 \h </w:instrText>
      </w:r>
      <w:r>
        <w:fldChar w:fldCharType="separate"/>
      </w:r>
      <w:r>
        <w:t>654</w:t>
      </w:r>
      <w:r>
        <w:fldChar w:fldCharType="end"/>
      </w:r>
    </w:p>
    <w:p w14:paraId="1844FE8E" w14:textId="30A868A4" w:rsidR="006E7760" w:rsidRDefault="006E7760">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_Toc83356014 \h </w:instrText>
      </w:r>
      <w:r>
        <w:fldChar w:fldCharType="separate"/>
      </w:r>
      <w:r>
        <w:t>654</w:t>
      </w:r>
      <w:r>
        <w:fldChar w:fldCharType="end"/>
      </w:r>
    </w:p>
    <w:p w14:paraId="29E642B6" w14:textId="0950D7AB" w:rsidR="006E7760" w:rsidRDefault="006E7760">
      <w:pPr>
        <w:pStyle w:val="TOC5"/>
        <w:rPr>
          <w:rFonts w:asciiTheme="minorHAnsi" w:eastAsiaTheme="minorEastAsia" w:hAnsiTheme="minorHAnsi" w:cstheme="minorBidi"/>
          <w:sz w:val="22"/>
          <w:szCs w:val="22"/>
          <w:lang w:eastAsia="en-GB"/>
        </w:rPr>
      </w:pPr>
      <w:r>
        <w:t>5.2.21.4.2</w:t>
      </w:r>
      <w:r>
        <w:rPr>
          <w:rFonts w:asciiTheme="minorHAnsi" w:eastAsiaTheme="minorEastAsia" w:hAnsiTheme="minorHAnsi" w:cstheme="minorBidi"/>
          <w:sz w:val="22"/>
          <w:szCs w:val="22"/>
          <w:lang w:eastAsia="en-GB"/>
        </w:rPr>
        <w:tab/>
      </w:r>
      <w:r>
        <w:t>Nnsacf_SliceEventExposure_Subscribe service operation</w:t>
      </w:r>
      <w:r>
        <w:tab/>
      </w:r>
      <w:r>
        <w:fldChar w:fldCharType="begin" w:fldLock="1"/>
      </w:r>
      <w:r>
        <w:instrText xml:space="preserve"> PAGEREF _Toc83356015 \h </w:instrText>
      </w:r>
      <w:r>
        <w:fldChar w:fldCharType="separate"/>
      </w:r>
      <w:r>
        <w:t>654</w:t>
      </w:r>
      <w:r>
        <w:fldChar w:fldCharType="end"/>
      </w:r>
    </w:p>
    <w:p w14:paraId="019A11A5" w14:textId="1944C8F1" w:rsidR="006E7760" w:rsidRDefault="006E7760">
      <w:pPr>
        <w:pStyle w:val="TOC5"/>
        <w:rPr>
          <w:rFonts w:asciiTheme="minorHAnsi" w:eastAsiaTheme="minorEastAsia" w:hAnsiTheme="minorHAnsi" w:cstheme="minorBidi"/>
          <w:sz w:val="22"/>
          <w:szCs w:val="22"/>
          <w:lang w:eastAsia="en-GB"/>
        </w:rPr>
      </w:pPr>
      <w:r>
        <w:t>5.2.21.4.3</w:t>
      </w:r>
      <w:r>
        <w:rPr>
          <w:rFonts w:asciiTheme="minorHAnsi" w:eastAsiaTheme="minorEastAsia" w:hAnsiTheme="minorHAnsi" w:cstheme="minorBidi"/>
          <w:sz w:val="22"/>
          <w:szCs w:val="22"/>
          <w:lang w:eastAsia="en-GB"/>
        </w:rPr>
        <w:tab/>
      </w:r>
      <w:r>
        <w:t>Nnsacf_SliceEventExposure_Unsubscribe service operation</w:t>
      </w:r>
      <w:r>
        <w:tab/>
      </w:r>
      <w:r>
        <w:fldChar w:fldCharType="begin" w:fldLock="1"/>
      </w:r>
      <w:r>
        <w:instrText xml:space="preserve"> PAGEREF _Toc83356016 \h </w:instrText>
      </w:r>
      <w:r>
        <w:fldChar w:fldCharType="separate"/>
      </w:r>
      <w:r>
        <w:t>655</w:t>
      </w:r>
      <w:r>
        <w:fldChar w:fldCharType="end"/>
      </w:r>
    </w:p>
    <w:p w14:paraId="0EA38C09" w14:textId="68E14D87" w:rsidR="006E7760" w:rsidRDefault="006E7760">
      <w:pPr>
        <w:pStyle w:val="TOC5"/>
        <w:rPr>
          <w:rFonts w:asciiTheme="minorHAnsi" w:eastAsiaTheme="minorEastAsia" w:hAnsiTheme="minorHAnsi" w:cstheme="minorBidi"/>
          <w:sz w:val="22"/>
          <w:szCs w:val="22"/>
          <w:lang w:eastAsia="en-GB"/>
        </w:rPr>
      </w:pPr>
      <w:r>
        <w:t>5.2.21.4.4</w:t>
      </w:r>
      <w:r>
        <w:rPr>
          <w:rFonts w:asciiTheme="minorHAnsi" w:eastAsiaTheme="minorEastAsia" w:hAnsiTheme="minorHAnsi" w:cstheme="minorBidi"/>
          <w:sz w:val="22"/>
          <w:szCs w:val="22"/>
          <w:lang w:eastAsia="en-GB"/>
        </w:rPr>
        <w:tab/>
      </w:r>
      <w:r>
        <w:t>Nnsacf_SliceEventExposure_Notify service operation</w:t>
      </w:r>
      <w:r>
        <w:tab/>
      </w:r>
      <w:r>
        <w:fldChar w:fldCharType="begin" w:fldLock="1"/>
      </w:r>
      <w:r>
        <w:instrText xml:space="preserve"> PAGEREF _Toc83356017 \h </w:instrText>
      </w:r>
      <w:r>
        <w:fldChar w:fldCharType="separate"/>
      </w:r>
      <w:r>
        <w:t>655</w:t>
      </w:r>
      <w:r>
        <w:fldChar w:fldCharType="end"/>
      </w:r>
    </w:p>
    <w:p w14:paraId="333FE560" w14:textId="6F6FAB80" w:rsidR="006E7760" w:rsidRDefault="006E7760">
      <w:pPr>
        <w:pStyle w:val="TOC4"/>
        <w:rPr>
          <w:rFonts w:asciiTheme="minorHAnsi" w:eastAsiaTheme="minorEastAsia" w:hAnsiTheme="minorHAnsi" w:cstheme="minorBidi"/>
          <w:sz w:val="22"/>
          <w:szCs w:val="22"/>
          <w:lang w:eastAsia="en-GB"/>
        </w:rPr>
      </w:pPr>
      <w:r>
        <w:t>5.2.21.5</w:t>
      </w:r>
      <w:r>
        <w:rPr>
          <w:rFonts w:asciiTheme="minorHAnsi" w:eastAsiaTheme="minorEastAsia" w:hAnsiTheme="minorHAnsi" w:cstheme="minorBidi"/>
          <w:sz w:val="22"/>
          <w:szCs w:val="22"/>
          <w:lang w:eastAsia="en-GB"/>
        </w:rPr>
        <w:tab/>
      </w:r>
      <w:r>
        <w:t>Nnsacf_SliceStatus services</w:t>
      </w:r>
      <w:r>
        <w:tab/>
      </w:r>
      <w:r>
        <w:fldChar w:fldCharType="begin" w:fldLock="1"/>
      </w:r>
      <w:r>
        <w:instrText xml:space="preserve"> PAGEREF _Toc83356018 \h </w:instrText>
      </w:r>
      <w:r>
        <w:fldChar w:fldCharType="separate"/>
      </w:r>
      <w:r>
        <w:t>655</w:t>
      </w:r>
      <w:r>
        <w:fldChar w:fldCharType="end"/>
      </w:r>
    </w:p>
    <w:p w14:paraId="354F6A61" w14:textId="73BFB4E0" w:rsidR="006E7760" w:rsidRDefault="006E7760">
      <w:pPr>
        <w:pStyle w:val="TOC5"/>
        <w:rPr>
          <w:rFonts w:asciiTheme="minorHAnsi" w:eastAsiaTheme="minorEastAsia" w:hAnsiTheme="minorHAnsi" w:cstheme="minorBidi"/>
          <w:sz w:val="22"/>
          <w:szCs w:val="22"/>
          <w:lang w:eastAsia="en-GB"/>
        </w:rPr>
      </w:pPr>
      <w:r>
        <w:t>5.2.21.5.1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_Toc83356019 \h </w:instrText>
      </w:r>
      <w:r>
        <w:fldChar w:fldCharType="separate"/>
      </w:r>
      <w:r>
        <w:t>655</w:t>
      </w:r>
      <w:r>
        <w:fldChar w:fldCharType="end"/>
      </w:r>
    </w:p>
    <w:p w14:paraId="42B0ECE8" w14:textId="4B011DF7" w:rsidR="006E7760" w:rsidRDefault="006E7760">
      <w:pPr>
        <w:pStyle w:val="TOC5"/>
        <w:rPr>
          <w:rFonts w:asciiTheme="minorHAnsi" w:eastAsiaTheme="minorEastAsia" w:hAnsiTheme="minorHAnsi" w:cstheme="minorBidi"/>
          <w:sz w:val="22"/>
          <w:szCs w:val="22"/>
          <w:lang w:eastAsia="en-GB"/>
        </w:rPr>
      </w:pPr>
      <w:r>
        <w:t>5.2.21.5.2</w:t>
      </w:r>
      <w:r>
        <w:rPr>
          <w:rFonts w:asciiTheme="minorHAnsi" w:eastAsiaTheme="minorEastAsia" w:hAnsiTheme="minorHAnsi" w:cstheme="minorBidi"/>
          <w:sz w:val="22"/>
          <w:szCs w:val="22"/>
          <w:lang w:eastAsia="en-GB"/>
        </w:rPr>
        <w:tab/>
      </w:r>
      <w:r>
        <w:t>Nnsacf_SliceStatus_Retrieval service operation</w:t>
      </w:r>
      <w:r>
        <w:tab/>
      </w:r>
      <w:r>
        <w:fldChar w:fldCharType="begin" w:fldLock="1"/>
      </w:r>
      <w:r>
        <w:instrText xml:space="preserve"> PAGEREF _Toc83356020 \h </w:instrText>
      </w:r>
      <w:r>
        <w:fldChar w:fldCharType="separate"/>
      </w:r>
      <w:r>
        <w:t>656</w:t>
      </w:r>
      <w:r>
        <w:fldChar w:fldCharType="end"/>
      </w:r>
    </w:p>
    <w:p w14:paraId="187D646D" w14:textId="595F2EA1" w:rsidR="006E7760" w:rsidRDefault="006E7760">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_Toc83356021 \h </w:instrText>
      </w:r>
      <w:r>
        <w:fldChar w:fldCharType="separate"/>
      </w:r>
      <w:r>
        <w:t>656</w:t>
      </w:r>
      <w:r>
        <w:fldChar w:fldCharType="end"/>
      </w:r>
    </w:p>
    <w:p w14:paraId="1D826731" w14:textId="6357396B" w:rsidR="006E7760" w:rsidRDefault="006E7760">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_Toc83356022 \h </w:instrText>
      </w:r>
      <w:r>
        <w:fldChar w:fldCharType="separate"/>
      </w:r>
      <w:r>
        <w:t>656</w:t>
      </w:r>
      <w:r>
        <w:fldChar w:fldCharType="end"/>
      </w:r>
    </w:p>
    <w:p w14:paraId="2EBD821E" w14:textId="5BC6A4A0" w:rsidR="006E7760" w:rsidRDefault="006E7760">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_Toc83356023 \h </w:instrText>
      </w:r>
      <w:r>
        <w:fldChar w:fldCharType="separate"/>
      </w:r>
      <w:r>
        <w:t>656</w:t>
      </w:r>
      <w:r>
        <w:fldChar w:fldCharType="end"/>
      </w:r>
    </w:p>
    <w:p w14:paraId="37357F08" w14:textId="4F90E711" w:rsidR="006E7760" w:rsidRDefault="006E7760">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_Toc83356024 \h </w:instrText>
      </w:r>
      <w:r>
        <w:fldChar w:fldCharType="separate"/>
      </w:r>
      <w:r>
        <w:t>656</w:t>
      </w:r>
      <w:r>
        <w:fldChar w:fldCharType="end"/>
      </w:r>
    </w:p>
    <w:p w14:paraId="1A573059" w14:textId="322FF6A7" w:rsidR="006E7760" w:rsidRDefault="006E7760">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UPF Services</w:t>
      </w:r>
      <w:r>
        <w:tab/>
      </w:r>
      <w:r>
        <w:fldChar w:fldCharType="begin" w:fldLock="1"/>
      </w:r>
      <w:r>
        <w:instrText xml:space="preserve"> PAGEREF _Toc83356025 \h </w:instrText>
      </w:r>
      <w:r>
        <w:fldChar w:fldCharType="separate"/>
      </w:r>
      <w:r>
        <w:t>656</w:t>
      </w:r>
      <w:r>
        <w:fldChar w:fldCharType="end"/>
      </w:r>
    </w:p>
    <w:p w14:paraId="1DE68307" w14:textId="26F78617" w:rsidR="006E7760" w:rsidRDefault="006E7760">
      <w:pPr>
        <w:pStyle w:val="TOC4"/>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_Toc83356026 \h </w:instrText>
      </w:r>
      <w:r>
        <w:fldChar w:fldCharType="separate"/>
      </w:r>
      <w:r>
        <w:t>656</w:t>
      </w:r>
      <w:r>
        <w:fldChar w:fldCharType="end"/>
      </w:r>
    </w:p>
    <w:p w14:paraId="2F3D5BF7" w14:textId="467C24BE" w:rsidR="006E7760" w:rsidRDefault="006E7760">
      <w:pPr>
        <w:pStyle w:val="TOC4"/>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Nupf_EventExposure Service</w:t>
      </w:r>
      <w:r>
        <w:tab/>
      </w:r>
      <w:r>
        <w:fldChar w:fldCharType="begin" w:fldLock="1"/>
      </w:r>
      <w:r>
        <w:instrText xml:space="preserve"> PAGEREF _Toc83356027 \h </w:instrText>
      </w:r>
      <w:r>
        <w:fldChar w:fldCharType="separate"/>
      </w:r>
      <w:r>
        <w:t>657</w:t>
      </w:r>
      <w:r>
        <w:fldChar w:fldCharType="end"/>
      </w:r>
    </w:p>
    <w:p w14:paraId="5FFDE3F3" w14:textId="24ABB9C0" w:rsidR="006E7760" w:rsidRDefault="006E7760">
      <w:pPr>
        <w:pStyle w:val="TOC5"/>
        <w:rPr>
          <w:rFonts w:asciiTheme="minorHAnsi" w:eastAsiaTheme="minorEastAsia" w:hAnsiTheme="minorHAnsi" w:cstheme="minorBidi"/>
          <w:sz w:val="22"/>
          <w:szCs w:val="22"/>
          <w:lang w:eastAsia="en-GB"/>
        </w:rPr>
      </w:pPr>
      <w:r>
        <w:t>5.2.26.2.1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_Toc83356028 \h </w:instrText>
      </w:r>
      <w:r>
        <w:fldChar w:fldCharType="separate"/>
      </w:r>
      <w:r>
        <w:t>657</w:t>
      </w:r>
      <w:r>
        <w:fldChar w:fldCharType="end"/>
      </w:r>
    </w:p>
    <w:p w14:paraId="2A1EDD96" w14:textId="7F9C2CB2" w:rsidR="006E7760" w:rsidRDefault="006E7760">
      <w:pPr>
        <w:pStyle w:val="TOC5"/>
        <w:rPr>
          <w:rFonts w:asciiTheme="minorHAnsi" w:eastAsiaTheme="minorEastAsia" w:hAnsiTheme="minorHAnsi" w:cstheme="minorBidi"/>
          <w:sz w:val="22"/>
          <w:szCs w:val="22"/>
          <w:lang w:eastAsia="en-GB"/>
        </w:rPr>
      </w:pPr>
      <w:r>
        <w:t>5.2.26.2.2</w:t>
      </w:r>
      <w:r>
        <w:rPr>
          <w:rFonts w:asciiTheme="minorHAnsi" w:eastAsiaTheme="minorEastAsia" w:hAnsiTheme="minorHAnsi" w:cstheme="minorBidi"/>
          <w:sz w:val="22"/>
          <w:szCs w:val="22"/>
          <w:lang w:eastAsia="en-GB"/>
        </w:rPr>
        <w:tab/>
      </w:r>
      <w:r>
        <w:t>Nupf_EventExposure_Notify service operation</w:t>
      </w:r>
      <w:r>
        <w:tab/>
      </w:r>
      <w:r>
        <w:fldChar w:fldCharType="begin" w:fldLock="1"/>
      </w:r>
      <w:r>
        <w:instrText xml:space="preserve"> PAGEREF _Toc83356029 \h </w:instrText>
      </w:r>
      <w:r>
        <w:fldChar w:fldCharType="separate"/>
      </w:r>
      <w:r>
        <w:t>657</w:t>
      </w:r>
      <w:r>
        <w:fldChar w:fldCharType="end"/>
      </w:r>
    </w:p>
    <w:p w14:paraId="7D278414" w14:textId="2004EF49" w:rsidR="006E7760" w:rsidRDefault="006E7760">
      <w:pPr>
        <w:pStyle w:val="TOC3"/>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_Toc83356030 \h </w:instrText>
      </w:r>
      <w:r>
        <w:fldChar w:fldCharType="separate"/>
      </w:r>
      <w:r>
        <w:t>657</w:t>
      </w:r>
      <w:r>
        <w:fldChar w:fldCharType="end"/>
      </w:r>
    </w:p>
    <w:p w14:paraId="7002E322" w14:textId="354F60E3" w:rsidR="006E7760" w:rsidRDefault="006E7760">
      <w:pPr>
        <w:pStyle w:val="TOC4"/>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_Toc83356031 \h </w:instrText>
      </w:r>
      <w:r>
        <w:fldChar w:fldCharType="separate"/>
      </w:r>
      <w:r>
        <w:t>657</w:t>
      </w:r>
      <w:r>
        <w:fldChar w:fldCharType="end"/>
      </w:r>
    </w:p>
    <w:p w14:paraId="39D07089" w14:textId="166CFEFB" w:rsidR="006E7760" w:rsidRDefault="006E7760">
      <w:pPr>
        <w:pStyle w:val="TOC4"/>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Ntsctsf_TimeSynchronization service</w:t>
      </w:r>
      <w:r>
        <w:tab/>
      </w:r>
      <w:r>
        <w:fldChar w:fldCharType="begin" w:fldLock="1"/>
      </w:r>
      <w:r>
        <w:instrText xml:space="preserve"> PAGEREF _Toc83356032 \h </w:instrText>
      </w:r>
      <w:r>
        <w:fldChar w:fldCharType="separate"/>
      </w:r>
      <w:r>
        <w:t>658</w:t>
      </w:r>
      <w:r>
        <w:fldChar w:fldCharType="end"/>
      </w:r>
    </w:p>
    <w:p w14:paraId="0C7A01E1" w14:textId="378BB3F8" w:rsidR="006E7760" w:rsidRDefault="006E7760">
      <w:pPr>
        <w:pStyle w:val="TOC5"/>
        <w:rPr>
          <w:rFonts w:asciiTheme="minorHAnsi" w:eastAsiaTheme="minorEastAsia" w:hAnsiTheme="minorHAnsi" w:cstheme="minorBidi"/>
          <w:sz w:val="22"/>
          <w:szCs w:val="22"/>
          <w:lang w:eastAsia="en-GB"/>
        </w:rPr>
      </w:pPr>
      <w:r>
        <w:t>5.2.27.2.1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_Toc83356033 \h </w:instrText>
      </w:r>
      <w:r>
        <w:fldChar w:fldCharType="separate"/>
      </w:r>
      <w:r>
        <w:t>658</w:t>
      </w:r>
      <w:r>
        <w:fldChar w:fldCharType="end"/>
      </w:r>
    </w:p>
    <w:p w14:paraId="3FA6BA81" w14:textId="159D1463" w:rsidR="006E7760" w:rsidRDefault="006E7760">
      <w:pPr>
        <w:pStyle w:val="TOC5"/>
        <w:rPr>
          <w:rFonts w:asciiTheme="minorHAnsi" w:eastAsiaTheme="minorEastAsia" w:hAnsiTheme="minorHAnsi" w:cstheme="minorBidi"/>
          <w:sz w:val="22"/>
          <w:szCs w:val="22"/>
          <w:lang w:eastAsia="en-GB"/>
        </w:rPr>
      </w:pPr>
      <w:r>
        <w:t>5.2.27.2.2</w:t>
      </w:r>
      <w:r>
        <w:rPr>
          <w:rFonts w:asciiTheme="minorHAnsi" w:eastAsiaTheme="minorEastAsia" w:hAnsiTheme="minorHAnsi" w:cstheme="minorBidi"/>
          <w:sz w:val="22"/>
          <w:szCs w:val="22"/>
          <w:lang w:eastAsia="en-GB"/>
        </w:rPr>
        <w:tab/>
      </w:r>
      <w:r>
        <w:t>Ntsctsf_TimeSynchronization_ConfigCreate operation</w:t>
      </w:r>
      <w:r>
        <w:tab/>
      </w:r>
      <w:r>
        <w:fldChar w:fldCharType="begin" w:fldLock="1"/>
      </w:r>
      <w:r>
        <w:instrText xml:space="preserve"> PAGEREF _Toc83356034 \h </w:instrText>
      </w:r>
      <w:r>
        <w:fldChar w:fldCharType="separate"/>
      </w:r>
      <w:r>
        <w:t>658</w:t>
      </w:r>
      <w:r>
        <w:fldChar w:fldCharType="end"/>
      </w:r>
    </w:p>
    <w:p w14:paraId="7A4DAF51" w14:textId="25B86CD9" w:rsidR="006E7760" w:rsidRDefault="006E7760">
      <w:pPr>
        <w:pStyle w:val="TOC5"/>
        <w:rPr>
          <w:rFonts w:asciiTheme="minorHAnsi" w:eastAsiaTheme="minorEastAsia" w:hAnsiTheme="minorHAnsi" w:cstheme="minorBidi"/>
          <w:sz w:val="22"/>
          <w:szCs w:val="22"/>
          <w:lang w:eastAsia="en-GB"/>
        </w:rPr>
      </w:pPr>
      <w:r>
        <w:t>5.2.27.2.3</w:t>
      </w:r>
      <w:r>
        <w:rPr>
          <w:rFonts w:asciiTheme="minorHAnsi" w:eastAsiaTheme="minorEastAsia" w:hAnsiTheme="minorHAnsi" w:cstheme="minorBidi"/>
          <w:sz w:val="22"/>
          <w:szCs w:val="22"/>
          <w:lang w:eastAsia="en-GB"/>
        </w:rPr>
        <w:tab/>
      </w:r>
      <w:r>
        <w:t>Ntsctsf_TimeSynchronization_ConfigUpdate operation</w:t>
      </w:r>
      <w:r>
        <w:tab/>
      </w:r>
      <w:r>
        <w:fldChar w:fldCharType="begin" w:fldLock="1"/>
      </w:r>
      <w:r>
        <w:instrText xml:space="preserve"> PAGEREF _Toc83356035 \h </w:instrText>
      </w:r>
      <w:r>
        <w:fldChar w:fldCharType="separate"/>
      </w:r>
      <w:r>
        <w:t>658</w:t>
      </w:r>
      <w:r>
        <w:fldChar w:fldCharType="end"/>
      </w:r>
    </w:p>
    <w:p w14:paraId="114BA912" w14:textId="5801971C" w:rsidR="006E7760" w:rsidRDefault="006E7760">
      <w:pPr>
        <w:pStyle w:val="TOC5"/>
        <w:rPr>
          <w:rFonts w:asciiTheme="minorHAnsi" w:eastAsiaTheme="minorEastAsia" w:hAnsiTheme="minorHAnsi" w:cstheme="minorBidi"/>
          <w:sz w:val="22"/>
          <w:szCs w:val="22"/>
          <w:lang w:eastAsia="en-GB"/>
        </w:rPr>
      </w:pPr>
      <w:r>
        <w:t>5.2.27.2.4</w:t>
      </w:r>
      <w:r>
        <w:rPr>
          <w:rFonts w:asciiTheme="minorHAnsi" w:eastAsiaTheme="minorEastAsia" w:hAnsiTheme="minorHAnsi" w:cstheme="minorBidi"/>
          <w:sz w:val="22"/>
          <w:szCs w:val="22"/>
          <w:lang w:eastAsia="en-GB"/>
        </w:rPr>
        <w:tab/>
      </w:r>
      <w:r>
        <w:t>Ntsctsf_ TimeSynchronization_ConfigDelete operation</w:t>
      </w:r>
      <w:r>
        <w:tab/>
      </w:r>
      <w:r>
        <w:fldChar w:fldCharType="begin" w:fldLock="1"/>
      </w:r>
      <w:r>
        <w:instrText xml:space="preserve"> PAGEREF _Toc83356036 \h </w:instrText>
      </w:r>
      <w:r>
        <w:fldChar w:fldCharType="separate"/>
      </w:r>
      <w:r>
        <w:t>658</w:t>
      </w:r>
      <w:r>
        <w:fldChar w:fldCharType="end"/>
      </w:r>
    </w:p>
    <w:p w14:paraId="1EA1C7B8" w14:textId="49C43A32" w:rsidR="006E7760" w:rsidRDefault="006E7760">
      <w:pPr>
        <w:pStyle w:val="TOC5"/>
        <w:rPr>
          <w:rFonts w:asciiTheme="minorHAnsi" w:eastAsiaTheme="minorEastAsia" w:hAnsiTheme="minorHAnsi" w:cstheme="minorBidi"/>
          <w:sz w:val="22"/>
          <w:szCs w:val="22"/>
          <w:lang w:eastAsia="en-GB"/>
        </w:rPr>
      </w:pPr>
      <w:r>
        <w:t>5.2.27.2.5</w:t>
      </w:r>
      <w:r>
        <w:rPr>
          <w:rFonts w:asciiTheme="minorHAnsi" w:eastAsiaTheme="minorEastAsia" w:hAnsiTheme="minorHAnsi" w:cstheme="minorBidi"/>
          <w:sz w:val="22"/>
          <w:szCs w:val="22"/>
          <w:lang w:eastAsia="en-GB"/>
        </w:rPr>
        <w:tab/>
      </w:r>
      <w:r>
        <w:t>Ntsctsf_ TimeSynchronization_ConfigUpdateNotify operation</w:t>
      </w:r>
      <w:r>
        <w:tab/>
      </w:r>
      <w:r>
        <w:fldChar w:fldCharType="begin" w:fldLock="1"/>
      </w:r>
      <w:r>
        <w:instrText xml:space="preserve"> PAGEREF _Toc83356037 \h </w:instrText>
      </w:r>
      <w:r>
        <w:fldChar w:fldCharType="separate"/>
      </w:r>
      <w:r>
        <w:t>658</w:t>
      </w:r>
      <w:r>
        <w:fldChar w:fldCharType="end"/>
      </w:r>
    </w:p>
    <w:p w14:paraId="3F77AFD1" w14:textId="03169875" w:rsidR="006E7760" w:rsidRDefault="006E7760">
      <w:pPr>
        <w:pStyle w:val="TOC5"/>
        <w:rPr>
          <w:rFonts w:asciiTheme="minorHAnsi" w:eastAsiaTheme="minorEastAsia" w:hAnsiTheme="minorHAnsi" w:cstheme="minorBidi"/>
          <w:sz w:val="22"/>
          <w:szCs w:val="22"/>
          <w:lang w:eastAsia="en-GB"/>
        </w:rPr>
      </w:pPr>
      <w:r>
        <w:t>5.2.27.2.6</w:t>
      </w:r>
      <w:r>
        <w:rPr>
          <w:rFonts w:asciiTheme="minorHAnsi" w:eastAsiaTheme="minorEastAsia" w:hAnsiTheme="minorHAnsi" w:cstheme="minorBidi"/>
          <w:sz w:val="22"/>
          <w:szCs w:val="22"/>
          <w:lang w:eastAsia="en-GB"/>
        </w:rPr>
        <w:tab/>
      </w:r>
      <w:r>
        <w:t>Ntsctsf_TimeSynchronization_CapsSubscribe operation</w:t>
      </w:r>
      <w:r>
        <w:tab/>
      </w:r>
      <w:r>
        <w:fldChar w:fldCharType="begin" w:fldLock="1"/>
      </w:r>
      <w:r>
        <w:instrText xml:space="preserve"> PAGEREF _Toc83356038 \h </w:instrText>
      </w:r>
      <w:r>
        <w:fldChar w:fldCharType="separate"/>
      </w:r>
      <w:r>
        <w:t>659</w:t>
      </w:r>
      <w:r>
        <w:fldChar w:fldCharType="end"/>
      </w:r>
    </w:p>
    <w:p w14:paraId="6DA0B3D3" w14:textId="399E10E5" w:rsidR="006E7760" w:rsidRDefault="006E7760">
      <w:pPr>
        <w:pStyle w:val="TOC5"/>
        <w:rPr>
          <w:rFonts w:asciiTheme="minorHAnsi" w:eastAsiaTheme="minorEastAsia" w:hAnsiTheme="minorHAnsi" w:cstheme="minorBidi"/>
          <w:sz w:val="22"/>
          <w:szCs w:val="22"/>
          <w:lang w:eastAsia="en-GB"/>
        </w:rPr>
      </w:pPr>
      <w:r>
        <w:t>5.2.27.2.7</w:t>
      </w:r>
      <w:r>
        <w:rPr>
          <w:rFonts w:asciiTheme="minorHAnsi" w:eastAsiaTheme="minorEastAsia" w:hAnsiTheme="minorHAnsi" w:cstheme="minorBidi"/>
          <w:sz w:val="22"/>
          <w:szCs w:val="22"/>
          <w:lang w:eastAsia="en-GB"/>
        </w:rPr>
        <w:tab/>
      </w:r>
      <w:r>
        <w:t>Ntsctsf_TimeSynchronization_CapsUnsubscribe operation</w:t>
      </w:r>
      <w:r>
        <w:tab/>
      </w:r>
      <w:r>
        <w:fldChar w:fldCharType="begin" w:fldLock="1"/>
      </w:r>
      <w:r>
        <w:instrText xml:space="preserve"> PAGEREF _Toc83356039 \h </w:instrText>
      </w:r>
      <w:r>
        <w:fldChar w:fldCharType="separate"/>
      </w:r>
      <w:r>
        <w:t>659</w:t>
      </w:r>
      <w:r>
        <w:fldChar w:fldCharType="end"/>
      </w:r>
    </w:p>
    <w:p w14:paraId="491F89C2" w14:textId="45F8E22B" w:rsidR="006E7760" w:rsidRDefault="006E7760">
      <w:pPr>
        <w:pStyle w:val="TOC5"/>
        <w:rPr>
          <w:rFonts w:asciiTheme="minorHAnsi" w:eastAsiaTheme="minorEastAsia" w:hAnsiTheme="minorHAnsi" w:cstheme="minorBidi"/>
          <w:sz w:val="22"/>
          <w:szCs w:val="22"/>
          <w:lang w:eastAsia="en-GB"/>
        </w:rPr>
      </w:pPr>
      <w:r>
        <w:t>5.2.27.2.8</w:t>
      </w:r>
      <w:r>
        <w:rPr>
          <w:rFonts w:asciiTheme="minorHAnsi" w:eastAsiaTheme="minorEastAsia" w:hAnsiTheme="minorHAnsi" w:cstheme="minorBidi"/>
          <w:sz w:val="22"/>
          <w:szCs w:val="22"/>
          <w:lang w:eastAsia="en-GB"/>
        </w:rPr>
        <w:tab/>
      </w:r>
      <w:r>
        <w:t>Ntsctsf_TimeSynchronization_CapsNotify operation</w:t>
      </w:r>
      <w:r>
        <w:tab/>
      </w:r>
      <w:r>
        <w:fldChar w:fldCharType="begin" w:fldLock="1"/>
      </w:r>
      <w:r>
        <w:instrText xml:space="preserve"> PAGEREF _Toc83356040 \h </w:instrText>
      </w:r>
      <w:r>
        <w:fldChar w:fldCharType="separate"/>
      </w:r>
      <w:r>
        <w:t>659</w:t>
      </w:r>
      <w:r>
        <w:fldChar w:fldCharType="end"/>
      </w:r>
    </w:p>
    <w:p w14:paraId="59F4A4BA" w14:textId="14132295" w:rsidR="006E7760" w:rsidRDefault="006E7760">
      <w:pPr>
        <w:pStyle w:val="TOC5"/>
        <w:rPr>
          <w:rFonts w:asciiTheme="minorHAnsi" w:eastAsiaTheme="minorEastAsia" w:hAnsiTheme="minorHAnsi" w:cstheme="minorBidi"/>
          <w:sz w:val="22"/>
          <w:szCs w:val="22"/>
          <w:lang w:eastAsia="en-GB"/>
        </w:rPr>
      </w:pPr>
      <w:r>
        <w:t>5.2.27.2.9</w:t>
      </w:r>
      <w:r>
        <w:rPr>
          <w:rFonts w:asciiTheme="minorHAnsi" w:eastAsiaTheme="minorEastAsia" w:hAnsiTheme="minorHAnsi" w:cstheme="minorBidi"/>
          <w:sz w:val="22"/>
          <w:szCs w:val="22"/>
          <w:lang w:eastAsia="en-GB"/>
        </w:rPr>
        <w:tab/>
      </w:r>
      <w:r>
        <w:t>Ntsctsf_TimeSynchronization_ASTICreate operation</w:t>
      </w:r>
      <w:r>
        <w:tab/>
      </w:r>
      <w:r>
        <w:fldChar w:fldCharType="begin" w:fldLock="1"/>
      </w:r>
      <w:r>
        <w:instrText xml:space="preserve"> PAGEREF _Toc83356041 \h </w:instrText>
      </w:r>
      <w:r>
        <w:fldChar w:fldCharType="separate"/>
      </w:r>
      <w:r>
        <w:t>659</w:t>
      </w:r>
      <w:r>
        <w:fldChar w:fldCharType="end"/>
      </w:r>
    </w:p>
    <w:p w14:paraId="196057D4" w14:textId="2EE8C748" w:rsidR="006E7760" w:rsidRDefault="006E7760">
      <w:pPr>
        <w:pStyle w:val="TOC5"/>
        <w:rPr>
          <w:rFonts w:asciiTheme="minorHAnsi" w:eastAsiaTheme="minorEastAsia" w:hAnsiTheme="minorHAnsi" w:cstheme="minorBidi"/>
          <w:sz w:val="22"/>
          <w:szCs w:val="22"/>
          <w:lang w:eastAsia="en-GB"/>
        </w:rPr>
      </w:pPr>
      <w:r>
        <w:t>5.2.27.2.10</w:t>
      </w:r>
      <w:r>
        <w:rPr>
          <w:rFonts w:asciiTheme="minorHAnsi" w:eastAsiaTheme="minorEastAsia" w:hAnsiTheme="minorHAnsi" w:cstheme="minorBidi"/>
          <w:sz w:val="22"/>
          <w:szCs w:val="22"/>
          <w:lang w:eastAsia="en-GB"/>
        </w:rPr>
        <w:tab/>
      </w:r>
      <w:r>
        <w:t>Ntsctsf_TimeSynchronization_ASTIUpdate operation</w:t>
      </w:r>
      <w:r>
        <w:tab/>
      </w:r>
      <w:r>
        <w:fldChar w:fldCharType="begin" w:fldLock="1"/>
      </w:r>
      <w:r>
        <w:instrText xml:space="preserve"> PAGEREF _Toc83356042 \h </w:instrText>
      </w:r>
      <w:r>
        <w:fldChar w:fldCharType="separate"/>
      </w:r>
      <w:r>
        <w:t>660</w:t>
      </w:r>
      <w:r>
        <w:fldChar w:fldCharType="end"/>
      </w:r>
    </w:p>
    <w:p w14:paraId="201614D8" w14:textId="4EB93054" w:rsidR="006E7760" w:rsidRDefault="006E7760">
      <w:pPr>
        <w:pStyle w:val="TOC5"/>
        <w:rPr>
          <w:rFonts w:asciiTheme="minorHAnsi" w:eastAsiaTheme="minorEastAsia" w:hAnsiTheme="minorHAnsi" w:cstheme="minorBidi"/>
          <w:sz w:val="22"/>
          <w:szCs w:val="22"/>
          <w:lang w:eastAsia="en-GB"/>
        </w:rPr>
      </w:pPr>
      <w:r>
        <w:t>5.2.27.2.11</w:t>
      </w:r>
      <w:r>
        <w:rPr>
          <w:rFonts w:asciiTheme="minorHAnsi" w:eastAsiaTheme="minorEastAsia" w:hAnsiTheme="minorHAnsi" w:cstheme="minorBidi"/>
          <w:sz w:val="22"/>
          <w:szCs w:val="22"/>
          <w:lang w:eastAsia="en-GB"/>
        </w:rPr>
        <w:tab/>
      </w:r>
      <w:r>
        <w:t>Ntsctsf_TimeSynchronization_ASTIDelete operation</w:t>
      </w:r>
      <w:r>
        <w:tab/>
      </w:r>
      <w:r>
        <w:fldChar w:fldCharType="begin" w:fldLock="1"/>
      </w:r>
      <w:r>
        <w:instrText xml:space="preserve"> PAGEREF _Toc83356043 \h </w:instrText>
      </w:r>
      <w:r>
        <w:fldChar w:fldCharType="separate"/>
      </w:r>
      <w:r>
        <w:t>660</w:t>
      </w:r>
      <w:r>
        <w:fldChar w:fldCharType="end"/>
      </w:r>
    </w:p>
    <w:p w14:paraId="0A2A581F" w14:textId="3E8CC189" w:rsidR="006E7760" w:rsidRDefault="006E7760">
      <w:pPr>
        <w:pStyle w:val="TOC5"/>
        <w:rPr>
          <w:rFonts w:asciiTheme="minorHAnsi" w:eastAsiaTheme="minorEastAsia" w:hAnsiTheme="minorHAnsi" w:cstheme="minorBidi"/>
          <w:sz w:val="22"/>
          <w:szCs w:val="22"/>
          <w:lang w:eastAsia="en-GB"/>
        </w:rPr>
      </w:pPr>
      <w:r>
        <w:t>5.2.27.2.12</w:t>
      </w:r>
      <w:r>
        <w:rPr>
          <w:rFonts w:asciiTheme="minorHAnsi" w:eastAsiaTheme="minorEastAsia" w:hAnsiTheme="minorHAnsi" w:cstheme="minorBidi"/>
          <w:sz w:val="22"/>
          <w:szCs w:val="22"/>
          <w:lang w:eastAsia="en-GB"/>
        </w:rPr>
        <w:tab/>
      </w:r>
      <w:r>
        <w:t>Ntsctsf_TimeSynchronization_ASTIGet operation</w:t>
      </w:r>
      <w:r>
        <w:tab/>
      </w:r>
      <w:r>
        <w:fldChar w:fldCharType="begin" w:fldLock="1"/>
      </w:r>
      <w:r>
        <w:instrText xml:space="preserve"> PAGEREF _Toc83356044 \h </w:instrText>
      </w:r>
      <w:r>
        <w:fldChar w:fldCharType="separate"/>
      </w:r>
      <w:r>
        <w:t>660</w:t>
      </w:r>
      <w:r>
        <w:fldChar w:fldCharType="end"/>
      </w:r>
    </w:p>
    <w:p w14:paraId="158352D7" w14:textId="62A8CB51" w:rsidR="006E7760" w:rsidRDefault="006E7760">
      <w:pPr>
        <w:pStyle w:val="TOC4"/>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Ntsctsf_QoSandTSCAssistance</w:t>
      </w:r>
      <w:r>
        <w:tab/>
      </w:r>
      <w:r>
        <w:fldChar w:fldCharType="begin" w:fldLock="1"/>
      </w:r>
      <w:r>
        <w:instrText xml:space="preserve"> PAGEREF _Toc83356045 \h </w:instrText>
      </w:r>
      <w:r>
        <w:fldChar w:fldCharType="separate"/>
      </w:r>
      <w:r>
        <w:t>660</w:t>
      </w:r>
      <w:r>
        <w:fldChar w:fldCharType="end"/>
      </w:r>
    </w:p>
    <w:p w14:paraId="6A0DB0B5" w14:textId="215B88F5" w:rsidR="006E7760" w:rsidRDefault="006E7760">
      <w:pPr>
        <w:pStyle w:val="TOC5"/>
        <w:rPr>
          <w:rFonts w:asciiTheme="minorHAnsi" w:eastAsiaTheme="minorEastAsia" w:hAnsiTheme="minorHAnsi" w:cstheme="minorBidi"/>
          <w:sz w:val="22"/>
          <w:szCs w:val="22"/>
          <w:lang w:eastAsia="en-GB"/>
        </w:rPr>
      </w:pPr>
      <w:r>
        <w:t>5.2.27.3.1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_Toc83356046 \h </w:instrText>
      </w:r>
      <w:r>
        <w:fldChar w:fldCharType="separate"/>
      </w:r>
      <w:r>
        <w:t>660</w:t>
      </w:r>
      <w:r>
        <w:fldChar w:fldCharType="end"/>
      </w:r>
    </w:p>
    <w:p w14:paraId="2A410F35" w14:textId="7823D116" w:rsidR="006E7760" w:rsidRDefault="006E7760">
      <w:pPr>
        <w:pStyle w:val="TOC5"/>
        <w:rPr>
          <w:rFonts w:asciiTheme="minorHAnsi" w:eastAsiaTheme="minorEastAsia" w:hAnsiTheme="minorHAnsi" w:cstheme="minorBidi"/>
          <w:sz w:val="22"/>
          <w:szCs w:val="22"/>
          <w:lang w:eastAsia="en-GB"/>
        </w:rPr>
      </w:pPr>
      <w:r>
        <w:t>5.2.27.3.2</w:t>
      </w:r>
      <w:r>
        <w:rPr>
          <w:rFonts w:asciiTheme="minorHAnsi" w:eastAsiaTheme="minorEastAsia" w:hAnsiTheme="minorHAnsi" w:cstheme="minorBidi"/>
          <w:sz w:val="22"/>
          <w:szCs w:val="22"/>
          <w:lang w:eastAsia="en-GB"/>
        </w:rPr>
        <w:tab/>
      </w:r>
      <w:r>
        <w:t>Ntsctsf_QoSandTSCAssistance_Create operation</w:t>
      </w:r>
      <w:r>
        <w:tab/>
      </w:r>
      <w:r>
        <w:fldChar w:fldCharType="begin" w:fldLock="1"/>
      </w:r>
      <w:r>
        <w:instrText xml:space="preserve"> PAGEREF _Toc83356047 \h </w:instrText>
      </w:r>
      <w:r>
        <w:fldChar w:fldCharType="separate"/>
      </w:r>
      <w:r>
        <w:t>660</w:t>
      </w:r>
      <w:r>
        <w:fldChar w:fldCharType="end"/>
      </w:r>
    </w:p>
    <w:p w14:paraId="1CF13CF9" w14:textId="045F76E1" w:rsidR="006E7760" w:rsidRDefault="006E7760">
      <w:pPr>
        <w:pStyle w:val="TOC5"/>
        <w:rPr>
          <w:rFonts w:asciiTheme="minorHAnsi" w:eastAsiaTheme="minorEastAsia" w:hAnsiTheme="minorHAnsi" w:cstheme="minorBidi"/>
          <w:sz w:val="22"/>
          <w:szCs w:val="22"/>
          <w:lang w:eastAsia="en-GB"/>
        </w:rPr>
      </w:pPr>
      <w:r>
        <w:t>5.2.27.3.3</w:t>
      </w:r>
      <w:r>
        <w:rPr>
          <w:rFonts w:asciiTheme="minorHAnsi" w:eastAsiaTheme="minorEastAsia" w:hAnsiTheme="minorHAnsi" w:cstheme="minorBidi"/>
          <w:sz w:val="22"/>
          <w:szCs w:val="22"/>
          <w:lang w:eastAsia="en-GB"/>
        </w:rPr>
        <w:tab/>
      </w:r>
      <w:r>
        <w:t>Ntsctsf_QoSandTSCAssistance_Update operation</w:t>
      </w:r>
      <w:r>
        <w:tab/>
      </w:r>
      <w:r>
        <w:fldChar w:fldCharType="begin" w:fldLock="1"/>
      </w:r>
      <w:r>
        <w:instrText xml:space="preserve"> PAGEREF _Toc83356048 \h </w:instrText>
      </w:r>
      <w:r>
        <w:fldChar w:fldCharType="separate"/>
      </w:r>
      <w:r>
        <w:t>661</w:t>
      </w:r>
      <w:r>
        <w:fldChar w:fldCharType="end"/>
      </w:r>
    </w:p>
    <w:p w14:paraId="6DBCD254" w14:textId="7390A665" w:rsidR="006E7760" w:rsidRDefault="006E7760">
      <w:pPr>
        <w:pStyle w:val="TOC5"/>
        <w:rPr>
          <w:rFonts w:asciiTheme="minorHAnsi" w:eastAsiaTheme="minorEastAsia" w:hAnsiTheme="minorHAnsi" w:cstheme="minorBidi"/>
          <w:sz w:val="22"/>
          <w:szCs w:val="22"/>
          <w:lang w:eastAsia="en-GB"/>
        </w:rPr>
      </w:pPr>
      <w:r>
        <w:t>5.2.27.3.4</w:t>
      </w:r>
      <w:r>
        <w:rPr>
          <w:rFonts w:asciiTheme="minorHAnsi" w:eastAsiaTheme="minorEastAsia" w:hAnsiTheme="minorHAnsi" w:cstheme="minorBidi"/>
          <w:sz w:val="22"/>
          <w:szCs w:val="22"/>
          <w:lang w:eastAsia="en-GB"/>
        </w:rPr>
        <w:tab/>
      </w:r>
      <w:r>
        <w:t>Ntsctsf_QoSandTSCAssistance_Delete operation</w:t>
      </w:r>
      <w:r>
        <w:tab/>
      </w:r>
      <w:r>
        <w:fldChar w:fldCharType="begin" w:fldLock="1"/>
      </w:r>
      <w:r>
        <w:instrText xml:space="preserve"> PAGEREF _Toc83356049 \h </w:instrText>
      </w:r>
      <w:r>
        <w:fldChar w:fldCharType="separate"/>
      </w:r>
      <w:r>
        <w:t>661</w:t>
      </w:r>
      <w:r>
        <w:fldChar w:fldCharType="end"/>
      </w:r>
    </w:p>
    <w:p w14:paraId="7FDDD15B" w14:textId="5880B817" w:rsidR="006E7760" w:rsidRDefault="006E7760">
      <w:pPr>
        <w:pStyle w:val="TOC5"/>
        <w:rPr>
          <w:rFonts w:asciiTheme="minorHAnsi" w:eastAsiaTheme="minorEastAsia" w:hAnsiTheme="minorHAnsi" w:cstheme="minorBidi"/>
          <w:sz w:val="22"/>
          <w:szCs w:val="22"/>
          <w:lang w:eastAsia="en-GB"/>
        </w:rPr>
      </w:pPr>
      <w:r>
        <w:t>5.2.27.3.5</w:t>
      </w:r>
      <w:r>
        <w:rPr>
          <w:rFonts w:asciiTheme="minorHAnsi" w:eastAsiaTheme="minorEastAsia" w:hAnsiTheme="minorHAnsi" w:cstheme="minorBidi"/>
          <w:sz w:val="22"/>
          <w:szCs w:val="22"/>
          <w:lang w:eastAsia="en-GB"/>
        </w:rPr>
        <w:tab/>
      </w:r>
      <w:r>
        <w:t>Ntsctsf_QoSandTSCAssistance_Notify operation</w:t>
      </w:r>
      <w:r>
        <w:tab/>
      </w:r>
      <w:r>
        <w:fldChar w:fldCharType="begin" w:fldLock="1"/>
      </w:r>
      <w:r>
        <w:instrText xml:space="preserve"> PAGEREF _Toc83356050 \h </w:instrText>
      </w:r>
      <w:r>
        <w:fldChar w:fldCharType="separate"/>
      </w:r>
      <w:r>
        <w:t>661</w:t>
      </w:r>
      <w:r>
        <w:fldChar w:fldCharType="end"/>
      </w:r>
    </w:p>
    <w:p w14:paraId="7BB57F2D" w14:textId="0E264EC7" w:rsidR="006E7760" w:rsidRDefault="006E7760">
      <w:pPr>
        <w:pStyle w:val="TOC5"/>
        <w:rPr>
          <w:rFonts w:asciiTheme="minorHAnsi" w:eastAsiaTheme="minorEastAsia" w:hAnsiTheme="minorHAnsi" w:cstheme="minorBidi"/>
          <w:sz w:val="22"/>
          <w:szCs w:val="22"/>
          <w:lang w:eastAsia="en-GB"/>
        </w:rPr>
      </w:pPr>
      <w:r>
        <w:t>5.2.27.3.6</w:t>
      </w:r>
      <w:r>
        <w:rPr>
          <w:rFonts w:asciiTheme="minorHAnsi" w:eastAsiaTheme="minorEastAsia" w:hAnsiTheme="minorHAnsi" w:cstheme="minorBidi"/>
          <w:sz w:val="22"/>
          <w:szCs w:val="22"/>
          <w:lang w:eastAsia="en-GB"/>
        </w:rPr>
        <w:tab/>
      </w:r>
      <w:r>
        <w:t>Ntsctsf_QoSandTSCAssistance_Subscribe operation</w:t>
      </w:r>
      <w:r>
        <w:tab/>
      </w:r>
      <w:r>
        <w:fldChar w:fldCharType="begin" w:fldLock="1"/>
      </w:r>
      <w:r>
        <w:instrText xml:space="preserve"> PAGEREF _Toc83356051 \h </w:instrText>
      </w:r>
      <w:r>
        <w:fldChar w:fldCharType="separate"/>
      </w:r>
      <w:r>
        <w:t>662</w:t>
      </w:r>
      <w:r>
        <w:fldChar w:fldCharType="end"/>
      </w:r>
    </w:p>
    <w:p w14:paraId="7CDCC992" w14:textId="704DC106" w:rsidR="006E7760" w:rsidRDefault="006E7760">
      <w:pPr>
        <w:pStyle w:val="TOC5"/>
        <w:rPr>
          <w:rFonts w:asciiTheme="minorHAnsi" w:eastAsiaTheme="minorEastAsia" w:hAnsiTheme="minorHAnsi" w:cstheme="minorBidi"/>
          <w:sz w:val="22"/>
          <w:szCs w:val="22"/>
          <w:lang w:eastAsia="en-GB"/>
        </w:rPr>
      </w:pPr>
      <w:r>
        <w:t>5.2.27.3.7</w:t>
      </w:r>
      <w:r>
        <w:rPr>
          <w:rFonts w:asciiTheme="minorHAnsi" w:eastAsiaTheme="minorEastAsia" w:hAnsiTheme="minorHAnsi" w:cstheme="minorBidi"/>
          <w:sz w:val="22"/>
          <w:szCs w:val="22"/>
          <w:lang w:eastAsia="en-GB"/>
        </w:rPr>
        <w:tab/>
      </w:r>
      <w:r>
        <w:t>Ntsctsf_QoSandTSCAssistance_Unsubscribe operation</w:t>
      </w:r>
      <w:r>
        <w:tab/>
      </w:r>
      <w:r>
        <w:fldChar w:fldCharType="begin" w:fldLock="1"/>
      </w:r>
      <w:r>
        <w:instrText xml:space="preserve"> PAGEREF _Toc83356052 \h </w:instrText>
      </w:r>
      <w:r>
        <w:fldChar w:fldCharType="separate"/>
      </w:r>
      <w:r>
        <w:t>662</w:t>
      </w:r>
      <w:r>
        <w:fldChar w:fldCharType="end"/>
      </w:r>
    </w:p>
    <w:p w14:paraId="3D2DD95B" w14:textId="7849ACEC" w:rsidR="006E7760" w:rsidRDefault="006E7760">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_Toc83356053 \h </w:instrText>
      </w:r>
      <w:r>
        <w:fldChar w:fldCharType="separate"/>
      </w:r>
      <w:r>
        <w:t>6</w:t>
      </w:r>
      <w:r>
        <w:t>6</w:t>
      </w:r>
      <w:r>
        <w:t>3</w:t>
      </w:r>
      <w:r>
        <w:fldChar w:fldCharType="end"/>
      </w:r>
    </w:p>
    <w:p w14:paraId="22F84084" w14:textId="6D7CDC5A" w:rsidR="006E7760" w:rsidRDefault="006E776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_Toc83356054 \h </w:instrText>
      </w:r>
      <w:r>
        <w:fldChar w:fldCharType="separate"/>
      </w:r>
      <w:r>
        <w:t>663</w:t>
      </w:r>
      <w:r>
        <w:fldChar w:fldCharType="end"/>
      </w:r>
    </w:p>
    <w:p w14:paraId="28CFD43B" w14:textId="1E337DCB" w:rsidR="006E7760" w:rsidRDefault="006E776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_Toc83356055 \h </w:instrText>
      </w:r>
      <w:r>
        <w:fldChar w:fldCharType="separate"/>
      </w:r>
      <w:r>
        <w:t>663</w:t>
      </w:r>
      <w:r>
        <w:fldChar w:fldCharType="end"/>
      </w:r>
    </w:p>
    <w:p w14:paraId="480DB1D3" w14:textId="38D591F2" w:rsidR="006E7760" w:rsidRDefault="006E7760">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_Toc83356056 \h </w:instrText>
      </w:r>
      <w:r>
        <w:fldChar w:fldCharType="separate"/>
      </w:r>
      <w:r>
        <w:t>663</w:t>
      </w:r>
      <w:r>
        <w:fldChar w:fldCharType="end"/>
      </w:r>
    </w:p>
    <w:p w14:paraId="506BD60D" w14:textId="68E13EFE" w:rsidR="006E7760" w:rsidRDefault="006E7760">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_Toc83356057 \h </w:instrText>
      </w:r>
      <w:r>
        <w:fldChar w:fldCharType="separate"/>
      </w:r>
      <w:r>
        <w:t>663</w:t>
      </w:r>
      <w:r>
        <w:fldChar w:fldCharType="end"/>
      </w:r>
    </w:p>
    <w:p w14:paraId="53FF87DD" w14:textId="2612F906" w:rsidR="006E7760" w:rsidRDefault="006E7760">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_Toc83356058 \h </w:instrText>
      </w:r>
      <w:r>
        <w:fldChar w:fldCharType="separate"/>
      </w:r>
      <w:r>
        <w:t>664</w:t>
      </w:r>
      <w:r>
        <w:fldChar w:fldCharType="end"/>
      </w:r>
    </w:p>
    <w:p w14:paraId="0D0C0CA5" w14:textId="6D04C78B" w:rsidR="006E7760" w:rsidRDefault="006E776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_Toc83356059 \h </w:instrText>
      </w:r>
      <w:r>
        <w:fldChar w:fldCharType="separate"/>
      </w:r>
      <w:r>
        <w:t>665</w:t>
      </w:r>
      <w:r>
        <w:fldChar w:fldCharType="end"/>
      </w:r>
    </w:p>
    <w:p w14:paraId="224DC3E0" w14:textId="29B5CE32" w:rsidR="006E7760" w:rsidRDefault="006E7760">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_Toc83356060 \h </w:instrText>
      </w:r>
      <w:r>
        <w:fldChar w:fldCharType="separate"/>
      </w:r>
      <w:r>
        <w:t>665</w:t>
      </w:r>
      <w:r>
        <w:fldChar w:fldCharType="end"/>
      </w:r>
    </w:p>
    <w:p w14:paraId="1C60291E" w14:textId="1CD1D4F3" w:rsidR="006E7760" w:rsidRDefault="006E776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_Toc83356061 \h </w:instrText>
      </w:r>
      <w:r>
        <w:fldChar w:fldCharType="separate"/>
      </w:r>
      <w:r>
        <w:t>665</w:t>
      </w:r>
      <w:r>
        <w:fldChar w:fldCharType="end"/>
      </w:r>
    </w:p>
    <w:p w14:paraId="301614FA" w14:textId="6AFAE2D8" w:rsidR="006E7760" w:rsidRDefault="006E7760">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_Toc83356062 \h </w:instrText>
      </w:r>
      <w:r>
        <w:fldChar w:fldCharType="separate"/>
      </w:r>
      <w:r>
        <w:t>665</w:t>
      </w:r>
      <w:r>
        <w:fldChar w:fldCharType="end"/>
      </w:r>
    </w:p>
    <w:p w14:paraId="5A2F93AF" w14:textId="134A2ED2" w:rsidR="006E7760" w:rsidRDefault="006E7760">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_Toc83356063 \h </w:instrText>
      </w:r>
      <w:r>
        <w:fldChar w:fldCharType="separate"/>
      </w:r>
      <w:r>
        <w:t>666</w:t>
      </w:r>
      <w:r>
        <w:fldChar w:fldCharType="end"/>
      </w:r>
    </w:p>
    <w:p w14:paraId="6E418ABF" w14:textId="620A59E3" w:rsidR="006E7760" w:rsidRDefault="006E7760">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_Toc83356064 \h </w:instrText>
      </w:r>
      <w:r>
        <w:fldChar w:fldCharType="separate"/>
      </w:r>
      <w:r>
        <w:t>666</w:t>
      </w:r>
      <w:r>
        <w:fldChar w:fldCharType="end"/>
      </w:r>
    </w:p>
    <w:p w14:paraId="6374A9FC" w14:textId="2FDC44B3" w:rsidR="006E7760" w:rsidRDefault="006E7760">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_Toc83356065 \h </w:instrText>
      </w:r>
      <w:r>
        <w:fldChar w:fldCharType="separate"/>
      </w:r>
      <w:r>
        <w:t>667</w:t>
      </w:r>
      <w:r>
        <w:fldChar w:fldCharType="end"/>
      </w:r>
    </w:p>
    <w:p w14:paraId="0DAA1845" w14:textId="35A6AFCB" w:rsidR="006E7760" w:rsidRDefault="006E7760">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_Toc83356066 \h </w:instrText>
      </w:r>
      <w:r>
        <w:fldChar w:fldCharType="separate"/>
      </w:r>
      <w:r>
        <w:t>668</w:t>
      </w:r>
      <w:r>
        <w:fldChar w:fldCharType="end"/>
      </w:r>
    </w:p>
    <w:p w14:paraId="5171BBDF" w14:textId="48D77CB9" w:rsidR="006E7760" w:rsidRDefault="006E7760">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_Toc83356067 \h </w:instrText>
      </w:r>
      <w:r>
        <w:fldChar w:fldCharType="separate"/>
      </w:r>
      <w:r>
        <w:t>669</w:t>
      </w:r>
      <w:r>
        <w:fldChar w:fldCharType="end"/>
      </w:r>
    </w:p>
    <w:p w14:paraId="13414BAE" w14:textId="6459A8A6" w:rsidR="006E7760" w:rsidRDefault="006E776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_Toc83356068 \h </w:instrText>
      </w:r>
      <w:r>
        <w:fldChar w:fldCharType="separate"/>
      </w:r>
      <w:r>
        <w:t>669</w:t>
      </w:r>
      <w:r>
        <w:fldChar w:fldCharType="end"/>
      </w:r>
    </w:p>
    <w:p w14:paraId="4B011ABE" w14:textId="02847C9B" w:rsidR="006E7760" w:rsidRDefault="006E776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_Toc83356069 \h </w:instrText>
      </w:r>
      <w:r>
        <w:fldChar w:fldCharType="separate"/>
      </w:r>
      <w:r>
        <w:t>669</w:t>
      </w:r>
      <w:r>
        <w:fldChar w:fldCharType="end"/>
      </w:r>
    </w:p>
    <w:p w14:paraId="046BBE46" w14:textId="17B83102" w:rsidR="006E7760" w:rsidRDefault="006E7760">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_Toc83356070 \h </w:instrText>
      </w:r>
      <w:r>
        <w:fldChar w:fldCharType="separate"/>
      </w:r>
      <w:r>
        <w:t>671</w:t>
      </w:r>
      <w:r>
        <w:fldChar w:fldCharType="end"/>
      </w:r>
    </w:p>
    <w:p w14:paraId="346F2F57" w14:textId="6745DB75" w:rsidR="006E7760" w:rsidRDefault="006E7760">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_Toc83356071 \h </w:instrText>
      </w:r>
      <w:r>
        <w:fldChar w:fldCharType="separate"/>
      </w:r>
      <w:r>
        <w:t>671</w:t>
      </w:r>
      <w:r>
        <w:fldChar w:fldCharType="end"/>
      </w:r>
    </w:p>
    <w:p w14:paraId="2877E104" w14:textId="7FFE1DC0" w:rsidR="006E7760" w:rsidRDefault="006E776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_Toc83356072 \h </w:instrText>
      </w:r>
      <w:r>
        <w:fldChar w:fldCharType="separate"/>
      </w:r>
      <w:r>
        <w:t>671</w:t>
      </w:r>
      <w:r>
        <w:fldChar w:fldCharType="end"/>
      </w:r>
    </w:p>
    <w:p w14:paraId="1A002A13" w14:textId="57AFBE7D" w:rsidR="006E7760" w:rsidRDefault="006E776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_Toc83356073 \h </w:instrText>
      </w:r>
      <w:r>
        <w:fldChar w:fldCharType="separate"/>
      </w:r>
      <w:r>
        <w:t>673</w:t>
      </w:r>
      <w:r>
        <w:fldChar w:fldCharType="end"/>
      </w:r>
    </w:p>
    <w:p w14:paraId="135AE9A8" w14:textId="557E6E99" w:rsidR="006E7760" w:rsidRDefault="006E776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_Toc83356074 \h </w:instrText>
      </w:r>
      <w:r>
        <w:fldChar w:fldCharType="separate"/>
      </w:r>
      <w:r>
        <w:t>675</w:t>
      </w:r>
      <w:r>
        <w:fldChar w:fldCharType="end"/>
      </w:r>
    </w:p>
    <w:p w14:paraId="21C281D6" w14:textId="17AE9856" w:rsidR="006E7760" w:rsidRDefault="006E7760">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_Toc83356075 \h </w:instrText>
      </w:r>
      <w:r>
        <w:fldChar w:fldCharType="separate"/>
      </w:r>
      <w:r>
        <w:t>676</w:t>
      </w:r>
      <w:r>
        <w:fldChar w:fldCharType="end"/>
      </w:r>
    </w:p>
    <w:p w14:paraId="3DFBC43C" w14:textId="19F636D5" w:rsidR="006E7760" w:rsidRDefault="006E776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_Toc83356076 \h </w:instrText>
      </w:r>
      <w:r>
        <w:fldChar w:fldCharType="separate"/>
      </w:r>
      <w:r>
        <w:t>676</w:t>
      </w:r>
      <w:r>
        <w:fldChar w:fldCharType="end"/>
      </w:r>
    </w:p>
    <w:p w14:paraId="7EA4154C" w14:textId="0C887833" w:rsidR="006E7760" w:rsidRDefault="006E7760">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_Toc83356077 \h </w:instrText>
      </w:r>
      <w:r>
        <w:fldChar w:fldCharType="separate"/>
      </w:r>
      <w:r>
        <w:t>677</w:t>
      </w:r>
      <w:r>
        <w:fldChar w:fldCharType="end"/>
      </w:r>
    </w:p>
    <w:p w14:paraId="77D20D33" w14:textId="311EAB7F" w:rsidR="006E7760" w:rsidRDefault="006E776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BMCA procedure</w:t>
      </w:r>
      <w:r>
        <w:tab/>
      </w:r>
      <w:r>
        <w:fldChar w:fldCharType="begin" w:fldLock="1"/>
      </w:r>
      <w:r>
        <w:instrText xml:space="preserve"> PAGEREF _Toc83356078 \h </w:instrText>
      </w:r>
      <w:r>
        <w:fldChar w:fldCharType="separate"/>
      </w:r>
      <w:r>
        <w:t>679</w:t>
      </w:r>
      <w:r>
        <w:fldChar w:fldCharType="end"/>
      </w:r>
    </w:p>
    <w:p w14:paraId="505162D3" w14:textId="4B0AEA3E" w:rsidR="006E7760" w:rsidRDefault="006E7760">
      <w:pPr>
        <w:pStyle w:val="TOC8"/>
        <w:rPr>
          <w:rFonts w:asciiTheme="minorHAnsi" w:eastAsiaTheme="minorEastAsia" w:hAnsiTheme="minorHAnsi" w:cstheme="minorBidi"/>
          <w:b w:val="0"/>
          <w:szCs w:val="22"/>
          <w:lang w:eastAsia="en-GB"/>
        </w:rPr>
      </w:pPr>
      <w:r>
        <w:t>Annex G (normative): Support of GERAN/UTRAN access by SMF+PGW-C</w:t>
      </w:r>
      <w:r>
        <w:tab/>
      </w:r>
      <w:r>
        <w:fldChar w:fldCharType="begin" w:fldLock="1"/>
      </w:r>
      <w:r>
        <w:instrText xml:space="preserve"> PAGEREF _Toc83356079 \h </w:instrText>
      </w:r>
      <w:r>
        <w:fldChar w:fldCharType="separate"/>
      </w:r>
      <w:r>
        <w:t>681</w:t>
      </w:r>
      <w:r>
        <w:fldChar w:fldCharType="end"/>
      </w:r>
    </w:p>
    <w:p w14:paraId="5D4917E2" w14:textId="5AED985D" w:rsidR="006E7760" w:rsidRDefault="006E7760">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_Toc83356080 \h </w:instrText>
      </w:r>
      <w:r>
        <w:fldChar w:fldCharType="separate"/>
      </w:r>
      <w:r>
        <w:t>683</w:t>
      </w:r>
      <w:r>
        <w:fldChar w:fldCharType="end"/>
      </w:r>
    </w:p>
    <w:p w14:paraId="5DFF482E" w14:textId="58263422"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83354972"/>
      <w:r w:rsidRPr="00140E21">
        <w:lastRenderedPageBreak/>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83354973"/>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83354974"/>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8"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6FA402FD" w14:textId="77777777" w:rsidR="00776774" w:rsidRPr="00140E21" w:rsidRDefault="00776774" w:rsidP="00776774">
      <w:pPr>
        <w:pStyle w:val="Heading1"/>
      </w:pPr>
      <w:bookmarkStart w:id="39" w:name="_Toc83354975"/>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83354976"/>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83354977"/>
      <w:r w:rsidRPr="00140E21">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Hlk500254404"/>
      <w:bookmarkStart w:id="61" w:name="_Toc83354978"/>
      <w:r w:rsidRPr="00140E21">
        <w:t>4</w:t>
      </w:r>
      <w:r w:rsidRPr="00140E21">
        <w:tab/>
        <w:t>System procedures</w:t>
      </w:r>
      <w:bookmarkEnd w:id="54"/>
      <w:bookmarkEnd w:id="55"/>
      <w:bookmarkEnd w:id="56"/>
      <w:bookmarkEnd w:id="57"/>
      <w:bookmarkEnd w:id="58"/>
      <w:bookmarkEnd w:id="59"/>
      <w:bookmarkEnd w:id="61"/>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83354979"/>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83354980"/>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83354981"/>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83354982"/>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83354983"/>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83354984"/>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83354985"/>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lastRenderedPageBreak/>
        <w:t>-</w:t>
      </w:r>
      <w:r w:rsidRPr="00140E21">
        <w:tab/>
        <w:t>Initial Registration</w:t>
      </w:r>
      <w:r w:rsidRPr="00140E21" w:rsidDel="003C5744">
        <w:t xml:space="preserve"> </w:t>
      </w:r>
      <w:r w:rsidRPr="00140E21">
        <w:t>to the 5GS;</w:t>
      </w:r>
    </w:p>
    <w:p w14:paraId="5FAD59E0" w14:textId="59C6E2D4"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 UE in MUSIM mode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71CCCA1A" w:rsidR="000547D2" w:rsidRDefault="000547D2" w:rsidP="002217D3">
      <w:pPr>
        <w:pStyle w:val="B1"/>
      </w:pPr>
      <w:r>
        <w:t>-</w:t>
      </w:r>
      <w:r>
        <w:tab/>
        <w:t>Disaster Roaming Registration, as specified in clause 5.40 of TS 23.501 [2]; or</w:t>
      </w:r>
    </w:p>
    <w:p w14:paraId="27F6049C" w14:textId="0B93B8B2"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lastRenderedPageBreak/>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83354986"/>
      <w:r w:rsidRPr="00140E21">
        <w:lastRenderedPageBreak/>
        <w:t>4.2.2.2.2</w:t>
      </w:r>
      <w:r w:rsidRPr="00140E21">
        <w:tab/>
        <w:t>General Registration</w:t>
      </w:r>
      <w:bookmarkEnd w:id="111"/>
      <w:bookmarkEnd w:id="112"/>
      <w:bookmarkEnd w:id="113"/>
      <w:bookmarkEnd w:id="114"/>
      <w:bookmarkEnd w:id="115"/>
      <w:bookmarkEnd w:id="116"/>
      <w:bookmarkEnd w:id="117"/>
    </w:p>
    <w:p w14:paraId="38638758" w14:textId="3DF94C38" w:rsidR="00A238E8" w:rsidRDefault="00A238E8" w:rsidP="00A238E8">
      <w:pPr>
        <w:pStyle w:val="TH"/>
      </w:pPr>
      <w:r>
        <w:object w:dxaOrig="7906" w:dyaOrig="14318" w14:anchorId="7B02E04B">
          <v:shape id="_x0000_i1027" type="#_x0000_t75" style="width:394.5pt;height:713.25pt" o:ole="">
            <v:imagedata r:id="rId12" o:title=""/>
          </v:shape>
          <o:OLEObject Type="Embed" ProgID="Word.Picture.8" ShapeID="_x0000_i1027" DrawAspect="Content" ObjectID="_1693969169" r:id="rId13"/>
        </w:object>
      </w:r>
    </w:p>
    <w:p w14:paraId="5E23862C" w14:textId="78DC5790" w:rsidR="00776774" w:rsidRPr="00140E21" w:rsidRDefault="00776774" w:rsidP="00776774">
      <w:pPr>
        <w:pStyle w:val="TF"/>
      </w:pPr>
      <w:r w:rsidRPr="00140E21">
        <w:lastRenderedPageBreak/>
        <w:t>Figure 4.2.2.2.2-1: Registration procedure</w:t>
      </w:r>
    </w:p>
    <w:p w14:paraId="13DF34E2" w14:textId="7BD23719"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3B5407">
        <w:t>, [NSSRG handling support indication]</w:t>
      </w:r>
      <w:r w:rsidR="000547D2">
        <w:t>, [PLMN with Disaster Condition]</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4A98AE5F"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or a Disaster Roaming Registration</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21B59CA0" w:rsidR="00BB36AD" w:rsidRDefault="00BB36AD" w:rsidP="00776774">
      <w:pPr>
        <w:pStyle w:val="B1"/>
      </w:pPr>
      <w:r>
        <w:tab/>
        <w:t>If the UE is registering with an SNPN,</w:t>
      </w:r>
      <w:r>
        <w:tab/>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w:t>
      </w:r>
      <w:r w:rsidR="00096A45">
        <w:lastRenderedPageBreak/>
        <w:t>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32126DE"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 according to clause 5.15.12 of TS 23.501 [2]. The AMF stores whether the UE supports this feature in the UE context.</w:t>
      </w:r>
    </w:p>
    <w:p w14:paraId="7CDAA9B3" w14:textId="067716CA" w:rsidR="00003FCA" w:rsidRDefault="00003FCA" w:rsidP="00776774">
      <w:pPr>
        <w:pStyle w:val="B1"/>
        <w:rPr>
          <w:lang w:eastAsia="zh-CN"/>
        </w:rPr>
      </w:pPr>
      <w:r>
        <w:rPr>
          <w:lang w:eastAsia="zh-CN"/>
        </w:rPr>
        <w:tab/>
        <w:t xml:space="preserve">When a UE in MUSIM mode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7EFCD998" w14:textId="218BACD0" w:rsidR="000547D2" w:rsidRDefault="000547D2" w:rsidP="00776774">
      <w:pPr>
        <w:pStyle w:val="B1"/>
        <w:rPr>
          <w:lang w:eastAsia="zh-CN"/>
        </w:rPr>
      </w:pPr>
      <w:r>
        <w:rPr>
          <w:lang w:eastAsia="zh-CN"/>
        </w:rPr>
        <w:tab/>
        <w:t>When the UE is performing a Disaster Roaming Registration, the UE may indicate the PLMN with Disaster Condition if UE does not have valid 5G-GUTI indicating the PLMN with Disaster Condition and the PLMN with Disaster Condition is not the HPLMN of the UE or the PLMN with Disaster Condition is the HPLMN of the UE but the UE does not provide its SUCI.</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Location Information and Cell Identity related to the cell in which the UE is </w:t>
      </w:r>
      <w:r w:rsidRPr="00140E21">
        <w:lastRenderedPageBreak/>
        <w:t>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1B3A6F29" w:rsidR="005D29D7" w:rsidRDefault="005D29D7" w:rsidP="00776774">
      <w:pPr>
        <w:pStyle w:val="B1"/>
        <w:rPr>
          <w:lang w:eastAsia="zh-CN"/>
        </w:rPr>
      </w:pPr>
      <w:r>
        <w:rPr>
          <w:lang w:eastAsia="zh-CN"/>
        </w:rPr>
        <w:tab/>
        <w:t>For NR satellite access, if the AMF can determine based on the Selected PLMN ID and ULI (including Cell ID) received from the gNB that the UE is attempting to register to a PLMN that is not allowed to operate at the present UE location, then the AMF should reject the Registration Request indicating a suitable Cause value and, if known in AMF, the country of the UE location. Otherwise, e.g. if the AMF is not aware of the UE location with sufficient accuracy to make a final decision, the AMF proceeds with the Registration procedure and may initiate UE location procedure as specified in</w:t>
      </w:r>
      <w:r w:rsidR="00EB0435">
        <w:rPr>
          <w:lang w:eastAsia="zh-CN"/>
        </w:rPr>
        <w:t xml:space="preserve"> clause 6.10.1</w:t>
      </w:r>
      <w:r>
        <w:rPr>
          <w:lang w:eastAsia="zh-CN"/>
        </w:rPr>
        <w:t xml:space="preserve"> </w:t>
      </w:r>
      <w:r w:rsidR="00EB0435">
        <w:t>of</w:t>
      </w:r>
      <w:r w:rsidR="00EB0435">
        <w:rPr>
          <w:lang w:eastAsia="zh-CN"/>
        </w:rPr>
        <w:t xml:space="preserve"> </w:t>
      </w:r>
      <w:r>
        <w:rPr>
          <w:lang w:eastAsia="zh-CN"/>
        </w:rPr>
        <w:t>TS 23.273 [51] and be prepared to deregister the UE if the information received from LMF proves that the UE is registered to a PLMN that is not allowed to operate in the UE location.</w:t>
      </w:r>
    </w:p>
    <w:p w14:paraId="4882C7C0" w14:textId="533C1F42" w:rsidR="005D29D7" w:rsidRDefault="005D29D7" w:rsidP="00EE66A3">
      <w:pPr>
        <w:pStyle w:val="NO"/>
        <w:rPr>
          <w:lang w:eastAsia="zh-CN"/>
        </w:rPr>
      </w:pPr>
      <w:r>
        <w:rPr>
          <w:lang w:eastAsia="zh-CN"/>
        </w:rPr>
        <w:t>NOTE 4:</w:t>
      </w:r>
      <w:r>
        <w:rPr>
          <w:lang w:eastAsia="zh-CN"/>
        </w:rPr>
        <w:tab/>
        <w:t>The location information cannot be guaranteed to be sufficiently accurate for the AMF to determine in all cases the country where UE is located.</w:t>
      </w:r>
    </w:p>
    <w:p w14:paraId="3AD9A49C" w14:textId="316BB9E6" w:rsidR="005D29D7" w:rsidRDefault="005D29D7" w:rsidP="00EE66A3">
      <w:pPr>
        <w:pStyle w:val="NO"/>
        <w:rPr>
          <w:lang w:eastAsia="zh-CN"/>
        </w:rPr>
      </w:pPr>
      <w:r>
        <w:rPr>
          <w:lang w:eastAsia="zh-CN"/>
        </w:rPr>
        <w:t>NOTE 5:</w:t>
      </w:r>
      <w:r>
        <w:rPr>
          <w:lang w:eastAsia="zh-CN"/>
        </w:rPr>
        <w:tab/>
        <w:t>Some countries use multiple MCCs and some MCCs, such as 901, can be allowed in multiple countries and therefore the UE can register in a PLMN with MCC different from the one returned to the UE.</w:t>
      </w:r>
    </w:p>
    <w:p w14:paraId="364BA08C" w14:textId="77777777" w:rsidR="005D29D7" w:rsidRDefault="005D29D7" w:rsidP="00776774">
      <w:pPr>
        <w:pStyle w:val="B1"/>
        <w:rPr>
          <w:lang w:eastAsia="zh-CN"/>
        </w:rPr>
      </w:pPr>
      <w:r>
        <w:rPr>
          <w:lang w:eastAsia="zh-CN"/>
        </w:rPr>
        <w:tab/>
        <w:t>Upon receiving a Registration Reject with the country in which the UE is located, the UE shall attempt to register to a PLMN that is allowed to operate at the UE location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52150B3C" w:rsidR="00776774" w:rsidRPr="00140E21" w:rsidRDefault="00776774" w:rsidP="00776774">
      <w:pPr>
        <w:pStyle w:val="NO"/>
      </w:pPr>
      <w:r w:rsidRPr="00140E21">
        <w:t>NOTE </w:t>
      </w:r>
      <w:r w:rsidR="005D29D7">
        <w:t>6</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C5CF104" w:rsidR="00776774" w:rsidRPr="00140E21" w:rsidRDefault="00776774" w:rsidP="00776774">
      <w:pPr>
        <w:pStyle w:val="NO"/>
        <w:rPr>
          <w:rFonts w:eastAsia="SimSun"/>
        </w:rPr>
      </w:pPr>
      <w:r w:rsidRPr="00140E21">
        <w:rPr>
          <w:rFonts w:eastAsia="SimSun"/>
        </w:rPr>
        <w:t>NOTE</w:t>
      </w:r>
      <w:r w:rsidRPr="00140E21">
        <w:t> </w:t>
      </w:r>
      <w:r w:rsidR="005D29D7">
        <w:t>7</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6496CF5D" w:rsidR="00776774" w:rsidRDefault="00776774" w:rsidP="00776774">
      <w:pPr>
        <w:pStyle w:val="NO"/>
      </w:pPr>
      <w:r>
        <w:t>NOTE </w:t>
      </w:r>
      <w:r w:rsidR="005D29D7">
        <w:t>8</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089E035F" w:rsidR="00776774" w:rsidRPr="00140E21" w:rsidRDefault="00776774" w:rsidP="00776774">
      <w:pPr>
        <w:pStyle w:val="NO"/>
        <w:rPr>
          <w:lang w:eastAsia="zh-CN"/>
        </w:rPr>
      </w:pPr>
      <w:r w:rsidRPr="00140E21">
        <w:rPr>
          <w:lang w:eastAsia="zh-CN"/>
        </w:rPr>
        <w:t>NOTE </w:t>
      </w:r>
      <w:r w:rsidR="005D29D7">
        <w:rPr>
          <w:lang w:eastAsia="zh-CN"/>
        </w:rPr>
        <w:t>9</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187B8082"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D369759" w14:textId="28F74A95" w:rsidR="000547D2" w:rsidRDefault="000547D2" w:rsidP="006E7760">
      <w:pPr>
        <w:pStyle w:val="EditorsNote"/>
      </w:pPr>
      <w:r>
        <w:t>Editor's note:</w:t>
      </w:r>
      <w:r>
        <w:tab/>
        <w:t>It is FFS how the AUSF executes authentication of the UE, in the case of Disaster Roaming Registration.</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lastRenderedPageBreak/>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8" w:name="_Hlk500416768"/>
      <w:r w:rsidRPr="00140E21">
        <w:rPr>
          <w:lang w:eastAsia="zh-CN"/>
        </w:rPr>
        <w:t>EquipmentIdentityCheck</w:t>
      </w:r>
      <w:bookmarkEnd w:id="118"/>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lastRenderedPageBreak/>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66318DF6"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30F40C29" w:rsidR="00776774" w:rsidRPr="00140E21" w:rsidRDefault="00776774" w:rsidP="00776774">
      <w:pPr>
        <w:pStyle w:val="NO"/>
      </w:pPr>
      <w:r w:rsidRPr="00140E21">
        <w:t>NOTE </w:t>
      </w:r>
      <w:r w:rsidR="005D29D7">
        <w:t>10</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51659C25" w14:textId="3BB278E2" w:rsidR="000547D2" w:rsidRDefault="000547D2" w:rsidP="006E7760">
      <w:pPr>
        <w:pStyle w:val="EditorsNote"/>
      </w:pPr>
      <w:r>
        <w:t>Editor's note:</w:t>
      </w:r>
      <w:r>
        <w:tab/>
        <w:t>It is FFS how the UDM provides applicable subscription data for Disaster Roaming service to the AMF, in the case of Disaster Roaming Registration.</w:t>
      </w:r>
    </w:p>
    <w:p w14:paraId="3022993B" w14:textId="2666D0D1"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 xml:space="preserve">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w:t>
      </w:r>
      <w:r w:rsidRPr="00140E21">
        <w:lastRenderedPageBreak/>
        <w:t>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1D8340A9" w:rsidR="00776774" w:rsidRDefault="00776774" w:rsidP="00776774">
      <w:pPr>
        <w:pStyle w:val="NO"/>
        <w:rPr>
          <w:rFonts w:eastAsia="SimSun"/>
        </w:rPr>
      </w:pPr>
      <w:r>
        <w:rPr>
          <w:rFonts w:eastAsia="SimSun"/>
        </w:rPr>
        <w:t>NOTE </w:t>
      </w:r>
      <w:r w:rsidR="005D29D7">
        <w:rPr>
          <w:rFonts w:eastAsia="SimSun"/>
        </w:rPr>
        <w:t>11</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7B607538" w:rsidR="006B3D7B" w:rsidRDefault="006B3D7B" w:rsidP="00EE66A3">
      <w:pPr>
        <w:pStyle w:val="NO"/>
      </w:pPr>
      <w:r>
        <w:t>NOTE 12:</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lastRenderedPageBreak/>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27FA488" w:rsidR="00776774" w:rsidRPr="00140E21" w:rsidRDefault="00776774" w:rsidP="00776774">
      <w:pPr>
        <w:pStyle w:val="NO"/>
      </w:pPr>
      <w:r w:rsidRPr="00140E21">
        <w:t>NOTE </w:t>
      </w:r>
      <w:r>
        <w:t>1</w:t>
      </w:r>
      <w:r w:rsidR="006B3D7B">
        <w:t>3</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263EF804"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w:t>
      </w:r>
      <w:r>
        <w:lastRenderedPageBreak/>
        <w:t xml:space="preserve">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6B7B2413"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7AD4A27A" w14:textId="0B1EE3D9"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4750D72"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or "Disaster Roaming Registration"</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w:t>
      </w:r>
      <w:r w:rsidRPr="00140E21">
        <w:lastRenderedPageBreak/>
        <w:t>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74AB5B90" w:rsidR="003B5407" w:rsidRDefault="003B5407" w:rsidP="00776774">
      <w:pPr>
        <w:pStyle w:val="B1"/>
      </w:pPr>
      <w:r>
        <w:tab/>
        <w:t>If the UE has indicated its support of the subscription-based restrictions to simultaneous registration of network slices feature, the AMF includes, if available, the NSSRG Information, defined in clause 5.15.12 of TS 23.501 [2].</w:t>
      </w:r>
    </w:p>
    <w:p w14:paraId="6FF13332" w14:textId="605FC55E" w:rsidR="003B5407" w:rsidRDefault="003B5407" w:rsidP="00776774">
      <w:pPr>
        <w:pStyle w:val="B1"/>
      </w:pPr>
      <w:r>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 [2].</w:t>
      </w:r>
    </w:p>
    <w:p w14:paraId="5E8BEFE4" w14:textId="213E5936"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9" w:name="_Hlk529447329"/>
      <w:r w:rsidRPr="00140E21">
        <w:t xml:space="preserve">Access Identity 2 </w:t>
      </w:r>
      <w:bookmarkEnd w:id="119"/>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56D09F7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lastRenderedPageBreak/>
        <w:tab/>
        <w:t>If the UE is "CAG supported", and the AMF needs to update the CAG information of the UE, the AMF may include the CAG information as part of the Mobility Restrictions in the Registration Accept message.</w:t>
      </w:r>
    </w:p>
    <w:p w14:paraId="342B3B8D" w14:textId="6740B873" w:rsidR="00365F9E" w:rsidRDefault="00365F9E" w:rsidP="00776774">
      <w:pPr>
        <w:pStyle w:val="B1"/>
        <w:rPr>
          <w:lang w:eastAsia="zh-CN"/>
        </w:rPr>
      </w:pPr>
      <w:r>
        <w:rPr>
          <w:lang w:eastAsia="zh-CN"/>
        </w:rPr>
        <w:tab/>
        <w:t>If the UE indicates support for the Paging Cause Indication for Voice Service feature in the Registration Request message and if the network supports and intends to apply the Paging Cause Indication for Voice Service feature for the UE, the AMF includes an indication that the UE supports the Paging Cause Indication for Voice Service feature in the N2 message carrying the Registration Accept message.</w:t>
      </w:r>
    </w:p>
    <w:p w14:paraId="70D05D54" w14:textId="1991724F"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If the Multi-USIM UE has indicated support for the Paging Cause </w:t>
      </w:r>
      <w:r w:rsidR="003353CB">
        <w:rPr>
          <w:lang w:eastAsia="zh-CN"/>
        </w:rPr>
        <w:t xml:space="preserve">Indication for Voice Service </w:t>
      </w:r>
      <w:r>
        <w:rPr>
          <w:lang w:eastAsia="zh-CN"/>
        </w:rPr>
        <w:t>feature, the AMF supporting the Paging Cause</w:t>
      </w:r>
      <w:r w:rsidR="003353CB">
        <w:rPr>
          <w:lang w:eastAsia="zh-CN"/>
        </w:rPr>
        <w:t xml:space="preserve"> Indication for Voice Service</w:t>
      </w:r>
      <w:r>
        <w:rPr>
          <w:lang w:eastAsia="zh-CN"/>
        </w:rPr>
        <w:t xml:space="preserve"> shall include an indication in the N2 message that the UE supports the Paging Cause</w:t>
      </w:r>
      <w:r w:rsidR="003353CB">
        <w:rPr>
          <w:lang w:eastAsia="zh-CN"/>
        </w:rPr>
        <w:t xml:space="preserve"> Indication for Voice Service</w:t>
      </w:r>
      <w:r>
        <w:rPr>
          <w:lang w:eastAsia="zh-CN"/>
        </w:rPr>
        <w:t xml:space="preserve"> feature.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44F7DFE8" w14:textId="757A5308"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4E100462"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64EE41C5" w:rsidR="00776774" w:rsidRPr="00140E21" w:rsidRDefault="00776774" w:rsidP="00776774">
      <w:pPr>
        <w:pStyle w:val="NO"/>
      </w:pPr>
      <w:r w:rsidRPr="00140E21">
        <w:t>NOTE </w:t>
      </w:r>
      <w:r>
        <w:t>1</w:t>
      </w:r>
      <w:r w:rsidR="006B3D7B">
        <w:t>4</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w:t>
      </w:r>
      <w:r w:rsidRPr="00140E21">
        <w:lastRenderedPageBreak/>
        <w:t xml:space="preserve">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0" w:name="_Toc20203932"/>
      <w:bookmarkStart w:id="121" w:name="_Toc27894617"/>
      <w:bookmarkStart w:id="122" w:name="_Toc36191684"/>
      <w:bookmarkStart w:id="123" w:name="_Toc45192770"/>
      <w:bookmarkStart w:id="124" w:name="_Toc47592402"/>
      <w:bookmarkStart w:id="125" w:name="_Toc51834483"/>
      <w:bookmarkStart w:id="126" w:name="_Toc83354987"/>
      <w:r w:rsidRPr="00140E21">
        <w:t>4.2.2.2.3</w:t>
      </w:r>
      <w:r w:rsidRPr="00140E21">
        <w:tab/>
        <w:t>Registration with AMF re-allocation</w:t>
      </w:r>
      <w:bookmarkEnd w:id="120"/>
      <w:bookmarkEnd w:id="121"/>
      <w:bookmarkEnd w:id="122"/>
      <w:bookmarkEnd w:id="123"/>
      <w:bookmarkEnd w:id="124"/>
      <w:bookmarkEnd w:id="125"/>
      <w:bookmarkEnd w:id="126"/>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7" w:name="_MON_1646640506"/>
    <w:bookmarkEnd w:id="127"/>
    <w:p w14:paraId="66C494A8" w14:textId="77777777" w:rsidR="00776774" w:rsidRDefault="00776774" w:rsidP="00776774">
      <w:pPr>
        <w:pStyle w:val="TH"/>
      </w:pPr>
      <w:r>
        <w:object w:dxaOrig="9607" w:dyaOrig="11371" w14:anchorId="1CB48A5B">
          <v:shape id="_x0000_i1028" type="#_x0000_t75" style="width:479.25pt;height:568.5pt" o:ole="">
            <v:imagedata r:id="rId14" o:title=""/>
          </v:shape>
          <o:OLEObject Type="Embed" ProgID="Word.Picture.8" ShapeID="_x0000_i1028" DrawAspect="Content" ObjectID="_1693969170"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016963B7" w14:textId="3097C817" w:rsidR="000547D2" w:rsidRDefault="000547D2" w:rsidP="006E7760">
      <w:pPr>
        <w:pStyle w:val="EditorsNote"/>
      </w:pPr>
      <w:r>
        <w:t>Editor's note:</w:t>
      </w:r>
      <w:r>
        <w:tab/>
        <w:t>It is FFS how the UDM provides applicable slice selection subscription data for Disaster Roaming service to the AMF, in the case of Disaster Roaming Registration.</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469BAF5"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 and 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61719D0"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 xml:space="preserve">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t>
      </w:r>
      <w:r w:rsidRPr="00140E21">
        <w:rPr>
          <w:lang w:eastAsia="ko-KR"/>
        </w:rPr>
        <w:lastRenderedPageBreak/>
        <w:t>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1DFA94A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617BB0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8" w:name="_Toc20203933"/>
      <w:bookmarkStart w:id="129" w:name="_Toc27894618"/>
      <w:bookmarkStart w:id="130" w:name="_Toc36191685"/>
      <w:bookmarkStart w:id="131" w:name="_Toc45192771"/>
      <w:bookmarkStart w:id="132" w:name="_Toc47592403"/>
      <w:bookmarkStart w:id="133" w:name="_Toc51834484"/>
      <w:bookmarkStart w:id="134" w:name="_Toc83354988"/>
      <w:r>
        <w:t>4.2.2.2.4</w:t>
      </w:r>
      <w:r>
        <w:tab/>
        <w:t>Registration with Onboarding SNPN</w:t>
      </w:r>
      <w:bookmarkEnd w:id="134"/>
    </w:p>
    <w:p w14:paraId="2C9F2BF6" w14:textId="77777777" w:rsidR="008A3270" w:rsidRDefault="008A3270" w:rsidP="008A3270">
      <w:r>
        <w:t>This clause specifies how a UE can register to an ON-SNPN for provisioning the UE with SO-SNPN credentials and other information to enable SNPN access as defined in clause 5.30.2.10 of TS 23.501 [2].</w:t>
      </w:r>
    </w:p>
    <w:p w14:paraId="1EB2F982" w14:textId="40BEF9C9" w:rsidR="008A3270" w:rsidRDefault="008A3270" w:rsidP="008A3270">
      <w:r>
        <w:t>The Registration procedure for onboarding SNPN shall be supported as specified in clause 4.2.2.2.2 with the following changes to the steps in the call flow represented in Figure 4.2.2.2.2-1.</w:t>
      </w:r>
    </w:p>
    <w:p w14:paraId="3FD15B14" w14:textId="05DB4474" w:rsidR="000547D2" w:rsidRDefault="000547D2" w:rsidP="006E7760">
      <w:pPr>
        <w:pStyle w:val="TH"/>
      </w:pPr>
      <w:r>
        <w:object w:dxaOrig="22151" w:dyaOrig="12161" w14:anchorId="5D9FE089">
          <v:shape id="_x0000_i1030" type="#_x0000_t75" style="width:479.25pt;height:281.25pt" o:ole="">
            <v:imagedata r:id="rId16" o:title=""/>
          </v:shape>
          <o:OLEObject Type="Embed" ProgID="Visio.Drawing.15" ShapeID="_x0000_i1030" DrawAspect="Content" ObjectID="_1693969171" r:id="rId17"/>
        </w:object>
      </w:r>
    </w:p>
    <w:p w14:paraId="418DD62F" w14:textId="480027D9" w:rsidR="000547D2" w:rsidRDefault="000547D2" w:rsidP="000547D2">
      <w:pPr>
        <w:pStyle w:val="TF"/>
      </w:pPr>
      <w:r>
        <w:t>Figure 4.2.2.2.4-1: UE Registration with ON-SNPN</w:t>
      </w:r>
    </w:p>
    <w:p w14:paraId="35C7CB24" w14:textId="12762797" w:rsidR="008A3270" w:rsidRDefault="008A3270" w:rsidP="008A3270">
      <w:pPr>
        <w:pStyle w:val="B1"/>
      </w:pPr>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2A906C86" w:rsidR="000547D2" w:rsidRDefault="000547D2" w:rsidP="006E7760">
      <w:pPr>
        <w:pStyle w:val="B1"/>
      </w:pPr>
      <w:r>
        <w:tab/>
        <w:t>If the UE has registered in the ON-SNPN for onboarding, it 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77777777" w:rsidR="000547D2" w:rsidRDefault="000547D2" w:rsidP="008A3270">
      <w:pPr>
        <w:pStyle w:val="B1"/>
      </w:pPr>
      <w:r>
        <w:t>5.</w:t>
      </w:r>
      <w:r>
        <w:tab/>
        <w:t>[Conditional] old AMF to new AMF: Response to Namf_Communication_UEContextTransfer (SUPI, UE Context in AMF (as per Table 5.2.2.2.2-1)). Once the registration is completed successfully, the new AMF may start the implementation specific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365A3097" w14:textId="1830BC63" w:rsidR="008A3270" w:rsidRDefault="008A3270" w:rsidP="008A3270">
      <w:pPr>
        <w:pStyle w:val="B1"/>
      </w:pPr>
      <w:r>
        <w:lastRenderedPageBreak/>
        <w:t>9.</w:t>
      </w:r>
      <w:r>
        <w:tab/>
        <w:t>The authentication is performed as described in TS 33.501 [15].</w:t>
      </w:r>
      <w:r w:rsidR="000547D2">
        <w:t xml:space="preserve"> The AUSF sends the Onboarding SUCI and Default UE credentials received from the UE towards the DCS, which authenticates the UE based on received data from AUSF. During authentication procedure DCS may provide PVS FQDN or PVS IP address for the UE to the AUSF. AUSF provides PVS FQDN or PVS IP address to the AMF.</w:t>
      </w:r>
    </w:p>
    <w:p w14:paraId="1A9AE1F7" w14:textId="4FED369B"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5" w:name="_Toc83354989"/>
      <w:r w:rsidRPr="00140E21">
        <w:t>4.2.2.3</w:t>
      </w:r>
      <w:r w:rsidRPr="00140E21">
        <w:tab/>
        <w:t>Deregistration procedures</w:t>
      </w:r>
      <w:bookmarkEnd w:id="128"/>
      <w:bookmarkEnd w:id="129"/>
      <w:bookmarkEnd w:id="130"/>
      <w:bookmarkEnd w:id="131"/>
      <w:bookmarkEnd w:id="132"/>
      <w:bookmarkEnd w:id="133"/>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83354990"/>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143" w:name="_Toc20203935"/>
      <w:bookmarkStart w:id="144" w:name="_Toc27894620"/>
      <w:bookmarkStart w:id="145" w:name="_Toc36191687"/>
      <w:bookmarkStart w:id="146" w:name="_Toc45192773"/>
      <w:bookmarkStart w:id="147" w:name="_Toc47592405"/>
      <w:bookmarkStart w:id="148"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149" w:name="_Toc83354991"/>
      <w:r w:rsidRPr="00140E21">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31" type="#_x0000_t75" style="width:478.5pt;height:259.5pt" o:ole="">
            <v:imagedata r:id="rId18" o:title=""/>
          </v:shape>
          <o:OLEObject Type="Embed" ProgID="Word.Picture.8" ShapeID="_x0000_i1031" DrawAspect="Content" ObjectID="_1693969172" r:id="rId19"/>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83354992"/>
      <w:r w:rsidRPr="00140E21">
        <w:t>4.2.2.3.3</w:t>
      </w:r>
      <w:r w:rsidRPr="00140E21">
        <w:tab/>
        <w:t>Network-initiated Deregistration</w:t>
      </w:r>
      <w:bookmarkEnd w:id="151"/>
      <w:bookmarkEnd w:id="152"/>
      <w:bookmarkEnd w:id="153"/>
      <w:bookmarkEnd w:id="154"/>
      <w:bookmarkEnd w:id="155"/>
      <w:bookmarkEnd w:id="156"/>
      <w:bookmarkEnd w:id="157"/>
    </w:p>
    <w:p w14:paraId="2EE1BA05" w14:textId="4403941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2" type="#_x0000_t75" style="width:480.75pt;height:197.25pt" o:ole="">
            <v:imagedata r:id="rId20" o:title=""/>
          </v:shape>
          <o:OLEObject Type="Embed" ProgID="Visio.Drawing.11" ShapeID="_x0000_i1032" DrawAspect="Content" ObjectID="_1693969173" r:id="rId21"/>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2CE9F990" w:rsidR="005D29D7" w:rsidRDefault="005D29D7" w:rsidP="00776774">
      <w:pPr>
        <w:pStyle w:val="B1"/>
      </w:pPr>
      <w:r>
        <w:tab/>
        <w:t>For NR satellite access, the AMF initiates Network-initiated Deregistration if it detects that the UE's registered PLMN is not allowed to operate in the present UE location. In this case, the AMF should include in Deregistration request the country in which the UE is located.</w:t>
      </w:r>
    </w:p>
    <w:p w14:paraId="171D0B80" w14:textId="79AD9172"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83354993"/>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83354994"/>
      <w:r w:rsidRPr="00140E21">
        <w:t>4.2.3.1</w:t>
      </w:r>
      <w:r w:rsidRPr="00140E21">
        <w:tab/>
        <w:t>General</w:t>
      </w:r>
      <w:bookmarkEnd w:id="165"/>
      <w:bookmarkEnd w:id="166"/>
      <w:bookmarkEnd w:id="167"/>
      <w:bookmarkEnd w:id="168"/>
      <w:bookmarkEnd w:id="169"/>
      <w:bookmarkEnd w:id="170"/>
      <w:bookmarkEnd w:id="171"/>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83354995"/>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w:t>
      </w:r>
      <w:r w:rsidRPr="00140E21">
        <w:lastRenderedPageBreak/>
        <w:t>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1AAA86A4" w:rsidR="00003FCA" w:rsidRDefault="00003FCA" w:rsidP="00776774">
      <w:pPr>
        <w:rPr>
          <w:rFonts w:eastAsia="Batang"/>
        </w:rPr>
      </w:pPr>
      <w:r>
        <w:rPr>
          <w:rFonts w:eastAsia="Batang"/>
        </w:rPr>
        <w:t>The Service Request procedure is used by the UE</w:t>
      </w:r>
      <w:r w:rsidR="00CE5B0F">
        <w:rPr>
          <w:rFonts w:eastAsia="Batang"/>
        </w:rPr>
        <w:t xml:space="preserve"> over 3GPP access</w:t>
      </w:r>
      <w:r>
        <w:rPr>
          <w:rFonts w:eastAsia="Batang"/>
        </w:rPr>
        <w:t>, when in MUSIM mode,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7D15C7C5" w:rsidR="00003FCA" w:rsidRDefault="00003FCA" w:rsidP="002217D3">
      <w:pPr>
        <w:pStyle w:val="NO"/>
        <w:rPr>
          <w:rFonts w:eastAsia="Batang"/>
        </w:rPr>
      </w:pPr>
      <w:r>
        <w:rPr>
          <w:rFonts w:eastAsia="Batang"/>
        </w:rPr>
        <w:t>NOTE 1:</w:t>
      </w:r>
      <w:r>
        <w:rPr>
          <w:rFonts w:eastAsia="Batang"/>
        </w:rPr>
        <w:tab/>
        <w:t>It is not expected that UE in MUSIM mode will execute UE triggered Service Request procedure with Release Request indication if regulatory prioritized services (e.g. emergency service, emergency callback waiting) are ongoing.</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63383DDD" w:rsidR="00B60E5E" w:rsidRDefault="00B60E5E" w:rsidP="002217D3">
      <w:pPr>
        <w:pStyle w:val="NO"/>
        <w:rPr>
          <w:rFonts w:eastAsia="Batang"/>
        </w:rPr>
      </w:pPr>
      <w:r>
        <w:rPr>
          <w:rFonts w:eastAsia="Batang"/>
        </w:rPr>
        <w:t>NOTE 2:</w:t>
      </w:r>
      <w:r>
        <w:rPr>
          <w:rFonts w:eastAsia="Batang"/>
        </w:rPr>
        <w:tab/>
        <w:t>UE in MUSIM mode and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7C96B39A"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 and 21b of the figure 4.2.3.2-1.</w:t>
      </w:r>
    </w:p>
    <w:bookmarkStart w:id="179" w:name="_MON_1592268499"/>
    <w:bookmarkEnd w:id="179"/>
    <w:p w14:paraId="64CAA204" w14:textId="77777777" w:rsidR="00776774" w:rsidRPr="00140E21" w:rsidRDefault="00776774" w:rsidP="00776774">
      <w:pPr>
        <w:pStyle w:val="TH"/>
      </w:pPr>
      <w:r w:rsidRPr="00140E21">
        <w:object w:dxaOrig="9287" w:dyaOrig="12849" w14:anchorId="3CC60635">
          <v:shape id="_x0000_i1033" type="#_x0000_t75" style="width:464.25pt;height:642.75pt" o:ole="">
            <v:imagedata r:id="rId22" o:title=""/>
          </v:shape>
          <o:OLEObject Type="Embed" ProgID="Word.Picture.8" ShapeID="_x0000_i1033" DrawAspect="Content" ObjectID="_1693969174" r:id="rId23"/>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4D21903A" w:rsidR="00003FCA" w:rsidRDefault="00003FCA" w:rsidP="00776774">
      <w:pPr>
        <w:pStyle w:val="B1"/>
        <w:rPr>
          <w:lang w:eastAsia="zh-CN"/>
        </w:rPr>
      </w:pPr>
      <w:r>
        <w:rPr>
          <w:lang w:eastAsia="zh-CN"/>
        </w:rPr>
        <w:tab/>
        <w:t>The UE in MUSIM mode and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DD50F89" w:rsidR="00003FCA" w:rsidRDefault="00003FCA" w:rsidP="00776774">
      <w:pPr>
        <w:pStyle w:val="B1"/>
        <w:rPr>
          <w:lang w:eastAsia="zh-CN"/>
        </w:rPr>
      </w:pPr>
      <w:r>
        <w:rPr>
          <w:lang w:eastAsia="zh-CN"/>
        </w:rPr>
        <w:tab/>
        <w:t>The UE in MUSIM mode and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1C1E4CC" w:rsidR="00B60E5E" w:rsidRDefault="00B60E5E" w:rsidP="00776774">
      <w:pPr>
        <w:pStyle w:val="B1"/>
        <w:rPr>
          <w:lang w:eastAsia="zh-CN"/>
        </w:rPr>
      </w:pPr>
      <w:r>
        <w:rPr>
          <w:lang w:eastAsia="zh-CN"/>
        </w:rPr>
        <w:tab/>
        <w:t>If the UE in MUSIM mode and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5AAE788F"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6E23E17D" w:rsidR="00776774" w:rsidRPr="00140E21" w:rsidRDefault="00776774" w:rsidP="00776774">
      <w:pPr>
        <w:pStyle w:val="NO"/>
        <w:rPr>
          <w:lang w:eastAsia="zh-CN"/>
        </w:rPr>
      </w:pPr>
      <w:r w:rsidRPr="00140E21">
        <w:rPr>
          <w:lang w:eastAsia="zh-CN"/>
        </w:rPr>
        <w:t>NOTE </w:t>
      </w:r>
      <w:r w:rsidR="00B60E5E">
        <w:rPr>
          <w:lang w:eastAsia="zh-CN"/>
        </w:rPr>
        <w:t>3</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38E8609E"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51E4FFE9" w14:textId="3DCA503D" w:rsidR="005D29D7" w:rsidRDefault="005D29D7" w:rsidP="00776774">
      <w:pPr>
        <w:pStyle w:val="B1"/>
      </w:pPr>
      <w:r>
        <w:tab/>
        <w:t>For NR satellite access, the AMF may decide to verify the UE location. If the AMF can determine based on the Selected PLMN ID and ULI (including Cell ID) received from the gNB that the UE is attempting to access a PLMN that is not allowed to operate at the present UE location, then the AMF shall locally deregister the UE and reject the Service Request indicating a suitable Cause value and the country of the UE location using the MCC(s) assigned to that country. Otherwise, if the AMF is not aware of the UE location with sufficient accuracy to make a final decision, the AMF proceeds with the Service Request procedure and may initiate UE location procedure as specified in</w:t>
      </w:r>
      <w:r w:rsidR="00EB0435">
        <w:t xml:space="preserve"> clause 6.10.1</w:t>
      </w:r>
      <w:r>
        <w:t xml:space="preserve"> </w:t>
      </w:r>
      <w:r w:rsidR="00EB0435">
        <w:t xml:space="preserve">of </w:t>
      </w:r>
      <w:r>
        <w:t>TS 23.273 [51] and be prepared to deregister the UE if the information received form the LMF proves that the UE is registered to a PLMN that is not allowed to operate at the UE location.</w:t>
      </w:r>
    </w:p>
    <w:p w14:paraId="105E4D87" w14:textId="718E6A86" w:rsidR="005D29D7" w:rsidRDefault="005D29D7" w:rsidP="00EE66A3">
      <w:pPr>
        <w:pStyle w:val="NO"/>
      </w:pPr>
      <w:r>
        <w:t>NOTE </w:t>
      </w:r>
      <w:r w:rsidR="00B60E5E">
        <w:t>4</w:t>
      </w:r>
      <w:r>
        <w:t>:</w:t>
      </w:r>
      <w:r>
        <w:tab/>
        <w:t>The location information cannot be guaranteed to be sufficiently accurate for the AMF to determine in all cases the country where UE is located.</w:t>
      </w:r>
    </w:p>
    <w:p w14:paraId="4859A7F1" w14:textId="77777777" w:rsidR="005D29D7" w:rsidRDefault="005D29D7" w:rsidP="00776774">
      <w:pPr>
        <w:pStyle w:val="B1"/>
      </w:pPr>
      <w:r>
        <w:tab/>
        <w:t>Upon receiving a Service Reject with the country in which the UE is located, the UE shall attempt to register to a PLMN that is allowed to operate at the UE location as specified in TS 23.122 [22].</w:t>
      </w:r>
    </w:p>
    <w:p w14:paraId="536BD247" w14:textId="7F998917" w:rsidR="005D29D7" w:rsidRDefault="005D29D7" w:rsidP="00EE66A3">
      <w:pPr>
        <w:pStyle w:val="NO"/>
      </w:pPr>
      <w:r>
        <w:t>NOTE </w:t>
      </w:r>
      <w:r w:rsidR="00B60E5E">
        <w:t>5</w:t>
      </w:r>
      <w:r>
        <w:t>:</w:t>
      </w:r>
      <w:r>
        <w:tab/>
        <w:t>Some countries use multiple MCCs and some MCCs, such as 901, can be allowed in multiple countries and therefore the UE can register in a PLMN with MCC different from the one returned to the UE.</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lastRenderedPageBreak/>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1E471CD4" w14:textId="489FADF6" w:rsidR="00003FCA" w:rsidRDefault="00003FCA" w:rsidP="002217D3">
      <w:pPr>
        <w:pStyle w:val="B2"/>
      </w:pPr>
      <w:r>
        <w:t>-</w:t>
      </w:r>
      <w:r>
        <w:tab/>
        <w:t>the AMF updates the UE context with any received Paging Restriction</w:t>
      </w:r>
      <w:r w:rsidR="003353CB">
        <w:t xml:space="preserve"> I</w:t>
      </w:r>
      <w:r>
        <w:t>nformation. If no Paging Restriction</w:t>
      </w:r>
      <w:r w:rsidR="003353CB">
        <w:t xml:space="preserve"> I</w:t>
      </w:r>
      <w:r>
        <w:t>nformation is provided, no paging restrictions apply.</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0857363E" w:rsidR="00003FCA" w:rsidRDefault="00003FCA" w:rsidP="002217D3">
      <w:pPr>
        <w:pStyle w:val="NO"/>
      </w:pPr>
      <w:r>
        <w:t>NOTE </w:t>
      </w:r>
      <w:r w:rsidR="00B60E5E">
        <w:t>6</w:t>
      </w:r>
      <w:r>
        <w:t>: If AMF does not perform steps 5-7 before step 2 then some DL data might not be delivered to the UE.</w:t>
      </w:r>
    </w:p>
    <w:p w14:paraId="20C6BE29" w14:textId="5B73EFBF" w:rsidR="00003FCA" w:rsidRDefault="00003FCA" w:rsidP="002217D3">
      <w:pPr>
        <w:pStyle w:val="NO"/>
      </w:pPr>
      <w:r>
        <w:t>NOTE </w:t>
      </w:r>
      <w:r w:rsidR="00B60E5E">
        <w:t>7</w:t>
      </w:r>
      <w:r>
        <w:t>:</w:t>
      </w:r>
      <w:r>
        <w:tab/>
        <w:t>When UE includes Paging Restriction</w:t>
      </w:r>
      <w:r w:rsidR="003353CB">
        <w:t xml:space="preserve"> I</w:t>
      </w:r>
      <w:r>
        <w:t>nformation in the Service Request message, the acceptance or rejection of paging restrictions by the network is confirmed with a NAS message as defined in stage 3 specifications.</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lastRenderedPageBreak/>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402D45A5" w:rsidR="00776774" w:rsidRDefault="00776774" w:rsidP="00776774">
      <w:pPr>
        <w:pStyle w:val="NO"/>
      </w:pPr>
      <w:r>
        <w:t>NOTE </w:t>
      </w:r>
      <w:r w:rsidR="00B60E5E">
        <w:t>8</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23D5A263" w:rsidR="00776774" w:rsidRDefault="00776774" w:rsidP="00776774">
      <w:pPr>
        <w:pStyle w:val="NO"/>
      </w:pPr>
      <w:r>
        <w:t>NOTE </w:t>
      </w:r>
      <w:r w:rsidR="00B60E5E">
        <w:t>9</w:t>
      </w:r>
      <w:r>
        <w:t>:</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lastRenderedPageBreak/>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0" w:name="OLE_LINK99"/>
      <w:r w:rsidRPr="00140E21">
        <w:t>accepts the activation of UP connection and</w:t>
      </w:r>
      <w:bookmarkEnd w:id="180"/>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5C36277" w:rsidR="00776774" w:rsidRPr="00140E21" w:rsidRDefault="00776774" w:rsidP="00776774">
      <w:pPr>
        <w:pStyle w:val="NO"/>
        <w:rPr>
          <w:lang w:eastAsia="zh-CN"/>
        </w:rPr>
      </w:pPr>
      <w:r w:rsidRPr="00140E21">
        <w:rPr>
          <w:lang w:eastAsia="zh-CN"/>
        </w:rPr>
        <w:t>NOTE</w:t>
      </w:r>
      <w:r w:rsidRPr="00140E21">
        <w:t> </w:t>
      </w:r>
      <w:r w:rsidR="00B60E5E">
        <w:t>10</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lastRenderedPageBreak/>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lastRenderedPageBreak/>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lastRenderedPageBreak/>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 xml:space="preserve">2], and provides the Extended Connected Time value to the RAN in </w:t>
      </w:r>
      <w:r w:rsidRPr="00140E21">
        <w:lastRenderedPageBreak/>
        <w:t>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3963AD05" w:rsidR="00776774" w:rsidRPr="00140E21" w:rsidRDefault="00776774" w:rsidP="00776774">
      <w:pPr>
        <w:pStyle w:val="NO"/>
      </w:pPr>
      <w:r w:rsidRPr="00140E21">
        <w:t>NOTE </w:t>
      </w:r>
      <w:r w:rsidR="00003FCA">
        <w:t>1</w:t>
      </w:r>
      <w:r w:rsidR="00B60E5E">
        <w:t>1</w:t>
      </w:r>
      <w:r w:rsidRPr="00140E21">
        <w:t>:</w:t>
      </w:r>
      <w:r w:rsidRPr="00140E21">
        <w:tab/>
        <w:t>The reception of the Service Accept message does not imply the successful activation of the User Plane radio resources.</w:t>
      </w:r>
    </w:p>
    <w:p w14:paraId="269E3C3F" w14:textId="3FF1622C" w:rsidR="00776774" w:rsidRPr="00140E21" w:rsidRDefault="00776774" w:rsidP="00776774">
      <w:pPr>
        <w:pStyle w:val="NO"/>
      </w:pPr>
      <w:r w:rsidRPr="00140E21">
        <w:t>NOTE </w:t>
      </w:r>
      <w:r w:rsidR="00003FCA">
        <w:t>1</w:t>
      </w:r>
      <w:r w:rsidR="00B60E5E">
        <w:t>2</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lastRenderedPageBreak/>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1" w:name="_Toc20203940"/>
      <w:bookmarkStart w:id="182" w:name="_Toc27894625"/>
      <w:bookmarkStart w:id="183" w:name="_Toc36191692"/>
      <w:bookmarkStart w:id="184" w:name="_Toc45192778"/>
      <w:bookmarkStart w:id="185" w:name="_Toc47592410"/>
      <w:bookmarkStart w:id="186" w:name="_Toc51834491"/>
      <w:bookmarkStart w:id="187" w:name="_Toc83354996"/>
      <w:r w:rsidRPr="00140E21">
        <w:t>4.2.3.3</w:t>
      </w:r>
      <w:r w:rsidRPr="00140E21">
        <w:tab/>
        <w:t>Network Triggered Service Request</w:t>
      </w:r>
      <w:bookmarkEnd w:id="181"/>
      <w:bookmarkEnd w:id="182"/>
      <w:bookmarkEnd w:id="183"/>
      <w:bookmarkEnd w:id="184"/>
      <w:bookmarkEnd w:id="185"/>
      <w:bookmarkEnd w:id="186"/>
      <w:bookmarkEnd w:id="187"/>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67746A3E" w14:textId="4C09D2BD" w:rsidR="00B60E5E" w:rsidRDefault="00B60E5E" w:rsidP="002217D3">
      <w:pPr>
        <w:pStyle w:val="TH"/>
      </w:pPr>
      <w:r>
        <w:rPr>
          <w:noProof/>
        </w:rPr>
        <w:object w:dxaOrig="7843" w:dyaOrig="7227" w14:anchorId="0C19922F">
          <v:shape id="_x0000_i1034" type="#_x0000_t75" style="width:389.25pt;height:5in" o:ole="">
            <v:imagedata r:id="rId24" o:title=""/>
          </v:shape>
          <o:OLEObject Type="Embed" ProgID="Word.Picture.8" ShapeID="_x0000_i1034" DrawAspect="Content" ObjectID="_1693969175" r:id="rId25"/>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lastRenderedPageBreak/>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93A8D3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w:t>
      </w:r>
      <w:r>
        <w:lastRenderedPageBreak/>
        <w:t>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29FA35E6"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lastRenderedPageBreak/>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8"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8"/>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lastRenderedPageBreak/>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lastRenderedPageBreak/>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3FD4D59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4F62C93"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lastRenderedPageBreak/>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440DAB81" w:rsidR="00B60E5E" w:rsidRDefault="00B60E5E" w:rsidP="00776774">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2AF3685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 UE in MUSIM mode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lastRenderedPageBreak/>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9" w:name="_Toc20203941"/>
      <w:bookmarkStart w:id="190" w:name="_Toc27894626"/>
      <w:bookmarkStart w:id="191" w:name="_Toc36191693"/>
      <w:bookmarkStart w:id="192" w:name="_Toc45192779"/>
      <w:bookmarkStart w:id="193" w:name="_Toc47592411"/>
      <w:bookmarkStart w:id="194" w:name="_Toc51834492"/>
      <w:bookmarkStart w:id="195" w:name="_Toc83354997"/>
      <w:r w:rsidRPr="00140E21">
        <w:t>4.2.4</w:t>
      </w:r>
      <w:r w:rsidRPr="00140E21">
        <w:tab/>
        <w:t>UE Configuration Update</w:t>
      </w:r>
      <w:bookmarkEnd w:id="189"/>
      <w:bookmarkEnd w:id="190"/>
      <w:bookmarkEnd w:id="191"/>
      <w:bookmarkEnd w:id="192"/>
      <w:bookmarkEnd w:id="193"/>
      <w:bookmarkEnd w:id="194"/>
      <w:bookmarkEnd w:id="195"/>
    </w:p>
    <w:p w14:paraId="6D3D9E27" w14:textId="77777777" w:rsidR="00776774" w:rsidRPr="00140E21" w:rsidRDefault="00776774" w:rsidP="00776774">
      <w:pPr>
        <w:pStyle w:val="Heading4"/>
      </w:pPr>
      <w:bookmarkStart w:id="196" w:name="_Toc20203942"/>
      <w:bookmarkStart w:id="197" w:name="_Toc27894627"/>
      <w:bookmarkStart w:id="198" w:name="_Toc36191694"/>
      <w:bookmarkStart w:id="199" w:name="_Toc45192780"/>
      <w:bookmarkStart w:id="200" w:name="_Toc47592412"/>
      <w:bookmarkStart w:id="201" w:name="_Toc51834493"/>
      <w:bookmarkStart w:id="202" w:name="_Toc83354998"/>
      <w:r w:rsidRPr="00140E21">
        <w:rPr>
          <w:lang w:eastAsia="zh-CN"/>
        </w:rPr>
        <w:t>4.2.4.1</w:t>
      </w:r>
      <w:r w:rsidRPr="00140E21">
        <w:tab/>
        <w:t>General</w:t>
      </w:r>
      <w:bookmarkEnd w:id="196"/>
      <w:bookmarkEnd w:id="197"/>
      <w:bookmarkEnd w:id="198"/>
      <w:bookmarkEnd w:id="199"/>
      <w:bookmarkEnd w:id="200"/>
      <w:bookmarkEnd w:id="201"/>
      <w:bookmarkEnd w:id="20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3" w:name="_Toc20203943"/>
      <w:bookmarkStart w:id="204" w:name="_Toc27894628"/>
      <w:bookmarkStart w:id="205" w:name="_Toc36191695"/>
      <w:bookmarkStart w:id="206" w:name="_Toc45192781"/>
      <w:bookmarkStart w:id="207" w:name="_Toc47592413"/>
      <w:bookmarkStart w:id="208" w:name="_Toc51834494"/>
      <w:bookmarkStart w:id="209" w:name="_Toc83354999"/>
      <w:r w:rsidRPr="00140E21">
        <w:rPr>
          <w:lang w:eastAsia="zh-CN"/>
        </w:rPr>
        <w:t>4.2.4.2</w:t>
      </w:r>
      <w:r w:rsidRPr="00140E21">
        <w:tab/>
        <w:t>UE Configuration Update procedure for access and mobility management related parameters</w:t>
      </w:r>
      <w:bookmarkEnd w:id="203"/>
      <w:bookmarkEnd w:id="204"/>
      <w:bookmarkEnd w:id="205"/>
      <w:bookmarkEnd w:id="206"/>
      <w:bookmarkEnd w:id="207"/>
      <w:bookmarkEnd w:id="208"/>
      <w:bookmarkEnd w:id="209"/>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0" w:name="_MON_1644157247"/>
    <w:bookmarkEnd w:id="210"/>
    <w:p w14:paraId="3C375DB2" w14:textId="77777777" w:rsidR="00776774" w:rsidRDefault="00776774" w:rsidP="00776774">
      <w:pPr>
        <w:pStyle w:val="TH"/>
      </w:pPr>
      <w:r w:rsidRPr="00A249B0">
        <w:rPr>
          <w:b w:val="0"/>
        </w:rPr>
        <w:object w:dxaOrig="9423" w:dyaOrig="7085" w14:anchorId="6B2D44F3">
          <v:shape id="_x0000_i1035" type="#_x0000_t75" style="width:471.75pt;height:357.75pt" o:ole="">
            <v:imagedata r:id="rId26" o:title=""/>
          </v:shape>
          <o:OLEObject Type="Embed" ProgID="Word.Picture.8" ShapeID="_x0000_i1035" DrawAspect="Content" ObjectID="_1693969176" r:id="rId27"/>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541D69"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24FA3AE5"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 xml:space="preserve">The AMF includes one or more of 5G-GUTI, TAI List, Allowed NSSAI, Mapping Of Allowed NSSAI, Configured NSSAI for the Serving PLMN, Mapping Of Configured NSSAI, rejected S-NSSAIs, NITZ (Network </w:t>
      </w:r>
      <w:r w:rsidRPr="00140E21">
        <w:lastRenderedPageBreak/>
        <w:t>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4F3E3994"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8B20A93" w14:textId="2FDC3DC9"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4C6653" w14:textId="47898C31"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lastRenderedPageBreak/>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E69470C"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1660AFED"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lastRenderedPageBreak/>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1" w:name="_Toc20203944"/>
      <w:bookmarkStart w:id="212" w:name="_Toc27894629"/>
      <w:bookmarkStart w:id="213" w:name="_Toc36191696"/>
      <w:bookmarkStart w:id="214" w:name="_Toc45192782"/>
      <w:bookmarkStart w:id="215" w:name="_Toc47592414"/>
      <w:bookmarkStart w:id="216" w:name="_Toc51834495"/>
      <w:bookmarkStart w:id="217" w:name="_Toc83355000"/>
      <w:r w:rsidRPr="00140E21">
        <w:t>4.2.4.3</w:t>
      </w:r>
      <w:r w:rsidRPr="00140E21">
        <w:tab/>
        <w:t>UE Configuration Update procedure for transparent UE Policy delivery</w:t>
      </w:r>
      <w:bookmarkEnd w:id="211"/>
      <w:bookmarkEnd w:id="212"/>
      <w:bookmarkEnd w:id="213"/>
      <w:bookmarkEnd w:id="214"/>
      <w:bookmarkEnd w:id="215"/>
      <w:bookmarkEnd w:id="216"/>
      <w:bookmarkEnd w:id="217"/>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6" type="#_x0000_t75" style="width:476.25pt;height:218.25pt" o:ole="">
            <v:imagedata r:id="rId28" o:title=""/>
          </v:shape>
          <o:OLEObject Type="Embed" ProgID="Visio.Drawing.11" ShapeID="_x0000_i1036" DrawAspect="Content" ObjectID="_1693969177" r:id="rId29"/>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lastRenderedPageBreak/>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8"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9" w:name="_Toc27894630"/>
      <w:bookmarkStart w:id="220" w:name="_Toc36191697"/>
      <w:bookmarkStart w:id="221" w:name="_Toc45192783"/>
      <w:bookmarkStart w:id="222" w:name="_Toc47592415"/>
      <w:bookmarkStart w:id="223" w:name="_Toc51834496"/>
      <w:bookmarkStart w:id="224" w:name="_Toc83355001"/>
      <w:r w:rsidRPr="00140E21">
        <w:t>4.2.5</w:t>
      </w:r>
      <w:r w:rsidRPr="00140E21">
        <w:tab/>
        <w:t>Reachability procedures</w:t>
      </w:r>
      <w:bookmarkEnd w:id="218"/>
      <w:bookmarkEnd w:id="219"/>
      <w:bookmarkEnd w:id="220"/>
      <w:bookmarkEnd w:id="221"/>
      <w:bookmarkEnd w:id="222"/>
      <w:bookmarkEnd w:id="223"/>
      <w:bookmarkEnd w:id="224"/>
    </w:p>
    <w:p w14:paraId="42D1E15E" w14:textId="77777777" w:rsidR="00776774" w:rsidRPr="00140E21" w:rsidRDefault="00776774" w:rsidP="00776774">
      <w:pPr>
        <w:pStyle w:val="Heading4"/>
      </w:pPr>
      <w:bookmarkStart w:id="225" w:name="_Toc20203946"/>
      <w:bookmarkStart w:id="226" w:name="_Toc27894631"/>
      <w:bookmarkStart w:id="227" w:name="_Toc36191698"/>
      <w:bookmarkStart w:id="228" w:name="_Toc45192784"/>
      <w:bookmarkStart w:id="229" w:name="_Toc47592416"/>
      <w:bookmarkStart w:id="230" w:name="_Toc51834497"/>
      <w:bookmarkStart w:id="231" w:name="_Toc83355002"/>
      <w:r w:rsidRPr="00140E21">
        <w:rPr>
          <w:lang w:eastAsia="zh-CN"/>
        </w:rPr>
        <w:t>4.2.5.1</w:t>
      </w:r>
      <w:r w:rsidRPr="00140E21">
        <w:tab/>
        <w:t>General</w:t>
      </w:r>
      <w:bookmarkEnd w:id="225"/>
      <w:bookmarkEnd w:id="226"/>
      <w:bookmarkEnd w:id="227"/>
      <w:bookmarkEnd w:id="228"/>
      <w:bookmarkEnd w:id="229"/>
      <w:bookmarkEnd w:id="230"/>
      <w:bookmarkEnd w:id="23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2" w:name="_Toc20203947"/>
      <w:bookmarkStart w:id="233" w:name="_Toc27894632"/>
      <w:bookmarkStart w:id="234" w:name="_Toc36191699"/>
      <w:bookmarkStart w:id="235" w:name="_Toc45192785"/>
      <w:bookmarkStart w:id="236" w:name="_Toc47592417"/>
      <w:bookmarkStart w:id="237" w:name="_Toc51834498"/>
      <w:bookmarkStart w:id="238" w:name="_Toc83355003"/>
      <w:r w:rsidRPr="00140E21">
        <w:rPr>
          <w:lang w:eastAsia="zh-CN"/>
        </w:rPr>
        <w:lastRenderedPageBreak/>
        <w:t>4.2.5.2</w:t>
      </w:r>
      <w:r w:rsidRPr="00140E21">
        <w:tab/>
        <w:t>UE Reachability Notification Request procedure</w:t>
      </w:r>
      <w:bookmarkEnd w:id="232"/>
      <w:bookmarkEnd w:id="233"/>
      <w:bookmarkEnd w:id="234"/>
      <w:bookmarkEnd w:id="235"/>
      <w:bookmarkEnd w:id="236"/>
      <w:bookmarkEnd w:id="237"/>
      <w:bookmarkEnd w:id="23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9" w:name="_MON_1655796030"/>
    <w:bookmarkEnd w:id="239"/>
    <w:p w14:paraId="6A327BC4" w14:textId="77777777" w:rsidR="00776774" w:rsidRDefault="00776774" w:rsidP="00776774">
      <w:pPr>
        <w:pStyle w:val="TH"/>
      </w:pPr>
      <w:r w:rsidRPr="00745FD6">
        <w:object w:dxaOrig="6804" w:dyaOrig="4250" w14:anchorId="1D4B6081">
          <v:shape id="_x0000_i1037" type="#_x0000_t75" style="width:359.25pt;height:203.25pt" o:ole="">
            <v:imagedata r:id="rId30" o:title="" cropbottom="3084f" cropright="-4059f"/>
          </v:shape>
          <o:OLEObject Type="Embed" ProgID="Word.Picture.8" ShapeID="_x0000_i1037" DrawAspect="Content" ObjectID="_1693969178" r:id="rId31"/>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w:t>
      </w:r>
      <w:r>
        <w:rPr>
          <w:lang w:eastAsia="zh-CN"/>
        </w:rPr>
        <w:lastRenderedPageBreak/>
        <w:t>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0" w:name="_Toc20203948"/>
      <w:bookmarkStart w:id="241" w:name="_Toc27894633"/>
      <w:bookmarkStart w:id="242" w:name="_Toc36191700"/>
      <w:bookmarkStart w:id="243" w:name="_Toc45192786"/>
      <w:bookmarkStart w:id="244" w:name="_Toc47592418"/>
      <w:bookmarkStart w:id="245" w:name="_Toc51834499"/>
      <w:bookmarkStart w:id="246" w:name="_Toc83355004"/>
      <w:r w:rsidRPr="00140E21">
        <w:rPr>
          <w:lang w:eastAsia="zh-CN"/>
        </w:rPr>
        <w:t>4.2.5.3</w:t>
      </w:r>
      <w:r w:rsidRPr="00140E21">
        <w:tab/>
        <w:t>UE Activity Notification procedure</w:t>
      </w:r>
      <w:bookmarkEnd w:id="240"/>
      <w:bookmarkEnd w:id="241"/>
      <w:bookmarkEnd w:id="242"/>
      <w:bookmarkEnd w:id="243"/>
      <w:bookmarkEnd w:id="244"/>
      <w:bookmarkEnd w:id="245"/>
      <w:bookmarkEnd w:id="246"/>
    </w:p>
    <w:p w14:paraId="3134A738" w14:textId="77777777" w:rsidR="00776774" w:rsidRPr="00140E21" w:rsidRDefault="00776774" w:rsidP="00776774">
      <w:r w:rsidRPr="00140E21">
        <w:t>The UE Activity Notification procedure is illustrated in figure 4.2.5.3-1.</w:t>
      </w:r>
    </w:p>
    <w:bookmarkStart w:id="247" w:name="_MON_1659449752"/>
    <w:bookmarkEnd w:id="247"/>
    <w:p w14:paraId="4BFFD2B4" w14:textId="77777777" w:rsidR="00776774" w:rsidRDefault="00776774" w:rsidP="00776774">
      <w:pPr>
        <w:pStyle w:val="TH"/>
      </w:pPr>
      <w:r w:rsidRPr="002129B9">
        <w:rPr>
          <w:rFonts w:eastAsia="Yu Mincho"/>
          <w:noProof/>
          <w:lang w:val="x-none"/>
        </w:rPr>
        <w:object w:dxaOrig="8194" w:dyaOrig="3825" w14:anchorId="6FC1E62A">
          <v:shape id="_x0000_i1038" type="#_x0000_t75" style="width:409.5pt;height:211.5pt" o:ole="">
            <v:imagedata r:id="rId32" o:title="" cropbottom="-6084f"/>
          </v:shape>
          <o:OLEObject Type="Embed" ProgID="Word.Picture.8" ShapeID="_x0000_i1038" DrawAspect="Content" ObjectID="_1693969179" r:id="rId33"/>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lastRenderedPageBreak/>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8" w:name="_Toc20203949"/>
      <w:bookmarkStart w:id="249" w:name="_Toc27894634"/>
      <w:bookmarkStart w:id="250" w:name="_Toc36191701"/>
      <w:bookmarkStart w:id="251" w:name="_Toc45192787"/>
      <w:bookmarkStart w:id="252" w:name="_Toc47592419"/>
      <w:bookmarkStart w:id="253" w:name="_Toc51834500"/>
      <w:bookmarkStart w:id="254" w:name="_Toc83355005"/>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8"/>
      <w:bookmarkEnd w:id="249"/>
      <w:bookmarkEnd w:id="250"/>
      <w:bookmarkEnd w:id="251"/>
      <w:bookmarkEnd w:id="252"/>
      <w:bookmarkEnd w:id="253"/>
      <w:bookmarkEnd w:id="254"/>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5" w:name="_MON_1630412946"/>
    <w:bookmarkEnd w:id="255"/>
    <w:p w14:paraId="21F180B9" w14:textId="77777777" w:rsidR="00776774" w:rsidRDefault="00776774" w:rsidP="00776774">
      <w:pPr>
        <w:pStyle w:val="TH"/>
      </w:pPr>
      <w:r w:rsidRPr="00050CA8">
        <w:object w:dxaOrig="8216" w:dyaOrig="5800" w14:anchorId="7CA7C706">
          <v:shape id="_x0000_i1039" type="#_x0000_t75" style="width:411pt;height:291pt" o:ole="">
            <v:imagedata r:id="rId34" o:title=""/>
          </v:shape>
          <o:OLEObject Type="Embed" ProgID="Word.Picture.8" ShapeID="_x0000_i1039" DrawAspect="Content" ObjectID="_1693969180" r:id="rId35"/>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2EBE7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6" w:name="_Toc20203950"/>
      <w:bookmarkStart w:id="257" w:name="_Toc27894635"/>
      <w:bookmarkStart w:id="258" w:name="_Toc36191702"/>
      <w:bookmarkStart w:id="259" w:name="_Toc45192788"/>
      <w:bookmarkStart w:id="260" w:name="_Toc47592420"/>
      <w:bookmarkStart w:id="261"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2" w:name="_Toc83355006"/>
      <w:r w:rsidRPr="00140E21">
        <w:t>4.2.7</w:t>
      </w:r>
      <w:r w:rsidRPr="00140E21">
        <w:tab/>
        <w:t>N2 procedures</w:t>
      </w:r>
      <w:bookmarkEnd w:id="256"/>
      <w:bookmarkEnd w:id="257"/>
      <w:bookmarkEnd w:id="258"/>
      <w:bookmarkEnd w:id="259"/>
      <w:bookmarkEnd w:id="260"/>
      <w:bookmarkEnd w:id="261"/>
      <w:bookmarkEnd w:id="262"/>
    </w:p>
    <w:p w14:paraId="7084CA12" w14:textId="77777777" w:rsidR="00776774" w:rsidRPr="00140E21" w:rsidRDefault="00776774" w:rsidP="00776774">
      <w:pPr>
        <w:pStyle w:val="Heading4"/>
      </w:pPr>
      <w:bookmarkStart w:id="263" w:name="_Toc20203951"/>
      <w:bookmarkStart w:id="264" w:name="_Toc27894636"/>
      <w:bookmarkStart w:id="265" w:name="_Toc36191703"/>
      <w:bookmarkStart w:id="266" w:name="_Toc45192789"/>
      <w:bookmarkStart w:id="267" w:name="_Toc47592421"/>
      <w:bookmarkStart w:id="268" w:name="_Toc51834502"/>
      <w:bookmarkStart w:id="269" w:name="_Toc83355007"/>
      <w:r w:rsidRPr="00140E21">
        <w:t>4.2.7.1</w:t>
      </w:r>
      <w:r w:rsidRPr="00140E21">
        <w:tab/>
        <w:t>N2 Configuration</w:t>
      </w:r>
      <w:bookmarkEnd w:id="263"/>
      <w:bookmarkEnd w:id="264"/>
      <w:bookmarkEnd w:id="265"/>
      <w:bookmarkEnd w:id="266"/>
      <w:bookmarkEnd w:id="267"/>
      <w:bookmarkEnd w:id="268"/>
      <w:bookmarkEnd w:id="26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70" w:name="_Toc20203952"/>
      <w:bookmarkStart w:id="271" w:name="_Toc27894637"/>
      <w:bookmarkStart w:id="272" w:name="_Toc36191704"/>
      <w:bookmarkStart w:id="273" w:name="_Toc45192790"/>
      <w:bookmarkStart w:id="274" w:name="_Toc47592422"/>
      <w:bookmarkStart w:id="27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76" w:name="_Toc83355008"/>
      <w:r w:rsidRPr="00140E21">
        <w:t>4.2.7.2</w:t>
      </w:r>
      <w:r w:rsidRPr="00140E21">
        <w:tab/>
        <w:t>NGAP UE-TNLA-binding related procedures</w:t>
      </w:r>
      <w:bookmarkEnd w:id="270"/>
      <w:bookmarkEnd w:id="271"/>
      <w:bookmarkEnd w:id="272"/>
      <w:bookmarkEnd w:id="273"/>
      <w:bookmarkEnd w:id="274"/>
      <w:bookmarkEnd w:id="275"/>
      <w:bookmarkEnd w:id="276"/>
    </w:p>
    <w:p w14:paraId="226D55B2" w14:textId="77777777" w:rsidR="00776774" w:rsidRPr="00140E21" w:rsidRDefault="00776774" w:rsidP="00776774">
      <w:pPr>
        <w:pStyle w:val="Heading5"/>
        <w:rPr>
          <w:rFonts w:eastAsia="DengXian"/>
          <w:bCs/>
        </w:rPr>
      </w:pPr>
      <w:bookmarkStart w:id="277" w:name="_Toc20203953"/>
      <w:bookmarkStart w:id="278" w:name="_Toc27894638"/>
      <w:bookmarkStart w:id="279" w:name="_Toc36191705"/>
      <w:bookmarkStart w:id="280" w:name="_Toc45192791"/>
      <w:bookmarkStart w:id="281" w:name="_Toc47592423"/>
      <w:bookmarkStart w:id="282" w:name="_Toc51834504"/>
      <w:bookmarkStart w:id="283" w:name="_Toc83355009"/>
      <w:r w:rsidRPr="00140E21">
        <w:t>4.2.7.2.1</w:t>
      </w:r>
      <w:r w:rsidRPr="00140E21">
        <w:tab/>
        <w:t xml:space="preserve">Creating </w:t>
      </w:r>
      <w:r w:rsidRPr="00140E21">
        <w:rPr>
          <w:rFonts w:eastAsia="DengXian"/>
          <w:bCs/>
        </w:rPr>
        <w:t>NGAP UE-TNLA-bindings during Registration and Service Request</w:t>
      </w:r>
      <w:bookmarkEnd w:id="277"/>
      <w:bookmarkEnd w:id="278"/>
      <w:bookmarkEnd w:id="279"/>
      <w:bookmarkEnd w:id="280"/>
      <w:bookmarkEnd w:id="281"/>
      <w:bookmarkEnd w:id="282"/>
      <w:bookmarkEnd w:id="28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4484E383"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lastRenderedPageBreak/>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4" w:name="_Toc20203954"/>
      <w:bookmarkStart w:id="285" w:name="_Toc27894639"/>
      <w:bookmarkStart w:id="286" w:name="_Toc36191706"/>
      <w:bookmarkStart w:id="287" w:name="_Toc45192792"/>
      <w:bookmarkStart w:id="288" w:name="_Toc47592424"/>
      <w:bookmarkStart w:id="289" w:name="_Toc51834505"/>
      <w:bookmarkStart w:id="290" w:name="_Toc83355010"/>
      <w:r w:rsidRPr="00140E21">
        <w:t>4.2.7.2.2</w:t>
      </w:r>
      <w:r w:rsidRPr="00140E21">
        <w:tab/>
        <w:t xml:space="preserve">Creating </w:t>
      </w:r>
      <w:r w:rsidRPr="00140E21">
        <w:rPr>
          <w:rFonts w:eastAsia="DengXian"/>
        </w:rPr>
        <w:t>NGAP UE-TNLA-bindings during handovers</w:t>
      </w:r>
      <w:bookmarkEnd w:id="284"/>
      <w:bookmarkEnd w:id="285"/>
      <w:bookmarkEnd w:id="286"/>
      <w:bookmarkEnd w:id="287"/>
      <w:bookmarkEnd w:id="288"/>
      <w:bookmarkEnd w:id="289"/>
      <w:bookmarkEnd w:id="29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1" w:name="_Toc20203955"/>
      <w:bookmarkStart w:id="292" w:name="_Toc27894640"/>
      <w:bookmarkStart w:id="293" w:name="_Toc36191707"/>
      <w:bookmarkStart w:id="294" w:name="_Toc45192793"/>
      <w:bookmarkStart w:id="295" w:name="_Toc47592425"/>
      <w:bookmarkStart w:id="296" w:name="_Toc51834506"/>
      <w:bookmarkStart w:id="297" w:name="_Toc83355011"/>
      <w:r w:rsidRPr="00140E21">
        <w:t>4.2.7.2.3</w:t>
      </w:r>
      <w:r w:rsidRPr="00140E21">
        <w:tab/>
        <w:t xml:space="preserve">Re-Creating </w:t>
      </w:r>
      <w:r w:rsidRPr="00140E21">
        <w:rPr>
          <w:rFonts w:eastAsia="DengXian"/>
        </w:rPr>
        <w:t>NGAP UE-TNLA-bindings subsequent to NGAP UE-TNLA-binding release</w:t>
      </w:r>
      <w:bookmarkEnd w:id="291"/>
      <w:bookmarkEnd w:id="292"/>
      <w:bookmarkEnd w:id="293"/>
      <w:bookmarkEnd w:id="294"/>
      <w:bookmarkEnd w:id="295"/>
      <w:bookmarkEnd w:id="296"/>
      <w:bookmarkEnd w:id="297"/>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8" w:name="_Toc20203956"/>
      <w:bookmarkStart w:id="299" w:name="_Toc27894641"/>
      <w:bookmarkStart w:id="300" w:name="_Toc36191708"/>
      <w:bookmarkStart w:id="301" w:name="_Toc45192794"/>
      <w:bookmarkStart w:id="302" w:name="_Toc47592426"/>
      <w:bookmarkStart w:id="303" w:name="_Toc51834507"/>
      <w:bookmarkStart w:id="304" w:name="_Toc83355012"/>
      <w:r w:rsidRPr="00140E21">
        <w:t>4.2.7.2.4</w:t>
      </w:r>
      <w:r w:rsidRPr="00140E21">
        <w:tab/>
      </w:r>
      <w:r w:rsidRPr="00140E21">
        <w:rPr>
          <w:rFonts w:eastAsia="DengXian"/>
          <w:bCs/>
        </w:rPr>
        <w:t>NGAP UE-TNLA-binding update procedure</w:t>
      </w:r>
      <w:bookmarkEnd w:id="298"/>
      <w:bookmarkEnd w:id="299"/>
      <w:bookmarkEnd w:id="300"/>
      <w:bookmarkEnd w:id="301"/>
      <w:bookmarkEnd w:id="302"/>
      <w:bookmarkEnd w:id="303"/>
      <w:bookmarkEnd w:id="304"/>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5" w:name="_Toc20203957"/>
      <w:bookmarkStart w:id="306" w:name="_Toc27894642"/>
      <w:bookmarkStart w:id="307" w:name="_Toc36191709"/>
      <w:bookmarkStart w:id="308" w:name="_Toc45192795"/>
      <w:bookmarkStart w:id="309" w:name="_Toc47592427"/>
      <w:bookmarkStart w:id="310" w:name="_Toc51834508"/>
      <w:bookmarkStart w:id="311" w:name="_Toc83355013"/>
      <w:r w:rsidRPr="00140E21">
        <w:t>4.2.7.2.5</w:t>
      </w:r>
      <w:r w:rsidRPr="00140E21">
        <w:tab/>
      </w:r>
      <w:r w:rsidRPr="00140E21">
        <w:rPr>
          <w:rFonts w:eastAsia="DengXian"/>
          <w:bCs/>
        </w:rPr>
        <w:t>NGAP UE-TNLA-binding per UE Release procedure</w:t>
      </w:r>
      <w:bookmarkEnd w:id="305"/>
      <w:bookmarkEnd w:id="306"/>
      <w:bookmarkEnd w:id="307"/>
      <w:bookmarkEnd w:id="308"/>
      <w:bookmarkEnd w:id="309"/>
      <w:bookmarkEnd w:id="310"/>
      <w:bookmarkEnd w:id="31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2" w:name="_Toc20203958"/>
      <w:bookmarkStart w:id="313" w:name="_Toc27894643"/>
      <w:bookmarkStart w:id="314" w:name="_Toc36191710"/>
      <w:bookmarkStart w:id="315" w:name="_Toc45192796"/>
      <w:bookmarkStart w:id="316" w:name="_Toc47592428"/>
      <w:bookmarkStart w:id="317" w:name="_Toc51834509"/>
      <w:bookmarkStart w:id="318" w:name="_Toc83355014"/>
      <w:r w:rsidRPr="00140E21">
        <w:t>4.2.7.3</w:t>
      </w:r>
      <w:r w:rsidRPr="00140E21">
        <w:tab/>
      </w:r>
      <w:r w:rsidRPr="00140E21">
        <w:rPr>
          <w:lang w:eastAsia="zh-CN"/>
        </w:rPr>
        <w:t>AMF Failure or Planned Maintenance handling</w:t>
      </w:r>
      <w:r w:rsidRPr="00140E21">
        <w:rPr>
          <w:rFonts w:eastAsia="DengXian"/>
        </w:rPr>
        <w:t xml:space="preserve"> procedure</w:t>
      </w:r>
      <w:bookmarkEnd w:id="312"/>
      <w:bookmarkEnd w:id="313"/>
      <w:bookmarkEnd w:id="314"/>
      <w:bookmarkEnd w:id="315"/>
      <w:bookmarkEnd w:id="316"/>
      <w:bookmarkEnd w:id="317"/>
      <w:bookmarkEnd w:id="31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lastRenderedPageBreak/>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9" w:name="_Toc20203959"/>
      <w:bookmarkStart w:id="320" w:name="_Toc27894644"/>
      <w:bookmarkStart w:id="321" w:name="_Toc36191711"/>
      <w:bookmarkStart w:id="322" w:name="_Toc45192797"/>
      <w:bookmarkStart w:id="323" w:name="_Toc47592429"/>
      <w:bookmarkStart w:id="324" w:name="_Toc51834510"/>
      <w:bookmarkStart w:id="325" w:name="_Toc83355015"/>
      <w:r w:rsidRPr="00140E21">
        <w:t>4.2.8</w:t>
      </w:r>
      <w:r w:rsidRPr="00140E21">
        <w:tab/>
        <w:t>Void</w:t>
      </w:r>
      <w:bookmarkEnd w:id="319"/>
      <w:bookmarkEnd w:id="320"/>
      <w:bookmarkEnd w:id="321"/>
      <w:bookmarkEnd w:id="322"/>
      <w:bookmarkEnd w:id="323"/>
      <w:bookmarkEnd w:id="324"/>
      <w:bookmarkEnd w:id="325"/>
    </w:p>
    <w:p w14:paraId="12E314E6" w14:textId="77777777" w:rsidR="00776774" w:rsidRPr="00140E21" w:rsidRDefault="00776774" w:rsidP="00776774"/>
    <w:p w14:paraId="2CA5648B" w14:textId="77777777" w:rsidR="00776774" w:rsidRPr="00140E21" w:rsidRDefault="00776774" w:rsidP="00776774">
      <w:pPr>
        <w:pStyle w:val="Heading3"/>
      </w:pPr>
      <w:bookmarkStart w:id="326" w:name="_Toc20203960"/>
      <w:bookmarkStart w:id="327" w:name="_Toc27894645"/>
      <w:bookmarkStart w:id="328" w:name="_Toc36191712"/>
      <w:bookmarkStart w:id="329" w:name="_Toc45192798"/>
      <w:bookmarkStart w:id="330" w:name="_Toc47592430"/>
      <w:bookmarkStart w:id="331" w:name="_Toc51834511"/>
      <w:bookmarkStart w:id="332" w:name="_Toc83355016"/>
      <w:r w:rsidRPr="00140E21">
        <w:t>4.2.8a</w:t>
      </w:r>
      <w:r w:rsidRPr="00140E21">
        <w:tab/>
        <w:t>UE Capability Match Request procedure</w:t>
      </w:r>
      <w:bookmarkEnd w:id="326"/>
      <w:bookmarkEnd w:id="327"/>
      <w:bookmarkEnd w:id="328"/>
      <w:bookmarkEnd w:id="329"/>
      <w:bookmarkEnd w:id="330"/>
      <w:bookmarkEnd w:id="331"/>
      <w:bookmarkEnd w:id="332"/>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3" w:name="_MON_1591171342"/>
    <w:bookmarkEnd w:id="333"/>
    <w:p w14:paraId="3727B977" w14:textId="77777777" w:rsidR="00776774" w:rsidRPr="00140E21" w:rsidRDefault="00776774" w:rsidP="00776774">
      <w:pPr>
        <w:pStyle w:val="TH"/>
      </w:pPr>
      <w:r w:rsidRPr="00140E21">
        <w:object w:dxaOrig="6112" w:dyaOrig="3862" w14:anchorId="4B8B356E">
          <v:shape id="_x0000_i1040" type="#_x0000_t75" style="width:308.25pt;height:193.5pt" o:ole="">
            <v:imagedata r:id="rId36" o:title=""/>
          </v:shape>
          <o:OLEObject Type="Embed" ProgID="Word.Picture.8" ShapeID="_x0000_i1040" DrawAspect="Content" ObjectID="_1693969181" r:id="rId37"/>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lastRenderedPageBreak/>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4" w:name="_Toc20203961"/>
      <w:bookmarkStart w:id="335" w:name="_Toc27894646"/>
      <w:bookmarkStart w:id="336" w:name="_Toc36191713"/>
      <w:bookmarkStart w:id="337" w:name="_Toc45192799"/>
      <w:bookmarkStart w:id="338" w:name="_Toc47592431"/>
      <w:bookmarkStart w:id="339" w:name="_Toc51834512"/>
      <w:bookmarkStart w:id="340" w:name="_Toc83355017"/>
      <w:r w:rsidRPr="00140E21">
        <w:t>4.2.9</w:t>
      </w:r>
      <w:r w:rsidRPr="00140E21">
        <w:tab/>
        <w:t>Network Slice-Specific Authentication and Authorization procedure</w:t>
      </w:r>
      <w:bookmarkEnd w:id="334"/>
      <w:bookmarkEnd w:id="335"/>
      <w:bookmarkEnd w:id="336"/>
      <w:bookmarkEnd w:id="337"/>
      <w:bookmarkEnd w:id="338"/>
      <w:bookmarkEnd w:id="339"/>
      <w:bookmarkEnd w:id="340"/>
    </w:p>
    <w:p w14:paraId="54805349" w14:textId="77777777" w:rsidR="00776774" w:rsidRPr="00140E21" w:rsidRDefault="00776774" w:rsidP="00776774">
      <w:pPr>
        <w:pStyle w:val="Heading4"/>
      </w:pPr>
      <w:bookmarkStart w:id="341" w:name="_Toc20203962"/>
      <w:bookmarkStart w:id="342" w:name="_Toc27894647"/>
      <w:bookmarkStart w:id="343" w:name="_Toc36191714"/>
      <w:bookmarkStart w:id="344" w:name="_Toc45192800"/>
      <w:bookmarkStart w:id="345" w:name="_Toc47592432"/>
      <w:bookmarkStart w:id="346" w:name="_Toc51834513"/>
      <w:bookmarkStart w:id="347" w:name="_Toc83355018"/>
      <w:r w:rsidRPr="00140E21">
        <w:t>4.2.9.1</w:t>
      </w:r>
      <w:r w:rsidRPr="00140E21">
        <w:tab/>
        <w:t>General</w:t>
      </w:r>
      <w:bookmarkEnd w:id="341"/>
      <w:bookmarkEnd w:id="342"/>
      <w:bookmarkEnd w:id="343"/>
      <w:bookmarkEnd w:id="344"/>
      <w:bookmarkEnd w:id="345"/>
      <w:bookmarkEnd w:id="346"/>
      <w:bookmarkEnd w:id="347"/>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8"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77777777" w:rsidR="00776774" w:rsidRDefault="00776774" w:rsidP="00776774">
      <w:bookmarkStart w:id="349" w:name="_Toc27894648"/>
      <w:bookmarkStart w:id="350" w:name="_Toc36191715"/>
      <w:bookmarkStart w:id="351" w:name="_Toc45192801"/>
      <w:bookmarkStart w:id="35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3" w:name="_Toc51834514"/>
      <w:bookmarkStart w:id="354" w:name="_Toc83355019"/>
      <w:r w:rsidRPr="00140E21">
        <w:lastRenderedPageBreak/>
        <w:t>4.2.9.2</w:t>
      </w:r>
      <w:r w:rsidRPr="00140E21">
        <w:tab/>
        <w:t>Network Slice-Specific Authentication and Authorization</w:t>
      </w:r>
      <w:bookmarkEnd w:id="348"/>
      <w:bookmarkEnd w:id="349"/>
      <w:bookmarkEnd w:id="350"/>
      <w:bookmarkEnd w:id="351"/>
      <w:bookmarkEnd w:id="352"/>
      <w:bookmarkEnd w:id="353"/>
      <w:bookmarkEnd w:id="354"/>
    </w:p>
    <w:p w14:paraId="6C88293A" w14:textId="77777777" w:rsidR="00776774" w:rsidRDefault="00776774" w:rsidP="00776774">
      <w:pPr>
        <w:pStyle w:val="TH"/>
      </w:pPr>
      <w:r w:rsidRPr="00551C09">
        <w:object w:dxaOrig="11955" w:dyaOrig="12225" w14:anchorId="368D875E">
          <v:shape id="_x0000_i1041" type="#_x0000_t75" style="width:478.5pt;height:489.75pt" o:ole="">
            <v:imagedata r:id="rId38" o:title=""/>
          </v:shape>
          <o:OLEObject Type="Embed" ProgID="Visio.Drawing.11" ShapeID="_x0000_i1041" DrawAspect="Content" ObjectID="_1693969182" r:id="rId39"/>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5" w:name="_Toc20203964"/>
      <w:bookmarkStart w:id="356" w:name="_Toc27894649"/>
      <w:bookmarkStart w:id="357" w:name="_Toc36191716"/>
      <w:bookmarkStart w:id="358" w:name="_Toc45192802"/>
      <w:bookmarkStart w:id="359" w:name="_Toc47592434"/>
      <w:bookmarkStart w:id="360" w:name="_Toc51834515"/>
      <w:bookmarkStart w:id="361" w:name="_Toc83355020"/>
      <w:r w:rsidRPr="00140E21">
        <w:lastRenderedPageBreak/>
        <w:t>4.2.9.3</w:t>
      </w:r>
      <w:r w:rsidRPr="00140E21">
        <w:tab/>
        <w:t>AAA Server triggered Network Slice-Specific Re-authentication and Re-authorization procedure</w:t>
      </w:r>
      <w:bookmarkEnd w:id="355"/>
      <w:bookmarkEnd w:id="356"/>
      <w:bookmarkEnd w:id="357"/>
      <w:bookmarkEnd w:id="358"/>
      <w:bookmarkEnd w:id="359"/>
      <w:bookmarkEnd w:id="360"/>
      <w:bookmarkEnd w:id="361"/>
    </w:p>
    <w:p w14:paraId="2F17D278" w14:textId="77777777" w:rsidR="00D86C9A" w:rsidRDefault="00D86C9A" w:rsidP="00D86C9A">
      <w:pPr>
        <w:pStyle w:val="TH"/>
      </w:pPr>
      <w:r>
        <w:object w:dxaOrig="12045" w:dyaOrig="4979" w14:anchorId="682358F0">
          <v:shape id="_x0000_i1042" type="#_x0000_t75" style="width:481.5pt;height:200.25pt" o:ole="">
            <v:imagedata r:id="rId40" o:title=""/>
          </v:shape>
          <o:OLEObject Type="Embed" ProgID="Visio.Drawing.11" ShapeID="_x0000_i1042" DrawAspect="Content" ObjectID="_1693969183" r:id="rId41"/>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2" w:name="_Toc20203965"/>
      <w:bookmarkStart w:id="363" w:name="_Toc27894650"/>
      <w:bookmarkStart w:id="364" w:name="_Toc36191717"/>
      <w:bookmarkStart w:id="365" w:name="_Toc45192803"/>
      <w:bookmarkStart w:id="366" w:name="_Toc47592435"/>
      <w:bookmarkStart w:id="36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8" w:name="_Toc83355021"/>
      <w:r w:rsidRPr="00140E21">
        <w:lastRenderedPageBreak/>
        <w:t>4.2.9.4</w:t>
      </w:r>
      <w:r w:rsidRPr="00140E21">
        <w:tab/>
        <w:t>AAA Server triggered Slice-Specific Authorization Revocation</w:t>
      </w:r>
      <w:bookmarkEnd w:id="362"/>
      <w:bookmarkEnd w:id="363"/>
      <w:bookmarkEnd w:id="364"/>
      <w:bookmarkEnd w:id="365"/>
      <w:bookmarkEnd w:id="366"/>
      <w:bookmarkEnd w:id="367"/>
      <w:bookmarkEnd w:id="368"/>
    </w:p>
    <w:p w14:paraId="01C1B8EB" w14:textId="2AFF7165" w:rsidR="00D86C9A" w:rsidRDefault="00D86C9A" w:rsidP="00D86C9A">
      <w:pPr>
        <w:pStyle w:val="TH"/>
      </w:pPr>
      <w:r>
        <w:object w:dxaOrig="12045" w:dyaOrig="4979" w14:anchorId="56A7E324">
          <v:shape id="_x0000_i1043" type="#_x0000_t75" style="width:481.5pt;height:200.25pt" o:ole="">
            <v:imagedata r:id="rId42" o:title=""/>
          </v:shape>
          <o:OLEObject Type="Embed" ProgID="Visio.Drawing.11" ShapeID="_x0000_i1043" DrawAspect="Content" ObjectID="_1693969184" r:id="rId43"/>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9" w:name="_Toc20203966"/>
      <w:bookmarkStart w:id="370" w:name="_Toc27894651"/>
      <w:bookmarkStart w:id="371" w:name="_Toc36191718"/>
      <w:bookmarkStart w:id="372" w:name="_Toc45192804"/>
      <w:bookmarkStart w:id="373" w:name="_Toc47592436"/>
      <w:bookmarkStart w:id="374"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5" w:name="_Toc83355022"/>
      <w:r w:rsidRPr="00140E21">
        <w:lastRenderedPageBreak/>
        <w:t>4.2.10</w:t>
      </w:r>
      <w:r w:rsidRPr="00140E21">
        <w:tab/>
        <w:t>N3 data transfer establishment procedure when Control Plane CIoT 5GS Optimisation is enabled</w:t>
      </w:r>
      <w:bookmarkEnd w:id="369"/>
      <w:bookmarkEnd w:id="370"/>
      <w:bookmarkEnd w:id="371"/>
      <w:bookmarkEnd w:id="372"/>
      <w:bookmarkEnd w:id="373"/>
      <w:bookmarkEnd w:id="374"/>
      <w:bookmarkEnd w:id="375"/>
    </w:p>
    <w:p w14:paraId="37AFE53F" w14:textId="77777777" w:rsidR="00776774" w:rsidRPr="00140E21" w:rsidRDefault="00776774" w:rsidP="00776774">
      <w:pPr>
        <w:pStyle w:val="Heading4"/>
      </w:pPr>
      <w:bookmarkStart w:id="376" w:name="_Toc20203967"/>
      <w:bookmarkStart w:id="377" w:name="_Toc27894652"/>
      <w:bookmarkStart w:id="378" w:name="_Toc36191719"/>
      <w:bookmarkStart w:id="379" w:name="_Toc45192805"/>
      <w:bookmarkStart w:id="380" w:name="_Toc47592437"/>
      <w:bookmarkStart w:id="381" w:name="_Toc51834518"/>
      <w:bookmarkStart w:id="382" w:name="_Toc83355023"/>
      <w:r w:rsidRPr="00140E21">
        <w:t>4.2.10.1</w:t>
      </w:r>
      <w:r w:rsidRPr="00140E21">
        <w:tab/>
        <w:t>UE triggered N3 data transfer establishment procedure</w:t>
      </w:r>
      <w:bookmarkEnd w:id="376"/>
      <w:bookmarkEnd w:id="377"/>
      <w:bookmarkEnd w:id="378"/>
      <w:bookmarkEnd w:id="379"/>
      <w:bookmarkEnd w:id="380"/>
      <w:bookmarkEnd w:id="381"/>
      <w:bookmarkEnd w:id="38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3" w:name="_Toc20203968"/>
      <w:bookmarkStart w:id="384" w:name="_Toc27894653"/>
      <w:bookmarkStart w:id="385" w:name="_Toc36191720"/>
      <w:bookmarkStart w:id="386" w:name="_Toc45192806"/>
      <w:bookmarkStart w:id="387" w:name="_Toc47592438"/>
      <w:bookmarkStart w:id="388" w:name="_Toc51834519"/>
      <w:bookmarkStart w:id="389" w:name="_Toc83355024"/>
      <w:r w:rsidRPr="00140E21">
        <w:t>4.2.10.2</w:t>
      </w:r>
      <w:r w:rsidRPr="00140E21">
        <w:tab/>
        <w:t>SMF triggered N3 data transfer establishment procedure</w:t>
      </w:r>
      <w:bookmarkEnd w:id="383"/>
      <w:bookmarkEnd w:id="384"/>
      <w:bookmarkEnd w:id="385"/>
      <w:bookmarkEnd w:id="386"/>
      <w:bookmarkEnd w:id="387"/>
      <w:bookmarkEnd w:id="388"/>
      <w:bookmarkEnd w:id="389"/>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90" w:name="_Toc20203969"/>
      <w:bookmarkStart w:id="391" w:name="_Toc27894654"/>
      <w:bookmarkStart w:id="392" w:name="_Toc36191721"/>
      <w:bookmarkStart w:id="393" w:name="_Toc45192807"/>
      <w:bookmarkStart w:id="394" w:name="_Toc47592439"/>
      <w:bookmarkStart w:id="395" w:name="_Toc51834520"/>
      <w:bookmarkStart w:id="396" w:name="_Toc83355025"/>
      <w:r>
        <w:t>4.2.11</w:t>
      </w:r>
      <w:r>
        <w:tab/>
        <w:t>Network Slice Admission Control Function (NSACF) procedures</w:t>
      </w:r>
      <w:bookmarkEnd w:id="396"/>
    </w:p>
    <w:p w14:paraId="3F8DCEE1" w14:textId="4131B825" w:rsidR="00995925" w:rsidRDefault="00995925" w:rsidP="00995925">
      <w:pPr>
        <w:pStyle w:val="Heading4"/>
      </w:pPr>
      <w:bookmarkStart w:id="397" w:name="_Toc83355026"/>
      <w:r>
        <w:t>4.2.11.1</w:t>
      </w:r>
      <w:r>
        <w:tab/>
        <w:t>General</w:t>
      </w:r>
      <w:bookmarkEnd w:id="397"/>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8" w:name="_Toc83355027"/>
      <w:r>
        <w:t>4.2.11.2</w:t>
      </w:r>
      <w:r>
        <w:tab/>
        <w:t>Number of UEs per network slice availability check and update procedure</w:t>
      </w:r>
      <w:bookmarkEnd w:id="398"/>
    </w:p>
    <w:p w14:paraId="18C9E9B2" w14:textId="157305A0" w:rsidR="00995925" w:rsidRDefault="00995925" w:rsidP="00995925">
      <w:r>
        <w:t>The number of UEs per network slice availability check and update procedure is to update (i.e. increase or decrease) the number of UEs registered with a S-NSSAI which is subject to NSAC. The AMF is configured with the information indicating which network slice is subject to NSAC.</w:t>
      </w:r>
    </w:p>
    <w:bookmarkStart w:id="399" w:name="_MON_1688647137"/>
    <w:bookmarkEnd w:id="399"/>
    <w:p w14:paraId="3418A041" w14:textId="41FEF124" w:rsidR="00AB64CF" w:rsidRDefault="00AB64CF" w:rsidP="006E7760">
      <w:pPr>
        <w:pStyle w:val="TH"/>
      </w:pPr>
      <w:r>
        <w:object w:dxaOrig="9625" w:dyaOrig="5080" w14:anchorId="2FC8B61B">
          <v:shape id="_x0000_i1045" type="#_x0000_t75" style="width:480.75pt;height:250.5pt" o:ole="">
            <v:imagedata r:id="rId44" o:title=""/>
          </v:shape>
          <o:OLEObject Type="Embed" ProgID="Word.Picture.8" ShapeID="_x0000_i1045" DrawAspect="Content" ObjectID="_1693969185" r:id="rId45"/>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20C736A8" w:rsidR="00995925" w:rsidRDefault="00995925" w:rsidP="00EE66A3">
      <w:pPr>
        <w:pStyle w:val="NO"/>
      </w:pPr>
      <w:r>
        <w:t>NOTE</w:t>
      </w:r>
      <w:r w:rsidR="00B4641D">
        <w:t> 1</w:t>
      </w:r>
      <w:r>
        <w:t>:</w:t>
      </w:r>
      <w:r>
        <w:tab/>
        <w:t>Depending on the deployment, there may be different NSACF for different S-NSSAI subject to NSAC, and hence, during the registration, AMF triggers the Number of UEs per network slice availability check and update procedure to multiple NSACF</w:t>
      </w:r>
      <w:r w:rsidR="00526CD1">
        <w:t>s</w:t>
      </w:r>
      <w:r>
        <w:t>.</w:t>
      </w:r>
    </w:p>
    <w:p w14:paraId="79F65147" w14:textId="5BE7195A"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access type</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376357A2" w:rsidR="00995925" w:rsidRDefault="00995925" w:rsidP="00995925">
      <w:pPr>
        <w:pStyle w:val="B1"/>
      </w:pPr>
      <w:r>
        <w:t>3.</w:t>
      </w:r>
      <w:r>
        <w:tab/>
        <w:t>The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18411EF0" w:rsidR="00096A45" w:rsidRDefault="00096A45" w:rsidP="006E7760">
      <w:pPr>
        <w:pStyle w:val="NO"/>
      </w:pPr>
      <w:r>
        <w:t>NOTE 3:</w:t>
      </w:r>
      <w:r>
        <w:tab/>
        <w:t>This enables the NSACF to maintain up-to-date information about the AMFs serving the S-NSSAIs.</w:t>
      </w:r>
    </w:p>
    <w:p w14:paraId="65E7AD09" w14:textId="24768632" w:rsidR="00995925" w:rsidRDefault="00995925">
      <w:pPr>
        <w:pStyle w:val="B1"/>
      </w:pPr>
      <w:r>
        <w:t>4.</w:t>
      </w:r>
      <w:r>
        <w:tab/>
        <w:t>The NSACF returns the Nnsacf_</w:t>
      </w:r>
      <w:r w:rsidR="00AB64CF">
        <w:t>NSAC_NumOfUEsUpdate</w:t>
      </w:r>
      <w:r>
        <w:t>_Response in which the NSACF includes the S-NSSAI(s) for which the maximum number of UEs per network slice has already been reached along with a result parameter indicating that the maximum number of UEs registered with the network slice has been reached.</w:t>
      </w:r>
    </w:p>
    <w:p w14:paraId="5176D97E" w14:textId="4754644F"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p>
    <w:p w14:paraId="2067C03D" w14:textId="1D77225F" w:rsidR="00995925" w:rsidRDefault="00995925">
      <w:pPr>
        <w:pStyle w:val="B1"/>
      </w:pPr>
      <w:r>
        <w:tab/>
      </w:r>
      <w:r w:rsidR="00B4641D">
        <w:t xml:space="preserve">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w:t>
      </w:r>
      <w:r w:rsidR="00335450">
        <w:t xml:space="preserve">and for each rejected S-NSSAI the AMF includes </w:t>
      </w:r>
      <w:r w:rsidR="00B4641D">
        <w:t>a reject cause to indicate that the maximum number of UEs per network slice has been reached and optionally a back-off timer.</w:t>
      </w:r>
    </w:p>
    <w:p w14:paraId="34858E68" w14:textId="7206F43E" w:rsidR="00B4641D" w:rsidRDefault="00B4641D" w:rsidP="002217D3">
      <w:pPr>
        <w:pStyle w:val="NO"/>
      </w:pPr>
      <w:r>
        <w:lastRenderedPageBreak/>
        <w:t>NOTE </w:t>
      </w:r>
      <w:r w:rsidR="00096A45">
        <w:t>4</w:t>
      </w:r>
      <w:r>
        <w:t>:</w:t>
      </w:r>
      <w:r>
        <w:tab/>
        <w:t>If the use case requires the UE to remain reachable at all times with at least one slice, it is recommended that at least one of the Subscribed S-NSSAIs is marked as the default S-NSSAI which is not subject to Network Slice Admission Control. This will ensure the UE is able to access to services even when maximum number of UEs per network slice has been reached.</w:t>
      </w:r>
    </w:p>
    <w:p w14:paraId="7465683E" w14:textId="30A880AA" w:rsidR="00995925" w:rsidRDefault="005D29D7" w:rsidP="00EE66A3">
      <w:pPr>
        <w:pStyle w:val="Heading4"/>
      </w:pPr>
      <w:bookmarkStart w:id="400" w:name="_Toc83355028"/>
      <w:r>
        <w:t>4.2.11.3</w:t>
      </w:r>
      <w:r>
        <w:tab/>
        <w:t>Configuration for Early Admission Control (EAC) update procedure</w:t>
      </w:r>
      <w:bookmarkEnd w:id="400"/>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01" w:name="_MON_1688647236"/>
    <w:bookmarkEnd w:id="401"/>
    <w:p w14:paraId="34BDCDB9" w14:textId="797E71B9" w:rsidR="00AB64CF" w:rsidRDefault="00AB64CF" w:rsidP="006E7760">
      <w:pPr>
        <w:pStyle w:val="TH"/>
      </w:pPr>
      <w:r>
        <w:object w:dxaOrig="10754" w:dyaOrig="4187" w14:anchorId="708A0212">
          <v:shape id="_x0000_i1047" type="#_x0000_t75" style="width:480pt;height:207pt" o:ole="">
            <v:imagedata r:id="rId46" o:title=""/>
          </v:shape>
          <o:OLEObject Type="Embed" ProgID="Word.Picture.8" ShapeID="_x0000_i1047" DrawAspect="Content" ObjectID="_1693969186" r:id="rId47"/>
        </w:object>
      </w:r>
    </w:p>
    <w:p w14:paraId="224BBECB" w14:textId="014AFC4D" w:rsidR="005D29D7" w:rsidRDefault="005D29D7" w:rsidP="005D29D7">
      <w:pPr>
        <w:pStyle w:val="TF"/>
      </w:pPr>
      <w:r>
        <w:t>Figure 4.2.11.3-1: Early Admission Control (EAC) update procedure</w:t>
      </w:r>
    </w:p>
    <w:p w14:paraId="73675A7E" w14:textId="77777777" w:rsidR="005D29D7" w:rsidRDefault="005D29D7" w:rsidP="00EE66A3">
      <w:pPr>
        <w:pStyle w:val="B1"/>
      </w:pPr>
      <w:r>
        <w:t>1)</w:t>
      </w:r>
      <w:r>
        <w:tab/>
        <w:t>The number of UEs registered with a network slice subject to NSAC crosses a certain operator defined threshold. The NSACF determines whether to activate or deactivate the EAC mode.</w:t>
      </w:r>
    </w:p>
    <w:p w14:paraId="1ADE987E" w14:textId="2F79A3F4" w:rsidR="005D29D7" w:rsidRDefault="005D29D7" w:rsidP="00EE66A3">
      <w:pPr>
        <w:pStyle w:val="B1"/>
      </w:pPr>
      <w:r>
        <w:t>2)</w:t>
      </w:r>
      <w:r>
        <w:tab/>
        <w:t>The NSACF triggers Nnsacf_</w:t>
      </w:r>
      <w:r w:rsidR="00AB64CF">
        <w:t>NSAC_</w:t>
      </w:r>
      <w:r>
        <w:t>EACNotify operation including the S-NSSAI for which the EAC mode is to be activated or deactivated and a EAC flag set to activated if the number of UEs registered with the network slice is above certain threshold or set to deactivated if the number of the UEs registered with the network slice is below certain threshold.</w:t>
      </w:r>
    </w:p>
    <w:p w14:paraId="2C27E983" w14:textId="77777777" w:rsidR="005D29D7" w:rsidRDefault="005D29D7" w:rsidP="00EE66A3">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2F67E9D2" w14:textId="3997E729" w:rsidR="00657DBC" w:rsidRDefault="00657DBC" w:rsidP="00657DBC">
      <w:pPr>
        <w:pStyle w:val="Heading4"/>
      </w:pPr>
      <w:bookmarkStart w:id="402" w:name="_Toc83355029"/>
      <w:r>
        <w:lastRenderedPageBreak/>
        <w:t>4.2.11.4</w:t>
      </w:r>
      <w:r>
        <w:tab/>
        <w:t>Number of PDU Sessions per network slice availability check and update procedure</w:t>
      </w:r>
      <w:bookmarkEnd w:id="402"/>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03" w:name="_MON_1688647281"/>
    <w:bookmarkEnd w:id="403"/>
    <w:p w14:paraId="58923553" w14:textId="3C8973E9" w:rsidR="00AB64CF" w:rsidRDefault="00AB64CF" w:rsidP="006E7760">
      <w:pPr>
        <w:pStyle w:val="TH"/>
      </w:pPr>
      <w:r>
        <w:object w:dxaOrig="9552" w:dyaOrig="5240" w14:anchorId="7C149447">
          <v:shape id="_x0000_i1049" type="#_x0000_t75" style="width:477.75pt;height:261.75pt" o:ole="">
            <v:imagedata r:id="rId48" o:title=""/>
          </v:shape>
          <o:OLEObject Type="Embed" ProgID="Word.Picture.8" ShapeID="_x0000_i1049" DrawAspect="Content" ObjectID="_1693969187" r:id="rId49"/>
        </w:object>
      </w:r>
    </w:p>
    <w:p w14:paraId="7F05FE72" w14:textId="7A98F23E" w:rsidR="00657DBC" w:rsidRDefault="00657DBC" w:rsidP="00657DBC">
      <w:pPr>
        <w:pStyle w:val="TF"/>
      </w:pPr>
      <w:r>
        <w:t>Figure 4.2.11.4-1: Number of PDU Sessions per network slice availability check and update procedure</w:t>
      </w:r>
    </w:p>
    <w:p w14:paraId="345C5437" w14:textId="187389A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t xml:space="preserve"> and as a last step of successful PDU Session Release procedure (clause 4.3.4.2 and clause 4.3.4.3).</w:t>
      </w:r>
    </w:p>
    <w:p w14:paraId="357F5651" w14:textId="0684B55F" w:rsidR="009749F8" w:rsidRDefault="009749F8" w:rsidP="006E7760">
      <w:pPr>
        <w:pStyle w:val="NO"/>
      </w:pPr>
      <w:r>
        <w:t>NOTE </w:t>
      </w:r>
      <w:r w:rsidR="00096A45">
        <w:t>2</w:t>
      </w:r>
      <w:r>
        <w:t>:</w:t>
      </w:r>
      <w:r>
        <w:tab/>
        <w:t>SMFs handling PDU sessions associated with UE Request Type "Existing PDU Session" for handover purposes do not interact with the NSACF.</w:t>
      </w:r>
    </w:p>
    <w:p w14:paraId="49BDFCC7" w14:textId="2C2EA5E6" w:rsidR="00657DBC"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access type</w:t>
      </w:r>
      <w:r>
        <w:t xml:space="preserve"> and the update flag which indicates that the number of PDUs established on the S-NSSAI is to be increased if the procedure is triggered at the beginning of PDU Session Establishment procedure or indicates that the number of PDU Sessions on the S-NSSAI is to be decreased if the procedure is triggered at the end of PDU Sessions Release procedure.</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lastRenderedPageBreak/>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68328C02" w:rsidR="009749F8" w:rsidRDefault="009749F8" w:rsidP="009749F8">
      <w:pPr>
        <w:pStyle w:val="B1"/>
      </w:pPr>
      <w:r>
        <w:tab/>
        <w:t>If the update flag parameter from the SMF anchoring the PDU session indicates increase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 and increases the number of PDU Sessions for that S-NSSAI. If the NSACF did not locate the UE ID, it creates an entry for the UE ID, stores the PDU Session ID, and increases the number of PDU Sessions for that S-NSSAI.</w:t>
      </w:r>
    </w:p>
    <w:p w14:paraId="76320ABB" w14:textId="4227B3E1" w:rsidR="009749F8" w:rsidRDefault="009749F8" w:rsidP="009749F8">
      <w:pPr>
        <w:pStyle w:val="B1"/>
      </w:pPr>
      <w:r>
        <w:tab/>
        <w:t>If the update flag parameter from the SMF anchoring the PDU session indicates decrease the current number of PDU Sessions per S-NSSAI, the NSACF locates the UE ID, and decreases the number of PDU Sessions for that S-NSSAI and its related PDU Session ID. If the UE ID has no more PDU sessions, after the decrease, the NSACF removes the UE ID entry.</w:t>
      </w:r>
    </w:p>
    <w:p w14:paraId="1449AA11" w14:textId="690E0D30" w:rsidR="00096A45" w:rsidRDefault="00096A45" w:rsidP="00657DBC">
      <w:pPr>
        <w:pStyle w:val="B1"/>
      </w:pPr>
      <w:r>
        <w:tab/>
        <w:t>The NSACF takes access type into account for increasing and decreasing the number of PDU Sessions per S-NSSAI as described in clause 5.15.11.2 of TS 23.501 [2].</w:t>
      </w:r>
    </w:p>
    <w:p w14:paraId="19F18076" w14:textId="0F0EF9FA"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 If the NSACF returned maximum number of PDU Sessions per</w:t>
      </w:r>
      <w:r w:rsidR="009749F8">
        <w:t xml:space="preserve"> S-NSSAI</w:t>
      </w:r>
      <w:r>
        <w:t xml:space="preserve"> reached result,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t>.</w:t>
      </w:r>
    </w:p>
    <w:p w14:paraId="48E38C43" w14:textId="740F093B"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404" w:name="_Toc83355030"/>
      <w:r>
        <w:t>4.2.11.5</w:t>
      </w:r>
      <w:r>
        <w:tab/>
        <w:t>Network Slice Admission Control Support for Roaming</w:t>
      </w:r>
      <w:bookmarkEnd w:id="404"/>
    </w:p>
    <w:p w14:paraId="3495D2A7" w14:textId="77777777" w:rsidR="00A225D5" w:rsidRDefault="00A225D5" w:rsidP="002217D3">
      <w:pPr>
        <w:pStyle w:val="Heading5"/>
      </w:pPr>
      <w:bookmarkStart w:id="405" w:name="_Toc83355031"/>
      <w:r>
        <w:t>4.2.11.5.1</w:t>
      </w:r>
      <w:r>
        <w:tab/>
        <w:t>NSACF Support for Roaming by VPLMN</w:t>
      </w:r>
      <w:bookmarkEnd w:id="405"/>
    </w:p>
    <w:p w14:paraId="14849470" w14:textId="77777777" w:rsidR="00A225D5" w:rsidRDefault="00A225D5" w:rsidP="00A225D5">
      <w:r>
        <w:t>For network slice admission control of roaming UEs, a maximum number of allowed UEs per mapped S-NSSAI in HPLMN and/or a maximum number of allowed PDU Sessions in LBO mode per mapped S-NSSAI in HPLMN is allocated to the VPLMN for each S-NSSAI in HPLMN and stored in one NSCAF in the VPLMN responsible for network slice admission control for the S-NSSAI in the HPLMN, subject to NSAC.</w:t>
      </w:r>
    </w:p>
    <w:p w14:paraId="04E33DC1" w14:textId="7077651F" w:rsidR="00A225D5" w:rsidRDefault="00A225D5" w:rsidP="002217D3">
      <w:pPr>
        <w:pStyle w:val="EditorsNote"/>
      </w:pPr>
      <w:r>
        <w:t>Editor's note:</w:t>
      </w:r>
      <w:r>
        <w:tab/>
        <w:t>Whether it is required to interact V-NSACF and H-NSACF for the NSAC of roaming UEs managed by the HPLMN for 'maximum number of UEs per network slice' is FFS.</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5492A586" w:rsidR="00A225D5" w:rsidRDefault="00A225D5" w:rsidP="002217D3">
      <w:pPr>
        <w:pStyle w:val="B1"/>
      </w:pPr>
      <w:r>
        <w:t>-</w:t>
      </w:r>
      <w:r>
        <w:tab/>
        <w:t>Step 2, in the Nnsacf_</w:t>
      </w:r>
      <w:r w:rsidR="00AB64CF">
        <w:t>NSAC_NumOfUEsUpdate</w:t>
      </w:r>
      <w:r>
        <w:t>_Request service operation the AMF provides both the S-NSSAI in VPLMN, and 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18E4D88E" w:rsidR="00A225D5" w:rsidRDefault="00A225D5" w:rsidP="002217D3">
      <w:pPr>
        <w:pStyle w:val="B1"/>
      </w:pPr>
      <w:r>
        <w:t>-</w:t>
      </w:r>
      <w:r>
        <w:tab/>
        <w:t>Step 2, in the Nnsacf_</w:t>
      </w:r>
      <w:r w:rsidR="00AB64CF">
        <w:t>NSAC_NumOfPDUsUpdate</w:t>
      </w:r>
      <w:r>
        <w:t>_Request service operation the V-SMF provides both the S-NSSAI in VPLMN, and 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7777777" w:rsidR="00A225D5" w:rsidRDefault="00A225D5" w:rsidP="002217D3">
      <w:pPr>
        <w:pStyle w:val="Heading5"/>
      </w:pPr>
      <w:bookmarkStart w:id="406" w:name="_Toc83355032"/>
      <w:r>
        <w:t>4.2.11.5.2</w:t>
      </w:r>
      <w:r>
        <w:tab/>
        <w:t>NSACF Support for Roaming by HPLMN</w:t>
      </w:r>
      <w:bookmarkEnd w:id="406"/>
    </w:p>
    <w:p w14:paraId="13F17A36" w14:textId="77777777" w:rsidR="00A225D5" w:rsidRDefault="00A225D5" w:rsidP="00A225D5">
      <w:r>
        <w:t>For PDU sessions in the home-routed roaming case, the SMF in HPLMN performs network slice admission control for the S-NSSAI(s) subject to NSAC.</w:t>
      </w:r>
    </w:p>
    <w:p w14:paraId="6036960F" w14:textId="4E3CC7A2" w:rsidR="00776774" w:rsidRPr="00140E21" w:rsidRDefault="00776774" w:rsidP="00776774">
      <w:pPr>
        <w:pStyle w:val="Heading2"/>
      </w:pPr>
      <w:bookmarkStart w:id="407" w:name="_Toc83355033"/>
      <w:r w:rsidRPr="00140E21">
        <w:lastRenderedPageBreak/>
        <w:t>4.3</w:t>
      </w:r>
      <w:r w:rsidRPr="00140E21">
        <w:tab/>
        <w:t>Session Management procedures</w:t>
      </w:r>
      <w:bookmarkEnd w:id="390"/>
      <w:bookmarkEnd w:id="391"/>
      <w:bookmarkEnd w:id="392"/>
      <w:bookmarkEnd w:id="393"/>
      <w:bookmarkEnd w:id="394"/>
      <w:bookmarkEnd w:id="395"/>
      <w:bookmarkEnd w:id="407"/>
    </w:p>
    <w:p w14:paraId="2927B470" w14:textId="77777777" w:rsidR="00776774" w:rsidRPr="00140E21" w:rsidRDefault="00776774" w:rsidP="00776774">
      <w:pPr>
        <w:pStyle w:val="Heading3"/>
      </w:pPr>
      <w:bookmarkStart w:id="408" w:name="_Toc20203970"/>
      <w:bookmarkStart w:id="409" w:name="_Toc27894655"/>
      <w:bookmarkStart w:id="410" w:name="_Toc36191722"/>
      <w:bookmarkStart w:id="411" w:name="_Toc45192808"/>
      <w:bookmarkStart w:id="412" w:name="_Toc47592440"/>
      <w:bookmarkStart w:id="413" w:name="_Toc51834521"/>
      <w:bookmarkStart w:id="414" w:name="_Toc83355034"/>
      <w:r w:rsidRPr="00140E21">
        <w:t>4.3.1</w:t>
      </w:r>
      <w:r w:rsidRPr="00140E21">
        <w:tab/>
        <w:t>General</w:t>
      </w:r>
      <w:bookmarkEnd w:id="408"/>
      <w:bookmarkEnd w:id="409"/>
      <w:bookmarkEnd w:id="410"/>
      <w:bookmarkEnd w:id="411"/>
      <w:bookmarkEnd w:id="412"/>
      <w:bookmarkEnd w:id="413"/>
      <w:bookmarkEnd w:id="41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bookmarkStart w:id="415" w:name="_Hlk499812832"/>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15"/>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16" w:name="_Toc20203971"/>
      <w:bookmarkStart w:id="417" w:name="_Toc27894656"/>
      <w:bookmarkStart w:id="418" w:name="_Toc36191723"/>
      <w:bookmarkStart w:id="419" w:name="_Toc45192809"/>
      <w:bookmarkStart w:id="420" w:name="_Toc47592441"/>
      <w:bookmarkStart w:id="421" w:name="_Toc51834522"/>
      <w:bookmarkStart w:id="422" w:name="_Toc83355035"/>
      <w:r w:rsidRPr="00140E21">
        <w:t>4.3.2</w:t>
      </w:r>
      <w:r w:rsidRPr="00140E21">
        <w:tab/>
        <w:t>PDU Session Establishment</w:t>
      </w:r>
      <w:bookmarkEnd w:id="416"/>
      <w:bookmarkEnd w:id="417"/>
      <w:bookmarkEnd w:id="418"/>
      <w:bookmarkEnd w:id="419"/>
      <w:bookmarkEnd w:id="420"/>
      <w:bookmarkEnd w:id="421"/>
      <w:bookmarkEnd w:id="422"/>
    </w:p>
    <w:p w14:paraId="18632178" w14:textId="77777777" w:rsidR="00776774" w:rsidRPr="00140E21" w:rsidRDefault="00776774" w:rsidP="00776774">
      <w:pPr>
        <w:pStyle w:val="Heading4"/>
      </w:pPr>
      <w:bookmarkStart w:id="423" w:name="_Toc20203972"/>
      <w:bookmarkStart w:id="424" w:name="_Toc27894657"/>
      <w:bookmarkStart w:id="425" w:name="_Toc36191724"/>
      <w:bookmarkStart w:id="426" w:name="_Toc45192810"/>
      <w:bookmarkStart w:id="427" w:name="_Toc47592442"/>
      <w:bookmarkStart w:id="428" w:name="_Toc51834523"/>
      <w:bookmarkStart w:id="429" w:name="_Toc83355036"/>
      <w:r w:rsidRPr="00140E21">
        <w:t>4.3.2.1</w:t>
      </w:r>
      <w:r w:rsidRPr="00140E21">
        <w:tab/>
        <w:t>General</w:t>
      </w:r>
      <w:bookmarkEnd w:id="423"/>
      <w:bookmarkEnd w:id="424"/>
      <w:bookmarkEnd w:id="425"/>
      <w:bookmarkEnd w:id="426"/>
      <w:bookmarkEnd w:id="427"/>
      <w:bookmarkEnd w:id="428"/>
      <w:bookmarkEnd w:id="42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lastRenderedPageBreak/>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30" w:name="_Toc20203973"/>
      <w:bookmarkStart w:id="431" w:name="_Toc27894658"/>
      <w:bookmarkStart w:id="432" w:name="_Toc36191725"/>
      <w:bookmarkStart w:id="433" w:name="_Toc45192811"/>
      <w:bookmarkStart w:id="434" w:name="_Toc47592443"/>
      <w:bookmarkStart w:id="435" w:name="_Toc51834524"/>
      <w:bookmarkStart w:id="436" w:name="_Toc83355037"/>
      <w:r w:rsidRPr="00140E21">
        <w:t>4.3.2.2</w:t>
      </w:r>
      <w:r w:rsidRPr="00140E21">
        <w:tab/>
        <w:t>UE Requested PDU Session Establishment</w:t>
      </w:r>
      <w:bookmarkEnd w:id="430"/>
      <w:bookmarkEnd w:id="431"/>
      <w:bookmarkEnd w:id="432"/>
      <w:bookmarkEnd w:id="433"/>
      <w:bookmarkEnd w:id="434"/>
      <w:bookmarkEnd w:id="435"/>
      <w:bookmarkEnd w:id="436"/>
    </w:p>
    <w:p w14:paraId="3F79FF73" w14:textId="77777777" w:rsidR="00776774" w:rsidRPr="00140E21" w:rsidRDefault="00776774" w:rsidP="00776774">
      <w:pPr>
        <w:pStyle w:val="Heading5"/>
      </w:pPr>
      <w:bookmarkStart w:id="437" w:name="_Toc20203974"/>
      <w:bookmarkStart w:id="438" w:name="_Toc27894659"/>
      <w:bookmarkStart w:id="439" w:name="_Toc36191726"/>
      <w:bookmarkStart w:id="440" w:name="_Toc45192812"/>
      <w:bookmarkStart w:id="441" w:name="_Toc47592444"/>
      <w:bookmarkStart w:id="442" w:name="_Toc51834525"/>
      <w:bookmarkStart w:id="443" w:name="_Toc83355038"/>
      <w:r w:rsidRPr="00140E21">
        <w:t>4.3.2.2.1</w:t>
      </w:r>
      <w:r w:rsidRPr="00140E21">
        <w:tab/>
        <w:t>Non-roaming and Roaming with Local Breakout</w:t>
      </w:r>
      <w:bookmarkEnd w:id="437"/>
      <w:bookmarkEnd w:id="438"/>
      <w:bookmarkEnd w:id="439"/>
      <w:bookmarkEnd w:id="440"/>
      <w:bookmarkEnd w:id="441"/>
      <w:bookmarkEnd w:id="442"/>
      <w:bookmarkEnd w:id="44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44" w:name="_MON_1621782203"/>
    <w:bookmarkEnd w:id="444"/>
    <w:p w14:paraId="2E610A1D" w14:textId="77777777" w:rsidR="00776774" w:rsidRDefault="00776774" w:rsidP="00776774">
      <w:pPr>
        <w:pStyle w:val="TH"/>
      </w:pPr>
      <w:r w:rsidRPr="00050CA8">
        <w:object w:dxaOrig="9597" w:dyaOrig="13464" w14:anchorId="444FCBE9">
          <v:shape id="_x0000_i1050" type="#_x0000_t75" style="width:479.25pt;height:673.5pt" o:ole="">
            <v:imagedata r:id="rId50" o:title=""/>
          </v:shape>
          <o:OLEObject Type="Embed" ProgID="Word.Picture.8" ShapeID="_x0000_i1050" DrawAspect="Content" ObjectID="_1693969188" r:id="rId5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1BE81671" w14:textId="31B1BBE0"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4B3AB7DB" w:rsidR="00485DC1" w:rsidRDefault="00485DC1" w:rsidP="00776774">
      <w:pPr>
        <w:pStyle w:val="B1"/>
      </w:pPr>
      <w:r>
        <w:t>2.</w:t>
      </w:r>
      <w:r>
        <w:tab/>
        <w:t>For NR satellite access, the AMF may decide to verify the UE location. In this case, if the AMF can determine based on the ULI (including Cell ID) received from the gNB that UE has registered to a PLMN that is not 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p>
    <w:p w14:paraId="32CF6465" w14:textId="68E27787"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as specified in clause 4.16.2.1.1. If the DNN requested by the UE is present in the UE subscription information but not supported by the network and not </w:t>
      </w:r>
      <w:r w:rsidRPr="00140E21">
        <w:rPr>
          <w:lang w:eastAsia="zh-CN"/>
        </w:rPr>
        <w:lastRenderedPageBreak/>
        <w:t>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45"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5"/>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014328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 or PVS IP address]</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lastRenderedPageBreak/>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lastRenderedPageBreak/>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6BD5B81A" w14:textId="2F6B2BA6"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lastRenderedPageBreak/>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7AA11B11"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1F58D7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r w:rsidR="000547D2">
        <w:rPr>
          <w:lang w:eastAsia="zh-CN"/>
        </w:rPr>
        <w:t xml:space="preserve"> and PVS FQDN or PVS IP address</w:t>
      </w:r>
      <w:r w:rsidRPr="00140E21">
        <w:rPr>
          <w:lang w:eastAsia="zh-CN"/>
        </w:rPr>
        <w:t xml:space="preserve">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 xml:space="preserve">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w:t>
      </w:r>
      <w:r w:rsidRPr="00140E21">
        <w:lastRenderedPageBreak/>
        <w:t>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46" w:name="_Hlk500417820"/>
      <w:r w:rsidRPr="00140E21">
        <w:t xml:space="preserve">allocation of a new </w:t>
      </w:r>
      <w:bookmarkEnd w:id="446"/>
      <w:r w:rsidRPr="00140E21">
        <w:t>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47" w:name="_Hlk500417853"/>
    </w:p>
    <w:p w14:paraId="1B8F08A7" w14:textId="2F671576" w:rsidR="00776774" w:rsidRPr="00140E21" w:rsidRDefault="00776774" w:rsidP="00776774">
      <w:pPr>
        <w:pStyle w:val="B1"/>
      </w:pPr>
      <w:bookmarkStart w:id="448"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47"/>
      <w:bookmarkEnd w:id="448"/>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13F52CFC"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w:t>
      </w:r>
      <w:r w:rsidRPr="00140E21">
        <w:lastRenderedPageBreak/>
        <w:t>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368743BC" w:rsidR="00776774" w:rsidRDefault="00776774" w:rsidP="00776774">
      <w:pPr>
        <w:pStyle w:val="B2"/>
      </w:pPr>
      <w:r>
        <w:tab/>
        <w:t>If SMF requested UPF to provide port numbers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36A79ED0"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 or PVS IP address]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lastRenderedPageBreak/>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0AFB305"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69C31B85" w14:textId="04DB01C9"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lastRenderedPageBreak/>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lastRenderedPageBreak/>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lastRenderedPageBreak/>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49" w:name="_Toc20203975"/>
      <w:bookmarkStart w:id="450" w:name="_Toc27894660"/>
      <w:bookmarkStart w:id="451" w:name="_Toc36191727"/>
      <w:bookmarkStart w:id="452" w:name="_Toc45192813"/>
      <w:bookmarkStart w:id="453" w:name="_Toc47592445"/>
      <w:bookmarkStart w:id="454" w:name="_Toc51834526"/>
      <w:bookmarkStart w:id="455" w:name="_Toc83355039"/>
      <w:r w:rsidRPr="00140E21">
        <w:t>4.3.2.2.2</w:t>
      </w:r>
      <w:r w:rsidRPr="00140E21">
        <w:tab/>
        <w:t>Home-routed Roaming</w:t>
      </w:r>
      <w:bookmarkEnd w:id="449"/>
      <w:bookmarkEnd w:id="450"/>
      <w:bookmarkEnd w:id="451"/>
      <w:bookmarkEnd w:id="452"/>
      <w:bookmarkEnd w:id="453"/>
      <w:bookmarkEnd w:id="454"/>
      <w:bookmarkEnd w:id="455"/>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51" type="#_x0000_t75" style="width:480pt;height:632.25pt" o:ole="">
            <v:imagedata r:id="rId52" o:title=""/>
          </v:shape>
          <o:OLEObject Type="Embed" ProgID="Word.Picture.8" ShapeID="_x0000_i1051" DrawAspect="Content" ObjectID="_1693969189" r:id="rId5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478B985" w:rsidR="00485DC1" w:rsidRDefault="00485DC1" w:rsidP="00776774">
      <w:pPr>
        <w:pStyle w:val="B1"/>
      </w:pPr>
      <w:r>
        <w:t>2.</w:t>
      </w:r>
      <w:r>
        <w:tab/>
        <w:t xml:space="preserve">For NR satellite access, the AMF may decide to verify the UE location. In this case, if the AMF can determine based on the ULI (including Cell ID) received from the gNB that UE has registered to a PLMN that is not </w:t>
      </w:r>
      <w:r>
        <w:lastRenderedPageBreak/>
        <w:t>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DB9B26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w:t>
      </w:r>
      <w:r w:rsidRPr="00140E21">
        <w:lastRenderedPageBreak/>
        <w:t xml:space="preserve">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lastRenderedPageBreak/>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EE66A3">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lastRenderedPageBreak/>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58BC60D"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56" w:name="_Toc20203976"/>
      <w:bookmarkStart w:id="457" w:name="_Toc27894661"/>
      <w:bookmarkStart w:id="458" w:name="_Toc36191728"/>
      <w:bookmarkStart w:id="459" w:name="_Toc45192814"/>
      <w:bookmarkStart w:id="460" w:name="_Toc47592446"/>
      <w:bookmarkStart w:id="461" w:name="_Toc51834527"/>
      <w:bookmarkStart w:id="462" w:name="_Toc83355040"/>
      <w:r w:rsidRPr="00140E21">
        <w:t>4.3.2.2.3</w:t>
      </w:r>
      <w:r w:rsidRPr="00140E21">
        <w:tab/>
        <w:t>SMF selection</w:t>
      </w:r>
      <w:bookmarkEnd w:id="456"/>
      <w:bookmarkEnd w:id="457"/>
      <w:bookmarkEnd w:id="458"/>
      <w:bookmarkEnd w:id="459"/>
      <w:bookmarkEnd w:id="460"/>
      <w:bookmarkEnd w:id="461"/>
      <w:bookmarkEnd w:id="462"/>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3" w:name="_MON_1576413892"/>
    <w:bookmarkEnd w:id="463"/>
    <w:p w14:paraId="5388E77C" w14:textId="77777777" w:rsidR="00776774" w:rsidRPr="00140E21" w:rsidRDefault="00776774" w:rsidP="00776774">
      <w:pPr>
        <w:pStyle w:val="TH"/>
      </w:pPr>
      <w:r w:rsidRPr="00140E21">
        <w:object w:dxaOrig="4560" w:dyaOrig="3400" w14:anchorId="11848FD4">
          <v:shape id="_x0000_i1052" type="#_x0000_t75" style="width:209.25pt;height:139.5pt" o:ole="">
            <v:imagedata r:id="rId54" o:title="" cropbottom="5169f" cropright="-1992f"/>
          </v:shape>
          <o:OLEObject Type="Embed" ProgID="Word.Picture.8" ShapeID="_x0000_i1052" DrawAspect="Content" ObjectID="_1693969190" r:id="rId5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 xml:space="preserve">when the serving AMF is aware of the appropriate NRF to be used to select NFs/services within the corresponding Network Slice instance based on configuration or based on the Network Slice selection </w:t>
      </w:r>
      <w:r w:rsidRPr="00140E21">
        <w:lastRenderedPageBreak/>
        <w:t>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4" w:name="_MON_1576414567"/>
    <w:bookmarkEnd w:id="464"/>
    <w:p w14:paraId="122FAA2A" w14:textId="77777777" w:rsidR="00776774" w:rsidRPr="00140E21" w:rsidRDefault="00776774" w:rsidP="00776774">
      <w:pPr>
        <w:pStyle w:val="TH"/>
      </w:pPr>
      <w:r w:rsidRPr="00140E21">
        <w:object w:dxaOrig="8409" w:dyaOrig="4946" w14:anchorId="258E6C8B">
          <v:shape id="_x0000_i1053" type="#_x0000_t75" style="width:380.25pt;height:200.25pt" o:ole="">
            <v:imagedata r:id="rId56" o:title="" cropbottom="5169f" cropright="-1992f"/>
          </v:shape>
          <o:OLEObject Type="Embed" ProgID="Word.Picture.8" ShapeID="_x0000_i1053" DrawAspect="Content" ObjectID="_1693969191" r:id="rId5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w:t>
      </w:r>
      <w:r w:rsidRPr="00140E21">
        <w:rPr>
          <w:lang w:eastAsia="ko-KR"/>
        </w:rPr>
        <w:lastRenderedPageBreak/>
        <w:t>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5" w:name="_MON_1576410702"/>
    <w:bookmarkEnd w:id="465"/>
    <w:p w14:paraId="1EA31B5D" w14:textId="77777777" w:rsidR="00776774" w:rsidRPr="00140E21" w:rsidRDefault="00776774" w:rsidP="00776774">
      <w:pPr>
        <w:pStyle w:val="TH"/>
      </w:pPr>
      <w:r w:rsidRPr="00140E21">
        <w:object w:dxaOrig="9486" w:dyaOrig="7357" w14:anchorId="63E6D0A2">
          <v:shape id="_x0000_i1054" type="#_x0000_t75" style="width:383.25pt;height:296.25pt" o:ole="">
            <v:imagedata r:id="rId58" o:title=""/>
          </v:shape>
          <o:OLEObject Type="Embed" ProgID="Word.Picture.8" ShapeID="_x0000_i1054" DrawAspect="Content" ObjectID="_1693969192" r:id="rId5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66" w:name="_Toc27894662"/>
      <w:bookmarkStart w:id="467" w:name="_Toc36191729"/>
      <w:bookmarkStart w:id="468" w:name="_Toc45192815"/>
      <w:bookmarkStart w:id="469" w:name="_Toc47592447"/>
      <w:bookmarkStart w:id="470" w:name="_Toc51834528"/>
      <w:bookmarkStart w:id="471" w:name="_Toc20203977"/>
      <w:bookmarkStart w:id="472" w:name="_Toc83355041"/>
      <w:r>
        <w:t>4.3.2.2.4</w:t>
      </w:r>
      <w:r>
        <w:tab/>
        <w:t>Multiple PDU Sessions towards the same DNN and S-NSSAI</w:t>
      </w:r>
      <w:bookmarkEnd w:id="466"/>
      <w:bookmarkEnd w:id="467"/>
      <w:bookmarkEnd w:id="468"/>
      <w:bookmarkEnd w:id="469"/>
      <w:bookmarkEnd w:id="470"/>
      <w:bookmarkEnd w:id="472"/>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73" w:name="_Toc27894663"/>
      <w:bookmarkStart w:id="474" w:name="_Toc36191730"/>
      <w:bookmarkStart w:id="475" w:name="_Toc45192816"/>
      <w:bookmarkStart w:id="476" w:name="_Toc47592448"/>
      <w:bookmarkStart w:id="477" w:name="_Toc51834529"/>
      <w:bookmarkStart w:id="478" w:name="_Toc83355042"/>
      <w:r w:rsidRPr="00140E21">
        <w:t>4.3.2.3</w:t>
      </w:r>
      <w:r w:rsidRPr="00140E21">
        <w:tab/>
        <w:t>Secondary authorization/authentication by an DN-AAA server during the PDU Session establishment</w:t>
      </w:r>
      <w:bookmarkEnd w:id="471"/>
      <w:bookmarkEnd w:id="473"/>
      <w:bookmarkEnd w:id="474"/>
      <w:bookmarkEnd w:id="475"/>
      <w:bookmarkEnd w:id="476"/>
      <w:bookmarkEnd w:id="477"/>
      <w:bookmarkEnd w:id="478"/>
    </w:p>
    <w:p w14:paraId="790F9BBC" w14:textId="02B3964D"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79" w:name="_MON_1584769855"/>
    <w:bookmarkEnd w:id="479"/>
    <w:p w14:paraId="4983FAE7" w14:textId="77777777" w:rsidR="00776774" w:rsidRPr="00140E21" w:rsidRDefault="00776774" w:rsidP="00776774">
      <w:pPr>
        <w:pStyle w:val="TH"/>
      </w:pPr>
      <w:r w:rsidRPr="00140E21">
        <w:object w:dxaOrig="9522" w:dyaOrig="7833" w14:anchorId="28DEC346">
          <v:shape id="_x0000_i1055" type="#_x0000_t75" style="width:467.25pt;height:384pt" o:ole="">
            <v:imagedata r:id="rId60" o:title=""/>
          </v:shape>
          <o:OLEObject Type="Embed" ProgID="Word.Picture.8" ShapeID="_x0000_i1055" DrawAspect="Content" ObjectID="_1693969193" r:id="rId6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 xml:space="preserve">20]) from the PCF. If the SMF </w:t>
      </w:r>
      <w:r w:rsidRPr="00140E21">
        <w:lastRenderedPageBreak/>
        <w:t>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18F4EFA3"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80" w:name="_Toc20203978"/>
      <w:bookmarkStart w:id="481" w:name="_Toc27894664"/>
      <w:bookmarkStart w:id="482" w:name="_Toc36191731"/>
      <w:bookmarkStart w:id="483" w:name="_Toc45192817"/>
      <w:bookmarkStart w:id="484" w:name="_Toc47592449"/>
      <w:bookmarkStart w:id="485" w:name="_Toc51834530"/>
      <w:bookmarkStart w:id="486" w:name="_Toc83355043"/>
      <w:r>
        <w:t>4.3.2.4</w:t>
      </w:r>
      <w:r>
        <w:tab/>
        <w:t>Support of L2TP</w:t>
      </w:r>
      <w:bookmarkEnd w:id="486"/>
    </w:p>
    <w:p w14:paraId="0E6B1C7A" w14:textId="0B0FF2F9"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7" type="#_x0000_t75" style="width:480pt;height:369.75pt" o:ole="">
            <v:imagedata r:id="rId62" o:title=""/>
          </v:shape>
          <o:OLEObject Type="Embed" ProgID="Visio.Drawing.15" ShapeID="_x0000_i1057" DrawAspect="Content" ObjectID="_1693969194" r:id="rId63"/>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4BDA69C6" w:rsidR="00CB45A9" w:rsidRDefault="00CB45A9" w:rsidP="00CB45A9">
      <w:pPr>
        <w:pStyle w:val="B1"/>
      </w:pPr>
      <w:r>
        <w:t>2.</w:t>
      </w:r>
      <w:r>
        <w:tab/>
        <w:t xml:space="preserve">The SMF may determine that an L2TP session is required for the PDU </w:t>
      </w:r>
      <w:r w:rsidR="00B1786E">
        <w:t>S</w:t>
      </w:r>
      <w:r>
        <w:t>ession based on local configuration (e.g. related with DNN/S-NSSAI). The SMF may retrieve the L2TP Tunnel parameters from the DN-AAA server,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87" w:name="_Toc83355044"/>
      <w:r w:rsidRPr="00140E21">
        <w:t>4.3.3</w:t>
      </w:r>
      <w:r w:rsidRPr="00140E21">
        <w:tab/>
        <w:t>PDU Session Modification</w:t>
      </w:r>
      <w:bookmarkEnd w:id="480"/>
      <w:bookmarkEnd w:id="481"/>
      <w:bookmarkEnd w:id="482"/>
      <w:bookmarkEnd w:id="483"/>
      <w:bookmarkEnd w:id="484"/>
      <w:bookmarkEnd w:id="485"/>
      <w:bookmarkEnd w:id="487"/>
    </w:p>
    <w:p w14:paraId="7E7FFA6B" w14:textId="77777777" w:rsidR="00776774" w:rsidRPr="00140E21" w:rsidRDefault="00776774" w:rsidP="00776774">
      <w:pPr>
        <w:pStyle w:val="Heading4"/>
      </w:pPr>
      <w:bookmarkStart w:id="488" w:name="_Toc20203979"/>
      <w:bookmarkStart w:id="489" w:name="_Toc27894665"/>
      <w:bookmarkStart w:id="490" w:name="_Toc36191732"/>
      <w:bookmarkStart w:id="491" w:name="_Toc45192818"/>
      <w:bookmarkStart w:id="492" w:name="_Toc47592450"/>
      <w:bookmarkStart w:id="493" w:name="_Toc51834531"/>
      <w:bookmarkStart w:id="494" w:name="_Toc83355045"/>
      <w:r w:rsidRPr="00140E21">
        <w:t>4.3.3.1</w:t>
      </w:r>
      <w:r w:rsidRPr="00140E21">
        <w:tab/>
        <w:t>General</w:t>
      </w:r>
      <w:bookmarkEnd w:id="488"/>
      <w:bookmarkEnd w:id="489"/>
      <w:bookmarkEnd w:id="490"/>
      <w:bookmarkEnd w:id="491"/>
      <w:bookmarkEnd w:id="492"/>
      <w:bookmarkEnd w:id="493"/>
      <w:bookmarkEnd w:id="494"/>
    </w:p>
    <w:p w14:paraId="0EB6CDBD" w14:textId="09E7204F"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95" w:name="_Toc20203980"/>
      <w:bookmarkStart w:id="496" w:name="_Toc27894666"/>
      <w:bookmarkStart w:id="497" w:name="_Toc36191733"/>
      <w:bookmarkStart w:id="498" w:name="_Toc45192819"/>
      <w:bookmarkStart w:id="499" w:name="_Toc47592451"/>
      <w:bookmarkStart w:id="50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85DD521" w14:textId="77777777" w:rsidR="00776774" w:rsidRPr="00140E21" w:rsidRDefault="00776774" w:rsidP="00776774">
      <w:pPr>
        <w:pStyle w:val="Heading4"/>
        <w:rPr>
          <w:lang w:eastAsia="ko-KR"/>
        </w:rPr>
      </w:pPr>
      <w:bookmarkStart w:id="501" w:name="_Toc83355046"/>
      <w:r w:rsidRPr="00140E21">
        <w:rPr>
          <w:lang w:eastAsia="ko-KR"/>
        </w:rPr>
        <w:t>4.3.3.2</w:t>
      </w:r>
      <w:r w:rsidRPr="00140E21">
        <w:rPr>
          <w:lang w:eastAsia="ko-KR"/>
        </w:rPr>
        <w:tab/>
        <w:t>UE or network requested PDU Session Modification (non-roaming and roaming with local breakout)</w:t>
      </w:r>
      <w:bookmarkEnd w:id="495"/>
      <w:bookmarkEnd w:id="496"/>
      <w:bookmarkEnd w:id="497"/>
      <w:bookmarkEnd w:id="498"/>
      <w:bookmarkEnd w:id="499"/>
      <w:bookmarkEnd w:id="500"/>
      <w:bookmarkEnd w:id="501"/>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8" type="#_x0000_t75" style="width:475.5pt;height:531.75pt" o:ole="">
            <v:imagedata r:id="rId64" o:title=""/>
          </v:shape>
          <o:OLEObject Type="Embed" ProgID="Word.Picture.8" ShapeID="_x0000_i1058" DrawAspect="Content" ObjectID="_1693969195" r:id="rId65"/>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50BE2927" w14:textId="35154626"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5ECA446E" w14:textId="4925E3C5"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lastRenderedPageBreak/>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lastRenderedPageBreak/>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0D075DA2"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 xml:space="preserve">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w:t>
      </w:r>
      <w:r>
        <w:rPr>
          <w:lang w:eastAsia="zh-CN"/>
        </w:rPr>
        <w:lastRenderedPageBreak/>
        <w:t>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40A477C8"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lastRenderedPageBreak/>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02" w:name="_Hlk531274697"/>
      <w:r w:rsidRPr="00140E21">
        <w:t>marks that the status of those QoS Flows is to be synchronized with the UE</w:t>
      </w:r>
      <w:bookmarkEnd w:id="502"/>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w:t>
      </w:r>
      <w:r w:rsidR="00096A45">
        <w:rPr>
          <w:lang w:eastAsia="ko-KR"/>
        </w:rPr>
        <w:lastRenderedPageBreak/>
        <w:t>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3" w:name="_Toc20203981"/>
      <w:bookmarkStart w:id="504" w:name="_Toc27894667"/>
      <w:bookmarkStart w:id="505" w:name="_Toc36191734"/>
      <w:bookmarkStart w:id="506" w:name="_Toc45192820"/>
      <w:bookmarkStart w:id="507" w:name="_Toc47592452"/>
      <w:bookmarkStart w:id="508" w:name="_Toc51834533"/>
      <w:bookmarkStart w:id="509" w:name="_Toc83355047"/>
      <w:r w:rsidRPr="00140E21">
        <w:rPr>
          <w:rFonts w:eastAsia="SimSun"/>
          <w:lang w:eastAsia="zh-CN"/>
        </w:rPr>
        <w:t>4.3.3.3</w:t>
      </w:r>
      <w:r w:rsidRPr="00140E21">
        <w:rPr>
          <w:rFonts w:eastAsia="SimSun"/>
          <w:lang w:eastAsia="zh-CN"/>
        </w:rPr>
        <w:tab/>
        <w:t>UE or network requested PDU Session Modification (home-routed roaming)</w:t>
      </w:r>
      <w:bookmarkEnd w:id="503"/>
      <w:bookmarkEnd w:id="504"/>
      <w:bookmarkEnd w:id="505"/>
      <w:bookmarkEnd w:id="506"/>
      <w:bookmarkEnd w:id="507"/>
      <w:bookmarkEnd w:id="508"/>
      <w:bookmarkEnd w:id="509"/>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9" type="#_x0000_t75" style="width:480pt;height:498pt" o:ole="">
            <v:imagedata r:id="rId66" o:title=""/>
          </v:shape>
          <o:OLEObject Type="Embed" ProgID="Visio.Drawing.11" ShapeID="_x0000_i1059" DrawAspect="Content" ObjectID="_1693969196" r:id="rId6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lastRenderedPageBreak/>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lastRenderedPageBreak/>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10" w:name="_Toc20203982"/>
      <w:bookmarkStart w:id="511" w:name="_Toc27894668"/>
      <w:bookmarkStart w:id="512" w:name="_Toc36191735"/>
      <w:bookmarkStart w:id="513" w:name="_Toc45192821"/>
      <w:bookmarkStart w:id="514" w:name="_Toc47592453"/>
      <w:bookmarkStart w:id="515" w:name="_Toc51834534"/>
      <w:bookmarkStart w:id="516" w:name="_Toc83355048"/>
      <w:r w:rsidRPr="00140E21">
        <w:t>4.3.4</w:t>
      </w:r>
      <w:r w:rsidRPr="00140E21">
        <w:tab/>
        <w:t>PDU Session Release</w:t>
      </w:r>
      <w:bookmarkEnd w:id="510"/>
      <w:bookmarkEnd w:id="511"/>
      <w:bookmarkEnd w:id="512"/>
      <w:bookmarkEnd w:id="513"/>
      <w:bookmarkEnd w:id="514"/>
      <w:bookmarkEnd w:id="515"/>
      <w:bookmarkEnd w:id="516"/>
    </w:p>
    <w:p w14:paraId="0186E494" w14:textId="77777777" w:rsidR="00776774" w:rsidRPr="00140E21" w:rsidRDefault="00776774" w:rsidP="00776774">
      <w:pPr>
        <w:pStyle w:val="Heading4"/>
      </w:pPr>
      <w:bookmarkStart w:id="517" w:name="_Toc20203983"/>
      <w:bookmarkStart w:id="518" w:name="_Toc27894669"/>
      <w:bookmarkStart w:id="519" w:name="_Toc36191736"/>
      <w:bookmarkStart w:id="520" w:name="_Toc45192822"/>
      <w:bookmarkStart w:id="521" w:name="_Toc47592454"/>
      <w:bookmarkStart w:id="522" w:name="_Toc51834535"/>
      <w:bookmarkStart w:id="523" w:name="_Toc83355049"/>
      <w:r w:rsidRPr="00140E21">
        <w:t>4.3.4.1</w:t>
      </w:r>
      <w:r w:rsidRPr="00140E21">
        <w:tab/>
        <w:t>General</w:t>
      </w:r>
      <w:bookmarkEnd w:id="517"/>
      <w:bookmarkEnd w:id="518"/>
      <w:bookmarkEnd w:id="519"/>
      <w:bookmarkEnd w:id="520"/>
      <w:bookmarkEnd w:id="521"/>
      <w:bookmarkEnd w:id="522"/>
      <w:bookmarkEnd w:id="523"/>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4" w:name="_Toc20203984"/>
      <w:bookmarkStart w:id="525" w:name="_Toc27894670"/>
      <w:bookmarkStart w:id="526" w:name="_Toc36191737"/>
      <w:bookmarkStart w:id="527" w:name="_Toc45192823"/>
      <w:bookmarkStart w:id="528" w:name="_Toc47592455"/>
      <w:bookmarkStart w:id="529" w:name="_Toc51834536"/>
      <w:bookmarkStart w:id="530" w:name="_Toc83355050"/>
      <w:r w:rsidRPr="00140E21">
        <w:rPr>
          <w:lang w:eastAsia="ko-KR"/>
        </w:rPr>
        <w:t>4.3.4.2</w:t>
      </w:r>
      <w:r w:rsidRPr="00140E21">
        <w:rPr>
          <w:lang w:eastAsia="ko-KR"/>
        </w:rPr>
        <w:tab/>
        <w:t>UE or network requested PDU Session Release for Non-Roaming and Roaming with Local Breakout</w:t>
      </w:r>
      <w:bookmarkEnd w:id="524"/>
      <w:bookmarkEnd w:id="525"/>
      <w:bookmarkEnd w:id="526"/>
      <w:bookmarkEnd w:id="527"/>
      <w:bookmarkEnd w:id="528"/>
      <w:bookmarkEnd w:id="529"/>
      <w:bookmarkEnd w:id="53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60" type="#_x0000_t75" style="width:453pt;height:587.25pt" o:ole="">
            <v:imagedata r:id="rId68" o:title=""/>
          </v:shape>
          <o:OLEObject Type="Embed" ProgID="Visio.Drawing.15" ShapeID="_x0000_i1060" DrawAspect="Content" ObjectID="_1693969197" r:id="rId6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463F6AC1"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31" w:name="_Toc20203985"/>
      <w:bookmarkStart w:id="532" w:name="_Toc27894671"/>
      <w:bookmarkStart w:id="533" w:name="_Toc36191738"/>
      <w:bookmarkStart w:id="534" w:name="_Toc45192824"/>
      <w:bookmarkStart w:id="535" w:name="_Toc47592456"/>
      <w:bookmarkStart w:id="536" w:name="_Toc51834537"/>
      <w:bookmarkStart w:id="537" w:name="_Toc83355051"/>
      <w:r w:rsidRPr="00140E21">
        <w:rPr>
          <w:lang w:eastAsia="ko-KR"/>
        </w:rPr>
        <w:t>4.3.4.3</w:t>
      </w:r>
      <w:r w:rsidRPr="00140E21">
        <w:rPr>
          <w:lang w:eastAsia="ko-KR"/>
        </w:rPr>
        <w:tab/>
        <w:t>UE or network requested PDU Session Release for Home-routed Roaming</w:t>
      </w:r>
      <w:bookmarkEnd w:id="531"/>
      <w:bookmarkEnd w:id="532"/>
      <w:bookmarkEnd w:id="533"/>
      <w:bookmarkEnd w:id="534"/>
      <w:bookmarkEnd w:id="535"/>
      <w:bookmarkEnd w:id="536"/>
      <w:bookmarkEnd w:id="53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38" w:name="_Hlk53591295"/>
    <w:p w14:paraId="1E870D10" w14:textId="42A6A1D8" w:rsidR="00075555" w:rsidRDefault="00075555" w:rsidP="00B13067">
      <w:pPr>
        <w:pStyle w:val="TH"/>
        <w:rPr>
          <w:rFonts w:eastAsia="DengXian"/>
        </w:rPr>
      </w:pPr>
      <w:r w:rsidRPr="00D45998">
        <w:object w:dxaOrig="16440" w:dyaOrig="17693" w14:anchorId="6B0890C4">
          <v:shape id="_x0000_i1061" type="#_x0000_t75" style="width:508.5pt;height:547.5pt" o:ole="">
            <v:imagedata r:id="rId70" o:title=""/>
          </v:shape>
          <o:OLEObject Type="Embed" ProgID="Visio.Drawing.11" ShapeID="_x0000_i1061" DrawAspect="Content" ObjectID="_1693969198" r:id="rId71"/>
        </w:object>
      </w:r>
      <w:bookmarkEnd w:id="538"/>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39" w:name="_Toc20203986"/>
      <w:bookmarkStart w:id="540" w:name="_Toc27894672"/>
      <w:bookmarkStart w:id="541" w:name="_Toc36191739"/>
      <w:bookmarkStart w:id="542" w:name="_Toc45192825"/>
      <w:bookmarkStart w:id="543" w:name="_Toc47592457"/>
      <w:bookmarkStart w:id="544" w:name="_Toc51834538"/>
      <w:bookmarkStart w:id="545" w:name="_Toc83355052"/>
      <w:r w:rsidRPr="00140E21">
        <w:t>4.3.5</w:t>
      </w:r>
      <w:r w:rsidRPr="00140E21">
        <w:tab/>
        <w:t>Session continuity, service continuity and UP path management</w:t>
      </w:r>
      <w:bookmarkEnd w:id="539"/>
      <w:bookmarkEnd w:id="540"/>
      <w:bookmarkEnd w:id="541"/>
      <w:bookmarkEnd w:id="542"/>
      <w:bookmarkEnd w:id="543"/>
      <w:bookmarkEnd w:id="544"/>
      <w:bookmarkEnd w:id="545"/>
    </w:p>
    <w:p w14:paraId="241C917E" w14:textId="77777777" w:rsidR="00776774" w:rsidRPr="00140E21" w:rsidRDefault="00776774" w:rsidP="00776774">
      <w:pPr>
        <w:pStyle w:val="Heading4"/>
        <w:rPr>
          <w:lang w:eastAsia="ko-KR"/>
        </w:rPr>
      </w:pPr>
      <w:bookmarkStart w:id="546" w:name="_Toc20203987"/>
      <w:bookmarkStart w:id="547" w:name="_Toc27894673"/>
      <w:bookmarkStart w:id="548" w:name="_Toc36191740"/>
      <w:bookmarkStart w:id="549" w:name="_Toc45192826"/>
      <w:bookmarkStart w:id="550" w:name="_Toc47592458"/>
      <w:bookmarkStart w:id="551" w:name="_Toc51834539"/>
      <w:bookmarkStart w:id="552" w:name="_Toc83355053"/>
      <w:r w:rsidRPr="00140E21">
        <w:rPr>
          <w:lang w:eastAsia="ko-KR"/>
        </w:rPr>
        <w:t>4.3.5.1</w:t>
      </w:r>
      <w:r w:rsidRPr="00140E21">
        <w:rPr>
          <w:lang w:eastAsia="ko-KR"/>
        </w:rPr>
        <w:tab/>
        <w:t>Change of SSC mode 2 PDU Session Anchor with different PDU Sessions</w:t>
      </w:r>
      <w:bookmarkEnd w:id="546"/>
      <w:bookmarkEnd w:id="547"/>
      <w:bookmarkEnd w:id="548"/>
      <w:bookmarkEnd w:id="549"/>
      <w:bookmarkEnd w:id="550"/>
      <w:bookmarkEnd w:id="551"/>
      <w:bookmarkEnd w:id="5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62" type="#_x0000_t75" style="width:437.25pt;height:204pt" o:ole="">
            <v:imagedata r:id="rId72" o:title=""/>
          </v:shape>
          <o:OLEObject Type="Embed" ProgID="Visio.Drawing.15" ShapeID="_x0000_i1062" DrawAspect="Content" ObjectID="_1693969199" r:id="rId73"/>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53" w:name="_Toc20203988"/>
      <w:bookmarkStart w:id="554" w:name="_Toc27894674"/>
      <w:bookmarkStart w:id="555" w:name="_Toc36191741"/>
      <w:bookmarkStart w:id="556" w:name="_Toc45192827"/>
      <w:bookmarkStart w:id="557" w:name="_Toc47592459"/>
      <w:bookmarkStart w:id="558"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59" w:name="_Toc83355054"/>
      <w:r w:rsidRPr="00140E21">
        <w:rPr>
          <w:lang w:eastAsia="ko-KR"/>
        </w:rPr>
        <w:t>4.3.5.2</w:t>
      </w:r>
      <w:r w:rsidRPr="00140E21">
        <w:rPr>
          <w:lang w:eastAsia="ko-KR"/>
        </w:rPr>
        <w:tab/>
        <w:t>Change of SSC mode 3 PDU Session Anchor with multiple PDU Sessions</w:t>
      </w:r>
      <w:bookmarkEnd w:id="553"/>
      <w:bookmarkEnd w:id="554"/>
      <w:bookmarkEnd w:id="555"/>
      <w:bookmarkEnd w:id="556"/>
      <w:bookmarkEnd w:id="557"/>
      <w:bookmarkEnd w:id="558"/>
      <w:bookmarkEnd w:id="559"/>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63" type="#_x0000_t75" style="width:420.75pt;height:243.75pt" o:ole="">
            <v:imagedata r:id="rId74" o:title=""/>
          </v:shape>
          <o:OLEObject Type="Embed" ProgID="Visio.Drawing.15" ShapeID="_x0000_i1063" DrawAspect="Content" ObjectID="_1693969200" r:id="rId75"/>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7C0EEF18"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60" w:name="_Toc20203989"/>
      <w:bookmarkStart w:id="561" w:name="_Toc27894675"/>
      <w:bookmarkStart w:id="562" w:name="_Toc36191742"/>
      <w:bookmarkStart w:id="563" w:name="_Toc45192828"/>
      <w:bookmarkStart w:id="564" w:name="_Toc47592460"/>
      <w:bookmarkStart w:id="565" w:name="_Toc51834541"/>
      <w:bookmarkStart w:id="566" w:name="_Toc83355055"/>
      <w:r w:rsidRPr="00140E21">
        <w:t>4.3.5.3</w:t>
      </w:r>
      <w:r w:rsidRPr="00140E21">
        <w:tab/>
      </w:r>
      <w:r w:rsidRPr="00140E21">
        <w:rPr>
          <w:lang w:eastAsia="zh-CN"/>
        </w:rPr>
        <w:t xml:space="preserve">Change of SSC mode 3 </w:t>
      </w:r>
      <w:r w:rsidRPr="00140E21">
        <w:t>PDU Session Anchor with IPv6 Multi-homed PDU Session</w:t>
      </w:r>
      <w:bookmarkEnd w:id="560"/>
      <w:bookmarkEnd w:id="561"/>
      <w:bookmarkEnd w:id="562"/>
      <w:bookmarkEnd w:id="563"/>
      <w:bookmarkEnd w:id="564"/>
      <w:bookmarkEnd w:id="565"/>
      <w:bookmarkEnd w:id="566"/>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64" type="#_x0000_t75" style="width:481.5pt;height:615.75pt" o:ole="">
            <v:imagedata r:id="rId76" o:title=""/>
          </v:shape>
          <o:OLEObject Type="Embed" ProgID="Visio.Drawing.15" ShapeID="_x0000_i1064" DrawAspect="Content" ObjectID="_1693969201" r:id="rId7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67" w:name="_Toc20203990"/>
      <w:bookmarkStart w:id="568" w:name="_Toc27894676"/>
      <w:bookmarkStart w:id="569" w:name="_Toc36191743"/>
      <w:bookmarkStart w:id="570" w:name="_Toc45192829"/>
      <w:bookmarkStart w:id="571" w:name="_Toc47592461"/>
      <w:bookmarkStart w:id="572" w:name="_Toc51834542"/>
      <w:bookmarkStart w:id="573" w:name="_Toc83355056"/>
      <w:r w:rsidRPr="00140E21">
        <w:t>4.3.5.4</w:t>
      </w:r>
      <w:r w:rsidRPr="00140E21">
        <w:tab/>
        <w:t xml:space="preserve">Addition of </w:t>
      </w:r>
      <w:r w:rsidRPr="00140E21">
        <w:rPr>
          <w:lang w:eastAsia="zh-CN"/>
        </w:rPr>
        <w:t xml:space="preserve">additional </w:t>
      </w:r>
      <w:r w:rsidRPr="00140E21">
        <w:t>PDU Session Anchor and Branching Point or UL CL</w:t>
      </w:r>
      <w:bookmarkEnd w:id="567"/>
      <w:bookmarkEnd w:id="568"/>
      <w:bookmarkEnd w:id="569"/>
      <w:bookmarkEnd w:id="570"/>
      <w:bookmarkEnd w:id="571"/>
      <w:bookmarkEnd w:id="572"/>
      <w:bookmarkEnd w:id="573"/>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74" w:name="_MON_1644156621"/>
    <w:bookmarkEnd w:id="574"/>
    <w:p w14:paraId="35B26622" w14:textId="77777777" w:rsidR="00776774" w:rsidRDefault="00776774" w:rsidP="00776774">
      <w:pPr>
        <w:pStyle w:val="TH"/>
      </w:pPr>
      <w:r w:rsidRPr="00140E21">
        <w:object w:dxaOrig="9404" w:dyaOrig="8788" w14:anchorId="7DB4D999">
          <v:shape id="_x0000_i1065" type="#_x0000_t75" style="width:468pt;height:438.75pt" o:ole="">
            <v:imagedata r:id="rId78" o:title=""/>
          </v:shape>
          <o:OLEObject Type="Embed" ProgID="Word.Picture.8" ShapeID="_x0000_i1065" DrawAspect="Content" ObjectID="_1693969202" r:id="rId7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xml:space="preserve">, and 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75" w:name="_Toc20203991"/>
      <w:bookmarkStart w:id="576" w:name="_Toc27894677"/>
      <w:bookmarkStart w:id="577" w:name="_Toc36191744"/>
      <w:bookmarkStart w:id="578" w:name="_Toc45192830"/>
      <w:bookmarkStart w:id="579" w:name="_Toc47592462"/>
      <w:bookmarkStart w:id="580" w:name="_Toc51834543"/>
      <w:bookmarkStart w:id="581" w:name="_Toc83355057"/>
      <w:r w:rsidRPr="00140E21">
        <w:t>4.3.5.5</w:t>
      </w:r>
      <w:r w:rsidRPr="00140E21">
        <w:tab/>
        <w:t>Removal of additional PDU Session Anchor and Branching Point or UL CL</w:t>
      </w:r>
      <w:bookmarkEnd w:id="575"/>
      <w:bookmarkEnd w:id="576"/>
      <w:bookmarkEnd w:id="577"/>
      <w:bookmarkEnd w:id="578"/>
      <w:bookmarkEnd w:id="579"/>
      <w:bookmarkEnd w:id="580"/>
      <w:bookmarkEnd w:id="581"/>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6" type="#_x0000_t75" style="width:479.25pt;height:378.75pt" o:ole="">
            <v:imagedata r:id="rId80" o:title=""/>
          </v:shape>
          <o:OLEObject Type="Embed" ProgID="Word.Picture.8" ShapeID="_x0000_i1066" DrawAspect="Content" ObjectID="_1693969203" r:id="rId8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82" w:name="_Toc20203992"/>
      <w:bookmarkStart w:id="583" w:name="_Toc27894678"/>
      <w:bookmarkStart w:id="584" w:name="_Toc36191745"/>
      <w:bookmarkStart w:id="585" w:name="_Toc45192831"/>
      <w:bookmarkStart w:id="586" w:name="_Toc47592463"/>
      <w:bookmarkStart w:id="587" w:name="_Toc51834544"/>
      <w:bookmarkStart w:id="588" w:name="_Toc83355058"/>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2"/>
      <w:bookmarkEnd w:id="583"/>
      <w:bookmarkEnd w:id="584"/>
      <w:bookmarkEnd w:id="585"/>
      <w:bookmarkEnd w:id="586"/>
      <w:bookmarkEnd w:id="587"/>
      <w:bookmarkEnd w:id="588"/>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7" type="#_x0000_t75" style="width:481.5pt;height:303.75pt" o:ole="">
            <v:imagedata r:id="rId82" o:title="" cropright="3792f"/>
          </v:shape>
          <o:OLEObject Type="Embed" ProgID="Visio.Drawing.15" ShapeID="_x0000_i1067" DrawAspect="Content" ObjectID="_1693969204" r:id="rId83"/>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89" w:name="_Toc20203993"/>
      <w:bookmarkStart w:id="590" w:name="_Toc27894679"/>
      <w:bookmarkStart w:id="591" w:name="_Toc36191746"/>
      <w:bookmarkStart w:id="592" w:name="_Toc45192832"/>
      <w:bookmarkStart w:id="593" w:name="_Toc47592464"/>
      <w:bookmarkStart w:id="594" w:name="_Toc51834545"/>
      <w:bookmarkStart w:id="595" w:name="_Toc83355059"/>
      <w:r w:rsidRPr="00140E21">
        <w:t>4.3.5.7</w:t>
      </w:r>
      <w:r w:rsidRPr="00140E21">
        <w:tab/>
        <w:t>Simultaneous change of Branching Point or UL CL and additional PSA for a PDU Session</w:t>
      </w:r>
      <w:bookmarkEnd w:id="589"/>
      <w:bookmarkEnd w:id="590"/>
      <w:bookmarkEnd w:id="591"/>
      <w:bookmarkEnd w:id="592"/>
      <w:bookmarkEnd w:id="593"/>
      <w:bookmarkEnd w:id="594"/>
      <w:bookmarkEnd w:id="595"/>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8" type="#_x0000_t75" style="width:479.25pt;height:627.75pt" o:ole="">
            <v:imagedata r:id="rId84" o:title=""/>
          </v:shape>
          <o:OLEObject Type="Embed" ProgID="Visio.Drawing.15" ShapeID="_x0000_i1068" DrawAspect="Content" ObjectID="_1693969205" r:id="rId8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96" w:name="_Toc20203994"/>
      <w:bookmarkStart w:id="597" w:name="_Toc27894680"/>
      <w:bookmarkStart w:id="598" w:name="_Toc36191747"/>
      <w:bookmarkStart w:id="599" w:name="_Toc45192833"/>
      <w:bookmarkStart w:id="600" w:name="_Toc47592465"/>
      <w:bookmarkStart w:id="601" w:name="_Toc51834546"/>
      <w:bookmarkStart w:id="602" w:name="_Toc83355060"/>
      <w:r w:rsidRPr="00140E21">
        <w:t>4.3.5.8</w:t>
      </w:r>
      <w:r w:rsidRPr="00140E21">
        <w:tab/>
        <w:t>Ethernet PDU Session Anchor Relocation</w:t>
      </w:r>
      <w:bookmarkEnd w:id="596"/>
      <w:bookmarkEnd w:id="597"/>
      <w:bookmarkEnd w:id="598"/>
      <w:bookmarkEnd w:id="599"/>
      <w:bookmarkEnd w:id="600"/>
      <w:bookmarkEnd w:id="601"/>
      <w:bookmarkEnd w:id="60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3" w:name="_MON_1599642594"/>
    <w:bookmarkEnd w:id="603"/>
    <w:p w14:paraId="74BBC083" w14:textId="77777777" w:rsidR="00776774" w:rsidRPr="00140E21" w:rsidRDefault="00776774" w:rsidP="00776774">
      <w:pPr>
        <w:pStyle w:val="TH"/>
      </w:pPr>
      <w:r w:rsidRPr="00140E21">
        <w:object w:dxaOrig="9698" w:dyaOrig="10785" w14:anchorId="4A8FE649">
          <v:shape id="_x0000_i1069" type="#_x0000_t75" style="width:429pt;height:526.5pt" o:ole="">
            <v:imagedata r:id="rId86" o:title=""/>
          </v:shape>
          <o:OLEObject Type="Embed" ProgID="Word.Picture.8" ShapeID="_x0000_i1069" DrawAspect="Content" ObjectID="_1693969206" r:id="rId8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4" w:name="_Toc20203995"/>
      <w:bookmarkStart w:id="605" w:name="_Toc27894681"/>
      <w:bookmarkStart w:id="606" w:name="_Toc36191748"/>
      <w:bookmarkStart w:id="607" w:name="_Toc45192834"/>
      <w:bookmarkStart w:id="608" w:name="_Toc47592466"/>
      <w:bookmarkStart w:id="609" w:name="_Toc51834547"/>
      <w:bookmarkStart w:id="610" w:name="_Toc83355061"/>
      <w:r w:rsidRPr="00140E21">
        <w:t>4.3.6</w:t>
      </w:r>
      <w:r w:rsidRPr="00140E21">
        <w:tab/>
        <w:t>Application Function influence on traffic routing</w:t>
      </w:r>
      <w:bookmarkEnd w:id="604"/>
      <w:bookmarkEnd w:id="605"/>
      <w:bookmarkEnd w:id="606"/>
      <w:bookmarkEnd w:id="607"/>
      <w:bookmarkEnd w:id="608"/>
      <w:bookmarkEnd w:id="609"/>
      <w:bookmarkEnd w:id="610"/>
    </w:p>
    <w:p w14:paraId="0E32811C" w14:textId="77777777" w:rsidR="00776774" w:rsidRPr="00140E21" w:rsidRDefault="00776774" w:rsidP="00776774">
      <w:pPr>
        <w:pStyle w:val="Heading4"/>
      </w:pPr>
      <w:bookmarkStart w:id="611" w:name="_Toc20203996"/>
      <w:bookmarkStart w:id="612" w:name="_Toc27894682"/>
      <w:bookmarkStart w:id="613" w:name="_Toc36191749"/>
      <w:bookmarkStart w:id="614" w:name="_Toc45192835"/>
      <w:bookmarkStart w:id="615" w:name="_Toc47592467"/>
      <w:bookmarkStart w:id="616" w:name="_Toc51834548"/>
      <w:bookmarkStart w:id="617" w:name="_Toc83355062"/>
      <w:r w:rsidRPr="00140E21">
        <w:t>4.3.6.1</w:t>
      </w:r>
      <w:r w:rsidRPr="00140E21">
        <w:tab/>
        <w:t>General</w:t>
      </w:r>
      <w:bookmarkEnd w:id="611"/>
      <w:bookmarkEnd w:id="612"/>
      <w:bookmarkEnd w:id="613"/>
      <w:bookmarkEnd w:id="614"/>
      <w:bookmarkEnd w:id="615"/>
      <w:bookmarkEnd w:id="616"/>
      <w:bookmarkEnd w:id="61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18" w:name="_Toc20203997"/>
      <w:bookmarkStart w:id="619" w:name="_Toc27894683"/>
      <w:bookmarkStart w:id="620" w:name="_Toc36191750"/>
      <w:bookmarkStart w:id="621" w:name="_Toc45192836"/>
      <w:bookmarkStart w:id="622" w:name="_Toc47592468"/>
      <w:bookmarkStart w:id="623" w:name="_Toc51834549"/>
      <w:bookmarkStart w:id="624" w:name="_Toc83355063"/>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18"/>
      <w:bookmarkEnd w:id="619"/>
      <w:bookmarkEnd w:id="620"/>
      <w:bookmarkEnd w:id="621"/>
      <w:bookmarkEnd w:id="622"/>
      <w:bookmarkEnd w:id="623"/>
      <w:bookmarkEnd w:id="624"/>
    </w:p>
    <w:p w14:paraId="3874E3DA" w14:textId="35403EA5" w:rsidR="00A225D5" w:rsidRDefault="00A225D5" w:rsidP="002217D3">
      <w:pPr>
        <w:pStyle w:val="TH"/>
      </w:pPr>
      <w:r>
        <w:object w:dxaOrig="8430" w:dyaOrig="5250" w14:anchorId="7755E507">
          <v:shape id="_x0000_i1070" type="#_x0000_t75" style="width:423pt;height:263.25pt" o:ole="">
            <v:imagedata r:id="rId88" o:title=""/>
          </v:shape>
          <o:OLEObject Type="Embed" ProgID="Visio.Drawing.15" ShapeID="_x0000_i1070" DrawAspect="Content" ObjectID="_1693969207" r:id="rId89"/>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25" w:name="_Toc20203998"/>
      <w:bookmarkStart w:id="626" w:name="_Toc27894684"/>
      <w:bookmarkStart w:id="627" w:name="_Toc36191751"/>
      <w:bookmarkStart w:id="628" w:name="_Toc45192837"/>
      <w:bookmarkStart w:id="629" w:name="_Toc47592469"/>
      <w:bookmarkStart w:id="630" w:name="_Toc51834550"/>
      <w:r>
        <w:t>-</w:t>
      </w:r>
      <w:r>
        <w:tab/>
        <w:t>Determining whether to relocate PSA UPF considering the user plane latency requirements provided by the AF (see clause 6.3.6 of TS 23.548 [74]).</w:t>
      </w:r>
    </w:p>
    <w:p w14:paraId="08F67FD8" w14:textId="7A994FA5" w:rsidR="00A225D5" w:rsidRDefault="00A225D5" w:rsidP="00EE66A3">
      <w:pPr>
        <w:pStyle w:val="B1"/>
      </w:pPr>
      <w:r>
        <w:tab/>
        <w:t>When the updated policy information about the PDU Session related to EAS deployment information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31" w:name="_Toc83355064"/>
      <w:r w:rsidRPr="00140E21">
        <w:t>4.3.6.3</w:t>
      </w:r>
      <w:r w:rsidRPr="00140E21">
        <w:tab/>
        <w:t>Notification of User Plane Management Events</w:t>
      </w:r>
      <w:bookmarkEnd w:id="625"/>
      <w:bookmarkEnd w:id="626"/>
      <w:bookmarkEnd w:id="627"/>
      <w:bookmarkEnd w:id="628"/>
      <w:bookmarkEnd w:id="629"/>
      <w:bookmarkEnd w:id="630"/>
      <w:bookmarkEnd w:id="63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71" type="#_x0000_t75" style="width:455.25pt;height:363pt" o:ole="">
            <v:imagedata r:id="rId90" o:title=""/>
          </v:shape>
          <o:OLEObject Type="Embed" ProgID="Visio.Drawing.15" ShapeID="_x0000_i1071" DrawAspect="Content" ObjectID="_1693969208" r:id="rId91"/>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0A008FA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lastRenderedPageBreak/>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5FAF86A0"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w:t>
      </w:r>
      <w:r w:rsidR="00542A61">
        <w:t xml:space="preserve"> Nnef_TrafficInfluence_Notify</w:t>
      </w:r>
      <w:r w:rsidRPr="00140E21">
        <w:t xml:space="preserv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BCC7F57" w:rsidR="00776774" w:rsidRDefault="00776774" w:rsidP="00776774">
      <w:pPr>
        <w:pStyle w:val="B1"/>
      </w:pPr>
      <w:r>
        <w:lastRenderedPageBreak/>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77777777" w:rsidR="00A225D5" w:rsidRDefault="00A225D5" w:rsidP="002217D3">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56A991C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243BBA5" w14:textId="77777777" w:rsidR="00A225D5" w:rsidRDefault="00A225D5" w:rsidP="002217D3">
      <w:pPr>
        <w:pStyle w:val="B2"/>
      </w:pPr>
      <w:r>
        <w:tab/>
        <w:t>If the AF instance change happens in step 4d, the target AF invokes Nnef_TrafficInfluence_Create service operation.</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77777777" w:rsidR="00A225D5" w:rsidRDefault="00A225D5" w:rsidP="002217D3">
      <w:pPr>
        <w:pStyle w:val="B2"/>
      </w:pPr>
      <w:bookmarkStart w:id="632" w:name="_Toc20203999"/>
      <w:bookmarkStart w:id="633" w:name="_Toc27894685"/>
      <w:bookmarkStart w:id="634" w:name="_Toc36191752"/>
      <w:bookmarkStart w:id="635" w:name="_Toc45192838"/>
      <w:bookmarkStart w:id="636" w:name="_Toc47592470"/>
      <w:bookmarkStart w:id="637"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6A48C4"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33764F6F" w14:textId="77777777" w:rsidR="00A225D5" w:rsidRDefault="00A225D5" w:rsidP="002217D3">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38" w:name="_Toc83355065"/>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32"/>
      <w:bookmarkEnd w:id="633"/>
      <w:bookmarkEnd w:id="634"/>
      <w:bookmarkEnd w:id="635"/>
      <w:bookmarkEnd w:id="636"/>
      <w:bookmarkEnd w:id="637"/>
      <w:bookmarkEnd w:id="638"/>
    </w:p>
    <w:p w14:paraId="35B344D8" w14:textId="77777777" w:rsidR="00776774" w:rsidRPr="00140E21" w:rsidRDefault="00776774" w:rsidP="00776774">
      <w:pPr>
        <w:pStyle w:val="TH"/>
      </w:pPr>
      <w:r w:rsidRPr="00140E21">
        <w:object w:dxaOrig="7140" w:dyaOrig="5400" w14:anchorId="56E1D0E9">
          <v:shape id="_x0000_i1072" type="#_x0000_t75" style="width:357pt;height:268.5pt" o:ole="">
            <v:imagedata r:id="rId92" o:title=""/>
          </v:shape>
          <o:OLEObject Type="Embed" ProgID="Visio.Drawing.11" ShapeID="_x0000_i1072" DrawAspect="Content" ObjectID="_1693969209" r:id="rId9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57FF15B4" w:rsidR="003A38E5" w:rsidRDefault="005B3CAD" w:rsidP="003A38E5">
      <w:pPr>
        <w:pStyle w:val="B1"/>
        <w:rPr>
          <w:lang w:eastAsia="zh-CN"/>
        </w:rPr>
      </w:pPr>
      <w:r>
        <w:rPr>
          <w:lang w:eastAsia="zh-CN"/>
        </w:rPr>
        <w:lastRenderedPageBreak/>
        <w:tab/>
        <w:t>The PCF may, optionally, use service experience analytics per UP path, as defined in clause 6.4.3,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39" w:name="_Toc20204000"/>
      <w:bookmarkStart w:id="640" w:name="_Toc27894686"/>
      <w:bookmarkStart w:id="641" w:name="_Toc36191753"/>
      <w:bookmarkStart w:id="642" w:name="_Toc45192839"/>
      <w:bookmarkStart w:id="643" w:name="_Toc47592471"/>
      <w:bookmarkStart w:id="644"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45" w:name="_Toc83355066"/>
      <w:r w:rsidRPr="00140E21">
        <w:rPr>
          <w:lang w:eastAsia="ko-KR"/>
        </w:rPr>
        <w:t>4.3.7</w:t>
      </w:r>
      <w:r w:rsidRPr="00140E21">
        <w:rPr>
          <w:lang w:eastAsia="ko-KR"/>
        </w:rPr>
        <w:tab/>
        <w:t>CN-initiated selective deactivation of UP connection of an existing PDU Session</w:t>
      </w:r>
      <w:bookmarkEnd w:id="639"/>
      <w:bookmarkEnd w:id="640"/>
      <w:bookmarkEnd w:id="641"/>
      <w:bookmarkEnd w:id="642"/>
      <w:bookmarkEnd w:id="643"/>
      <w:bookmarkEnd w:id="644"/>
      <w:bookmarkEnd w:id="64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73" type="#_x0000_t75" style="width:423pt;height:398.25pt" o:ole="">
            <v:imagedata r:id="rId94" o:title=""/>
          </v:shape>
          <o:OLEObject Type="Embed" ProgID="Visio.Drawing.11" ShapeID="_x0000_i1073" DrawAspect="Content" ObjectID="_1693969210" r:id="rId9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46" w:name="_Toc20204001"/>
      <w:bookmarkStart w:id="647" w:name="_Toc27894687"/>
      <w:bookmarkStart w:id="648" w:name="_Toc36191754"/>
      <w:bookmarkStart w:id="649" w:name="_Toc45192840"/>
      <w:bookmarkStart w:id="650" w:name="_Toc47592472"/>
      <w:bookmarkStart w:id="651" w:name="_Toc51834553"/>
      <w:bookmarkStart w:id="652" w:name="_Toc83355067"/>
      <w:r w:rsidRPr="00140E21">
        <w:t>4.4</w:t>
      </w:r>
      <w:r w:rsidRPr="00140E21">
        <w:tab/>
        <w:t>SMF and UPF interactions</w:t>
      </w:r>
      <w:bookmarkEnd w:id="646"/>
      <w:bookmarkEnd w:id="647"/>
      <w:bookmarkEnd w:id="648"/>
      <w:bookmarkEnd w:id="649"/>
      <w:bookmarkEnd w:id="650"/>
      <w:bookmarkEnd w:id="651"/>
      <w:bookmarkEnd w:id="652"/>
    </w:p>
    <w:p w14:paraId="19ED8B5E" w14:textId="77777777" w:rsidR="00776774" w:rsidRPr="00140E21" w:rsidRDefault="00776774" w:rsidP="00776774">
      <w:pPr>
        <w:pStyle w:val="Heading3"/>
        <w:rPr>
          <w:lang w:eastAsia="ko-KR"/>
        </w:rPr>
      </w:pPr>
      <w:bookmarkStart w:id="653" w:name="_Toc20204002"/>
      <w:bookmarkStart w:id="654" w:name="_Toc27894688"/>
      <w:bookmarkStart w:id="655" w:name="_Toc36191755"/>
      <w:bookmarkStart w:id="656" w:name="_Toc45192841"/>
      <w:bookmarkStart w:id="657" w:name="_Toc47592473"/>
      <w:bookmarkStart w:id="658" w:name="_Toc51834554"/>
      <w:bookmarkStart w:id="659" w:name="_Toc83355068"/>
      <w:r w:rsidRPr="00140E21">
        <w:rPr>
          <w:lang w:eastAsia="ko-KR"/>
        </w:rPr>
        <w:t>4.4.1</w:t>
      </w:r>
      <w:r w:rsidRPr="00140E21">
        <w:rPr>
          <w:lang w:eastAsia="ko-KR"/>
        </w:rPr>
        <w:tab/>
        <w:t>N4 session management procedures</w:t>
      </w:r>
      <w:bookmarkEnd w:id="653"/>
      <w:bookmarkEnd w:id="654"/>
      <w:bookmarkEnd w:id="655"/>
      <w:bookmarkEnd w:id="656"/>
      <w:bookmarkEnd w:id="657"/>
      <w:bookmarkEnd w:id="658"/>
      <w:bookmarkEnd w:id="659"/>
    </w:p>
    <w:p w14:paraId="49084A7F" w14:textId="77777777" w:rsidR="00776774" w:rsidRPr="00140E21" w:rsidRDefault="00776774" w:rsidP="00776774">
      <w:pPr>
        <w:pStyle w:val="Heading4"/>
        <w:rPr>
          <w:lang w:eastAsia="ko-KR"/>
        </w:rPr>
      </w:pPr>
      <w:bookmarkStart w:id="660" w:name="_Toc20204003"/>
      <w:bookmarkStart w:id="661" w:name="_Toc27894689"/>
      <w:bookmarkStart w:id="662" w:name="_Toc36191756"/>
      <w:bookmarkStart w:id="663" w:name="_Toc45192842"/>
      <w:bookmarkStart w:id="664" w:name="_Toc47592474"/>
      <w:bookmarkStart w:id="665" w:name="_Toc51834555"/>
      <w:bookmarkStart w:id="666" w:name="_Toc83355069"/>
      <w:r w:rsidRPr="00140E21">
        <w:rPr>
          <w:lang w:eastAsia="ko-KR"/>
        </w:rPr>
        <w:t>4.4.1.1</w:t>
      </w:r>
      <w:r w:rsidRPr="00140E21">
        <w:rPr>
          <w:lang w:eastAsia="ko-KR"/>
        </w:rPr>
        <w:tab/>
        <w:t>General</w:t>
      </w:r>
      <w:bookmarkEnd w:id="660"/>
      <w:bookmarkEnd w:id="661"/>
      <w:bookmarkEnd w:id="662"/>
      <w:bookmarkEnd w:id="663"/>
      <w:bookmarkEnd w:id="664"/>
      <w:bookmarkEnd w:id="665"/>
      <w:bookmarkEnd w:id="666"/>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67" w:name="_Toc20204004"/>
      <w:bookmarkStart w:id="668" w:name="_Toc27894690"/>
      <w:bookmarkStart w:id="669" w:name="_Toc36191757"/>
      <w:bookmarkStart w:id="670" w:name="_Toc45192843"/>
      <w:bookmarkStart w:id="671" w:name="_Toc47592475"/>
      <w:bookmarkStart w:id="672" w:name="_Toc51834556"/>
      <w:bookmarkStart w:id="673" w:name="_Toc83355070"/>
      <w:r w:rsidRPr="00140E21">
        <w:rPr>
          <w:lang w:eastAsia="ko-KR"/>
        </w:rPr>
        <w:t>4.4.1.2</w:t>
      </w:r>
      <w:r w:rsidRPr="00140E21">
        <w:rPr>
          <w:lang w:eastAsia="ko-KR"/>
        </w:rPr>
        <w:tab/>
        <w:t>N4 Session Establishment procedure</w:t>
      </w:r>
      <w:bookmarkEnd w:id="667"/>
      <w:bookmarkEnd w:id="668"/>
      <w:bookmarkEnd w:id="669"/>
      <w:bookmarkEnd w:id="670"/>
      <w:bookmarkEnd w:id="671"/>
      <w:bookmarkEnd w:id="672"/>
      <w:bookmarkEnd w:id="673"/>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74" type="#_x0000_t75" style="width:358.5pt;height:156pt" o:ole="">
            <v:imagedata r:id="rId96" o:title=""/>
          </v:shape>
          <o:OLEObject Type="Embed" ProgID="Word.Picture.8" ShapeID="_x0000_i1074" DrawAspect="Content" ObjectID="_1693969211" r:id="rId9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74" w:name="_Toc20204005"/>
      <w:bookmarkStart w:id="675" w:name="_Toc27894691"/>
      <w:bookmarkStart w:id="676" w:name="_Toc36191758"/>
      <w:bookmarkStart w:id="677" w:name="_Toc45192844"/>
      <w:bookmarkStart w:id="678" w:name="_Toc47592476"/>
      <w:bookmarkStart w:id="679" w:name="_Toc51834557"/>
      <w:bookmarkStart w:id="680" w:name="_Toc83355071"/>
      <w:r w:rsidRPr="00140E21">
        <w:rPr>
          <w:lang w:eastAsia="ko-KR"/>
        </w:rPr>
        <w:t>4.4.1.3</w:t>
      </w:r>
      <w:r w:rsidRPr="00140E21">
        <w:rPr>
          <w:lang w:eastAsia="ko-KR"/>
        </w:rPr>
        <w:tab/>
        <w:t>N4 Session Modification procedure</w:t>
      </w:r>
      <w:bookmarkEnd w:id="674"/>
      <w:bookmarkEnd w:id="675"/>
      <w:bookmarkEnd w:id="676"/>
      <w:bookmarkEnd w:id="677"/>
      <w:bookmarkEnd w:id="678"/>
      <w:bookmarkEnd w:id="679"/>
      <w:bookmarkEnd w:id="680"/>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5" type="#_x0000_t75" style="width:354pt;height:156pt" o:ole="">
            <v:imagedata r:id="rId98" o:title=""/>
          </v:shape>
          <o:OLEObject Type="Embed" ProgID="Word.Picture.8" ShapeID="_x0000_i1075" DrawAspect="Content" ObjectID="_1693969212" r:id="rId9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81" w:name="_Toc20204006"/>
      <w:bookmarkStart w:id="682" w:name="_Toc27894692"/>
      <w:bookmarkStart w:id="683" w:name="_Toc36191759"/>
      <w:bookmarkStart w:id="684" w:name="_Toc45192845"/>
      <w:bookmarkStart w:id="685" w:name="_Toc47592477"/>
      <w:bookmarkStart w:id="686" w:name="_Toc51834558"/>
      <w:bookmarkStart w:id="687" w:name="_Toc83355072"/>
      <w:r w:rsidRPr="00140E21">
        <w:rPr>
          <w:lang w:eastAsia="ko-KR"/>
        </w:rPr>
        <w:t>4.4.1.4</w:t>
      </w:r>
      <w:r w:rsidRPr="00140E21">
        <w:rPr>
          <w:lang w:eastAsia="ko-KR"/>
        </w:rPr>
        <w:tab/>
        <w:t>N4 Session Release procedure</w:t>
      </w:r>
      <w:bookmarkEnd w:id="681"/>
      <w:bookmarkEnd w:id="682"/>
      <w:bookmarkEnd w:id="683"/>
      <w:bookmarkEnd w:id="684"/>
      <w:bookmarkEnd w:id="685"/>
      <w:bookmarkEnd w:id="686"/>
      <w:bookmarkEnd w:id="687"/>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6" type="#_x0000_t75" style="width:354pt;height:156pt" o:ole="">
            <v:imagedata r:id="rId100" o:title=""/>
          </v:shape>
          <o:OLEObject Type="Embed" ProgID="Word.Picture.8" ShapeID="_x0000_i1076" DrawAspect="Content" ObjectID="_1693969213" r:id="rId10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88" w:name="_Toc20204007"/>
      <w:bookmarkStart w:id="689" w:name="_Toc27894693"/>
      <w:bookmarkStart w:id="690" w:name="_Toc36191760"/>
      <w:bookmarkStart w:id="691" w:name="_Toc45192846"/>
      <w:bookmarkStart w:id="692" w:name="_Toc47592478"/>
      <w:bookmarkStart w:id="693" w:name="_Toc51834559"/>
      <w:bookmarkStart w:id="694" w:name="_Toc83355073"/>
      <w:r w:rsidRPr="00140E21">
        <w:t>4.4.2</w:t>
      </w:r>
      <w:r w:rsidRPr="00140E21">
        <w:tab/>
        <w:t>N4 Reporting Procedures</w:t>
      </w:r>
      <w:bookmarkEnd w:id="688"/>
      <w:bookmarkEnd w:id="689"/>
      <w:bookmarkEnd w:id="690"/>
      <w:bookmarkEnd w:id="691"/>
      <w:bookmarkEnd w:id="692"/>
      <w:bookmarkEnd w:id="693"/>
      <w:bookmarkEnd w:id="694"/>
    </w:p>
    <w:p w14:paraId="7044EA37" w14:textId="77777777" w:rsidR="00776774" w:rsidRPr="00140E21" w:rsidRDefault="00776774" w:rsidP="00776774">
      <w:pPr>
        <w:pStyle w:val="Heading4"/>
      </w:pPr>
      <w:bookmarkStart w:id="695" w:name="_Toc20204008"/>
      <w:bookmarkStart w:id="696" w:name="_Toc27894694"/>
      <w:bookmarkStart w:id="697" w:name="_Toc36191761"/>
      <w:bookmarkStart w:id="698" w:name="_Toc45192847"/>
      <w:bookmarkStart w:id="699" w:name="_Toc47592479"/>
      <w:bookmarkStart w:id="700" w:name="_Toc51834560"/>
      <w:bookmarkStart w:id="701" w:name="_Toc83355074"/>
      <w:r w:rsidRPr="00140E21">
        <w:t>4.4.2.</w:t>
      </w:r>
      <w:r w:rsidRPr="00140E21">
        <w:rPr>
          <w:lang w:eastAsia="zh-CN"/>
        </w:rPr>
        <w:t>1</w:t>
      </w:r>
      <w:r w:rsidRPr="00140E21">
        <w:tab/>
        <w:t>General</w:t>
      </w:r>
      <w:bookmarkEnd w:id="695"/>
      <w:bookmarkEnd w:id="696"/>
      <w:bookmarkEnd w:id="697"/>
      <w:bookmarkEnd w:id="698"/>
      <w:bookmarkEnd w:id="699"/>
      <w:bookmarkEnd w:id="700"/>
      <w:bookmarkEnd w:id="701"/>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02" w:name="_Toc20204009"/>
      <w:bookmarkStart w:id="703" w:name="_Toc27894695"/>
      <w:bookmarkStart w:id="704" w:name="_Toc36191762"/>
      <w:bookmarkStart w:id="705" w:name="_Toc45192848"/>
      <w:bookmarkStart w:id="706" w:name="_Toc47592480"/>
      <w:bookmarkStart w:id="707" w:name="_Toc51834561"/>
      <w:bookmarkStart w:id="708" w:name="_Toc83355075"/>
      <w:r w:rsidRPr="00140E21">
        <w:t>4.4.2.2</w:t>
      </w:r>
      <w:r w:rsidRPr="00140E21">
        <w:tab/>
        <w:t>N4 Session Level Reporting Procedure</w:t>
      </w:r>
      <w:bookmarkEnd w:id="702"/>
      <w:bookmarkEnd w:id="703"/>
      <w:bookmarkEnd w:id="704"/>
      <w:bookmarkEnd w:id="705"/>
      <w:bookmarkEnd w:id="706"/>
      <w:bookmarkEnd w:id="707"/>
      <w:bookmarkEnd w:id="708"/>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09" w:name="_MON_1593607791"/>
    <w:bookmarkEnd w:id="709"/>
    <w:p w14:paraId="545B4D4D" w14:textId="77777777" w:rsidR="00776774" w:rsidRPr="00140E21" w:rsidRDefault="00776774" w:rsidP="00776774">
      <w:pPr>
        <w:pStyle w:val="TH"/>
        <w:rPr>
          <w:lang w:eastAsia="zh-CN"/>
        </w:rPr>
      </w:pPr>
      <w:r w:rsidRPr="00140E21">
        <w:object w:dxaOrig="6130" w:dyaOrig="2762" w14:anchorId="1E53F058">
          <v:shape id="_x0000_i1077" type="#_x0000_t75" style="width:288.75pt;height:132pt" o:ole="">
            <v:imagedata r:id="rId102" o:title=""/>
          </v:shape>
          <o:OLEObject Type="Embed" ProgID="Word.Picture.8" ShapeID="_x0000_i1077" DrawAspect="Content" ObjectID="_1693969214" r:id="rId10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02BD2B26"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10" w:name="_Toc20204010"/>
      <w:bookmarkStart w:id="711" w:name="_Toc27894696"/>
      <w:bookmarkStart w:id="712" w:name="_Toc36191763"/>
      <w:bookmarkStart w:id="713" w:name="_Toc45192849"/>
      <w:bookmarkStart w:id="714" w:name="_Toc47592481"/>
      <w:bookmarkStart w:id="715" w:name="_Toc51834562"/>
      <w:bookmarkStart w:id="716" w:name="_Toc83355076"/>
      <w:r w:rsidRPr="00140E21">
        <w:rPr>
          <w:rFonts w:eastAsia="SimSun"/>
        </w:rPr>
        <w:t>4.4.3</w:t>
      </w:r>
      <w:r w:rsidRPr="00140E21">
        <w:rPr>
          <w:rFonts w:eastAsia="SimSun"/>
        </w:rPr>
        <w:tab/>
        <w:t>N4 Node Level Procedures</w:t>
      </w:r>
      <w:bookmarkEnd w:id="710"/>
      <w:bookmarkEnd w:id="711"/>
      <w:bookmarkEnd w:id="712"/>
      <w:bookmarkEnd w:id="713"/>
      <w:bookmarkEnd w:id="714"/>
      <w:bookmarkEnd w:id="715"/>
      <w:bookmarkEnd w:id="716"/>
    </w:p>
    <w:p w14:paraId="55217061" w14:textId="77777777" w:rsidR="00776774" w:rsidRPr="00140E21" w:rsidRDefault="00776774" w:rsidP="00776774">
      <w:pPr>
        <w:pStyle w:val="Heading4"/>
        <w:rPr>
          <w:rFonts w:eastAsia="SimSun"/>
        </w:rPr>
      </w:pPr>
      <w:bookmarkStart w:id="717" w:name="_Toc20204011"/>
      <w:bookmarkStart w:id="718" w:name="_Toc27894697"/>
      <w:bookmarkStart w:id="719" w:name="_Toc36191764"/>
      <w:bookmarkStart w:id="720" w:name="_Toc45192850"/>
      <w:bookmarkStart w:id="721" w:name="_Toc47592482"/>
      <w:bookmarkStart w:id="722" w:name="_Toc51834563"/>
      <w:bookmarkStart w:id="723" w:name="_Toc83355077"/>
      <w:r w:rsidRPr="00140E21">
        <w:rPr>
          <w:rFonts w:eastAsia="SimSun"/>
        </w:rPr>
        <w:t>4.4.3.1</w:t>
      </w:r>
      <w:r w:rsidRPr="00140E21">
        <w:rPr>
          <w:rFonts w:eastAsia="SimSun"/>
        </w:rPr>
        <w:tab/>
        <w:t>N4 Association Setup Procedure</w:t>
      </w:r>
      <w:bookmarkEnd w:id="717"/>
      <w:bookmarkEnd w:id="718"/>
      <w:bookmarkEnd w:id="719"/>
      <w:bookmarkEnd w:id="720"/>
      <w:bookmarkEnd w:id="721"/>
      <w:bookmarkEnd w:id="722"/>
      <w:bookmarkEnd w:id="723"/>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3C50419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by provisioning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78" type="#_x0000_t75" style="width:280.5pt;height:113.25pt" o:ole="">
            <v:imagedata r:id="rId104" o:title=""/>
          </v:shape>
          <o:OLEObject Type="Embed" ProgID="Word.Picture.8" ShapeID="_x0000_i1078" DrawAspect="Content" ObjectID="_1693969215" r:id="rId10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24" w:name="_Toc20204012"/>
      <w:bookmarkStart w:id="725"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26" w:name="_MON_1646564138"/>
    <w:bookmarkEnd w:id="726"/>
    <w:p w14:paraId="1B669BE2" w14:textId="77777777" w:rsidR="00776774" w:rsidRDefault="00776774" w:rsidP="00776774">
      <w:pPr>
        <w:pStyle w:val="TH"/>
      </w:pPr>
      <w:r>
        <w:object w:dxaOrig="5954" w:dyaOrig="2407" w14:anchorId="27793E1C">
          <v:shape id="_x0000_i1079" type="#_x0000_t75" style="width:296.25pt;height:118.5pt" o:ole="">
            <v:imagedata r:id="rId106" o:title=""/>
          </v:shape>
          <o:OLEObject Type="Embed" ProgID="Word.Picture.8" ShapeID="_x0000_i1079" DrawAspect="Content" ObjectID="_1693969216" r:id="rId10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27" w:name="_Toc36191765"/>
      <w:bookmarkStart w:id="728" w:name="_Toc45192851"/>
      <w:bookmarkStart w:id="729" w:name="_Toc47592483"/>
      <w:bookmarkStart w:id="730" w:name="_Toc51834564"/>
      <w:bookmarkStart w:id="731" w:name="_Toc83355078"/>
      <w:r w:rsidRPr="00140E21">
        <w:rPr>
          <w:rFonts w:eastAsia="SimSun"/>
          <w:lang w:eastAsia="zh-CN"/>
        </w:rPr>
        <w:lastRenderedPageBreak/>
        <w:t>4.4.3.2</w:t>
      </w:r>
      <w:r w:rsidRPr="00140E21">
        <w:rPr>
          <w:rFonts w:eastAsia="SimSun"/>
          <w:lang w:eastAsia="ja-JP"/>
        </w:rPr>
        <w:tab/>
        <w:t>N4 Association Update Procedure</w:t>
      </w:r>
      <w:bookmarkEnd w:id="724"/>
      <w:bookmarkEnd w:id="725"/>
      <w:bookmarkEnd w:id="727"/>
      <w:bookmarkEnd w:id="728"/>
      <w:bookmarkEnd w:id="729"/>
      <w:bookmarkEnd w:id="730"/>
      <w:bookmarkEnd w:id="731"/>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6DF04020"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80" type="#_x0000_t75" style="width:280.5pt;height:113.25pt" o:ole="">
            <v:imagedata r:id="rId108" o:title=""/>
          </v:shape>
          <o:OLEObject Type="Embed" ProgID="Word.Picture.8" ShapeID="_x0000_i1080" DrawAspect="Content" ObjectID="_1693969217" r:id="rId10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81" type="#_x0000_t75" style="width:280.5pt;height:113.25pt" o:ole="">
            <v:imagedata r:id="rId110" o:title=""/>
          </v:shape>
          <o:OLEObject Type="Embed" ProgID="Word.Picture.8" ShapeID="_x0000_i1081" DrawAspect="Content" ObjectID="_1693969218" r:id="rId11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32" w:name="_Toc20204013"/>
      <w:bookmarkStart w:id="733" w:name="_Toc27894699"/>
      <w:bookmarkStart w:id="734" w:name="_Toc36191766"/>
      <w:bookmarkStart w:id="735" w:name="_Toc45192852"/>
      <w:bookmarkStart w:id="736" w:name="_Toc47592484"/>
      <w:bookmarkStart w:id="737" w:name="_Toc51834565"/>
      <w:bookmarkStart w:id="738" w:name="_Toc83355079"/>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32"/>
      <w:bookmarkEnd w:id="733"/>
      <w:bookmarkEnd w:id="734"/>
      <w:bookmarkEnd w:id="735"/>
      <w:bookmarkEnd w:id="736"/>
      <w:bookmarkEnd w:id="737"/>
      <w:bookmarkEnd w:id="738"/>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82" type="#_x0000_t75" style="width:280.5pt;height:113.25pt" o:ole="">
            <v:imagedata r:id="rId112" o:title=""/>
          </v:shape>
          <o:OLEObject Type="Embed" ProgID="Word.Picture.8" ShapeID="_x0000_i1082" DrawAspect="Content" ObjectID="_1693969219" r:id="rId11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83" type="#_x0000_t75" style="width:280.5pt;height:113.25pt" o:ole="">
            <v:imagedata r:id="rId114" o:title=""/>
          </v:shape>
          <o:OLEObject Type="Embed" ProgID="Word.Picture.8" ShapeID="_x0000_i1083" DrawAspect="Content" ObjectID="_1693969220" r:id="rId11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39" w:name="_Toc20204014"/>
      <w:bookmarkStart w:id="740" w:name="_Toc27894700"/>
      <w:bookmarkStart w:id="741" w:name="_Toc36191767"/>
      <w:bookmarkStart w:id="742" w:name="_Toc45192853"/>
      <w:bookmarkStart w:id="743" w:name="_Toc47592485"/>
      <w:bookmarkStart w:id="744" w:name="_Toc51834566"/>
      <w:bookmarkStart w:id="745" w:name="_Toc83355080"/>
      <w:r w:rsidRPr="00140E21">
        <w:rPr>
          <w:rFonts w:eastAsia="SimSun"/>
        </w:rPr>
        <w:t>4.4.3.4</w:t>
      </w:r>
      <w:r w:rsidRPr="00140E21">
        <w:rPr>
          <w:rFonts w:eastAsia="SimSun"/>
        </w:rPr>
        <w:tab/>
        <w:t>N4 Report Procedure</w:t>
      </w:r>
      <w:bookmarkEnd w:id="739"/>
      <w:bookmarkEnd w:id="740"/>
      <w:bookmarkEnd w:id="741"/>
      <w:bookmarkEnd w:id="742"/>
      <w:bookmarkEnd w:id="743"/>
      <w:bookmarkEnd w:id="744"/>
      <w:bookmarkEnd w:id="745"/>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84" type="#_x0000_t75" style="width:280.5pt;height:113.25pt" o:ole="">
            <v:imagedata r:id="rId116" o:title=""/>
          </v:shape>
          <o:OLEObject Type="Embed" ProgID="Word.Picture.8" ShapeID="_x0000_i1084" DrawAspect="Content" ObjectID="_1693969221" r:id="rId11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52A34E4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46" w:name="_Toc20204015"/>
      <w:bookmarkStart w:id="747" w:name="_Toc27894701"/>
      <w:bookmarkStart w:id="748" w:name="_Toc36191768"/>
      <w:bookmarkStart w:id="749" w:name="_Toc45192854"/>
      <w:bookmarkStart w:id="750" w:name="_Toc47592486"/>
      <w:bookmarkStart w:id="751" w:name="_Toc51834567"/>
      <w:bookmarkStart w:id="752" w:name="_Toc83355081"/>
      <w:r w:rsidRPr="00140E21">
        <w:rPr>
          <w:rFonts w:eastAsia="SimSun"/>
        </w:rPr>
        <w:t>4.4.3.5</w:t>
      </w:r>
      <w:r w:rsidRPr="00140E21">
        <w:rPr>
          <w:rFonts w:eastAsia="SimSun"/>
        </w:rPr>
        <w:tab/>
        <w:t>N4 PFD management Procedure</w:t>
      </w:r>
      <w:bookmarkEnd w:id="746"/>
      <w:bookmarkEnd w:id="747"/>
      <w:bookmarkEnd w:id="748"/>
      <w:bookmarkEnd w:id="749"/>
      <w:bookmarkEnd w:id="750"/>
      <w:bookmarkEnd w:id="751"/>
      <w:bookmarkEnd w:id="752"/>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53" w:name="_MON_1666505640"/>
    <w:bookmarkEnd w:id="753"/>
    <w:p w14:paraId="6DAD2047" w14:textId="3F2B062E" w:rsidR="00A238E8" w:rsidRDefault="00A238E8" w:rsidP="00B13067">
      <w:pPr>
        <w:pStyle w:val="TH"/>
      </w:pPr>
      <w:r w:rsidRPr="00140E21">
        <w:object w:dxaOrig="6347" w:dyaOrig="3021" w14:anchorId="25BC2D85">
          <v:shape id="_x0000_i1085" type="#_x0000_t75" style="width:309.75pt;height:147pt" o:ole="">
            <v:imagedata r:id="rId118" o:title=""/>
          </v:shape>
          <o:OLEObject Type="Embed" ProgID="Word.Picture.8" ShapeID="_x0000_i1085" DrawAspect="Content" ObjectID="_1693969222" r:id="rId11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54" w:name="_Toc20204016"/>
      <w:bookmarkStart w:id="755" w:name="_Toc27894702"/>
      <w:bookmarkStart w:id="756" w:name="_Toc36191769"/>
      <w:bookmarkStart w:id="757" w:name="_Toc45192855"/>
      <w:bookmarkStart w:id="758" w:name="_Toc47592487"/>
      <w:bookmarkStart w:id="759" w:name="_Toc51834568"/>
      <w:bookmarkStart w:id="760" w:name="_Hlk500791524"/>
      <w:bookmarkStart w:id="761" w:name="_Toc83355082"/>
      <w:r w:rsidRPr="00140E21">
        <w:t>4.4.4</w:t>
      </w:r>
      <w:r w:rsidRPr="00140E21">
        <w:tab/>
        <w:t>SMF Pause of Charging procedure</w:t>
      </w:r>
      <w:bookmarkEnd w:id="754"/>
      <w:bookmarkEnd w:id="755"/>
      <w:bookmarkEnd w:id="756"/>
      <w:bookmarkEnd w:id="757"/>
      <w:bookmarkEnd w:id="758"/>
      <w:bookmarkEnd w:id="759"/>
      <w:bookmarkEnd w:id="761"/>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62" w:name="_MON_1593608400"/>
    <w:bookmarkEnd w:id="762"/>
    <w:p w14:paraId="68A9F04B" w14:textId="77777777" w:rsidR="00776774" w:rsidRPr="00140E21" w:rsidRDefault="00776774" w:rsidP="00776774">
      <w:pPr>
        <w:pStyle w:val="TH"/>
      </w:pPr>
      <w:r w:rsidRPr="00140E21">
        <w:object w:dxaOrig="3948" w:dyaOrig="4321" w14:anchorId="5927E143">
          <v:shape id="_x0000_i1086" type="#_x0000_t75" style="width:213.75pt;height:219.75pt" o:ole="">
            <v:imagedata r:id="rId120" o:title="" croptop="134f" cropright="-3822f"/>
          </v:shape>
          <o:OLEObject Type="Embed" ProgID="Word.Picture.8" ShapeID="_x0000_i1086" DrawAspect="Content" ObjectID="_1693969223" r:id="rId12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60"/>
    </w:p>
    <w:p w14:paraId="4FB51AA4" w14:textId="77777777" w:rsidR="00776774" w:rsidRPr="00140E21" w:rsidRDefault="00776774" w:rsidP="00776774">
      <w:pPr>
        <w:pStyle w:val="Heading2"/>
      </w:pPr>
      <w:bookmarkStart w:id="763" w:name="_Toc20204017"/>
      <w:bookmarkStart w:id="764" w:name="_Toc27894703"/>
      <w:bookmarkStart w:id="765" w:name="_Toc36191770"/>
      <w:bookmarkStart w:id="766" w:name="_Toc45192856"/>
      <w:bookmarkStart w:id="767" w:name="_Toc47592488"/>
      <w:bookmarkStart w:id="768" w:name="_Toc51834569"/>
      <w:bookmarkStart w:id="769" w:name="_Toc83355083"/>
      <w:r w:rsidRPr="00140E21">
        <w:t>4.5</w:t>
      </w:r>
      <w:r w:rsidRPr="00140E21">
        <w:tab/>
        <w:t>User Profile management procedures</w:t>
      </w:r>
      <w:bookmarkEnd w:id="763"/>
      <w:bookmarkEnd w:id="764"/>
      <w:bookmarkEnd w:id="765"/>
      <w:bookmarkEnd w:id="766"/>
      <w:bookmarkEnd w:id="767"/>
      <w:bookmarkEnd w:id="768"/>
      <w:bookmarkEnd w:id="769"/>
    </w:p>
    <w:p w14:paraId="71CBE99B" w14:textId="77777777" w:rsidR="00776774" w:rsidRPr="00140E21" w:rsidRDefault="00776774" w:rsidP="00776774">
      <w:pPr>
        <w:pStyle w:val="Heading3"/>
      </w:pPr>
      <w:bookmarkStart w:id="770" w:name="_Toc20204018"/>
      <w:bookmarkStart w:id="771" w:name="_Toc27894704"/>
      <w:bookmarkStart w:id="772" w:name="_Toc36191771"/>
      <w:bookmarkStart w:id="773" w:name="_Toc45192857"/>
      <w:bookmarkStart w:id="774" w:name="_Toc47592489"/>
      <w:bookmarkStart w:id="775" w:name="_Toc51834570"/>
      <w:bookmarkStart w:id="776" w:name="_Toc83355084"/>
      <w:r w:rsidRPr="00140E21">
        <w:t>4.5.1</w:t>
      </w:r>
      <w:r w:rsidRPr="00140E21">
        <w:tab/>
        <w:t>Subscriber Data Update Notification to AMF</w:t>
      </w:r>
      <w:bookmarkEnd w:id="770"/>
      <w:bookmarkEnd w:id="771"/>
      <w:bookmarkEnd w:id="772"/>
      <w:bookmarkEnd w:id="773"/>
      <w:bookmarkEnd w:id="774"/>
      <w:bookmarkEnd w:id="775"/>
      <w:bookmarkEnd w:id="776"/>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77" w:name="_Toc20204019"/>
      <w:bookmarkStart w:id="778" w:name="_Toc27894705"/>
      <w:bookmarkStart w:id="779" w:name="_Toc36191772"/>
      <w:bookmarkStart w:id="780" w:name="_Toc45192858"/>
      <w:bookmarkStart w:id="781" w:name="_Toc47592490"/>
      <w:bookmarkStart w:id="782" w:name="_Toc51834571"/>
      <w:bookmarkStart w:id="783" w:name="_Toc83355085"/>
      <w:r w:rsidRPr="00140E21">
        <w:t>4.5.2</w:t>
      </w:r>
      <w:r w:rsidRPr="00140E21">
        <w:tab/>
        <w:t>Session Management Subscriber Data Update Notification to SMF</w:t>
      </w:r>
      <w:bookmarkEnd w:id="777"/>
      <w:bookmarkEnd w:id="778"/>
      <w:bookmarkEnd w:id="779"/>
      <w:bookmarkEnd w:id="780"/>
      <w:bookmarkEnd w:id="781"/>
      <w:bookmarkEnd w:id="782"/>
      <w:bookmarkEnd w:id="783"/>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84" w:name="_Toc20204020"/>
      <w:bookmarkStart w:id="785" w:name="_Toc27894706"/>
      <w:bookmarkStart w:id="786" w:name="_Toc36191773"/>
      <w:bookmarkStart w:id="787" w:name="_Toc45192859"/>
      <w:bookmarkStart w:id="788" w:name="_Toc47592491"/>
      <w:bookmarkStart w:id="789" w:name="_Toc51834572"/>
      <w:bookmarkStart w:id="790" w:name="_Toc83355086"/>
      <w:r w:rsidRPr="00140E21">
        <w:t>4.5.3</w:t>
      </w:r>
      <w:r w:rsidRPr="00140E21">
        <w:tab/>
        <w:t>Purge of subscriber data in AMF</w:t>
      </w:r>
      <w:bookmarkEnd w:id="784"/>
      <w:bookmarkEnd w:id="785"/>
      <w:bookmarkEnd w:id="786"/>
      <w:bookmarkEnd w:id="787"/>
      <w:bookmarkEnd w:id="788"/>
      <w:bookmarkEnd w:id="789"/>
      <w:bookmarkEnd w:id="790"/>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7" type="#_x0000_t75" style="width:237.75pt;height:150pt" o:ole="">
            <v:imagedata r:id="rId122" o:title=""/>
          </v:shape>
          <o:OLEObject Type="Embed" ProgID="Visio.Drawing.11" ShapeID="_x0000_i1087" DrawAspect="Content" ObjectID="_1693969224" r:id="rId12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91" w:name="_Toc20204021"/>
      <w:bookmarkStart w:id="792" w:name="_Toc27894707"/>
      <w:bookmarkStart w:id="793" w:name="_Toc36191774"/>
      <w:bookmarkStart w:id="794" w:name="_Toc45192860"/>
      <w:bookmarkStart w:id="795" w:name="_Toc47592492"/>
      <w:bookmarkStart w:id="796" w:name="_Toc51834573"/>
      <w:bookmarkStart w:id="797" w:name="_Toc83355087"/>
      <w:r w:rsidRPr="00140E21">
        <w:t>4.6</w:t>
      </w:r>
      <w:r w:rsidRPr="00140E21">
        <w:tab/>
        <w:t>Security procedures</w:t>
      </w:r>
      <w:bookmarkEnd w:id="791"/>
      <w:bookmarkEnd w:id="792"/>
      <w:bookmarkEnd w:id="793"/>
      <w:bookmarkEnd w:id="794"/>
      <w:bookmarkEnd w:id="795"/>
      <w:bookmarkEnd w:id="796"/>
      <w:bookmarkEnd w:id="797"/>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98" w:name="_Toc20204022"/>
      <w:bookmarkStart w:id="799" w:name="_Toc27894708"/>
      <w:bookmarkStart w:id="800" w:name="_Toc36191775"/>
      <w:bookmarkStart w:id="801" w:name="_Toc45192861"/>
      <w:bookmarkStart w:id="802" w:name="_Toc47592493"/>
      <w:bookmarkStart w:id="803" w:name="_Toc51834574"/>
      <w:bookmarkStart w:id="804" w:name="_Toc83355088"/>
      <w:r w:rsidRPr="00140E21">
        <w:t>4.7</w:t>
      </w:r>
      <w:r w:rsidRPr="00140E21">
        <w:tab/>
        <w:t>ME Identity check procedure</w:t>
      </w:r>
      <w:bookmarkEnd w:id="798"/>
      <w:bookmarkEnd w:id="799"/>
      <w:bookmarkEnd w:id="800"/>
      <w:bookmarkEnd w:id="801"/>
      <w:bookmarkEnd w:id="802"/>
      <w:bookmarkEnd w:id="803"/>
      <w:bookmarkEnd w:id="80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05" w:name="_Toc20204023"/>
      <w:bookmarkStart w:id="806" w:name="_Toc27894709"/>
      <w:bookmarkStart w:id="807" w:name="_Toc36191776"/>
      <w:bookmarkStart w:id="808" w:name="_Toc45192862"/>
      <w:bookmarkStart w:id="809" w:name="_Toc47592494"/>
      <w:bookmarkStart w:id="810" w:name="_Toc51834575"/>
      <w:bookmarkStart w:id="811" w:name="_Toc83355089"/>
      <w:r w:rsidRPr="00140E21">
        <w:t>4.8</w:t>
      </w:r>
      <w:r w:rsidRPr="00140E21">
        <w:tab/>
        <w:t>RAN-CN interactions</w:t>
      </w:r>
      <w:bookmarkEnd w:id="805"/>
      <w:bookmarkEnd w:id="806"/>
      <w:bookmarkEnd w:id="807"/>
      <w:bookmarkEnd w:id="808"/>
      <w:bookmarkEnd w:id="809"/>
      <w:bookmarkEnd w:id="810"/>
      <w:bookmarkEnd w:id="811"/>
    </w:p>
    <w:p w14:paraId="51B43CE4" w14:textId="77777777" w:rsidR="00776774" w:rsidRPr="00140E21" w:rsidRDefault="00776774" w:rsidP="00776774">
      <w:pPr>
        <w:pStyle w:val="Heading3"/>
      </w:pPr>
      <w:bookmarkStart w:id="812" w:name="_Toc20204024"/>
      <w:bookmarkStart w:id="813" w:name="_Toc27894710"/>
      <w:bookmarkStart w:id="814" w:name="_Toc36191777"/>
      <w:bookmarkStart w:id="815" w:name="_Toc45192863"/>
      <w:bookmarkStart w:id="816" w:name="_Toc47592495"/>
      <w:bookmarkStart w:id="817" w:name="_Toc51834576"/>
      <w:bookmarkStart w:id="818" w:name="_Toc83355090"/>
      <w:r w:rsidRPr="00140E21">
        <w:t>4.8.1</w:t>
      </w:r>
      <w:r w:rsidRPr="00140E21">
        <w:tab/>
        <w:t>Connection Inactive and Suspend procedure</w:t>
      </w:r>
      <w:bookmarkEnd w:id="812"/>
      <w:bookmarkEnd w:id="813"/>
      <w:bookmarkEnd w:id="814"/>
      <w:bookmarkEnd w:id="815"/>
      <w:bookmarkEnd w:id="816"/>
      <w:bookmarkEnd w:id="817"/>
      <w:bookmarkEnd w:id="818"/>
    </w:p>
    <w:p w14:paraId="0A90E1FB" w14:textId="77777777" w:rsidR="00776774" w:rsidRPr="00140E21" w:rsidRDefault="00776774" w:rsidP="00776774">
      <w:pPr>
        <w:pStyle w:val="Heading4"/>
      </w:pPr>
      <w:bookmarkStart w:id="819" w:name="_Toc20204025"/>
      <w:bookmarkStart w:id="820" w:name="_Toc27894711"/>
      <w:bookmarkStart w:id="821" w:name="_Toc36191778"/>
      <w:bookmarkStart w:id="822" w:name="_Toc45192864"/>
      <w:bookmarkStart w:id="823" w:name="_Toc47592496"/>
      <w:bookmarkStart w:id="824" w:name="_Toc51834577"/>
      <w:bookmarkStart w:id="825" w:name="_Toc83355091"/>
      <w:r w:rsidRPr="00140E21">
        <w:t>4.8.1.1</w:t>
      </w:r>
      <w:r w:rsidRPr="00140E21">
        <w:tab/>
        <w:t>Connection Inactive procedure</w:t>
      </w:r>
      <w:bookmarkEnd w:id="819"/>
      <w:bookmarkEnd w:id="820"/>
      <w:bookmarkEnd w:id="821"/>
      <w:bookmarkEnd w:id="822"/>
      <w:bookmarkEnd w:id="823"/>
      <w:bookmarkEnd w:id="824"/>
      <w:bookmarkEnd w:id="825"/>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26" w:name="_Toc20204026"/>
      <w:bookmarkStart w:id="827" w:name="_Toc27894712"/>
      <w:bookmarkStart w:id="828" w:name="_Toc36191779"/>
      <w:bookmarkStart w:id="829" w:name="_Toc45192865"/>
      <w:bookmarkStart w:id="830" w:name="_Toc47592497"/>
      <w:bookmarkStart w:id="831" w:name="_Toc51834578"/>
      <w:bookmarkStart w:id="832" w:name="_Toc83355092"/>
      <w:r w:rsidRPr="00140E21">
        <w:t>4.8.1.2</w:t>
      </w:r>
      <w:r w:rsidRPr="00140E21">
        <w:tab/>
        <w:t>Connection Suspend procedure</w:t>
      </w:r>
      <w:bookmarkEnd w:id="826"/>
      <w:bookmarkEnd w:id="827"/>
      <w:bookmarkEnd w:id="828"/>
      <w:bookmarkEnd w:id="829"/>
      <w:bookmarkEnd w:id="830"/>
      <w:bookmarkEnd w:id="831"/>
      <w:bookmarkEnd w:id="832"/>
    </w:p>
    <w:p w14:paraId="28D445C8" w14:textId="2318E09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33" w:name="_MON_1565161274"/>
    <w:bookmarkEnd w:id="833"/>
    <w:bookmarkStart w:id="834" w:name="_MON_1565160915"/>
    <w:bookmarkEnd w:id="834"/>
    <w:p w14:paraId="7285CD8A" w14:textId="77777777" w:rsidR="00776774" w:rsidRPr="00140E21" w:rsidRDefault="00776774" w:rsidP="00776774">
      <w:pPr>
        <w:pStyle w:val="TH"/>
      </w:pPr>
      <w:r w:rsidRPr="00140E21">
        <w:rPr>
          <w:noProof/>
        </w:rPr>
        <w:object w:dxaOrig="8618" w:dyaOrig="5101" w14:anchorId="2C88E6C4">
          <v:shape id="_x0000_i1088" type="#_x0000_t75" style="width:414pt;height:204.75pt" o:ole="">
            <v:imagedata r:id="rId124" o:title="" cropbottom="11773f" cropright="1544f"/>
          </v:shape>
          <o:OLEObject Type="Embed" ProgID="Word.Picture.8" ShapeID="_x0000_i1088" DrawAspect="Content" ObjectID="_1693969225" r:id="rId12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35" w:name="_Toc20204027"/>
      <w:bookmarkStart w:id="836" w:name="_Toc27894713"/>
      <w:bookmarkStart w:id="837" w:name="_Toc36191780"/>
      <w:bookmarkStart w:id="838" w:name="_Toc45192866"/>
      <w:bookmarkStart w:id="839" w:name="_Toc47592498"/>
      <w:bookmarkStart w:id="840" w:name="_Toc51834579"/>
      <w:bookmarkStart w:id="841" w:name="_Toc83355093"/>
      <w:r w:rsidRPr="00140E21">
        <w:t>4.8.2</w:t>
      </w:r>
      <w:r w:rsidRPr="00140E21">
        <w:tab/>
        <w:t>Connection Resume procedure</w:t>
      </w:r>
      <w:bookmarkEnd w:id="835"/>
      <w:bookmarkEnd w:id="836"/>
      <w:bookmarkEnd w:id="837"/>
      <w:bookmarkEnd w:id="838"/>
      <w:bookmarkEnd w:id="839"/>
      <w:bookmarkEnd w:id="840"/>
      <w:bookmarkEnd w:id="841"/>
    </w:p>
    <w:p w14:paraId="2F04B23B" w14:textId="77777777" w:rsidR="00776774" w:rsidRPr="00140E21" w:rsidRDefault="00776774" w:rsidP="00776774">
      <w:pPr>
        <w:pStyle w:val="Heading4"/>
      </w:pPr>
      <w:bookmarkStart w:id="842" w:name="_Toc20204028"/>
      <w:bookmarkStart w:id="843" w:name="_Toc27894714"/>
      <w:bookmarkStart w:id="844" w:name="_Toc36191781"/>
      <w:bookmarkStart w:id="845" w:name="_Toc45192867"/>
      <w:bookmarkStart w:id="846" w:name="_Toc47592499"/>
      <w:bookmarkStart w:id="847" w:name="_Toc51834580"/>
      <w:bookmarkStart w:id="848" w:name="_Toc83355094"/>
      <w:r w:rsidRPr="00140E21">
        <w:t>4.8.2.1</w:t>
      </w:r>
      <w:r w:rsidRPr="00140E21">
        <w:tab/>
        <w:t>General</w:t>
      </w:r>
      <w:bookmarkEnd w:id="842"/>
      <w:bookmarkEnd w:id="843"/>
      <w:bookmarkEnd w:id="844"/>
      <w:bookmarkEnd w:id="845"/>
      <w:bookmarkEnd w:id="846"/>
      <w:bookmarkEnd w:id="847"/>
      <w:bookmarkEnd w:id="848"/>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49" w:name="_Toc20204029"/>
      <w:bookmarkStart w:id="850" w:name="_Toc27894715"/>
      <w:bookmarkStart w:id="851" w:name="_Toc36191782"/>
      <w:bookmarkStart w:id="852" w:name="_Toc45192868"/>
      <w:bookmarkStart w:id="853" w:name="_Toc47592500"/>
      <w:bookmarkStart w:id="854" w:name="_Toc51834581"/>
      <w:bookmarkStart w:id="855" w:name="_Toc83355095"/>
      <w:r w:rsidRPr="00140E21">
        <w:t>4.8.2.2</w:t>
      </w:r>
      <w:r w:rsidRPr="00140E21">
        <w:tab/>
      </w:r>
      <w:r w:rsidR="00365F9E">
        <w:t xml:space="preserve">UE Triggered </w:t>
      </w:r>
      <w:r w:rsidRPr="00140E21">
        <w:t>Connection Resume in RRC Inactive procedure</w:t>
      </w:r>
      <w:bookmarkEnd w:id="849"/>
      <w:bookmarkEnd w:id="850"/>
      <w:bookmarkEnd w:id="851"/>
      <w:bookmarkEnd w:id="852"/>
      <w:bookmarkEnd w:id="853"/>
      <w:bookmarkEnd w:id="854"/>
      <w:bookmarkEnd w:id="855"/>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9" type="#_x0000_t75" style="width:373.5pt;height:197.25pt" o:ole="">
            <v:imagedata r:id="rId126" o:title=""/>
          </v:shape>
          <o:OLEObject Type="Embed" ProgID="Visio.Drawing.11" ShapeID="_x0000_i1089" DrawAspect="Content" ObjectID="_1693969226" r:id="rId12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56" w:name="_Toc20204030"/>
      <w:bookmarkStart w:id="857" w:name="_Toc27894716"/>
      <w:bookmarkStart w:id="858" w:name="_Toc36191783"/>
      <w:bookmarkStart w:id="859" w:name="_Toc45192869"/>
      <w:bookmarkStart w:id="860" w:name="_Toc47592501"/>
      <w:bookmarkStart w:id="861" w:name="_Toc51834582"/>
      <w:bookmarkStart w:id="862" w:name="_Toc83355096"/>
      <w:r>
        <w:t>4.8.2.2a</w:t>
      </w:r>
      <w:r>
        <w:tab/>
        <w:t>Network Triggered Connection Resume in RRC Inactive procedure</w:t>
      </w:r>
      <w:bookmarkEnd w:id="862"/>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90" type="#_x0000_t75" style="width:482.25pt;height:206.25pt" o:ole="">
            <v:imagedata r:id="rId128" o:title=""/>
          </v:shape>
          <o:OLEObject Type="Embed" ProgID="Visio.Drawing.15" ShapeID="_x0000_i1090" DrawAspect="Content" ObjectID="_1693969227" r:id="rId129"/>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63" w:name="_Toc83355097"/>
      <w:r w:rsidRPr="00140E21">
        <w:t>4.8.2.3</w:t>
      </w:r>
      <w:r w:rsidRPr="00140E21">
        <w:tab/>
        <w:t>Connection Resume in CM-IDLE with Suspend procedure</w:t>
      </w:r>
      <w:bookmarkEnd w:id="856"/>
      <w:bookmarkEnd w:id="857"/>
      <w:bookmarkEnd w:id="858"/>
      <w:bookmarkEnd w:id="859"/>
      <w:bookmarkEnd w:id="860"/>
      <w:bookmarkEnd w:id="861"/>
      <w:bookmarkEnd w:id="863"/>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91" type="#_x0000_t75" style="width:482.25pt;height:252.75pt" o:ole="">
            <v:imagedata r:id="rId130" o:title=""/>
          </v:shape>
          <o:OLEObject Type="Embed" ProgID="Visio.Drawing.15" ShapeID="_x0000_i1091" DrawAspect="Content" ObjectID="_1693969228" r:id="rId131"/>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64" w:name="_Toc27894717"/>
      <w:bookmarkStart w:id="865" w:name="_Toc36191784"/>
      <w:bookmarkStart w:id="866" w:name="_Toc45192870"/>
      <w:bookmarkStart w:id="867" w:name="_Toc47592502"/>
      <w:bookmarkStart w:id="868" w:name="_Toc51834583"/>
      <w:bookmarkStart w:id="869"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70" w:name="_Toc83355098"/>
      <w:r>
        <w:t>4.8.2.4</w:t>
      </w:r>
      <w:r>
        <w:tab/>
        <w:t>Connection Resume in CM-IDLE with Suspend and MO EDT procedure</w:t>
      </w:r>
      <w:bookmarkEnd w:id="864"/>
      <w:bookmarkEnd w:id="865"/>
      <w:bookmarkEnd w:id="866"/>
      <w:bookmarkEnd w:id="867"/>
      <w:bookmarkEnd w:id="868"/>
      <w:bookmarkEnd w:id="870"/>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92" type="#_x0000_t75" style="width:480.75pt;height:231pt" o:ole="">
            <v:imagedata r:id="rId132" o:title="" cropbottom="1071f" cropright="-480f"/>
          </v:shape>
          <o:OLEObject Type="Embed" ProgID="Visio.Drawing.11" ShapeID="_x0000_i1092" DrawAspect="Content" ObjectID="_1693969229" r:id="rId133"/>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71" w:name="_Toc27894718"/>
      <w:bookmarkStart w:id="872" w:name="_Toc36191785"/>
      <w:bookmarkStart w:id="873" w:name="_Toc45192871"/>
      <w:bookmarkStart w:id="874" w:name="_Toc47592503"/>
      <w:bookmarkStart w:id="875" w:name="_Toc51834584"/>
      <w:bookmarkStart w:id="876" w:name="_Toc83355099"/>
      <w:r w:rsidRPr="00140E21">
        <w:t>4.8.3</w:t>
      </w:r>
      <w:r w:rsidRPr="00140E21">
        <w:tab/>
        <w:t>N2 Notification procedure</w:t>
      </w:r>
      <w:bookmarkEnd w:id="869"/>
      <w:bookmarkEnd w:id="871"/>
      <w:bookmarkEnd w:id="872"/>
      <w:bookmarkEnd w:id="873"/>
      <w:bookmarkEnd w:id="874"/>
      <w:bookmarkEnd w:id="875"/>
      <w:bookmarkEnd w:id="876"/>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93" type="#_x0000_t75" style="width:197.25pt;height:168.75pt" o:ole="">
            <v:imagedata r:id="rId134" o:title=""/>
          </v:shape>
          <o:OLEObject Type="Embed" ProgID="Word.Picture.8" ShapeID="_x0000_i1093" DrawAspect="Content" ObjectID="_1693969230" r:id="rId135"/>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77" w:name="_Toc20204032"/>
      <w:bookmarkStart w:id="878" w:name="_Toc27894719"/>
      <w:bookmarkStart w:id="879" w:name="_Toc36191786"/>
      <w:bookmarkStart w:id="880" w:name="_Toc45192872"/>
      <w:bookmarkStart w:id="881" w:name="_Toc47592504"/>
      <w:bookmarkStart w:id="882" w:name="_Toc51834585"/>
      <w:bookmarkStart w:id="883" w:name="_Toc83355100"/>
      <w:r w:rsidRPr="00140E21">
        <w:t>4.9</w:t>
      </w:r>
      <w:r w:rsidRPr="00140E21">
        <w:tab/>
        <w:t>Handover procedures</w:t>
      </w:r>
      <w:bookmarkEnd w:id="877"/>
      <w:bookmarkEnd w:id="878"/>
      <w:bookmarkEnd w:id="879"/>
      <w:bookmarkEnd w:id="880"/>
      <w:bookmarkEnd w:id="881"/>
      <w:bookmarkEnd w:id="882"/>
      <w:bookmarkEnd w:id="883"/>
    </w:p>
    <w:p w14:paraId="2A6F92ED" w14:textId="77777777" w:rsidR="00776774" w:rsidRPr="00140E21" w:rsidRDefault="00776774" w:rsidP="00776774">
      <w:pPr>
        <w:pStyle w:val="Heading3"/>
      </w:pPr>
      <w:bookmarkStart w:id="884" w:name="_Toc20204033"/>
      <w:bookmarkStart w:id="885" w:name="_Toc27894720"/>
      <w:bookmarkStart w:id="886" w:name="_Toc36191787"/>
      <w:bookmarkStart w:id="887" w:name="_Toc45192873"/>
      <w:bookmarkStart w:id="888" w:name="_Toc47592505"/>
      <w:bookmarkStart w:id="889" w:name="_Toc51834586"/>
      <w:bookmarkStart w:id="890" w:name="_Toc83355101"/>
      <w:r w:rsidRPr="00140E21">
        <w:rPr>
          <w:lang w:eastAsia="ko-KR"/>
        </w:rPr>
        <w:t>4.9.1</w:t>
      </w:r>
      <w:r w:rsidRPr="00140E21">
        <w:rPr>
          <w:lang w:eastAsia="ko-KR"/>
        </w:rPr>
        <w:tab/>
        <w:t>Handover procedures in 3GPP access</w:t>
      </w:r>
      <w:bookmarkEnd w:id="884"/>
      <w:bookmarkEnd w:id="885"/>
      <w:bookmarkEnd w:id="886"/>
      <w:bookmarkEnd w:id="887"/>
      <w:bookmarkEnd w:id="888"/>
      <w:bookmarkEnd w:id="889"/>
      <w:bookmarkEnd w:id="890"/>
    </w:p>
    <w:p w14:paraId="15644C5E" w14:textId="77777777" w:rsidR="00776774" w:rsidRPr="00140E21" w:rsidRDefault="00776774" w:rsidP="00776774">
      <w:pPr>
        <w:pStyle w:val="Heading4"/>
      </w:pPr>
      <w:bookmarkStart w:id="891" w:name="_Toc20204034"/>
      <w:bookmarkStart w:id="892" w:name="_Toc27894721"/>
      <w:bookmarkStart w:id="893" w:name="_Toc36191788"/>
      <w:bookmarkStart w:id="894" w:name="_Toc45192874"/>
      <w:bookmarkStart w:id="895" w:name="_Toc47592506"/>
      <w:bookmarkStart w:id="896" w:name="_Toc51834587"/>
      <w:bookmarkStart w:id="897" w:name="_Toc83355102"/>
      <w:r w:rsidRPr="00140E21">
        <w:t>4.9.1.1</w:t>
      </w:r>
      <w:r w:rsidRPr="00140E21">
        <w:tab/>
        <w:t>General</w:t>
      </w:r>
      <w:bookmarkEnd w:id="891"/>
      <w:bookmarkEnd w:id="892"/>
      <w:bookmarkEnd w:id="893"/>
      <w:bookmarkEnd w:id="894"/>
      <w:bookmarkEnd w:id="895"/>
      <w:bookmarkEnd w:id="896"/>
      <w:bookmarkEnd w:id="89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98" w:name="_Toc20204035"/>
      <w:bookmarkStart w:id="899" w:name="_Toc27894722"/>
      <w:bookmarkStart w:id="900" w:name="_Toc36191789"/>
      <w:bookmarkStart w:id="901" w:name="_Toc45192875"/>
      <w:bookmarkStart w:id="902" w:name="_Toc47592507"/>
      <w:bookmarkStart w:id="903" w:name="_Toc51834588"/>
      <w:bookmarkStart w:id="904" w:name="_Toc83355103"/>
      <w:r w:rsidRPr="00140E21">
        <w:t>4.9.1.2</w:t>
      </w:r>
      <w:r w:rsidRPr="00140E21">
        <w:tab/>
        <w:t>Xn based inter NG-RAN handover</w:t>
      </w:r>
      <w:bookmarkEnd w:id="898"/>
      <w:bookmarkEnd w:id="899"/>
      <w:bookmarkEnd w:id="900"/>
      <w:bookmarkEnd w:id="901"/>
      <w:bookmarkEnd w:id="902"/>
      <w:bookmarkEnd w:id="903"/>
      <w:bookmarkEnd w:id="904"/>
    </w:p>
    <w:p w14:paraId="6BE921D8" w14:textId="77777777" w:rsidR="00776774" w:rsidRPr="00140E21" w:rsidRDefault="00776774" w:rsidP="00776774">
      <w:pPr>
        <w:pStyle w:val="Heading5"/>
      </w:pPr>
      <w:bookmarkStart w:id="905" w:name="_Toc20204036"/>
      <w:bookmarkStart w:id="906" w:name="_Toc27894723"/>
      <w:bookmarkStart w:id="907" w:name="_Toc36191790"/>
      <w:bookmarkStart w:id="908" w:name="_Toc45192876"/>
      <w:bookmarkStart w:id="909" w:name="_Toc47592508"/>
      <w:bookmarkStart w:id="910" w:name="_Toc51834589"/>
      <w:bookmarkStart w:id="911" w:name="_Toc83355104"/>
      <w:r w:rsidRPr="00140E21">
        <w:t>4.9.1.2.1</w:t>
      </w:r>
      <w:r w:rsidRPr="00140E21">
        <w:tab/>
        <w:t>General</w:t>
      </w:r>
      <w:bookmarkEnd w:id="905"/>
      <w:bookmarkEnd w:id="906"/>
      <w:bookmarkEnd w:id="907"/>
      <w:bookmarkEnd w:id="908"/>
      <w:bookmarkEnd w:id="909"/>
      <w:bookmarkEnd w:id="910"/>
      <w:bookmarkEnd w:id="911"/>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w:t>
      </w:r>
      <w:r w:rsidRPr="00140E21">
        <w:lastRenderedPageBreak/>
        <w:t>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12" w:name="_Toc20204037"/>
      <w:bookmarkStart w:id="913" w:name="_Toc27894724"/>
      <w:bookmarkStart w:id="914" w:name="_Toc36191791"/>
      <w:bookmarkStart w:id="915" w:name="_Toc45192877"/>
      <w:bookmarkStart w:id="916" w:name="_Toc47592509"/>
      <w:bookmarkStart w:id="917" w:name="_Toc51834590"/>
      <w:bookmarkStart w:id="918" w:name="_Toc83355105"/>
      <w:r w:rsidRPr="00140E21">
        <w:t>4.9.1.2.2</w:t>
      </w:r>
      <w:r w:rsidRPr="00140E21">
        <w:tab/>
        <w:t>Xn based inter NG-RAN handover without User Plane function re-allocation</w:t>
      </w:r>
      <w:bookmarkEnd w:id="912"/>
      <w:bookmarkEnd w:id="913"/>
      <w:bookmarkEnd w:id="914"/>
      <w:bookmarkEnd w:id="915"/>
      <w:bookmarkEnd w:id="916"/>
      <w:bookmarkEnd w:id="917"/>
      <w:bookmarkEnd w:id="918"/>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4" type="#_x0000_t75" style="width:436.5pt;height:333pt" o:ole="">
            <v:imagedata r:id="rId136" o:title=""/>
          </v:shape>
          <o:OLEObject Type="Embed" ProgID="Visio.Drawing.11" ShapeID="_x0000_i1094" DrawAspect="Content" ObjectID="_1693969231" r:id="rId137"/>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w:t>
      </w:r>
      <w:r>
        <w:lastRenderedPageBreak/>
        <w:t>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lastRenderedPageBreak/>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19" w:name="_Toc20204038"/>
      <w:bookmarkStart w:id="920" w:name="_Toc27894725"/>
      <w:bookmarkStart w:id="921" w:name="_Toc36191792"/>
      <w:bookmarkStart w:id="922" w:name="_Toc45192878"/>
      <w:bookmarkStart w:id="923" w:name="_Toc47592510"/>
      <w:bookmarkStart w:id="924" w:name="_Toc51834591"/>
      <w:bookmarkStart w:id="925" w:name="_Toc83355106"/>
      <w:r w:rsidRPr="00140E21">
        <w:t>4.9.1.2.3</w:t>
      </w:r>
      <w:r w:rsidRPr="00140E21">
        <w:tab/>
        <w:t>Xn based inter NG-RAN handover with insertion of intermediate UPF</w:t>
      </w:r>
      <w:bookmarkEnd w:id="919"/>
      <w:bookmarkEnd w:id="920"/>
      <w:bookmarkEnd w:id="921"/>
      <w:bookmarkEnd w:id="922"/>
      <w:bookmarkEnd w:id="923"/>
      <w:bookmarkEnd w:id="924"/>
      <w:bookmarkEnd w:id="925"/>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26" w:name="_MON_1611406479"/>
    <w:bookmarkEnd w:id="926"/>
    <w:p w14:paraId="45BEFA9B" w14:textId="77777777" w:rsidR="00776774" w:rsidRPr="00140E21" w:rsidRDefault="00776774" w:rsidP="00776774">
      <w:pPr>
        <w:pStyle w:val="TH"/>
      </w:pPr>
      <w:r w:rsidRPr="00140E21">
        <w:object w:dxaOrig="11385" w:dyaOrig="8955" w14:anchorId="3147A2A7">
          <v:shape id="_x0000_i1095" type="#_x0000_t75" style="width:480pt;height:377.25pt" o:ole="">
            <v:imagedata r:id="rId138" o:title=""/>
          </v:shape>
          <o:OLEObject Type="Embed" ProgID="Visio.Drawing.11" ShapeID="_x0000_i1095" DrawAspect="Content" ObjectID="_1693969232" r:id="rId139"/>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27" w:name="_Toc20204039"/>
      <w:bookmarkStart w:id="928" w:name="_Toc27894726"/>
      <w:bookmarkStart w:id="929" w:name="_Toc36191793"/>
      <w:bookmarkStart w:id="930" w:name="_Toc45192879"/>
      <w:bookmarkStart w:id="931" w:name="_Toc47592511"/>
      <w:bookmarkStart w:id="932" w:name="_Toc51834592"/>
      <w:bookmarkStart w:id="933" w:name="_Toc83355107"/>
      <w:r w:rsidRPr="00140E21">
        <w:t>4.9.1.2.4</w:t>
      </w:r>
      <w:r w:rsidRPr="00140E21">
        <w:tab/>
        <w:t>Xn based inter NG-RAN handover with re-allocation of intermediate UPF</w:t>
      </w:r>
      <w:bookmarkEnd w:id="927"/>
      <w:bookmarkEnd w:id="928"/>
      <w:bookmarkEnd w:id="929"/>
      <w:bookmarkEnd w:id="930"/>
      <w:bookmarkEnd w:id="931"/>
      <w:bookmarkEnd w:id="932"/>
      <w:bookmarkEnd w:id="93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6" type="#_x0000_t75" style="width:481.5pt;height:194.25pt" o:ole="">
            <v:imagedata r:id="rId140" o:title=""/>
          </v:shape>
          <o:OLEObject Type="Embed" ProgID="Visio.Drawing.11" ShapeID="_x0000_i1096" DrawAspect="Content" ObjectID="_1693969233" r:id="rId141"/>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34" w:name="_Toc20204040"/>
      <w:bookmarkStart w:id="935" w:name="_Toc27894727"/>
      <w:bookmarkStart w:id="936" w:name="_Toc36191794"/>
      <w:bookmarkStart w:id="937" w:name="_Toc45192880"/>
      <w:bookmarkStart w:id="938" w:name="_Toc47592512"/>
      <w:bookmarkStart w:id="939" w:name="_Toc51834593"/>
      <w:bookmarkStart w:id="940" w:name="_Toc83355108"/>
      <w:r w:rsidRPr="00140E21">
        <w:t>4.9.1.3</w:t>
      </w:r>
      <w:r w:rsidRPr="00140E21">
        <w:tab/>
        <w:t xml:space="preserve">Inter NG-RAN node </w:t>
      </w:r>
      <w:r w:rsidRPr="00140E21">
        <w:rPr>
          <w:lang w:eastAsia="zh-CN"/>
        </w:rPr>
        <w:t xml:space="preserve">N2 based </w:t>
      </w:r>
      <w:r w:rsidRPr="00140E21">
        <w:t>handover</w:t>
      </w:r>
      <w:bookmarkEnd w:id="934"/>
      <w:bookmarkEnd w:id="935"/>
      <w:bookmarkEnd w:id="936"/>
      <w:bookmarkEnd w:id="937"/>
      <w:bookmarkEnd w:id="938"/>
      <w:bookmarkEnd w:id="939"/>
      <w:bookmarkEnd w:id="940"/>
    </w:p>
    <w:p w14:paraId="71845E85" w14:textId="77777777" w:rsidR="00776774" w:rsidRPr="00140E21" w:rsidRDefault="00776774" w:rsidP="00776774">
      <w:pPr>
        <w:pStyle w:val="Heading5"/>
      </w:pPr>
      <w:bookmarkStart w:id="941" w:name="_Toc20204041"/>
      <w:bookmarkStart w:id="942" w:name="_Toc27894728"/>
      <w:bookmarkStart w:id="943" w:name="_Toc36191795"/>
      <w:bookmarkStart w:id="944" w:name="_Toc45192881"/>
      <w:bookmarkStart w:id="945" w:name="_Toc47592513"/>
      <w:bookmarkStart w:id="946" w:name="_Toc51834594"/>
      <w:bookmarkStart w:id="947" w:name="_Toc83355109"/>
      <w:r w:rsidRPr="00140E21">
        <w:t>4.9.1.3.1</w:t>
      </w:r>
      <w:r w:rsidRPr="00140E21">
        <w:tab/>
        <w:t>General</w:t>
      </w:r>
      <w:bookmarkEnd w:id="941"/>
      <w:bookmarkEnd w:id="942"/>
      <w:bookmarkEnd w:id="943"/>
      <w:bookmarkEnd w:id="944"/>
      <w:bookmarkEnd w:id="945"/>
      <w:bookmarkEnd w:id="946"/>
      <w:bookmarkEnd w:id="94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48" w:name="_Toc20204042"/>
      <w:bookmarkStart w:id="949" w:name="_Toc27894729"/>
      <w:bookmarkStart w:id="950" w:name="_Toc36191796"/>
      <w:bookmarkStart w:id="951" w:name="_Toc45192882"/>
      <w:bookmarkStart w:id="952" w:name="_Toc47592514"/>
      <w:bookmarkStart w:id="953" w:name="_Toc51834595"/>
      <w:bookmarkStart w:id="954" w:name="_Toc83355110"/>
      <w:r w:rsidRPr="00140E21">
        <w:lastRenderedPageBreak/>
        <w:t>4.9.1.3.2</w:t>
      </w:r>
      <w:r w:rsidRPr="00140E21">
        <w:tab/>
        <w:t>Preparation phase</w:t>
      </w:r>
      <w:bookmarkEnd w:id="948"/>
      <w:bookmarkEnd w:id="949"/>
      <w:bookmarkEnd w:id="950"/>
      <w:bookmarkEnd w:id="951"/>
      <w:bookmarkEnd w:id="952"/>
      <w:bookmarkEnd w:id="953"/>
      <w:bookmarkEnd w:id="954"/>
    </w:p>
    <w:bookmarkStart w:id="955" w:name="_MON_1590393606"/>
    <w:bookmarkEnd w:id="955"/>
    <w:p w14:paraId="6C2AD0EA" w14:textId="77777777" w:rsidR="00776774" w:rsidRPr="00140E21" w:rsidRDefault="00776774" w:rsidP="00776774">
      <w:pPr>
        <w:pStyle w:val="TH"/>
      </w:pPr>
      <w:r w:rsidRPr="00140E21">
        <w:object w:dxaOrig="9980" w:dyaOrig="8852" w14:anchorId="0565E828">
          <v:shape id="_x0000_i1097" type="#_x0000_t75" style="width:470.25pt;height:418.5pt" o:ole="">
            <v:imagedata r:id="rId142" o:title=""/>
          </v:shape>
          <o:OLEObject Type="Embed" ProgID="Word.Picture.8" ShapeID="_x0000_i1097" DrawAspect="Content" ObjectID="_1693969234" r:id="rId143"/>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6EF9CF63" w14:textId="5ED9FAFE"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127DFB53"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w:t>
      </w:r>
      <w:r w:rsidRPr="00140E21">
        <w:rPr>
          <w:lang w:eastAsia="zh-CN"/>
        </w:rPr>
        <w:lastRenderedPageBreak/>
        <w:t xml:space="preserve">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 xml:space="preserve">If the SMF has received notification from (T-)AMF that </w:t>
      </w:r>
      <w:r w:rsidRPr="00140E21">
        <w:rPr>
          <w:lang w:eastAsia="zh-CN"/>
        </w:rPr>
        <w:lastRenderedPageBreak/>
        <w:t>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lastRenderedPageBreak/>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lastRenderedPageBreak/>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56" w:name="_Toc20204043"/>
      <w:bookmarkStart w:id="957" w:name="_Toc27894730"/>
      <w:bookmarkStart w:id="958" w:name="_Toc36191797"/>
      <w:bookmarkStart w:id="959" w:name="_Toc45192883"/>
      <w:bookmarkStart w:id="960" w:name="_Toc47592515"/>
      <w:bookmarkStart w:id="961" w:name="_Toc51834596"/>
      <w:bookmarkStart w:id="962" w:name="_Toc83355111"/>
      <w:r w:rsidRPr="00140E21">
        <w:lastRenderedPageBreak/>
        <w:t>4.9.1.3.</w:t>
      </w:r>
      <w:r w:rsidRPr="00140E21">
        <w:rPr>
          <w:lang w:eastAsia="zh-CN"/>
        </w:rPr>
        <w:t>3</w:t>
      </w:r>
      <w:r w:rsidRPr="00140E21">
        <w:tab/>
        <w:t>Execution phase</w:t>
      </w:r>
      <w:bookmarkEnd w:id="956"/>
      <w:bookmarkEnd w:id="957"/>
      <w:bookmarkEnd w:id="958"/>
      <w:bookmarkEnd w:id="959"/>
      <w:bookmarkEnd w:id="960"/>
      <w:bookmarkEnd w:id="961"/>
      <w:bookmarkEnd w:id="962"/>
    </w:p>
    <w:p w14:paraId="660FBC26" w14:textId="77777777" w:rsidR="00776774" w:rsidRPr="00140E21" w:rsidRDefault="00776774" w:rsidP="00776774">
      <w:pPr>
        <w:pStyle w:val="TH"/>
      </w:pPr>
      <w:r w:rsidRPr="00140E21">
        <w:object w:dxaOrig="9624" w:dyaOrig="10042" w14:anchorId="318803D3">
          <v:shape id="_x0000_i1098" type="#_x0000_t75" style="width:480.75pt;height:501pt" o:ole="">
            <v:imagedata r:id="rId144" o:title=""/>
          </v:shape>
          <o:OLEObject Type="Embed" ProgID="Word.Picture.8" ShapeID="_x0000_i1098" DrawAspect="Content" ObjectID="_1693969235" r:id="rId145"/>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63" w:name="_Toc45192884"/>
      <w:bookmarkStart w:id="964" w:name="_Toc47592516"/>
      <w:bookmarkStart w:id="965" w:name="_Toc51834597"/>
      <w:bookmarkStart w:id="966" w:name="_Toc20204044"/>
      <w:bookmarkStart w:id="967" w:name="_Toc27894731"/>
      <w:bookmarkStart w:id="968" w:name="_Toc36191798"/>
      <w:bookmarkStart w:id="969" w:name="_Toc83355112"/>
      <w:r>
        <w:t>4.9.1.3.3a</w:t>
      </w:r>
      <w:r>
        <w:tab/>
        <w:t>Execution phase for DAPS handover</w:t>
      </w:r>
      <w:bookmarkEnd w:id="963"/>
      <w:bookmarkEnd w:id="964"/>
      <w:bookmarkEnd w:id="965"/>
      <w:bookmarkEnd w:id="969"/>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9" type="#_x0000_t75" style="width:481.5pt;height:466.5pt" o:ole="">
            <v:imagedata r:id="rId146" o:title=""/>
          </v:shape>
          <o:OLEObject Type="Embed" ProgID="Visio.Drawing.11" ShapeID="_x0000_i1099" DrawAspect="Content" ObjectID="_1693969236" r:id="rId147"/>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70" w:name="_Toc45192885"/>
      <w:bookmarkStart w:id="971" w:name="_Toc47592517"/>
      <w:bookmarkStart w:id="972" w:name="_Toc51834598"/>
      <w:bookmarkStart w:id="973" w:name="_Toc83355113"/>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6"/>
      <w:bookmarkEnd w:id="967"/>
      <w:bookmarkEnd w:id="968"/>
      <w:bookmarkEnd w:id="970"/>
      <w:bookmarkEnd w:id="971"/>
      <w:bookmarkEnd w:id="972"/>
      <w:bookmarkEnd w:id="973"/>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74" w:name="_Toc20204045"/>
      <w:bookmarkStart w:id="975" w:name="_Toc27894732"/>
      <w:bookmarkStart w:id="976" w:name="_Toc36191799"/>
      <w:bookmarkStart w:id="977" w:name="_Toc45192886"/>
      <w:bookmarkStart w:id="978" w:name="_Toc47592518"/>
      <w:bookmarkStart w:id="979" w:name="_Toc51834599"/>
      <w:bookmarkStart w:id="980" w:name="_Toc83355114"/>
      <w:r w:rsidRPr="00140E21">
        <w:rPr>
          <w:lang w:eastAsia="ko-KR"/>
        </w:rPr>
        <w:t>4.9.2</w:t>
      </w:r>
      <w:r w:rsidRPr="00140E21">
        <w:rPr>
          <w:lang w:eastAsia="ko-KR"/>
        </w:rPr>
        <w:tab/>
        <w:t>Handover of a PDU Session procedure between 3GPP and untrusted non-3GPP access</w:t>
      </w:r>
      <w:bookmarkEnd w:id="974"/>
      <w:bookmarkEnd w:id="975"/>
      <w:bookmarkEnd w:id="976"/>
      <w:bookmarkEnd w:id="977"/>
      <w:bookmarkEnd w:id="978"/>
      <w:bookmarkEnd w:id="979"/>
      <w:bookmarkEnd w:id="980"/>
    </w:p>
    <w:p w14:paraId="36E50EE6" w14:textId="77777777" w:rsidR="00776774" w:rsidRDefault="00776774" w:rsidP="00776774">
      <w:pPr>
        <w:pStyle w:val="Heading4"/>
        <w:rPr>
          <w:lang w:eastAsia="ko-KR"/>
        </w:rPr>
      </w:pPr>
      <w:bookmarkStart w:id="981" w:name="_Toc27894733"/>
      <w:bookmarkStart w:id="982" w:name="_Toc36191800"/>
      <w:bookmarkStart w:id="983" w:name="_Toc45192887"/>
      <w:bookmarkStart w:id="984" w:name="_Toc47592519"/>
      <w:bookmarkStart w:id="985" w:name="_Toc51834600"/>
      <w:bookmarkStart w:id="986" w:name="_Toc20204046"/>
      <w:bookmarkStart w:id="987" w:name="_Toc83355115"/>
      <w:r>
        <w:rPr>
          <w:lang w:eastAsia="ko-KR"/>
        </w:rPr>
        <w:t>4.9.2.0</w:t>
      </w:r>
      <w:r>
        <w:rPr>
          <w:lang w:eastAsia="ko-KR"/>
        </w:rPr>
        <w:tab/>
        <w:t>General</w:t>
      </w:r>
      <w:bookmarkEnd w:id="981"/>
      <w:bookmarkEnd w:id="982"/>
      <w:bookmarkEnd w:id="983"/>
      <w:bookmarkEnd w:id="984"/>
      <w:bookmarkEnd w:id="985"/>
      <w:bookmarkEnd w:id="987"/>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88" w:name="_Toc27894734"/>
      <w:bookmarkStart w:id="989" w:name="_Toc36191801"/>
      <w:bookmarkStart w:id="990" w:name="_Toc45192888"/>
      <w:bookmarkStart w:id="991" w:name="_Toc47592520"/>
      <w:bookmarkStart w:id="992" w:name="_Toc51834601"/>
      <w:bookmarkStart w:id="993" w:name="_Toc83355116"/>
      <w:r w:rsidRPr="00140E21">
        <w:rPr>
          <w:lang w:eastAsia="ko-KR"/>
        </w:rPr>
        <w:t>4.9.2.1</w:t>
      </w:r>
      <w:r w:rsidRPr="00140E21">
        <w:rPr>
          <w:lang w:eastAsia="ko-KR"/>
        </w:rPr>
        <w:tab/>
        <w:t>Handover of a PDU Session procedure from untrusted non-3GPP to 3GPP access (non-roaming and roaming with local breakout)</w:t>
      </w:r>
      <w:bookmarkEnd w:id="986"/>
      <w:bookmarkEnd w:id="988"/>
      <w:bookmarkEnd w:id="989"/>
      <w:bookmarkEnd w:id="990"/>
      <w:bookmarkEnd w:id="991"/>
      <w:bookmarkEnd w:id="992"/>
      <w:bookmarkEnd w:id="9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100" type="#_x0000_t75" style="width:439.5pt;height:99pt" o:ole="">
            <v:imagedata r:id="rId148" o:title=""/>
          </v:shape>
          <o:OLEObject Type="Embed" ProgID="Visio.Drawing.11" ShapeID="_x0000_i1100" DrawAspect="Content" ObjectID="_1693969237" r:id="rId149"/>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94" w:name="_Toc20204047"/>
      <w:bookmarkStart w:id="995" w:name="_Toc27894735"/>
      <w:bookmarkStart w:id="996" w:name="_Toc36191802"/>
      <w:bookmarkStart w:id="997" w:name="_Toc45192889"/>
      <w:bookmarkStart w:id="998"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99" w:name="_Toc51834602"/>
      <w:bookmarkStart w:id="1000" w:name="_Toc83355117"/>
      <w:r w:rsidRPr="00140E21">
        <w:rPr>
          <w:lang w:eastAsia="ko-KR"/>
        </w:rPr>
        <w:t>4.9.2.2</w:t>
      </w:r>
      <w:r w:rsidRPr="00140E21">
        <w:rPr>
          <w:lang w:eastAsia="ko-KR"/>
        </w:rPr>
        <w:tab/>
        <w:t>Handover of a PDU Session procedure from 3GPP to untrusted non-3GPP access (non-roaming and roaming with local breakout)</w:t>
      </w:r>
      <w:bookmarkEnd w:id="994"/>
      <w:bookmarkEnd w:id="995"/>
      <w:bookmarkEnd w:id="996"/>
      <w:bookmarkEnd w:id="997"/>
      <w:bookmarkEnd w:id="998"/>
      <w:bookmarkEnd w:id="999"/>
      <w:bookmarkEnd w:id="1000"/>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101" type="#_x0000_t75" style="width:470.25pt;height:108pt" o:ole="">
            <v:imagedata r:id="rId150" o:title=""/>
          </v:shape>
          <o:OLEObject Type="Embed" ProgID="Visio.Drawing.11" ShapeID="_x0000_i1101" DrawAspect="Content" ObjectID="_1693969238" r:id="rId151"/>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w:t>
      </w:r>
      <w:r w:rsidRPr="00140E21">
        <w:lastRenderedPageBreak/>
        <w:t xml:space="preserve">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01" w:name="_Toc20204048"/>
      <w:bookmarkStart w:id="1002" w:name="_Toc27894736"/>
      <w:bookmarkStart w:id="1003" w:name="_Toc36191803"/>
      <w:bookmarkStart w:id="1004" w:name="_Toc45192890"/>
      <w:bookmarkStart w:id="1005"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06" w:name="_Toc51834603"/>
      <w:bookmarkStart w:id="1007" w:name="_Toc83355118"/>
      <w:r w:rsidRPr="00140E21">
        <w:rPr>
          <w:lang w:eastAsia="ko-KR"/>
        </w:rPr>
        <w:t>4.9.2.3</w:t>
      </w:r>
      <w:r w:rsidRPr="00140E21">
        <w:rPr>
          <w:lang w:eastAsia="ko-KR"/>
        </w:rPr>
        <w:tab/>
        <w:t>Handover of a PDU Session procedure from untrusted non-3GPP to 3GPP access (home routed roaming)</w:t>
      </w:r>
      <w:bookmarkEnd w:id="1001"/>
      <w:bookmarkEnd w:id="1002"/>
      <w:bookmarkEnd w:id="1003"/>
      <w:bookmarkEnd w:id="1004"/>
      <w:bookmarkEnd w:id="1005"/>
      <w:bookmarkEnd w:id="1006"/>
      <w:bookmarkEnd w:id="1007"/>
    </w:p>
    <w:p w14:paraId="0E06EF8D" w14:textId="77777777" w:rsidR="00776774" w:rsidRPr="00140E21" w:rsidRDefault="00776774" w:rsidP="00776774">
      <w:pPr>
        <w:pStyle w:val="Heading5"/>
        <w:rPr>
          <w:noProof/>
        </w:rPr>
      </w:pPr>
      <w:bookmarkStart w:id="1008" w:name="_Toc20204049"/>
      <w:bookmarkStart w:id="1009" w:name="_Toc27894737"/>
      <w:bookmarkStart w:id="1010" w:name="_Toc36191804"/>
      <w:bookmarkStart w:id="1011" w:name="_Toc45192891"/>
      <w:bookmarkStart w:id="1012" w:name="_Toc47592523"/>
      <w:bookmarkStart w:id="1013" w:name="_Toc51834604"/>
      <w:bookmarkStart w:id="1014" w:name="_Toc83355119"/>
      <w:r w:rsidRPr="00140E21">
        <w:rPr>
          <w:noProof/>
        </w:rPr>
        <w:t>4.9.2.3.1</w:t>
      </w:r>
      <w:r w:rsidRPr="00140E21">
        <w:rPr>
          <w:noProof/>
        </w:rPr>
        <w:tab/>
        <w:t>The target AMF is in the PLMN of the N3IWF</w:t>
      </w:r>
      <w:bookmarkEnd w:id="1008"/>
      <w:bookmarkEnd w:id="1009"/>
      <w:bookmarkEnd w:id="1010"/>
      <w:bookmarkEnd w:id="1011"/>
      <w:bookmarkEnd w:id="1012"/>
      <w:bookmarkEnd w:id="1013"/>
      <w:bookmarkEnd w:id="1014"/>
    </w:p>
    <w:p w14:paraId="3B20B530" w14:textId="0F9C0662" w:rsidR="00776774" w:rsidRPr="00140E21" w:rsidRDefault="00FC6A67" w:rsidP="00776774">
      <w:pPr>
        <w:pStyle w:val="TH"/>
      </w:pPr>
      <w:r w:rsidRPr="00140E21">
        <w:object w:dxaOrig="12123" w:dyaOrig="1898" w14:anchorId="1B7C6DAC">
          <v:shape id="_x0000_i1102" type="#_x0000_t75" style="width:480pt;height:86.25pt" o:ole="">
            <v:imagedata r:id="rId152" o:title=""/>
          </v:shape>
          <o:OLEObject Type="Embed" ProgID="Visio.Drawing.11" ShapeID="_x0000_i1102" DrawAspect="Content" ObjectID="_1693969239" r:id="rId153"/>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15" w:name="_Toc20204050"/>
      <w:bookmarkStart w:id="1016" w:name="_Toc27894738"/>
      <w:bookmarkStart w:id="1017" w:name="_Toc36191805"/>
      <w:bookmarkStart w:id="1018" w:name="_Toc45192892"/>
      <w:bookmarkStart w:id="1019" w:name="_Toc47592524"/>
      <w:bookmarkStart w:id="1020" w:name="_Toc51834605"/>
      <w:bookmarkStart w:id="1021" w:name="_Toc83355120"/>
      <w:r w:rsidRPr="00140E21">
        <w:rPr>
          <w:noProof/>
        </w:rPr>
        <w:lastRenderedPageBreak/>
        <w:t>4.9.2.3.2</w:t>
      </w:r>
      <w:r w:rsidRPr="00140E21">
        <w:rPr>
          <w:noProof/>
        </w:rPr>
        <w:tab/>
        <w:t>The target AMF is not in the PLMN of the N3IWF (i.e. N3IWF in HPLMN)</w:t>
      </w:r>
      <w:bookmarkEnd w:id="1015"/>
      <w:bookmarkEnd w:id="1016"/>
      <w:bookmarkEnd w:id="1017"/>
      <w:bookmarkEnd w:id="1018"/>
      <w:bookmarkEnd w:id="1019"/>
      <w:bookmarkEnd w:id="1020"/>
      <w:bookmarkEnd w:id="1021"/>
    </w:p>
    <w:p w14:paraId="0F061A84" w14:textId="77777777" w:rsidR="00776774" w:rsidRPr="00140E21" w:rsidRDefault="00776774" w:rsidP="00776774">
      <w:pPr>
        <w:pStyle w:val="TH"/>
      </w:pPr>
      <w:r w:rsidRPr="00140E21">
        <w:object w:dxaOrig="12717" w:dyaOrig="2831" w14:anchorId="0F881D9A">
          <v:shape id="_x0000_i1103" type="#_x0000_t75" style="width:466.5pt;height:129.75pt" o:ole="">
            <v:imagedata r:id="rId154" o:title="" cropleft="1461f" cropright="1461f"/>
          </v:shape>
          <o:OLEObject Type="Embed" ProgID="Visio.Drawing.11" ShapeID="_x0000_i1103" DrawAspect="Content" ObjectID="_1693969240" r:id="rId155"/>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22" w:name="_Toc20204051"/>
      <w:bookmarkStart w:id="1023" w:name="_Toc27894739"/>
      <w:bookmarkStart w:id="1024" w:name="_Toc36191806"/>
      <w:bookmarkStart w:id="1025" w:name="_Toc45192893"/>
      <w:bookmarkStart w:id="1026" w:name="_Toc47592525"/>
      <w:bookmarkStart w:id="1027" w:name="_Toc51834606"/>
      <w:bookmarkStart w:id="1028" w:name="_Toc83355121"/>
      <w:r w:rsidRPr="00140E21">
        <w:rPr>
          <w:lang w:eastAsia="ko-KR"/>
        </w:rPr>
        <w:t>4.9.2.4</w:t>
      </w:r>
      <w:r w:rsidRPr="00140E21">
        <w:rPr>
          <w:lang w:eastAsia="ko-KR"/>
        </w:rPr>
        <w:tab/>
        <w:t>Handover of a PDU Session procedure from 3GPP to untrusted non-3GPP access (home routed roaming)</w:t>
      </w:r>
      <w:bookmarkEnd w:id="1022"/>
      <w:bookmarkEnd w:id="1023"/>
      <w:bookmarkEnd w:id="1024"/>
      <w:bookmarkEnd w:id="1025"/>
      <w:bookmarkEnd w:id="1026"/>
      <w:bookmarkEnd w:id="1027"/>
      <w:bookmarkEnd w:id="1028"/>
    </w:p>
    <w:p w14:paraId="3DC1E1B7" w14:textId="77777777" w:rsidR="00776774" w:rsidRPr="00140E21" w:rsidRDefault="00776774" w:rsidP="00776774">
      <w:pPr>
        <w:pStyle w:val="Heading5"/>
        <w:rPr>
          <w:noProof/>
        </w:rPr>
      </w:pPr>
      <w:bookmarkStart w:id="1029" w:name="_Toc20204052"/>
      <w:bookmarkStart w:id="1030" w:name="_Toc27894740"/>
      <w:bookmarkStart w:id="1031" w:name="_Toc36191807"/>
      <w:bookmarkStart w:id="1032" w:name="_Toc45192894"/>
      <w:bookmarkStart w:id="1033" w:name="_Toc47592526"/>
      <w:bookmarkStart w:id="1034" w:name="_Toc51834607"/>
      <w:bookmarkStart w:id="1035" w:name="_Toc83355122"/>
      <w:r w:rsidRPr="00140E21">
        <w:rPr>
          <w:noProof/>
        </w:rPr>
        <w:t>4.9.2.4.1</w:t>
      </w:r>
      <w:r w:rsidRPr="00140E21">
        <w:rPr>
          <w:noProof/>
        </w:rPr>
        <w:tab/>
        <w:t>The selected N3IWF is in the registered PLMN</w:t>
      </w:r>
      <w:bookmarkEnd w:id="1029"/>
      <w:bookmarkEnd w:id="1030"/>
      <w:bookmarkEnd w:id="1031"/>
      <w:bookmarkEnd w:id="1032"/>
      <w:bookmarkEnd w:id="1033"/>
      <w:bookmarkEnd w:id="1034"/>
      <w:bookmarkEnd w:id="1035"/>
    </w:p>
    <w:p w14:paraId="51FD0963" w14:textId="77777777" w:rsidR="00776774" w:rsidRPr="00140E21" w:rsidRDefault="00776774" w:rsidP="00776774">
      <w:pPr>
        <w:pStyle w:val="TH"/>
      </w:pPr>
      <w:r w:rsidRPr="00140E21">
        <w:object w:dxaOrig="12123" w:dyaOrig="2186" w14:anchorId="73E466AC">
          <v:shape id="_x0000_i1104" type="#_x0000_t75" style="width:478.5pt;height:86.25pt" o:ole="">
            <v:imagedata r:id="rId156" o:title=""/>
          </v:shape>
          <o:OLEObject Type="Embed" ProgID="Visio.Drawing.11" ShapeID="_x0000_i1104" DrawAspect="Content" ObjectID="_1693969241" r:id="rId157"/>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36" w:name="_Toc20204053"/>
      <w:bookmarkStart w:id="1037" w:name="_Toc27894741"/>
      <w:bookmarkStart w:id="1038" w:name="_Toc36191808"/>
      <w:bookmarkStart w:id="1039" w:name="_Toc45192895"/>
      <w:bookmarkStart w:id="1040" w:name="_Toc47592527"/>
      <w:bookmarkStart w:id="1041" w:name="_Toc51834608"/>
      <w:bookmarkStart w:id="1042" w:name="_Toc83355123"/>
      <w:r w:rsidRPr="00140E21">
        <w:rPr>
          <w:noProof/>
        </w:rPr>
        <w:t>4.9.2.4.2</w:t>
      </w:r>
      <w:r w:rsidRPr="00140E21">
        <w:rPr>
          <w:noProof/>
        </w:rPr>
        <w:tab/>
        <w:t>The UE is roaming and the selected N3IWF is in the home PLMN</w:t>
      </w:r>
      <w:bookmarkEnd w:id="1036"/>
      <w:bookmarkEnd w:id="1037"/>
      <w:bookmarkEnd w:id="1038"/>
      <w:bookmarkEnd w:id="1039"/>
      <w:bookmarkEnd w:id="1040"/>
      <w:bookmarkEnd w:id="1041"/>
      <w:bookmarkEnd w:id="1042"/>
    </w:p>
    <w:p w14:paraId="5B4DFDAC" w14:textId="77777777" w:rsidR="00776774" w:rsidRPr="00140E21" w:rsidRDefault="00776774" w:rsidP="00776774">
      <w:pPr>
        <w:pStyle w:val="TH"/>
      </w:pPr>
      <w:r w:rsidRPr="00140E21">
        <w:object w:dxaOrig="12110" w:dyaOrig="2900" w14:anchorId="1C43CA80">
          <v:shape id="_x0000_i1105" type="#_x0000_t75" style="width:477.75pt;height:133.5pt" o:ole="">
            <v:imagedata r:id="rId158" o:title="" cropright="5364f"/>
          </v:shape>
          <o:OLEObject Type="Embed" ProgID="Visio.Drawing.11" ShapeID="_x0000_i1105" DrawAspect="Content" ObjectID="_1693969242" r:id="rId159"/>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43" w:name="_Toc45192896"/>
      <w:bookmarkStart w:id="1044" w:name="_Toc47592528"/>
      <w:bookmarkStart w:id="1045" w:name="_Toc51834609"/>
      <w:bookmarkStart w:id="1046" w:name="_Toc20204054"/>
      <w:bookmarkStart w:id="1047" w:name="_Toc27894742"/>
      <w:bookmarkStart w:id="1048" w:name="_Toc36191809"/>
      <w:bookmarkStart w:id="1049" w:name="_Toc83355124"/>
      <w:r>
        <w:t>4.9.3</w:t>
      </w:r>
      <w:r>
        <w:tab/>
        <w:t>Handover of a PDU Session procedure between 3GPP and trusted non-3GPP access</w:t>
      </w:r>
      <w:bookmarkEnd w:id="1043"/>
      <w:bookmarkEnd w:id="1044"/>
      <w:bookmarkEnd w:id="1045"/>
      <w:bookmarkEnd w:id="1049"/>
    </w:p>
    <w:p w14:paraId="6DC4CBC5" w14:textId="77777777" w:rsidR="00776774" w:rsidRDefault="00776774" w:rsidP="00776774">
      <w:pPr>
        <w:pStyle w:val="Heading4"/>
      </w:pPr>
      <w:bookmarkStart w:id="1050" w:name="_Toc45192897"/>
      <w:bookmarkStart w:id="1051" w:name="_Toc47592529"/>
      <w:bookmarkStart w:id="1052" w:name="_Toc51834610"/>
      <w:bookmarkStart w:id="1053" w:name="_Toc83355125"/>
      <w:r>
        <w:t>4.9.3.0</w:t>
      </w:r>
      <w:r>
        <w:tab/>
        <w:t>General</w:t>
      </w:r>
      <w:bookmarkEnd w:id="1050"/>
      <w:bookmarkEnd w:id="1051"/>
      <w:bookmarkEnd w:id="1052"/>
      <w:bookmarkEnd w:id="1053"/>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54" w:name="_Toc45192898"/>
      <w:bookmarkStart w:id="1055" w:name="_Toc47592530"/>
      <w:bookmarkStart w:id="1056" w:name="_Toc51834611"/>
      <w:bookmarkStart w:id="1057" w:name="_Toc83355126"/>
      <w:r w:rsidRPr="00140E21">
        <w:t>4.10</w:t>
      </w:r>
      <w:r w:rsidRPr="00140E21">
        <w:tab/>
        <w:t>NG-RAN Location reporting procedures</w:t>
      </w:r>
      <w:bookmarkEnd w:id="1046"/>
      <w:bookmarkEnd w:id="1047"/>
      <w:bookmarkEnd w:id="1048"/>
      <w:bookmarkEnd w:id="1054"/>
      <w:bookmarkEnd w:id="1055"/>
      <w:bookmarkEnd w:id="1056"/>
      <w:bookmarkEnd w:id="1057"/>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6" type="#_x0000_t75" style="width:190.5pt;height:143.25pt" o:ole="">
            <v:imagedata r:id="rId160" o:title=""/>
          </v:shape>
          <o:OLEObject Type="Embed" ProgID="Word.Picture.8" ShapeID="_x0000_i1106" DrawAspect="Content" ObjectID="_1693969243" r:id="rId161"/>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58" w:name="_Toc20204055"/>
      <w:bookmarkStart w:id="1059" w:name="_Toc27894743"/>
      <w:bookmarkStart w:id="1060" w:name="_Toc36191810"/>
      <w:bookmarkStart w:id="1061" w:name="_Toc45192899"/>
      <w:bookmarkStart w:id="1062" w:name="_Toc47592531"/>
      <w:bookmarkStart w:id="1063" w:name="_Toc51834612"/>
      <w:bookmarkStart w:id="1064" w:name="_Toc83355127"/>
      <w:r w:rsidRPr="00140E21">
        <w:t>4.11</w:t>
      </w:r>
      <w:r w:rsidRPr="00140E21">
        <w:tab/>
        <w:t>System interworking procedures with EPC</w:t>
      </w:r>
      <w:bookmarkEnd w:id="1058"/>
      <w:bookmarkEnd w:id="1059"/>
      <w:bookmarkEnd w:id="1060"/>
      <w:bookmarkEnd w:id="1061"/>
      <w:bookmarkEnd w:id="1062"/>
      <w:bookmarkEnd w:id="1063"/>
      <w:bookmarkEnd w:id="1064"/>
    </w:p>
    <w:p w14:paraId="289608B8" w14:textId="77777777" w:rsidR="00776774" w:rsidRPr="00140E21" w:rsidRDefault="00776774" w:rsidP="00776774">
      <w:pPr>
        <w:pStyle w:val="Heading3"/>
      </w:pPr>
      <w:bookmarkStart w:id="1065" w:name="_Toc20204056"/>
      <w:bookmarkStart w:id="1066" w:name="_Toc27894744"/>
      <w:bookmarkStart w:id="1067" w:name="_Toc36191811"/>
      <w:bookmarkStart w:id="1068" w:name="_Toc45192900"/>
      <w:bookmarkStart w:id="1069" w:name="_Toc47592532"/>
      <w:bookmarkStart w:id="1070" w:name="_Toc51834613"/>
      <w:bookmarkStart w:id="1071" w:name="_Toc83355128"/>
      <w:r w:rsidRPr="00140E21">
        <w:t>4.11.0</w:t>
      </w:r>
      <w:r w:rsidRPr="00140E21">
        <w:tab/>
        <w:t>General</w:t>
      </w:r>
      <w:bookmarkEnd w:id="1065"/>
      <w:bookmarkEnd w:id="1066"/>
      <w:bookmarkEnd w:id="1067"/>
      <w:bookmarkEnd w:id="1068"/>
      <w:bookmarkEnd w:id="1069"/>
      <w:bookmarkEnd w:id="1070"/>
      <w:bookmarkEnd w:id="1071"/>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72" w:name="_Toc20204057"/>
      <w:bookmarkStart w:id="1073" w:name="_Toc27894745"/>
      <w:bookmarkStart w:id="1074" w:name="_Toc36191812"/>
      <w:bookmarkStart w:id="1075" w:name="_Toc45192901"/>
      <w:bookmarkStart w:id="1076" w:name="_Toc47592533"/>
      <w:bookmarkStart w:id="1077" w:name="_Toc51834614"/>
      <w:bookmarkStart w:id="1078" w:name="_Toc83355129"/>
      <w:r w:rsidRPr="00140E21">
        <w:t>4.11.0a</w:t>
      </w:r>
      <w:r w:rsidRPr="00140E21">
        <w:tab/>
        <w:t>Impacts to EPS Procedures</w:t>
      </w:r>
      <w:bookmarkEnd w:id="1072"/>
      <w:bookmarkEnd w:id="1073"/>
      <w:bookmarkEnd w:id="1074"/>
      <w:bookmarkEnd w:id="1075"/>
      <w:bookmarkEnd w:id="1076"/>
      <w:bookmarkEnd w:id="1077"/>
      <w:bookmarkEnd w:id="1078"/>
    </w:p>
    <w:p w14:paraId="6C562824" w14:textId="77777777" w:rsidR="00776774" w:rsidRPr="00140E21" w:rsidRDefault="00776774" w:rsidP="00776774">
      <w:pPr>
        <w:pStyle w:val="Heading4"/>
      </w:pPr>
      <w:bookmarkStart w:id="1079" w:name="_Toc20204058"/>
      <w:bookmarkStart w:id="1080" w:name="_Toc27894746"/>
      <w:bookmarkStart w:id="1081" w:name="_Toc36191813"/>
      <w:bookmarkStart w:id="1082" w:name="_Toc45192902"/>
      <w:bookmarkStart w:id="1083" w:name="_Toc47592534"/>
      <w:bookmarkStart w:id="1084" w:name="_Toc51834615"/>
      <w:bookmarkStart w:id="1085" w:name="_Toc83355130"/>
      <w:r w:rsidRPr="00140E21">
        <w:t>4.11.0a.1</w:t>
      </w:r>
      <w:r w:rsidRPr="00140E21">
        <w:tab/>
        <w:t>General</w:t>
      </w:r>
      <w:bookmarkEnd w:id="1079"/>
      <w:bookmarkEnd w:id="1080"/>
      <w:bookmarkEnd w:id="1081"/>
      <w:bookmarkEnd w:id="1082"/>
      <w:bookmarkEnd w:id="1083"/>
      <w:bookmarkEnd w:id="1084"/>
      <w:bookmarkEnd w:id="1085"/>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86" w:name="_Toc20204059"/>
      <w:bookmarkStart w:id="1087" w:name="_Toc27894747"/>
      <w:bookmarkStart w:id="1088" w:name="_Toc36191814"/>
      <w:bookmarkStart w:id="1089" w:name="_Toc45192903"/>
      <w:bookmarkStart w:id="1090" w:name="_Toc47592535"/>
      <w:bookmarkStart w:id="1091" w:name="_Toc51834616"/>
      <w:bookmarkStart w:id="1092" w:name="_Toc83355131"/>
      <w:r w:rsidRPr="00140E21">
        <w:t>4.11.0a.2</w:t>
      </w:r>
      <w:r w:rsidRPr="00140E21">
        <w:tab/>
        <w:t>Interaction with PCC</w:t>
      </w:r>
      <w:bookmarkEnd w:id="1086"/>
      <w:bookmarkEnd w:id="1087"/>
      <w:bookmarkEnd w:id="1088"/>
      <w:bookmarkEnd w:id="1089"/>
      <w:bookmarkEnd w:id="1090"/>
      <w:bookmarkEnd w:id="1091"/>
      <w:bookmarkEnd w:id="1092"/>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93" w:name="_Toc20204060"/>
      <w:bookmarkStart w:id="1094" w:name="_Toc27894748"/>
      <w:bookmarkStart w:id="1095" w:name="_Toc36191815"/>
      <w:bookmarkStart w:id="1096" w:name="_Toc45192904"/>
      <w:bookmarkStart w:id="1097" w:name="_Toc47592536"/>
      <w:bookmarkStart w:id="1098" w:name="_Toc51834617"/>
      <w:bookmarkStart w:id="1099" w:name="_Toc83355132"/>
      <w:r w:rsidRPr="00140E21">
        <w:lastRenderedPageBreak/>
        <w:t>4.11.0a.3</w:t>
      </w:r>
      <w:r w:rsidRPr="00140E21">
        <w:tab/>
        <w:t>Mobility Restrictions</w:t>
      </w:r>
      <w:bookmarkEnd w:id="1093"/>
      <w:bookmarkEnd w:id="1094"/>
      <w:bookmarkEnd w:id="1095"/>
      <w:bookmarkEnd w:id="1096"/>
      <w:bookmarkEnd w:id="1097"/>
      <w:bookmarkEnd w:id="1098"/>
      <w:bookmarkEnd w:id="1099"/>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00" w:name="_Toc20204061"/>
      <w:bookmarkStart w:id="1101" w:name="_Toc27894749"/>
      <w:bookmarkStart w:id="1102" w:name="_Toc36191816"/>
      <w:bookmarkStart w:id="1103" w:name="_Toc45192905"/>
      <w:bookmarkStart w:id="1104" w:name="_Toc47592537"/>
      <w:bookmarkStart w:id="1105" w:name="_Toc51834618"/>
      <w:bookmarkStart w:id="1106" w:name="_Toc83355133"/>
      <w:r w:rsidRPr="00140E21">
        <w:t>4.11.0a.4</w:t>
      </w:r>
      <w:r w:rsidRPr="00140E21">
        <w:tab/>
        <w:t>PGW Selection</w:t>
      </w:r>
      <w:bookmarkEnd w:id="1100"/>
      <w:bookmarkEnd w:id="1101"/>
      <w:bookmarkEnd w:id="1102"/>
      <w:bookmarkEnd w:id="1103"/>
      <w:bookmarkEnd w:id="1104"/>
      <w:bookmarkEnd w:id="1105"/>
      <w:bookmarkEnd w:id="1106"/>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07" w:name="_Toc20204062"/>
      <w:bookmarkStart w:id="1108"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09" w:name="_Toc36191817"/>
      <w:bookmarkStart w:id="1110" w:name="_Toc45192906"/>
      <w:bookmarkStart w:id="1111" w:name="_Toc47592538"/>
      <w:bookmarkStart w:id="1112" w:name="_Toc51834619"/>
      <w:r>
        <w:t xml:space="preserve">To enable a differentiation of the emergency gateway based on UE´s support of 5GC NAS, the Emergency Configuration Data in the MME defined in </w:t>
      </w:r>
      <w:r w:rsidR="00B13067">
        <w:t>TS </w:t>
      </w:r>
      <w:bookmarkStart w:id="1113" w:name="MCCTEMPBM_00000014"/>
      <w:r w:rsidR="00B13067">
        <w:t>2</w:t>
      </w:r>
      <w:bookmarkStart w:id="1114" w:name="MCCTEMPBM_00000015"/>
      <w:r w:rsidR="00B13067">
        <w:t>3.401 [</w:t>
      </w:r>
      <w:bookmarkEnd w:id="1113"/>
      <w:r>
        <w:t>26]</w:t>
      </w:r>
      <w:bookmarkEnd w:id="1114"/>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15" w:name="_Toc83355134"/>
      <w:r w:rsidRPr="00140E21">
        <w:t>4.11.0a.5</w:t>
      </w:r>
      <w:r w:rsidRPr="00140E21">
        <w:tab/>
        <w:t>PDN Connection Establishment</w:t>
      </w:r>
      <w:bookmarkEnd w:id="1107"/>
      <w:bookmarkEnd w:id="1108"/>
      <w:bookmarkEnd w:id="1109"/>
      <w:bookmarkEnd w:id="1110"/>
      <w:bookmarkEnd w:id="1111"/>
      <w:bookmarkEnd w:id="1112"/>
      <w:bookmarkEnd w:id="1115"/>
    </w:p>
    <w:p w14:paraId="1FFEC8B7" w14:textId="78C8259B"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lastRenderedPageBreak/>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3D5CD2F9"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32674FD3" w14:textId="5E8B04A7" w:rsidR="005E2F62" w:rsidRDefault="005E2F62" w:rsidP="00EE66A3">
      <w:bookmarkStart w:id="1116" w:name="_Toc20204063"/>
      <w:bookmarkStart w:id="1117" w:name="_Toc27894751"/>
      <w:bookmarkStart w:id="1118" w:name="_Toc36191818"/>
      <w:bookmarkStart w:id="1119" w:name="_Toc45192907"/>
      <w:bookmarkStart w:id="1120" w:name="_Toc47592539"/>
      <w:bookmarkStart w:id="1121" w:name="_Toc51834620"/>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38317507"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p>
    <w:p w14:paraId="70D21E41" w14:textId="404BC2EA" w:rsidR="00776774" w:rsidRDefault="00776774" w:rsidP="00776774">
      <w:pPr>
        <w:pStyle w:val="Heading4"/>
      </w:pPr>
      <w:bookmarkStart w:id="1122" w:name="_Toc83355135"/>
      <w:r>
        <w:t>4.11.0a.6</w:t>
      </w:r>
      <w:r>
        <w:tab/>
        <w:t>Network Configuration</w:t>
      </w:r>
      <w:bookmarkEnd w:id="1116"/>
      <w:bookmarkEnd w:id="1117"/>
      <w:bookmarkEnd w:id="1118"/>
      <w:bookmarkEnd w:id="1119"/>
      <w:bookmarkEnd w:id="1120"/>
      <w:bookmarkEnd w:id="1121"/>
      <w:bookmarkEnd w:id="1122"/>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23" w:name="_Toc20204064"/>
      <w:bookmarkStart w:id="1124" w:name="_Toc27894752"/>
      <w:bookmarkStart w:id="1125" w:name="_Toc36191819"/>
      <w:bookmarkStart w:id="1126" w:name="_Toc45192908"/>
      <w:bookmarkStart w:id="1127" w:name="_Toc47592540"/>
      <w:bookmarkStart w:id="1128" w:name="_Toc51834621"/>
      <w:bookmarkStart w:id="1129" w:name="_Toc83355136"/>
      <w:r>
        <w:t>4.11.0a.7</w:t>
      </w:r>
      <w:r>
        <w:tab/>
        <w:t>Interactions with DN-AAA Server</w:t>
      </w:r>
      <w:bookmarkEnd w:id="1129"/>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EE66A3">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219B188D" w14:textId="23848398" w:rsidR="005A2BB8" w:rsidRDefault="005A2BB8" w:rsidP="005A2BB8">
      <w:pPr>
        <w:pStyle w:val="Heading4"/>
      </w:pPr>
      <w:bookmarkStart w:id="1130" w:name="_Toc83355137"/>
      <w:r>
        <w:t>4.11.0a.8</w:t>
      </w:r>
      <w:r>
        <w:tab/>
        <w:t>5GC NAS capability (re-)enabled and disabled</w:t>
      </w:r>
      <w:bookmarkEnd w:id="1130"/>
    </w:p>
    <w:p w14:paraId="14F84E05" w14:textId="77777777" w:rsidR="005A2BB8" w:rsidRDefault="005A2BB8" w:rsidP="005A2BB8">
      <w:r>
        <w:t>When 5G NAS (i.e. N1 mode) capability is (re-)enabled, the UE triggers Tracking Area Update procedure as specified in clause 5.3.3.0 of TS 23.401 [13].</w:t>
      </w:r>
    </w:p>
    <w:p w14:paraId="3E9D368D" w14:textId="5E391A9D" w:rsidR="005A2BB8" w:rsidRDefault="005A2BB8" w:rsidP="005A2BB8">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65B127E1" w14:textId="77777777" w:rsidR="00776774" w:rsidRPr="00140E21" w:rsidRDefault="00776774" w:rsidP="00776774">
      <w:pPr>
        <w:pStyle w:val="Heading3"/>
      </w:pPr>
      <w:bookmarkStart w:id="1131" w:name="_Toc83355138"/>
      <w:r w:rsidRPr="00140E21">
        <w:t>4.11.1</w:t>
      </w:r>
      <w:r w:rsidRPr="00140E21">
        <w:tab/>
        <w:t>N26 based Interworking Procedures</w:t>
      </w:r>
      <w:bookmarkEnd w:id="1123"/>
      <w:bookmarkEnd w:id="1124"/>
      <w:bookmarkEnd w:id="1125"/>
      <w:bookmarkEnd w:id="1126"/>
      <w:bookmarkEnd w:id="1127"/>
      <w:bookmarkEnd w:id="1128"/>
      <w:bookmarkEnd w:id="1131"/>
    </w:p>
    <w:p w14:paraId="5853DCDF" w14:textId="77777777" w:rsidR="00776774" w:rsidRPr="00140E21" w:rsidRDefault="00776774" w:rsidP="00776774">
      <w:pPr>
        <w:pStyle w:val="Heading4"/>
        <w:rPr>
          <w:lang w:eastAsia="zh-CN"/>
        </w:rPr>
      </w:pPr>
      <w:bookmarkStart w:id="1132" w:name="_Toc20204065"/>
      <w:bookmarkStart w:id="1133" w:name="_Toc27894753"/>
      <w:bookmarkStart w:id="1134" w:name="_Toc36191820"/>
      <w:bookmarkStart w:id="1135" w:name="_Toc45192909"/>
      <w:bookmarkStart w:id="1136" w:name="_Toc47592541"/>
      <w:bookmarkStart w:id="1137" w:name="_Toc51834622"/>
      <w:bookmarkStart w:id="1138" w:name="_Toc83355139"/>
      <w:r w:rsidRPr="00140E21">
        <w:rPr>
          <w:lang w:eastAsia="zh-CN"/>
        </w:rPr>
        <w:t>4.11.1.1</w:t>
      </w:r>
      <w:r w:rsidRPr="00140E21">
        <w:rPr>
          <w:lang w:eastAsia="zh-CN"/>
        </w:rPr>
        <w:tab/>
        <w:t>General</w:t>
      </w:r>
      <w:bookmarkEnd w:id="1132"/>
      <w:bookmarkEnd w:id="1133"/>
      <w:bookmarkEnd w:id="1134"/>
      <w:bookmarkEnd w:id="1135"/>
      <w:bookmarkEnd w:id="1136"/>
      <w:bookmarkEnd w:id="1137"/>
      <w:bookmarkEnd w:id="1138"/>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lastRenderedPageBreak/>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7777777" w:rsidR="003353CB" w:rsidRDefault="003353CB" w:rsidP="00776774">
      <w:r>
        <w:t>If the UE supports User Plane Integrity Protection with EPS, as indicated in the S1 UE network capability, and 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72005627"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lastRenderedPageBreak/>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74F54335"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 and the 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39" w:name="_Toc20204066"/>
      <w:bookmarkStart w:id="1140" w:name="_Toc27894754"/>
      <w:bookmarkStart w:id="1141" w:name="_Toc36191821"/>
      <w:bookmarkStart w:id="1142" w:name="_Toc45192910"/>
      <w:bookmarkStart w:id="1143" w:name="_Toc47592542"/>
      <w:bookmarkStart w:id="1144"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64E1A481" w:rsidR="005A2BB8" w:rsidRDefault="005A2BB8" w:rsidP="002217D3">
      <w:pPr>
        <w:pStyle w:val="NO"/>
        <w:rPr>
          <w:lang w:eastAsia="zh-CN"/>
        </w:rPr>
      </w:pPr>
      <w:r>
        <w:rPr>
          <w:lang w:eastAsia="zh-CN"/>
        </w:rPr>
        <w:t>NOTE 4:</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 .</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45" w:name="_Toc83355140"/>
      <w:r w:rsidRPr="00140E21">
        <w:rPr>
          <w:lang w:eastAsia="zh-CN"/>
        </w:rPr>
        <w:t>4.11.1.2</w:t>
      </w:r>
      <w:r w:rsidRPr="00140E21">
        <w:rPr>
          <w:lang w:eastAsia="zh-CN"/>
        </w:rPr>
        <w:tab/>
      </w:r>
      <w:r w:rsidRPr="00140E21">
        <w:t>Handover procedures</w:t>
      </w:r>
      <w:bookmarkEnd w:id="1139"/>
      <w:bookmarkEnd w:id="1140"/>
      <w:bookmarkEnd w:id="1141"/>
      <w:bookmarkEnd w:id="1142"/>
      <w:bookmarkEnd w:id="1143"/>
      <w:bookmarkEnd w:id="1144"/>
      <w:bookmarkEnd w:id="1145"/>
    </w:p>
    <w:p w14:paraId="13BD7BB6" w14:textId="77777777" w:rsidR="00776774" w:rsidRPr="00140E21" w:rsidRDefault="00776774" w:rsidP="00776774">
      <w:pPr>
        <w:pStyle w:val="Heading5"/>
      </w:pPr>
      <w:bookmarkStart w:id="1146" w:name="_Toc20204067"/>
      <w:bookmarkStart w:id="1147" w:name="_Toc27894755"/>
      <w:bookmarkStart w:id="1148" w:name="_Toc36191822"/>
      <w:bookmarkStart w:id="1149" w:name="_Toc45192911"/>
      <w:bookmarkStart w:id="1150" w:name="_Toc47592543"/>
      <w:bookmarkStart w:id="1151" w:name="_Toc51834624"/>
      <w:bookmarkStart w:id="1152" w:name="_Toc83355141"/>
      <w:r w:rsidRPr="00140E21">
        <w:t>4.11.1.2.1</w:t>
      </w:r>
      <w:r w:rsidRPr="00140E21">
        <w:tab/>
        <w:t>5GS to EPS handover using N26 interface</w:t>
      </w:r>
      <w:bookmarkEnd w:id="1146"/>
      <w:bookmarkEnd w:id="1147"/>
      <w:bookmarkEnd w:id="1148"/>
      <w:bookmarkEnd w:id="1149"/>
      <w:bookmarkEnd w:id="1150"/>
      <w:bookmarkEnd w:id="1151"/>
      <w:bookmarkEnd w:id="1152"/>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7" type="#_x0000_t75" style="width:480.75pt;height:346.5pt" o:ole="">
            <v:imagedata r:id="rId162" o:title=""/>
          </v:shape>
          <o:OLEObject Type="Embed" ProgID="Visio.Drawing.11" ShapeID="_x0000_i1107" DrawAspect="Content" ObjectID="_1693969244" r:id="rId163"/>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w:t>
      </w:r>
      <w:r w:rsidRPr="00140E21">
        <w:rPr>
          <w:rFonts w:eastAsia="SimSun"/>
          <w:lang w:eastAsia="zh-CN"/>
        </w:rPr>
        <w:lastRenderedPageBreak/>
        <w:t>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lastRenderedPageBreak/>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004CD19D" w:rsidR="003353CB" w:rsidRDefault="003353CB" w:rsidP="00776774">
      <w:pPr>
        <w:pStyle w:val="B1"/>
      </w:pPr>
      <w:r>
        <w:tab/>
        <w:t>If the MME does not indicate support of User Plane integrity protection or the UE does not support User Plane Integrity Protection with EPS, and 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53" w:name="_Toc20204068"/>
      <w:bookmarkStart w:id="1154" w:name="_Toc27894756"/>
      <w:bookmarkStart w:id="1155" w:name="_Toc36191823"/>
      <w:bookmarkStart w:id="1156" w:name="_Toc45192912"/>
      <w:bookmarkStart w:id="1157" w:name="_Toc47592544"/>
      <w:bookmarkStart w:id="1158" w:name="_Toc51834625"/>
      <w:bookmarkStart w:id="1159" w:name="_Toc83355142"/>
      <w:r w:rsidRPr="00140E21">
        <w:lastRenderedPageBreak/>
        <w:t>4.11.1.2.2</w:t>
      </w:r>
      <w:r w:rsidRPr="00140E21">
        <w:tab/>
        <w:t>EPS to 5GS handover using N26 interface</w:t>
      </w:r>
      <w:bookmarkEnd w:id="1153"/>
      <w:bookmarkEnd w:id="1154"/>
      <w:bookmarkEnd w:id="1155"/>
      <w:bookmarkEnd w:id="1156"/>
      <w:bookmarkEnd w:id="1157"/>
      <w:bookmarkEnd w:id="1158"/>
      <w:bookmarkEnd w:id="1159"/>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8" type="#_x0000_t75" style="width:481.5pt;height:275.25pt" o:ole="">
            <v:imagedata r:id="rId164" o:title=""/>
          </v:shape>
          <o:OLEObject Type="Embed" ProgID="Visio.Drawing.15" ShapeID="_x0000_i1108" DrawAspect="Content" ObjectID="_1693969245" r:id="rId165"/>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lastRenderedPageBreak/>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lastRenderedPageBreak/>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0F6ADF02"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lastRenderedPageBreak/>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4487CD80"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lastRenderedPageBreak/>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60" w:name="_MON_1610622637"/>
    <w:bookmarkEnd w:id="1160"/>
    <w:p w14:paraId="5413416F" w14:textId="77777777" w:rsidR="00776774" w:rsidRPr="00140E21" w:rsidRDefault="00776774" w:rsidP="00776774">
      <w:pPr>
        <w:pStyle w:val="TH"/>
      </w:pPr>
      <w:r w:rsidRPr="00140E21">
        <w:rPr>
          <w:noProof/>
        </w:rPr>
        <w:object w:dxaOrig="8868" w:dyaOrig="7107" w14:anchorId="6A276825">
          <v:shape id="_x0000_i1109" type="#_x0000_t75" style="width:443.25pt;height:356.25pt" o:ole="">
            <v:imagedata r:id="rId166" o:title=""/>
          </v:shape>
          <o:OLEObject Type="Embed" ProgID="Word.Picture.8" ShapeID="_x0000_i1109" DrawAspect="Content" ObjectID="_1693969246" r:id="rId167"/>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61" w:name="_Hlk499820307"/>
      <w:r w:rsidRPr="00140E21">
        <w:t xml:space="preserve">EPS to 5GS Mobility Registration Procedure </w:t>
      </w:r>
      <w:bookmarkEnd w:id="1161"/>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bookmarkStart w:id="1162" w:name="OLE_LINK4"/>
      <w:bookmarkStart w:id="1163" w:name="OLE_LINK11"/>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64" w:name="_Toc20204069"/>
      <w:bookmarkStart w:id="1165" w:name="_Toc27894757"/>
      <w:bookmarkStart w:id="1166" w:name="_Toc36191824"/>
      <w:bookmarkStart w:id="1167" w:name="_Toc45192913"/>
      <w:bookmarkStart w:id="1168" w:name="_Toc47592545"/>
      <w:bookmarkStart w:id="1169" w:name="_Toc51834626"/>
      <w:bookmarkStart w:id="1170" w:name="_Toc83355143"/>
      <w:r w:rsidRPr="00140E21">
        <w:lastRenderedPageBreak/>
        <w:t>4.11.1.2.3</w:t>
      </w:r>
      <w:bookmarkStart w:id="1171" w:name="OLE_LINK13"/>
      <w:bookmarkEnd w:id="1162"/>
      <w:r w:rsidRPr="00140E21">
        <w:tab/>
        <w:t>Handover Cancel</w:t>
      </w:r>
      <w:bookmarkEnd w:id="1163"/>
      <w:bookmarkEnd w:id="1164"/>
      <w:bookmarkEnd w:id="1165"/>
      <w:bookmarkEnd w:id="1166"/>
      <w:bookmarkEnd w:id="1167"/>
      <w:bookmarkEnd w:id="1168"/>
      <w:bookmarkEnd w:id="1169"/>
      <w:bookmarkEnd w:id="1171"/>
      <w:bookmarkEnd w:id="117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10" type="#_x0000_t75" style="width:480.75pt;height:245.25pt" o:ole="">
            <v:imagedata r:id="rId168" o:title=""/>
          </v:shape>
          <o:OLEObject Type="Embed" ProgID="Visio.Drawing.15" ShapeID="_x0000_i1110" DrawAspect="Content" ObjectID="_1693969247" r:id="rId169"/>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72" w:name="_Toc20204070"/>
      <w:bookmarkStart w:id="1173" w:name="_Toc27894758"/>
      <w:bookmarkStart w:id="1174" w:name="_Toc36191825"/>
      <w:bookmarkStart w:id="1175" w:name="_Toc45192914"/>
      <w:bookmarkStart w:id="1176" w:name="_Toc47592546"/>
      <w:bookmarkStart w:id="117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78" w:name="_Toc83355144"/>
      <w:r w:rsidRPr="00140E21">
        <w:rPr>
          <w:lang w:eastAsia="zh-CN"/>
        </w:rPr>
        <w:lastRenderedPageBreak/>
        <w:t>4.11.1.3</w:t>
      </w:r>
      <w:r w:rsidRPr="00140E21">
        <w:rPr>
          <w:lang w:eastAsia="zh-CN"/>
        </w:rPr>
        <w:tab/>
        <w:t>Idle Mode Mobility procedures</w:t>
      </w:r>
      <w:bookmarkEnd w:id="1172"/>
      <w:bookmarkEnd w:id="1173"/>
      <w:bookmarkEnd w:id="1174"/>
      <w:bookmarkEnd w:id="1175"/>
      <w:bookmarkEnd w:id="1176"/>
      <w:bookmarkEnd w:id="1177"/>
      <w:bookmarkEnd w:id="1178"/>
    </w:p>
    <w:p w14:paraId="333FBDF2" w14:textId="77777777" w:rsidR="00776774" w:rsidRPr="00140E21" w:rsidRDefault="00776774" w:rsidP="00776774">
      <w:pPr>
        <w:pStyle w:val="Heading5"/>
        <w:rPr>
          <w:lang w:eastAsia="zh-CN"/>
        </w:rPr>
      </w:pPr>
      <w:bookmarkStart w:id="1179" w:name="_Toc20204071"/>
      <w:bookmarkStart w:id="1180" w:name="_Toc27894759"/>
      <w:bookmarkStart w:id="1181" w:name="_Toc36191826"/>
      <w:bookmarkStart w:id="1182" w:name="_Toc45192915"/>
      <w:bookmarkStart w:id="1183" w:name="_Toc47592547"/>
      <w:bookmarkStart w:id="1184" w:name="_Toc51834628"/>
      <w:bookmarkStart w:id="1185" w:name="_Toc83355145"/>
      <w:r w:rsidRPr="00140E21">
        <w:rPr>
          <w:lang w:eastAsia="zh-CN"/>
        </w:rPr>
        <w:t>4.11.1.3.1</w:t>
      </w:r>
      <w:r w:rsidRPr="00140E21">
        <w:rPr>
          <w:lang w:eastAsia="zh-CN"/>
        </w:rPr>
        <w:tab/>
        <w:t>General</w:t>
      </w:r>
      <w:bookmarkEnd w:id="1179"/>
      <w:bookmarkEnd w:id="1180"/>
      <w:bookmarkEnd w:id="1181"/>
      <w:bookmarkEnd w:id="1182"/>
      <w:bookmarkEnd w:id="1183"/>
      <w:bookmarkEnd w:id="1184"/>
      <w:bookmarkEnd w:id="1185"/>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86" w:name="_Toc20204072"/>
      <w:bookmarkStart w:id="1187" w:name="_Toc27894760"/>
      <w:bookmarkStart w:id="1188" w:name="_Toc36191827"/>
      <w:bookmarkStart w:id="1189" w:name="_Toc45192916"/>
      <w:bookmarkStart w:id="1190" w:name="_Toc47592548"/>
      <w:bookmarkStart w:id="1191" w:name="_Toc51834629"/>
      <w:bookmarkStart w:id="1192" w:name="_Toc83355146"/>
      <w:r w:rsidRPr="00140E21">
        <w:rPr>
          <w:lang w:eastAsia="zh-CN"/>
        </w:rPr>
        <w:t>4.11.1.3.2</w:t>
      </w:r>
      <w:r w:rsidRPr="00140E21">
        <w:rPr>
          <w:lang w:eastAsia="zh-CN"/>
        </w:rPr>
        <w:tab/>
        <w:t>5GS to EPS Idle mode mobility using N26 interface</w:t>
      </w:r>
      <w:bookmarkEnd w:id="1186"/>
      <w:bookmarkEnd w:id="1187"/>
      <w:bookmarkEnd w:id="1188"/>
      <w:bookmarkEnd w:id="1189"/>
      <w:bookmarkEnd w:id="1190"/>
      <w:bookmarkEnd w:id="1191"/>
      <w:bookmarkEnd w:id="1192"/>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11" type="#_x0000_t75" style="width:480pt;height:268.5pt" o:ole="">
            <v:imagedata r:id="rId170" o:title=""/>
          </v:shape>
          <o:OLEObject Type="Embed" ProgID="Visio.Drawing.11" ShapeID="_x0000_i1111" DrawAspect="Content" ObjectID="_1693969248" r:id="rId171"/>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14E733FF" w14:textId="073C833D" w:rsidR="003353CB" w:rsidRDefault="003353CB" w:rsidP="00776774">
      <w:pPr>
        <w:pStyle w:val="B1"/>
        <w:rPr>
          <w:rFonts w:eastAsia="SimSun"/>
        </w:rPr>
      </w:pPr>
      <w:r>
        <w:rPr>
          <w:rFonts w:eastAsia="SimSun"/>
        </w:rPr>
        <w:tab/>
        <w:t>In the step 10, if the MME does not indicate support of User Plane integrity protection or the UE does not support User Plane Integrity Protection with EPS, and 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lastRenderedPageBreak/>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93" w:name="_Toc36191828"/>
      <w:bookmarkStart w:id="1194" w:name="_Toc45192917"/>
      <w:bookmarkStart w:id="1195" w:name="_Toc47592549"/>
      <w:bookmarkStart w:id="1196" w:name="_Toc51834630"/>
      <w:bookmarkStart w:id="1197" w:name="_Toc20204073"/>
      <w:bookmarkStart w:id="1198" w:name="_Toc27894761"/>
      <w:bookmarkStart w:id="1199" w:name="_Toc83355147"/>
      <w:r>
        <w:rPr>
          <w:lang w:eastAsia="zh-CN"/>
        </w:rPr>
        <w:t>4.11.1.3.2A</w:t>
      </w:r>
      <w:r>
        <w:rPr>
          <w:lang w:eastAsia="zh-CN"/>
        </w:rPr>
        <w:tab/>
        <w:t>5GS to EPS Idle mode mobility using N26 interface with data forwarding</w:t>
      </w:r>
      <w:bookmarkEnd w:id="1193"/>
      <w:bookmarkEnd w:id="1194"/>
      <w:bookmarkEnd w:id="1195"/>
      <w:bookmarkEnd w:id="1196"/>
      <w:bookmarkEnd w:id="1199"/>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12" type="#_x0000_t75" style="width:478.5pt;height:219.75pt" o:ole="">
            <v:imagedata r:id="rId172" o:title="" cropbottom="20800f" cropright="-2466f"/>
          </v:shape>
          <o:OLEObject Type="Embed" ProgID="Visio.Drawing.11" ShapeID="_x0000_i1112" DrawAspect="Content" ObjectID="_1693969249" r:id="rId173"/>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lastRenderedPageBreak/>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00" w:name="_Toc36191829"/>
      <w:bookmarkStart w:id="1201" w:name="_Toc45192918"/>
      <w:bookmarkStart w:id="1202" w:name="_Toc47592550"/>
      <w:bookmarkStart w:id="1203" w:name="_Toc51834631"/>
      <w:bookmarkStart w:id="1204" w:name="_Toc83355148"/>
      <w:r w:rsidRPr="00140E21">
        <w:rPr>
          <w:lang w:eastAsia="zh-CN"/>
        </w:rPr>
        <w:t>4.11.1.3.3</w:t>
      </w:r>
      <w:r w:rsidRPr="00140E21">
        <w:rPr>
          <w:lang w:eastAsia="zh-CN"/>
        </w:rPr>
        <w:tab/>
        <w:t xml:space="preserve">EPS to 5GS Mobility Registration Procedure (Idle and Connected State) </w:t>
      </w:r>
      <w:r w:rsidRPr="00140E21">
        <w:t>using N26 interface</w:t>
      </w:r>
      <w:bookmarkEnd w:id="1197"/>
      <w:bookmarkEnd w:id="1198"/>
      <w:bookmarkEnd w:id="1200"/>
      <w:bookmarkEnd w:id="1201"/>
      <w:bookmarkEnd w:id="1202"/>
      <w:bookmarkEnd w:id="1203"/>
      <w:bookmarkEnd w:id="1204"/>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13" type="#_x0000_t75" style="width:480pt;height:366.75pt" o:ole="">
            <v:imagedata r:id="rId174" o:title=""/>
          </v:shape>
          <o:OLEObject Type="Embed" ProgID="Word.Picture.8" ShapeID="_x0000_i1113" DrawAspect="Content" ObjectID="_1693969250" r:id="rId175"/>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lastRenderedPageBreak/>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 xml:space="preserve">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w:t>
      </w:r>
      <w:r w:rsidRPr="00140E21">
        <w:rPr>
          <w:lang w:eastAsia="zh-CN"/>
        </w:rPr>
        <w:lastRenderedPageBreak/>
        <w:t>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60C6103"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4AAAA834" w14:textId="13F28F8D"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lastRenderedPageBreak/>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5B79D76F"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lastRenderedPageBreak/>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05" w:name="_Toc36191830"/>
      <w:bookmarkStart w:id="1206" w:name="_Toc45192919"/>
      <w:bookmarkStart w:id="1207" w:name="_Toc47592551"/>
      <w:bookmarkStart w:id="1208" w:name="_Toc51834632"/>
      <w:bookmarkStart w:id="1209" w:name="_Toc20204074"/>
      <w:bookmarkStart w:id="1210" w:name="_Toc27894762"/>
      <w:bookmarkStart w:id="1211" w:name="_Toc83355149"/>
      <w:r>
        <w:rPr>
          <w:lang w:eastAsia="zh-CN"/>
        </w:rPr>
        <w:t>4.11.1.3.3A</w:t>
      </w:r>
      <w:r>
        <w:rPr>
          <w:lang w:eastAsia="zh-CN"/>
        </w:rPr>
        <w:tab/>
        <w:t>EPS to 5GS Idle mode mobility using N26 interface with data forwarding</w:t>
      </w:r>
      <w:bookmarkEnd w:id="1205"/>
      <w:bookmarkEnd w:id="1206"/>
      <w:bookmarkEnd w:id="1207"/>
      <w:bookmarkEnd w:id="1208"/>
      <w:bookmarkEnd w:id="1211"/>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4" type="#_x0000_t75" style="width:480.75pt;height:251.25pt" o:ole="">
            <v:imagedata r:id="rId176" o:title="" cropbottom="21313f" cropright="-112f"/>
          </v:shape>
          <o:OLEObject Type="Embed" ProgID="Visio.Drawing.15" ShapeID="_x0000_i1114" DrawAspect="Content" ObjectID="_1693969251" r:id="rId177"/>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lastRenderedPageBreak/>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12" w:name="_Toc36191831"/>
      <w:bookmarkStart w:id="1213" w:name="_Toc45192920"/>
      <w:bookmarkStart w:id="1214" w:name="_Toc47592552"/>
      <w:bookmarkStart w:id="1215" w:name="_Toc51834633"/>
      <w:bookmarkStart w:id="1216" w:name="_Toc83355150"/>
      <w:r w:rsidRPr="00140E21">
        <w:rPr>
          <w:lang w:eastAsia="zh-CN"/>
        </w:rPr>
        <w:t>4.11.1.3.4</w:t>
      </w:r>
      <w:r w:rsidRPr="00140E21">
        <w:rPr>
          <w:lang w:eastAsia="zh-CN"/>
        </w:rPr>
        <w:tab/>
        <w:t>EPS to 5GS Mobility Registration Procedure (Idle) using N26 interface with AMF reallocation</w:t>
      </w:r>
      <w:bookmarkEnd w:id="1209"/>
      <w:bookmarkEnd w:id="1210"/>
      <w:bookmarkEnd w:id="1212"/>
      <w:bookmarkEnd w:id="1213"/>
      <w:bookmarkEnd w:id="1214"/>
      <w:bookmarkEnd w:id="1215"/>
      <w:bookmarkEnd w:id="121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17" w:name="_MON_1638632691"/>
    <w:bookmarkEnd w:id="1217"/>
    <w:p w14:paraId="5D4B7253" w14:textId="77777777" w:rsidR="00776774" w:rsidRDefault="00776774" w:rsidP="00776774">
      <w:pPr>
        <w:pStyle w:val="TH"/>
      </w:pPr>
      <w:r>
        <w:object w:dxaOrig="9524" w:dyaOrig="4508" w14:anchorId="568C7482">
          <v:shape id="_x0000_i1115" type="#_x0000_t75" style="width:474.75pt;height:224.25pt" o:ole="">
            <v:imagedata r:id="rId178" o:title=""/>
          </v:shape>
          <o:OLEObject Type="Embed" ProgID="Word.Picture.8" ShapeID="_x0000_i1115" DrawAspect="Content" ObjectID="_1693969252" r:id="rId179"/>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18" w:name="_Toc20204075"/>
      <w:bookmarkStart w:id="1219" w:name="_Toc27894763"/>
      <w:bookmarkStart w:id="1220" w:name="_Toc36191832"/>
      <w:bookmarkStart w:id="1221" w:name="_Toc45192921"/>
      <w:bookmarkStart w:id="1222" w:name="_Toc47592553"/>
      <w:bookmarkStart w:id="1223" w:name="_Toc51834634"/>
      <w:bookmarkStart w:id="1224" w:name="_Toc83355151"/>
      <w:r w:rsidRPr="00140E21">
        <w:rPr>
          <w:lang w:eastAsia="zh-CN"/>
        </w:rPr>
        <w:t>4.11.1.4</w:t>
      </w:r>
      <w:r w:rsidRPr="00140E21">
        <w:rPr>
          <w:lang w:eastAsia="zh-CN"/>
        </w:rPr>
        <w:tab/>
        <w:t>Procedures for EPS bearer ID allocation</w:t>
      </w:r>
      <w:bookmarkEnd w:id="1218"/>
      <w:bookmarkEnd w:id="1219"/>
      <w:bookmarkEnd w:id="1220"/>
      <w:bookmarkEnd w:id="1221"/>
      <w:bookmarkEnd w:id="1222"/>
      <w:bookmarkEnd w:id="1223"/>
      <w:bookmarkEnd w:id="1224"/>
    </w:p>
    <w:p w14:paraId="0A62945D" w14:textId="77777777" w:rsidR="00776774" w:rsidRPr="00140E21" w:rsidRDefault="00776774" w:rsidP="00776774">
      <w:pPr>
        <w:pStyle w:val="Heading5"/>
        <w:rPr>
          <w:lang w:eastAsia="zh-CN"/>
        </w:rPr>
      </w:pPr>
      <w:bookmarkStart w:id="1225" w:name="_Toc20204076"/>
      <w:bookmarkStart w:id="1226" w:name="_Toc27894764"/>
      <w:bookmarkStart w:id="1227" w:name="_Toc36191833"/>
      <w:bookmarkStart w:id="1228" w:name="_Toc45192922"/>
      <w:bookmarkStart w:id="1229" w:name="_Toc47592554"/>
      <w:bookmarkStart w:id="1230" w:name="_Toc51834635"/>
      <w:bookmarkStart w:id="1231" w:name="_Toc83355152"/>
      <w:r w:rsidRPr="00140E21">
        <w:rPr>
          <w:lang w:eastAsia="zh-CN"/>
        </w:rPr>
        <w:t>4.11.1.4.1</w:t>
      </w:r>
      <w:r w:rsidRPr="00140E21">
        <w:rPr>
          <w:lang w:eastAsia="zh-CN"/>
        </w:rPr>
        <w:tab/>
        <w:t>EPS bearer ID allocation</w:t>
      </w:r>
      <w:bookmarkEnd w:id="1225"/>
      <w:bookmarkEnd w:id="1226"/>
      <w:bookmarkEnd w:id="1227"/>
      <w:bookmarkEnd w:id="1228"/>
      <w:bookmarkEnd w:id="1229"/>
      <w:bookmarkEnd w:id="1230"/>
      <w:bookmarkEnd w:id="1231"/>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6" type="#_x0000_t75" style="width:478.5pt;height:577.5pt" o:ole="">
            <v:imagedata r:id="rId180" o:title=""/>
          </v:shape>
          <o:OLEObject Type="Embed" ProgID="Visio.Drawing.15" ShapeID="_x0000_i1116" DrawAspect="Content" ObjectID="_1693969253" r:id="rId181"/>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w:t>
      </w:r>
      <w:r w:rsidRPr="00140E21">
        <w:rPr>
          <w:lang w:eastAsia="zh-CN"/>
        </w:rPr>
        <w:lastRenderedPageBreak/>
        <w:t xml:space="preserve">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lastRenderedPageBreak/>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32" w:name="_Toc20204077"/>
      <w:bookmarkStart w:id="1233" w:name="_Toc27894765"/>
      <w:bookmarkStart w:id="1234" w:name="_Toc36191834"/>
      <w:bookmarkStart w:id="1235" w:name="_Toc45192923"/>
      <w:bookmarkStart w:id="1236" w:name="_Toc47592555"/>
      <w:bookmarkStart w:id="1237" w:name="_Toc51834636"/>
      <w:bookmarkStart w:id="1238" w:name="_Toc83355153"/>
      <w:r w:rsidRPr="00140E21">
        <w:rPr>
          <w:rFonts w:eastAsia="SimSun"/>
          <w:lang w:eastAsia="zh-CN"/>
        </w:rPr>
        <w:t>4.11.1.4.2</w:t>
      </w:r>
      <w:r w:rsidRPr="00140E21">
        <w:rPr>
          <w:rFonts w:eastAsia="SimSun"/>
          <w:lang w:eastAsia="zh-CN"/>
        </w:rPr>
        <w:tab/>
        <w:t>EPS bearer ID transfer</w:t>
      </w:r>
      <w:bookmarkEnd w:id="1232"/>
      <w:bookmarkEnd w:id="1233"/>
      <w:bookmarkEnd w:id="1234"/>
      <w:bookmarkEnd w:id="1235"/>
      <w:bookmarkEnd w:id="1236"/>
      <w:bookmarkEnd w:id="1237"/>
      <w:bookmarkEnd w:id="1238"/>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8" type="#_x0000_t75" style="width:339.75pt;height:120pt" o:ole="">
            <v:imagedata r:id="rId182" o:title=""/>
          </v:shape>
          <o:OLEObject Type="Embed" ProgID="Word.Picture.8" ShapeID="_x0000_i1118" DrawAspect="Content" ObjectID="_1693969254" r:id="rId183"/>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39" w:name="_Toc20204078"/>
      <w:bookmarkStart w:id="1240" w:name="_Toc27894766"/>
      <w:bookmarkStart w:id="1241" w:name="_Toc36191835"/>
      <w:bookmarkStart w:id="1242" w:name="_Toc45192924"/>
      <w:bookmarkStart w:id="1243" w:name="_Toc47592556"/>
      <w:bookmarkStart w:id="1244" w:name="_Toc51834637"/>
      <w:bookmarkStart w:id="1245" w:name="_Toc83355154"/>
      <w:r w:rsidRPr="00140E21">
        <w:t>4.11.1.4.3</w:t>
      </w:r>
      <w:r w:rsidRPr="00140E21">
        <w:tab/>
        <w:t>EPS bearer ID revocation</w:t>
      </w:r>
      <w:bookmarkEnd w:id="1239"/>
      <w:bookmarkEnd w:id="1240"/>
      <w:bookmarkEnd w:id="1241"/>
      <w:bookmarkEnd w:id="1242"/>
      <w:bookmarkEnd w:id="1243"/>
      <w:bookmarkEnd w:id="1244"/>
      <w:bookmarkEnd w:id="1245"/>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46" w:name="_Toc20204079"/>
      <w:bookmarkStart w:id="1247" w:name="_Toc27894767"/>
      <w:bookmarkStart w:id="1248" w:name="_Toc36191836"/>
      <w:bookmarkStart w:id="1249" w:name="_Toc45192925"/>
      <w:bookmarkStart w:id="1250" w:name="_Toc47592557"/>
      <w:bookmarkStart w:id="1251" w:name="_Toc51834638"/>
      <w:bookmarkStart w:id="1252" w:name="_Toc83355155"/>
      <w:r w:rsidRPr="00140E21">
        <w:t>4.11.1.5</w:t>
      </w:r>
      <w:r w:rsidRPr="00140E21">
        <w:tab/>
        <w:t>Impacts to EPS Procedures</w:t>
      </w:r>
      <w:bookmarkEnd w:id="1246"/>
      <w:bookmarkEnd w:id="1247"/>
      <w:bookmarkEnd w:id="1248"/>
      <w:bookmarkEnd w:id="1249"/>
      <w:bookmarkEnd w:id="1250"/>
      <w:bookmarkEnd w:id="1251"/>
      <w:bookmarkEnd w:id="1252"/>
    </w:p>
    <w:p w14:paraId="310954EC" w14:textId="77777777" w:rsidR="00776774" w:rsidRPr="00140E21" w:rsidRDefault="00776774" w:rsidP="00776774">
      <w:pPr>
        <w:pStyle w:val="Heading5"/>
      </w:pPr>
      <w:bookmarkStart w:id="1253" w:name="_Toc20204080"/>
      <w:bookmarkStart w:id="1254" w:name="_Toc27894768"/>
      <w:bookmarkStart w:id="1255" w:name="_Toc36191837"/>
      <w:bookmarkStart w:id="1256" w:name="_Toc45192926"/>
      <w:bookmarkStart w:id="1257" w:name="_Toc47592558"/>
      <w:bookmarkStart w:id="1258" w:name="_Toc51834639"/>
      <w:bookmarkStart w:id="1259" w:name="_Toc83355156"/>
      <w:r w:rsidRPr="00140E21">
        <w:t>4.11.1.5.1</w:t>
      </w:r>
      <w:r w:rsidRPr="00140E21">
        <w:tab/>
        <w:t>General</w:t>
      </w:r>
      <w:bookmarkEnd w:id="1253"/>
      <w:bookmarkEnd w:id="1254"/>
      <w:bookmarkEnd w:id="1255"/>
      <w:bookmarkEnd w:id="1256"/>
      <w:bookmarkEnd w:id="1257"/>
      <w:bookmarkEnd w:id="1258"/>
      <w:bookmarkEnd w:id="125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60" w:name="_Toc20204081"/>
      <w:bookmarkStart w:id="1261" w:name="_Toc27894769"/>
      <w:bookmarkStart w:id="1262" w:name="_Toc36191838"/>
      <w:bookmarkStart w:id="1263" w:name="_Toc45192927"/>
      <w:bookmarkStart w:id="1264" w:name="_Toc47592559"/>
      <w:bookmarkStart w:id="1265" w:name="_Toc51834640"/>
      <w:bookmarkStart w:id="1266" w:name="_Toc83355157"/>
      <w:r w:rsidRPr="00140E21">
        <w:t>4.11.1.5.2</w:t>
      </w:r>
      <w:r w:rsidRPr="00140E21">
        <w:tab/>
        <w:t>E-UTRAN Initial Attach</w:t>
      </w:r>
      <w:bookmarkEnd w:id="1260"/>
      <w:bookmarkEnd w:id="1261"/>
      <w:bookmarkEnd w:id="1262"/>
      <w:bookmarkEnd w:id="1263"/>
      <w:bookmarkEnd w:id="1264"/>
      <w:bookmarkEnd w:id="1265"/>
      <w:bookmarkEnd w:id="1266"/>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67" w:name="_MON_1592901097"/>
    <w:bookmarkEnd w:id="1267"/>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19" type="#_x0000_t75" style="width:446.25pt;height:189pt" o:ole="">
            <v:imagedata r:id="rId184" o:title=""/>
          </v:shape>
          <o:OLEObject Type="Embed" ProgID="Word.Picture.8" ShapeID="_x0000_i1119" DrawAspect="Content" ObjectID="_1693969255" r:id="rId185"/>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68" w:name="_Toc20204082"/>
      <w:bookmarkStart w:id="1269" w:name="_Toc27894770"/>
      <w:bookmarkStart w:id="1270" w:name="_Toc36191839"/>
      <w:bookmarkStart w:id="1271" w:name="_Toc45192928"/>
      <w:bookmarkStart w:id="1272" w:name="_Toc47592560"/>
      <w:bookmarkStart w:id="1273" w:name="_Toc51834641"/>
      <w:bookmarkStart w:id="1274" w:name="_Toc83355158"/>
      <w:r w:rsidRPr="00140E21">
        <w:t>4.11.1.5.3</w:t>
      </w:r>
      <w:r w:rsidRPr="00140E21">
        <w:tab/>
        <w:t>Tracking Area Update</w:t>
      </w:r>
      <w:bookmarkEnd w:id="1268"/>
      <w:bookmarkEnd w:id="1269"/>
      <w:bookmarkEnd w:id="1270"/>
      <w:bookmarkEnd w:id="1271"/>
      <w:bookmarkEnd w:id="1272"/>
      <w:bookmarkEnd w:id="1273"/>
      <w:bookmarkEnd w:id="1274"/>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75" w:name="_Toc20204083"/>
      <w:bookmarkStart w:id="1276" w:name="_Toc27894771"/>
      <w:bookmarkStart w:id="1277" w:name="_Toc36191840"/>
      <w:bookmarkStart w:id="1278" w:name="_Toc45192929"/>
      <w:bookmarkStart w:id="1279" w:name="_Toc47592561"/>
      <w:bookmarkStart w:id="1280" w:name="_Toc51834642"/>
      <w:bookmarkStart w:id="1281" w:name="_Toc83355159"/>
      <w:r w:rsidRPr="00140E21">
        <w:t>4.11.1.5.4</w:t>
      </w:r>
      <w:r w:rsidRPr="00140E21">
        <w:tab/>
        <w:t>Session Management</w:t>
      </w:r>
      <w:bookmarkEnd w:id="1275"/>
      <w:bookmarkEnd w:id="1276"/>
      <w:bookmarkEnd w:id="1277"/>
      <w:bookmarkEnd w:id="1278"/>
      <w:bookmarkEnd w:id="1279"/>
      <w:bookmarkEnd w:id="1280"/>
      <w:bookmarkEnd w:id="1281"/>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82" w:name="_MON_1600248197"/>
    <w:bookmarkEnd w:id="1282"/>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20" type="#_x0000_t75" style="width:445.5pt;height:182.25pt" o:ole="">
            <v:imagedata r:id="rId186" o:title=""/>
          </v:shape>
          <o:OLEObject Type="Embed" ProgID="Word.Picture.8" ShapeID="_x0000_i1120" DrawAspect="Content" ObjectID="_1693969256" r:id="rId187"/>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83" w:name="_Toc20204084"/>
      <w:bookmarkStart w:id="1284" w:name="_Toc27894772"/>
      <w:bookmarkStart w:id="1285" w:name="_Toc36191841"/>
      <w:bookmarkStart w:id="1286" w:name="_Toc45192930"/>
      <w:bookmarkStart w:id="1287" w:name="_Toc47592562"/>
      <w:bookmarkStart w:id="1288" w:name="_Toc51834643"/>
      <w:bookmarkStart w:id="1289" w:name="_Toc83355160"/>
      <w:r w:rsidRPr="00140E21">
        <w:t>4.11.1.5.5</w:t>
      </w:r>
      <w:r w:rsidRPr="00140E21">
        <w:tab/>
        <w:t>5GS to EPS handover using N26 interface</w:t>
      </w:r>
      <w:bookmarkEnd w:id="1283"/>
      <w:bookmarkEnd w:id="1284"/>
      <w:bookmarkEnd w:id="1285"/>
      <w:bookmarkEnd w:id="1286"/>
      <w:bookmarkEnd w:id="1287"/>
      <w:bookmarkEnd w:id="1288"/>
      <w:bookmarkEnd w:id="1289"/>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90" w:name="_Toc51834644"/>
      <w:bookmarkStart w:id="1291" w:name="_Toc20204085"/>
      <w:bookmarkStart w:id="1292" w:name="_Toc27894773"/>
      <w:bookmarkStart w:id="1293" w:name="_Toc36191842"/>
      <w:bookmarkStart w:id="1294" w:name="_Toc45192931"/>
      <w:bookmarkStart w:id="1295" w:name="_Toc47592563"/>
      <w:bookmarkStart w:id="1296" w:name="_Toc83355161"/>
      <w:r>
        <w:t>4.11.1.5.6</w:t>
      </w:r>
      <w:r>
        <w:tab/>
        <w:t>UE triggered Service Request</w:t>
      </w:r>
      <w:bookmarkEnd w:id="1290"/>
      <w:bookmarkEnd w:id="129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97" w:name="_Toc51834645"/>
      <w:bookmarkStart w:id="1298" w:name="_Toc83355162"/>
      <w:r>
        <w:t>4.11.1.5.7</w:t>
      </w:r>
      <w:r>
        <w:tab/>
        <w:t>Establishment of S1-U bearer during Data Transport in Control Plane CIoT EPS Optimisation</w:t>
      </w:r>
      <w:bookmarkEnd w:id="1297"/>
      <w:bookmarkEnd w:id="1298"/>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99" w:name="_Toc51834646"/>
      <w:bookmarkStart w:id="1300" w:name="_Toc83355163"/>
      <w:r w:rsidRPr="00140E21">
        <w:t>4.11.1.6</w:t>
      </w:r>
      <w:r w:rsidRPr="00140E21">
        <w:tab/>
        <w:t>EPS interworking information storing Procedure</w:t>
      </w:r>
      <w:bookmarkEnd w:id="1291"/>
      <w:bookmarkEnd w:id="1292"/>
      <w:bookmarkEnd w:id="1293"/>
      <w:bookmarkEnd w:id="1294"/>
      <w:bookmarkEnd w:id="1295"/>
      <w:bookmarkEnd w:id="1299"/>
      <w:bookmarkEnd w:id="1300"/>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01" w:name="_Toc20204086"/>
      <w:bookmarkStart w:id="1302" w:name="_Toc27894774"/>
      <w:bookmarkStart w:id="1303" w:name="_Toc36191843"/>
      <w:bookmarkStart w:id="1304" w:name="_Toc45192932"/>
      <w:bookmarkStart w:id="1305" w:name="_Toc47592564"/>
      <w:bookmarkStart w:id="1306" w:name="_Toc51834647"/>
      <w:bookmarkStart w:id="1307" w:name="_Toc83355164"/>
      <w:r w:rsidRPr="00140E21">
        <w:t>4.11.2</w:t>
      </w:r>
      <w:r w:rsidRPr="00140E21">
        <w:tab/>
        <w:t>Interworking procedures without N26 interface</w:t>
      </w:r>
      <w:bookmarkEnd w:id="1301"/>
      <w:bookmarkEnd w:id="1302"/>
      <w:bookmarkEnd w:id="1303"/>
      <w:bookmarkEnd w:id="1304"/>
      <w:bookmarkEnd w:id="1305"/>
      <w:bookmarkEnd w:id="1306"/>
      <w:bookmarkEnd w:id="1307"/>
    </w:p>
    <w:p w14:paraId="7009DCEC" w14:textId="77777777" w:rsidR="00776774" w:rsidRPr="00140E21" w:rsidRDefault="00776774" w:rsidP="00776774">
      <w:pPr>
        <w:pStyle w:val="Heading4"/>
      </w:pPr>
      <w:bookmarkStart w:id="1308" w:name="_Toc20204087"/>
      <w:bookmarkStart w:id="1309" w:name="_Toc27894775"/>
      <w:bookmarkStart w:id="1310" w:name="_Toc36191844"/>
      <w:bookmarkStart w:id="1311" w:name="_Toc45192933"/>
      <w:bookmarkStart w:id="1312" w:name="_Toc47592565"/>
      <w:bookmarkStart w:id="1313" w:name="_Toc51834648"/>
      <w:bookmarkStart w:id="1314" w:name="_Toc83355165"/>
      <w:r w:rsidRPr="00140E21">
        <w:t>4.11.2.1</w:t>
      </w:r>
      <w:r w:rsidRPr="00140E21">
        <w:tab/>
        <w:t>General</w:t>
      </w:r>
      <w:bookmarkEnd w:id="1308"/>
      <w:bookmarkEnd w:id="1309"/>
      <w:bookmarkEnd w:id="1310"/>
      <w:bookmarkEnd w:id="1311"/>
      <w:bookmarkEnd w:id="1312"/>
      <w:bookmarkEnd w:id="1313"/>
      <w:bookmarkEnd w:id="1314"/>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15" w:name="_Toc20204088"/>
      <w:bookmarkStart w:id="1316" w:name="_Toc27894776"/>
      <w:bookmarkStart w:id="1317" w:name="_Toc36191845"/>
      <w:bookmarkStart w:id="1318" w:name="_Toc45192934"/>
      <w:bookmarkStart w:id="1319" w:name="_Toc47592566"/>
      <w:bookmarkStart w:id="1320" w:name="_Toc51834649"/>
      <w:bookmarkStart w:id="1321" w:name="_Toc83355166"/>
      <w:r w:rsidRPr="00140E21">
        <w:rPr>
          <w:lang w:eastAsia="zh-CN"/>
        </w:rPr>
        <w:t>4.11.2.2</w:t>
      </w:r>
      <w:r w:rsidRPr="00140E21">
        <w:rPr>
          <w:lang w:eastAsia="zh-CN"/>
        </w:rPr>
        <w:tab/>
        <w:t>5GS to EPS Mobility</w:t>
      </w:r>
      <w:bookmarkEnd w:id="1315"/>
      <w:bookmarkEnd w:id="1316"/>
      <w:bookmarkEnd w:id="1317"/>
      <w:bookmarkEnd w:id="1318"/>
      <w:bookmarkEnd w:id="1319"/>
      <w:bookmarkEnd w:id="1320"/>
      <w:bookmarkEnd w:id="1321"/>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22" w:name="_MON_1665820957"/>
    <w:bookmarkEnd w:id="1322"/>
    <w:p w14:paraId="26324215" w14:textId="56D0B3A7" w:rsidR="00A238E8" w:rsidRDefault="00A238E8" w:rsidP="00B13067">
      <w:pPr>
        <w:pStyle w:val="TH"/>
      </w:pPr>
      <w:r w:rsidRPr="00140E21">
        <w:rPr>
          <w:lang w:eastAsia="zh-CN"/>
        </w:rPr>
        <w:object w:dxaOrig="8518" w:dyaOrig="7676" w14:anchorId="6192C65C">
          <v:shape id="_x0000_i1121" type="#_x0000_t75" style="width:425.25pt;height:384.75pt" o:ole="">
            <v:imagedata r:id="rId188" o:title=""/>
          </v:shape>
          <o:OLEObject Type="Embed" ProgID="Word.Picture.8" ShapeID="_x0000_i1121" DrawAspect="Content" ObjectID="_1693969257" r:id="rId189"/>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0DBE53EC"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23" w:name="_Toc20204089"/>
      <w:bookmarkStart w:id="1324" w:name="_Toc27894777"/>
      <w:bookmarkStart w:id="1325" w:name="_Toc36191846"/>
      <w:bookmarkStart w:id="1326" w:name="_Toc45192935"/>
      <w:bookmarkStart w:id="1327" w:name="_Toc47592567"/>
      <w:bookmarkStart w:id="1328" w:name="_Toc51834650"/>
      <w:bookmarkStart w:id="1329" w:name="_Toc83355167"/>
      <w:r w:rsidRPr="00140E21">
        <w:rPr>
          <w:lang w:eastAsia="zh-CN"/>
        </w:rPr>
        <w:t>4.11.2.3</w:t>
      </w:r>
      <w:r w:rsidRPr="00140E21">
        <w:rPr>
          <w:lang w:eastAsia="zh-CN"/>
        </w:rPr>
        <w:tab/>
        <w:t>EPS to 5GS Mobility</w:t>
      </w:r>
      <w:bookmarkEnd w:id="1323"/>
      <w:bookmarkEnd w:id="1324"/>
      <w:bookmarkEnd w:id="1325"/>
      <w:bookmarkEnd w:id="1326"/>
      <w:bookmarkEnd w:id="1327"/>
      <w:bookmarkEnd w:id="1328"/>
      <w:bookmarkEnd w:id="1329"/>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30" w:name="_MON_1665818583"/>
    <w:bookmarkEnd w:id="1330"/>
    <w:p w14:paraId="0D62D6A7" w14:textId="3116E6A4" w:rsidR="00A238E8" w:rsidRDefault="00A238E8" w:rsidP="00B13067">
      <w:pPr>
        <w:pStyle w:val="TH"/>
        <w:rPr>
          <w:lang w:eastAsia="zh-CN"/>
        </w:rPr>
      </w:pPr>
      <w:r w:rsidRPr="00140E21">
        <w:rPr>
          <w:lang w:eastAsia="zh-CN"/>
        </w:rPr>
        <w:object w:dxaOrig="8911" w:dyaOrig="9353" w14:anchorId="5FBB5774">
          <v:shape id="_x0000_i1122" type="#_x0000_t75" style="width:446.25pt;height:467.25pt" o:ole="">
            <v:imagedata r:id="rId190" o:title=""/>
          </v:shape>
          <o:OLEObject Type="Embed" ProgID="Word.Picture.8" ShapeID="_x0000_i1122" DrawAspect="Content" ObjectID="_1693969258" r:id="rId191"/>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31" w:name="_Toc20204090"/>
      <w:bookmarkStart w:id="1332" w:name="_Toc27894778"/>
      <w:bookmarkStart w:id="1333" w:name="_Toc36191847"/>
      <w:bookmarkStart w:id="1334" w:name="_Toc45192936"/>
      <w:bookmarkStart w:id="1335" w:name="_Toc47592568"/>
      <w:bookmarkStart w:id="1336" w:name="_Toc51834651"/>
      <w:bookmarkStart w:id="1337" w:name="_Toc83355168"/>
      <w:r w:rsidRPr="00140E21">
        <w:rPr>
          <w:noProof/>
        </w:rPr>
        <w:t>4.11.2.4</w:t>
      </w:r>
      <w:r w:rsidRPr="00140E21">
        <w:rPr>
          <w:noProof/>
        </w:rPr>
        <w:tab/>
        <w:t>Impacts to EPS Procedures</w:t>
      </w:r>
      <w:bookmarkEnd w:id="1331"/>
      <w:bookmarkEnd w:id="1332"/>
      <w:bookmarkEnd w:id="1333"/>
      <w:bookmarkEnd w:id="1334"/>
      <w:bookmarkEnd w:id="1335"/>
      <w:bookmarkEnd w:id="1336"/>
      <w:bookmarkEnd w:id="1337"/>
    </w:p>
    <w:p w14:paraId="0F4DB015" w14:textId="77777777" w:rsidR="00776774" w:rsidRPr="00140E21" w:rsidRDefault="00776774" w:rsidP="00776774">
      <w:pPr>
        <w:pStyle w:val="Heading5"/>
      </w:pPr>
      <w:bookmarkStart w:id="1338" w:name="_Toc20204091"/>
      <w:bookmarkStart w:id="1339" w:name="_Toc27894779"/>
      <w:bookmarkStart w:id="1340" w:name="_Toc36191848"/>
      <w:bookmarkStart w:id="1341" w:name="_Toc45192937"/>
      <w:bookmarkStart w:id="1342" w:name="_Toc47592569"/>
      <w:bookmarkStart w:id="1343" w:name="_Toc51834652"/>
      <w:bookmarkStart w:id="1344" w:name="_Toc83355169"/>
      <w:r w:rsidRPr="00140E21">
        <w:t>4.11.2.4.1</w:t>
      </w:r>
      <w:r w:rsidRPr="00140E21">
        <w:tab/>
        <w:t>E-UTRAN Attach</w:t>
      </w:r>
      <w:bookmarkEnd w:id="1338"/>
      <w:bookmarkEnd w:id="1339"/>
      <w:bookmarkEnd w:id="1340"/>
      <w:bookmarkEnd w:id="1341"/>
      <w:bookmarkEnd w:id="1342"/>
      <w:bookmarkEnd w:id="1343"/>
      <w:bookmarkEnd w:id="134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45" w:name="_Toc20204092"/>
      <w:bookmarkStart w:id="1346" w:name="_Toc27894780"/>
      <w:bookmarkStart w:id="1347" w:name="_Toc36191849"/>
      <w:bookmarkStart w:id="1348" w:name="_Toc45192938"/>
      <w:bookmarkStart w:id="1349" w:name="_Toc47592570"/>
      <w:bookmarkStart w:id="1350" w:name="_Toc51834653"/>
      <w:bookmarkStart w:id="1351" w:name="_Toc83355170"/>
      <w:r w:rsidRPr="00140E21">
        <w:lastRenderedPageBreak/>
        <w:t>4.11.2.4.2</w:t>
      </w:r>
      <w:r w:rsidRPr="00140E21">
        <w:tab/>
        <w:t>Session Management</w:t>
      </w:r>
      <w:bookmarkEnd w:id="1345"/>
      <w:bookmarkEnd w:id="1346"/>
      <w:bookmarkEnd w:id="1347"/>
      <w:bookmarkEnd w:id="1348"/>
      <w:bookmarkEnd w:id="1349"/>
      <w:bookmarkEnd w:id="1350"/>
      <w:bookmarkEnd w:id="1351"/>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52" w:name="_Toc20204093"/>
      <w:bookmarkStart w:id="1353" w:name="_Toc27894781"/>
      <w:bookmarkStart w:id="1354" w:name="_Toc36191850"/>
      <w:bookmarkStart w:id="1355" w:name="_Toc45192939"/>
      <w:bookmarkStart w:id="1356" w:name="_Toc47592571"/>
      <w:bookmarkStart w:id="1357" w:name="_Toc51834654"/>
      <w:bookmarkStart w:id="1358" w:name="_Toc83355171"/>
      <w:r w:rsidRPr="00140E21">
        <w:t>4.11.2.4.3</w:t>
      </w:r>
      <w:r w:rsidRPr="00140E21">
        <w:tab/>
        <w:t>Void</w:t>
      </w:r>
      <w:bookmarkEnd w:id="1352"/>
      <w:bookmarkEnd w:id="1353"/>
      <w:bookmarkEnd w:id="1354"/>
      <w:bookmarkEnd w:id="1355"/>
      <w:bookmarkEnd w:id="1356"/>
      <w:bookmarkEnd w:id="1357"/>
      <w:bookmarkEnd w:id="1358"/>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59" w:name="_Toc20204094"/>
      <w:bookmarkStart w:id="1360" w:name="_Toc27894782"/>
      <w:bookmarkStart w:id="1361" w:name="_Toc36191851"/>
      <w:bookmarkStart w:id="1362" w:name="_Toc45192940"/>
      <w:bookmarkStart w:id="1363" w:name="_Toc47592572"/>
      <w:bookmarkStart w:id="1364" w:name="_Toc51834655"/>
      <w:bookmarkStart w:id="1365" w:name="_Toc83355172"/>
      <w:r w:rsidRPr="00140E21">
        <w:rPr>
          <w:noProof/>
        </w:rPr>
        <w:t>4.11.3</w:t>
      </w:r>
      <w:r w:rsidRPr="00140E21">
        <w:rPr>
          <w:noProof/>
        </w:rPr>
        <w:tab/>
        <w:t>Handover procedures between EPS and 5GC-N3IWF</w:t>
      </w:r>
      <w:bookmarkEnd w:id="1359"/>
      <w:bookmarkEnd w:id="1360"/>
      <w:bookmarkEnd w:id="1361"/>
      <w:bookmarkEnd w:id="1362"/>
      <w:bookmarkEnd w:id="1363"/>
      <w:bookmarkEnd w:id="1364"/>
      <w:bookmarkEnd w:id="1365"/>
    </w:p>
    <w:p w14:paraId="45439479" w14:textId="77777777" w:rsidR="00776774" w:rsidRPr="00140E21" w:rsidRDefault="00776774" w:rsidP="00776774">
      <w:pPr>
        <w:pStyle w:val="Heading4"/>
      </w:pPr>
      <w:bookmarkStart w:id="1366" w:name="_Toc20204095"/>
      <w:bookmarkStart w:id="1367" w:name="_Toc27894783"/>
      <w:bookmarkStart w:id="1368" w:name="_Toc36191852"/>
      <w:bookmarkStart w:id="1369" w:name="_Toc45192941"/>
      <w:bookmarkStart w:id="1370" w:name="_Toc47592573"/>
      <w:bookmarkStart w:id="1371" w:name="_Toc51834656"/>
      <w:bookmarkStart w:id="1372" w:name="_Toc83355173"/>
      <w:r w:rsidRPr="00140E21">
        <w:t>4.11.3.1</w:t>
      </w:r>
      <w:r w:rsidRPr="00140E21">
        <w:tab/>
        <w:t xml:space="preserve">Handover from EPS to </w:t>
      </w:r>
      <w:r w:rsidRPr="00140E21">
        <w:rPr>
          <w:noProof/>
        </w:rPr>
        <w:t>5GC-N3IWF</w:t>
      </w:r>
      <w:bookmarkEnd w:id="1366"/>
      <w:bookmarkEnd w:id="1367"/>
      <w:bookmarkEnd w:id="1368"/>
      <w:bookmarkEnd w:id="1369"/>
      <w:bookmarkEnd w:id="1370"/>
      <w:bookmarkEnd w:id="1371"/>
      <w:bookmarkEnd w:id="1372"/>
    </w:p>
    <w:p w14:paraId="4CA3AE90" w14:textId="77777777" w:rsidR="00776774" w:rsidRPr="00140E21" w:rsidRDefault="00776774" w:rsidP="00776774">
      <w:pPr>
        <w:pStyle w:val="TH"/>
      </w:pPr>
      <w:r w:rsidRPr="00140E21">
        <w:object w:dxaOrig="14733" w:dyaOrig="10802" w14:anchorId="54C82F01">
          <v:shape id="_x0000_i1123" type="#_x0000_t75" style="width:461.25pt;height:191.25pt" o:ole="">
            <v:imagedata r:id="rId192" o:title="" cropbottom="30093f" cropright="2811f"/>
          </v:shape>
          <o:OLEObject Type="Embed" ProgID="Visio.Drawing.11" ShapeID="_x0000_i1123" DrawAspect="Content" ObjectID="_1693969259" r:id="rId193"/>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73" w:name="_Toc20204096"/>
      <w:bookmarkStart w:id="1374" w:name="_Toc27894784"/>
      <w:bookmarkStart w:id="1375" w:name="_Toc36191853"/>
      <w:bookmarkStart w:id="1376" w:name="_Toc45192942"/>
      <w:bookmarkStart w:id="1377" w:name="_Toc47592574"/>
      <w:bookmarkStart w:id="1378" w:name="_Toc51834657"/>
      <w:bookmarkStart w:id="1379" w:name="_Toc83355174"/>
      <w:r w:rsidRPr="00140E21">
        <w:lastRenderedPageBreak/>
        <w:t>4.11.3.2</w:t>
      </w:r>
      <w:r w:rsidRPr="00140E21">
        <w:tab/>
        <w:t>Handover from 5GC-N3IWF to EPS</w:t>
      </w:r>
      <w:bookmarkEnd w:id="1373"/>
      <w:bookmarkEnd w:id="1374"/>
      <w:bookmarkEnd w:id="1375"/>
      <w:bookmarkEnd w:id="1376"/>
      <w:bookmarkEnd w:id="1377"/>
      <w:bookmarkEnd w:id="1378"/>
      <w:bookmarkEnd w:id="1379"/>
    </w:p>
    <w:p w14:paraId="4C9C5E6C" w14:textId="77777777" w:rsidR="00776774" w:rsidRPr="00140E21" w:rsidRDefault="00776774" w:rsidP="00776774">
      <w:pPr>
        <w:pStyle w:val="TH"/>
      </w:pPr>
      <w:r w:rsidRPr="00140E21">
        <w:rPr>
          <w:noProof/>
        </w:rPr>
        <w:object w:dxaOrig="14721" w:dyaOrig="10791" w14:anchorId="1EC02856">
          <v:shape id="_x0000_i1124" type="#_x0000_t75" style="width:453pt;height:153pt" o:ole="">
            <v:imagedata r:id="rId194" o:title="" cropbottom="36839f" cropright="3783f"/>
          </v:shape>
          <o:OLEObject Type="Embed" ProgID="Visio.Drawing.11" ShapeID="_x0000_i1124" DrawAspect="Content" ObjectID="_1693969260" r:id="rId195"/>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80" w:name="_Toc51834658"/>
      <w:bookmarkStart w:id="1381" w:name="_Toc20204097"/>
      <w:bookmarkStart w:id="1382" w:name="_Toc27894785"/>
      <w:bookmarkStart w:id="1383" w:name="_Toc36191854"/>
      <w:bookmarkStart w:id="1384" w:name="_Toc45192943"/>
      <w:bookmarkStart w:id="1385" w:name="_Toc47592575"/>
      <w:bookmarkStart w:id="1386" w:name="_Toc83355175"/>
      <w:r>
        <w:rPr>
          <w:noProof/>
        </w:rPr>
        <w:t>4.11.3a</w:t>
      </w:r>
      <w:r>
        <w:rPr>
          <w:noProof/>
        </w:rPr>
        <w:tab/>
        <w:t>Handover procedures between EPS and 5GC-TNGF</w:t>
      </w:r>
      <w:bookmarkEnd w:id="1380"/>
      <w:bookmarkEnd w:id="1386"/>
    </w:p>
    <w:p w14:paraId="30005528" w14:textId="77777777" w:rsidR="00776774" w:rsidRDefault="00776774" w:rsidP="00776774">
      <w:pPr>
        <w:pStyle w:val="Heading4"/>
      </w:pPr>
      <w:bookmarkStart w:id="1387" w:name="_Toc51834659"/>
      <w:bookmarkStart w:id="1388" w:name="_Toc83355176"/>
      <w:r>
        <w:t>4.11.3a.1</w:t>
      </w:r>
      <w:r>
        <w:tab/>
        <w:t>Handover from EPS to 5GC-TNGF</w:t>
      </w:r>
      <w:bookmarkEnd w:id="1387"/>
      <w:bookmarkEnd w:id="138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89" w:name="_Toc51834660"/>
      <w:bookmarkStart w:id="1390" w:name="_Toc83355177"/>
      <w:r>
        <w:t>4.11.3a.2</w:t>
      </w:r>
      <w:r>
        <w:tab/>
        <w:t>Handover from 5GC-TNGF to EPS</w:t>
      </w:r>
      <w:bookmarkEnd w:id="1389"/>
      <w:bookmarkEnd w:id="1390"/>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91" w:name="_Toc51834661"/>
      <w:bookmarkStart w:id="1392" w:name="_Toc83355178"/>
      <w:r w:rsidRPr="00140E21">
        <w:rPr>
          <w:noProof/>
        </w:rPr>
        <w:t>4.11.4</w:t>
      </w:r>
      <w:r w:rsidRPr="00140E21">
        <w:rPr>
          <w:noProof/>
        </w:rPr>
        <w:tab/>
        <w:t>Handover procedures between EPC/ePDG and 5GS</w:t>
      </w:r>
      <w:bookmarkEnd w:id="1381"/>
      <w:bookmarkEnd w:id="1382"/>
      <w:bookmarkEnd w:id="1383"/>
      <w:bookmarkEnd w:id="1384"/>
      <w:bookmarkEnd w:id="1385"/>
      <w:bookmarkEnd w:id="1391"/>
      <w:bookmarkEnd w:id="1392"/>
    </w:p>
    <w:p w14:paraId="6DE1C776" w14:textId="77777777" w:rsidR="00776774" w:rsidRPr="00140E21" w:rsidRDefault="00776774" w:rsidP="00776774">
      <w:pPr>
        <w:pStyle w:val="Heading4"/>
      </w:pPr>
      <w:bookmarkStart w:id="1393" w:name="_Toc20204098"/>
      <w:bookmarkStart w:id="1394" w:name="_Toc27894786"/>
      <w:bookmarkStart w:id="1395" w:name="_Toc36191855"/>
      <w:bookmarkStart w:id="1396" w:name="_Toc45192944"/>
      <w:bookmarkStart w:id="1397" w:name="_Toc47592576"/>
      <w:bookmarkStart w:id="1398" w:name="_Toc51834662"/>
      <w:bookmarkStart w:id="1399" w:name="_Toc83355179"/>
      <w:r w:rsidRPr="00140E21">
        <w:t>4.11.4.1</w:t>
      </w:r>
      <w:r w:rsidRPr="00140E21">
        <w:tab/>
        <w:t xml:space="preserve">Handover from EPC/ePDG to </w:t>
      </w:r>
      <w:r w:rsidRPr="00140E21">
        <w:rPr>
          <w:noProof/>
        </w:rPr>
        <w:t>5GS</w:t>
      </w:r>
      <w:bookmarkEnd w:id="1393"/>
      <w:bookmarkEnd w:id="1394"/>
      <w:bookmarkEnd w:id="1395"/>
      <w:bookmarkEnd w:id="1396"/>
      <w:bookmarkEnd w:id="1397"/>
      <w:bookmarkEnd w:id="1398"/>
      <w:bookmarkEnd w:id="1399"/>
    </w:p>
    <w:p w14:paraId="09ADDF06" w14:textId="77777777" w:rsidR="00776774" w:rsidRPr="00140E21" w:rsidRDefault="00776774" w:rsidP="00776774">
      <w:pPr>
        <w:pStyle w:val="TH"/>
      </w:pPr>
      <w:r w:rsidRPr="00140E21">
        <w:rPr>
          <w:noProof/>
        </w:rPr>
        <w:object w:dxaOrig="14713" w:dyaOrig="10789" w14:anchorId="4CD81F18">
          <v:shape id="_x0000_i1125" type="#_x0000_t75" style="width:460.5pt;height:191.25pt" o:ole="">
            <v:imagedata r:id="rId196" o:title="" cropbottom="30093f" cropright="2811f"/>
          </v:shape>
          <o:OLEObject Type="Embed" ProgID="Visio.Drawing.11" ShapeID="_x0000_i1125" DrawAspect="Content" ObjectID="_1693969261" r:id="rId197"/>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00" w:name="_Toc20204099"/>
      <w:bookmarkStart w:id="1401" w:name="_Toc27894787"/>
      <w:bookmarkStart w:id="1402" w:name="_Toc36191856"/>
      <w:bookmarkStart w:id="1403" w:name="_Toc45192945"/>
      <w:bookmarkStart w:id="1404" w:name="_Toc47592577"/>
      <w:bookmarkStart w:id="1405" w:name="_Toc51834663"/>
      <w:bookmarkStart w:id="1406" w:name="_Toc83355180"/>
      <w:r w:rsidRPr="00140E21">
        <w:t>4.11.4.2</w:t>
      </w:r>
      <w:r w:rsidRPr="00140E21">
        <w:tab/>
        <w:t>Handover from 5GS to EPC/ePDG</w:t>
      </w:r>
      <w:bookmarkEnd w:id="1400"/>
      <w:bookmarkEnd w:id="1401"/>
      <w:bookmarkEnd w:id="1402"/>
      <w:bookmarkEnd w:id="1403"/>
      <w:bookmarkEnd w:id="1404"/>
      <w:bookmarkEnd w:id="1405"/>
      <w:bookmarkEnd w:id="1406"/>
    </w:p>
    <w:p w14:paraId="1807DECD" w14:textId="77777777" w:rsidR="00776774" w:rsidRPr="00140E21" w:rsidRDefault="00776774" w:rsidP="00776774">
      <w:pPr>
        <w:pStyle w:val="TH"/>
      </w:pPr>
      <w:r w:rsidRPr="00140E21">
        <w:object w:dxaOrig="14721" w:dyaOrig="10791" w14:anchorId="1A2DA9DF">
          <v:shape id="_x0000_i1126" type="#_x0000_t75" style="width:453pt;height:153pt" o:ole="">
            <v:imagedata r:id="rId198" o:title="" cropbottom="36839f" cropright="3783f"/>
          </v:shape>
          <o:OLEObject Type="Embed" ProgID="Visio.Drawing.11" ShapeID="_x0000_i1126" DrawAspect="Content" ObjectID="_1693969262" r:id="rId199"/>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lastRenderedPageBreak/>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07" w:name="_Toc20204100"/>
      <w:bookmarkStart w:id="1408" w:name="_Toc27894788"/>
      <w:bookmarkStart w:id="1409" w:name="_Toc36191857"/>
      <w:bookmarkStart w:id="1410" w:name="_Toc45192946"/>
      <w:bookmarkStart w:id="1411" w:name="_Toc47592578"/>
      <w:bookmarkStart w:id="1412" w:name="_Toc51834664"/>
      <w:bookmarkStart w:id="1413" w:name="_Toc83355181"/>
      <w:r w:rsidRPr="00140E21">
        <w:t>4.11.4.3</w:t>
      </w:r>
      <w:r w:rsidRPr="00140E21">
        <w:tab/>
        <w:t>Impacts to EPC/ePDG Procedures</w:t>
      </w:r>
      <w:bookmarkEnd w:id="1407"/>
      <w:bookmarkEnd w:id="1408"/>
      <w:bookmarkEnd w:id="1409"/>
      <w:bookmarkEnd w:id="1410"/>
      <w:bookmarkEnd w:id="1411"/>
      <w:bookmarkEnd w:id="1412"/>
      <w:bookmarkEnd w:id="1413"/>
    </w:p>
    <w:p w14:paraId="02CE4347" w14:textId="77777777" w:rsidR="00776774" w:rsidRPr="00140E21" w:rsidRDefault="00776774" w:rsidP="00776774">
      <w:pPr>
        <w:pStyle w:val="Heading5"/>
      </w:pPr>
      <w:bookmarkStart w:id="1414" w:name="_Toc20204101"/>
      <w:bookmarkStart w:id="1415" w:name="_Toc27894789"/>
      <w:bookmarkStart w:id="1416" w:name="_Toc36191858"/>
      <w:bookmarkStart w:id="1417" w:name="_Toc45192947"/>
      <w:bookmarkStart w:id="1418" w:name="_Toc47592579"/>
      <w:bookmarkStart w:id="1419" w:name="_Toc51834665"/>
      <w:bookmarkStart w:id="1420" w:name="_Toc83355182"/>
      <w:r w:rsidRPr="00140E21">
        <w:t>4.11.4.3.1</w:t>
      </w:r>
      <w:r w:rsidRPr="00140E21">
        <w:tab/>
        <w:t>General</w:t>
      </w:r>
      <w:bookmarkEnd w:id="1414"/>
      <w:bookmarkEnd w:id="1415"/>
      <w:bookmarkEnd w:id="1416"/>
      <w:bookmarkEnd w:id="1417"/>
      <w:bookmarkEnd w:id="1418"/>
      <w:bookmarkEnd w:id="1419"/>
      <w:bookmarkEnd w:id="1420"/>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21" w:name="_Toc20204102"/>
      <w:bookmarkStart w:id="1422" w:name="_Toc27894790"/>
      <w:bookmarkStart w:id="1423" w:name="_Toc36191859"/>
      <w:bookmarkStart w:id="1424" w:name="_Toc45192948"/>
      <w:bookmarkStart w:id="1425" w:name="_Toc47592580"/>
      <w:bookmarkStart w:id="1426" w:name="_Toc51834666"/>
      <w:bookmarkStart w:id="1427" w:name="_Toc83355183"/>
      <w:r w:rsidRPr="00140E21">
        <w:t>4.11.4.3.2</w:t>
      </w:r>
      <w:r w:rsidRPr="00140E21">
        <w:tab/>
        <w:t>ePDG FQDN construction</w:t>
      </w:r>
      <w:bookmarkEnd w:id="1421"/>
      <w:bookmarkEnd w:id="1422"/>
      <w:bookmarkEnd w:id="1423"/>
      <w:bookmarkEnd w:id="1424"/>
      <w:bookmarkEnd w:id="1425"/>
      <w:bookmarkEnd w:id="1426"/>
      <w:bookmarkEnd w:id="1427"/>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28" w:name="_Toc20204103"/>
      <w:bookmarkStart w:id="1429" w:name="_Toc27894791"/>
      <w:bookmarkStart w:id="1430" w:name="_Toc36191860"/>
      <w:bookmarkStart w:id="1431" w:name="_Toc45192949"/>
      <w:bookmarkStart w:id="1432" w:name="_Toc47592581"/>
      <w:bookmarkStart w:id="1433" w:name="_Toc51834667"/>
      <w:bookmarkStart w:id="1434" w:name="_Toc83355184"/>
      <w:r w:rsidRPr="00140E21">
        <w:t>4.11.4.3.3</w:t>
      </w:r>
      <w:r w:rsidRPr="00140E21">
        <w:tab/>
        <w:t>Initial Attach with GTP on S2b</w:t>
      </w:r>
      <w:bookmarkEnd w:id="1428"/>
      <w:bookmarkEnd w:id="1429"/>
      <w:bookmarkEnd w:id="1430"/>
      <w:bookmarkEnd w:id="1431"/>
      <w:bookmarkEnd w:id="1432"/>
      <w:bookmarkEnd w:id="1433"/>
      <w:bookmarkEnd w:id="14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35" w:name="_Toc36191861"/>
      <w:bookmarkStart w:id="1436" w:name="_Toc45192950"/>
      <w:bookmarkStart w:id="1437" w:name="_Toc47592582"/>
      <w:bookmarkStart w:id="1438" w:name="_Toc51834668"/>
      <w:bookmarkStart w:id="1439" w:name="_Toc20204104"/>
      <w:bookmarkStart w:id="14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41" w:name="_Toc83355185"/>
      <w:r>
        <w:t>4.11.4.3.3a</w:t>
      </w:r>
      <w:r>
        <w:tab/>
        <w:t>Initial Attach for emergency session (GTP on S2b)</w:t>
      </w:r>
      <w:bookmarkEnd w:id="1435"/>
      <w:bookmarkEnd w:id="1436"/>
      <w:bookmarkEnd w:id="1437"/>
      <w:bookmarkEnd w:id="1438"/>
      <w:bookmarkEnd w:id="1441"/>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42" w:name="_Toc36191862"/>
      <w:bookmarkStart w:id="1443" w:name="_Toc45192951"/>
      <w:bookmarkStart w:id="1444" w:name="_Toc47592583"/>
      <w:bookmarkStart w:id="1445" w:name="_Toc51834669"/>
      <w:bookmarkStart w:id="1446" w:name="_Toc83355186"/>
      <w:r w:rsidRPr="00140E21">
        <w:t>4.11.4.3.4</w:t>
      </w:r>
      <w:r w:rsidRPr="00140E21">
        <w:tab/>
        <w:t>Interaction with PCC</w:t>
      </w:r>
      <w:bookmarkEnd w:id="1439"/>
      <w:bookmarkEnd w:id="1440"/>
      <w:bookmarkEnd w:id="1442"/>
      <w:bookmarkEnd w:id="1443"/>
      <w:bookmarkEnd w:id="1444"/>
      <w:bookmarkEnd w:id="1445"/>
      <w:bookmarkEnd w:id="1446"/>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47"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48" w:name="_Toc27894793"/>
      <w:bookmarkStart w:id="1449" w:name="_Toc36191863"/>
      <w:bookmarkStart w:id="1450" w:name="_Toc45192952"/>
      <w:bookmarkStart w:id="1451" w:name="_Toc47592584"/>
      <w:bookmarkStart w:id="1452" w:name="_Toc51834670"/>
      <w:bookmarkStart w:id="1453" w:name="_Toc83355187"/>
      <w:r w:rsidRPr="00140E21">
        <w:t>4.11.4.3.5</w:t>
      </w:r>
      <w:r w:rsidRPr="00140E21">
        <w:tab/>
        <w:t>UE initiated Connectivity to Additional PDN with GTP on S2b</w:t>
      </w:r>
      <w:bookmarkEnd w:id="1447"/>
      <w:bookmarkEnd w:id="1448"/>
      <w:bookmarkEnd w:id="1449"/>
      <w:bookmarkEnd w:id="1450"/>
      <w:bookmarkEnd w:id="1451"/>
      <w:bookmarkEnd w:id="1452"/>
      <w:bookmarkEnd w:id="1453"/>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54" w:name="_Toc20204106"/>
      <w:bookmarkStart w:id="1455" w:name="_Toc27894794"/>
      <w:bookmarkStart w:id="1456" w:name="_Toc36191864"/>
      <w:bookmarkStart w:id="1457" w:name="_Toc45192953"/>
      <w:bookmarkStart w:id="1458" w:name="_Toc47592585"/>
      <w:bookmarkStart w:id="1459" w:name="_Toc51834671"/>
      <w:bookmarkStart w:id="1460" w:name="_Toc83355188"/>
      <w:r w:rsidRPr="00140E21">
        <w:t>4.11.4.3.6</w:t>
      </w:r>
      <w:r w:rsidRPr="00140E21">
        <w:tab/>
        <w:t>Use of N10 interface instead of S6b</w:t>
      </w:r>
      <w:bookmarkEnd w:id="1454"/>
      <w:bookmarkEnd w:id="1455"/>
      <w:bookmarkEnd w:id="1456"/>
      <w:bookmarkEnd w:id="1457"/>
      <w:bookmarkEnd w:id="1458"/>
      <w:bookmarkEnd w:id="1459"/>
      <w:bookmarkEnd w:id="1460"/>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61" w:name="_Toc20204107"/>
      <w:bookmarkStart w:id="1462" w:name="_Toc27894795"/>
      <w:bookmarkStart w:id="1463" w:name="_Toc36191865"/>
      <w:bookmarkStart w:id="1464" w:name="_Toc45192954"/>
      <w:bookmarkStart w:id="1465" w:name="_Toc47592586"/>
      <w:bookmarkStart w:id="1466" w:name="_Toc51834672"/>
      <w:bookmarkStart w:id="1467" w:name="_Toc83355189"/>
      <w:r>
        <w:t>4.11.4.3.7</w:t>
      </w:r>
      <w:r>
        <w:tab/>
        <w:t>5GC NAS capability (re-)enabled and disabled</w:t>
      </w:r>
      <w:bookmarkEnd w:id="1467"/>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68" w:name="_Toc83355190"/>
      <w:r w:rsidRPr="00140E21">
        <w:t>4.11.5</w:t>
      </w:r>
      <w:r w:rsidRPr="00140E21">
        <w:tab/>
        <w:t>Impacts to 5GC Procedures</w:t>
      </w:r>
      <w:bookmarkEnd w:id="1461"/>
      <w:bookmarkEnd w:id="1462"/>
      <w:bookmarkEnd w:id="1463"/>
      <w:bookmarkEnd w:id="1464"/>
      <w:bookmarkEnd w:id="1465"/>
      <w:bookmarkEnd w:id="1466"/>
      <w:bookmarkEnd w:id="1468"/>
    </w:p>
    <w:p w14:paraId="5406E7C7" w14:textId="77777777" w:rsidR="00776774" w:rsidRPr="00140E21" w:rsidRDefault="00776774" w:rsidP="00776774">
      <w:pPr>
        <w:pStyle w:val="Heading4"/>
      </w:pPr>
      <w:bookmarkStart w:id="1469" w:name="_Toc20204108"/>
      <w:bookmarkStart w:id="1470" w:name="_Toc27894796"/>
      <w:bookmarkStart w:id="1471" w:name="_Toc36191866"/>
      <w:bookmarkStart w:id="1472" w:name="_Toc45192955"/>
      <w:bookmarkStart w:id="1473" w:name="_Toc47592587"/>
      <w:bookmarkStart w:id="1474" w:name="_Toc51834673"/>
      <w:bookmarkStart w:id="1475" w:name="_Toc83355191"/>
      <w:r w:rsidRPr="00140E21">
        <w:t>4.11.5.1</w:t>
      </w:r>
      <w:r w:rsidRPr="00140E21">
        <w:tab/>
        <w:t>General</w:t>
      </w:r>
      <w:bookmarkEnd w:id="1469"/>
      <w:bookmarkEnd w:id="1470"/>
      <w:bookmarkEnd w:id="1471"/>
      <w:bookmarkEnd w:id="1472"/>
      <w:bookmarkEnd w:id="1473"/>
      <w:bookmarkEnd w:id="1474"/>
      <w:bookmarkEnd w:id="1475"/>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76" w:name="_Toc20204109"/>
      <w:bookmarkStart w:id="1477"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78" w:name="_Toc36191867"/>
      <w:bookmarkStart w:id="1479" w:name="_Toc45192956"/>
      <w:bookmarkStart w:id="1480" w:name="_Toc47592588"/>
      <w:bookmarkStart w:id="1481" w:name="_Toc51834674"/>
      <w:bookmarkStart w:id="1482" w:name="_Toc83355192"/>
      <w:r w:rsidRPr="00140E21">
        <w:lastRenderedPageBreak/>
        <w:t>4.11.5.2</w:t>
      </w:r>
      <w:r w:rsidRPr="00140E21">
        <w:tab/>
        <w:t>Registration procedure</w:t>
      </w:r>
      <w:bookmarkEnd w:id="1476"/>
      <w:bookmarkEnd w:id="1477"/>
      <w:bookmarkEnd w:id="1478"/>
      <w:bookmarkEnd w:id="1479"/>
      <w:bookmarkEnd w:id="1480"/>
      <w:bookmarkEnd w:id="1481"/>
      <w:bookmarkEnd w:id="1482"/>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83" w:name="_Toc20204110"/>
      <w:bookmarkStart w:id="1484" w:name="_Toc27894798"/>
      <w:bookmarkStart w:id="1485" w:name="_Toc36191868"/>
      <w:bookmarkStart w:id="1486" w:name="_Toc45192957"/>
      <w:bookmarkStart w:id="1487" w:name="_Toc47592589"/>
      <w:bookmarkStart w:id="1488" w:name="_Toc51834675"/>
      <w:bookmarkStart w:id="1489" w:name="_Toc83355193"/>
      <w:r w:rsidRPr="00140E21">
        <w:t>4.11.5.3</w:t>
      </w:r>
      <w:r w:rsidRPr="00140E21">
        <w:tab/>
        <w:t>UE Requested PDU Session Establishment procedure</w:t>
      </w:r>
      <w:bookmarkEnd w:id="1483"/>
      <w:bookmarkEnd w:id="1484"/>
      <w:bookmarkEnd w:id="1485"/>
      <w:bookmarkEnd w:id="1486"/>
      <w:bookmarkEnd w:id="1487"/>
      <w:bookmarkEnd w:id="1488"/>
      <w:bookmarkEnd w:id="148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90" w:name="_Toc20204111"/>
      <w:bookmarkStart w:id="149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92" w:name="_Toc36191869"/>
      <w:bookmarkStart w:id="1493" w:name="_Toc45192958"/>
      <w:bookmarkStart w:id="1494" w:name="_Toc47592590"/>
      <w:bookmarkStart w:id="1495" w:name="_Toc51834676"/>
      <w:bookmarkStart w:id="1496" w:name="_Toc83355194"/>
      <w:r w:rsidRPr="00140E21">
        <w:t>4.11.5.4</w:t>
      </w:r>
      <w:r w:rsidRPr="00140E21">
        <w:tab/>
        <w:t>UE or Network Requested PDU Session Modification procedure</w:t>
      </w:r>
      <w:bookmarkEnd w:id="1490"/>
      <w:bookmarkEnd w:id="1491"/>
      <w:bookmarkEnd w:id="1492"/>
      <w:bookmarkEnd w:id="1493"/>
      <w:bookmarkEnd w:id="1494"/>
      <w:bookmarkEnd w:id="1495"/>
      <w:bookmarkEnd w:id="149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97" w:name="_Toc20204112"/>
      <w:bookmarkStart w:id="1498" w:name="_Toc27894800"/>
      <w:bookmarkStart w:id="1499" w:name="_Toc36191870"/>
      <w:bookmarkStart w:id="1500" w:name="_Toc45192959"/>
      <w:bookmarkStart w:id="1501" w:name="_Toc47592591"/>
      <w:bookmarkStart w:id="1502" w:name="_Toc51834677"/>
      <w:bookmarkStart w:id="1503" w:name="_Toc83355195"/>
      <w:r w:rsidRPr="00140E21">
        <w:t>4.11.5.5</w:t>
      </w:r>
      <w:r w:rsidRPr="00140E21">
        <w:tab/>
        <w:t>Xn based inter NG-RAN handover</w:t>
      </w:r>
      <w:bookmarkEnd w:id="1497"/>
      <w:bookmarkEnd w:id="1498"/>
      <w:bookmarkEnd w:id="1499"/>
      <w:bookmarkEnd w:id="1500"/>
      <w:bookmarkEnd w:id="1501"/>
      <w:bookmarkEnd w:id="1502"/>
      <w:bookmarkEnd w:id="1503"/>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04" w:name="_Toc20204113"/>
      <w:bookmarkStart w:id="1505" w:name="_Toc27894801"/>
      <w:bookmarkStart w:id="1506" w:name="_Toc36191871"/>
      <w:bookmarkStart w:id="1507" w:name="_Toc45192960"/>
      <w:bookmarkStart w:id="1508" w:name="_Toc47592592"/>
      <w:bookmarkStart w:id="1509" w:name="_Toc51834678"/>
      <w:bookmarkStart w:id="1510" w:name="_Toc83355196"/>
      <w:r w:rsidRPr="00140E21">
        <w:t>4.11.5.6</w:t>
      </w:r>
      <w:r w:rsidRPr="00140E21">
        <w:tab/>
        <w:t>Inter NG-RAN node N2 based handover</w:t>
      </w:r>
      <w:bookmarkEnd w:id="1504"/>
      <w:bookmarkEnd w:id="1505"/>
      <w:bookmarkEnd w:id="1506"/>
      <w:bookmarkEnd w:id="1507"/>
      <w:bookmarkEnd w:id="1508"/>
      <w:bookmarkEnd w:id="1509"/>
      <w:bookmarkEnd w:id="1510"/>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11" w:name="_Toc20204114"/>
      <w:bookmarkStart w:id="1512" w:name="_Toc27894802"/>
      <w:bookmarkStart w:id="1513" w:name="_Toc36191872"/>
      <w:bookmarkStart w:id="1514" w:name="_Toc45192961"/>
      <w:bookmarkStart w:id="1515" w:name="_Toc47592593"/>
      <w:bookmarkStart w:id="1516" w:name="_Toc51834679"/>
      <w:bookmarkStart w:id="1517" w:name="_Toc83355197"/>
      <w:r w:rsidRPr="00140E21">
        <w:t>4.11.5.7</w:t>
      </w:r>
      <w:r w:rsidRPr="00140E21">
        <w:tab/>
        <w:t>UE or Network Requested PDU Session Release procedure</w:t>
      </w:r>
      <w:bookmarkEnd w:id="1511"/>
      <w:bookmarkEnd w:id="1512"/>
      <w:bookmarkEnd w:id="1513"/>
      <w:bookmarkEnd w:id="1514"/>
      <w:bookmarkEnd w:id="1515"/>
      <w:bookmarkEnd w:id="1516"/>
      <w:bookmarkEnd w:id="151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18" w:name="_Toc20204115"/>
      <w:bookmarkStart w:id="1519" w:name="_Toc27894803"/>
      <w:bookmarkStart w:id="1520" w:name="_Toc36191873"/>
      <w:bookmarkStart w:id="1521" w:name="_Toc45192962"/>
      <w:bookmarkStart w:id="1522" w:name="_Toc47592594"/>
      <w:bookmarkStart w:id="1523" w:name="_Toc51834680"/>
      <w:bookmarkStart w:id="1524" w:name="_Toc83355198"/>
      <w:r>
        <w:t>4.11.5.8</w:t>
      </w:r>
      <w:r>
        <w:tab/>
        <w:t>Network Configuration</w:t>
      </w:r>
      <w:bookmarkEnd w:id="1518"/>
      <w:bookmarkEnd w:id="1519"/>
      <w:bookmarkEnd w:id="1520"/>
      <w:bookmarkEnd w:id="1521"/>
      <w:bookmarkEnd w:id="1522"/>
      <w:bookmarkEnd w:id="1523"/>
      <w:bookmarkEnd w:id="1524"/>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25" w:name="_Toc20204116"/>
      <w:bookmarkStart w:id="1526" w:name="_Toc27894804"/>
      <w:bookmarkStart w:id="1527" w:name="_Toc36191874"/>
      <w:bookmarkStart w:id="1528" w:name="_Toc45192963"/>
      <w:bookmarkStart w:id="1529" w:name="_Toc47592595"/>
      <w:bookmarkStart w:id="1530" w:name="_Toc51834681"/>
      <w:bookmarkStart w:id="1531" w:name="_Toc83355199"/>
      <w:r>
        <w:t>4.11.5.9</w:t>
      </w:r>
      <w:r>
        <w:tab/>
        <w:t>Network Slice Admission Control</w:t>
      </w:r>
      <w:bookmarkEnd w:id="1531"/>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32" w:name="_Toc83355200"/>
      <w:r w:rsidRPr="00140E21">
        <w:t>4.11.6</w:t>
      </w:r>
      <w:r w:rsidRPr="00140E21">
        <w:tab/>
        <w:t>Interworking for common network exposure</w:t>
      </w:r>
      <w:bookmarkEnd w:id="1525"/>
      <w:bookmarkEnd w:id="1526"/>
      <w:bookmarkEnd w:id="1527"/>
      <w:bookmarkEnd w:id="1528"/>
      <w:bookmarkEnd w:id="1529"/>
      <w:bookmarkEnd w:id="1530"/>
      <w:bookmarkEnd w:id="1532"/>
    </w:p>
    <w:p w14:paraId="2AB18AC8" w14:textId="77777777" w:rsidR="00776774" w:rsidRPr="00140E21" w:rsidRDefault="00776774" w:rsidP="00776774">
      <w:pPr>
        <w:pStyle w:val="Heading4"/>
      </w:pPr>
      <w:bookmarkStart w:id="1533" w:name="_Toc20204117"/>
      <w:bookmarkStart w:id="1534" w:name="_Toc27894805"/>
      <w:bookmarkStart w:id="1535" w:name="_Toc36191875"/>
      <w:bookmarkStart w:id="1536" w:name="_Toc45192964"/>
      <w:bookmarkStart w:id="1537" w:name="_Toc47592596"/>
      <w:bookmarkStart w:id="1538" w:name="_Toc51834682"/>
      <w:bookmarkStart w:id="1539" w:name="_Toc83355201"/>
      <w:r w:rsidRPr="00140E21">
        <w:t>4.11.6.1</w:t>
      </w:r>
      <w:r w:rsidRPr="00140E21">
        <w:tab/>
        <w:t>Subscription and Notification of availability or expected level of support of a service API</w:t>
      </w:r>
      <w:bookmarkEnd w:id="1533"/>
      <w:bookmarkEnd w:id="1534"/>
      <w:bookmarkEnd w:id="1535"/>
      <w:bookmarkEnd w:id="1536"/>
      <w:bookmarkEnd w:id="1537"/>
      <w:bookmarkEnd w:id="1538"/>
      <w:bookmarkEnd w:id="1539"/>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7" type="#_x0000_t75" style="width:273.75pt;height:150.75pt" o:ole="">
            <v:imagedata r:id="rId200" o:title=""/>
          </v:shape>
          <o:OLEObject Type="Embed" ProgID="Visio.Drawing.11" ShapeID="_x0000_i1127" DrawAspect="Content" ObjectID="_1693969263" r:id="rId201"/>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40" w:name="_Toc20204118"/>
      <w:bookmarkStart w:id="1541" w:name="_Toc27894806"/>
      <w:bookmarkStart w:id="1542" w:name="_Toc36191876"/>
      <w:bookmarkStart w:id="1543" w:name="_Toc45192965"/>
      <w:bookmarkStart w:id="1544" w:name="_Toc47592597"/>
      <w:bookmarkStart w:id="1545" w:name="_Toc51834683"/>
      <w:bookmarkStart w:id="1546" w:name="_Toc83355202"/>
      <w:r w:rsidRPr="00140E21">
        <w:t>4.11.6.2</w:t>
      </w:r>
      <w:r w:rsidRPr="00140E21">
        <w:tab/>
        <w:t>Unsubscribing to N11otification of availability or expected level of support of a service API</w:t>
      </w:r>
      <w:bookmarkEnd w:id="1540"/>
      <w:bookmarkEnd w:id="1541"/>
      <w:bookmarkEnd w:id="1542"/>
      <w:bookmarkEnd w:id="1543"/>
      <w:bookmarkEnd w:id="1544"/>
      <w:bookmarkEnd w:id="1545"/>
      <w:bookmarkEnd w:id="1546"/>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8" type="#_x0000_t75" style="width:280.5pt;height:137.25pt" o:ole="">
            <v:imagedata r:id="rId202" o:title=""/>
          </v:shape>
          <o:OLEObject Type="Embed" ProgID="Visio.Drawing.11" ShapeID="_x0000_i1128" DrawAspect="Content" ObjectID="_1693969264" r:id="rId203"/>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47" w:name="_Toc45192966"/>
      <w:bookmarkStart w:id="1548" w:name="_Toc47592598"/>
      <w:bookmarkStart w:id="1549" w:name="_Toc51834684"/>
      <w:bookmarkStart w:id="1550" w:name="_Toc20204119"/>
      <w:bookmarkStart w:id="1551" w:name="_Toc27894807"/>
      <w:bookmarkStart w:id="1552" w:name="_Toc36191877"/>
      <w:bookmarkStart w:id="1553" w:name="_Toc83355203"/>
      <w:r>
        <w:t>4.11.6.3</w:t>
      </w:r>
      <w:r>
        <w:tab/>
        <w:t>Configuration of monitoring events for common network exposure</w:t>
      </w:r>
      <w:bookmarkEnd w:id="1547"/>
      <w:bookmarkEnd w:id="1548"/>
      <w:bookmarkEnd w:id="1549"/>
      <w:bookmarkEnd w:id="1553"/>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9" type="#_x0000_t75" style="width:415.5pt;height:276.75pt" o:ole="">
            <v:imagedata r:id="rId204" o:title=""/>
          </v:shape>
          <o:OLEObject Type="Embed" ProgID="Visio.Drawing.11" ShapeID="_x0000_i1129" DrawAspect="Content" ObjectID="_1693969265" r:id="rId205"/>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54" w:name="_Toc45192967"/>
      <w:bookmarkStart w:id="1555" w:name="_Toc47592599"/>
      <w:bookmarkStart w:id="1556" w:name="_Toc51834685"/>
      <w:bookmarkStart w:id="1557" w:name="_Toc83355204"/>
      <w:r w:rsidRPr="00140E21">
        <w:t>4.12</w:t>
      </w:r>
      <w:r w:rsidRPr="00140E21">
        <w:tab/>
        <w:t>Procedures for Untrusted non-3GPP access</w:t>
      </w:r>
      <w:bookmarkEnd w:id="1550"/>
      <w:bookmarkEnd w:id="1551"/>
      <w:bookmarkEnd w:id="1552"/>
      <w:bookmarkEnd w:id="1554"/>
      <w:bookmarkEnd w:id="1555"/>
      <w:bookmarkEnd w:id="1556"/>
      <w:bookmarkEnd w:id="1557"/>
    </w:p>
    <w:p w14:paraId="73244A7E" w14:textId="77777777" w:rsidR="00776774" w:rsidRPr="00140E21" w:rsidRDefault="00776774" w:rsidP="00776774">
      <w:pPr>
        <w:pStyle w:val="Heading3"/>
      </w:pPr>
      <w:bookmarkStart w:id="1558" w:name="_Toc20204120"/>
      <w:bookmarkStart w:id="1559" w:name="_Toc27894808"/>
      <w:bookmarkStart w:id="1560" w:name="_Toc36191878"/>
      <w:bookmarkStart w:id="1561" w:name="_Toc45192968"/>
      <w:bookmarkStart w:id="1562" w:name="_Toc47592600"/>
      <w:bookmarkStart w:id="1563" w:name="_Toc51834686"/>
      <w:bookmarkStart w:id="1564" w:name="_Toc83355205"/>
      <w:r w:rsidRPr="00140E21">
        <w:t>4.12.1</w:t>
      </w:r>
      <w:r w:rsidRPr="00140E21">
        <w:tab/>
        <w:t>General</w:t>
      </w:r>
      <w:bookmarkEnd w:id="1558"/>
      <w:bookmarkEnd w:id="1559"/>
      <w:bookmarkEnd w:id="1560"/>
      <w:bookmarkEnd w:id="1561"/>
      <w:bookmarkEnd w:id="1562"/>
      <w:bookmarkEnd w:id="1563"/>
      <w:bookmarkEnd w:id="1564"/>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65" w:name="_Toc20204121"/>
      <w:bookmarkStart w:id="1566" w:name="_Toc27894809"/>
      <w:bookmarkStart w:id="1567" w:name="_Toc36191879"/>
      <w:bookmarkStart w:id="1568" w:name="_Toc45192969"/>
      <w:bookmarkStart w:id="1569" w:name="_Toc47592601"/>
      <w:bookmarkStart w:id="1570" w:name="_Toc51834687"/>
      <w:bookmarkStart w:id="1571" w:name="_Toc83355206"/>
      <w:r w:rsidRPr="00140E21">
        <w:t>4.12.2</w:t>
      </w:r>
      <w:r w:rsidRPr="00140E21">
        <w:tab/>
        <w:t>Registration via Untrusted non-3GPP Access</w:t>
      </w:r>
      <w:bookmarkEnd w:id="1565"/>
      <w:bookmarkEnd w:id="1566"/>
      <w:bookmarkEnd w:id="1567"/>
      <w:bookmarkEnd w:id="1568"/>
      <w:bookmarkEnd w:id="1569"/>
      <w:bookmarkEnd w:id="1570"/>
      <w:bookmarkEnd w:id="1571"/>
    </w:p>
    <w:p w14:paraId="258AD4C7" w14:textId="77777777" w:rsidR="00776774" w:rsidRPr="00140E21" w:rsidRDefault="00776774" w:rsidP="00776774">
      <w:pPr>
        <w:pStyle w:val="Heading4"/>
        <w:rPr>
          <w:rFonts w:eastAsia="MS Mincho"/>
        </w:rPr>
      </w:pPr>
      <w:bookmarkStart w:id="1572" w:name="_Toc20204122"/>
      <w:bookmarkStart w:id="1573" w:name="_Toc27894810"/>
      <w:bookmarkStart w:id="1574" w:name="_Toc36191880"/>
      <w:bookmarkStart w:id="1575" w:name="_Toc45192970"/>
      <w:bookmarkStart w:id="1576" w:name="_Toc47592602"/>
      <w:bookmarkStart w:id="1577" w:name="_Toc51834688"/>
      <w:bookmarkStart w:id="1578" w:name="_Toc83355207"/>
      <w:r w:rsidRPr="00140E21">
        <w:rPr>
          <w:rFonts w:eastAsia="MS Mincho"/>
        </w:rPr>
        <w:t>4.12.2.1</w:t>
      </w:r>
      <w:r w:rsidRPr="00140E21">
        <w:rPr>
          <w:rFonts w:eastAsia="MS Mincho"/>
        </w:rPr>
        <w:tab/>
        <w:t>General</w:t>
      </w:r>
      <w:bookmarkEnd w:id="1572"/>
      <w:bookmarkEnd w:id="1573"/>
      <w:bookmarkEnd w:id="1574"/>
      <w:bookmarkEnd w:id="1575"/>
      <w:bookmarkEnd w:id="1576"/>
      <w:bookmarkEnd w:id="1577"/>
      <w:bookmarkEnd w:id="1578"/>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79" w:name="_Toc20204123"/>
      <w:bookmarkStart w:id="1580" w:name="_Toc27894811"/>
      <w:bookmarkStart w:id="1581" w:name="_Toc36191881"/>
      <w:bookmarkStart w:id="1582" w:name="_Toc45192971"/>
      <w:bookmarkStart w:id="1583" w:name="_Toc47592603"/>
      <w:bookmarkStart w:id="1584" w:name="_Toc51834689"/>
      <w:bookmarkStart w:id="1585" w:name="_Toc83355208"/>
      <w:r w:rsidRPr="00140E21">
        <w:rPr>
          <w:noProof/>
        </w:rPr>
        <w:lastRenderedPageBreak/>
        <w:t>4.12.2.2</w:t>
      </w:r>
      <w:r w:rsidRPr="00140E21">
        <w:rPr>
          <w:noProof/>
        </w:rPr>
        <w:tab/>
        <w:t>Registration procedure for untrusted non-3GPP access</w:t>
      </w:r>
      <w:bookmarkEnd w:id="1579"/>
      <w:bookmarkEnd w:id="1580"/>
      <w:bookmarkEnd w:id="1581"/>
      <w:bookmarkEnd w:id="1582"/>
      <w:bookmarkEnd w:id="1583"/>
      <w:bookmarkEnd w:id="1584"/>
      <w:bookmarkEnd w:id="1585"/>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30" type="#_x0000_t75" style="width:429.75pt;height:489.75pt" o:ole="">
            <v:imagedata r:id="rId206" o:title=""/>
          </v:shape>
          <o:OLEObject Type="Embed" ProgID="Visio.Drawing.11" ShapeID="_x0000_i1130" DrawAspect="Content" ObjectID="_1693969266" r:id="rId207"/>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86"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87" w:name="_Toc27894812"/>
      <w:bookmarkStart w:id="1588" w:name="_Toc36191882"/>
      <w:bookmarkStart w:id="1589" w:name="_Toc45192972"/>
      <w:bookmarkStart w:id="1590" w:name="_Toc47592604"/>
      <w:bookmarkStart w:id="1591" w:name="_Toc51834690"/>
      <w:bookmarkStart w:id="1592" w:name="_Toc83355209"/>
      <w:r w:rsidRPr="00140E21">
        <w:t>4.12.2.3</w:t>
      </w:r>
      <w:r w:rsidRPr="00140E21">
        <w:tab/>
        <w:t>Emergency Registration for untrusted non-3GPP Access</w:t>
      </w:r>
      <w:bookmarkEnd w:id="1586"/>
      <w:bookmarkEnd w:id="1587"/>
      <w:bookmarkEnd w:id="1588"/>
      <w:bookmarkEnd w:id="1589"/>
      <w:bookmarkEnd w:id="1590"/>
      <w:bookmarkEnd w:id="1591"/>
      <w:bookmarkEnd w:id="1592"/>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93" w:name="_Toc20204125"/>
      <w:bookmarkStart w:id="1594" w:name="_Toc27894813"/>
      <w:bookmarkStart w:id="1595" w:name="_Toc36191883"/>
      <w:bookmarkStart w:id="1596" w:name="_Toc45192973"/>
      <w:bookmarkStart w:id="1597" w:name="_Toc47592605"/>
      <w:bookmarkStart w:id="1598" w:name="_Toc51834691"/>
      <w:bookmarkStart w:id="1599" w:name="_Toc83355210"/>
      <w:r w:rsidRPr="00140E21">
        <w:rPr>
          <w:lang w:eastAsia="ko-KR"/>
        </w:rPr>
        <w:t>4.12.3</w:t>
      </w:r>
      <w:r w:rsidRPr="00140E21">
        <w:rPr>
          <w:lang w:eastAsia="ko-KR"/>
        </w:rPr>
        <w:tab/>
        <w:t xml:space="preserve">Deregistration procedure </w:t>
      </w:r>
      <w:r w:rsidRPr="00140E21">
        <w:t>for untrusted non-3gpp access</w:t>
      </w:r>
      <w:bookmarkEnd w:id="1593"/>
      <w:bookmarkEnd w:id="1594"/>
      <w:bookmarkEnd w:id="1595"/>
      <w:bookmarkEnd w:id="1596"/>
      <w:bookmarkEnd w:id="1597"/>
      <w:bookmarkEnd w:id="1598"/>
      <w:bookmarkEnd w:id="1599"/>
    </w:p>
    <w:p w14:paraId="2703B8BD" w14:textId="77777777" w:rsidR="00776774" w:rsidRDefault="00776774" w:rsidP="00776774">
      <w:pPr>
        <w:pStyle w:val="TH"/>
      </w:pPr>
      <w:r>
        <w:object w:dxaOrig="10185" w:dyaOrig="5647" w14:anchorId="42E348FD">
          <v:shape id="_x0000_i1131" type="#_x0000_t75" style="width:444.75pt;height:246.75pt" o:ole="">
            <v:imagedata r:id="rId208" o:title=""/>
          </v:shape>
          <o:OLEObject Type="Embed" ProgID="Visio.Drawing.11" ShapeID="_x0000_i1131" DrawAspect="Content" ObjectID="_1693969267" r:id="rId209"/>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00" w:name="_Toc20204126"/>
      <w:bookmarkStart w:id="1601" w:name="_Toc27894814"/>
      <w:bookmarkStart w:id="1602" w:name="_Toc36191884"/>
      <w:bookmarkStart w:id="1603" w:name="_Toc45192974"/>
      <w:bookmarkStart w:id="1604" w:name="_Toc47592606"/>
      <w:bookmarkStart w:id="1605" w:name="_Toc51834692"/>
      <w:bookmarkStart w:id="1606" w:name="_Toc83355211"/>
      <w:r w:rsidRPr="00140E21">
        <w:lastRenderedPageBreak/>
        <w:t>4.12.4</w:t>
      </w:r>
      <w:r w:rsidRPr="00140E21">
        <w:tab/>
        <w:t>N2 procedures via Untrusted non-3GPP Access</w:t>
      </w:r>
      <w:bookmarkEnd w:id="1600"/>
      <w:bookmarkEnd w:id="1601"/>
      <w:bookmarkEnd w:id="1602"/>
      <w:bookmarkEnd w:id="1603"/>
      <w:bookmarkEnd w:id="1604"/>
      <w:bookmarkEnd w:id="1605"/>
      <w:bookmarkEnd w:id="1606"/>
    </w:p>
    <w:p w14:paraId="1A579673" w14:textId="77777777" w:rsidR="00776774" w:rsidRPr="00140E21" w:rsidRDefault="00776774" w:rsidP="00776774">
      <w:pPr>
        <w:pStyle w:val="Heading4"/>
      </w:pPr>
      <w:bookmarkStart w:id="1607" w:name="_Toc20204127"/>
      <w:bookmarkStart w:id="1608" w:name="_Toc27894815"/>
      <w:bookmarkStart w:id="1609" w:name="_Toc36191885"/>
      <w:bookmarkStart w:id="1610" w:name="_Toc45192975"/>
      <w:bookmarkStart w:id="1611" w:name="_Toc47592607"/>
      <w:bookmarkStart w:id="1612" w:name="_Toc51834693"/>
      <w:bookmarkStart w:id="1613" w:name="_Toc83355212"/>
      <w:r w:rsidRPr="00140E21">
        <w:t>4.12.4.1</w:t>
      </w:r>
      <w:r w:rsidRPr="00140E21">
        <w:tab/>
        <w:t>Service Request procedures via Untrusted non-3GPP Access</w:t>
      </w:r>
      <w:bookmarkEnd w:id="1607"/>
      <w:bookmarkEnd w:id="1608"/>
      <w:bookmarkEnd w:id="1609"/>
      <w:bookmarkEnd w:id="1610"/>
      <w:bookmarkEnd w:id="1611"/>
      <w:bookmarkEnd w:id="1612"/>
      <w:bookmarkEnd w:id="1613"/>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14" w:name="_Toc20204128"/>
      <w:bookmarkStart w:id="1615" w:name="_Toc27894816"/>
      <w:bookmarkStart w:id="1616" w:name="_Toc36191886"/>
      <w:bookmarkStart w:id="1617" w:name="_Toc45192976"/>
      <w:bookmarkStart w:id="1618" w:name="_Toc47592608"/>
      <w:bookmarkStart w:id="1619" w:name="_Toc51834694"/>
      <w:bookmarkStart w:id="1620" w:name="_Toc83355213"/>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14"/>
      <w:bookmarkEnd w:id="1615"/>
      <w:bookmarkEnd w:id="1616"/>
      <w:bookmarkEnd w:id="1617"/>
      <w:bookmarkEnd w:id="1618"/>
      <w:bookmarkEnd w:id="1619"/>
      <w:bookmarkEnd w:id="1620"/>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32" type="#_x0000_t75" style="width:447pt;height:273.75pt" o:ole="">
            <v:imagedata r:id="rId210" o:title=""/>
          </v:shape>
          <o:OLEObject Type="Embed" ProgID="Visio.Drawing.15" ShapeID="_x0000_i1132" DrawAspect="Content" ObjectID="_1693969268" r:id="rId211"/>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21" w:name="_Toc20204129"/>
      <w:bookmarkStart w:id="1622" w:name="_Toc27894817"/>
      <w:bookmarkStart w:id="1623" w:name="_Toc36191887"/>
      <w:bookmarkStart w:id="1624" w:name="_Toc45192977"/>
      <w:bookmarkStart w:id="1625" w:name="_Toc47592609"/>
      <w:bookmarkStart w:id="1626" w:name="_Toc51834695"/>
      <w:bookmarkStart w:id="1627" w:name="_Toc83355214"/>
      <w:r w:rsidRPr="00140E21">
        <w:lastRenderedPageBreak/>
        <w:t>4.12.4.3</w:t>
      </w:r>
      <w:r w:rsidRPr="00140E21">
        <w:tab/>
        <w:t>CN-initiated selective deactivation of UP connection of an existing PDU Session associated with Untrusted non-3GPP Access</w:t>
      </w:r>
      <w:bookmarkEnd w:id="1621"/>
      <w:bookmarkEnd w:id="1622"/>
      <w:bookmarkEnd w:id="1623"/>
      <w:bookmarkEnd w:id="1624"/>
      <w:bookmarkEnd w:id="1625"/>
      <w:bookmarkEnd w:id="1626"/>
      <w:bookmarkEnd w:id="1627"/>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28" w:name="_Toc20204130"/>
      <w:bookmarkStart w:id="1629" w:name="_Toc27894818"/>
      <w:bookmarkStart w:id="1630" w:name="_Toc36191888"/>
      <w:bookmarkStart w:id="1631" w:name="_Toc45192978"/>
      <w:bookmarkStart w:id="1632" w:name="_Toc47592610"/>
      <w:bookmarkStart w:id="1633" w:name="_Toc51834696"/>
      <w:bookmarkStart w:id="1634" w:name="_Toc83355215"/>
      <w:r w:rsidRPr="00140E21">
        <w:t>4.12.5</w:t>
      </w:r>
      <w:r w:rsidRPr="00140E21">
        <w:tab/>
        <w:t>UE Requested PDU Session Establishment via Untrusted non-3GPP Access</w:t>
      </w:r>
      <w:bookmarkEnd w:id="1628"/>
      <w:bookmarkEnd w:id="1629"/>
      <w:bookmarkEnd w:id="1630"/>
      <w:bookmarkEnd w:id="1631"/>
      <w:bookmarkEnd w:id="1632"/>
      <w:bookmarkEnd w:id="1633"/>
      <w:bookmarkEnd w:id="1634"/>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33" type="#_x0000_t75" style="width:480.75pt;height:348.75pt" o:ole="">
            <v:imagedata r:id="rId212" o:title=""/>
          </v:shape>
          <o:OLEObject Type="Embed" ProgID="Visio.Drawing.11" ShapeID="_x0000_i1133" DrawAspect="Content" ObjectID="_1693969269" r:id="rId213"/>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35" w:name="_Toc20204131"/>
      <w:bookmarkStart w:id="1636" w:name="_Toc27894819"/>
      <w:bookmarkStart w:id="1637" w:name="_Toc36191889"/>
      <w:bookmarkStart w:id="1638" w:name="_Toc45192979"/>
      <w:bookmarkStart w:id="1639" w:name="_Toc47592611"/>
      <w:bookmarkStart w:id="1640" w:name="_Toc51834697"/>
      <w:bookmarkStart w:id="1641" w:name="_Toc83355216"/>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35"/>
      <w:bookmarkEnd w:id="1636"/>
      <w:bookmarkEnd w:id="1637"/>
      <w:bookmarkEnd w:id="1638"/>
      <w:bookmarkEnd w:id="1639"/>
      <w:bookmarkEnd w:id="1640"/>
      <w:bookmarkEnd w:id="1641"/>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34" type="#_x0000_t75" style="width:480.75pt;height:397.5pt" o:ole="">
            <v:imagedata r:id="rId214" o:title=""/>
          </v:shape>
          <o:OLEObject Type="Embed" ProgID="Visio.Drawing.11" ShapeID="_x0000_i1134" DrawAspect="Content" ObjectID="_1693969270" r:id="rId215"/>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42" w:name="_Toc20204132"/>
      <w:bookmarkStart w:id="1643" w:name="_Toc27894820"/>
      <w:bookmarkStart w:id="1644" w:name="_Toc36191890"/>
      <w:bookmarkStart w:id="1645" w:name="_Toc45192980"/>
      <w:bookmarkStart w:id="1646" w:name="_Toc47592612"/>
      <w:bookmarkStart w:id="1647" w:name="_Toc51834698"/>
      <w:bookmarkStart w:id="1648" w:name="_Toc8335521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42"/>
      <w:bookmarkEnd w:id="1643"/>
      <w:bookmarkEnd w:id="1644"/>
      <w:bookmarkEnd w:id="1645"/>
      <w:bookmarkEnd w:id="1646"/>
      <w:bookmarkEnd w:id="1647"/>
      <w:bookmarkEnd w:id="1648"/>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49" w:name="_MON_1607964575"/>
    <w:bookmarkEnd w:id="1649"/>
    <w:p w14:paraId="407EABC0" w14:textId="77777777" w:rsidR="00776774" w:rsidRPr="00140E21" w:rsidRDefault="00776774" w:rsidP="00776774">
      <w:pPr>
        <w:pStyle w:val="TH"/>
      </w:pPr>
      <w:r w:rsidRPr="00140E21">
        <w:object w:dxaOrig="9044" w:dyaOrig="8001" w14:anchorId="0FB14957">
          <v:shape id="_x0000_i1135" type="#_x0000_t75" style="width:452.25pt;height:400.5pt" o:ole="">
            <v:imagedata r:id="rId216" o:title=""/>
          </v:shape>
          <o:OLEObject Type="Embed" ProgID="Word.Picture.8" ShapeID="_x0000_i1135" DrawAspect="Content" ObjectID="_1693969271" r:id="rId217"/>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50" w:name="_Toc20204133"/>
      <w:bookmarkStart w:id="1651" w:name="_Toc27894821"/>
      <w:bookmarkStart w:id="1652" w:name="_Toc36191891"/>
      <w:bookmarkStart w:id="1653" w:name="_Toc45192981"/>
      <w:bookmarkStart w:id="1654" w:name="_Toc47592613"/>
      <w:bookmarkStart w:id="1655" w:name="_Toc51834699"/>
      <w:bookmarkStart w:id="1656" w:name="_Toc83355218"/>
      <w:r w:rsidRPr="00140E21">
        <w:rPr>
          <w:lang w:eastAsia="zh-CN"/>
        </w:rPr>
        <w:t>4.12.8</w:t>
      </w:r>
      <w:r w:rsidRPr="00140E21">
        <w:rPr>
          <w:lang w:eastAsia="zh-CN"/>
        </w:rPr>
        <w:tab/>
        <w:t>Mobility from a non-geographically selected AMF to a geographically selected AMF</w:t>
      </w:r>
      <w:bookmarkEnd w:id="1650"/>
      <w:bookmarkEnd w:id="1651"/>
      <w:bookmarkEnd w:id="1652"/>
      <w:bookmarkEnd w:id="1653"/>
      <w:bookmarkEnd w:id="1654"/>
      <w:bookmarkEnd w:id="1655"/>
      <w:bookmarkEnd w:id="1656"/>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6" type="#_x0000_t75" style="width:438pt;height:139.5pt" o:ole="">
            <v:imagedata r:id="rId218" o:title=""/>
          </v:shape>
          <o:OLEObject Type="Embed" ProgID="Visio.Drawing.11" ShapeID="_x0000_i1136" DrawAspect="Content" ObjectID="_1693969272" r:id="rId219"/>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57" w:name="_Toc20204134"/>
      <w:bookmarkStart w:id="1658" w:name="_Toc27894822"/>
      <w:bookmarkStart w:id="1659" w:name="_Toc36191892"/>
      <w:bookmarkStart w:id="1660" w:name="_Toc45192982"/>
      <w:bookmarkStart w:id="1661" w:name="_Toc47592614"/>
      <w:bookmarkStart w:id="1662" w:name="_Toc51834700"/>
      <w:bookmarkStart w:id="1663" w:name="_Toc83355219"/>
      <w:r w:rsidRPr="00140E21">
        <w:t>4.12a</w:t>
      </w:r>
      <w:r w:rsidRPr="00140E21">
        <w:tab/>
        <w:t>Procedures for Trusted non-3GPP access</w:t>
      </w:r>
      <w:bookmarkEnd w:id="1657"/>
      <w:bookmarkEnd w:id="1658"/>
      <w:bookmarkEnd w:id="1659"/>
      <w:bookmarkEnd w:id="1660"/>
      <w:bookmarkEnd w:id="1661"/>
      <w:bookmarkEnd w:id="1662"/>
      <w:bookmarkEnd w:id="1663"/>
    </w:p>
    <w:p w14:paraId="447B9A2E" w14:textId="77777777" w:rsidR="00776774" w:rsidRPr="00140E21" w:rsidRDefault="00776774" w:rsidP="00776774">
      <w:pPr>
        <w:pStyle w:val="Heading3"/>
      </w:pPr>
      <w:bookmarkStart w:id="1664" w:name="_Toc20204135"/>
      <w:bookmarkStart w:id="1665" w:name="_Toc27894823"/>
      <w:bookmarkStart w:id="1666" w:name="_Toc36191893"/>
      <w:bookmarkStart w:id="1667" w:name="_Toc45192983"/>
      <w:bookmarkStart w:id="1668" w:name="_Toc47592615"/>
      <w:bookmarkStart w:id="1669" w:name="_Toc51834701"/>
      <w:bookmarkStart w:id="1670" w:name="_Toc83355220"/>
      <w:r w:rsidRPr="00140E21">
        <w:t>4.12a.1</w:t>
      </w:r>
      <w:r w:rsidRPr="00140E21">
        <w:tab/>
        <w:t>General</w:t>
      </w:r>
      <w:bookmarkEnd w:id="1664"/>
      <w:bookmarkEnd w:id="1665"/>
      <w:bookmarkEnd w:id="1666"/>
      <w:bookmarkEnd w:id="1667"/>
      <w:bookmarkEnd w:id="1668"/>
      <w:bookmarkEnd w:id="1669"/>
      <w:bookmarkEnd w:id="1670"/>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71" w:name="_Toc20204136"/>
      <w:bookmarkStart w:id="1672" w:name="_Toc27894824"/>
      <w:bookmarkStart w:id="1673" w:name="_Toc36191894"/>
      <w:bookmarkStart w:id="1674" w:name="_Toc45192984"/>
      <w:bookmarkStart w:id="1675" w:name="_Toc47592616"/>
      <w:bookmarkStart w:id="1676" w:name="_Toc51834702"/>
      <w:bookmarkStart w:id="1677" w:name="_Toc83355221"/>
      <w:r w:rsidRPr="00140E21">
        <w:t>4.12a.2</w:t>
      </w:r>
      <w:r w:rsidRPr="00140E21">
        <w:tab/>
        <w:t>Registration via Trusted non-3GPP Access</w:t>
      </w:r>
      <w:bookmarkEnd w:id="1671"/>
      <w:bookmarkEnd w:id="1672"/>
      <w:bookmarkEnd w:id="1673"/>
      <w:bookmarkEnd w:id="1674"/>
      <w:bookmarkEnd w:id="1675"/>
      <w:bookmarkEnd w:id="1676"/>
      <w:bookmarkEnd w:id="1677"/>
    </w:p>
    <w:p w14:paraId="68C52521" w14:textId="77777777" w:rsidR="00776774" w:rsidRPr="00140E21" w:rsidRDefault="00776774" w:rsidP="00776774">
      <w:pPr>
        <w:pStyle w:val="Heading4"/>
      </w:pPr>
      <w:bookmarkStart w:id="1678" w:name="_Toc20204137"/>
      <w:bookmarkStart w:id="1679" w:name="_Toc27894825"/>
      <w:bookmarkStart w:id="1680" w:name="_Toc36191895"/>
      <w:bookmarkStart w:id="1681" w:name="_Toc45192985"/>
      <w:bookmarkStart w:id="1682" w:name="_Toc47592617"/>
      <w:bookmarkStart w:id="1683" w:name="_Toc51834703"/>
      <w:bookmarkStart w:id="1684" w:name="_Toc83355222"/>
      <w:r w:rsidRPr="00140E21">
        <w:t>4.12a.2.1</w:t>
      </w:r>
      <w:r w:rsidRPr="00140E21">
        <w:tab/>
        <w:t>General</w:t>
      </w:r>
      <w:bookmarkEnd w:id="1678"/>
      <w:bookmarkEnd w:id="1679"/>
      <w:bookmarkEnd w:id="1680"/>
      <w:bookmarkEnd w:id="1681"/>
      <w:bookmarkEnd w:id="1682"/>
      <w:bookmarkEnd w:id="1683"/>
      <w:bookmarkEnd w:id="1684"/>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85" w:name="_Toc20204138"/>
      <w:bookmarkStart w:id="1686" w:name="_Toc27894826"/>
      <w:bookmarkStart w:id="1687" w:name="_Toc36191896"/>
      <w:bookmarkStart w:id="1688" w:name="_Toc45192986"/>
      <w:bookmarkStart w:id="1689" w:name="_Toc47592618"/>
      <w:bookmarkStart w:id="1690" w:name="_Toc51834704"/>
      <w:bookmarkStart w:id="1691" w:name="_Toc83355223"/>
      <w:r w:rsidRPr="00140E21">
        <w:t>4.12a.2.2</w:t>
      </w:r>
      <w:r w:rsidRPr="00140E21">
        <w:tab/>
        <w:t>Registration procedure for trusted non-3GPP access</w:t>
      </w:r>
      <w:bookmarkEnd w:id="1685"/>
      <w:bookmarkEnd w:id="1686"/>
      <w:bookmarkEnd w:id="1687"/>
      <w:bookmarkEnd w:id="1688"/>
      <w:bookmarkEnd w:id="1689"/>
      <w:bookmarkEnd w:id="1690"/>
      <w:bookmarkEnd w:id="1691"/>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7" type="#_x0000_t75" style="width:481.5pt;height:681pt" o:ole="">
            <v:imagedata r:id="rId220" o:title=""/>
          </v:shape>
          <o:OLEObject Type="Embed" ProgID="Visio.Drawing.15" ShapeID="_x0000_i1137" DrawAspect="Content" ObjectID="_1693969273" r:id="rId221"/>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52FDC2C3"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 for non-3GPP access.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w:t>
      </w:r>
      <w:r w:rsidRPr="00140E21">
        <w:lastRenderedPageBreak/>
        <w:t xml:space="preserve">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92" w:name="_Toc51834705"/>
      <w:bookmarkStart w:id="1693" w:name="_Toc20204139"/>
      <w:bookmarkStart w:id="1694" w:name="_Toc27894827"/>
      <w:bookmarkStart w:id="1695" w:name="_Toc36191897"/>
      <w:bookmarkStart w:id="1696" w:name="_Toc45192987"/>
      <w:bookmarkStart w:id="1697" w:name="_Toc47592619"/>
      <w:bookmarkStart w:id="1698" w:name="_Toc83355224"/>
      <w:r>
        <w:t>4.12a.2.3</w:t>
      </w:r>
      <w:r>
        <w:tab/>
        <w:t>Emergency Registration for trusted non-3GPP Access</w:t>
      </w:r>
      <w:bookmarkEnd w:id="1692"/>
      <w:bookmarkEnd w:id="1698"/>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99" w:name="_Toc51834706"/>
      <w:bookmarkStart w:id="1700" w:name="_Toc83355225"/>
      <w:r w:rsidRPr="00140E21">
        <w:t>4.12a.3</w:t>
      </w:r>
      <w:r w:rsidRPr="00140E21">
        <w:tab/>
        <w:t>Deregistration procedure for Trusted non-3GPP access</w:t>
      </w:r>
      <w:bookmarkEnd w:id="1693"/>
      <w:bookmarkEnd w:id="1694"/>
      <w:bookmarkEnd w:id="1695"/>
      <w:bookmarkEnd w:id="1696"/>
      <w:bookmarkEnd w:id="1697"/>
      <w:bookmarkEnd w:id="1699"/>
      <w:bookmarkEnd w:id="1700"/>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01" w:name="_Toc20204140"/>
      <w:bookmarkStart w:id="1702" w:name="_Toc27894828"/>
      <w:bookmarkStart w:id="1703" w:name="_Toc36191898"/>
      <w:bookmarkStart w:id="1704" w:name="_Toc45192988"/>
      <w:bookmarkStart w:id="1705" w:name="_Toc47592620"/>
      <w:bookmarkStart w:id="1706" w:name="_Toc51834707"/>
      <w:bookmarkStart w:id="1707" w:name="_Toc83355226"/>
      <w:r w:rsidRPr="00140E21">
        <w:t>4.12a.4</w:t>
      </w:r>
      <w:r w:rsidRPr="00140E21">
        <w:tab/>
        <w:t>N2 procedures via Trusted non-3GPP Access</w:t>
      </w:r>
      <w:bookmarkEnd w:id="1701"/>
      <w:bookmarkEnd w:id="1702"/>
      <w:bookmarkEnd w:id="1703"/>
      <w:bookmarkEnd w:id="1704"/>
      <w:bookmarkEnd w:id="1705"/>
      <w:bookmarkEnd w:id="1706"/>
      <w:bookmarkEnd w:id="1707"/>
    </w:p>
    <w:p w14:paraId="366E8B2F" w14:textId="77777777" w:rsidR="00776774" w:rsidRPr="00140E21" w:rsidRDefault="00776774" w:rsidP="00776774">
      <w:pPr>
        <w:pStyle w:val="Heading4"/>
      </w:pPr>
      <w:bookmarkStart w:id="1708" w:name="_Toc20204141"/>
      <w:bookmarkStart w:id="1709" w:name="_Toc27894829"/>
      <w:bookmarkStart w:id="1710" w:name="_Toc36191899"/>
      <w:bookmarkStart w:id="1711" w:name="_Toc45192989"/>
      <w:bookmarkStart w:id="1712" w:name="_Toc47592621"/>
      <w:bookmarkStart w:id="1713" w:name="_Toc51834708"/>
      <w:bookmarkStart w:id="1714" w:name="_Toc83355227"/>
      <w:r w:rsidRPr="00140E21">
        <w:t>4.12a.4.1</w:t>
      </w:r>
      <w:r w:rsidRPr="00140E21">
        <w:tab/>
        <w:t>Service Request procedures via Trusted non-3GPP Access</w:t>
      </w:r>
      <w:bookmarkEnd w:id="1708"/>
      <w:bookmarkEnd w:id="1709"/>
      <w:bookmarkEnd w:id="1710"/>
      <w:bookmarkEnd w:id="1711"/>
      <w:bookmarkEnd w:id="1712"/>
      <w:bookmarkEnd w:id="1713"/>
      <w:bookmarkEnd w:id="1714"/>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15" w:name="_Toc20204142"/>
      <w:bookmarkStart w:id="1716" w:name="_Toc27894830"/>
      <w:bookmarkStart w:id="1717" w:name="_Toc36191900"/>
      <w:bookmarkStart w:id="1718" w:name="_Toc45192990"/>
      <w:bookmarkStart w:id="1719" w:name="_Toc47592622"/>
      <w:bookmarkStart w:id="1720" w:name="_Toc51834709"/>
      <w:bookmarkStart w:id="1721" w:name="_Toc83355228"/>
      <w:r w:rsidRPr="00140E21">
        <w:lastRenderedPageBreak/>
        <w:t>4.12a.4.2</w:t>
      </w:r>
      <w:r w:rsidRPr="00140E21">
        <w:tab/>
        <w:t>Procedure for the UE context release in the TNGF</w:t>
      </w:r>
      <w:bookmarkEnd w:id="1715"/>
      <w:bookmarkEnd w:id="1716"/>
      <w:bookmarkEnd w:id="1717"/>
      <w:bookmarkEnd w:id="1718"/>
      <w:bookmarkEnd w:id="1719"/>
      <w:bookmarkEnd w:id="1720"/>
      <w:bookmarkEnd w:id="1721"/>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22" w:name="_Toc20204143"/>
      <w:bookmarkStart w:id="1723" w:name="_Toc27894831"/>
      <w:bookmarkStart w:id="1724" w:name="_Toc36191901"/>
      <w:bookmarkStart w:id="1725" w:name="_Toc45192991"/>
      <w:bookmarkStart w:id="1726" w:name="_Toc47592623"/>
      <w:bookmarkStart w:id="1727" w:name="_Toc51834710"/>
      <w:bookmarkStart w:id="1728" w:name="_Toc83355229"/>
      <w:r w:rsidRPr="00140E21">
        <w:t>4.12a.4.3</w:t>
      </w:r>
      <w:r w:rsidRPr="00140E21">
        <w:tab/>
        <w:t>CN-initiated selective deactivation of UP connection of an existing PDU Session associated with Trusted non-3GPP Access</w:t>
      </w:r>
      <w:bookmarkEnd w:id="1722"/>
      <w:bookmarkEnd w:id="1723"/>
      <w:bookmarkEnd w:id="1724"/>
      <w:bookmarkEnd w:id="1725"/>
      <w:bookmarkEnd w:id="1726"/>
      <w:bookmarkEnd w:id="1727"/>
      <w:bookmarkEnd w:id="1728"/>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29" w:name="_Toc20204144"/>
      <w:bookmarkStart w:id="1730" w:name="_Toc27894832"/>
      <w:bookmarkStart w:id="1731" w:name="_Toc36191902"/>
      <w:bookmarkStart w:id="1732" w:name="_Toc45192992"/>
      <w:bookmarkStart w:id="1733" w:name="_Toc47592624"/>
      <w:bookmarkStart w:id="1734" w:name="_Toc51834711"/>
      <w:bookmarkStart w:id="1735" w:name="_Toc83355230"/>
      <w:r w:rsidRPr="00140E21">
        <w:t>4.12a.5</w:t>
      </w:r>
      <w:r w:rsidRPr="00140E21">
        <w:tab/>
        <w:t>UE Requested PDU Session Establishment via Trusted non-3GPP Access</w:t>
      </w:r>
      <w:bookmarkEnd w:id="1729"/>
      <w:bookmarkEnd w:id="1730"/>
      <w:bookmarkEnd w:id="1731"/>
      <w:bookmarkEnd w:id="1732"/>
      <w:bookmarkEnd w:id="1733"/>
      <w:bookmarkEnd w:id="1734"/>
      <w:bookmarkEnd w:id="1735"/>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36" w:name="_Toc20204145"/>
      <w:bookmarkStart w:id="1737" w:name="_Toc27894833"/>
      <w:bookmarkStart w:id="1738" w:name="_Toc36191903"/>
      <w:bookmarkStart w:id="1739" w:name="_Toc45192993"/>
      <w:bookmarkStart w:id="1740" w:name="_Toc47592625"/>
      <w:bookmarkStart w:id="1741" w:name="_Toc51834712"/>
      <w:bookmarkStart w:id="1742" w:name="_Toc83355231"/>
      <w:r w:rsidRPr="00140E21">
        <w:t>4.12a.6</w:t>
      </w:r>
      <w:r w:rsidRPr="00140E21">
        <w:tab/>
        <w:t>UE or network Requested PDU Session Modification via Trusted non-3GPP access</w:t>
      </w:r>
      <w:bookmarkEnd w:id="1736"/>
      <w:bookmarkEnd w:id="1737"/>
      <w:bookmarkEnd w:id="1738"/>
      <w:bookmarkEnd w:id="1739"/>
      <w:bookmarkEnd w:id="1740"/>
      <w:bookmarkEnd w:id="1741"/>
      <w:bookmarkEnd w:id="1742"/>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43" w:name="_Toc20204146"/>
      <w:bookmarkStart w:id="1744" w:name="_Toc27894834"/>
      <w:bookmarkStart w:id="1745" w:name="_Toc36191904"/>
      <w:bookmarkStart w:id="1746" w:name="_Toc45192994"/>
      <w:bookmarkStart w:id="1747" w:name="_Toc47592626"/>
      <w:bookmarkStart w:id="1748" w:name="_Toc51834713"/>
      <w:bookmarkStart w:id="1749" w:name="_Toc83355232"/>
      <w:r w:rsidRPr="00140E21">
        <w:t>4.12a.7</w:t>
      </w:r>
      <w:r w:rsidRPr="00140E21">
        <w:tab/>
        <w:t>UE or network Requested PDU Session Release via Trusted non-3GPP access</w:t>
      </w:r>
      <w:bookmarkEnd w:id="1743"/>
      <w:bookmarkEnd w:id="1744"/>
      <w:bookmarkEnd w:id="1745"/>
      <w:bookmarkEnd w:id="1746"/>
      <w:bookmarkEnd w:id="1747"/>
      <w:bookmarkEnd w:id="1748"/>
      <w:bookmarkEnd w:id="1749"/>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50" w:name="_Toc20204147"/>
      <w:bookmarkStart w:id="1751" w:name="_Toc27894835"/>
      <w:bookmarkStart w:id="1752" w:name="_Toc36191905"/>
      <w:bookmarkStart w:id="1753" w:name="_Toc45192995"/>
      <w:bookmarkStart w:id="1754" w:name="_Toc47592627"/>
      <w:bookmarkStart w:id="1755" w:name="_Toc51834714"/>
      <w:bookmarkStart w:id="1756" w:name="_Toc83355233"/>
      <w:r w:rsidRPr="00140E21">
        <w:lastRenderedPageBreak/>
        <w:t>4.12a.8</w:t>
      </w:r>
      <w:r w:rsidRPr="00140E21">
        <w:tab/>
        <w:t>Mobility from a non-geographically selected AMF to a geographically selected AMF</w:t>
      </w:r>
      <w:bookmarkEnd w:id="1750"/>
      <w:bookmarkEnd w:id="1751"/>
      <w:bookmarkEnd w:id="1752"/>
      <w:bookmarkEnd w:id="1753"/>
      <w:bookmarkEnd w:id="1754"/>
      <w:bookmarkEnd w:id="1755"/>
      <w:bookmarkEnd w:id="175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57" w:name="_Toc20204148"/>
      <w:bookmarkStart w:id="1758" w:name="_Toc27894836"/>
      <w:bookmarkStart w:id="1759" w:name="_Toc36191906"/>
      <w:bookmarkStart w:id="1760" w:name="_Toc45192996"/>
      <w:bookmarkStart w:id="1761" w:name="_Toc47592628"/>
      <w:bookmarkStart w:id="1762" w:name="_Toc51834715"/>
      <w:bookmarkStart w:id="1763" w:name="_Toc83355234"/>
      <w:r w:rsidRPr="00140E21">
        <w:t>4.12a.9</w:t>
      </w:r>
      <w:r w:rsidRPr="00140E21">
        <w:tab/>
        <w:t>Support of EAP Re-Authentication</w:t>
      </w:r>
      <w:bookmarkEnd w:id="1757"/>
      <w:bookmarkEnd w:id="1758"/>
      <w:bookmarkEnd w:id="1759"/>
      <w:bookmarkEnd w:id="1760"/>
      <w:bookmarkEnd w:id="1761"/>
      <w:bookmarkEnd w:id="1762"/>
      <w:bookmarkEnd w:id="1763"/>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8" type="#_x0000_t75" style="width:482.25pt;height:209.25pt" o:ole="">
            <v:imagedata r:id="rId222" o:title=""/>
          </v:shape>
          <o:OLEObject Type="Embed" ProgID="Visio.Drawing.11" ShapeID="_x0000_i1138" DrawAspect="Content" ObjectID="_1693969274" r:id="rId223"/>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64" w:name="_Toc20204149"/>
      <w:bookmarkStart w:id="1765" w:name="_Toc27894837"/>
      <w:bookmarkStart w:id="1766" w:name="_Toc36191907"/>
      <w:bookmarkStart w:id="1767" w:name="_Toc45192997"/>
      <w:bookmarkStart w:id="1768" w:name="_Toc47592629"/>
      <w:bookmarkStart w:id="1769" w:name="_Toc51834716"/>
      <w:bookmarkStart w:id="1770" w:name="_Toc83355235"/>
      <w:r w:rsidRPr="00140E21">
        <w:t>4.12b</w:t>
      </w:r>
      <w:r w:rsidRPr="00140E21">
        <w:tab/>
        <w:t>Procedures for devices that do not support 5GC NAS over WLAN access</w:t>
      </w:r>
      <w:bookmarkEnd w:id="1764"/>
      <w:bookmarkEnd w:id="1765"/>
      <w:bookmarkEnd w:id="1766"/>
      <w:bookmarkEnd w:id="1767"/>
      <w:bookmarkEnd w:id="1768"/>
      <w:bookmarkEnd w:id="1769"/>
      <w:bookmarkEnd w:id="1770"/>
    </w:p>
    <w:p w14:paraId="3B394698" w14:textId="77777777" w:rsidR="00776774" w:rsidRPr="00140E21" w:rsidRDefault="00776774" w:rsidP="00776774">
      <w:pPr>
        <w:pStyle w:val="Heading3"/>
      </w:pPr>
      <w:bookmarkStart w:id="1771" w:name="_Toc20204150"/>
      <w:bookmarkStart w:id="1772" w:name="_Toc27894838"/>
      <w:bookmarkStart w:id="1773" w:name="_Toc36191908"/>
      <w:bookmarkStart w:id="1774" w:name="_Toc45192998"/>
      <w:bookmarkStart w:id="1775" w:name="_Toc47592630"/>
      <w:bookmarkStart w:id="1776" w:name="_Toc51834717"/>
      <w:bookmarkStart w:id="1777" w:name="_Toc83355236"/>
      <w:r w:rsidRPr="00140E21">
        <w:t>4.12b.1</w:t>
      </w:r>
      <w:r w:rsidRPr="00140E21">
        <w:tab/>
        <w:t>General</w:t>
      </w:r>
      <w:bookmarkEnd w:id="1771"/>
      <w:bookmarkEnd w:id="1772"/>
      <w:bookmarkEnd w:id="1773"/>
      <w:bookmarkEnd w:id="1774"/>
      <w:bookmarkEnd w:id="1775"/>
      <w:bookmarkEnd w:id="1776"/>
      <w:bookmarkEnd w:id="1777"/>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78" w:name="_Toc20204151"/>
      <w:bookmarkStart w:id="1779" w:name="_Toc27894839"/>
      <w:bookmarkStart w:id="1780" w:name="_Toc36191909"/>
      <w:bookmarkStart w:id="1781" w:name="_Toc45192999"/>
      <w:bookmarkStart w:id="1782" w:name="_Toc47592631"/>
      <w:bookmarkStart w:id="1783" w:name="_Toc51834718"/>
      <w:bookmarkStart w:id="1784" w:name="_Toc83355237"/>
      <w:r w:rsidRPr="00140E21">
        <w:t>4.12b.2</w:t>
      </w:r>
      <w:r w:rsidRPr="00140E21">
        <w:tab/>
        <w:t>Initial Registration &amp; PDU Session Establishment</w:t>
      </w:r>
      <w:bookmarkEnd w:id="1778"/>
      <w:bookmarkEnd w:id="1779"/>
      <w:bookmarkEnd w:id="1780"/>
      <w:bookmarkEnd w:id="1781"/>
      <w:bookmarkEnd w:id="1782"/>
      <w:bookmarkEnd w:id="1783"/>
      <w:bookmarkEnd w:id="1784"/>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9" type="#_x0000_t75" style="width:471.75pt;height:714pt" o:ole="">
            <v:imagedata r:id="rId224" o:title=""/>
          </v:shape>
          <o:OLEObject Type="Embed" ProgID="Visio.Drawing.11" ShapeID="_x0000_i1139" DrawAspect="Content" ObjectID="_1693969275" r:id="rId225"/>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85"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86" w:name="_Toc36191910"/>
      <w:bookmarkStart w:id="1787" w:name="_Toc45193000"/>
      <w:bookmarkStart w:id="1788" w:name="_Toc47592632"/>
      <w:bookmarkStart w:id="1789" w:name="_Toc51834719"/>
      <w:bookmarkStart w:id="1790" w:name="_Toc27894840"/>
      <w:bookmarkStart w:id="1791" w:name="_Toc83355238"/>
      <w:r>
        <w:t>4.12b.3</w:t>
      </w:r>
      <w:r>
        <w:tab/>
        <w:t>Deregistration procedure</w:t>
      </w:r>
      <w:bookmarkEnd w:id="1786"/>
      <w:bookmarkEnd w:id="1787"/>
      <w:bookmarkEnd w:id="1788"/>
      <w:bookmarkEnd w:id="1789"/>
      <w:bookmarkEnd w:id="1791"/>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92" w:name="_Toc36191911"/>
      <w:bookmarkStart w:id="1793" w:name="_Toc45193001"/>
      <w:bookmarkStart w:id="1794" w:name="_Toc47592633"/>
      <w:bookmarkStart w:id="1795" w:name="_Toc51834720"/>
      <w:bookmarkStart w:id="1796" w:name="_Toc83355239"/>
      <w:r>
        <w:t>4.12b.4</w:t>
      </w:r>
      <w:r>
        <w:tab/>
        <w:t>N2 procedures</w:t>
      </w:r>
      <w:bookmarkEnd w:id="1792"/>
      <w:bookmarkEnd w:id="1793"/>
      <w:bookmarkEnd w:id="1794"/>
      <w:bookmarkEnd w:id="1795"/>
      <w:bookmarkEnd w:id="1796"/>
    </w:p>
    <w:p w14:paraId="0C7DB4CE" w14:textId="77777777" w:rsidR="00776774" w:rsidRPr="005A1DC9" w:rsidRDefault="00776774" w:rsidP="00776774">
      <w:pPr>
        <w:pStyle w:val="Heading4"/>
      </w:pPr>
      <w:bookmarkStart w:id="1797" w:name="_Toc36191912"/>
      <w:bookmarkStart w:id="1798" w:name="_Toc45193002"/>
      <w:bookmarkStart w:id="1799" w:name="_Toc47592634"/>
      <w:bookmarkStart w:id="1800" w:name="_Toc51834721"/>
      <w:bookmarkStart w:id="1801" w:name="_Toc83355240"/>
      <w:r>
        <w:t>4.12b.4.1</w:t>
      </w:r>
      <w:r>
        <w:tab/>
        <w:t>Service Request procedures</w:t>
      </w:r>
      <w:bookmarkEnd w:id="1797"/>
      <w:bookmarkEnd w:id="1798"/>
      <w:bookmarkEnd w:id="1799"/>
      <w:bookmarkEnd w:id="1800"/>
      <w:bookmarkEnd w:id="1801"/>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02" w:name="_Toc36191913"/>
      <w:bookmarkStart w:id="1803" w:name="_Toc45193003"/>
      <w:bookmarkStart w:id="1804" w:name="_Toc47592635"/>
      <w:bookmarkStart w:id="1805" w:name="_Toc51834722"/>
      <w:bookmarkStart w:id="1806" w:name="_Toc83355241"/>
      <w:r>
        <w:t>4.12b.4.2</w:t>
      </w:r>
      <w:r>
        <w:tab/>
        <w:t>Procedure for the UE context release in the TWIF</w:t>
      </w:r>
      <w:bookmarkEnd w:id="1802"/>
      <w:bookmarkEnd w:id="1803"/>
      <w:bookmarkEnd w:id="1804"/>
      <w:bookmarkEnd w:id="1805"/>
      <w:bookmarkEnd w:id="1806"/>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07" w:name="_Toc36191914"/>
      <w:bookmarkStart w:id="1808" w:name="_Toc45193004"/>
      <w:bookmarkStart w:id="1809" w:name="_Toc47592636"/>
      <w:bookmarkStart w:id="1810" w:name="_Toc51834723"/>
      <w:bookmarkStart w:id="1811" w:name="_Toc83355242"/>
      <w:r>
        <w:t>4.12b.4.3</w:t>
      </w:r>
      <w:r>
        <w:tab/>
        <w:t>CN-initiated selective deactivation of UP connection of an existing PDU Session</w:t>
      </w:r>
      <w:bookmarkEnd w:id="1807"/>
      <w:bookmarkEnd w:id="1808"/>
      <w:bookmarkEnd w:id="1809"/>
      <w:bookmarkEnd w:id="1810"/>
      <w:bookmarkEnd w:id="181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12" w:name="_Toc36191915"/>
      <w:bookmarkStart w:id="1813" w:name="_Toc45193005"/>
      <w:bookmarkStart w:id="1814" w:name="_Toc47592637"/>
      <w:bookmarkStart w:id="1815" w:name="_Toc51834724"/>
      <w:bookmarkStart w:id="1816" w:name="_Toc83355243"/>
      <w:r w:rsidRPr="00140E21">
        <w:t>4.13</w:t>
      </w:r>
      <w:r w:rsidRPr="00140E21">
        <w:tab/>
        <w:t>Specific services</w:t>
      </w:r>
      <w:bookmarkEnd w:id="1785"/>
      <w:bookmarkEnd w:id="1790"/>
      <w:bookmarkEnd w:id="1812"/>
      <w:bookmarkEnd w:id="1813"/>
      <w:bookmarkEnd w:id="1814"/>
      <w:bookmarkEnd w:id="1815"/>
      <w:bookmarkEnd w:id="1816"/>
    </w:p>
    <w:p w14:paraId="6FC7603C" w14:textId="77777777" w:rsidR="00776774" w:rsidRPr="00140E21" w:rsidRDefault="00776774" w:rsidP="00776774">
      <w:pPr>
        <w:pStyle w:val="Heading3"/>
      </w:pPr>
      <w:bookmarkStart w:id="1817" w:name="_Toc20204153"/>
      <w:bookmarkStart w:id="1818" w:name="_Toc27894841"/>
      <w:bookmarkStart w:id="1819" w:name="_Toc36191916"/>
      <w:bookmarkStart w:id="1820" w:name="_Toc45193006"/>
      <w:bookmarkStart w:id="1821" w:name="_Toc47592638"/>
      <w:bookmarkStart w:id="1822" w:name="_Toc51834725"/>
      <w:bookmarkStart w:id="1823" w:name="_Toc83355244"/>
      <w:r w:rsidRPr="00140E21">
        <w:t>4.13.1</w:t>
      </w:r>
      <w:r w:rsidRPr="00140E21">
        <w:tab/>
        <w:t>General</w:t>
      </w:r>
      <w:bookmarkEnd w:id="1817"/>
      <w:bookmarkEnd w:id="1818"/>
      <w:bookmarkEnd w:id="1819"/>
      <w:bookmarkEnd w:id="1820"/>
      <w:bookmarkEnd w:id="1821"/>
      <w:bookmarkEnd w:id="1822"/>
      <w:bookmarkEnd w:id="1823"/>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24" w:name="_Toc20204154"/>
      <w:bookmarkStart w:id="1825" w:name="_Toc27894842"/>
      <w:bookmarkStart w:id="1826" w:name="_Toc36191917"/>
      <w:bookmarkStart w:id="1827" w:name="_Toc45193007"/>
      <w:bookmarkStart w:id="1828" w:name="_Toc47592639"/>
      <w:bookmarkStart w:id="1829" w:name="_Toc51834726"/>
      <w:bookmarkStart w:id="1830" w:name="_Toc83355245"/>
      <w:r w:rsidRPr="00140E21">
        <w:t>4.13.2</w:t>
      </w:r>
      <w:r w:rsidRPr="00140E21">
        <w:tab/>
        <w:t>Application Triggering</w:t>
      </w:r>
      <w:bookmarkEnd w:id="1824"/>
      <w:bookmarkEnd w:id="1825"/>
      <w:bookmarkEnd w:id="1826"/>
      <w:bookmarkEnd w:id="1827"/>
      <w:bookmarkEnd w:id="1828"/>
      <w:bookmarkEnd w:id="1829"/>
      <w:bookmarkEnd w:id="1830"/>
    </w:p>
    <w:p w14:paraId="0AA89344" w14:textId="77777777" w:rsidR="00776774" w:rsidRPr="00140E21" w:rsidRDefault="00776774" w:rsidP="00776774">
      <w:pPr>
        <w:pStyle w:val="Heading4"/>
        <w:rPr>
          <w:lang w:eastAsia="zh-CN"/>
        </w:rPr>
      </w:pPr>
      <w:bookmarkStart w:id="1831" w:name="_Toc20204155"/>
      <w:bookmarkStart w:id="1832" w:name="_Toc27894843"/>
      <w:bookmarkStart w:id="1833" w:name="_Toc36191918"/>
      <w:bookmarkStart w:id="1834" w:name="_Toc45193008"/>
      <w:bookmarkStart w:id="1835" w:name="_Toc47592640"/>
      <w:bookmarkStart w:id="1836" w:name="_Toc51834727"/>
      <w:bookmarkStart w:id="1837" w:name="_Toc83355246"/>
      <w:r w:rsidRPr="00140E21">
        <w:rPr>
          <w:lang w:eastAsia="zh-CN"/>
        </w:rPr>
        <w:t>4.13.2.1</w:t>
      </w:r>
      <w:r w:rsidRPr="00140E21">
        <w:rPr>
          <w:lang w:eastAsia="zh-CN"/>
        </w:rPr>
        <w:tab/>
        <w:t>General</w:t>
      </w:r>
      <w:bookmarkEnd w:id="1831"/>
      <w:bookmarkEnd w:id="1832"/>
      <w:bookmarkEnd w:id="1833"/>
      <w:bookmarkEnd w:id="1834"/>
      <w:bookmarkEnd w:id="1835"/>
      <w:bookmarkEnd w:id="1836"/>
      <w:bookmarkEnd w:id="1837"/>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38" w:name="_Toc20204156"/>
      <w:bookmarkStart w:id="1839" w:name="_Toc27894844"/>
      <w:bookmarkStart w:id="1840" w:name="_Toc36191919"/>
      <w:bookmarkStart w:id="1841" w:name="_Toc45193009"/>
      <w:bookmarkStart w:id="1842" w:name="_Toc47592641"/>
      <w:bookmarkStart w:id="1843" w:name="_Toc51834728"/>
      <w:bookmarkStart w:id="1844" w:name="_Toc83355247"/>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38"/>
      <w:bookmarkEnd w:id="1839"/>
      <w:bookmarkEnd w:id="1840"/>
      <w:bookmarkEnd w:id="1841"/>
      <w:bookmarkEnd w:id="1842"/>
      <w:bookmarkEnd w:id="1843"/>
      <w:bookmarkEnd w:id="1844"/>
    </w:p>
    <w:p w14:paraId="14EE07A0" w14:textId="77777777" w:rsidR="00776774" w:rsidRPr="00140E21" w:rsidRDefault="00776774" w:rsidP="00776774">
      <w:pPr>
        <w:pStyle w:val="TH"/>
      </w:pPr>
      <w:r w:rsidRPr="00140E21">
        <w:object w:dxaOrig="11052" w:dyaOrig="10884" w14:anchorId="3F0FA0ED">
          <v:shape id="_x0000_i1140" type="#_x0000_t75" style="width:481.5pt;height:474.75pt" o:ole="">
            <v:imagedata r:id="rId226" o:title=""/>
          </v:shape>
          <o:OLEObject Type="Embed" ProgID="Visio.Drawing.15" ShapeID="_x0000_i1140" DrawAspect="Content" ObjectID="_1693969276" r:id="rId227"/>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45" w:name="_Toc20204157"/>
      <w:bookmarkStart w:id="1846" w:name="_Toc27894845"/>
      <w:bookmarkStart w:id="1847" w:name="_Toc36191920"/>
      <w:bookmarkStart w:id="1848" w:name="_Toc45193010"/>
      <w:bookmarkStart w:id="1849" w:name="_Toc47592642"/>
      <w:bookmarkStart w:id="1850" w:name="_Toc51834729"/>
      <w:bookmarkStart w:id="1851" w:name="_Toc83355248"/>
      <w:r w:rsidRPr="00140E21">
        <w:lastRenderedPageBreak/>
        <w:t>4.13.3</w:t>
      </w:r>
      <w:r w:rsidRPr="00140E21">
        <w:tab/>
        <w:t>SMS over NAS procedures</w:t>
      </w:r>
      <w:bookmarkEnd w:id="1845"/>
      <w:bookmarkEnd w:id="1846"/>
      <w:bookmarkEnd w:id="1847"/>
      <w:bookmarkEnd w:id="1848"/>
      <w:bookmarkEnd w:id="1849"/>
      <w:bookmarkEnd w:id="1850"/>
      <w:bookmarkEnd w:id="1851"/>
    </w:p>
    <w:p w14:paraId="789B6E94" w14:textId="77777777" w:rsidR="00776774" w:rsidRPr="00140E21" w:rsidRDefault="00776774" w:rsidP="00776774">
      <w:pPr>
        <w:pStyle w:val="Heading4"/>
      </w:pPr>
      <w:bookmarkStart w:id="1852" w:name="_Toc20204158"/>
      <w:bookmarkStart w:id="1853" w:name="_Toc27894846"/>
      <w:bookmarkStart w:id="1854" w:name="_Toc36191921"/>
      <w:bookmarkStart w:id="1855" w:name="_Toc45193011"/>
      <w:bookmarkStart w:id="1856" w:name="_Toc47592643"/>
      <w:bookmarkStart w:id="1857" w:name="_Toc51834730"/>
      <w:bookmarkStart w:id="1858" w:name="_Toc83355249"/>
      <w:r w:rsidRPr="00140E21">
        <w:t>4.13.3.1</w:t>
      </w:r>
      <w:r w:rsidRPr="00140E21">
        <w:tab/>
        <w:t>Registration procedures for SMS over NAS</w:t>
      </w:r>
      <w:bookmarkEnd w:id="1852"/>
      <w:bookmarkEnd w:id="1853"/>
      <w:bookmarkEnd w:id="1854"/>
      <w:bookmarkEnd w:id="1855"/>
      <w:bookmarkEnd w:id="1856"/>
      <w:bookmarkEnd w:id="1857"/>
      <w:bookmarkEnd w:id="1858"/>
    </w:p>
    <w:p w14:paraId="7DEE2F47" w14:textId="77777777" w:rsidR="00776774" w:rsidRDefault="00776774" w:rsidP="00776774">
      <w:pPr>
        <w:pStyle w:val="TH"/>
      </w:pPr>
      <w:r w:rsidRPr="00CE5A36">
        <w:object w:dxaOrig="10600" w:dyaOrig="10960" w14:anchorId="559D89C6">
          <v:shape id="_x0000_i1141" type="#_x0000_t75" style="width:392.25pt;height:406.5pt" o:ole="">
            <v:imagedata r:id="rId228" o:title=""/>
          </v:shape>
          <o:OLEObject Type="Embed" ProgID="Visio.Drawing.11" ShapeID="_x0000_i1141" DrawAspect="Content" ObjectID="_1693969277" r:id="rId229"/>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1A9716AC" w:rsidR="003040A5" w:rsidRDefault="003040A5"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0CC075FF"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59" w:name="_Toc20204159"/>
      <w:bookmarkStart w:id="1860" w:name="_Toc27894847"/>
      <w:bookmarkStart w:id="1861" w:name="_Toc36191922"/>
      <w:bookmarkStart w:id="1862" w:name="_Toc45193012"/>
      <w:bookmarkStart w:id="1863" w:name="_Toc47592644"/>
      <w:bookmarkStart w:id="1864" w:name="_Toc51834731"/>
      <w:bookmarkStart w:id="1865" w:name="_Toc83355250"/>
      <w:r w:rsidRPr="00140E21">
        <w:t>4.13.3.2</w:t>
      </w:r>
      <w:r w:rsidRPr="00140E21">
        <w:tab/>
        <w:t>Deregistration procedures for SMS over NAS</w:t>
      </w:r>
      <w:bookmarkEnd w:id="1859"/>
      <w:bookmarkEnd w:id="1860"/>
      <w:bookmarkEnd w:id="1861"/>
      <w:bookmarkEnd w:id="1862"/>
      <w:bookmarkEnd w:id="1863"/>
      <w:bookmarkEnd w:id="1864"/>
      <w:bookmarkEnd w:id="1865"/>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66" w:name="_Toc20204160"/>
      <w:bookmarkStart w:id="1867" w:name="_Toc27894848"/>
      <w:bookmarkStart w:id="1868" w:name="_Toc36191923"/>
      <w:bookmarkStart w:id="1869" w:name="_Toc45193013"/>
      <w:bookmarkStart w:id="1870" w:name="_Toc47592645"/>
      <w:bookmarkStart w:id="1871" w:name="_Toc51834732"/>
      <w:bookmarkStart w:id="1872" w:name="_Toc83355251"/>
      <w:r w:rsidRPr="00140E21">
        <w:t>4.13.3.3</w:t>
      </w:r>
      <w:r w:rsidRPr="00140E21">
        <w:tab/>
        <w:t>MO SMS over NAS in CM-IDLE (baseline)</w:t>
      </w:r>
      <w:bookmarkEnd w:id="1866"/>
      <w:bookmarkEnd w:id="1867"/>
      <w:bookmarkEnd w:id="1868"/>
      <w:bookmarkEnd w:id="1869"/>
      <w:bookmarkEnd w:id="1870"/>
      <w:bookmarkEnd w:id="1871"/>
      <w:bookmarkEnd w:id="1872"/>
    </w:p>
    <w:p w14:paraId="7C724716" w14:textId="77777777" w:rsidR="00776774" w:rsidRPr="00140E21" w:rsidRDefault="00776774" w:rsidP="00776774">
      <w:pPr>
        <w:pStyle w:val="TH"/>
      </w:pPr>
      <w:r w:rsidRPr="00140E21">
        <w:object w:dxaOrig="7231" w:dyaOrig="6630" w14:anchorId="17BB5D6E">
          <v:shape id="_x0000_i1142" type="#_x0000_t75" style="width:363pt;height:332.25pt" o:ole="">
            <v:imagedata r:id="rId230" o:title=""/>
          </v:shape>
          <o:OLEObject Type="Embed" ProgID="Visio.Drawing.11" ShapeID="_x0000_i1142" DrawAspect="Content" ObjectID="_1693969278" r:id="rId231"/>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73" w:name="_Toc20204161"/>
      <w:bookmarkStart w:id="1874" w:name="_Toc27894849"/>
      <w:bookmarkStart w:id="1875" w:name="_Toc36191924"/>
      <w:bookmarkStart w:id="1876" w:name="_Toc45193014"/>
      <w:bookmarkStart w:id="1877" w:name="_Toc47592646"/>
      <w:bookmarkStart w:id="1878" w:name="_Toc51834733"/>
      <w:bookmarkStart w:id="1879" w:name="_Toc83355252"/>
      <w:r w:rsidRPr="00140E21">
        <w:t>4.13.3.4</w:t>
      </w:r>
      <w:r w:rsidRPr="00140E21">
        <w:tab/>
        <w:t>Void</w:t>
      </w:r>
      <w:bookmarkEnd w:id="1873"/>
      <w:bookmarkEnd w:id="1874"/>
      <w:bookmarkEnd w:id="1875"/>
      <w:bookmarkEnd w:id="1876"/>
      <w:bookmarkEnd w:id="1877"/>
      <w:bookmarkEnd w:id="1878"/>
      <w:bookmarkEnd w:id="1879"/>
    </w:p>
    <w:p w14:paraId="71600995" w14:textId="77777777" w:rsidR="00776774" w:rsidRPr="00140E21" w:rsidRDefault="00776774" w:rsidP="00776774"/>
    <w:p w14:paraId="0C5C8448" w14:textId="77777777" w:rsidR="00776774" w:rsidRPr="00140E21" w:rsidRDefault="00776774" w:rsidP="00776774">
      <w:pPr>
        <w:pStyle w:val="Heading4"/>
      </w:pPr>
      <w:bookmarkStart w:id="1880" w:name="_Toc20204162"/>
      <w:bookmarkStart w:id="1881" w:name="_Toc27894850"/>
      <w:bookmarkStart w:id="1882" w:name="_Toc36191925"/>
      <w:bookmarkStart w:id="1883" w:name="_Toc45193015"/>
      <w:bookmarkStart w:id="1884" w:name="_Toc47592647"/>
      <w:bookmarkStart w:id="1885" w:name="_Toc51834734"/>
      <w:bookmarkStart w:id="1886" w:name="_Toc83355253"/>
      <w:r w:rsidRPr="00140E21">
        <w:t>4.13.3.5</w:t>
      </w:r>
      <w:r w:rsidRPr="00140E21">
        <w:tab/>
        <w:t>MO SMS over NAS in CM-CONNECTED</w:t>
      </w:r>
      <w:bookmarkEnd w:id="1880"/>
      <w:bookmarkEnd w:id="1881"/>
      <w:bookmarkEnd w:id="1882"/>
      <w:bookmarkEnd w:id="1883"/>
      <w:bookmarkEnd w:id="1884"/>
      <w:bookmarkEnd w:id="1885"/>
      <w:bookmarkEnd w:id="1886"/>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87" w:name="_Toc20204163"/>
      <w:bookmarkStart w:id="1888" w:name="_Toc27894851"/>
      <w:bookmarkStart w:id="1889" w:name="_Toc36191926"/>
      <w:bookmarkStart w:id="1890" w:name="_Toc45193016"/>
      <w:bookmarkStart w:id="1891" w:name="_Toc47592648"/>
      <w:bookmarkStart w:id="1892" w:name="_Toc51834735"/>
      <w:bookmarkStart w:id="1893" w:name="_Toc83355254"/>
      <w:r w:rsidRPr="00140E21">
        <w:lastRenderedPageBreak/>
        <w:t>4.13.3.6</w:t>
      </w:r>
      <w:r w:rsidRPr="00140E21">
        <w:tab/>
        <w:t>MT SMS over NAS in CM-IDLE state via 3GPP access</w:t>
      </w:r>
      <w:bookmarkEnd w:id="1887"/>
      <w:bookmarkEnd w:id="1888"/>
      <w:bookmarkEnd w:id="1889"/>
      <w:bookmarkEnd w:id="1890"/>
      <w:bookmarkEnd w:id="1891"/>
      <w:bookmarkEnd w:id="1892"/>
      <w:bookmarkEnd w:id="1893"/>
    </w:p>
    <w:p w14:paraId="069E6D11" w14:textId="77777777" w:rsidR="00776774" w:rsidRPr="00140E21" w:rsidRDefault="00776774" w:rsidP="00776774">
      <w:pPr>
        <w:pStyle w:val="TH"/>
      </w:pPr>
      <w:r w:rsidRPr="00140E21">
        <w:object w:dxaOrig="9510" w:dyaOrig="9720" w14:anchorId="09FBF90A">
          <v:shape id="_x0000_i1143" type="#_x0000_t75" style="width:474.75pt;height:486.75pt" o:ole="">
            <v:imagedata r:id="rId232" o:title=""/>
          </v:shape>
          <o:OLEObject Type="Embed" ProgID="Visio.Drawing.15" ShapeID="_x0000_i1143" DrawAspect="Content" ObjectID="_1693969279" r:id="rId233"/>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94" w:name="_Toc20204164"/>
      <w:bookmarkStart w:id="1895" w:name="_Toc27894852"/>
      <w:bookmarkStart w:id="1896" w:name="_Toc36191927"/>
      <w:bookmarkStart w:id="1897" w:name="_Toc45193017"/>
      <w:bookmarkStart w:id="1898" w:name="_Toc47592649"/>
      <w:bookmarkStart w:id="1899" w:name="_Toc51834736"/>
      <w:bookmarkStart w:id="1900" w:name="_Toc83355255"/>
      <w:r w:rsidRPr="00140E21">
        <w:t>4.13.3.7</w:t>
      </w:r>
      <w:r w:rsidRPr="00140E21">
        <w:tab/>
        <w:t>MT SMS over NAS in CM-CONNECTED state via 3GPP access</w:t>
      </w:r>
      <w:bookmarkEnd w:id="1894"/>
      <w:bookmarkEnd w:id="1895"/>
      <w:bookmarkEnd w:id="1896"/>
      <w:bookmarkEnd w:id="1897"/>
      <w:bookmarkEnd w:id="1898"/>
      <w:bookmarkEnd w:id="1899"/>
      <w:bookmarkEnd w:id="1900"/>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01" w:name="_Toc20204165"/>
      <w:bookmarkStart w:id="1902" w:name="_Toc27894853"/>
      <w:bookmarkStart w:id="1903" w:name="_Toc36191928"/>
      <w:bookmarkStart w:id="1904" w:name="_Toc45193018"/>
      <w:bookmarkStart w:id="1905" w:name="_Toc47592650"/>
      <w:bookmarkStart w:id="1906" w:name="_Toc51834737"/>
      <w:bookmarkStart w:id="1907" w:name="_Toc83355256"/>
      <w:r w:rsidRPr="00140E21">
        <w:t>4.13.3.8</w:t>
      </w:r>
      <w:r w:rsidRPr="00140E21">
        <w:tab/>
        <w:t>MT SMS over NAS via non-3GPP access</w:t>
      </w:r>
      <w:bookmarkEnd w:id="1901"/>
      <w:bookmarkEnd w:id="1902"/>
      <w:bookmarkEnd w:id="1903"/>
      <w:bookmarkEnd w:id="1904"/>
      <w:bookmarkEnd w:id="1905"/>
      <w:bookmarkEnd w:id="1906"/>
      <w:bookmarkEnd w:id="1907"/>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08" w:name="_Toc20204166"/>
      <w:bookmarkStart w:id="1909" w:name="_Toc27894854"/>
      <w:bookmarkStart w:id="1910" w:name="_Toc36191929"/>
      <w:bookmarkStart w:id="1911" w:name="_Toc45193019"/>
      <w:bookmarkStart w:id="1912" w:name="_Toc47592651"/>
      <w:bookmarkStart w:id="1913" w:name="_Toc51834738"/>
      <w:bookmarkStart w:id="1914" w:name="_Toc83355257"/>
      <w:r w:rsidRPr="00140E21">
        <w:t>4.13.3.9</w:t>
      </w:r>
      <w:r w:rsidRPr="00140E21">
        <w:tab/>
        <w:t xml:space="preserve">Unsuccessful Mobile terminating SMS delivery </w:t>
      </w:r>
      <w:r>
        <w:t>re-</w:t>
      </w:r>
      <w:r w:rsidRPr="00140E21">
        <w:t>attempt</w:t>
      </w:r>
      <w:bookmarkEnd w:id="1908"/>
      <w:bookmarkEnd w:id="1909"/>
      <w:bookmarkEnd w:id="1910"/>
      <w:bookmarkEnd w:id="1911"/>
      <w:bookmarkEnd w:id="1912"/>
      <w:bookmarkEnd w:id="1913"/>
      <w:bookmarkEnd w:id="1914"/>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15"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16" w:name="_Toc27894855"/>
      <w:bookmarkStart w:id="1917" w:name="_Toc36191930"/>
      <w:bookmarkStart w:id="1918" w:name="_Toc45193020"/>
      <w:bookmarkStart w:id="1919" w:name="_Toc47592652"/>
      <w:bookmarkStart w:id="1920" w:name="_Toc51834739"/>
      <w:bookmarkStart w:id="1921" w:name="_Toc83355258"/>
      <w:r w:rsidRPr="00140E21">
        <w:t>4.13.4</w:t>
      </w:r>
      <w:r w:rsidRPr="00140E21">
        <w:tab/>
        <w:t>Emergency Services</w:t>
      </w:r>
      <w:bookmarkEnd w:id="1915"/>
      <w:bookmarkEnd w:id="1916"/>
      <w:bookmarkEnd w:id="1917"/>
      <w:bookmarkEnd w:id="1918"/>
      <w:bookmarkEnd w:id="1919"/>
      <w:bookmarkEnd w:id="1920"/>
      <w:bookmarkEnd w:id="1921"/>
    </w:p>
    <w:p w14:paraId="7FB0C2B7" w14:textId="77777777" w:rsidR="00776774" w:rsidRPr="00140E21" w:rsidRDefault="00776774" w:rsidP="00776774">
      <w:pPr>
        <w:pStyle w:val="Heading4"/>
      </w:pPr>
      <w:bookmarkStart w:id="1922" w:name="_Toc20204168"/>
      <w:bookmarkStart w:id="1923" w:name="_Toc27894856"/>
      <w:bookmarkStart w:id="1924" w:name="_Toc36191931"/>
      <w:bookmarkStart w:id="1925" w:name="_Toc45193021"/>
      <w:bookmarkStart w:id="1926" w:name="_Toc47592653"/>
      <w:bookmarkStart w:id="1927" w:name="_Toc51834740"/>
      <w:bookmarkStart w:id="1928" w:name="_Toc83355259"/>
      <w:r w:rsidRPr="00140E21">
        <w:t>4.13.4.1</w:t>
      </w:r>
      <w:r w:rsidRPr="00140E21">
        <w:tab/>
        <w:t>General</w:t>
      </w:r>
      <w:bookmarkEnd w:id="1922"/>
      <w:bookmarkEnd w:id="1923"/>
      <w:bookmarkEnd w:id="1924"/>
      <w:bookmarkEnd w:id="1925"/>
      <w:bookmarkEnd w:id="1926"/>
      <w:bookmarkEnd w:id="1927"/>
      <w:bookmarkEnd w:id="1928"/>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29" w:name="_Toc20204169"/>
      <w:bookmarkStart w:id="1930" w:name="_Toc27894857"/>
      <w:bookmarkStart w:id="1931" w:name="_Toc36191932"/>
      <w:bookmarkStart w:id="1932" w:name="_Toc45193022"/>
      <w:bookmarkStart w:id="1933" w:name="_Toc47592654"/>
      <w:bookmarkStart w:id="1934" w:name="_Toc51834741"/>
      <w:bookmarkStart w:id="1935" w:name="_Toc83355260"/>
      <w:r w:rsidRPr="00140E21">
        <w:t>4.13.4.2</w:t>
      </w:r>
      <w:r w:rsidRPr="00140E21">
        <w:tab/>
        <w:t>Emergency Services Fallback</w:t>
      </w:r>
      <w:bookmarkEnd w:id="1929"/>
      <w:bookmarkEnd w:id="1930"/>
      <w:bookmarkEnd w:id="1931"/>
      <w:bookmarkEnd w:id="1932"/>
      <w:bookmarkEnd w:id="1933"/>
      <w:bookmarkEnd w:id="1934"/>
      <w:bookmarkEnd w:id="1935"/>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44" type="#_x0000_t75" style="width:477.75pt;height:320.25pt" o:ole="">
            <v:imagedata r:id="rId234" o:title="" cropleft="1767f" cropright="1767f"/>
          </v:shape>
          <o:OLEObject Type="Embed" ProgID="Visio.Drawing.11" ShapeID="_x0000_i1144" DrawAspect="Content" ObjectID="_1693969280" r:id="rId235"/>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36" w:name="_Toc20204170"/>
      <w:bookmarkStart w:id="1937" w:name="_Toc27894858"/>
      <w:bookmarkStart w:id="1938" w:name="_Toc36191933"/>
      <w:bookmarkStart w:id="1939" w:name="_Toc45193023"/>
      <w:bookmarkStart w:id="1940" w:name="_Toc47592655"/>
      <w:bookmarkStart w:id="1941"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42" w:name="_Toc83355261"/>
      <w:r w:rsidRPr="00140E21">
        <w:t>4.13.5</w:t>
      </w:r>
      <w:r w:rsidRPr="00140E21">
        <w:tab/>
        <w:t>Location Services procedures</w:t>
      </w:r>
      <w:bookmarkEnd w:id="1936"/>
      <w:bookmarkEnd w:id="1937"/>
      <w:bookmarkEnd w:id="1938"/>
      <w:bookmarkEnd w:id="1939"/>
      <w:bookmarkEnd w:id="1940"/>
      <w:bookmarkEnd w:id="1941"/>
      <w:bookmarkEnd w:id="1942"/>
    </w:p>
    <w:p w14:paraId="6FC0978A" w14:textId="77777777" w:rsidR="00776774" w:rsidRPr="00140E21" w:rsidRDefault="00776774" w:rsidP="00776774">
      <w:pPr>
        <w:pStyle w:val="Heading4"/>
      </w:pPr>
      <w:bookmarkStart w:id="1943" w:name="_Toc20204171"/>
      <w:bookmarkStart w:id="1944" w:name="_Toc27894859"/>
      <w:bookmarkStart w:id="1945" w:name="_Toc36191934"/>
      <w:bookmarkStart w:id="1946" w:name="_Toc45193024"/>
      <w:bookmarkStart w:id="1947" w:name="_Toc47592656"/>
      <w:bookmarkStart w:id="1948" w:name="_Toc51834743"/>
      <w:bookmarkStart w:id="1949" w:name="_Toc83355262"/>
      <w:r w:rsidRPr="00140E21">
        <w:t>4.13.5.0</w:t>
      </w:r>
      <w:r w:rsidRPr="00140E21">
        <w:tab/>
        <w:t>General</w:t>
      </w:r>
      <w:bookmarkEnd w:id="1943"/>
      <w:bookmarkEnd w:id="1944"/>
      <w:bookmarkEnd w:id="1945"/>
      <w:bookmarkEnd w:id="1946"/>
      <w:bookmarkEnd w:id="1947"/>
      <w:bookmarkEnd w:id="1948"/>
      <w:bookmarkEnd w:id="1949"/>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50" w:name="_Toc20204172"/>
      <w:bookmarkStart w:id="1951" w:name="_Toc27894860"/>
      <w:bookmarkStart w:id="1952" w:name="_Toc36191935"/>
      <w:bookmarkStart w:id="1953" w:name="_Toc45193025"/>
      <w:bookmarkStart w:id="1954" w:name="_Toc47592657"/>
      <w:bookmarkStart w:id="1955" w:name="_Toc51834744"/>
      <w:bookmarkStart w:id="1956" w:name="_Toc83355263"/>
      <w:r w:rsidRPr="00140E21">
        <w:t>4.13.5.1</w:t>
      </w:r>
      <w:r w:rsidRPr="00140E21">
        <w:tab/>
        <w:t>5GC-NI-LR Procedure</w:t>
      </w:r>
      <w:bookmarkEnd w:id="1950"/>
      <w:bookmarkEnd w:id="1951"/>
      <w:bookmarkEnd w:id="1952"/>
      <w:bookmarkEnd w:id="1953"/>
      <w:bookmarkEnd w:id="1954"/>
      <w:bookmarkEnd w:id="1955"/>
      <w:bookmarkEnd w:id="1956"/>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57" w:name="_Toc20204173"/>
      <w:bookmarkStart w:id="1958" w:name="_Toc27894861"/>
      <w:bookmarkStart w:id="1959" w:name="_Toc36191936"/>
      <w:bookmarkStart w:id="1960" w:name="_Toc45193026"/>
      <w:bookmarkStart w:id="1961" w:name="_Toc47592658"/>
      <w:bookmarkStart w:id="1962" w:name="_Toc51834745"/>
      <w:bookmarkStart w:id="1963" w:name="_Toc83355264"/>
      <w:r w:rsidRPr="00140E21">
        <w:t>4.13.5.2</w:t>
      </w:r>
      <w:r w:rsidRPr="00140E21">
        <w:tab/>
        <w:t>5GC-MT-LR Procedure without UDM Query</w:t>
      </w:r>
      <w:bookmarkEnd w:id="1957"/>
      <w:bookmarkEnd w:id="1958"/>
      <w:bookmarkEnd w:id="1959"/>
      <w:bookmarkEnd w:id="1960"/>
      <w:bookmarkEnd w:id="1961"/>
      <w:bookmarkEnd w:id="1962"/>
      <w:bookmarkEnd w:id="1963"/>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64" w:name="_Toc20204174"/>
      <w:bookmarkStart w:id="1965" w:name="_Toc27894862"/>
      <w:bookmarkStart w:id="1966" w:name="_Toc36191937"/>
      <w:bookmarkStart w:id="1967" w:name="_Toc45193027"/>
      <w:bookmarkStart w:id="1968" w:name="_Toc47592659"/>
      <w:bookmarkStart w:id="1969" w:name="_Toc51834746"/>
      <w:bookmarkStart w:id="1970" w:name="_Toc83355265"/>
      <w:r w:rsidRPr="00140E21">
        <w:t>4.13.5.3</w:t>
      </w:r>
      <w:r w:rsidRPr="00140E21">
        <w:tab/>
        <w:t>5GC-MT-LR Procedure</w:t>
      </w:r>
      <w:bookmarkEnd w:id="1964"/>
      <w:bookmarkEnd w:id="1965"/>
      <w:bookmarkEnd w:id="1966"/>
      <w:bookmarkEnd w:id="1967"/>
      <w:bookmarkEnd w:id="1968"/>
      <w:bookmarkEnd w:id="1969"/>
      <w:bookmarkEnd w:id="1970"/>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71" w:name="_Toc20204175"/>
      <w:bookmarkStart w:id="1972" w:name="_Toc27894863"/>
      <w:bookmarkStart w:id="1973" w:name="_Toc36191938"/>
      <w:bookmarkStart w:id="1974" w:name="_Toc45193028"/>
      <w:bookmarkStart w:id="1975" w:name="_Toc47592660"/>
      <w:bookmarkStart w:id="1976" w:name="_Toc51834747"/>
      <w:bookmarkStart w:id="1977" w:name="_Toc83355266"/>
      <w:r w:rsidRPr="00140E21">
        <w:t>4.13.5.4</w:t>
      </w:r>
      <w:r w:rsidRPr="00140E21">
        <w:tab/>
        <w:t>UE Assisted and UE Based Positioning Procedure</w:t>
      </w:r>
      <w:bookmarkEnd w:id="1971"/>
      <w:bookmarkEnd w:id="1972"/>
      <w:bookmarkEnd w:id="1973"/>
      <w:bookmarkEnd w:id="1974"/>
      <w:bookmarkEnd w:id="1975"/>
      <w:bookmarkEnd w:id="1976"/>
      <w:bookmarkEnd w:id="1977"/>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78" w:name="_Toc20204176"/>
      <w:bookmarkStart w:id="1979" w:name="_Toc27894864"/>
      <w:bookmarkStart w:id="1980" w:name="_Toc36191939"/>
      <w:bookmarkStart w:id="1981" w:name="_Toc45193029"/>
      <w:bookmarkStart w:id="1982" w:name="_Toc47592661"/>
      <w:bookmarkStart w:id="1983" w:name="_Toc51834748"/>
      <w:bookmarkStart w:id="1984" w:name="_Toc83355267"/>
      <w:r w:rsidRPr="00140E21">
        <w:t>4.13.5.5</w:t>
      </w:r>
      <w:r w:rsidRPr="00140E21">
        <w:tab/>
        <w:t>Network Assisted Positioning Procedure</w:t>
      </w:r>
      <w:bookmarkEnd w:id="1978"/>
      <w:bookmarkEnd w:id="1979"/>
      <w:bookmarkEnd w:id="1980"/>
      <w:bookmarkEnd w:id="1981"/>
      <w:bookmarkEnd w:id="1982"/>
      <w:bookmarkEnd w:id="1983"/>
      <w:bookmarkEnd w:id="19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85" w:name="_Toc20204177"/>
      <w:bookmarkStart w:id="1986" w:name="_Toc27894865"/>
      <w:bookmarkStart w:id="1987" w:name="_Toc36191940"/>
      <w:bookmarkStart w:id="1988" w:name="_Toc45193030"/>
      <w:bookmarkStart w:id="1989" w:name="_Toc47592662"/>
      <w:bookmarkStart w:id="1990" w:name="_Toc51834749"/>
      <w:bookmarkStart w:id="1991" w:name="_Toc83355268"/>
      <w:r w:rsidRPr="00140E21">
        <w:t>4.13.5.6</w:t>
      </w:r>
      <w:r w:rsidRPr="00140E21">
        <w:tab/>
        <w:t>Obtaining Non-UE Associated Network Assistance Data</w:t>
      </w:r>
      <w:bookmarkEnd w:id="1985"/>
      <w:bookmarkEnd w:id="1986"/>
      <w:bookmarkEnd w:id="1987"/>
      <w:bookmarkEnd w:id="1988"/>
      <w:bookmarkEnd w:id="1989"/>
      <w:bookmarkEnd w:id="1990"/>
      <w:bookmarkEnd w:id="1991"/>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92" w:name="_Toc20204178"/>
      <w:bookmarkStart w:id="1993" w:name="_Toc27894866"/>
      <w:bookmarkStart w:id="1994" w:name="_Toc36191941"/>
      <w:bookmarkStart w:id="1995" w:name="_Toc45193031"/>
      <w:bookmarkStart w:id="1996" w:name="_Toc47592663"/>
      <w:bookmarkStart w:id="1997" w:name="_Toc51834750"/>
      <w:bookmarkStart w:id="1998" w:name="_Toc83355269"/>
      <w:r w:rsidRPr="00140E21">
        <w:t>4.13.5.7</w:t>
      </w:r>
      <w:r w:rsidRPr="00140E21">
        <w:tab/>
        <w:t>Location continuity for Handover of an Emergency session from NG-RAN</w:t>
      </w:r>
      <w:bookmarkEnd w:id="1992"/>
      <w:bookmarkEnd w:id="1993"/>
      <w:bookmarkEnd w:id="1994"/>
      <w:bookmarkEnd w:id="1995"/>
      <w:bookmarkEnd w:id="1996"/>
      <w:bookmarkEnd w:id="1997"/>
      <w:bookmarkEnd w:id="1998"/>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99" w:name="_Toc20204179"/>
      <w:bookmarkStart w:id="2000" w:name="_Toc27894867"/>
      <w:bookmarkStart w:id="2001" w:name="_Toc36191942"/>
      <w:bookmarkStart w:id="2002" w:name="_Toc45193032"/>
      <w:bookmarkStart w:id="2003" w:name="_Toc47592664"/>
      <w:bookmarkStart w:id="2004" w:name="_Toc51834751"/>
      <w:bookmarkStart w:id="2005" w:name="_Toc83355270"/>
      <w:r w:rsidRPr="00140E21">
        <w:t>4.13.6</w:t>
      </w:r>
      <w:r w:rsidRPr="00140E21">
        <w:tab/>
        <w:t>Support of IMS Voice</w:t>
      </w:r>
      <w:bookmarkEnd w:id="1999"/>
      <w:bookmarkEnd w:id="2000"/>
      <w:bookmarkEnd w:id="2001"/>
      <w:bookmarkEnd w:id="2002"/>
      <w:bookmarkEnd w:id="2003"/>
      <w:bookmarkEnd w:id="2004"/>
      <w:bookmarkEnd w:id="2005"/>
    </w:p>
    <w:p w14:paraId="731AB6D0" w14:textId="77777777" w:rsidR="00776774" w:rsidRPr="00140E21" w:rsidRDefault="00776774" w:rsidP="00776774">
      <w:pPr>
        <w:pStyle w:val="Heading4"/>
      </w:pPr>
      <w:bookmarkStart w:id="2006" w:name="_Toc20204180"/>
      <w:bookmarkStart w:id="2007" w:name="_Toc27894868"/>
      <w:bookmarkStart w:id="2008" w:name="_Toc36191943"/>
      <w:bookmarkStart w:id="2009" w:name="_Toc45193033"/>
      <w:bookmarkStart w:id="2010" w:name="_Toc47592665"/>
      <w:bookmarkStart w:id="2011" w:name="_Toc51834752"/>
      <w:bookmarkStart w:id="2012" w:name="_Toc83355271"/>
      <w:r w:rsidRPr="00140E21">
        <w:t>4.13.6.1</w:t>
      </w:r>
      <w:r w:rsidRPr="00140E21">
        <w:tab/>
        <w:t>EPS fallback for IMS voice</w:t>
      </w:r>
      <w:bookmarkEnd w:id="2006"/>
      <w:bookmarkEnd w:id="2007"/>
      <w:bookmarkEnd w:id="2008"/>
      <w:bookmarkEnd w:id="2009"/>
      <w:bookmarkEnd w:id="2010"/>
      <w:bookmarkEnd w:id="2011"/>
      <w:bookmarkEnd w:id="2012"/>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13" w:name="_MON_1666169307"/>
    <w:bookmarkEnd w:id="2013"/>
    <w:p w14:paraId="25D217B8" w14:textId="1C2DE612" w:rsidR="00A238E8" w:rsidRDefault="00A238E8" w:rsidP="00B13067">
      <w:pPr>
        <w:pStyle w:val="TH"/>
      </w:pPr>
      <w:r w:rsidRPr="00486F00">
        <w:object w:dxaOrig="10018" w:dyaOrig="7288" w14:anchorId="5B81C34A">
          <v:shape id="_x0000_i1145" type="#_x0000_t75" style="width:403.5pt;height:295.5pt" o:ole="">
            <v:imagedata r:id="rId236" o:title=""/>
          </v:shape>
          <o:OLEObject Type="Embed" ProgID="Word.Picture.8" ShapeID="_x0000_i1145" DrawAspect="Content" ObjectID="_1693969281" r:id="rId237"/>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14" w:name="_Toc20204181"/>
      <w:bookmarkStart w:id="2015" w:name="_Toc27894869"/>
      <w:bookmarkStart w:id="2016" w:name="_Toc36191944"/>
      <w:bookmarkStart w:id="2017" w:name="_Toc45193034"/>
      <w:bookmarkStart w:id="2018" w:name="_Toc47592666"/>
      <w:bookmarkStart w:id="2019" w:name="_Toc51834753"/>
      <w:bookmarkStart w:id="2020" w:name="_Toc83355272"/>
      <w:r w:rsidRPr="00140E21">
        <w:t>4.13.6.2</w:t>
      </w:r>
      <w:r w:rsidRPr="00140E21">
        <w:tab/>
        <w:t>Inter RAT Fallback in 5GC for IMS voice</w:t>
      </w:r>
      <w:bookmarkEnd w:id="2014"/>
      <w:bookmarkEnd w:id="2015"/>
      <w:bookmarkEnd w:id="2016"/>
      <w:bookmarkEnd w:id="2017"/>
      <w:bookmarkEnd w:id="2018"/>
      <w:bookmarkEnd w:id="2019"/>
      <w:bookmarkEnd w:id="2020"/>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21" w:name="_MON_1646644333"/>
    <w:bookmarkEnd w:id="2021"/>
    <w:p w14:paraId="7889800A" w14:textId="77777777" w:rsidR="00776774" w:rsidRDefault="00776774" w:rsidP="00776774">
      <w:pPr>
        <w:pStyle w:val="TH"/>
      </w:pPr>
      <w:r w:rsidRPr="00140E21">
        <w:object w:dxaOrig="6028" w:dyaOrig="6282" w14:anchorId="00E3176A">
          <v:shape id="_x0000_i1146" type="#_x0000_t75" style="width:300.75pt;height:285.75pt" o:ole="">
            <v:imagedata r:id="rId238" o:title="" cropbottom="5920f"/>
          </v:shape>
          <o:OLEObject Type="Embed" ProgID="Word.Picture.8" ShapeID="_x0000_i1146" DrawAspect="Content" ObjectID="_1693969282" r:id="rId239"/>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22" w:name="_Toc27894870"/>
      <w:bookmarkStart w:id="2023" w:name="_Toc36191945"/>
      <w:bookmarkStart w:id="2024" w:name="_Toc45193035"/>
      <w:bookmarkStart w:id="2025" w:name="_Toc47592667"/>
      <w:bookmarkStart w:id="2026" w:name="_Toc51834754"/>
      <w:bookmarkStart w:id="2027" w:name="_Toc20204182"/>
      <w:bookmarkStart w:id="2028" w:name="_Toc83355273"/>
      <w:r>
        <w:t>4.13.6.3</w:t>
      </w:r>
      <w:r>
        <w:tab/>
        <w:t>Transfer of PDU session used for IMS voice from non-3GPP access to 5GS</w:t>
      </w:r>
      <w:bookmarkEnd w:id="2022"/>
      <w:bookmarkEnd w:id="2023"/>
      <w:bookmarkEnd w:id="2024"/>
      <w:bookmarkEnd w:id="2025"/>
      <w:bookmarkEnd w:id="2026"/>
      <w:bookmarkEnd w:id="2028"/>
    </w:p>
    <w:bookmarkStart w:id="2029" w:name="_MON_1668415916"/>
    <w:bookmarkEnd w:id="2029"/>
    <w:p w14:paraId="2ACD6790" w14:textId="61C6F202" w:rsidR="00A238E8" w:rsidRDefault="00D20DF8" w:rsidP="00A238E8">
      <w:pPr>
        <w:pStyle w:val="TH"/>
      </w:pPr>
      <w:r w:rsidRPr="009A7CBB">
        <w:object w:dxaOrig="9498" w:dyaOrig="4223" w14:anchorId="09AC1C7C">
          <v:shape id="_x0000_i1147" type="#_x0000_t75" style="width:475.5pt;height:211.5pt" o:ole="">
            <v:imagedata r:id="rId240" o:title=""/>
          </v:shape>
          <o:OLEObject Type="Embed" ProgID="Word.Document.12" ShapeID="_x0000_i1147" DrawAspect="Content" ObjectID="_1693969283" r:id="rId241">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30" w:name="_Toc27894871"/>
      <w:bookmarkStart w:id="2031" w:name="_Toc36191946"/>
      <w:bookmarkStart w:id="2032" w:name="_Toc45193036"/>
      <w:bookmarkStart w:id="2033" w:name="_Toc47592668"/>
      <w:bookmarkStart w:id="2034"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35" w:name="_Toc83355274"/>
      <w:r w:rsidRPr="00140E21">
        <w:t>4.13.7</w:t>
      </w:r>
      <w:r w:rsidRPr="00140E21">
        <w:tab/>
        <w:t>MSISDN-less MO SMS</w:t>
      </w:r>
      <w:bookmarkEnd w:id="2027"/>
      <w:bookmarkEnd w:id="2030"/>
      <w:bookmarkEnd w:id="2031"/>
      <w:bookmarkEnd w:id="2032"/>
      <w:bookmarkEnd w:id="2033"/>
      <w:bookmarkEnd w:id="2034"/>
      <w:bookmarkEnd w:id="2035"/>
    </w:p>
    <w:p w14:paraId="2886CEC1" w14:textId="77777777" w:rsidR="00776774" w:rsidRPr="00140E21" w:rsidRDefault="00776774" w:rsidP="00776774">
      <w:pPr>
        <w:pStyle w:val="Heading4"/>
      </w:pPr>
      <w:bookmarkStart w:id="2036" w:name="_Toc20204183"/>
      <w:bookmarkStart w:id="2037" w:name="_Toc27894872"/>
      <w:bookmarkStart w:id="2038" w:name="_Toc36191947"/>
      <w:bookmarkStart w:id="2039" w:name="_Toc45193037"/>
      <w:bookmarkStart w:id="2040" w:name="_Toc47592669"/>
      <w:bookmarkStart w:id="2041" w:name="_Toc51834756"/>
      <w:bookmarkStart w:id="2042" w:name="_Toc83355275"/>
      <w:r w:rsidRPr="00140E21">
        <w:t>4.13.7.1</w:t>
      </w:r>
      <w:r w:rsidRPr="00140E21">
        <w:tab/>
        <w:t>General</w:t>
      </w:r>
      <w:bookmarkEnd w:id="2036"/>
      <w:bookmarkEnd w:id="2037"/>
      <w:bookmarkEnd w:id="2038"/>
      <w:bookmarkEnd w:id="2039"/>
      <w:bookmarkEnd w:id="2040"/>
      <w:bookmarkEnd w:id="2041"/>
      <w:bookmarkEnd w:id="2042"/>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43" w:name="_Toc20204184"/>
      <w:bookmarkStart w:id="2044" w:name="_Toc27894873"/>
      <w:bookmarkStart w:id="2045" w:name="_Toc36191948"/>
      <w:bookmarkStart w:id="2046" w:name="_Toc45193038"/>
      <w:bookmarkStart w:id="2047" w:name="_Toc47592670"/>
      <w:bookmarkStart w:id="2048" w:name="_Toc51834757"/>
      <w:bookmarkStart w:id="2049" w:name="_Toc83355276"/>
      <w:r w:rsidRPr="00140E21">
        <w:lastRenderedPageBreak/>
        <w:t>4.13.7.2</w:t>
      </w:r>
      <w:r w:rsidRPr="00140E21">
        <w:tab/>
        <w:t>The procedure of MSISDN-less MO SMS Service</w:t>
      </w:r>
      <w:bookmarkEnd w:id="2043"/>
      <w:bookmarkEnd w:id="2044"/>
      <w:bookmarkEnd w:id="2045"/>
      <w:bookmarkEnd w:id="2046"/>
      <w:bookmarkEnd w:id="2047"/>
      <w:bookmarkEnd w:id="2048"/>
      <w:bookmarkEnd w:id="2049"/>
    </w:p>
    <w:p w14:paraId="426C5468" w14:textId="77777777" w:rsidR="00776774" w:rsidRPr="00140E21" w:rsidRDefault="00776774" w:rsidP="00776774">
      <w:pPr>
        <w:pStyle w:val="TH"/>
      </w:pPr>
      <w:r w:rsidRPr="00140E21">
        <w:object w:dxaOrig="11161" w:dyaOrig="7036" w14:anchorId="35654BF2">
          <v:shape id="_x0000_i1148" type="#_x0000_t75" style="width:481.5pt;height:303.75pt" o:ole="">
            <v:imagedata r:id="rId242" o:title=""/>
          </v:shape>
          <o:OLEObject Type="Embed" ProgID="Visio.Drawing.15" ShapeID="_x0000_i1148" DrawAspect="Content" ObjectID="_1693969284" r:id="rId243"/>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50" w:name="_Toc20204185"/>
      <w:bookmarkStart w:id="2051" w:name="_Toc27894874"/>
      <w:bookmarkStart w:id="2052" w:name="_Toc36191949"/>
      <w:bookmarkStart w:id="2053" w:name="_Toc45193039"/>
      <w:bookmarkStart w:id="2054" w:name="_Toc47592671"/>
      <w:bookmarkStart w:id="2055" w:name="_Toc51834758"/>
      <w:bookmarkStart w:id="2056" w:name="_Toc83355277"/>
      <w:r w:rsidRPr="00140E21">
        <w:lastRenderedPageBreak/>
        <w:t>4.13.8</w:t>
      </w:r>
      <w:r w:rsidRPr="00140E21">
        <w:tab/>
        <w:t>Support of 5G LAN-type service</w:t>
      </w:r>
      <w:bookmarkEnd w:id="2050"/>
      <w:bookmarkEnd w:id="2051"/>
      <w:bookmarkEnd w:id="2052"/>
      <w:bookmarkEnd w:id="2053"/>
      <w:bookmarkEnd w:id="2054"/>
      <w:bookmarkEnd w:id="2055"/>
      <w:bookmarkEnd w:id="2056"/>
    </w:p>
    <w:p w14:paraId="5748A20B" w14:textId="77777777" w:rsidR="00776774" w:rsidRPr="00140E21" w:rsidRDefault="00776774" w:rsidP="00776774">
      <w:pPr>
        <w:pStyle w:val="Heading4"/>
      </w:pPr>
      <w:bookmarkStart w:id="2057" w:name="_Toc20204186"/>
      <w:bookmarkStart w:id="2058" w:name="_Toc27894875"/>
      <w:bookmarkStart w:id="2059" w:name="_Toc36191950"/>
      <w:bookmarkStart w:id="2060" w:name="_Toc45193040"/>
      <w:bookmarkStart w:id="2061" w:name="_Toc47592672"/>
      <w:bookmarkStart w:id="2062" w:name="_Toc51834759"/>
      <w:bookmarkStart w:id="2063" w:name="_Toc83355278"/>
      <w:r w:rsidRPr="00140E21">
        <w:t>4.13.8.1</w:t>
      </w:r>
      <w:r w:rsidRPr="00140E21">
        <w:tab/>
        <w:t>Support of 5G</w:t>
      </w:r>
      <w:r>
        <w:t xml:space="preserve"> VN</w:t>
      </w:r>
      <w:r w:rsidRPr="00140E21">
        <w:t xml:space="preserve"> group management</w:t>
      </w:r>
      <w:bookmarkEnd w:id="2057"/>
      <w:bookmarkEnd w:id="2058"/>
      <w:bookmarkEnd w:id="2059"/>
      <w:bookmarkEnd w:id="2060"/>
      <w:bookmarkEnd w:id="2061"/>
      <w:bookmarkEnd w:id="2062"/>
      <w:bookmarkEnd w:id="2063"/>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64" w:name="_Toc36191951"/>
      <w:bookmarkStart w:id="2065" w:name="_Toc45193041"/>
      <w:bookmarkStart w:id="2066" w:name="_Toc47592673"/>
      <w:bookmarkStart w:id="2067" w:name="_Toc51834760"/>
      <w:bookmarkStart w:id="2068" w:name="_Toc20204187"/>
      <w:bookmarkStart w:id="2069" w:name="_Toc27894876"/>
      <w:bookmarkStart w:id="2070" w:name="_Toc83355279"/>
      <w:r>
        <w:t>4.13.8.2</w:t>
      </w:r>
      <w:r>
        <w:tab/>
        <w:t>Support of 5G VN group communication</w:t>
      </w:r>
      <w:bookmarkEnd w:id="2064"/>
      <w:bookmarkEnd w:id="2065"/>
      <w:bookmarkEnd w:id="2066"/>
      <w:bookmarkEnd w:id="2067"/>
      <w:bookmarkEnd w:id="2070"/>
    </w:p>
    <w:p w14:paraId="7AEE790C" w14:textId="77777777" w:rsidR="00776774" w:rsidRDefault="00776774" w:rsidP="00776774">
      <w:pPr>
        <w:pStyle w:val="Heading5"/>
      </w:pPr>
      <w:bookmarkStart w:id="2071" w:name="_Toc36191952"/>
      <w:bookmarkStart w:id="2072" w:name="_Toc45193042"/>
      <w:bookmarkStart w:id="2073" w:name="_Toc47592674"/>
      <w:bookmarkStart w:id="2074" w:name="_Toc51834761"/>
      <w:bookmarkStart w:id="2075" w:name="_Toc83355280"/>
      <w:r>
        <w:t>4.13.8.2.1</w:t>
      </w:r>
      <w:r>
        <w:tab/>
        <w:t>General</w:t>
      </w:r>
      <w:bookmarkEnd w:id="2071"/>
      <w:bookmarkEnd w:id="2072"/>
      <w:bookmarkEnd w:id="2073"/>
      <w:bookmarkEnd w:id="2074"/>
      <w:bookmarkEnd w:id="2075"/>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76" w:name="_Toc36191953"/>
      <w:bookmarkStart w:id="2077" w:name="_Toc45193043"/>
      <w:bookmarkStart w:id="2078" w:name="_Toc47592675"/>
      <w:bookmarkStart w:id="2079" w:name="_Toc51834762"/>
      <w:bookmarkStart w:id="2080" w:name="_Toc83355281"/>
      <w:r>
        <w:t>4.13.8.2.2</w:t>
      </w:r>
      <w:r>
        <w:tab/>
        <w:t>group-level N4 session management procedures</w:t>
      </w:r>
      <w:bookmarkEnd w:id="2076"/>
      <w:bookmarkEnd w:id="2077"/>
      <w:bookmarkEnd w:id="2078"/>
      <w:bookmarkEnd w:id="2079"/>
      <w:bookmarkEnd w:id="2080"/>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81" w:name="_Toc36191954"/>
      <w:bookmarkStart w:id="2082" w:name="_Toc45193044"/>
      <w:bookmarkStart w:id="2083" w:name="_Toc47592676"/>
      <w:bookmarkStart w:id="2084" w:name="_Toc51834763"/>
      <w:bookmarkStart w:id="2085" w:name="_Toc83355282"/>
      <w:r w:rsidRPr="00140E21">
        <w:t>4.14</w:t>
      </w:r>
      <w:r w:rsidRPr="00140E21">
        <w:tab/>
        <w:t>Support for Dual Connectivity</w:t>
      </w:r>
      <w:bookmarkEnd w:id="2068"/>
      <w:bookmarkEnd w:id="2069"/>
      <w:bookmarkEnd w:id="2081"/>
      <w:bookmarkEnd w:id="2082"/>
      <w:bookmarkEnd w:id="2083"/>
      <w:bookmarkEnd w:id="2084"/>
      <w:bookmarkEnd w:id="2085"/>
    </w:p>
    <w:p w14:paraId="472E4A33" w14:textId="77777777" w:rsidR="00776774" w:rsidRPr="00140E21" w:rsidRDefault="00776774" w:rsidP="00776774">
      <w:pPr>
        <w:pStyle w:val="Heading3"/>
      </w:pPr>
      <w:bookmarkStart w:id="2086" w:name="_Toc20204188"/>
      <w:bookmarkStart w:id="2087" w:name="_Toc27894877"/>
      <w:bookmarkStart w:id="2088" w:name="_Toc36191955"/>
      <w:bookmarkStart w:id="2089" w:name="_Toc45193045"/>
      <w:bookmarkStart w:id="2090" w:name="_Toc47592677"/>
      <w:bookmarkStart w:id="2091" w:name="_Toc51834764"/>
      <w:bookmarkStart w:id="2092" w:name="_Toc83355283"/>
      <w:r w:rsidRPr="00140E21">
        <w:t>4.14.1</w:t>
      </w:r>
      <w:r w:rsidRPr="00140E21">
        <w:tab/>
        <w:t>RAN Initiated QoS Flow Mobility</w:t>
      </w:r>
      <w:bookmarkEnd w:id="2086"/>
      <w:bookmarkEnd w:id="2087"/>
      <w:bookmarkEnd w:id="2088"/>
      <w:bookmarkEnd w:id="2089"/>
      <w:bookmarkEnd w:id="2090"/>
      <w:bookmarkEnd w:id="2091"/>
      <w:bookmarkEnd w:id="209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93" w:name="_MON_1575294779"/>
    <w:bookmarkEnd w:id="2093"/>
    <w:p w14:paraId="6C47BE77" w14:textId="77777777" w:rsidR="00776774" w:rsidRPr="00140E21" w:rsidRDefault="00776774" w:rsidP="00776774">
      <w:pPr>
        <w:pStyle w:val="TH"/>
      </w:pPr>
      <w:r w:rsidRPr="00140E21">
        <w:object w:dxaOrig="8820" w:dyaOrig="7269" w14:anchorId="0A1F57ED">
          <v:shape id="_x0000_i1149" type="#_x0000_t75" style="width:432.75pt;height:354.75pt" o:ole="">
            <v:imagedata r:id="rId244" o:title=""/>
          </v:shape>
          <o:OLEObject Type="Embed" ProgID="Word.Picture.8" ShapeID="_x0000_i1149" DrawAspect="Content" ObjectID="_1693969285" r:id="rId245"/>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94" w:name="_Toc20204189"/>
      <w:bookmarkStart w:id="2095" w:name="_Toc27894878"/>
      <w:bookmarkStart w:id="2096" w:name="_Toc36191956"/>
      <w:bookmarkStart w:id="2097" w:name="_Toc45193046"/>
      <w:bookmarkStart w:id="2098" w:name="_Toc47592678"/>
      <w:bookmarkStart w:id="2099" w:name="_Toc51834765"/>
      <w:bookmarkStart w:id="2100" w:name="_Toc83355284"/>
      <w:r w:rsidRPr="00140E21">
        <w:rPr>
          <w:rFonts w:eastAsia="SimSun"/>
        </w:rPr>
        <w:lastRenderedPageBreak/>
        <w:t>4.15</w:t>
      </w:r>
      <w:r w:rsidRPr="00140E21">
        <w:rPr>
          <w:rFonts w:eastAsia="SimSun"/>
        </w:rPr>
        <w:tab/>
        <w:t>Network Exposure</w:t>
      </w:r>
      <w:bookmarkEnd w:id="2094"/>
      <w:bookmarkEnd w:id="2095"/>
      <w:bookmarkEnd w:id="2096"/>
      <w:bookmarkEnd w:id="2097"/>
      <w:bookmarkEnd w:id="2098"/>
      <w:bookmarkEnd w:id="2099"/>
      <w:bookmarkEnd w:id="2100"/>
    </w:p>
    <w:p w14:paraId="0E04F09F" w14:textId="77777777" w:rsidR="00776774" w:rsidRPr="00140E21" w:rsidRDefault="00776774" w:rsidP="00776774">
      <w:pPr>
        <w:pStyle w:val="Heading3"/>
        <w:rPr>
          <w:rFonts w:eastAsia="SimSun"/>
        </w:rPr>
      </w:pPr>
      <w:bookmarkStart w:id="2101" w:name="_Toc20204190"/>
      <w:bookmarkStart w:id="2102" w:name="_Toc27894879"/>
      <w:bookmarkStart w:id="2103" w:name="_Toc36191957"/>
      <w:bookmarkStart w:id="2104" w:name="_Toc45193047"/>
      <w:bookmarkStart w:id="2105" w:name="_Toc47592679"/>
      <w:bookmarkStart w:id="2106" w:name="_Toc51834766"/>
      <w:bookmarkStart w:id="2107" w:name="_Toc83355285"/>
      <w:r w:rsidRPr="00140E21">
        <w:rPr>
          <w:rFonts w:eastAsia="SimSun"/>
        </w:rPr>
        <w:t>4.15.1</w:t>
      </w:r>
      <w:r w:rsidRPr="00140E21">
        <w:rPr>
          <w:rFonts w:eastAsia="SimSun"/>
        </w:rPr>
        <w:tab/>
        <w:t>General</w:t>
      </w:r>
      <w:bookmarkEnd w:id="2101"/>
      <w:bookmarkEnd w:id="2102"/>
      <w:bookmarkEnd w:id="2103"/>
      <w:bookmarkEnd w:id="2104"/>
      <w:bookmarkEnd w:id="2105"/>
      <w:bookmarkEnd w:id="2106"/>
      <w:bookmarkEnd w:id="2107"/>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489FEC5C"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5911B82B" w14:textId="5AF0E9C2" w:rsidR="003A38E5" w:rsidRPr="00140E21" w:rsidRDefault="003A38E5" w:rsidP="003A38E5">
            <w:pPr>
              <w:pStyle w:val="TAN"/>
            </w:pPr>
            <w:r>
              <w:t>NOTE 4:</w:t>
            </w:r>
            <w:r>
              <w:tab/>
              <w:t>The differences in event includes the events have been newly appeared, disappeared, and changed from the previous notification.</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lastRenderedPageBreak/>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77777777"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lastRenderedPageBreak/>
        <w:t>-</w:t>
      </w:r>
      <w:r>
        <w:tab/>
        <w:t>UE is removed from the monitoring target group that was identified in monitoring subscription.</w:t>
      </w:r>
    </w:p>
    <w:p w14:paraId="078356D1" w14:textId="5CCC01CB"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108" w:name="_Toc20204191"/>
      <w:bookmarkStart w:id="2109" w:name="_Toc27894880"/>
      <w:bookmarkStart w:id="2110" w:name="_Toc36191958"/>
      <w:bookmarkStart w:id="2111" w:name="_Toc45193048"/>
      <w:bookmarkStart w:id="2112" w:name="_Toc47592680"/>
      <w:bookmarkStart w:id="2113"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114" w:name="_Toc83355286"/>
      <w:r w:rsidRPr="00140E21">
        <w:rPr>
          <w:rFonts w:eastAsia="SimSun"/>
        </w:rPr>
        <w:t>4.15.2</w:t>
      </w:r>
      <w:r w:rsidRPr="00140E21">
        <w:rPr>
          <w:rFonts w:eastAsia="SimSun"/>
        </w:rPr>
        <w:tab/>
      </w:r>
      <w:r w:rsidRPr="00140E21">
        <w:t>External Exposure of Network Capabilities</w:t>
      </w:r>
      <w:bookmarkEnd w:id="2108"/>
      <w:bookmarkEnd w:id="2109"/>
      <w:bookmarkEnd w:id="2110"/>
      <w:bookmarkEnd w:id="2111"/>
      <w:bookmarkEnd w:id="2112"/>
      <w:bookmarkEnd w:id="2113"/>
      <w:bookmarkEnd w:id="211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15" w:name="_Toc20204192"/>
      <w:bookmarkStart w:id="2116" w:name="_Toc27894881"/>
      <w:bookmarkStart w:id="2117" w:name="_Toc36191959"/>
      <w:bookmarkStart w:id="2118" w:name="_Toc45193049"/>
      <w:bookmarkStart w:id="2119" w:name="_Toc47592681"/>
      <w:bookmarkStart w:id="2120" w:name="_Toc51834768"/>
      <w:bookmarkStart w:id="2121" w:name="_Toc83355287"/>
      <w:r w:rsidRPr="00140E21">
        <w:t>4.15.2a</w:t>
      </w:r>
      <w:r w:rsidRPr="00140E21">
        <w:tab/>
        <w:t>Data Collection from an AF</w:t>
      </w:r>
      <w:bookmarkEnd w:id="2115"/>
      <w:bookmarkEnd w:id="2116"/>
      <w:bookmarkEnd w:id="2117"/>
      <w:bookmarkEnd w:id="2118"/>
      <w:bookmarkEnd w:id="2119"/>
      <w:bookmarkEnd w:id="2120"/>
      <w:bookmarkEnd w:id="2121"/>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22" w:name="_Toc20204193"/>
      <w:bookmarkStart w:id="2123" w:name="_Toc27894882"/>
      <w:bookmarkStart w:id="2124" w:name="_Toc36191960"/>
      <w:bookmarkStart w:id="2125" w:name="_Toc45193050"/>
      <w:bookmarkStart w:id="2126" w:name="_Toc47592682"/>
      <w:bookmarkStart w:id="2127" w:name="_Toc51834769"/>
      <w:bookmarkStart w:id="2128" w:name="_Toc83355288"/>
      <w:r w:rsidRPr="00140E21">
        <w:rPr>
          <w:rFonts w:eastAsia="SimSun"/>
        </w:rPr>
        <w:t>4.15.3</w:t>
      </w:r>
      <w:r w:rsidRPr="00140E21">
        <w:rPr>
          <w:rFonts w:eastAsia="SimSun"/>
        </w:rPr>
        <w:tab/>
        <w:t>Event Exposure using NEF</w:t>
      </w:r>
      <w:bookmarkEnd w:id="2122"/>
      <w:bookmarkEnd w:id="2123"/>
      <w:bookmarkEnd w:id="2124"/>
      <w:bookmarkEnd w:id="2125"/>
      <w:bookmarkEnd w:id="2126"/>
      <w:bookmarkEnd w:id="2127"/>
      <w:bookmarkEnd w:id="2128"/>
    </w:p>
    <w:p w14:paraId="29CA1CD3" w14:textId="77777777" w:rsidR="00776774" w:rsidRPr="00140E21" w:rsidRDefault="00776774" w:rsidP="00776774">
      <w:pPr>
        <w:pStyle w:val="Heading4"/>
      </w:pPr>
      <w:bookmarkStart w:id="2129" w:name="_Toc20204194"/>
      <w:bookmarkStart w:id="2130" w:name="_Toc27894883"/>
      <w:bookmarkStart w:id="2131" w:name="_Toc36191961"/>
      <w:bookmarkStart w:id="2132" w:name="_Toc45193051"/>
      <w:bookmarkStart w:id="2133" w:name="_Toc47592683"/>
      <w:bookmarkStart w:id="2134" w:name="_Toc51834770"/>
      <w:bookmarkStart w:id="2135" w:name="_Toc83355289"/>
      <w:r w:rsidRPr="00140E21">
        <w:t>4.15.3.1</w:t>
      </w:r>
      <w:r w:rsidRPr="00140E21">
        <w:tab/>
        <w:t>Monitoring Events</w:t>
      </w:r>
      <w:bookmarkEnd w:id="2129"/>
      <w:bookmarkEnd w:id="2130"/>
      <w:bookmarkEnd w:id="2131"/>
      <w:bookmarkEnd w:id="2132"/>
      <w:bookmarkEnd w:id="2133"/>
      <w:bookmarkEnd w:id="2134"/>
      <w:bookmarkEnd w:id="2135"/>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2DF55529" w14:textId="231106F8" w:rsidR="009E7391" w:rsidRPr="00140E21" w:rsidRDefault="009E7391" w:rsidP="008471CD">
            <w:pPr>
              <w:pStyle w:val="TAL"/>
            </w:pPr>
            <w:r>
              <w:t>It indicates the current number of registered UEs or established PDU Sessions for a network slice that is subject to Network Slice Admission Control.</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36" w:name="_Toc20204195"/>
      <w:bookmarkStart w:id="2137" w:name="_Toc27894884"/>
      <w:bookmarkStart w:id="2138" w:name="_Toc36191962"/>
      <w:bookmarkStart w:id="2139" w:name="_Toc45193052"/>
      <w:bookmarkStart w:id="2140" w:name="_Toc47592684"/>
      <w:bookmarkStart w:id="2141" w:name="_Toc51834771"/>
      <w:bookmarkStart w:id="2142" w:name="_Toc83355290"/>
      <w:r w:rsidRPr="00140E21">
        <w:t>4.15.3.2</w:t>
      </w:r>
      <w:r w:rsidRPr="00140E21">
        <w:tab/>
        <w:t>Information flows</w:t>
      </w:r>
      <w:bookmarkEnd w:id="2136"/>
      <w:bookmarkEnd w:id="2137"/>
      <w:bookmarkEnd w:id="2138"/>
      <w:bookmarkEnd w:id="2139"/>
      <w:bookmarkEnd w:id="2140"/>
      <w:bookmarkEnd w:id="2141"/>
      <w:bookmarkEnd w:id="2142"/>
    </w:p>
    <w:p w14:paraId="7CC4F610" w14:textId="77777777" w:rsidR="00776774" w:rsidRPr="00140E21" w:rsidRDefault="00776774" w:rsidP="00776774">
      <w:pPr>
        <w:pStyle w:val="Heading5"/>
        <w:rPr>
          <w:rFonts w:eastAsia="SimSun"/>
        </w:rPr>
      </w:pPr>
      <w:bookmarkStart w:id="2143" w:name="_Toc20204196"/>
      <w:bookmarkStart w:id="2144" w:name="_Toc27894885"/>
      <w:bookmarkStart w:id="2145" w:name="_Toc36191963"/>
      <w:bookmarkStart w:id="2146" w:name="_Toc45193053"/>
      <w:bookmarkStart w:id="2147" w:name="_Toc47592685"/>
      <w:bookmarkStart w:id="2148" w:name="_Toc51834772"/>
      <w:bookmarkStart w:id="2149" w:name="_Toc83355291"/>
      <w:r w:rsidRPr="00140E21">
        <w:rPr>
          <w:rFonts w:eastAsia="SimSun"/>
        </w:rPr>
        <w:t>4.15.3.2.1</w:t>
      </w:r>
      <w:r w:rsidRPr="00140E21">
        <w:rPr>
          <w:rFonts w:eastAsia="SimSun"/>
        </w:rPr>
        <w:tab/>
        <w:t>AMF service operations information flow</w:t>
      </w:r>
      <w:bookmarkEnd w:id="2143"/>
      <w:bookmarkEnd w:id="2144"/>
      <w:bookmarkEnd w:id="2145"/>
      <w:bookmarkEnd w:id="2146"/>
      <w:bookmarkEnd w:id="2147"/>
      <w:bookmarkEnd w:id="2148"/>
      <w:bookmarkEnd w:id="2149"/>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50" w:name="_MON_1591014034"/>
    <w:bookmarkEnd w:id="2150"/>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50" type="#_x0000_t75" style="width:371.25pt;height:146.25pt" o:ole="">
            <v:imagedata r:id="rId246" o:title=""/>
          </v:shape>
          <o:OLEObject Type="Embed" ProgID="Word.Picture.8" ShapeID="_x0000_i1150" DrawAspect="Content" ObjectID="_1693969286" r:id="rId247"/>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51" w:name="_Toc20204197"/>
      <w:bookmarkStart w:id="2152" w:name="_Toc27894886"/>
      <w:bookmarkStart w:id="2153" w:name="_Toc36191964"/>
      <w:bookmarkStart w:id="2154" w:name="_Toc45193054"/>
      <w:bookmarkStart w:id="2155" w:name="_Toc47592686"/>
      <w:bookmarkStart w:id="2156" w:name="_Toc51834773"/>
      <w:bookmarkStart w:id="2157" w:name="_Toc83355292"/>
      <w:r w:rsidRPr="00140E21">
        <w:rPr>
          <w:rFonts w:eastAsia="SimSun"/>
        </w:rPr>
        <w:lastRenderedPageBreak/>
        <w:t>4.15.3.2.2</w:t>
      </w:r>
      <w:r w:rsidRPr="00140E21">
        <w:rPr>
          <w:rFonts w:eastAsia="SimSun"/>
        </w:rPr>
        <w:tab/>
        <w:t>UDM service operations information flow</w:t>
      </w:r>
      <w:bookmarkEnd w:id="2151"/>
      <w:bookmarkEnd w:id="2152"/>
      <w:bookmarkEnd w:id="2153"/>
      <w:bookmarkEnd w:id="2154"/>
      <w:bookmarkEnd w:id="2155"/>
      <w:bookmarkEnd w:id="2156"/>
      <w:bookmarkEnd w:id="2157"/>
    </w:p>
    <w:p w14:paraId="12B6B4E1" w14:textId="2DC996DC"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 of certain UEs from 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51" type="#_x0000_t75" style="width:381pt;height:294.75pt" o:ole="">
            <v:imagedata r:id="rId248" o:title=""/>
          </v:shape>
          <o:OLEObject Type="Embed" ProgID="Visio.Drawing.15" ShapeID="_x0000_i1151" DrawAspect="Content" ObjectID="_1693969287" r:id="rId249"/>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D87192"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0AF87A96" w14:textId="1B9488AC"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lastRenderedPageBreak/>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1C6C93A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 to AMF via Namf_EventExposure_Subscribe without cancelling the entire group-based event notification subscription, for the event monitored by AMF.</w:t>
      </w:r>
    </w:p>
    <w:p w14:paraId="7FFDFAE3" w14:textId="0EFCF4DF"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7B0E0429" w:rsidR="00335450" w:rsidRDefault="00335450" w:rsidP="00776774">
      <w:pPr>
        <w:pStyle w:val="B1"/>
        <w:rPr>
          <w:lang w:eastAsia="zh-CN"/>
        </w:rPr>
      </w:pPr>
      <w:r>
        <w:rPr>
          <w:lang w:eastAsia="zh-CN"/>
        </w:rPr>
        <w:tab/>
        <w:t>If Nudm_EventExposure_Subscribe with update is received in step 2a indicating removal of event notification subscription for certain UEs in a group of UEs for which there is an event notification subscription, the UDM shall cancel the subscription to the event notification for the impacted UEs. If Maximum number of Reports is applied, the UDM shall set the number of reports of the indicated UE(s) to Maximum Number of Reports for the events monitored by UDM.</w:t>
      </w:r>
    </w:p>
    <w:p w14:paraId="10EE2AEE" w14:textId="1D8F3DC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EA8B656" w14:textId="2C3BCF38"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lastRenderedPageBreak/>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58" w:name="_Toc20204198"/>
      <w:bookmarkStart w:id="2159" w:name="_Toc27894887"/>
      <w:bookmarkStart w:id="2160" w:name="_Toc36191965"/>
      <w:bookmarkStart w:id="2161" w:name="_Toc45193055"/>
      <w:bookmarkStart w:id="2162" w:name="_Toc47592687"/>
      <w:bookmarkStart w:id="2163" w:name="_Toc51834774"/>
      <w:bookmarkStart w:id="2164" w:name="_Toc83355293"/>
      <w:r w:rsidRPr="00140E21">
        <w:rPr>
          <w:rFonts w:eastAsia="SimSun"/>
        </w:rPr>
        <w:t>4.15.3.2.3</w:t>
      </w:r>
      <w:r w:rsidRPr="00140E21">
        <w:rPr>
          <w:rFonts w:eastAsia="SimSun"/>
        </w:rPr>
        <w:tab/>
        <w:t>NEF service operations information flow</w:t>
      </w:r>
      <w:bookmarkEnd w:id="2158"/>
      <w:bookmarkEnd w:id="2159"/>
      <w:bookmarkEnd w:id="2160"/>
      <w:bookmarkEnd w:id="2161"/>
      <w:bookmarkEnd w:id="2162"/>
      <w:bookmarkEnd w:id="2163"/>
      <w:bookmarkEnd w:id="2164"/>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53" type="#_x0000_t75" style="width:477pt;height:421.5pt" o:ole="">
            <v:imagedata r:id="rId250" o:title=""/>
          </v:shape>
          <o:OLEObject Type="Embed" ProgID="Word.Picture.8" ShapeID="_x0000_i1153" DrawAspect="Content" ObjectID="_1693969288" r:id="rId251"/>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16C35E57" w:rsidR="00335450" w:rsidRDefault="00335450" w:rsidP="00776774">
      <w:pPr>
        <w:pStyle w:val="B1"/>
      </w:pPr>
      <w:r>
        <w:lastRenderedPageBreak/>
        <w:tab/>
        <w:t>If subscription to group-based event notifications are removed for certain UEs in a group of UEs for which there is an event notification subscription</w:t>
      </w:r>
      <w:r w:rsidR="00CE5B0F">
        <w:t xml:space="preserve"> or are added for new UEs in the group</w:t>
      </w:r>
      <w:r>
        <w:t>, the AF provides impacted UE information (e.g. SUPI, MSISDN or External Identity)</w:t>
      </w:r>
      <w:r w:rsidR="00CE5B0F">
        <w:t xml:space="preserve"> with operation of Group Management which is either deletion or addition</w:t>
      </w:r>
      <w:r>
        <w:t xml:space="preserve"> to NEF via Nnef_EventExposure_Subscribe without cancelling the entire group-based event notification subscription.</w:t>
      </w:r>
    </w:p>
    <w:p w14:paraId="510BC657" w14:textId="1F1E1FE4"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47629C87"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w:t>
      </w:r>
      <w:r w:rsidR="00CE5B0F">
        <w:t xml:space="preserve"> or addition of certain new UEs in the group</w:t>
      </w:r>
      <w:r>
        <w:t>, the NEF provides impacted UE information (e.g. SUPI, MSISDN or External Identity)</w:t>
      </w:r>
      <w:r w:rsidR="00CE5B0F">
        <w:t xml:space="preserve"> with operation of Group Management (deletion or addition)</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580B7AF0" w14:textId="23D2A1DA"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AB91931"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w:t>
      </w:r>
      <w:r w:rsidR="00CE5B0F">
        <w:t xml:space="preserve"> or addition of certain new UEs in the group</w:t>
      </w:r>
      <w:r>
        <w:t>, the UDM provides impacted UE information (e.g. SUPI, MSISDN)</w:t>
      </w:r>
      <w:r w:rsidR="00CE5B0F">
        <w:t xml:space="preserve"> with operation of Group Management (deletion or addition)</w:t>
      </w:r>
      <w:r>
        <w:t xml:space="preserve"> to AMF via Namf_EventExposure_Subscribe without cancelling the entire group-based event notification subscription, for the event monitored by AMF.</w:t>
      </w:r>
    </w:p>
    <w:p w14:paraId="5CB1B980" w14:textId="2AFB6229"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lastRenderedPageBreak/>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06540598"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w:t>
      </w:r>
      <w:r w:rsidR="00CE5B0F">
        <w:t xml:space="preserve"> or addition of certain new UEs in the group</w:t>
      </w:r>
      <w:r>
        <w:t>, the UDM shall cancel the subscription to the event notification for the impacted UEs</w:t>
      </w:r>
      <w:r w:rsidR="00CE5B0F">
        <w:t xml:space="preserve"> or add the impacted UEs in the group based on the operation of Group Management</w:t>
      </w:r>
      <w:r>
        <w:t>. If Maximum number of Reports is applied, the UDM shall set the number of reports of the indicated UE(s) to Maximum Number of Reports for the events monitored by UDM.</w:t>
      </w:r>
    </w:p>
    <w:p w14:paraId="0F30F3F7" w14:textId="73C4CD2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38AFD985"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w:t>
      </w:r>
      <w:r w:rsidR="00CE5B0F">
        <w:t xml:space="preserve"> or addition of certain new UEs in the group</w:t>
      </w:r>
      <w:r>
        <w:t>, the AMF shall stop the event notification for the impacted UEs</w:t>
      </w:r>
      <w:r w:rsidR="00CE5B0F">
        <w:t xml:space="preserve"> or start the event notification for the impacted UEs based on the operation of Group Management</w:t>
      </w:r>
      <w:r>
        <w:t>. If Maximum number of Reports is applied, the AMF shall set the number of reports of the indicated UE(s) to Maximum Number of Reports.</w:t>
      </w:r>
    </w:p>
    <w:p w14:paraId="395DDD5C" w14:textId="1EB762E6"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65" w:name="_Toc20204199"/>
      <w:bookmarkStart w:id="2166" w:name="_Toc27894888"/>
      <w:bookmarkStart w:id="2167" w:name="_Toc36191966"/>
      <w:bookmarkStart w:id="2168" w:name="_Toc45193056"/>
      <w:bookmarkStart w:id="2169" w:name="_Toc47592688"/>
      <w:bookmarkStart w:id="2170" w:name="_Toc51834775"/>
      <w:bookmarkStart w:id="2171" w:name="_Toc83355294"/>
      <w:r w:rsidRPr="00140E21">
        <w:rPr>
          <w:rFonts w:eastAsia="SimSun"/>
        </w:rPr>
        <w:t>4.15.3.2.3a</w:t>
      </w:r>
      <w:r>
        <w:rPr>
          <w:rFonts w:eastAsia="SimSun"/>
        </w:rPr>
        <w:tab/>
        <w:t>Void</w:t>
      </w:r>
      <w:bookmarkEnd w:id="2165"/>
      <w:bookmarkEnd w:id="2166"/>
      <w:bookmarkEnd w:id="2167"/>
      <w:bookmarkEnd w:id="2168"/>
      <w:bookmarkEnd w:id="2169"/>
      <w:bookmarkEnd w:id="2170"/>
      <w:bookmarkEnd w:id="2171"/>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72" w:name="_Toc27894889"/>
      <w:bookmarkStart w:id="2173" w:name="_Toc36191967"/>
      <w:bookmarkStart w:id="2174" w:name="_Toc45193057"/>
      <w:bookmarkStart w:id="2175" w:name="_Toc47592689"/>
      <w:bookmarkStart w:id="2176" w:name="_Toc51834776"/>
      <w:bookmarkStart w:id="2177" w:name="_Toc20204200"/>
      <w:bookmarkStart w:id="2178" w:name="_Toc83355295"/>
      <w:r>
        <w:rPr>
          <w:rFonts w:eastAsia="SimSun"/>
        </w:rPr>
        <w:lastRenderedPageBreak/>
        <w:t>4.15.3.2.3b</w:t>
      </w:r>
      <w:r>
        <w:rPr>
          <w:rFonts w:eastAsia="SimSun"/>
        </w:rPr>
        <w:tab/>
        <w:t>Specific NEF service operations information flow for loss of connectivity and UE reachability</w:t>
      </w:r>
      <w:bookmarkEnd w:id="2172"/>
      <w:bookmarkEnd w:id="2173"/>
      <w:bookmarkEnd w:id="2174"/>
      <w:bookmarkEnd w:id="2175"/>
      <w:bookmarkEnd w:id="2176"/>
      <w:bookmarkEnd w:id="2178"/>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54" type="#_x0000_t75" style="width:481.5pt;height:314.25pt" o:ole="">
            <v:imagedata r:id="rId252" o:title=""/>
          </v:shape>
          <o:OLEObject Type="Embed" ProgID="Visio.Drawing.15" ShapeID="_x0000_i1154" DrawAspect="Content" ObjectID="_1693969289" r:id="rId253"/>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D5732D1"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lastRenderedPageBreak/>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79" w:name="_Toc27894890"/>
      <w:bookmarkStart w:id="2180" w:name="_Toc36191968"/>
      <w:bookmarkStart w:id="2181" w:name="_Toc45193058"/>
      <w:bookmarkStart w:id="2182" w:name="_Toc47592690"/>
      <w:bookmarkStart w:id="2183" w:name="_Toc51834777"/>
      <w:bookmarkStart w:id="2184" w:name="_Toc83355296"/>
      <w:r w:rsidRPr="00140E21">
        <w:rPr>
          <w:rFonts w:eastAsia="SimSun"/>
        </w:rPr>
        <w:t>4.15.3.2.4</w:t>
      </w:r>
      <w:r w:rsidRPr="00140E21">
        <w:rPr>
          <w:rFonts w:eastAsia="SimSun"/>
        </w:rPr>
        <w:tab/>
        <w:t>Exposure with bulk subscription</w:t>
      </w:r>
      <w:bookmarkEnd w:id="2177"/>
      <w:bookmarkEnd w:id="2179"/>
      <w:bookmarkEnd w:id="2180"/>
      <w:bookmarkEnd w:id="2181"/>
      <w:bookmarkEnd w:id="2182"/>
      <w:bookmarkEnd w:id="2183"/>
      <w:bookmarkEnd w:id="2184"/>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55" type="#_x0000_t75" style="width:432.75pt;height:397.5pt" o:ole="">
            <v:imagedata r:id="rId254" o:title=""/>
          </v:shape>
          <o:OLEObject Type="Embed" ProgID="Visio.Drawing.11" ShapeID="_x0000_i1155" DrawAspect="Content" ObjectID="_1693969290" r:id="rId255"/>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85" w:name="_Toc20204201"/>
      <w:bookmarkStart w:id="2186" w:name="_Toc27894891"/>
      <w:bookmarkStart w:id="2187" w:name="_Toc36191969"/>
      <w:bookmarkStart w:id="2188" w:name="_Toc45193059"/>
      <w:bookmarkStart w:id="2189" w:name="_Toc47592691"/>
      <w:bookmarkStart w:id="2190" w:name="_Toc51834778"/>
      <w:bookmarkStart w:id="2191" w:name="_Toc83355297"/>
      <w:r w:rsidRPr="00140E21">
        <w:lastRenderedPageBreak/>
        <w:t>4.15.3.2.5</w:t>
      </w:r>
      <w:r w:rsidRPr="00140E21">
        <w:tab/>
        <w:t>Information flow for downlink data delivery status</w:t>
      </w:r>
      <w:r>
        <w:t xml:space="preserve"> with SMF buffering</w:t>
      </w:r>
      <w:bookmarkEnd w:id="2185"/>
      <w:bookmarkEnd w:id="2186"/>
      <w:bookmarkEnd w:id="2187"/>
      <w:bookmarkEnd w:id="2188"/>
      <w:bookmarkEnd w:id="2189"/>
      <w:bookmarkEnd w:id="2190"/>
      <w:bookmarkEnd w:id="219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6" type="#_x0000_t75" style="width:383.25pt;height:183.75pt" o:ole="">
            <v:imagedata r:id="rId256" o:title=""/>
          </v:shape>
          <o:OLEObject Type="Embed" ProgID="Visio.Drawing.11" ShapeID="_x0000_i1156" DrawAspect="Content" ObjectID="_1693969291" r:id="rId257"/>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92" w:name="_Toc20204202"/>
      <w:bookmarkStart w:id="2193" w:name="_Toc27894892"/>
      <w:bookmarkStart w:id="2194" w:name="_Toc36191970"/>
      <w:bookmarkStart w:id="2195" w:name="_Toc45193060"/>
      <w:bookmarkStart w:id="2196" w:name="_Toc47592692"/>
      <w:bookmarkStart w:id="2197" w:name="_Toc51834779"/>
      <w:bookmarkStart w:id="2198" w:name="_Toc83355298"/>
      <w:r w:rsidRPr="00140E21">
        <w:t>4.15.3.2.6</w:t>
      </w:r>
      <w:r w:rsidRPr="00140E21">
        <w:tab/>
        <w:t>GMLC service operations information flow</w:t>
      </w:r>
      <w:bookmarkEnd w:id="2192"/>
      <w:bookmarkEnd w:id="2193"/>
      <w:bookmarkEnd w:id="2194"/>
      <w:bookmarkEnd w:id="2195"/>
      <w:bookmarkEnd w:id="2196"/>
      <w:bookmarkEnd w:id="2197"/>
      <w:bookmarkEnd w:id="2198"/>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99" w:name="_Toc27894893"/>
      <w:bookmarkStart w:id="2200" w:name="_Toc36191971"/>
      <w:bookmarkStart w:id="2201" w:name="_Toc45193061"/>
      <w:bookmarkStart w:id="2202" w:name="_Toc47592693"/>
      <w:bookmarkStart w:id="2203" w:name="_Toc51834780"/>
      <w:bookmarkStart w:id="2204" w:name="_Toc20204203"/>
      <w:bookmarkStart w:id="2205" w:name="_Toc83355299"/>
      <w:r>
        <w:t>4.15.3.2.7</w:t>
      </w:r>
      <w:r>
        <w:tab/>
        <w:t>Information flow for Availability after DDN Failure with SMF buffering</w:t>
      </w:r>
      <w:bookmarkEnd w:id="2199"/>
      <w:bookmarkEnd w:id="2200"/>
      <w:bookmarkEnd w:id="2201"/>
      <w:bookmarkEnd w:id="2202"/>
      <w:bookmarkEnd w:id="2203"/>
      <w:bookmarkEnd w:id="2205"/>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7" type="#_x0000_t75" style="width:480.75pt;height:277.5pt" o:ole="">
            <v:imagedata r:id="rId258" o:title="" cropbottom="5938f"/>
          </v:shape>
          <o:OLEObject Type="Embed" ProgID="Visio.Drawing.11" ShapeID="_x0000_i1157" DrawAspect="Content" ObjectID="_1693969292" r:id="rId259"/>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714C5F6"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06" w:name="_Toc36191972"/>
      <w:bookmarkStart w:id="2207" w:name="_Toc45193062"/>
      <w:bookmarkStart w:id="2208" w:name="_Toc47592694"/>
      <w:bookmarkStart w:id="2209" w:name="_Toc51834781"/>
      <w:bookmarkStart w:id="2210" w:name="_Toc27894894"/>
      <w:bookmarkStart w:id="2211" w:name="_Toc83355300"/>
      <w:r>
        <w:t>4.15.3.2.8</w:t>
      </w:r>
      <w:r>
        <w:tab/>
        <w:t>Information flow for downlink data delivery status with UPF buffering</w:t>
      </w:r>
      <w:bookmarkEnd w:id="2206"/>
      <w:bookmarkEnd w:id="2207"/>
      <w:bookmarkEnd w:id="2208"/>
      <w:bookmarkEnd w:id="2209"/>
      <w:bookmarkEnd w:id="2211"/>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8" type="#_x0000_t75" style="width:354pt;height:150.75pt" o:ole="">
            <v:imagedata r:id="rId260" o:title=""/>
          </v:shape>
          <o:OLEObject Type="Embed" ProgID="Visio.Drawing.11" ShapeID="_x0000_i1158" DrawAspect="Content" ObjectID="_1693969293" r:id="rId261"/>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12" w:name="_Toc36191973"/>
      <w:bookmarkStart w:id="2213" w:name="_Toc45193063"/>
      <w:bookmarkStart w:id="2214" w:name="_Toc47592695"/>
      <w:bookmarkStart w:id="2215" w:name="_Toc51834782"/>
      <w:bookmarkStart w:id="2216" w:name="_Toc83355301"/>
      <w:r>
        <w:t>4.15.3.2.9</w:t>
      </w:r>
      <w:r>
        <w:tab/>
        <w:t>Information flow for Availability after DDN Failure with UPF buffering</w:t>
      </w:r>
      <w:bookmarkEnd w:id="2212"/>
      <w:bookmarkEnd w:id="2213"/>
      <w:bookmarkEnd w:id="2214"/>
      <w:bookmarkEnd w:id="2215"/>
      <w:bookmarkEnd w:id="2216"/>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9" type="#_x0000_t75" style="width:480pt;height:226.5pt" o:ole="">
            <v:imagedata r:id="rId262" o:title=""/>
          </v:shape>
          <o:OLEObject Type="Embed" ProgID="Visio.Drawing.15" ShapeID="_x0000_i1159" DrawAspect="Content" ObjectID="_1693969294" r:id="rId263"/>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17" w:name="_Toc36191974"/>
      <w:bookmarkStart w:id="2218" w:name="_Toc45193064"/>
      <w:bookmarkStart w:id="2219" w:name="_Toc47592696"/>
      <w:bookmarkStart w:id="2220" w:name="_Toc51834783"/>
      <w:bookmarkStart w:id="2221" w:name="_Toc83355302"/>
      <w:r>
        <w:t>4.15.3.2.10</w:t>
      </w:r>
      <w:r>
        <w:tab/>
        <w:t>Number of UEs and PDU Sessions per network slice notification procedure</w:t>
      </w:r>
      <w:bookmarkEnd w:id="2221"/>
    </w:p>
    <w:p w14:paraId="468666D3" w14:textId="012FA8B2" w:rsidR="009E7391" w:rsidRDefault="009E7391" w:rsidP="008471CD">
      <w:pPr>
        <w:pStyle w:val="TH"/>
      </w:pPr>
      <w:r>
        <w:object w:dxaOrig="9639" w:dyaOrig="4903" w14:anchorId="128D01B0">
          <v:shape id="_x0000_i1160" type="#_x0000_t75" style="width:483pt;height:243.75pt" o:ole="">
            <v:imagedata r:id="rId264" o:title=""/>
          </v:shape>
          <o:OLEObject Type="Embed" ProgID="Word.Picture.8" ShapeID="_x0000_i1160" DrawAspect="Content" ObjectID="_1693969295" r:id="rId265"/>
        </w:object>
      </w:r>
    </w:p>
    <w:p w14:paraId="13E685A3" w14:textId="78D04AF5" w:rsidR="009E7391" w:rsidRDefault="009E7391" w:rsidP="009E7391">
      <w:pPr>
        <w:pStyle w:val="TF"/>
      </w:pPr>
      <w:r>
        <w:t>Figure 4.15.3.2.10-1: Number of UEs and PDU Sessions per network slice notification procedure</w:t>
      </w:r>
    </w:p>
    <w:p w14:paraId="17C02993" w14:textId="788556A2" w:rsidR="009E7391" w:rsidRDefault="009E7391" w:rsidP="000D524E">
      <w:pPr>
        <w:pStyle w:val="B1"/>
      </w:pPr>
      <w:r>
        <w:t>1.</w:t>
      </w:r>
      <w:r>
        <w:tab/>
        <w:t>To subscribe or unsubscribe for the number of UEs or the number of PDU Sessions per network slice notification with the NSACF, the AF sends Nnef_EventExposure_Subscribe/Unsubscribe Request (Event ID, Event Filter, Event Reporting information) message to the NEF. The Event ID parameter defines the subscribed event ID, i.e. Number of Registered UEs or Number of Established PDU Sessions. The Event Filter parameter defines the S-NSSAI for which reporting is required. The Event Reporting information parameter defines the mode of reporting, i.e. threshold based reporting with included a threshold value or periodic reporting with included periodicity time interval.</w:t>
      </w:r>
    </w:p>
    <w:p w14:paraId="78E6393B" w14:textId="77777777" w:rsidR="000D524E" w:rsidRDefault="000D524E" w:rsidP="009E7391">
      <w:pPr>
        <w:pStyle w:val="B1"/>
      </w:pPr>
      <w:r>
        <w:tab/>
        <w:t>Notifications related to the threshold based subscriptions behave as follows:</w:t>
      </w:r>
    </w:p>
    <w:p w14:paraId="27D0D2B7" w14:textId="66B279E0" w:rsidR="000D524E" w:rsidRDefault="000D524E" w:rsidP="006E7760">
      <w:pPr>
        <w:pStyle w:val="B2"/>
      </w:pPr>
      <w:r>
        <w:lastRenderedPageBreak/>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6F531136" w14:textId="6EDE716E" w:rsidR="000D524E" w:rsidRDefault="000D524E" w:rsidP="006E7760">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204B7ADD" w14:textId="458B3AC5" w:rsidR="009E7391" w:rsidRDefault="009E7391" w:rsidP="009E7391">
      <w:pPr>
        <w:pStyle w:val="B1"/>
      </w:pPr>
      <w:r>
        <w:t>2.</w:t>
      </w:r>
      <w:r>
        <w:tab/>
        <w:t>The NEF checks whether the AF is authorised for the requested subscription. If authorised, the NEF may query the NRF to find the NSACF responsible for the requested S-NSSAI. The NEF forwards the request to the NSACF with Nnsacf_SliceEventExposure_Subscribe/Unsubscribe Request (Event ID, Event Filter, Event Reporting information).</w:t>
      </w:r>
    </w:p>
    <w:p w14:paraId="70FEB192" w14:textId="01C8B385" w:rsidR="009E7391" w:rsidRDefault="009E7391" w:rsidP="002217D3">
      <w:pPr>
        <w:pStyle w:val="EditorsNote"/>
      </w:pPr>
      <w:r>
        <w:t>Editor's note:</w:t>
      </w:r>
      <w:r>
        <w:tab/>
        <w:t>It is FFS the NSACF responsible for an S-NSSAI to invoke the current number of UEs or PDU Sessions from all NSACFs which are currently handling the NSAC of the S-NSSAI if the NSAC is controlled by several different NSACFs.</w:t>
      </w:r>
    </w:p>
    <w:p w14:paraId="57AAC44A" w14:textId="77777777" w:rsidR="009E7391" w:rsidRDefault="009E7391" w:rsidP="009E7391">
      <w:pPr>
        <w:pStyle w:val="B1"/>
      </w:pPr>
      <w:r>
        <w:t>3.</w:t>
      </w:r>
      <w:r>
        <w:tab/>
        <w:t>The NSACF confirms with Nnsacf_SliceEventExposure_Subscribe/Usubscribe Response message to the NEF.</w:t>
      </w:r>
    </w:p>
    <w:p w14:paraId="25900FE1" w14:textId="77777777" w:rsidR="009E7391" w:rsidRDefault="009E7391" w:rsidP="009E7391">
      <w:pPr>
        <w:pStyle w:val="B1"/>
      </w:pPr>
      <w:r>
        <w:t>4.</w:t>
      </w:r>
      <w:r>
        <w:tab/>
        <w:t>The NEF forwards the response from NSACF via the Nnef_EventExposure_Subscribe/Unsibscribe Response message to the AF.</w:t>
      </w:r>
    </w:p>
    <w:p w14:paraId="76434F89" w14:textId="77777777" w:rsidR="009E7391" w:rsidRDefault="009E7391" w:rsidP="009E7391">
      <w:pPr>
        <w:pStyle w:val="B1"/>
      </w:pPr>
      <w:r>
        <w:t>5.</w:t>
      </w:r>
      <w:r>
        <w:tab/>
        <w:t>When the reporting condition for a subscribed event is fulfilled, the NSACF triggers a notification towards the AF.</w:t>
      </w:r>
    </w:p>
    <w:p w14:paraId="6A0BE9BA" w14:textId="7B743CAF" w:rsidR="009E7391" w:rsidRDefault="009E7391" w:rsidP="009E7391">
      <w:pPr>
        <w:pStyle w:val="B1"/>
      </w:pPr>
      <w:r>
        <w:t>6.</w:t>
      </w:r>
      <w:r>
        <w:tab/>
        <w:t>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the Event Reporting information parameter provides information for the current number of UEs registered with a network slice (e.g. represented in percentage of the maximum number of the UEs registered with the network slice)</w:t>
      </w:r>
      <w:r w:rsidR="000D524E">
        <w:t>,</w:t>
      </w:r>
      <w:r>
        <w:t xml:space="preserve"> information for the current number of PDU Sessions on a network slice (e.g. represented in percentage of the maximum number of the UEs established on the network slice) or both.</w:t>
      </w:r>
    </w:p>
    <w:p w14:paraId="6AAE28F3" w14:textId="77777777" w:rsidR="009E7391" w:rsidRDefault="009E7391" w:rsidP="009E7391">
      <w:pPr>
        <w:pStyle w:val="B1"/>
      </w:pPr>
      <w:r>
        <w:t>7.</w:t>
      </w:r>
      <w:r>
        <w:tab/>
        <w:t>The NEF forwards the message to the AF in the Nnef_EventExposure_Notify (Event ID, Event Filter, Event Reporting information) message.</w:t>
      </w:r>
    </w:p>
    <w:p w14:paraId="144A0F85" w14:textId="0BE653F0" w:rsidR="000D524E" w:rsidRDefault="000D524E" w:rsidP="000D524E">
      <w:pPr>
        <w:pStyle w:val="B1"/>
      </w:pPr>
      <w:r>
        <w:tab/>
        <w:t>A notification can relate either to the "Number of Registered UEs" event or the "Number of Established PDU Sessions" event.</w:t>
      </w:r>
    </w:p>
    <w:p w14:paraId="5BF3DE0F" w14:textId="4A9D050F" w:rsidR="00335450" w:rsidRDefault="00335450" w:rsidP="00335450">
      <w:pPr>
        <w:pStyle w:val="Heading5"/>
      </w:pPr>
      <w:bookmarkStart w:id="2222" w:name="_Toc83355303"/>
      <w:r>
        <w:t>4.15.3.2.11</w:t>
      </w:r>
      <w:r>
        <w:tab/>
        <w:t>Network-initiated explicit event notification subscription cancel procedure</w:t>
      </w:r>
      <w:bookmarkEnd w:id="2222"/>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335450">
      <w:pPr>
        <w:pStyle w:val="TH"/>
      </w:pPr>
      <w:r>
        <w:rPr>
          <w:rFonts w:ascii="Times New Roman" w:hAnsi="Times New Roman"/>
          <w:lang w:eastAsia="zh-CN"/>
        </w:rPr>
        <w:object w:dxaOrig="9084" w:dyaOrig="7057" w14:anchorId="4B689B56">
          <v:shape id="_x0000_i1161" type="#_x0000_t75" style="width:450.75pt;height:234pt" o:ole="">
            <v:imagedata r:id="rId266" o:title="" cropbottom="22111f" cropright="563f"/>
          </v:shape>
          <o:OLEObject Type="Embed" ProgID="Visio.Drawing.15" ShapeID="_x0000_i1161" DrawAspect="Content" ObjectID="_1693969296" r:id="rId267"/>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16F0B907" w:rsidR="008A3270" w:rsidRDefault="008A3270" w:rsidP="008A3270">
      <w:pPr>
        <w:pStyle w:val="Heading5"/>
      </w:pPr>
      <w:bookmarkStart w:id="2223" w:name="_Toc83355304"/>
      <w:r>
        <w:lastRenderedPageBreak/>
        <w:t>4.15.3.2.12</w:t>
      </w:r>
      <w:r>
        <w:tab/>
        <w:t>Number of UEs and PDU Sessions per network slice status retrieval by AF procedure</w:t>
      </w:r>
      <w:bookmarkEnd w:id="2223"/>
    </w:p>
    <w:p w14:paraId="2CC02C97" w14:textId="36A8FBB1" w:rsidR="008A3270" w:rsidRDefault="008A3270" w:rsidP="008A3270">
      <w:pPr>
        <w:pStyle w:val="TH"/>
      </w:pPr>
      <w:r>
        <w:object w:dxaOrig="8679" w:dyaOrig="4351" w14:anchorId="47B95A0B">
          <v:shape id="_x0000_i1162" type="#_x0000_t75" style="width:435pt;height:217.5pt" o:ole="">
            <v:imagedata r:id="rId268" o:title=""/>
          </v:shape>
          <o:OLEObject Type="Embed" ProgID="Word.Picture.8" ShapeID="_x0000_i1162" DrawAspect="Content" ObjectID="_1693969297" r:id="rId269"/>
        </w:object>
      </w:r>
    </w:p>
    <w:p w14:paraId="61766147" w14:textId="54762FF3" w:rsidR="008A3270" w:rsidRDefault="008A3270" w:rsidP="008A3270">
      <w:pPr>
        <w:pStyle w:val="TF"/>
      </w:pPr>
      <w:r>
        <w:t>Figure 4.15.3.2.12-1: Number of UEs and PDU Sessions per network slice status retrieval by AF procedure</w:t>
      </w:r>
    </w:p>
    <w:p w14:paraId="0BFCD9B0" w14:textId="77777777" w:rsidR="008A3270" w:rsidRDefault="008A3270" w:rsidP="008A3270">
      <w:pPr>
        <w:pStyle w:val="B1"/>
      </w:pPr>
      <w:r>
        <w:t>1.</w:t>
      </w:r>
      <w:r>
        <w:tab/>
        <w:t>To retrieve information about the number of the UEs registered with a network slice or the number of the PDU Sessions established on a network slice or both, the AF sends Nnef_SliceStatus_Retrieval Request (Event ID, Event Filter) message to the NEF. The Event ID parameter defines the information to be reported, i.e. the number of registered UEs with a network slice or the number of the PDU sessions with a network slice or both. The Event Filter parameter defines the S-NSSAI for which reporting is required.</w:t>
      </w:r>
    </w:p>
    <w:p w14:paraId="41B97DBB" w14:textId="77777777" w:rsidR="008A3270" w:rsidRDefault="008A3270" w:rsidP="008A3270">
      <w:pPr>
        <w:pStyle w:val="B1"/>
      </w:pPr>
      <w:r>
        <w:t>2.</w:t>
      </w:r>
      <w:r>
        <w:tab/>
        <w:t>The NEF checks whether the AF is authorised. If authorised, the NEF may query the NRF to find the NSACF responsible for the requested S-NSSAI.</w:t>
      </w:r>
    </w:p>
    <w:p w14:paraId="69BE6E97" w14:textId="354903AE" w:rsidR="008A3270" w:rsidRDefault="008A3270" w:rsidP="008A3270">
      <w:pPr>
        <w:pStyle w:val="B1"/>
      </w:pPr>
      <w:r>
        <w:t>3.</w:t>
      </w:r>
      <w:r>
        <w:tab/>
        <w:t xml:space="preserve">The NEF </w:t>
      </w:r>
      <w:r w:rsidR="000547D2">
        <w:t xml:space="preserve">invokes </w:t>
      </w:r>
      <w:r>
        <w:t>the request to the NSACF with Nnsacf_SliceStatus_Retrieval Request (Event ID, Event Filter).</w:t>
      </w:r>
    </w:p>
    <w:p w14:paraId="6FF619F8" w14:textId="77777777" w:rsidR="008A3270" w:rsidRDefault="008A3270" w:rsidP="008A3270">
      <w:pPr>
        <w:pStyle w:val="B1"/>
      </w:pPr>
      <w:r>
        <w:t>4.</w:t>
      </w:r>
      <w:r>
        <w:tab/>
        <w:t>The NSACF returns the Nnsacf_SliceStatus_Retrieval Response (Event ID, Event Filter, Event Reporting information) message to the NEF. In the Event Reporting information parameter the NSACF provides information for the current number of the UEs registered with a network slice (e.g. represented in percentage of the maximum number of the UEs registered with the network slice) or information for the current number of the PDU Sessions on a network slice (e.g. represented in percentage of the maximum number of the PDU Sessions established on the network slice) or both depending on the Event ID.</w:t>
      </w:r>
    </w:p>
    <w:p w14:paraId="2EFCAFC5" w14:textId="38364C0E" w:rsidR="008A3270" w:rsidRDefault="008A3270" w:rsidP="008A3270">
      <w:pPr>
        <w:pStyle w:val="B1"/>
      </w:pPr>
      <w:r>
        <w:t>5.</w:t>
      </w:r>
      <w:r>
        <w:tab/>
        <w:t xml:space="preserve">The NEF </w:t>
      </w:r>
      <w:r w:rsidR="000547D2">
        <w:t xml:space="preserve">invokes </w:t>
      </w:r>
      <w:r>
        <w:t xml:space="preserve">the message to the AF </w:t>
      </w:r>
      <w:r w:rsidR="000547D2">
        <w:t xml:space="preserve">with </w:t>
      </w:r>
      <w:r>
        <w:t>the Nnef_SliceStatus_Retrieval Response (Event ID, Event Filter, Event Reporting information) message.</w:t>
      </w:r>
    </w:p>
    <w:p w14:paraId="6FA9F634" w14:textId="4FC5C0B3" w:rsidR="000547D2" w:rsidRDefault="000547D2" w:rsidP="000547D2">
      <w:r>
        <w:t>For one S-NSSAI if multiple of NSACF is deployed in the network, the procedure has following difference:</w:t>
      </w:r>
    </w:p>
    <w:p w14:paraId="3823D73A" w14:textId="1C29AD93" w:rsidR="000547D2" w:rsidRDefault="000547D2" w:rsidP="006E7760">
      <w:pPr>
        <w:pStyle w:val="B1"/>
      </w:pPr>
      <w:r>
        <w:t>-</w:t>
      </w:r>
      <w:r>
        <w:tab/>
        <w:t>Step 2: The NEF finds that there are several different NSACFs served the indicated S-NSSAI.</w:t>
      </w:r>
    </w:p>
    <w:p w14:paraId="239F595B" w14:textId="77777777" w:rsidR="000547D2" w:rsidRDefault="000547D2" w:rsidP="006E7760">
      <w:pPr>
        <w:pStyle w:val="B1"/>
      </w:pPr>
      <w:r>
        <w:t>-</w:t>
      </w:r>
      <w:r>
        <w:tab/>
        <w:t>Step 3: The NEF invokes the request to all related NSACF. If the NSACF Set is configured in the network, the NEF selects the NSACF per NSACF Set, i.e. only one NSACF instance is selected from the NSACF Set and this NSACF instance retrieves the slice status of this Set.</w:t>
      </w:r>
    </w:p>
    <w:p w14:paraId="6C2D2D24" w14:textId="77777777" w:rsidR="000547D2" w:rsidRDefault="000547D2" w:rsidP="006E7760">
      <w:pPr>
        <w:pStyle w:val="B1"/>
      </w:pPr>
      <w:r>
        <w:t>-</w:t>
      </w:r>
      <w:r>
        <w:tab/>
        <w:t>Step 5: The NEF aggregates the event reporting information from all selected NSACF before invokes the response message to the AF.</w:t>
      </w:r>
    </w:p>
    <w:p w14:paraId="4ADB0BC9" w14:textId="3593AAC2" w:rsidR="00776774" w:rsidRDefault="00776774" w:rsidP="00776774">
      <w:pPr>
        <w:pStyle w:val="Heading4"/>
      </w:pPr>
      <w:bookmarkStart w:id="2224" w:name="_Toc83355305"/>
      <w:r>
        <w:t>4.15.3.3</w:t>
      </w:r>
      <w:r>
        <w:tab/>
        <w:t>Void</w:t>
      </w:r>
      <w:bookmarkEnd w:id="2210"/>
      <w:bookmarkEnd w:id="2217"/>
      <w:bookmarkEnd w:id="2218"/>
      <w:bookmarkEnd w:id="2219"/>
      <w:bookmarkEnd w:id="2220"/>
      <w:bookmarkEnd w:id="2224"/>
    </w:p>
    <w:p w14:paraId="505FF8AF" w14:textId="77777777" w:rsidR="00776774" w:rsidRDefault="00776774" w:rsidP="00776774"/>
    <w:p w14:paraId="0CD4232D" w14:textId="77777777" w:rsidR="00776774" w:rsidRPr="00140E21" w:rsidRDefault="00776774" w:rsidP="00776774">
      <w:pPr>
        <w:pStyle w:val="Heading3"/>
      </w:pPr>
      <w:bookmarkStart w:id="2225" w:name="_Toc27894895"/>
      <w:bookmarkStart w:id="2226" w:name="_Toc36191975"/>
      <w:bookmarkStart w:id="2227" w:name="_Toc45193065"/>
      <w:bookmarkStart w:id="2228" w:name="_Toc47592697"/>
      <w:bookmarkStart w:id="2229" w:name="_Toc51834784"/>
      <w:bookmarkStart w:id="2230" w:name="_Toc83355306"/>
      <w:r w:rsidRPr="00140E21">
        <w:lastRenderedPageBreak/>
        <w:t>4.15.4</w:t>
      </w:r>
      <w:r w:rsidRPr="00140E21">
        <w:tab/>
        <w:t>Core Network Internal Event Exposure</w:t>
      </w:r>
      <w:bookmarkEnd w:id="2204"/>
      <w:bookmarkEnd w:id="2225"/>
      <w:bookmarkEnd w:id="2226"/>
      <w:bookmarkEnd w:id="2227"/>
      <w:bookmarkEnd w:id="2228"/>
      <w:bookmarkEnd w:id="2229"/>
      <w:bookmarkEnd w:id="2230"/>
    </w:p>
    <w:p w14:paraId="41562168" w14:textId="77777777" w:rsidR="00776774" w:rsidRPr="00140E21" w:rsidRDefault="00776774" w:rsidP="00776774">
      <w:pPr>
        <w:pStyle w:val="Heading4"/>
      </w:pPr>
      <w:bookmarkStart w:id="2231" w:name="_Toc20204204"/>
      <w:bookmarkStart w:id="2232" w:name="_Toc27894896"/>
      <w:bookmarkStart w:id="2233" w:name="_Toc36191976"/>
      <w:bookmarkStart w:id="2234" w:name="_Toc45193066"/>
      <w:bookmarkStart w:id="2235" w:name="_Toc47592698"/>
      <w:bookmarkStart w:id="2236" w:name="_Toc51834785"/>
      <w:bookmarkStart w:id="2237" w:name="_Toc83355307"/>
      <w:r w:rsidRPr="00140E21">
        <w:t>4.15.4.1</w:t>
      </w:r>
      <w:r w:rsidRPr="00140E21">
        <w:tab/>
        <w:t>General</w:t>
      </w:r>
      <w:bookmarkEnd w:id="2231"/>
      <w:bookmarkEnd w:id="2232"/>
      <w:bookmarkEnd w:id="2233"/>
      <w:bookmarkEnd w:id="2234"/>
      <w:bookmarkEnd w:id="2235"/>
      <w:bookmarkEnd w:id="2236"/>
      <w:bookmarkEnd w:id="223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38" w:name="_Toc20204205"/>
      <w:bookmarkStart w:id="2239" w:name="_Toc27894897"/>
      <w:bookmarkStart w:id="2240" w:name="_Toc36191977"/>
      <w:bookmarkStart w:id="2241" w:name="_Toc45193067"/>
      <w:bookmarkStart w:id="2242" w:name="_Toc47592699"/>
      <w:bookmarkStart w:id="2243" w:name="_Toc51834786"/>
      <w:bookmarkStart w:id="2244" w:name="_Toc83355308"/>
      <w:r w:rsidRPr="00140E21">
        <w:t>4.15.4.2</w:t>
      </w:r>
      <w:r w:rsidRPr="00140E21">
        <w:tab/>
        <w:t>Exposure of Mobility Events from AMF</w:t>
      </w:r>
      <w:bookmarkEnd w:id="2238"/>
      <w:bookmarkEnd w:id="2239"/>
      <w:bookmarkEnd w:id="2240"/>
      <w:bookmarkEnd w:id="2241"/>
      <w:bookmarkEnd w:id="2242"/>
      <w:bookmarkEnd w:id="2243"/>
      <w:bookmarkEnd w:id="224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lastRenderedPageBreak/>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45" w:name="_Toc20204206"/>
      <w:bookmarkStart w:id="2246" w:name="_Toc27894898"/>
      <w:bookmarkStart w:id="224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48" w:name="_Toc45193068"/>
      <w:bookmarkStart w:id="2249" w:name="_Toc47592700"/>
      <w:bookmarkStart w:id="225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lastRenderedPageBreak/>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51" w:name="_Toc83355309"/>
      <w:r>
        <w:t>4.15.4.</w:t>
      </w:r>
      <w:r w:rsidR="00BA4890">
        <w:t>3</w:t>
      </w:r>
      <w:r>
        <w:tab/>
        <w:t>Exposure of Communication trends from SMF</w:t>
      </w:r>
      <w:bookmarkEnd w:id="2251"/>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Default="00BA4890" w:rsidP="00BA4890">
      <w:pPr>
        <w:pStyle w:val="Heading4"/>
      </w:pPr>
      <w:bookmarkStart w:id="2252" w:name="_Toc83355310"/>
      <w:r>
        <w:t>4.15.4.4</w:t>
      </w:r>
      <w:r>
        <w:tab/>
        <w:t>Internal Event Exposure Subscription/Unsubscription via UDM</w:t>
      </w:r>
      <w:bookmarkEnd w:id="2252"/>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63" type="#_x0000_t75" style="width:348.75pt;height:152.25pt" o:ole="">
            <v:imagedata r:id="rId270" o:title=""/>
          </v:shape>
          <o:OLEObject Type="Embed" ProgID="Visio.Drawing.15" ShapeID="_x0000_i1163" DrawAspect="Content" ObjectID="_1693969298" r:id="rId271"/>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53" w:name="_Toc83355311"/>
      <w:r w:rsidRPr="00140E21">
        <w:t>4.15.5</w:t>
      </w:r>
      <w:r w:rsidRPr="00140E21">
        <w:tab/>
        <w:t>Void</w:t>
      </w:r>
      <w:bookmarkEnd w:id="2245"/>
      <w:bookmarkEnd w:id="2246"/>
      <w:bookmarkEnd w:id="2247"/>
      <w:bookmarkEnd w:id="2248"/>
      <w:bookmarkEnd w:id="2249"/>
      <w:bookmarkEnd w:id="2250"/>
      <w:bookmarkEnd w:id="2253"/>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54" w:name="_Toc20204207"/>
      <w:bookmarkStart w:id="2255" w:name="_Toc27894899"/>
      <w:bookmarkStart w:id="2256" w:name="_Toc36191979"/>
      <w:bookmarkStart w:id="2257" w:name="_Toc45193069"/>
      <w:bookmarkStart w:id="2258" w:name="_Toc47592701"/>
      <w:bookmarkStart w:id="2259" w:name="_Toc51834788"/>
      <w:bookmarkStart w:id="2260" w:name="_Toc83355312"/>
      <w:r w:rsidRPr="00140E21">
        <w:t>4.15.6</w:t>
      </w:r>
      <w:r w:rsidRPr="00140E21">
        <w:tab/>
        <w:t>External Parameter Provisioning</w:t>
      </w:r>
      <w:bookmarkEnd w:id="2254"/>
      <w:bookmarkEnd w:id="2255"/>
      <w:bookmarkEnd w:id="2256"/>
      <w:bookmarkEnd w:id="2257"/>
      <w:bookmarkEnd w:id="2258"/>
      <w:bookmarkEnd w:id="2259"/>
      <w:bookmarkEnd w:id="2260"/>
    </w:p>
    <w:p w14:paraId="5065A450" w14:textId="77777777" w:rsidR="00776774" w:rsidRPr="00140E21" w:rsidRDefault="00776774" w:rsidP="00776774">
      <w:pPr>
        <w:pStyle w:val="Heading4"/>
      </w:pPr>
      <w:bookmarkStart w:id="2261" w:name="_Toc20204208"/>
      <w:bookmarkStart w:id="2262" w:name="_Toc27894900"/>
      <w:bookmarkStart w:id="2263" w:name="_Toc36191980"/>
      <w:bookmarkStart w:id="2264" w:name="_Toc45193070"/>
      <w:bookmarkStart w:id="2265" w:name="_Toc47592702"/>
      <w:bookmarkStart w:id="2266" w:name="_Toc51834789"/>
      <w:bookmarkStart w:id="2267" w:name="_Toc83355313"/>
      <w:r w:rsidRPr="00140E21">
        <w:t>4.15.6.1</w:t>
      </w:r>
      <w:r w:rsidRPr="00140E21">
        <w:tab/>
        <w:t>General</w:t>
      </w:r>
      <w:bookmarkEnd w:id="2261"/>
      <w:bookmarkEnd w:id="2262"/>
      <w:bookmarkEnd w:id="2263"/>
      <w:bookmarkEnd w:id="2264"/>
      <w:bookmarkEnd w:id="2265"/>
      <w:bookmarkEnd w:id="2266"/>
      <w:bookmarkEnd w:id="226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68" w:name="_Toc20204209"/>
      <w:bookmarkStart w:id="2269" w:name="_Toc27894901"/>
      <w:bookmarkStart w:id="2270" w:name="_Toc36191981"/>
      <w:bookmarkStart w:id="2271" w:name="_Toc45193071"/>
      <w:bookmarkStart w:id="2272" w:name="_Toc47592703"/>
      <w:bookmarkStart w:id="2273" w:name="_Toc51834790"/>
      <w:bookmarkStart w:id="2274" w:name="_Toc83355314"/>
      <w:r w:rsidRPr="00140E21">
        <w:lastRenderedPageBreak/>
        <w:t>4.15.6.2</w:t>
      </w:r>
      <w:r w:rsidRPr="00140E21">
        <w:tab/>
        <w:t>NEF service operations information flow</w:t>
      </w:r>
      <w:bookmarkEnd w:id="2268"/>
      <w:bookmarkEnd w:id="2269"/>
      <w:bookmarkEnd w:id="2270"/>
      <w:bookmarkEnd w:id="2271"/>
      <w:bookmarkEnd w:id="2272"/>
      <w:bookmarkEnd w:id="2273"/>
      <w:bookmarkEnd w:id="2274"/>
    </w:p>
    <w:p w14:paraId="6E862202" w14:textId="77777777" w:rsidR="00776774" w:rsidRDefault="00776774" w:rsidP="00776774">
      <w:pPr>
        <w:pStyle w:val="TH"/>
        <w:rPr>
          <w:rFonts w:eastAsia="SimSun"/>
        </w:rPr>
      </w:pPr>
      <w:r w:rsidRPr="0072691E">
        <w:object w:dxaOrig="12766" w:dyaOrig="8491" w14:anchorId="0EB12F44">
          <v:shape id="_x0000_i1164" type="#_x0000_t75" style="width:456.75pt;height:303pt" o:ole="">
            <v:imagedata r:id="rId272" o:title="" cropbottom="21267f" cropright="21162f"/>
          </v:shape>
          <o:OLEObject Type="Embed" ProgID="Visio.Drawing.11" ShapeID="_x0000_i1164" DrawAspect="Content" ObjectID="_1693969299" r:id="rId273"/>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121DD34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BCD19BF" w14:textId="77777777" w:rsidR="00CE064A" w:rsidRDefault="00CE064A" w:rsidP="00CE064A">
      <w:pPr>
        <w:pStyle w:val="B1"/>
      </w:pPr>
      <w:r>
        <w:tab/>
        <w:t>If the NEF receives AF provided ECS Address Configuration Information with Spatial Validity Condition referring to a geographical area, the NEF translates the Spatial Validity Condition into one of a Presence Reporting Area.</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5EB3A6B2" w:rsidR="005B3CAD" w:rsidRDefault="005B3CAD" w:rsidP="00776774">
      <w:pPr>
        <w:pStyle w:val="B1"/>
        <w:rPr>
          <w:rFonts w:eastAsia="SimSun"/>
        </w:rPr>
      </w:pPr>
      <w:r>
        <w:rPr>
          <w:rFonts w:eastAsia="SimSun"/>
        </w:rPr>
        <w:tab/>
        <w:t>If the ECS Address Configuration Information is provided to any UE in AF request, the UDM updates the UE subscription data of any UE individually.</w:t>
      </w:r>
    </w:p>
    <w:p w14:paraId="3C1AE394" w14:textId="56CC3FCC" w:rsidR="00776774" w:rsidRPr="00140E21" w:rsidRDefault="00776774" w:rsidP="00776774">
      <w:pPr>
        <w:pStyle w:val="B1"/>
        <w:rPr>
          <w:rFonts w:eastAsia="SimSun"/>
        </w:rPr>
      </w:pPr>
      <w:r w:rsidRPr="00140E21">
        <w:rPr>
          <w:rFonts w:eastAsia="SimSun"/>
        </w:rPr>
        <w:lastRenderedPageBreak/>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6EBF05E8" w:rsidR="00CE064A" w:rsidRDefault="00CE064A" w:rsidP="002217D3">
      <w:pPr>
        <w:pStyle w:val="NO"/>
        <w:rPr>
          <w:lang w:eastAsia="zh-CN"/>
        </w:rPr>
      </w:pPr>
      <w:bookmarkStart w:id="2275" w:name="_Toc20204210"/>
      <w:bookmarkStart w:id="2276" w:name="_Toc27894902"/>
      <w:bookmarkStart w:id="2277" w:name="_Toc36191982"/>
      <w:bookmarkStart w:id="2278" w:name="_Toc45193072"/>
      <w:bookmarkStart w:id="2279" w:name="_Toc47592704"/>
      <w:bookmarkStart w:id="2280"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 When such Shared Data has changed for many UE(s) the SMF should apply procedures avoiding peaks of signalling traffic in the network related with the change of Subscription provided ECS configuration information.</w:t>
      </w:r>
    </w:p>
    <w:p w14:paraId="63061760" w14:textId="76E0F300" w:rsidR="00776774" w:rsidRPr="00140E21" w:rsidRDefault="00776774" w:rsidP="00776774">
      <w:pPr>
        <w:pStyle w:val="Heading4"/>
        <w:rPr>
          <w:lang w:eastAsia="zh-CN"/>
        </w:rPr>
      </w:pPr>
      <w:bookmarkStart w:id="2281" w:name="_Toc83355315"/>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75"/>
      <w:bookmarkEnd w:id="2276"/>
      <w:bookmarkEnd w:id="2277"/>
      <w:bookmarkEnd w:id="2278"/>
      <w:bookmarkEnd w:id="2279"/>
      <w:bookmarkEnd w:id="2280"/>
      <w:bookmarkEnd w:id="2281"/>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82" w:name="_Toc20204211"/>
      <w:bookmarkStart w:id="2283" w:name="_Toc27894903"/>
      <w:bookmarkStart w:id="2284" w:name="_Toc36191983"/>
      <w:bookmarkStart w:id="2285" w:name="_Toc45193073"/>
      <w:bookmarkStart w:id="2286" w:name="_Toc47592705"/>
      <w:bookmarkStart w:id="2287" w:name="_Toc51834792"/>
      <w:bookmarkStart w:id="2288" w:name="_Toc83355316"/>
      <w:r w:rsidRPr="00140E21">
        <w:rPr>
          <w:lang w:eastAsia="zh-CN"/>
        </w:rPr>
        <w:t>4.15.6.3a</w:t>
      </w:r>
      <w:r w:rsidRPr="00140E21">
        <w:rPr>
          <w:lang w:eastAsia="zh-CN"/>
        </w:rPr>
        <w:tab/>
        <w:t>Network Configuration parameters</w:t>
      </w:r>
      <w:bookmarkEnd w:id="2282"/>
      <w:bookmarkEnd w:id="2283"/>
      <w:bookmarkEnd w:id="2284"/>
      <w:bookmarkEnd w:id="2285"/>
      <w:bookmarkEnd w:id="2286"/>
      <w:bookmarkEnd w:id="2287"/>
      <w:bookmarkEnd w:id="2288"/>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89" w:name="_Toc20204212"/>
      <w:bookmarkStart w:id="2290" w:name="_Toc27894904"/>
      <w:bookmarkStart w:id="2291" w:name="_Toc36191984"/>
      <w:bookmarkStart w:id="2292" w:name="_Toc45193074"/>
      <w:bookmarkStart w:id="2293" w:name="_Toc47592706"/>
      <w:bookmarkStart w:id="2294" w:name="_Toc51834793"/>
      <w:bookmarkStart w:id="2295" w:name="_Toc83355317"/>
      <w:r w:rsidRPr="00140E21">
        <w:rPr>
          <w:lang w:eastAsia="zh-CN"/>
        </w:rPr>
        <w:t>4.15.6.3b</w:t>
      </w:r>
      <w:r w:rsidRPr="00140E21">
        <w:rPr>
          <w:lang w:eastAsia="zh-CN"/>
        </w:rPr>
        <w:tab/>
        <w:t>5G VN group data</w:t>
      </w:r>
      <w:bookmarkEnd w:id="2289"/>
      <w:bookmarkEnd w:id="2290"/>
      <w:bookmarkEnd w:id="2291"/>
      <w:bookmarkEnd w:id="2292"/>
      <w:bookmarkEnd w:id="2293"/>
      <w:bookmarkEnd w:id="2294"/>
      <w:bookmarkEnd w:id="2295"/>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96" w:name="_Toc20204213"/>
      <w:bookmarkStart w:id="2297" w:name="_Toc27894905"/>
      <w:bookmarkStart w:id="2298" w:name="_Toc36191985"/>
      <w:bookmarkStart w:id="2299" w:name="_Toc45193075"/>
      <w:bookmarkStart w:id="2300" w:name="_Toc47592707"/>
      <w:bookmarkStart w:id="2301" w:name="_Toc51834794"/>
      <w:bookmarkStart w:id="2302" w:name="_Toc83355318"/>
      <w:r w:rsidRPr="00140E21">
        <w:rPr>
          <w:lang w:eastAsia="zh-CN"/>
        </w:rPr>
        <w:t>4.15.6.3c</w:t>
      </w:r>
      <w:r w:rsidRPr="00140E21">
        <w:rPr>
          <w:lang w:eastAsia="zh-CN"/>
        </w:rPr>
        <w:tab/>
        <w:t>5G VN Group membership management parameters</w:t>
      </w:r>
      <w:bookmarkEnd w:id="2296"/>
      <w:bookmarkEnd w:id="2297"/>
      <w:bookmarkEnd w:id="2298"/>
      <w:bookmarkEnd w:id="2299"/>
      <w:bookmarkEnd w:id="2300"/>
      <w:bookmarkEnd w:id="2301"/>
      <w:bookmarkEnd w:id="2302"/>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303" w:name="_Toc20204214"/>
      <w:bookmarkStart w:id="2304" w:name="_Toc27894906"/>
      <w:bookmarkStart w:id="2305" w:name="_Toc36191986"/>
      <w:bookmarkStart w:id="2306" w:name="_Toc45193076"/>
      <w:bookmarkStart w:id="2307" w:name="_Toc47592708"/>
      <w:bookmarkStart w:id="2308" w:name="_Toc51834795"/>
      <w:bookmarkStart w:id="2309" w:name="_Toc83355319"/>
      <w:r>
        <w:rPr>
          <w:lang w:eastAsia="zh-CN"/>
        </w:rPr>
        <w:t>4.15.6.3d</w:t>
      </w:r>
      <w:r>
        <w:rPr>
          <w:lang w:eastAsia="zh-CN"/>
        </w:rPr>
        <w:tab/>
        <w:t>ECS Address Configuration Information Parameters</w:t>
      </w:r>
      <w:bookmarkEnd w:id="2309"/>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45D7C78E" w14:textId="77777777" w:rsidR="00CE064A" w:rsidRDefault="00CE064A" w:rsidP="00D849AA">
      <w:pPr>
        <w:rPr>
          <w:lang w:eastAsia="zh-CN"/>
        </w:rPr>
      </w:pPr>
      <w:r>
        <w:rPr>
          <w:lang w:eastAsia="zh-CN"/>
        </w:rPr>
        <w:t>The AF-provided ECS Address Configuration Information may include DNN and/or S-NSSAI to be associated with the ECS Address Configuration Information. If it is not included in the AF-provided ECS Address Configuration Information, this may be determined by the NEF based on the AF Identifier.</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35815EF4" w:rsidR="005B3CAD" w:rsidRDefault="005B3CAD" w:rsidP="006E7760">
      <w:pPr>
        <w:rPr>
          <w:lang w:eastAsia="zh-CN"/>
        </w:rPr>
      </w:pPr>
      <w:r>
        <w:rPr>
          <w:lang w:eastAsia="zh-CN"/>
        </w:rPr>
        <w:t>The SMF is not to assumed to understand the internal structure of ECS Address Configuration Information.</w:t>
      </w:r>
    </w:p>
    <w:p w14:paraId="3CCE6597" w14:textId="1474A257" w:rsidR="00D849AA" w:rsidRDefault="00D849AA" w:rsidP="00EE66A3">
      <w:pPr>
        <w:pStyle w:val="TH"/>
        <w:rPr>
          <w:lang w:eastAsia="zh-CN"/>
        </w:rPr>
      </w:pPr>
      <w:r>
        <w:rPr>
          <w:lang w:eastAsia="zh-CN"/>
        </w:rPr>
        <w:lastRenderedPageBreak/>
        <w:t>Table 4.15.6.3d-1: Description of</w:t>
      </w:r>
      <w:r w:rsidR="00CE064A">
        <w:rPr>
          <w:lang w:eastAsia="zh-CN"/>
        </w:rPr>
        <w:t xml:space="preserve"> AF provided</w:t>
      </w:r>
      <w:r>
        <w:rPr>
          <w:lang w:eastAsia="zh-CN"/>
        </w:rPr>
        <w:t xml:space="preserve"> 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223A06BE" w14:textId="77777777" w:rsidR="00CE064A" w:rsidRDefault="00D849AA" w:rsidP="005E2F62">
            <w:pPr>
              <w:pStyle w:val="TAL"/>
              <w:rPr>
                <w:rFonts w:eastAsia="Malgun Gothic"/>
              </w:rPr>
            </w:pPr>
            <w:r>
              <w:rPr>
                <w:rFonts w:eastAsia="Malgun Gothic"/>
              </w:rPr>
              <w:t>Consists of</w:t>
            </w:r>
            <w:r w:rsidR="00CE064A">
              <w:rPr>
                <w:rFonts w:eastAsia="Malgun Gothic"/>
              </w:rPr>
              <w:t>:</w:t>
            </w:r>
          </w:p>
          <w:p w14:paraId="3EEB03AC" w14:textId="39772663" w:rsidR="00D849AA" w:rsidRDefault="00CE064A" w:rsidP="002217D3">
            <w:pPr>
              <w:pStyle w:val="TAL"/>
              <w:ind w:left="488" w:hanging="488"/>
              <w:rPr>
                <w:rFonts w:eastAsia="Malgun Gothic"/>
              </w:rPr>
            </w:pPr>
            <w:r>
              <w:rPr>
                <w:rFonts w:eastAsia="Malgun Gothic"/>
              </w:rPr>
              <w:t>-</w:t>
            </w:r>
            <w:r>
              <w:rPr>
                <w:rFonts w:eastAsia="Malgun Gothic"/>
              </w:rPr>
              <w:tab/>
            </w:r>
            <w:r w:rsidR="00D849AA">
              <w:rPr>
                <w:rFonts w:eastAsia="Malgun Gothic"/>
              </w:rPr>
              <w:t>one or more FQDN(s) and/or IP Address(es) of Edge Configuration Server(s)</w:t>
            </w:r>
            <w:r>
              <w:rPr>
                <w:rFonts w:eastAsia="Malgun Gothic"/>
              </w:rPr>
              <w:t>;</w:t>
            </w:r>
          </w:p>
          <w:p w14:paraId="039A2B58" w14:textId="77777777" w:rsidR="00CE5B0F" w:rsidRDefault="00CE064A" w:rsidP="002217D3">
            <w:pPr>
              <w:pStyle w:val="TAL"/>
              <w:ind w:left="488" w:hanging="488"/>
              <w:rPr>
                <w:rFonts w:eastAsia="Malgun Gothic"/>
              </w:rPr>
            </w:pPr>
            <w:r>
              <w:rPr>
                <w:rFonts w:eastAsia="Malgun Gothic"/>
              </w:rPr>
              <w:t>-</w:t>
            </w:r>
            <w:r>
              <w:rPr>
                <w:rFonts w:eastAsia="Malgun Gothic"/>
              </w:rPr>
              <w:tab/>
              <w:t>an ECS Provider ID. The identifier of the Edge Configuration Server (ECS) Provider (such as Edge Computing Service Provider)</w:t>
            </w:r>
            <w:r w:rsidR="00CE5B0F">
              <w:rPr>
                <w:rFonts w:eastAsia="Malgun Gothic"/>
              </w:rPr>
              <w:t>;</w:t>
            </w:r>
          </w:p>
          <w:p w14:paraId="03B1FBBB" w14:textId="77777777" w:rsidR="00CE5B0F" w:rsidRDefault="00CE5B0F" w:rsidP="002217D3">
            <w:pPr>
              <w:pStyle w:val="TAL"/>
              <w:ind w:left="488" w:hanging="488"/>
              <w:rPr>
                <w:rFonts w:eastAsia="Malgun Gothic"/>
              </w:rPr>
            </w:pPr>
            <w:r>
              <w:rPr>
                <w:rFonts w:eastAsia="Malgun Gothic"/>
              </w:rPr>
              <w:t>-</w:t>
            </w:r>
            <w:r>
              <w:rPr>
                <w:rFonts w:eastAsia="Malgun Gothic"/>
              </w:rPr>
              <w:tab/>
              <w:t>Spatial Validity Condition per Edge Configuration Server, which may correspond to one of following alternatives:</w:t>
            </w:r>
          </w:p>
          <w:p w14:paraId="17174E0F" w14:textId="6B9123A9" w:rsidR="00CE5B0F" w:rsidRDefault="00CE5B0F" w:rsidP="00CE5B0F">
            <w:pPr>
              <w:pStyle w:val="TAL"/>
              <w:ind w:left="913" w:hanging="488"/>
              <w:rPr>
                <w:rFonts w:eastAsia="Malgun Gothic"/>
              </w:rPr>
            </w:pPr>
            <w:r>
              <w:rPr>
                <w:rFonts w:eastAsia="Malgun Gothic"/>
              </w:rPr>
              <w:t>-</w:t>
            </w:r>
            <w:r>
              <w:rPr>
                <w:rFonts w:eastAsia="Malgun Gothic"/>
              </w:rPr>
              <w:tab/>
              <w:t>a geographical area;</w:t>
            </w:r>
          </w:p>
          <w:p w14:paraId="328B99D1" w14:textId="7C543EC8" w:rsidR="00CE5B0F" w:rsidRDefault="00CE5B0F" w:rsidP="00CE5B0F">
            <w:pPr>
              <w:pStyle w:val="TAL"/>
              <w:ind w:left="913" w:hanging="488"/>
              <w:rPr>
                <w:rFonts w:eastAsia="Malgun Gothic"/>
              </w:rPr>
            </w:pPr>
            <w:r>
              <w:rPr>
                <w:rFonts w:eastAsia="Malgun Gothic"/>
              </w:rPr>
              <w:t>-</w:t>
            </w:r>
            <w:r>
              <w:rPr>
                <w:rFonts w:eastAsia="Malgun Gothic"/>
              </w:rPr>
              <w:tab/>
              <w:t>a Presence Reporting Area;</w:t>
            </w:r>
          </w:p>
          <w:p w14:paraId="6FDFE898" w14:textId="45CC2D12" w:rsidR="00CE5B0F" w:rsidRDefault="00CE5B0F" w:rsidP="00CE5B0F">
            <w:pPr>
              <w:pStyle w:val="TAL"/>
              <w:ind w:left="913" w:hanging="488"/>
              <w:rPr>
                <w:rFonts w:eastAsia="Malgun Gothic"/>
              </w:rPr>
            </w:pPr>
            <w:r>
              <w:rPr>
                <w:rFonts w:eastAsia="Malgun Gothic"/>
              </w:rPr>
              <w:t>-</w:t>
            </w:r>
            <w:r>
              <w:rPr>
                <w:rFonts w:eastAsia="Malgun Gothic"/>
              </w:rPr>
              <w:tab/>
              <w:t>a list of TA(s);</w:t>
            </w:r>
          </w:p>
          <w:p w14:paraId="04622C7C" w14:textId="5AD83A01" w:rsidR="00CE5B0F" w:rsidRDefault="00CE5B0F" w:rsidP="00CE5B0F">
            <w:pPr>
              <w:pStyle w:val="TAL"/>
              <w:ind w:left="913" w:hanging="488"/>
              <w:rPr>
                <w:rFonts w:eastAsia="Malgun Gothic"/>
              </w:rPr>
            </w:pPr>
            <w:r>
              <w:rPr>
                <w:rFonts w:eastAsia="Malgun Gothic"/>
              </w:rPr>
              <w:t>-</w:t>
            </w:r>
            <w:r>
              <w:rPr>
                <w:rFonts w:eastAsia="Malgun Gothic"/>
              </w:rPr>
              <w:tab/>
              <w:t>a list of countries (list of MCC);</w:t>
            </w:r>
          </w:p>
          <w:p w14:paraId="664BEE5B" w14:textId="7A6FBE90" w:rsidR="00CE064A" w:rsidRPr="00140E21" w:rsidRDefault="00CE5B0F" w:rsidP="002217D3">
            <w:pPr>
              <w:pStyle w:val="TAL"/>
              <w:ind w:left="488" w:hanging="488"/>
              <w:rPr>
                <w:rFonts w:eastAsia="Malgun Gothic"/>
              </w:rPr>
            </w:pPr>
            <w:r>
              <w:rPr>
                <w:rFonts w:eastAsia="Malgun Gothic"/>
              </w:rPr>
              <w:tab/>
              <w:t>where ECS Address Configuration Information is applicable</w:t>
            </w:r>
            <w:r w:rsidR="00CE064A">
              <w:rPr>
                <w:rFonts w:eastAsia="Malgun Gothic"/>
              </w:rPr>
              <w:t>.</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38ADAC7" w14:textId="77777777" w:rsidR="00CE5B0F" w:rsidRDefault="00CE064A" w:rsidP="002217D3">
            <w:pPr>
              <w:pStyle w:val="TAL"/>
              <w:rPr>
                <w:rFonts w:eastAsia="Malgun Gothic"/>
              </w:rPr>
            </w:pPr>
            <w:r>
              <w:rPr>
                <w:rFonts w:eastAsia="Malgun Gothic"/>
              </w:rPr>
              <w:t>As defined in Table 4.15.6.3d-1. The SMF is not to assumed to understand the internal structure of ECS Address Configuration Information.</w:t>
            </w:r>
          </w:p>
          <w:p w14:paraId="67258DC1" w14:textId="706F89BD" w:rsidR="00CE064A" w:rsidRPr="00140E21" w:rsidRDefault="00CE5B0F" w:rsidP="002217D3">
            <w:pPr>
              <w:pStyle w:val="TAL"/>
              <w:rPr>
                <w:rFonts w:eastAsia="Malgun Gothic"/>
              </w:rPr>
            </w:pPr>
            <w:r>
              <w:rPr>
                <w:rFonts w:eastAsia="Malgun Gothic"/>
              </w:rPr>
              <w:t>The Spatial Validity Condition is as defined in Table 4.15.6.3d-1 but without the possibility of a geographical area and the possibility of a list of MCC.</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10" w:name="_Toc83355320"/>
      <w:r w:rsidRPr="00140E21">
        <w:rPr>
          <w:lang w:eastAsia="zh-CN"/>
        </w:rPr>
        <w:t>4.15.6.4</w:t>
      </w:r>
      <w:r w:rsidRPr="00140E21">
        <w:rPr>
          <w:lang w:eastAsia="zh-CN"/>
        </w:rPr>
        <w:tab/>
        <w:t>Set a chargeable party at AF session setup</w:t>
      </w:r>
      <w:bookmarkEnd w:id="2303"/>
      <w:bookmarkEnd w:id="2304"/>
      <w:bookmarkEnd w:id="2305"/>
      <w:bookmarkEnd w:id="2306"/>
      <w:bookmarkEnd w:id="2307"/>
      <w:bookmarkEnd w:id="2308"/>
      <w:bookmarkEnd w:id="2310"/>
    </w:p>
    <w:p w14:paraId="1F916BBE" w14:textId="77777777" w:rsidR="00776774" w:rsidRPr="00140E21" w:rsidRDefault="00776774" w:rsidP="00776774">
      <w:pPr>
        <w:pStyle w:val="TH"/>
        <w:rPr>
          <w:lang w:eastAsia="zh-CN"/>
        </w:rPr>
      </w:pPr>
      <w:r w:rsidRPr="00140E21">
        <w:object w:dxaOrig="6057" w:dyaOrig="4994" w14:anchorId="3E6EF396">
          <v:shape id="_x0000_i1165" type="#_x0000_t75" style="width:302.25pt;height:250.5pt" o:ole="">
            <v:imagedata r:id="rId274" o:title=""/>
          </v:shape>
          <o:OLEObject Type="Embed" ProgID="Word.Picture.8" ShapeID="_x0000_i1165" DrawAspect="Content" ObjectID="_1693969300" r:id="rId275"/>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w:t>
      </w:r>
      <w:r w:rsidR="00365F9E">
        <w:rPr>
          <w:lang w:eastAsia="zh-CN"/>
        </w:rPr>
        <w:lastRenderedPageBreak/>
        <w:t>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11" w:name="_Toc20204215"/>
      <w:bookmarkStart w:id="2312" w:name="_Toc27894907"/>
      <w:bookmarkStart w:id="2313" w:name="_Toc36191987"/>
      <w:bookmarkStart w:id="2314" w:name="_Toc45193077"/>
      <w:bookmarkStart w:id="2315" w:name="_Toc47592709"/>
      <w:bookmarkStart w:id="2316" w:name="_Toc51834796"/>
      <w:bookmarkStart w:id="2317" w:name="_Toc83355321"/>
      <w:r w:rsidRPr="00140E21">
        <w:rPr>
          <w:lang w:eastAsia="zh-CN"/>
        </w:rPr>
        <w:t>4.15.6.5</w:t>
      </w:r>
      <w:r w:rsidRPr="00140E21">
        <w:rPr>
          <w:lang w:eastAsia="zh-CN"/>
        </w:rPr>
        <w:tab/>
        <w:t>Change the chargeable party during the session</w:t>
      </w:r>
      <w:bookmarkEnd w:id="2311"/>
      <w:bookmarkEnd w:id="2312"/>
      <w:bookmarkEnd w:id="2313"/>
      <w:bookmarkEnd w:id="2314"/>
      <w:bookmarkEnd w:id="2315"/>
      <w:bookmarkEnd w:id="2316"/>
      <w:bookmarkEnd w:id="2317"/>
    </w:p>
    <w:p w14:paraId="7D6A1B19" w14:textId="77777777" w:rsidR="00776774" w:rsidRPr="00140E21" w:rsidRDefault="00776774" w:rsidP="00776774">
      <w:pPr>
        <w:pStyle w:val="TH"/>
        <w:rPr>
          <w:lang w:eastAsia="zh-CN"/>
        </w:rPr>
      </w:pPr>
      <w:r w:rsidRPr="00140E21">
        <w:object w:dxaOrig="6057" w:dyaOrig="4994" w14:anchorId="41838E98">
          <v:shape id="_x0000_i1166" type="#_x0000_t75" style="width:302.25pt;height:250.5pt" o:ole="">
            <v:imagedata r:id="rId276" o:title=""/>
          </v:shape>
          <o:OLEObject Type="Embed" ProgID="Word.Picture.8" ShapeID="_x0000_i1166" DrawAspect="Content" ObjectID="_1693969301" r:id="rId277"/>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18" w:name="_Toc20204216"/>
      <w:bookmarkStart w:id="2319" w:name="_Toc27894908"/>
      <w:bookmarkStart w:id="2320" w:name="_Toc36191988"/>
      <w:bookmarkStart w:id="2321" w:name="_Toc45193078"/>
      <w:bookmarkStart w:id="2322" w:name="_Toc47592710"/>
      <w:bookmarkStart w:id="2323" w:name="_Toc51834797"/>
      <w:bookmarkStart w:id="2324" w:name="_Toc83355322"/>
      <w:r w:rsidRPr="00140E21">
        <w:rPr>
          <w:lang w:eastAsia="zh-CN"/>
        </w:rPr>
        <w:t>4.15.6.6</w:t>
      </w:r>
      <w:r w:rsidRPr="00140E21">
        <w:rPr>
          <w:lang w:eastAsia="zh-CN"/>
        </w:rPr>
        <w:tab/>
        <w:t>Setting up an AF session with required QoS procedure</w:t>
      </w:r>
      <w:bookmarkEnd w:id="2318"/>
      <w:bookmarkEnd w:id="2319"/>
      <w:bookmarkEnd w:id="2320"/>
      <w:bookmarkEnd w:id="2321"/>
      <w:bookmarkEnd w:id="2322"/>
      <w:bookmarkEnd w:id="2323"/>
      <w:bookmarkEnd w:id="2324"/>
    </w:p>
    <w:p w14:paraId="415B0470" w14:textId="2FB03299" w:rsidR="00E278BC" w:rsidRDefault="00E278BC" w:rsidP="00B1786E">
      <w:pPr>
        <w:pStyle w:val="TH"/>
      </w:pPr>
      <w:r>
        <w:object w:dxaOrig="9611" w:dyaOrig="6953" w14:anchorId="1B2A5065">
          <v:shape id="_x0000_i1168" type="#_x0000_t75" style="width:480.75pt;height:346.5pt" o:ole="">
            <v:imagedata r:id="rId278" o:title=""/>
          </v:shape>
          <o:OLEObject Type="Embed" ProgID="Word.Picture.8" ShapeID="_x0000_i1168" DrawAspect="Content" ObjectID="_1693969302" r:id="rId279"/>
        </w:object>
      </w:r>
    </w:p>
    <w:p w14:paraId="4FE4F11D" w14:textId="0F6452E6"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5E38FF41"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Pr>
          <w:lang w:eastAsia="zh-CN"/>
        </w:rPr>
        <w:t>, (optional) Alternative Service Requirements (containing one or more QoS reference parameters in a prioritized order)</w:t>
      </w:r>
      <w:r w:rsidR="00365F9E">
        <w:rPr>
          <w:lang w:eastAsia="zh-CN"/>
        </w:rPr>
        <w:t>, DNN, S-NSSAI</w:t>
      </w:r>
      <w:r w:rsidRPr="00140E21">
        <w:rPr>
          <w:lang w:eastAsia="zh-CN"/>
        </w:rPr>
        <w:t>) to the NEF. Optionally, a period of time or a traffic volume for the requested QoS can be included in the AF request. The NEF assigns a Transaction Reference ID to the Nnef_AFsessionWithQoS_Create request.</w:t>
      </w:r>
      <w:r w:rsidR="00494592">
        <w:rPr>
          <w:lang w:eastAsia="zh-CN"/>
        </w:rPr>
        <w:t xml:space="preserve"> The AF may in addition provide the following</w:t>
      </w:r>
      <w:r w:rsidR="007E7ECC">
        <w:rPr>
          <w:lang w:eastAsia="zh-CN"/>
        </w:rPr>
        <w:t xml:space="preserve"> individual QoS</w:t>
      </w:r>
      <w:r w:rsidR="00494592">
        <w:rPr>
          <w:lang w:eastAsia="zh-CN"/>
        </w:rPr>
        <w:t xml:space="preserve"> parameters: Requested 5GS delay</w:t>
      </w:r>
      <w:r w:rsidR="007E7ECC">
        <w:rPr>
          <w:lang w:eastAsia="zh-CN"/>
        </w:rPr>
        <w:t xml:space="preserve"> (optional), priority (optional)</w:t>
      </w:r>
      <w:r w:rsidR="00494592">
        <w:rPr>
          <w:lang w:eastAsia="zh-CN"/>
        </w:rPr>
        <w:t>, Requested GFBR, Requested MFBR, flow direction, Burst Size (optional), Burst Arrival Time (optional) at UE (uplink) or UPF (downlink), Periodicity (optional), Time domain (optional)</w:t>
      </w:r>
      <w:r w:rsidR="007E7ECC">
        <w:rPr>
          <w:lang w:eastAsia="zh-CN"/>
        </w:rPr>
        <w:t>, Survival Time (optional)</w:t>
      </w:r>
      <w:r w:rsidR="00494592">
        <w:rPr>
          <w:lang w:eastAsia="zh-CN"/>
        </w:rPr>
        <w:t>.</w:t>
      </w:r>
      <w:r w:rsidR="008A3270">
        <w:rPr>
          <w:lang w:eastAsia="zh-CN"/>
        </w:rPr>
        <w:t xml:space="preserve"> When Alternative Service Requirements are provided by the AF, a set of Alternative QoS Related parameters as in clause 5.7.1.2a of TS 23.501 [2] (e.g. one or more from Alternative Requested GFBR, Alternative Requested MFBR) may be provided for each QoS Reference.</w:t>
      </w:r>
    </w:p>
    <w:p w14:paraId="0C52449D" w14:textId="68F10B0E"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and may apply policies to control the overall amount of pre-defined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688A7835" w14:textId="4124BB3B" w:rsidR="007E7ECC" w:rsidRDefault="007E7ECC" w:rsidP="00776774">
      <w:pPr>
        <w:pStyle w:val="B1"/>
        <w:rPr>
          <w:lang w:eastAsia="zh-CN"/>
        </w:rPr>
      </w:pPr>
      <w:r>
        <w:rPr>
          <w:lang w:eastAsia="zh-CN"/>
        </w:rPr>
        <w:tab/>
        <w:t>If the NEF does not receive any of the individual QoS parameters as described in clause 6.1.3.22 of TS 23.503 [20] from the AF, the steps 3, 4, 5, 6, 7, 8 are executed, otherwise, the steps 3a, 3b</w:t>
      </w:r>
      <w:r w:rsidR="00E278BC">
        <w:rPr>
          <w:lang w:eastAsia="zh-CN"/>
        </w:rPr>
        <w:t>, 3c, 3d, 3e</w:t>
      </w:r>
      <w:r>
        <w:rPr>
          <w:lang w:eastAsia="zh-CN"/>
        </w:rPr>
        <w:t>, 4a, 4b, 5, 6a, 7a, 7b, 8 are executed.</w:t>
      </w:r>
    </w:p>
    <w:p w14:paraId="4B1EE84B" w14:textId="709638DB" w:rsidR="00776774" w:rsidRPr="00140E21" w:rsidRDefault="00776774" w:rsidP="00776774">
      <w:pPr>
        <w:pStyle w:val="B1"/>
        <w:rPr>
          <w:lang w:eastAsia="zh-CN"/>
        </w:rPr>
      </w:pPr>
      <w:r w:rsidRPr="00140E21">
        <w:rPr>
          <w:lang w:eastAsia="zh-CN"/>
        </w:rPr>
        <w:t>3.</w:t>
      </w:r>
      <w:r w:rsidRPr="00140E21">
        <w:rPr>
          <w:lang w:eastAsia="zh-CN"/>
        </w:rPr>
        <w:tab/>
      </w:r>
      <w:r w:rsidR="007E7ECC">
        <w:rPr>
          <w:lang w:eastAsia="zh-CN"/>
        </w:rPr>
        <w:t xml:space="preserve">If the NEF does not receive any of the individual QoS parameters from the AF as described in clause 6.1.3.22 of TS 23.503 [20], the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0FB3F203"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 without individual QoS parameters.</w:t>
      </w:r>
    </w:p>
    <w:p w14:paraId="56EAA7EB" w14:textId="39699590" w:rsidR="008A3270" w:rsidRDefault="008A3270" w:rsidP="00776774">
      <w:pPr>
        <w:pStyle w:val="B1"/>
      </w:pPr>
      <w:r>
        <w:tab/>
        <w:t>If Alternative QoS Related parameter set(s) are provided by the AF, they are sent to the PCF via TSCTSF.</w:t>
      </w:r>
    </w:p>
    <w:p w14:paraId="6D6036FA" w14:textId="3CF67B72" w:rsidR="007E7ECC" w:rsidRDefault="007E7ECC" w:rsidP="00776774">
      <w:pPr>
        <w:pStyle w:val="B1"/>
      </w:pPr>
      <w:r>
        <w:t>3a.</w:t>
      </w:r>
      <w:r>
        <w:tab/>
        <w:t>If the NEF receives any of the individual QoS parameters as described in clause 6.1.3.22 of TS 23.503 [20] from the AF, the NEF forwards these received individual QoS parameters in the Ntsctsf_QoSandTSCAssistance_Create request message to the TSCTSF.</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77777777" w:rsidR="00E278BC" w:rsidRDefault="00E278BC" w:rsidP="00776774">
      <w:pPr>
        <w:pStyle w:val="B1"/>
      </w:pPr>
      <w:r>
        <w:tab/>
        <w:t>A TSCTSF address may be locally configured (a single TSCTSF per DNN/S-NSSAI) in the NEF, PCF and trusted AF. Alternatively, the TSCTSF is discovered from NRF and the TSCTSF stores the TSCTSF NF ID and Notification Target Address to the UDR (Data Set = Application Data, Data Subset = Time-Sync).</w:t>
      </w:r>
    </w:p>
    <w:p w14:paraId="433641FE" w14:textId="488A3E00" w:rsidR="00E278BC" w:rsidRDefault="00E278BC" w:rsidP="00776774">
      <w:pPr>
        <w:pStyle w:val="B1"/>
      </w:pPr>
      <w:r>
        <w:tab/>
        <w:t>If the TSCTSF address is locally configured in the NEF and PCF, steps 3b and 3c are skipped, otherwise, they are executed to retrieve the Notification Target Address to the TSCTSF.</w:t>
      </w:r>
    </w:p>
    <w:p w14:paraId="5AD97995" w14:textId="1DD1879B" w:rsidR="00E278BC" w:rsidRDefault="00E278BC" w:rsidP="00776774">
      <w:pPr>
        <w:pStyle w:val="B1"/>
      </w:pPr>
      <w:r>
        <w:tab/>
        <w:t>(If local configuration is not available): The NEF retrieves the Time-Sync Data Subset from the UDR for the given DNN/S-NSSAI. If the Time-Sync data does not contain a TSCTSF NF ID, the NEF discovers the TSCTSF from NRF. If the Time-Sync data contains a TSCTSF NF ID, the NEF uses this TSCTSF NF ID to send the Ntsctsf_QoSandTSCAssistance_Create request message.</w:t>
      </w:r>
    </w:p>
    <w:p w14:paraId="051C5516" w14:textId="04736AEB" w:rsidR="00E278BC" w:rsidRDefault="00E278BC" w:rsidP="00776774">
      <w:pPr>
        <w:pStyle w:val="B1"/>
      </w:pPr>
      <w:r>
        <w:t>3b. (if local configuration is not available, the PCF subscribes to any Time-Sync information updates from the UDR) The TSCTSF stores the Notification Target Address and TSCTSF NF ID in the UDR (Data Set = Application Data; Data Subset = Time-Sync data, Data Key = S-NSSAI and DNN).</w:t>
      </w:r>
    </w:p>
    <w:p w14:paraId="462EC986" w14:textId="1A86F1A6" w:rsidR="00E278BC" w:rsidRDefault="00E278BC" w:rsidP="00776774">
      <w:pPr>
        <w:pStyle w:val="B1"/>
      </w:pPr>
      <w:r>
        <w:t>3c.</w:t>
      </w:r>
      <w:r>
        <w:tab/>
        <w:t>(if local configuration is not available, the PCF receives any TSCTSF information updates from the UDR) The PCF that has subscribed to modifications of AF requests (Data Set = Application Data; Data Subset = Time-Sync data, Data Key = S-NSSAI and DNN) receive(s) a Nudr_DM_Notify notification of data change from the UDR.</w:t>
      </w:r>
    </w:p>
    <w:p w14:paraId="1F716473" w14:textId="7530FCD4" w:rsidR="00E278BC" w:rsidRDefault="00E278BC" w:rsidP="00776774">
      <w:pPr>
        <w:pStyle w:val="B1"/>
      </w:pPr>
      <w:r>
        <w:t>3d.</w:t>
      </w:r>
      <w:r>
        <w:tab/>
        <w:t>(if the TSCTSF address is locally configured in the PCF): the PCF sends Npcf_PolicyAuthorization_Notify message, containing the received UE-DS-TT Residence Time, to the TSCTSF at the time the SM Policy Association is established or updated including the UE-DS-TT Residence Time.</w:t>
      </w:r>
    </w:p>
    <w:p w14:paraId="79DFC939" w14:textId="2DDBC854" w:rsidR="00E278BC" w:rsidRDefault="00E278BC" w:rsidP="00E278BC">
      <w:pPr>
        <w:pStyle w:val="B1"/>
      </w:pPr>
      <w:r>
        <w:tab/>
        <w:t>(If local configuration is not available in the PCF): the PCF sends Npcf_PolicyAuthorization_Notify message to the TSCTSF after retrieving the TSCTSF address from the Time-Sync data in the UDR.</w:t>
      </w:r>
    </w:p>
    <w:p w14:paraId="21A1041F" w14:textId="2D30A3F5" w:rsidR="007E7ECC" w:rsidRDefault="007E7ECC" w:rsidP="00776774">
      <w:pPr>
        <w:pStyle w:val="B1"/>
      </w:pPr>
      <w:r>
        <w:t>3</w:t>
      </w:r>
      <w:r w:rsidR="00E278BC">
        <w:t>e</w:t>
      </w:r>
      <w:r>
        <w:t>.</w:t>
      </w:r>
      <w:r>
        <w:tab/>
        <w:t>The TSCTSF interacts with the PCF by triggering a Npcf_PolicyAuthorization_Create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5263BD43" w14:textId="1BDB15C3" w:rsidR="007E7ECC" w:rsidRDefault="007E7ECC" w:rsidP="00776774">
      <w:pPr>
        <w:pStyle w:val="B1"/>
      </w:pPr>
      <w:r>
        <w:tab/>
        <w:t>If the TSCTSF receives the Requested 5GS delay, the TSCTSF calculates a Requested PDB by subtracting the UE-DS-TT residence time</w:t>
      </w:r>
      <w:r w:rsidR="00E278BC">
        <w:t>, provided by the PCF in step 3d,</w:t>
      </w:r>
      <w:r>
        <w:t xml:space="preserve"> from the Requested 5GS delay. If the TSCTSF receives any of the flow direction, Burst Arrival Time, Periodicity, Time domain, Survival Time from the NEF, the TSCTSF forwards these parameters in the TSC Assistance Container in the </w:t>
      </w:r>
      <w:r>
        <w:lastRenderedPageBreak/>
        <w:t>Npcf_PolicyAuthorization_Create request to the PCF. The TSCTSF sends the Requested PDB, the TSC Assistance Container, and other received individual QoS parameters in the Npcf_PolicyAuthorization_Create request to the PCF.</w:t>
      </w:r>
    </w:p>
    <w:p w14:paraId="7BC253FE" w14:textId="2881AD5A"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11E4122A"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16EE7EE7" w14:textId="0992C077" w:rsidR="008A3270" w:rsidRDefault="008A3270" w:rsidP="00776774">
      <w:pPr>
        <w:pStyle w:val="B1"/>
        <w:rPr>
          <w:lang w:eastAsia="zh-CN"/>
        </w:rPr>
      </w:pPr>
      <w:r>
        <w:rPr>
          <w:lang w:eastAsia="zh-CN"/>
        </w:rPr>
        <w:tab/>
        <w:t>If the NEF provides Alternative QoS Related parameter set(s), then for each set, the PCF sets the PDB in the corresponding Alternative QoS parameter set as in clause 5.7.1.2a TS 23.501 [2]. It also sets the GFBR and MFBR according to the alternative requested values sent by the NEF. NEF specified parameter values are used to over-ride default values for the 5QI corresponding to the NEF provided QoS Reference in the Alternative Service Requirements.</w:t>
      </w:r>
    </w:p>
    <w:p w14:paraId="2DCBFADF" w14:textId="65544CC9" w:rsidR="00E278BC" w:rsidRDefault="00E278BC" w:rsidP="006E7760">
      <w:pPr>
        <w:pStyle w:val="B1"/>
        <w:rPr>
          <w:lang w:eastAsia="zh-CN"/>
        </w:rPr>
      </w:pPr>
      <w:r>
        <w:rPr>
          <w:lang w:eastAsia="zh-CN"/>
        </w:rPr>
        <w:tab/>
        <w:t>If the AF is considered to be trusted by the operator, the PCF sends the Npcf_PolicyAuthorization_Create response message directly to AF.</w:t>
      </w:r>
    </w:p>
    <w:p w14:paraId="5DEE470E" w14:textId="3E0EAE4B" w:rsidR="008A3270" w:rsidRDefault="008A3270" w:rsidP="002217D3">
      <w:pPr>
        <w:pStyle w:val="NO"/>
        <w:rPr>
          <w:lang w:eastAsia="zh-CN"/>
        </w:rPr>
      </w:pPr>
      <w:r>
        <w:rPr>
          <w:lang w:eastAsia="zh-CN"/>
        </w:rPr>
        <w:t>NOTE:</w:t>
      </w:r>
      <w:r>
        <w:rPr>
          <w:lang w:eastAsia="zh-CN"/>
        </w:rPr>
        <w:tab/>
        <w:t>The alternative QoS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20593B7B" w14:textId="472AD548"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0D655EEF" w14:textId="5441473D" w:rsidR="007E7ECC" w:rsidRDefault="007E7ECC" w:rsidP="00776774">
      <w:pPr>
        <w:pStyle w:val="B1"/>
        <w:rPr>
          <w:lang w:eastAsia="zh-CN"/>
        </w:rPr>
      </w:pPr>
      <w:r>
        <w:rPr>
          <w:lang w:eastAsia="zh-CN"/>
        </w:rPr>
        <w:t>4a.</w:t>
      </w:r>
      <w:r>
        <w:rPr>
          <w:lang w:eastAsia="zh-CN"/>
        </w:rPr>
        <w:tab/>
        <w:t>For requests received from the TSCTSF in step 3</w:t>
      </w:r>
      <w:r w:rsidR="00E278BC">
        <w:rPr>
          <w:lang w:eastAsia="zh-CN"/>
        </w:rPr>
        <w:t>e</w:t>
      </w:r>
      <w:r>
        <w:rPr>
          <w:lang w:eastAsia="zh-CN"/>
        </w:rPr>
        <w:t>, the PCF determines whether the request is authorized and notifies the TSCTSF if the request is not authorized.</w:t>
      </w:r>
    </w:p>
    <w:p w14:paraId="7BFCB09D" w14:textId="77777777"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 and 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379FB513" w14:textId="77777777" w:rsidR="007E7ECC" w:rsidRDefault="007E7ECC" w:rsidP="00776774">
      <w:pPr>
        <w:pStyle w:val="B1"/>
        <w:rPr>
          <w:lang w:eastAsia="zh-CN"/>
        </w:rPr>
      </w:pPr>
      <w:r>
        <w:rPr>
          <w:lang w:eastAsia="zh-CN"/>
        </w:rPr>
        <w:tab/>
        <w:t>The PCF sets the PDB and MDBV according to the received Requested PDB and Burst Size received from the TSCTSF. If the Requested PDB is not provided, the PCF determines the PDB that matches the QoS Reference. It also sets the GFBR and MFBR according to requested values sent by the TSCTSF. TSCTSF specified parameter values are used to over-ride default values for the 5QI corresponding to the TSCTSF provided QoS Reference.</w:t>
      </w:r>
    </w:p>
    <w:p w14:paraId="63607C6D" w14:textId="77777777" w:rsidR="007E7ECC" w:rsidRDefault="007E7ECC" w:rsidP="002217D3">
      <w:pPr>
        <w:pStyle w:val="EditorsNote"/>
        <w:rPr>
          <w:lang w:eastAsia="zh-CN"/>
        </w:rPr>
      </w:pPr>
      <w:r>
        <w:rPr>
          <w:lang w:eastAsia="zh-CN"/>
        </w:rPr>
        <w:t>Editor's note:</w:t>
      </w:r>
      <w:r>
        <w:rPr>
          <w:lang w:eastAsia="zh-CN"/>
        </w:rPr>
        <w:tab/>
        <w:t>Whether and how the PCF uses a Priority value provided by an AF other than the TSN AF is FFS.</w:t>
      </w:r>
    </w:p>
    <w:p w14:paraId="37706B30" w14:textId="7777777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lastRenderedPageBreak/>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25"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26" w:name="_Toc36191989"/>
      <w:bookmarkStart w:id="2327" w:name="_Toc45193079"/>
      <w:bookmarkStart w:id="2328" w:name="_Toc47592711"/>
      <w:bookmarkStart w:id="2329" w:name="_Toc51834798"/>
      <w:bookmarkStart w:id="2330" w:name="_Toc27894909"/>
      <w:bookmarkStart w:id="2331" w:name="_Toc83355323"/>
      <w:r>
        <w:rPr>
          <w:lang w:eastAsia="zh-CN"/>
        </w:rPr>
        <w:lastRenderedPageBreak/>
        <w:t>4.15.6.6a</w:t>
      </w:r>
      <w:r>
        <w:rPr>
          <w:lang w:eastAsia="zh-CN"/>
        </w:rPr>
        <w:tab/>
        <w:t>AF session with required QoS update procedure</w:t>
      </w:r>
      <w:bookmarkEnd w:id="2326"/>
      <w:bookmarkEnd w:id="2327"/>
      <w:bookmarkEnd w:id="2328"/>
      <w:bookmarkEnd w:id="2329"/>
      <w:bookmarkEnd w:id="2331"/>
    </w:p>
    <w:bookmarkStart w:id="2332" w:name="_Hlk72831066"/>
    <w:p w14:paraId="635EEBC5" w14:textId="46276CDC" w:rsidR="007E7ECC" w:rsidRDefault="007E7ECC" w:rsidP="002217D3">
      <w:pPr>
        <w:pStyle w:val="TH"/>
      </w:pPr>
      <w:r w:rsidRPr="00BF4CE9">
        <w:object w:dxaOrig="11145" w:dyaOrig="7980" w14:anchorId="4B87BD35">
          <v:shape id="_x0000_i1169" type="#_x0000_t75" style="width:480pt;height:363pt" o:ole="">
            <v:imagedata r:id="rId280" o:title=""/>
          </v:shape>
          <o:OLEObject Type="Embed" ProgID="Visio.Drawing.11" ShapeID="_x0000_i1169" DrawAspect="Content" ObjectID="_1693969303" r:id="rId281"/>
        </w:object>
      </w:r>
      <w:bookmarkEnd w:id="2332"/>
    </w:p>
    <w:p w14:paraId="05DB8575" w14:textId="78FA0876" w:rsidR="00E278BC" w:rsidRDefault="00E278BC" w:rsidP="00B1786E">
      <w:pPr>
        <w:pStyle w:val="TH"/>
      </w:pPr>
      <w:r>
        <w:object w:dxaOrig="9598" w:dyaOrig="6069" w14:anchorId="5D905A0D">
          <v:shape id="_x0000_i1170" type="#_x0000_t75" style="width:480.75pt;height:303pt" o:ole="">
            <v:imagedata r:id="rId282" o:title=""/>
          </v:shape>
          <o:OLEObject Type="Embed" ProgID="Word.Picture.8" ShapeID="_x0000_i1170" DrawAspect="Content" ObjectID="_1693969304" r:id="rId283"/>
        </w:object>
      </w:r>
    </w:p>
    <w:p w14:paraId="592AFBD8" w14:textId="02CB27FD" w:rsidR="00776774" w:rsidRDefault="00776774" w:rsidP="00776774">
      <w:pPr>
        <w:pStyle w:val="TF"/>
      </w:pPr>
      <w:r>
        <w:lastRenderedPageBreak/>
        <w:t>Figure 4.15.6.6a-1: AF session with required QoS update procedure</w:t>
      </w:r>
    </w:p>
    <w:p w14:paraId="610C65F5" w14:textId="72F13DC8"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delay</w:t>
      </w:r>
      <w:r w:rsidR="007E7ECC">
        <w:t xml:space="preserve"> (optional), priority (optional)</w:t>
      </w:r>
      <w:r w:rsidR="00494592">
        <w:t>, Requested GFBR, Requested MFBR, flow direction, Burst Size (optional), Burst Arrival Time (optional) at UE (uplink) or UPF (downlink), Periodicity (optional), Time domain (optional)</w:t>
      </w:r>
      <w:r w:rsidR="007E7ECC">
        <w:t>, Survival Time (optional)</w:t>
      </w:r>
      <w:r w:rsidR="00494592">
        <w:t>.</w:t>
      </w:r>
      <w:r w:rsidR="008A3270">
        <w:t xml:space="preserve"> When Alternative Service Requirements are provided by the AF, a set of Alternative QoS Related parameters as specified in</w:t>
      </w:r>
      <w:r w:rsidR="008A3270" w:rsidRPr="008A3270">
        <w:t xml:space="preserve"> </w:t>
      </w:r>
      <w:r w:rsidR="008A3270">
        <w:t>clause 5.7.1.2a of TS 23.501 [2] (e.g. one or more from Alternative Requested GFBR, Alternative Requested MFBR) may be provided for each QoS Reference.</w:t>
      </w:r>
    </w:p>
    <w:p w14:paraId="33B055B3" w14:textId="2A528968" w:rsidR="00776774" w:rsidRDefault="00776774" w:rsidP="00776774">
      <w:pPr>
        <w:pStyle w:val="B1"/>
      </w:pPr>
      <w:r>
        <w:t>2.</w:t>
      </w:r>
      <w:r>
        <w:tab/>
        <w:t xml:space="preserve">The NEF authorizes the AF request of updating AF session with required QoS and may apply policies to control the overall amount of pre-defined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1BCE105C" w14:textId="043ACFE7" w:rsidR="007E7ECC" w:rsidRDefault="007E7ECC" w:rsidP="00776774">
      <w:pPr>
        <w:pStyle w:val="B1"/>
      </w:pPr>
      <w:r>
        <w:tab/>
        <w:t>If the NEF does not receive any of the individual QoS parameters as described in clause 6.1.3.22 of TS 23.503 [20] from the AF, then the steps 3, 4, 5, 6, 7 are executed, otherwise, the steps 3a, 3b</w:t>
      </w:r>
      <w:r w:rsidR="00E278BC">
        <w:t>, 3c, 3d, 3e</w:t>
      </w:r>
      <w:r>
        <w:t>, 4a, 4b, 5, 6a, 6b, 7 are executed.</w:t>
      </w:r>
    </w:p>
    <w:p w14:paraId="0ED48ADF" w14:textId="206DB69E" w:rsidR="00776774" w:rsidRDefault="00776774" w:rsidP="00776774">
      <w:pPr>
        <w:pStyle w:val="B1"/>
      </w:pPr>
      <w:r>
        <w:t>3.</w:t>
      </w:r>
      <w:r>
        <w:tab/>
      </w:r>
      <w:r w:rsidR="007E7ECC">
        <w:t xml:space="preserve">If the NEF does not receive any of the individual QoS parameters from the AF as described in clause 6.1.3.22 of TS 23.503 [20], the </w:t>
      </w:r>
      <w:r>
        <w:t>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6190574F" w14:textId="19C3F8FC" w:rsidR="008A3270" w:rsidRDefault="008A3270" w:rsidP="00776774">
      <w:pPr>
        <w:pStyle w:val="B1"/>
      </w:pPr>
      <w:r>
        <w:tab/>
        <w:t>If Alternative QoS Related parameter set(s) are provided by the AF, they are sent to the PCF via TSCTSF. The TSCTSF determines the 5GS delay considering UE-DS-TT residence time.</w:t>
      </w:r>
    </w:p>
    <w:p w14:paraId="1A144648" w14:textId="6933CC53" w:rsidR="007E7ECC" w:rsidRDefault="007E7ECC" w:rsidP="00776774">
      <w:pPr>
        <w:pStyle w:val="B1"/>
      </w:pPr>
      <w:r>
        <w:t>3a.</w:t>
      </w:r>
      <w:r>
        <w:tab/>
        <w:t>If the NEF receives one or more of the individual QoS parameters as described in clause 6.1.3.22 of TS 23.503 [20] from the AF, the NEF forwards these received individual QoS parameters in the Ntsctsf_QoSandTSCAssistance_Update</w:t>
      </w:r>
      <w:r w:rsidR="00E278BC">
        <w:t xml:space="preserve"> or Ntsctsf_QoSandTSCAssistance_Create</w:t>
      </w:r>
      <w:r>
        <w:t xml:space="preserve"> request message to the TSCTSF.</w:t>
      </w:r>
    </w:p>
    <w:p w14:paraId="0DA4CEA6" w14:textId="1ECBBE97"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 with individual QoS parameters.</w:t>
      </w:r>
    </w:p>
    <w:p w14:paraId="171DDDD5" w14:textId="03954801" w:rsidR="00E278BC" w:rsidRDefault="00E278BC" w:rsidP="00776774">
      <w:pPr>
        <w:pStyle w:val="B1"/>
      </w:pPr>
      <w:r>
        <w:tab/>
        <w:t>If the NEF sends a Ntsctsf_QoSandTSCAssistance_Update request to TSCTSF, the steps 3b-3d are skipped.</w:t>
      </w:r>
    </w:p>
    <w:p w14:paraId="2E953831" w14:textId="10F80C08" w:rsidR="00E278BC" w:rsidRDefault="00E278BC" w:rsidP="00776774">
      <w:pPr>
        <w:pStyle w:val="B1"/>
      </w:pPr>
      <w:r>
        <w:tab/>
        <w:t>If the NEF sends a Ntsctsf_QoSandTSCAssistance_Create request to TSCTSF:</w:t>
      </w:r>
    </w:p>
    <w:p w14:paraId="0F6357F9" w14:textId="77777777" w:rsidR="00E278BC" w:rsidRDefault="00E278BC" w:rsidP="006E7760">
      <w:pPr>
        <w:pStyle w:val="B2"/>
      </w:pPr>
      <w:r>
        <w:tab/>
        <w:t>A TSCTSF address may be locally configured (a single TSCTSF per DNN/S-NSSAI) in the NEF, PCF and trusted AF. Alternatively, the TSCTSF is discovered from NRF and the TSCTSF stores the TSCTSF NF ID and Notification Target Address to the UDR (Data Set = Application Data, Data Subset = Time-Sync).</w:t>
      </w:r>
    </w:p>
    <w:p w14:paraId="0E54713E" w14:textId="328961D0" w:rsidR="00E278BC" w:rsidRDefault="00E278BC" w:rsidP="006E7760">
      <w:pPr>
        <w:pStyle w:val="B2"/>
      </w:pPr>
      <w:r>
        <w:tab/>
        <w:t>If the TSCTSF address is locally configured in the NEF and PCF, steps 3b and 3c are skipped, otherwise, they are executed to retrieve the Notification Target Address to the TSCTSF.</w:t>
      </w:r>
    </w:p>
    <w:p w14:paraId="3394484C" w14:textId="79895B29" w:rsidR="00E278BC" w:rsidRDefault="00E278BC" w:rsidP="006E7760">
      <w:pPr>
        <w:pStyle w:val="B2"/>
      </w:pPr>
      <w:r>
        <w:tab/>
        <w:t>(If local configuration is not available): The NEF retrieves the Time-Sync Data Subset from the UDR for the given DNN/S-NSSAI. If the Time-Sync data does not contain a TSCTSF NF ID, the NEF discovers the TSCTSF from NRF. If the Time-Sync data contains a TSCTSF NF ID, the NEF uses this TSCTSF NF ID to send the Ntsctsf_QoSandTSCAssistance_Create request message.</w:t>
      </w:r>
    </w:p>
    <w:p w14:paraId="6647631F" w14:textId="00684D68" w:rsidR="00E278BC" w:rsidRDefault="00E278BC" w:rsidP="00776774">
      <w:pPr>
        <w:pStyle w:val="B1"/>
      </w:pPr>
      <w:r>
        <w:lastRenderedPageBreak/>
        <w:t>3b.</w:t>
      </w:r>
      <w:r>
        <w:tab/>
        <w:t>(If local configuration is not available, the PCF subscribes to any Time-Sync information updates from the UDR) The TSCTSF stores the Notification Target Address and TSCTSF NF ID in the UDR (Data Set = Application Data; Data Subset = Time-Sync data, Data Key = S-NSSAI and DNN).</w:t>
      </w:r>
    </w:p>
    <w:p w14:paraId="255A6FEC" w14:textId="2AD94479" w:rsidR="00E278BC" w:rsidRDefault="00E278BC" w:rsidP="00776774">
      <w:pPr>
        <w:pStyle w:val="B1"/>
      </w:pPr>
      <w:r>
        <w:t>3c.</w:t>
      </w:r>
      <w:r>
        <w:tab/>
        <w:t>(if local configuration is not available, the PCF receives any TSCTSF information updates from the UDR) The PCF that has subscribed to modifications of AF requests (Data Set = Application Data; Data Subset = Time-Sync data, Data Key = S-NSSAI and DNN) receive(s) a Nudr_DM_Notify notification of data change from the UDR.</w:t>
      </w:r>
    </w:p>
    <w:p w14:paraId="3AED6F43" w14:textId="030AF468" w:rsidR="00E278BC" w:rsidRDefault="00E278BC" w:rsidP="00776774">
      <w:pPr>
        <w:pStyle w:val="B1"/>
      </w:pPr>
      <w:r>
        <w:t>3d.</w:t>
      </w:r>
      <w:r>
        <w:tab/>
        <w:t>(if the TSCTSF address is locally configured in the PCF): the PCF sends Npcf_PolicyAuthorization_Notify message, containing the received UE-DS-TT Residence Time, to the TSCTSF at the time the SM Policy Association is established or updated including the UE-DS-TT Residence Time.</w:t>
      </w:r>
    </w:p>
    <w:p w14:paraId="65F8BFD9" w14:textId="6A86AB74" w:rsidR="00E278BC" w:rsidRDefault="00E278BC" w:rsidP="00776774">
      <w:pPr>
        <w:pStyle w:val="B1"/>
      </w:pPr>
      <w:r>
        <w:tab/>
        <w:t>(If local configuration is not available in the PCF): the PCF sends Npcf_PolicyAuthorization_Notify message to the TSCTSF after retrieving the TSCTSF address from the Time-Sync data in the UDR.</w:t>
      </w:r>
    </w:p>
    <w:p w14:paraId="5130B1DC" w14:textId="3E3817AB" w:rsidR="007E7ECC" w:rsidRDefault="007E7ECC" w:rsidP="00776774">
      <w:pPr>
        <w:pStyle w:val="B1"/>
      </w:pPr>
      <w:r>
        <w:t>3</w:t>
      </w:r>
      <w:r w:rsidR="00E278BC">
        <w:t>e</w:t>
      </w:r>
      <w:r>
        <w:t>.</w:t>
      </w:r>
      <w:r>
        <w:tab/>
        <w:t>The TSCTSF interacts with the PCF by triggering a Npcf_PolicyAuthorization_Update</w:t>
      </w:r>
      <w:r w:rsidR="00E278BC">
        <w:t xml:space="preserve"> or Npcf_PolicyAuthorization_Create</w:t>
      </w:r>
      <w:r>
        <w:t xml:space="preserv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372EB7B2" w14:textId="1A903AB9" w:rsidR="007E7ECC" w:rsidRDefault="007E7ECC" w:rsidP="00776774">
      <w:pPr>
        <w:pStyle w:val="B1"/>
      </w:pPr>
      <w:r>
        <w:tab/>
        <w:t>If the TSCTSF receives the Requested 5GS delay, the TSCTSF calculates a Requested PDB by subtracting the UE-DS-TT residence time</w:t>
      </w:r>
      <w:r w:rsidR="00E278BC">
        <w:t>, provided by the PCF in step 3d,</w:t>
      </w:r>
      <w:r>
        <w:t xml:space="preserve"> from the Requested 5GS delay. If the Requested PDB is not provided, the PCF determines the PDB that matches the QoS Reference.</w:t>
      </w:r>
    </w:p>
    <w:p w14:paraId="2524C2A1" w14:textId="77777777" w:rsidR="007E7ECC" w:rsidRDefault="007E7ECC" w:rsidP="002217D3">
      <w:pPr>
        <w:pStyle w:val="EditorsNote"/>
      </w:pPr>
      <w:r>
        <w:t>Editor's note:</w:t>
      </w:r>
      <w:r>
        <w:tab/>
        <w:t>Whether and how the PCF uses a Priority value provided by an AF other than the TSN AF is FFS.</w:t>
      </w:r>
    </w:p>
    <w:p w14:paraId="153FBE20" w14:textId="77777777" w:rsidR="007E7ECC" w:rsidRDefault="007E7ECC" w:rsidP="00776774">
      <w:pPr>
        <w:pStyle w:val="B1"/>
      </w:pPr>
      <w:r>
        <w:tab/>
        <w:t>If the TSCTSF receives any of the flow direction, Burst Arrival Time, Periodicity, Time domain, Survival Time from the NEF, the TSCTSF forwards these parameters in the TSC Assistance Container in the Npcf_PolicyAuthorization_Update request to the PCF. The TSCTSF sends the Requested PDB, the TSC Assistance Container, and other received individual QoS parameters in the Npcf_PolicyAuthorization_Update request to the PCF.</w:t>
      </w:r>
    </w:p>
    <w:p w14:paraId="0AE0547F" w14:textId="5473016E" w:rsidR="00776774" w:rsidRDefault="00776774" w:rsidP="00776774">
      <w:pPr>
        <w:pStyle w:val="B1"/>
      </w:pPr>
      <w:r>
        <w:t>4.</w:t>
      </w:r>
      <w:r>
        <w:tab/>
      </w:r>
      <w:r w:rsidR="007E7ECC">
        <w:t xml:space="preserve">If the PCF received request from the NEF in step 3, the </w:t>
      </w:r>
      <w:r>
        <w:t>PCF determines whether the request is authorized.</w:t>
      </w:r>
    </w:p>
    <w:p w14:paraId="5B164A8D" w14:textId="5B0ABDBD"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4A3585CA" w14:textId="637040A7" w:rsidR="00494592" w:rsidRDefault="00494592" w:rsidP="00776774">
      <w:pPr>
        <w:pStyle w:val="B1"/>
      </w:pPr>
      <w:r>
        <w:tab/>
        <w:t>If the NEF provides Requested PDB, Requested GFBR, Requested MFBR or Burst Size, then the PCF sets the PDB and/or MDBV according to the received Requested PDB and Burst Size received from the NEF. It also sets the GFBR and MFBR according to the requested values provided by the NEF. NEF specified parameter values are used to over-ride default values for the 5QI corresponding to the NEF provided QoS Reference.</w:t>
      </w:r>
      <w:r w:rsidR="008A3270">
        <w:t xml:space="preserve"> If the NEF provides Alternative QoS Related parameter set(s), then for each set, the PCF sets the PDB and MDBV in the corresponding Alternative QoS parameter set as described in clause 6.1.3.22 of TS 23.503 [20]. It also sets the GFBR and MFBR according to the alternative requested values sent by the NEF. NEF specified parameter values are used to over-ride default values for the 5QI corresponding to the NEF provided QoS Reference in the Alternative Service Requirements.</w:t>
      </w:r>
    </w:p>
    <w:p w14:paraId="6061C58B" w14:textId="735DF8A6" w:rsidR="00494592" w:rsidRDefault="00494592"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74000607" w14:textId="6401CEA1" w:rsidR="00E278BC" w:rsidRDefault="00E278BC" w:rsidP="00776774">
      <w:pPr>
        <w:pStyle w:val="B1"/>
      </w:pPr>
      <w:r>
        <w:tab/>
        <w:t>If the AF is considered to be trusted by the operator, the PCF sends the Npcf_PolicyAuthorization_Update response message directly to AF.</w:t>
      </w:r>
    </w:p>
    <w:p w14:paraId="0136E8D4" w14:textId="7F156CE8" w:rsidR="00776774" w:rsidRDefault="00776774" w:rsidP="00776774">
      <w:pPr>
        <w:pStyle w:val="B1"/>
      </w:pPr>
      <w:r>
        <w:tab/>
        <w:t>If the request is not authorized or the required QoS is not allowed, NEF responds to the AF in step 5 with a Result value indicating the failure cause.</w:t>
      </w:r>
    </w:p>
    <w:p w14:paraId="30386E38" w14:textId="08F0E35A" w:rsidR="007E7ECC" w:rsidRDefault="007E7ECC" w:rsidP="00776774">
      <w:pPr>
        <w:pStyle w:val="B1"/>
      </w:pPr>
      <w:r>
        <w:t>4a. If the PCF received request from the TSCTSF in step 3</w:t>
      </w:r>
      <w:r w:rsidR="00E278BC">
        <w:t>e</w:t>
      </w:r>
      <w:r>
        <w:t>, the PCF determines whether the request is authorized.</w:t>
      </w:r>
    </w:p>
    <w:p w14:paraId="1FE777E5" w14:textId="77777777" w:rsidR="007E7ECC" w:rsidRDefault="007E7ECC" w:rsidP="00776774">
      <w:pPr>
        <w:pStyle w:val="B1"/>
      </w:pPr>
      <w:r>
        <w:tab/>
        <w:t xml:space="preserve">If the request is authorized, the PCF derives the required QoS parameters based on the information provided by the TSCTSF and determines whether this QoS is allowed (according to the PCF configuration for this AF), and </w:t>
      </w:r>
      <w:r>
        <w:lastRenderedPageBreak/>
        <w:t>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4EC30EB2" w14:textId="77777777" w:rsidR="007E7ECC" w:rsidRDefault="007E7ECC" w:rsidP="00776774">
      <w:pPr>
        <w:pStyle w:val="B1"/>
      </w:pPr>
      <w:r>
        <w:tab/>
        <w:t>If the TSCTSF provides Requested PDB, priority, Requested GFBR, Requested MFBR or Burst Size, then the PCF sets the PDB and/or MDBV according to the received Requested PDB and Burst Size received from the TSCTSF. If the Requested PDB is not provided from TSCTSF, the PCF determines the PDB that matches the QoS Reference. It also sets the GFBR and MFBR according to the requested values provided by the TSCTSF. TSCTSF specified parameter values are used to over-ride default values for the 5QI corresponding to the TSCTSF provided QoS Reference.</w:t>
      </w:r>
    </w:p>
    <w:p w14:paraId="12762D7A" w14:textId="77777777" w:rsidR="007E7ECC" w:rsidRDefault="007E7ECC"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B9A2B90" w14:textId="77777777" w:rsidR="007E7ECC" w:rsidRDefault="007E7ECC" w:rsidP="00776774">
      <w:pPr>
        <w:pStyle w:val="B1"/>
      </w:pPr>
      <w:r>
        <w:tab/>
        <w:t>If the request is not authorized or the required QoS is not allowed, TSCTSF responds to the NEF in step 4b with a Result value indicating the failure cause.</w:t>
      </w:r>
    </w:p>
    <w:p w14:paraId="0FA8B70B" w14:textId="42AFB59A" w:rsidR="007E7ECC" w:rsidRDefault="007E7ECC" w:rsidP="00776774">
      <w:pPr>
        <w:pStyle w:val="B1"/>
      </w:pPr>
      <w:r>
        <w:t>4b.</w:t>
      </w:r>
      <w:r>
        <w:tab/>
        <w:t>The TSCTSF sends a Ntsctsf_QoSandTSCAssistance_Update</w:t>
      </w:r>
      <w:r w:rsidR="00E278BC">
        <w:t xml:space="preserve"> or Ntsctsf_QoSandTSCAssistance_Create</w:t>
      </w:r>
      <w:r>
        <w:t xml:space="preserve"> response message (Transaction Reference ID, Result) to the NEF. Result indicates whether the request is granted or not.</w:t>
      </w:r>
    </w:p>
    <w:p w14:paraId="4369E6AA" w14:textId="3CFA4123"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7A670E5E" w14:textId="5E9F13EC" w:rsidR="00E278BC" w:rsidRDefault="00E278BC" w:rsidP="00776774">
      <w:pPr>
        <w:pStyle w:val="B1"/>
      </w:pPr>
      <w:bookmarkStart w:id="2333" w:name="_Toc36191990"/>
      <w:r>
        <w:tab/>
        <w:t>If the AF is considered to be trusted by the operator, the PCF sends the Npcf_PolicyAuthorization_Notify message directly to AF.</w:t>
      </w:r>
    </w:p>
    <w:p w14:paraId="79AB00A1" w14:textId="727E82A6" w:rsidR="007E7ECC" w:rsidRDefault="007E7ECC" w:rsidP="00776774">
      <w:pPr>
        <w:pStyle w:val="B1"/>
      </w:pPr>
      <w:r>
        <w:t>6a.</w:t>
      </w:r>
      <w:r>
        <w:tab/>
        <w:t>The PCF sends Npcf_PolicyAuthorization_Notify message to the TSCTSF when the modification of the transmission resources corresponding to the QoS update succeeded or failed.</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4B6D0C8C" w:rsidR="00E278BC" w:rsidRDefault="00E278BC" w:rsidP="00776774">
      <w:pPr>
        <w:pStyle w:val="B1"/>
      </w:pPr>
      <w:r>
        <w:tab/>
        <w:t>If the AF is considered to be trusted by the operator, the TSCTSF sends the Ntsctsf_QoSandTSCAssistance_Notify message directly to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34" w:name="_Toc45193080"/>
      <w:bookmarkStart w:id="2335" w:name="_Toc47592712"/>
      <w:bookmarkStart w:id="2336" w:name="_Toc51834799"/>
      <w:bookmarkStart w:id="2337" w:name="_Toc83355324"/>
      <w:r w:rsidRPr="00140E21">
        <w:rPr>
          <w:lang w:eastAsia="zh-CN"/>
        </w:rPr>
        <w:t>4.15.6.7</w:t>
      </w:r>
      <w:r w:rsidRPr="00140E21">
        <w:rPr>
          <w:lang w:eastAsia="zh-CN"/>
        </w:rPr>
        <w:tab/>
        <w:t>Service specific parameter provisioning</w:t>
      </w:r>
      <w:bookmarkEnd w:id="2325"/>
      <w:bookmarkEnd w:id="2330"/>
      <w:bookmarkEnd w:id="2333"/>
      <w:bookmarkEnd w:id="2334"/>
      <w:bookmarkEnd w:id="2335"/>
      <w:bookmarkEnd w:id="2336"/>
      <w:bookmarkEnd w:id="2337"/>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lastRenderedPageBreak/>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4F19DEDA" w:rsidR="00335450" w:rsidRDefault="00335450" w:rsidP="002217D3">
      <w:pPr>
        <w:pStyle w:val="TH"/>
        <w:rPr>
          <w:lang w:eastAsia="zh-CN"/>
        </w:rPr>
      </w:pPr>
      <w:r>
        <w:rPr>
          <w:rFonts w:eastAsia="Malgun Gothic"/>
        </w:rPr>
        <w:object w:dxaOrig="17385" w:dyaOrig="7306" w14:anchorId="07A48F4B">
          <v:shape id="_x0000_i1171" type="#_x0000_t75" style="width:476.25pt;height:200.25pt" o:ole="">
            <v:imagedata r:id="rId284" o:title=""/>
          </v:shape>
          <o:OLEObject Type="Embed" ProgID="Visio.Drawing.15" ShapeID="_x0000_i1171" DrawAspect="Content" ObjectID="_1693969305" r:id="rId285"/>
        </w:object>
      </w:r>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6F2425A2" w14:textId="49E03F9B"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254F9ECE" w:rsidR="00335450" w:rsidRDefault="00335450" w:rsidP="00776774">
      <w:pPr>
        <w:pStyle w:val="B1"/>
        <w:rPr>
          <w:lang w:eastAsia="zh-CN"/>
        </w:rPr>
      </w:pPr>
      <w:r>
        <w:rPr>
          <w:lang w:eastAsia="zh-CN"/>
        </w:rPr>
        <w:lastRenderedPageBreak/>
        <w:tab/>
        <w:t>If the AF subscribed to the outcome of UE Policy delivery, the NEF indicates where the NEF 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1A0F650C" w:rsidR="00335450" w:rsidRDefault="00335450" w:rsidP="00335450">
      <w:pPr>
        <w:pStyle w:val="B1"/>
        <w:rPr>
          <w:lang w:eastAsia="zh-CN"/>
        </w:rPr>
      </w:pPr>
      <w:bookmarkStart w:id="2338" w:name="_Toc20204218"/>
      <w:bookmarkStart w:id="2339" w:name="_Toc27894910"/>
      <w:bookmarkStart w:id="2340" w:name="_Toc36191991"/>
      <w:bookmarkStart w:id="2341" w:name="_Toc45193081"/>
      <w:bookmarkStart w:id="2342" w:name="_Toc47592713"/>
      <w:bookmarkStart w:id="2343" w:name="_Toc51834800"/>
      <w:r>
        <w:rPr>
          <w:lang w:eastAsia="zh-CN"/>
        </w:rPr>
        <w:t>7.</w:t>
      </w:r>
      <w:r>
        <w:rPr>
          <w:lang w:eastAsia="zh-CN"/>
        </w:rPr>
        <w:tab/>
        <w:t>If the AF subscribed to notifications about the outcome of UE Policies delivery due to Service specific parameter provisioning the PCF notifies the outcome of the procedure to NEF sending Npcf_EventExposure_Notify.</w:t>
      </w:r>
    </w:p>
    <w:p w14:paraId="56D8676D" w14:textId="46DAFD6E"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BA6CD5F" w14:textId="77777777" w:rsidR="00776774" w:rsidRPr="00140E21" w:rsidRDefault="00776774" w:rsidP="00776774">
      <w:pPr>
        <w:pStyle w:val="Heading4"/>
        <w:rPr>
          <w:rFonts w:eastAsia="SimSun"/>
        </w:rPr>
      </w:pPr>
      <w:bookmarkStart w:id="2344" w:name="_Toc83355325"/>
      <w:r w:rsidRPr="00140E21">
        <w:rPr>
          <w:rFonts w:eastAsia="SimSun"/>
        </w:rPr>
        <w:t>4.15.6.8</w:t>
      </w:r>
      <w:r w:rsidRPr="00140E21">
        <w:rPr>
          <w:rFonts w:eastAsia="SimSun"/>
        </w:rPr>
        <w:tab/>
        <w:t>Set a policy for a future AF session</w:t>
      </w:r>
      <w:bookmarkEnd w:id="2338"/>
      <w:bookmarkEnd w:id="2339"/>
      <w:bookmarkEnd w:id="2340"/>
      <w:bookmarkEnd w:id="2341"/>
      <w:bookmarkEnd w:id="2342"/>
      <w:bookmarkEnd w:id="2343"/>
      <w:bookmarkEnd w:id="234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72" type="#_x0000_t75" style="width:380.25pt;height:257.25pt" o:ole="">
            <v:imagedata r:id="rId286" o:title=""/>
          </v:shape>
          <o:OLEObject Type="Embed" ProgID="Visio.Drawing.11" ShapeID="_x0000_i1172" DrawAspect="Content" ObjectID="_1693969306" r:id="rId287"/>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lastRenderedPageBreak/>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2345" w:name="_Toc20204219"/>
      <w:bookmarkStart w:id="2346" w:name="_Toc27894911"/>
      <w:bookmarkStart w:id="2347" w:name="_Toc36191992"/>
      <w:bookmarkStart w:id="2348" w:name="_Toc45193082"/>
      <w:bookmarkStart w:id="2349" w:name="_Toc47592714"/>
      <w:bookmarkStart w:id="2350" w:name="_Toc51834801"/>
      <w:bookmarkStart w:id="2351" w:name="_Toc83355326"/>
      <w:r>
        <w:rPr>
          <w:rFonts w:eastAsia="SimSun"/>
        </w:rPr>
        <w:t>4.15.6.9</w:t>
      </w:r>
      <w:r>
        <w:rPr>
          <w:rFonts w:eastAsia="SimSun"/>
        </w:rPr>
        <w:tab/>
        <w:t>Procedures for AF-triggered dynamically changing AM policies</w:t>
      </w:r>
      <w:bookmarkEnd w:id="2351"/>
    </w:p>
    <w:p w14:paraId="5731CF00" w14:textId="77777777" w:rsidR="005D29D7" w:rsidRDefault="005D29D7" w:rsidP="00EE66A3">
      <w:pPr>
        <w:pStyle w:val="Heading5"/>
        <w:rPr>
          <w:rFonts w:eastAsia="SimSun"/>
        </w:rPr>
      </w:pPr>
      <w:bookmarkStart w:id="2352" w:name="_Toc83355327"/>
      <w:r>
        <w:rPr>
          <w:rFonts w:eastAsia="SimSun"/>
        </w:rPr>
        <w:t>4.15.6.9.1</w:t>
      </w:r>
      <w:r>
        <w:rPr>
          <w:rFonts w:eastAsia="SimSun"/>
        </w:rPr>
        <w:tab/>
        <w:t>General</w:t>
      </w:r>
      <w:bookmarkEnd w:id="2352"/>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2353" w:name="_Toc83355328"/>
      <w:r>
        <w:rPr>
          <w:rFonts w:eastAsia="SimSun"/>
        </w:rPr>
        <w:t>4.15.6.9.2</w:t>
      </w:r>
      <w:r>
        <w:rPr>
          <w:rFonts w:eastAsia="SimSun"/>
        </w:rPr>
        <w:tab/>
        <w:t>Access and Mobility Policy authorization requests targeting an individual UE</w:t>
      </w:r>
      <w:bookmarkEnd w:id="2353"/>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54" w:name="_MON_1587198493"/>
    <w:bookmarkEnd w:id="2354"/>
    <w:p w14:paraId="60627EBB" w14:textId="636EF3BE" w:rsidR="005D29D7" w:rsidRDefault="005D29D7" w:rsidP="005D29D7">
      <w:pPr>
        <w:pStyle w:val="TH"/>
      </w:pPr>
      <w:r>
        <w:object w:dxaOrig="8176" w:dyaOrig="3860" w14:anchorId="4B1ADB79">
          <v:shape id="_x0000_i1173" type="#_x0000_t75" style="width:408.75pt;height:190.5pt" o:ole="">
            <v:imagedata r:id="rId288" o:title=""/>
          </v:shape>
          <o:OLEObject Type="Embed" ProgID="Word.Picture.8" ShapeID="_x0000_i1173" DrawAspect="Content" ObjectID="_1693969307" r:id="rId289"/>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34BF3BA5"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74" type="#_x0000_t75" style="width:450.75pt;height:238.5pt" o:ole="">
            <v:imagedata r:id="rId290" o:title=""/>
          </v:shape>
          <o:OLEObject Type="Embed" ProgID="Word.Picture.8" ShapeID="_x0000_i1174" DrawAspect="Content" ObjectID="_1693969308" r:id="rId291"/>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58499AE"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0551D220" w:rsidR="005D29D7" w:rsidRDefault="005D29D7" w:rsidP="00EE66A3">
      <w:pPr>
        <w:pStyle w:val="B1"/>
        <w:rPr>
          <w:rFonts w:eastAsia="SimSun"/>
        </w:rPr>
      </w:pPr>
      <w:r>
        <w:rPr>
          <w:rFonts w:eastAsia="SimSun"/>
        </w:rPr>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2355" w:name="_Toc83355329"/>
      <w:r>
        <w:rPr>
          <w:rFonts w:eastAsia="SimSun"/>
        </w:rPr>
        <w:t>4.15.6.9.3</w:t>
      </w:r>
      <w:r>
        <w:rPr>
          <w:rFonts w:eastAsia="SimSun"/>
        </w:rPr>
        <w:tab/>
        <w:t>Processing AF requests to influence AM policies</w:t>
      </w:r>
      <w:bookmarkEnd w:id="2355"/>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bookmarkStart w:id="2356" w:name="_MON_1688204371"/>
    <w:bookmarkEnd w:id="2356"/>
    <w:p w14:paraId="6A130870" w14:textId="4423B48E" w:rsidR="009749F8" w:rsidRDefault="009749F8" w:rsidP="006E7760">
      <w:pPr>
        <w:pStyle w:val="TH"/>
        <w:rPr>
          <w:rFonts w:eastAsia="SimSun"/>
        </w:rPr>
      </w:pPr>
      <w:r>
        <w:object w:dxaOrig="9602" w:dyaOrig="4136" w14:anchorId="0C87786D">
          <v:shape id="_x0000_i1176" type="#_x0000_t75" style="width:480.75pt;height:204.75pt" o:ole="">
            <v:imagedata r:id="rId292" o:title=""/>
          </v:shape>
          <o:OLEObject Type="Embed" ProgID="Word.Picture.8" ShapeID="_x0000_i1176" DrawAspect="Content" ObjectID="_1693969309" r:id="rId293"/>
        </w:object>
      </w:r>
    </w:p>
    <w:p w14:paraId="70F60DC7" w14:textId="595341E0" w:rsidR="005D29D7" w:rsidRDefault="005D29D7" w:rsidP="005D29D7">
      <w:pPr>
        <w:pStyle w:val="TF"/>
        <w:rPr>
          <w:rFonts w:eastAsia="SimSun"/>
        </w:rPr>
      </w:pPr>
      <w:r>
        <w:rPr>
          <w:rFonts w:eastAsia="SimSun"/>
        </w:rPr>
        <w:t>Figure 4.15.6.9.3: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7777777" w:rsidR="005D29D7" w:rsidRDefault="005D29D7" w:rsidP="005D29D7">
      <w:pPr>
        <w:rPr>
          <w:rFonts w:eastAsia="SimSun"/>
        </w:rPr>
      </w:pPr>
      <w:r>
        <w:rPr>
          <w:rFonts w:eastAsia="SimSun"/>
        </w:rPr>
        <w:t>The PCF for the UE and the PCF for the PDU Session can be the same entity, then steps 6a, 6b, 7a, and 7c are not performed, while step 7b is performed by that entity.</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77777777" w:rsidR="005D29D7" w:rsidRDefault="005D29D7" w:rsidP="00EE66A3">
      <w:pPr>
        <w:pStyle w:val="B1"/>
        <w:rPr>
          <w:rFonts w:eastAsia="SimSun"/>
        </w:rPr>
      </w:pPr>
      <w:r>
        <w:rPr>
          <w:rFonts w:eastAsia="SimSun"/>
        </w:rPr>
        <w:t>2. The PCF for the UE subscribes to policy data related to AM influence (Data Set = Application Data; Data Subset = AM influence information, Data Key = S-NSSAI and DNN and/or Internal Group Identifier or SUPI).</w:t>
      </w:r>
    </w:p>
    <w:p w14:paraId="76534F00" w14:textId="0E7ECB08"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SUPI or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 (</w:t>
      </w:r>
      <w:r w:rsidR="00901AD1">
        <w:rPr>
          <w:rFonts w:eastAsia="SimSun"/>
        </w:rPr>
        <w:t>a list of (</w:t>
      </w:r>
      <w:r>
        <w:rPr>
          <w:rFonts w:eastAsia="SimSun"/>
        </w:rPr>
        <w:t>DNN, S-NSSAI</w:t>
      </w:r>
      <w:r w:rsidR="00901AD1">
        <w:rPr>
          <w:rFonts w:eastAsia="SimSun"/>
        </w:rPr>
        <w:t>)(s)</w:t>
      </w:r>
      <w:r>
        <w:rPr>
          <w:rFonts w:eastAsia="SimSun"/>
        </w:rPr>
        <w:t>, and 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t>NOTE 1:</w:t>
      </w:r>
      <w:r>
        <w:rPr>
          <w:rFonts w:eastAsia="SimSun"/>
        </w:rPr>
        <w:tab/>
        <w:t>Steps 1, 2, and 3 can occur in any order.</w:t>
      </w:r>
    </w:p>
    <w:p w14:paraId="2C394243" w14:textId="1571DA3D"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3b is performed, this shall be immediately reported to the PCF. The PCF may check that an SM Policy association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steps 8 follows.</w:t>
      </w:r>
    </w:p>
    <w:p w14:paraId="2A93BF96" w14:textId="2C8B1454" w:rsidR="009749F8" w:rsidRDefault="009749F8" w:rsidP="00EE66A3">
      <w:pPr>
        <w:pStyle w:val="B1"/>
        <w:rPr>
          <w:rFonts w:eastAsia="SimSun"/>
        </w:rPr>
      </w:pPr>
      <w:r>
        <w:rPr>
          <w:rFonts w:eastAsia="SimSun"/>
        </w:rPr>
        <w:t>5.</w:t>
      </w:r>
      <w:r>
        <w:rPr>
          <w:rFonts w:eastAsia="SimSun"/>
        </w:rPr>
        <w:tab/>
        <w:t>Steps 2 to 11 in Figure 4.16.14.2-1 applies.</w:t>
      </w:r>
    </w:p>
    <w:p w14:paraId="04212BCC" w14:textId="7FBB2EF9" w:rsidR="000D524E" w:rsidRDefault="000D524E" w:rsidP="006E7760">
      <w:pPr>
        <w:pStyle w:val="NO"/>
        <w:rPr>
          <w:rFonts w:eastAsia="SimSun"/>
        </w:rPr>
      </w:pPr>
      <w:r>
        <w:rPr>
          <w:rFonts w:eastAsia="SimSun"/>
        </w:rPr>
        <w:lastRenderedPageBreak/>
        <w:t>NOTE 2:</w:t>
      </w:r>
      <w:r>
        <w:rPr>
          <w:rFonts w:eastAsia="SimSun"/>
        </w:rPr>
        <w:tab/>
        <w:t>The PCF for the UE may 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AM policy to apply based on local configuration and operator policy.</w:t>
      </w:r>
    </w:p>
    <w:p w14:paraId="689C40B6" w14:textId="38DCA7E1" w:rsidR="00D849AA" w:rsidRDefault="00D849AA" w:rsidP="00D849AA">
      <w:pPr>
        <w:pStyle w:val="Heading4"/>
        <w:rPr>
          <w:rFonts w:eastAsia="SimSun"/>
        </w:rPr>
      </w:pPr>
      <w:bookmarkStart w:id="2357" w:name="_Toc83355330"/>
      <w:r>
        <w:rPr>
          <w:rFonts w:eastAsia="SimSun"/>
        </w:rPr>
        <w:t>4.15.6.10</w:t>
      </w:r>
      <w:r>
        <w:rPr>
          <w:rFonts w:eastAsia="SimSun"/>
        </w:rPr>
        <w:tab/>
        <w:t>Application guidance for URSP determination</w:t>
      </w:r>
      <w:bookmarkEnd w:id="2357"/>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3DAF5408"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lastRenderedPageBreak/>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0C44FB0" w:rsidR="002A3367" w:rsidRDefault="002A3367" w:rsidP="002A3367">
      <w:pPr>
        <w:rPr>
          <w:rFonts w:eastAsia="SimSun"/>
        </w:rPr>
      </w:pPr>
      <w:r>
        <w:rPr>
          <w:rFonts w:eastAsia="SimSun"/>
        </w:rPr>
        <w:t>Figure 4.15.6.10-1 shows the enhanced procedure as defined in clause 4.15.6.7 for Application guidance for URSP determination.</w:t>
      </w:r>
    </w:p>
    <w:bookmarkStart w:id="2358" w:name="_MON_1684549432"/>
    <w:bookmarkEnd w:id="2358"/>
    <w:p w14:paraId="064E1581" w14:textId="32858B6D" w:rsidR="00096A45" w:rsidRDefault="00096A45" w:rsidP="00096A45">
      <w:pPr>
        <w:pStyle w:val="TH"/>
      </w:pPr>
      <w:r>
        <w:object w:dxaOrig="8789" w:dyaOrig="3399" w14:anchorId="6A0CC0D2">
          <v:shape id="_x0000_i1178" type="#_x0000_t75" style="width:439.5pt;height:170.25pt" o:ole="">
            <v:imagedata r:id="rId294" o:title=""/>
          </v:shape>
          <o:OLEObject Type="Embed" ProgID="Word.Picture.8" ShapeID="_x0000_i1178" DrawAspect="Content" ObjectID="_1693969310" r:id="rId295"/>
        </w:object>
      </w:r>
    </w:p>
    <w:p w14:paraId="48F32155" w14:textId="02BBA4B4" w:rsidR="002A3367" w:rsidRDefault="002A3367" w:rsidP="002A3367">
      <w:pPr>
        <w:pStyle w:val="TF"/>
        <w:rPr>
          <w:rFonts w:eastAsia="SimSun"/>
        </w:rPr>
      </w:pPr>
      <w:r>
        <w:rPr>
          <w:rFonts w:eastAsia="SimSun"/>
        </w:rPr>
        <w:t>Figure 4.15.6.10-1: Service Specific Authorization</w:t>
      </w:r>
      <w:r w:rsidR="00341BC9">
        <w:rPr>
          <w:rFonts w:eastAsia="SimSun"/>
        </w:rPr>
        <w:t xml:space="preserve"> for an individual UE or group of UEs</w:t>
      </w:r>
    </w:p>
    <w:p w14:paraId="23E188F3" w14:textId="77777777" w:rsidR="002A3367" w:rsidRDefault="002A3367" w:rsidP="002A3367">
      <w:pPr>
        <w:pStyle w:val="B1"/>
        <w:rPr>
          <w:rFonts w:eastAsia="SimSun"/>
        </w:rPr>
      </w:pPr>
      <w:r>
        <w:rPr>
          <w:rFonts w:eastAsia="SimSun"/>
        </w:rPr>
        <w:t>1.</w:t>
      </w:r>
      <w:r>
        <w:rPr>
          <w:rFonts w:eastAsia="SimSun"/>
        </w:rPr>
        <w:tab/>
        <w:t>The AF initiates the procedure as specified in clause 4.15.6.7.</w:t>
      </w:r>
    </w:p>
    <w:p w14:paraId="6C29EA84" w14:textId="309CE597" w:rsidR="002A3367" w:rsidRDefault="002A3367" w:rsidP="002A3367">
      <w:pPr>
        <w:pStyle w:val="B1"/>
        <w:rPr>
          <w:rFonts w:eastAsia="SimSun"/>
        </w:rPr>
      </w:pPr>
      <w:r>
        <w:rPr>
          <w:rFonts w:eastAsia="SimSun"/>
        </w:rPr>
        <w:t>2.</w:t>
      </w:r>
      <w:r>
        <w:rPr>
          <w:rFonts w:eastAsia="SimSun"/>
        </w:rPr>
        <w:tab/>
        <w:t>The NEF sends Nudm_ServiceSpecificAuthorisation_</w:t>
      </w:r>
      <w:r w:rsidR="00096A45">
        <w:rPr>
          <w:rFonts w:eastAsia="SimSun"/>
        </w:rPr>
        <w:t>Create</w:t>
      </w:r>
      <w:r>
        <w:rPr>
          <w:rFonts w:eastAsia="SimSun"/>
        </w:rPr>
        <w:t xml:space="preserve"> Request including S-NSSAI/DNN and service type received from AF.</w:t>
      </w:r>
    </w:p>
    <w:p w14:paraId="6972AB2E" w14:textId="0E20B164" w:rsidR="002A3367" w:rsidRDefault="002A3367" w:rsidP="002A3367">
      <w:pPr>
        <w:pStyle w:val="B1"/>
        <w:rPr>
          <w:rFonts w:eastAsia="SimSun"/>
        </w:rPr>
      </w:pPr>
      <w:r>
        <w:rPr>
          <w:rFonts w:eastAsia="SimSun"/>
        </w:rPr>
        <w:t>3.</w:t>
      </w:r>
      <w:r>
        <w:rPr>
          <w:rFonts w:eastAsia="SimSun"/>
        </w:rPr>
        <w:tab/>
      </w:r>
      <w:r w:rsidR="00341BC9">
        <w:rPr>
          <w:rFonts w:eastAsia="SimSun"/>
        </w:rPr>
        <w:t xml:space="preserve">If the request is for an individual UE, the </w:t>
      </w:r>
      <w:r>
        <w:rPr>
          <w:rFonts w:eastAsia="SimSun"/>
        </w:rPr>
        <w:t>UDM checks the list of subscribed/allowed S-NSSAI/DNNs for the UE and other service info (e.g. MTC provider is authorized for the UE).</w:t>
      </w:r>
    </w:p>
    <w:p w14:paraId="35021DBE" w14:textId="5ECF66EF" w:rsidR="00341BC9" w:rsidRDefault="00341BC9" w:rsidP="002A3367">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6483AE70" w14:textId="7B4924FC" w:rsidR="002A3367" w:rsidRDefault="002A3367" w:rsidP="002A3367">
      <w:pPr>
        <w:pStyle w:val="B1"/>
        <w:rPr>
          <w:rFonts w:eastAsia="SimSun"/>
        </w:rPr>
      </w:pPr>
      <w:r>
        <w:rPr>
          <w:rFonts w:eastAsia="SimSun"/>
        </w:rPr>
        <w:t>4.</w:t>
      </w:r>
      <w:r>
        <w:rPr>
          <w:rFonts w:eastAsia="SimSun"/>
        </w:rPr>
        <w:tab/>
        <w:t>The UDM responds to the NEF with the service authorization result. If authorization fails (e.g. DNN is not subscribed for the UE</w:t>
      </w:r>
      <w:r w:rsidR="00341BC9">
        <w:rPr>
          <w:rFonts w:eastAsia="SimSun"/>
        </w:rPr>
        <w:t xml:space="preserve"> or it is different from the group related data</w:t>
      </w:r>
      <w:r>
        <w:rPr>
          <w:rFonts w:eastAsia="SimSun"/>
        </w:rPr>
        <w:t>, UE subscription</w:t>
      </w:r>
      <w:r w:rsidR="00341BC9">
        <w:rPr>
          <w:rFonts w:eastAsia="SimSun"/>
        </w:rPr>
        <w:t xml:space="preserve"> or group related data</w:t>
      </w:r>
      <w:r>
        <w:rPr>
          <w:rFonts w:eastAsia="SimSun"/>
        </w:rPr>
        <w:t xml:space="preserve">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3AD396F0" w14:textId="17421383" w:rsidR="002A3367" w:rsidRDefault="002A3367" w:rsidP="002217D3">
      <w:pPr>
        <w:pStyle w:val="NO"/>
        <w:rPr>
          <w:rFonts w:eastAsia="SimSun"/>
        </w:rPr>
      </w:pPr>
      <w:r>
        <w:rPr>
          <w:rFonts w:eastAsia="SimSun"/>
        </w:rPr>
        <w:t>NOTE </w:t>
      </w:r>
      <w:r w:rsidR="00341BC9">
        <w:rPr>
          <w:rFonts w:eastAsia="SimSun"/>
        </w:rPr>
        <w:t>5</w:t>
      </w:r>
      <w:r>
        <w:rPr>
          <w:rFonts w:eastAsia="SimSun"/>
        </w:rPr>
        <w:t>:</w:t>
      </w:r>
      <w:r>
        <w:rPr>
          <w:rFonts w:eastAsia="SimSun"/>
        </w:rPr>
        <w:tab/>
        <w:t>The MTC Provider Information can be used by any type of Service Providers (MTC or non-MTC) or Corporate or External Parties for, e.g. to distinguish their different customers.</w:t>
      </w:r>
    </w:p>
    <w:p w14:paraId="08CE86D1" w14:textId="77777777" w:rsidR="002A3367" w:rsidRDefault="002A3367" w:rsidP="002A3367">
      <w:pPr>
        <w:pStyle w:val="B1"/>
        <w:rPr>
          <w:rFonts w:eastAsia="SimSun"/>
        </w:rPr>
      </w:pPr>
      <w:r>
        <w:rPr>
          <w:rFonts w:eastAsia="SimSun"/>
        </w:rPr>
        <w:t>5.</w:t>
      </w:r>
      <w:r>
        <w:rPr>
          <w:rFonts w:eastAsia="SimSun"/>
        </w:rPr>
        <w:tab/>
        <w:t>The procedure continues as specified in clause 4.15.6.7.</w:t>
      </w:r>
    </w:p>
    <w:p w14:paraId="3CC625DE" w14:textId="77777777" w:rsidR="002A3367" w:rsidRDefault="002A3367" w:rsidP="002217D3">
      <w:pPr>
        <w:rPr>
          <w:rFonts w:eastAsia="SimSun"/>
        </w:rPr>
      </w:pPr>
      <w:r>
        <w:rPr>
          <w:rFonts w:eastAsia="SimSun"/>
        </w:rPr>
        <w:t>Figure 4.15.6.10-2 illustrates the procedure for updating or revoking an existing Service Specific Authorization.</w:t>
      </w:r>
    </w:p>
    <w:p w14:paraId="23D78F95" w14:textId="7A5F76E8" w:rsidR="002A3367" w:rsidRDefault="002A3367" w:rsidP="002A3367">
      <w:pPr>
        <w:pStyle w:val="TH"/>
        <w:rPr>
          <w:rFonts w:eastAsia="SimSun"/>
        </w:rPr>
      </w:pPr>
      <w:r w:rsidRPr="00140E21">
        <w:object w:dxaOrig="6645" w:dyaOrig="4590" w14:anchorId="3FECCC1E">
          <v:shape id="_x0000_i1179" type="#_x0000_t75" style="width:330.75pt;height:225.75pt" o:ole="">
            <v:imagedata r:id="rId296" o:title=""/>
          </v:shape>
          <o:OLEObject Type="Embed" ProgID="Visio.Drawing.11" ShapeID="_x0000_i1179" DrawAspect="Content" ObjectID="_1693969311" r:id="rId297"/>
        </w:object>
      </w:r>
    </w:p>
    <w:p w14:paraId="211CA254" w14:textId="682A9A8C" w:rsidR="002A3367" w:rsidRDefault="002A3367" w:rsidP="002217D3">
      <w:pPr>
        <w:pStyle w:val="TF"/>
        <w:rPr>
          <w:rFonts w:eastAsia="SimSun"/>
        </w:rPr>
      </w:pPr>
      <w:r>
        <w:rPr>
          <w:rFonts w:eastAsia="SimSun"/>
        </w:rPr>
        <w:t>Figure 4.15.6.10-2: Service Specific Authorization Update procedure</w:t>
      </w:r>
    </w:p>
    <w:p w14:paraId="345F2A20" w14:textId="5CF33552" w:rsidR="002A3367" w:rsidRDefault="002A3367" w:rsidP="002A3367">
      <w:pPr>
        <w:pStyle w:val="B1"/>
        <w:rPr>
          <w:rFonts w:eastAsia="SimSun"/>
        </w:rPr>
      </w:pPr>
      <w:r>
        <w:rPr>
          <w:rFonts w:eastAsia="SimSun"/>
        </w:rPr>
        <w:t>1.</w:t>
      </w:r>
      <w:r>
        <w:rPr>
          <w:rFonts w:eastAsia="SimSun"/>
        </w:rPr>
        <w:tab/>
        <w:t>The UDM may send a Service Specific Authorization Update information using Nudm_ServiceSpecificAuthorisation_UpdateNotify Request (GPSI,</w:t>
      </w:r>
      <w:r w:rsidR="00341BC9">
        <w:rPr>
          <w:rFonts w:eastAsia="SimSun"/>
        </w:rPr>
        <w:t xml:space="preserve"> External Group Id,</w:t>
      </w:r>
      <w:r>
        <w:rPr>
          <w:rFonts w:eastAsia="SimSun"/>
        </w:rPr>
        <w:t xml:space="preserve"> S-NSSAI, DNN, Result) message to the NEF to update a </w:t>
      </w:r>
      <w:r w:rsidR="00341BC9">
        <w:rPr>
          <w:rFonts w:eastAsia="SimSun"/>
        </w:rPr>
        <w:t xml:space="preserve">UE's or group of UEs' </w:t>
      </w:r>
      <w:r>
        <w:rPr>
          <w:rFonts w:eastAsia="SimSun"/>
        </w:rPr>
        <w:t>authorization.</w:t>
      </w:r>
    </w:p>
    <w:p w14:paraId="7EAE4D03" w14:textId="77777777" w:rsidR="002A3367" w:rsidRDefault="002A3367" w:rsidP="002A3367">
      <w:pPr>
        <w:pStyle w:val="B1"/>
        <w:rPr>
          <w:rFonts w:eastAsia="SimSun"/>
        </w:rPr>
      </w:pPr>
      <w:r>
        <w:rPr>
          <w:rFonts w:eastAsia="SimSun"/>
        </w:rPr>
        <w:t>2.</w:t>
      </w:r>
      <w:r>
        <w:rPr>
          <w:rFonts w:eastAsia="SimSun"/>
        </w:rPr>
        <w:tab/>
        <w:t>The NEF sends Nudm_ServiceSpecificAuthorisation_UpdateNotify Response (cause) message to the UDM to acknowledge the authorization update.</w:t>
      </w:r>
    </w:p>
    <w:p w14:paraId="0408AA4B" w14:textId="77777777" w:rsidR="002A3367" w:rsidRDefault="002A3367" w:rsidP="002A3367">
      <w:pPr>
        <w:pStyle w:val="B1"/>
        <w:rPr>
          <w:rFonts w:eastAsia="SimSun"/>
        </w:rPr>
      </w:pPr>
      <w:r>
        <w:rPr>
          <w:rFonts w:eastAsia="SimSun"/>
        </w:rPr>
        <w:t>3.</w:t>
      </w:r>
      <w:r>
        <w:rPr>
          <w:rFonts w:eastAsia="SimSun"/>
        </w:rPr>
        <w:tab/>
        <w:t>If the authorization is revoked, the NEF removes the service specific parameters from the UDR.</w:t>
      </w:r>
    </w:p>
    <w:p w14:paraId="020307BB" w14:textId="4D9B980D" w:rsidR="002A3367" w:rsidRDefault="002A3367" w:rsidP="002A3367">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w:t>
      </w:r>
      <w:r w:rsidR="00341BC9">
        <w:rPr>
          <w:rFonts w:eastAsia="SimSun"/>
        </w:rPr>
        <w:t xml:space="preserve"> External Group Id,</w:t>
      </w:r>
      <w:r>
        <w:rPr>
          <w:rFonts w:eastAsia="SimSun"/>
        </w:rPr>
        <w:t xml:space="preserve"> TLTRI, Result) message to the AF.</w:t>
      </w:r>
    </w:p>
    <w:p w14:paraId="0B400079" w14:textId="77777777" w:rsidR="002A3367" w:rsidRDefault="002A3367" w:rsidP="002A3367">
      <w:pPr>
        <w:pStyle w:val="B1"/>
        <w:rPr>
          <w:rFonts w:eastAsia="SimSun"/>
        </w:rPr>
      </w:pPr>
      <w:r>
        <w:rPr>
          <w:rFonts w:eastAsia="SimSun"/>
        </w:rPr>
        <w:t>5.</w:t>
      </w:r>
      <w:r>
        <w:rPr>
          <w:rFonts w:eastAsia="SimSun"/>
        </w:rPr>
        <w:tab/>
        <w:t>The AF responds to the NEF with Nnef_ServiceParameter_Notify Response message.</w:t>
      </w:r>
    </w:p>
    <w:p w14:paraId="0809766D" w14:textId="2348C0CD" w:rsidR="00494592" w:rsidRDefault="00494592" w:rsidP="00494592">
      <w:pPr>
        <w:pStyle w:val="Heading4"/>
        <w:rPr>
          <w:rFonts w:eastAsia="SimSun"/>
        </w:rPr>
      </w:pPr>
      <w:bookmarkStart w:id="2359" w:name="_Toc83355331"/>
      <w:r>
        <w:rPr>
          <w:rFonts w:eastAsia="SimSun"/>
        </w:rPr>
        <w:t>4.15.6.11</w:t>
      </w:r>
      <w:r w:rsidR="008A3270">
        <w:rPr>
          <w:rFonts w:eastAsia="SimSun"/>
        </w:rPr>
        <w:tab/>
        <w:t>Void</w:t>
      </w:r>
      <w:bookmarkEnd w:id="2359"/>
    </w:p>
    <w:p w14:paraId="000BB08B" w14:textId="72CD12E1" w:rsidR="00494592" w:rsidRDefault="00494592" w:rsidP="00494592">
      <w:pPr>
        <w:rPr>
          <w:rFonts w:eastAsia="SimSun"/>
        </w:rPr>
      </w:pPr>
    </w:p>
    <w:p w14:paraId="1254ED72" w14:textId="2636312E" w:rsidR="00776774" w:rsidRPr="00140E21" w:rsidRDefault="00776774" w:rsidP="00776774">
      <w:pPr>
        <w:pStyle w:val="Heading3"/>
        <w:rPr>
          <w:rFonts w:eastAsia="SimSun"/>
        </w:rPr>
      </w:pPr>
      <w:bookmarkStart w:id="2360" w:name="_Toc83355332"/>
      <w:r w:rsidRPr="00140E21">
        <w:rPr>
          <w:rFonts w:eastAsia="SimSun"/>
        </w:rPr>
        <w:t>4.15.7</w:t>
      </w:r>
      <w:r w:rsidRPr="00140E21">
        <w:rPr>
          <w:rFonts w:eastAsia="SimSun"/>
        </w:rPr>
        <w:tab/>
        <w:t>Network status reporting</w:t>
      </w:r>
      <w:bookmarkEnd w:id="2345"/>
      <w:bookmarkEnd w:id="2346"/>
      <w:bookmarkEnd w:id="2347"/>
      <w:bookmarkEnd w:id="2348"/>
      <w:bookmarkEnd w:id="2349"/>
      <w:bookmarkEnd w:id="2350"/>
      <w:bookmarkEnd w:id="2360"/>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lastRenderedPageBreak/>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61" w:name="_Toc20204220"/>
      <w:bookmarkStart w:id="2362" w:name="_Toc27894912"/>
      <w:bookmarkStart w:id="2363" w:name="_Toc36191993"/>
      <w:bookmarkStart w:id="2364" w:name="_Toc45193083"/>
      <w:bookmarkStart w:id="2365" w:name="_Toc47592715"/>
      <w:bookmarkStart w:id="2366" w:name="_Toc51834802"/>
      <w:bookmarkStart w:id="2367" w:name="_Toc83355333"/>
      <w:r>
        <w:rPr>
          <w:rFonts w:eastAsia="SimSun"/>
        </w:rPr>
        <w:t>4.15.8</w:t>
      </w:r>
      <w:r>
        <w:rPr>
          <w:rFonts w:eastAsia="SimSun"/>
        </w:rPr>
        <w:tab/>
        <w:t>Event exposure controlled by a DCCF</w:t>
      </w:r>
      <w:bookmarkEnd w:id="2367"/>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68" w:name="_Toc83355334"/>
      <w:r>
        <w:rPr>
          <w:rFonts w:eastAsia="SimSun"/>
        </w:rPr>
        <w:t>4.15.9</w:t>
      </w:r>
      <w:r>
        <w:rPr>
          <w:rFonts w:eastAsia="SimSun"/>
        </w:rPr>
        <w:tab/>
        <w:t>Time Synchronization exposure</w:t>
      </w:r>
      <w:bookmarkEnd w:id="2368"/>
    </w:p>
    <w:p w14:paraId="387EE247" w14:textId="77777777" w:rsidR="008A3270" w:rsidRDefault="008A3270" w:rsidP="002217D3">
      <w:pPr>
        <w:pStyle w:val="Heading4"/>
        <w:rPr>
          <w:rFonts w:eastAsia="SimSun"/>
        </w:rPr>
      </w:pPr>
      <w:bookmarkStart w:id="2369" w:name="_Toc83355335"/>
      <w:r>
        <w:rPr>
          <w:rFonts w:eastAsia="SimSun"/>
        </w:rPr>
        <w:t>4.15.9.1</w:t>
      </w:r>
      <w:r>
        <w:rPr>
          <w:rFonts w:eastAsia="SimSun"/>
        </w:rPr>
        <w:tab/>
        <w:t>General</w:t>
      </w:r>
      <w:bookmarkEnd w:id="2369"/>
    </w:p>
    <w:p w14:paraId="079F8467" w14:textId="7515E40B" w:rsidR="008A3270" w:rsidRDefault="008A3270" w:rsidP="008A3270">
      <w:pPr>
        <w:rPr>
          <w:rFonts w:eastAsia="SimSun"/>
        </w:rPr>
      </w:pPr>
      <w:r>
        <w:rPr>
          <w:rFonts w:eastAsia="SimSun"/>
        </w:rPr>
        <w:t>Time synchronization exposure allows an AF to configure time synchronization in 5GS. Depending on the time distribution method to use for the service (e.g. (g)PTP or 5G clock sync), the AF may require retrieving 5GS time synchronization capabilities prior to sending the time synchronization service request</w:t>
      </w:r>
      <w:r w:rsidR="00B1786E">
        <w:rPr>
          <w:rFonts w:eastAsia="SimSun"/>
        </w:rPr>
        <w:t xml:space="preserve"> as described in clause 4.15.9.2</w:t>
      </w:r>
      <w:r>
        <w:rPr>
          <w:rFonts w:eastAsia="SimSun"/>
        </w:rPr>
        <w:t>. For (g)PTP operation, the Time synchronization service allows an AF to subscribe to the UE availability for time synchronization service</w:t>
      </w:r>
      <w:r w:rsidR="00B1786E">
        <w:rPr>
          <w:rFonts w:eastAsia="SimSun"/>
        </w:rPr>
        <w:t xml:space="preserve"> and 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p>
    <w:p w14:paraId="7154ABEE" w14:textId="4605899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p>
    <w:p w14:paraId="3BAD2ED7" w14:textId="107B9D78" w:rsidR="008A3270" w:rsidRDefault="008A3270" w:rsidP="002217D3">
      <w:pPr>
        <w:pStyle w:val="Heading4"/>
        <w:rPr>
          <w:rFonts w:eastAsia="SimSun"/>
        </w:rPr>
      </w:pPr>
      <w:bookmarkStart w:id="2370" w:name="_Toc83355336"/>
      <w:r>
        <w:rPr>
          <w:rFonts w:eastAsia="SimSun"/>
        </w:rPr>
        <w:t>4.15.9.2</w:t>
      </w:r>
      <w:r>
        <w:rPr>
          <w:rFonts w:eastAsia="SimSun"/>
        </w:rPr>
        <w:tab/>
        <w:t>Exposure of UE availability for Time Synchronization service</w:t>
      </w:r>
      <w:bookmarkEnd w:id="2370"/>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p w14:paraId="76FE8C58" w14:textId="655D21BD" w:rsidR="008A3270" w:rsidRDefault="008A3270" w:rsidP="008A3270">
      <w:pPr>
        <w:pStyle w:val="TH"/>
        <w:rPr>
          <w:rFonts w:eastAsia="SimSun"/>
        </w:rPr>
      </w:pPr>
      <w:r w:rsidRPr="00BC6720">
        <w:object w:dxaOrig="11111" w:dyaOrig="10090" w14:anchorId="7B6E7AF2">
          <v:shape id="_x0000_i1180" type="#_x0000_t75" style="width:480pt;height:442.5pt" o:ole="">
            <v:imagedata r:id="rId298" o:title=""/>
          </v:shape>
          <o:OLEObject Type="Embed" ProgID="Visio.Drawing.15" ShapeID="_x0000_i1180" DrawAspect="Content" ObjectID="_1693969312" r:id="rId299"/>
        </w:object>
      </w:r>
    </w:p>
    <w:p w14:paraId="6B461105" w14:textId="009AB07D" w:rsidR="008A3270" w:rsidRDefault="008A3270" w:rsidP="008A3270">
      <w:pPr>
        <w:pStyle w:val="TF"/>
        <w:rPr>
          <w:rFonts w:eastAsia="SimSun"/>
        </w:rPr>
      </w:pPr>
      <w:r>
        <w:rPr>
          <w:rFonts w:eastAsia="SimSun"/>
        </w:rPr>
        <w:t>Figure 4.15.9.2-1: Nnef_TimeSynchronization_CapsSubscribe, CapsUnsubscribe and CapsNotify operations</w:t>
      </w:r>
    </w:p>
    <w:p w14:paraId="793DF176" w14:textId="7951757C" w:rsidR="008A3270" w:rsidRDefault="008A3270" w:rsidP="008A3270">
      <w:pPr>
        <w:pStyle w:val="B1"/>
        <w:rPr>
          <w:rFonts w:eastAsia="SimSun"/>
        </w:rPr>
      </w:pPr>
      <w:r>
        <w:rPr>
          <w:rFonts w:eastAsia="SimSun"/>
        </w:rPr>
        <w:t>1.</w:t>
      </w:r>
      <w:r>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6585C38"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 identifiers (GPSIs) or Groups of UEs identified by an External Group Identifier that further define the subset of the target UEs. If the request does not include UE identifiers, the request is targeted to any UE with a PDU Session using the DNN and S-NSSAI. The NEF uses the UDM service to map the GPSIs to SUPIs and to map the External Group Identifier to Internal Group Identifier.</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77777777" w:rsidR="000D524E" w:rsidRDefault="000D524E" w:rsidP="008A3270">
      <w:pPr>
        <w:pStyle w:val="B1"/>
        <w:rPr>
          <w:rFonts w:eastAsia="SimSun"/>
        </w:rPr>
      </w:pPr>
      <w:r>
        <w:rPr>
          <w:rFonts w:eastAsia="SimSun"/>
        </w:rPr>
        <w:lastRenderedPageBreak/>
        <w:tab/>
        <w:t>Depending on the AF-Service-Identifier and/or DNN/S-NSSAI, the NEF may reject the request if the the list of UE identities or External Group Identifier is not included in the request.</w:t>
      </w:r>
    </w:p>
    <w:p w14:paraId="556578A9" w14:textId="77777777" w:rsidR="000D524E" w:rsidRDefault="000D524E" w:rsidP="008A3270">
      <w:pPr>
        <w:pStyle w:val="B1"/>
        <w:rPr>
          <w:rFonts w:eastAsia="SimSun"/>
        </w:rPr>
      </w:pPr>
      <w:r>
        <w:rPr>
          <w:rFonts w:eastAsia="SimSun"/>
        </w:rPr>
        <w:tab/>
        <w:t>To remove an existing time synchronization service configuration, the AF invokes Nnef_TimeSynchronization_CapsUnsubscribe service operation and provides the Subscription Correlation ID.</w:t>
      </w:r>
    </w:p>
    <w:p w14:paraId="00250486" w14:textId="24651864" w:rsidR="008A3270" w:rsidRDefault="008A3270" w:rsidP="008A3270">
      <w:pPr>
        <w:pStyle w:val="B1"/>
        <w:rPr>
          <w:rFonts w:eastAsia="SimSun"/>
        </w:rPr>
      </w:pPr>
      <w:r>
        <w:rPr>
          <w:rFonts w:eastAsia="SimSun"/>
        </w:rPr>
        <w:t>2.</w:t>
      </w:r>
      <w:r>
        <w:rPr>
          <w:rFonts w:eastAsia="SimSun"/>
        </w:rPr>
        <w:tab/>
        <w:t>The NEF discovers the TSCTSF. The NEF invokes the Ntsctsf_TimeSynchronization_CapsSubscribe request service operation to the selected TSCTSF.</w:t>
      </w:r>
    </w:p>
    <w:p w14:paraId="7467B8E5" w14:textId="6959A2EB" w:rsidR="008A3270" w:rsidRDefault="008A3270" w:rsidP="008A3270">
      <w:pPr>
        <w:pStyle w:val="B1"/>
        <w:rPr>
          <w:rFonts w:eastAsia="SimSun"/>
        </w:rPr>
      </w:pPr>
      <w:r>
        <w:rPr>
          <w:rFonts w:eastAsia="SimSun"/>
        </w:rPr>
        <w:tab/>
        <w:t>The AF that is part of operator's trust domain may invoke the services directly with TSCTSF.</w:t>
      </w:r>
    </w:p>
    <w:p w14:paraId="5277C24E" w14:textId="2ECC1313" w:rsidR="008A3270" w:rsidRDefault="008A3270" w:rsidP="008A3270">
      <w:pPr>
        <w:pStyle w:val="B1"/>
        <w:rPr>
          <w:rFonts w:eastAsia="SimSun"/>
        </w:rPr>
      </w:pPr>
      <w:r>
        <w:rPr>
          <w:rFonts w:eastAsia="SimSun"/>
        </w:rPr>
        <w:t>3.</w:t>
      </w:r>
      <w:r>
        <w:rPr>
          <w:rFonts w:eastAsia="SimSun"/>
        </w:rPr>
        <w:tab/>
        <w:t>(in the case of Ntsctsf_TimeSynchronization_CapsSubscribe): The TSCTSF stores the AF request information in the UDR (Data Set = Application Data; Data Subset = Time-Sync data, Data Key = S-NSSAI and DNN and/or Internal Group Identifier or SUPI). The Time-Sync data contains a Notification Target Address to the TSCTSF.</w:t>
      </w:r>
    </w:p>
    <w:p w14:paraId="63BEFCDE" w14:textId="77777777" w:rsidR="008A3270" w:rsidRDefault="008A3270" w:rsidP="008A3270">
      <w:pPr>
        <w:pStyle w:val="B1"/>
        <w:rPr>
          <w:rFonts w:eastAsia="SimSun"/>
        </w:rPr>
      </w:pPr>
      <w:r>
        <w:rPr>
          <w:rFonts w:eastAsia="SimSun"/>
        </w:rPr>
        <w:tab/>
        <w:t>(in the case of Ntsctsf_TimeSynchronization_CapsUnsubscribe): The TSCTSF deletes the AF request information in the UDR.</w:t>
      </w:r>
    </w:p>
    <w:p w14:paraId="1DFF969B" w14:textId="7141767F" w:rsidR="00096A45" w:rsidRDefault="00096A45" w:rsidP="006E7760">
      <w:pPr>
        <w:pStyle w:val="NO"/>
        <w:rPr>
          <w:rFonts w:eastAsia="SimSun"/>
        </w:rPr>
      </w:pPr>
      <w:r>
        <w:rPr>
          <w:rFonts w:eastAsia="SimSun"/>
        </w:rPr>
        <w:t>NOTE:</w:t>
      </w:r>
      <w:r>
        <w:rPr>
          <w:rFonts w:eastAsia="SimSun"/>
        </w:rPr>
        <w:tab/>
        <w:t>The TSCTSF may update the corresponding UDR data via Nudr_DM_Create/Delete as appropriate.</w:t>
      </w:r>
    </w:p>
    <w:p w14:paraId="1333F390" w14:textId="1CEF28DE" w:rsidR="008A3270" w:rsidRDefault="008A3270" w:rsidP="008A3270">
      <w:pPr>
        <w:pStyle w:val="B1"/>
        <w:rPr>
          <w:rFonts w:eastAsia="SimSun"/>
        </w:rPr>
      </w:pPr>
      <w:r>
        <w:rPr>
          <w:rFonts w:eastAsia="SimSun"/>
        </w:rPr>
        <w:t>4.</w:t>
      </w:r>
      <w:r>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77777777" w:rsidR="008A3270" w:rsidRDefault="008A3270" w:rsidP="008A3270">
      <w:pPr>
        <w:pStyle w:val="B1"/>
        <w:rPr>
          <w:rFonts w:eastAsia="SimSun"/>
        </w:rPr>
      </w:pPr>
      <w:r>
        <w:rPr>
          <w:rFonts w:eastAsia="SimSun"/>
        </w:rPr>
        <w:t>5.</w:t>
      </w:r>
      <w:r>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2557E943" w14:textId="77777777" w:rsidR="008A3270" w:rsidRDefault="008A3270" w:rsidP="008A3270">
      <w:pPr>
        <w:pStyle w:val="B1"/>
        <w:rPr>
          <w:rFonts w:eastAsia="SimSun"/>
        </w:rPr>
      </w:pPr>
      <w:r>
        <w:rPr>
          <w:rFonts w:eastAsia="SimSun"/>
        </w:rPr>
        <w:t>6.</w:t>
      </w:r>
      <w:r>
        <w:rPr>
          <w:rFonts w:eastAsia="SimSun"/>
        </w:rPr>
        <w:tab/>
        <w:t>The PCF(s) that have subscribed to modifications of AF requests (Data Set = Application Data; Data Subset = Time-Sync data, Data Key = S-NSSAI and DNN and/or Internal Group Identifier or SUPI) receive(s) a Nudr_DM_Notify notification of data change from the UDR.</w:t>
      </w:r>
    </w:p>
    <w:p w14:paraId="3D63F5BF" w14:textId="72EE8994" w:rsidR="008A3270" w:rsidRDefault="008A3270" w:rsidP="008A3270">
      <w:pPr>
        <w:pStyle w:val="B1"/>
        <w:rPr>
          <w:rFonts w:eastAsia="SimSun"/>
        </w:rPr>
      </w:pPr>
      <w:r>
        <w:rPr>
          <w:rFonts w:eastAsia="SimSun"/>
        </w:rPr>
        <w:t>7.</w:t>
      </w:r>
      <w:r>
        <w:rPr>
          <w:rFonts w:eastAsia="SimSun"/>
        </w:rPr>
        <w:tab/>
      </w:r>
      <w:r w:rsidR="000D524E">
        <w:rPr>
          <w:rFonts w:eastAsia="SimSun"/>
        </w:rPr>
        <w:t xml:space="preserve">(in the case of Ntsctsf_TimeSynchronization_CapsSubscribe): </w:t>
      </w:r>
      <w:r>
        <w:rPr>
          <w:rFonts w:eastAsia="SimSun"/>
        </w:rPr>
        <w:t>The PCF determines if existing PDU Sessions are potentially impacted by the AF request. For each of these PDU Sessions, the PCF invokes Npcf_PolicyAuthorization_Notify request to the TSCTSF Notification Target Address as included in the Time-Sync data in the UDR.</w:t>
      </w:r>
    </w:p>
    <w:p w14:paraId="2BA94630" w14:textId="7BAAFA84" w:rsidR="008A3270" w:rsidRDefault="008A3270" w:rsidP="008A3270">
      <w:pPr>
        <w:pStyle w:val="B1"/>
        <w:rPr>
          <w:rFonts w:eastAsia="SimSun"/>
        </w:rPr>
      </w:pPr>
      <w:r>
        <w:rPr>
          <w:rFonts w:eastAsia="SimSun"/>
        </w:rPr>
        <w:tab/>
        <w:t>In order to ensure that the same TSCTSF instance is selected by the NEF (or AF) and the PCF, the PCF subscribes to notification of Time-Sync data change with the UDR as described in clause 4.16.5.1.</w:t>
      </w:r>
    </w:p>
    <w:p w14:paraId="6116BE53" w14:textId="57A956A9" w:rsidR="008A3270" w:rsidRDefault="008A3270" w:rsidP="008A3270">
      <w:pPr>
        <w:pStyle w:val="B1"/>
        <w:rPr>
          <w:rFonts w:eastAsia="SimSun"/>
        </w:rPr>
      </w:pPr>
      <w:r>
        <w:rPr>
          <w:rFonts w:eastAsia="SimSun"/>
        </w:rPr>
        <w:t>8.</w:t>
      </w:r>
      <w:r>
        <w:rPr>
          <w:rFonts w:eastAsia="SimSun"/>
        </w:rPr>
        <w:tab/>
      </w:r>
      <w:r w:rsidR="000D524E">
        <w:rPr>
          <w:rFonts w:eastAsia="SimSun"/>
        </w:rPr>
        <w:t xml:space="preserve">(in the case of Ntsctsf_TimeSynchronization_CapsSubscribe): </w:t>
      </w:r>
      <w:r>
        <w:rPr>
          <w:rFonts w:eastAsia="SimSun"/>
        </w:rPr>
        <w:t>The TSCTSF interacts with the PCF by triggering a Npcf_PolicyAuthorization_Create request message as in step 4 in Figure 4.3.6.4-1.</w:t>
      </w:r>
    </w:p>
    <w:p w14:paraId="683D2904" w14:textId="6E55FA93" w:rsidR="000D524E" w:rsidRDefault="000D524E" w:rsidP="008A3270">
      <w:pPr>
        <w:pStyle w:val="B1"/>
        <w:rPr>
          <w:rFonts w:eastAsia="SimSun"/>
        </w:rPr>
      </w:pPr>
      <w:r>
        <w:rPr>
          <w:rFonts w:eastAsia="SimSun"/>
        </w:rPr>
        <w:tab/>
        <w:t>(in the case of Ntsctsf_TimeSynchronization_CapsUnsubscribe): The TSCTSF uses the Subscription Correlation ID to determine the AF sessions and interacts with the PCF(s) by triggering a Npcf_PolicyAuthorization_Delete request message as in step 4 in figure 4.3.6.4-1. The rest of the steps are skipped.</w:t>
      </w:r>
    </w:p>
    <w:p w14:paraId="1AAD9268" w14:textId="110AD940" w:rsidR="008A3270" w:rsidRDefault="008A3270" w:rsidP="008A3270">
      <w:pPr>
        <w:pStyle w:val="B1"/>
        <w:rPr>
          <w:rFonts w:eastAsia="SimSun"/>
        </w:rPr>
      </w:pPr>
      <w:r>
        <w:rPr>
          <w:rFonts w:eastAsia="SimSun"/>
        </w:rPr>
        <w:t>9.</w:t>
      </w:r>
      <w:r>
        <w:rPr>
          <w:rFonts w:eastAsia="SimSun"/>
        </w:rPr>
        <w:tab/>
        <w:t>As part of Npcf_PolicyAuthorization_Create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BF8E4BA"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 and 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638F66E2" w:rsidR="008A3270" w:rsidRDefault="008A3270" w:rsidP="008A3270">
      <w:pPr>
        <w:pStyle w:val="B1"/>
        <w:rPr>
          <w:rFonts w:eastAsia="SimSun"/>
        </w:rPr>
      </w:pPr>
      <w:r>
        <w:rPr>
          <w:rFonts w:eastAsia="SimSun"/>
        </w:rPr>
        <w:lastRenderedPageBreak/>
        <w:t>10.</w:t>
      </w:r>
      <w:r>
        <w:rPr>
          <w:rFonts w:eastAsia="SimSun"/>
        </w:rPr>
        <w:tab/>
        <w:t>The TSCTSF sends Ntsctsf_TimeSynchronization_CapsNotify (as described in</w:t>
      </w:r>
      <w:r w:rsidR="000D524E">
        <w:rPr>
          <w:rFonts w:eastAsia="SimSun"/>
        </w:rPr>
        <w:t xml:space="preserve"> clause 5.2.27.2.8</w:t>
      </w:r>
      <w:r>
        <w:rPr>
          <w:rFonts w:eastAsia="SimSun"/>
        </w:rPr>
        <w:t>) to the NEF. The message includes the time synchronization capabilities as composed in step 9. The message contains</w:t>
      </w:r>
      <w:r w:rsidR="000D524E">
        <w:rPr>
          <w:rFonts w:eastAsia="SimSun"/>
        </w:rPr>
        <w:t xml:space="preserve"> one or more user-plane Node ID(s) and</w:t>
      </w:r>
      <w:r>
        <w:rPr>
          <w:rFonts w:eastAsia="SimSun"/>
        </w:rPr>
        <w:t xml:space="preserve"> a list of UE identifiers</w:t>
      </w:r>
      <w:r w:rsidR="000D524E">
        <w:rPr>
          <w:rFonts w:eastAsia="SimSun"/>
        </w:rPr>
        <w:t xml:space="preserve"> associated to each user-plane Node ID. The </w:t>
      </w:r>
      <w:r>
        <w:rPr>
          <w:rFonts w:eastAsia="SimSun"/>
        </w:rPr>
        <w:t>user-plane Node ID identif</w:t>
      </w:r>
      <w:r w:rsidR="000D524E">
        <w:rPr>
          <w:rFonts w:eastAsia="SimSun"/>
        </w:rPr>
        <w:t xml:space="preserve">ies </w:t>
      </w:r>
      <w:r>
        <w:rPr>
          <w:rFonts w:eastAsia="SimSun"/>
        </w:rPr>
        <w:t>the NW-TT to where the UE/DS-TT(s) are connected to.</w:t>
      </w:r>
    </w:p>
    <w:p w14:paraId="7BACF3C0" w14:textId="0F6AEA82" w:rsidR="008A3270" w:rsidRDefault="008A3270" w:rsidP="008A3270">
      <w:pPr>
        <w:pStyle w:val="B1"/>
        <w:rPr>
          <w:rFonts w:eastAsia="SimSun"/>
        </w:rPr>
      </w:pPr>
      <w:r>
        <w:rPr>
          <w:rFonts w:eastAsia="SimSun"/>
        </w:rPr>
        <w:t>11. The NEF sends Nnef_TimeSynchronization_CapsNotify with Time Synchronization capability event (as described in Table</w:t>
      </w:r>
      <w:r w:rsidR="000D524E">
        <w:rPr>
          <w:rFonts w:eastAsia="SimSun"/>
        </w:rPr>
        <w:t xml:space="preserve"> 5.2.6.25.8-1</w:t>
      </w:r>
      <w:r>
        <w:rPr>
          <w:rFonts w:eastAsia="SimSun"/>
        </w:rPr>
        <w:t>) to the AF.</w:t>
      </w:r>
    </w:p>
    <w:p w14:paraId="453DADD5" w14:textId="7DA9496B" w:rsidR="008A3270" w:rsidRDefault="008A3270" w:rsidP="008A3270">
      <w:pPr>
        <w:pStyle w:val="B1"/>
        <w:rPr>
          <w:rFonts w:eastAsia="SimSun"/>
        </w:rPr>
      </w:pPr>
      <w:r>
        <w:rPr>
          <w:rFonts w:eastAsia="SimSun"/>
        </w:rPr>
        <w:t>12-15.</w:t>
      </w:r>
      <w:r>
        <w:rPr>
          <w:rFonts w:eastAsia="SimSun"/>
        </w:rPr>
        <w:tab/>
        <w:t>Upon PDU Session Establishment as defined clause 4.3.2.2.1-1, steps 6-9 are repeated for the new PDU Session.</w:t>
      </w:r>
    </w:p>
    <w:p w14:paraId="42556E4A" w14:textId="545C14FD" w:rsidR="008A3270" w:rsidRDefault="008A3270" w:rsidP="008A3270">
      <w:pPr>
        <w:pStyle w:val="B1"/>
        <w:rPr>
          <w:rFonts w:eastAsia="SimSun"/>
        </w:rPr>
      </w:pPr>
      <w:r>
        <w:rPr>
          <w:rFonts w:eastAsia="SimSun"/>
        </w:rPr>
        <w:t>16.</w:t>
      </w:r>
      <w:r>
        <w:rPr>
          <w:rFonts w:eastAsia="SimSun"/>
        </w:rPr>
        <w:tab/>
        <w:t>If necessary, the TSCTSF may update the time synchronization capabilities for the DS-TT/UE(s) connected to the NW-TT based on the capability information received from the new DS-TT. The TSCTSF sends Ntsctsf_TimeSynchronization_CapsNotify containing the updated capabilities and the UE identifier of the new PDU Session to the NEF.</w:t>
      </w:r>
    </w:p>
    <w:p w14:paraId="392BBFBC" w14:textId="77777777" w:rsidR="008A3270" w:rsidRDefault="008A3270" w:rsidP="008A3270">
      <w:pPr>
        <w:pStyle w:val="B1"/>
        <w:rPr>
          <w:rFonts w:eastAsia="SimSun"/>
        </w:rPr>
      </w:pPr>
      <w:r>
        <w:rPr>
          <w:rFonts w:eastAsia="SimSun"/>
        </w:rPr>
        <w:t>17.</w:t>
      </w:r>
      <w:r>
        <w:rPr>
          <w:rFonts w:eastAsia="SimSun"/>
        </w:rPr>
        <w:tab/>
        <w:t>The NEF sends Nnef_TimeSynchronization_CapsNotify containing the updated capabilities and the UE identifier of the new PDU Session to the AF.</w:t>
      </w:r>
    </w:p>
    <w:p w14:paraId="2DDA396E" w14:textId="77777777" w:rsidR="008A3270" w:rsidRDefault="008A3270" w:rsidP="008A3270">
      <w:pPr>
        <w:rPr>
          <w:rFonts w:eastAsia="SimSun"/>
        </w:rPr>
      </w:pPr>
      <w:r>
        <w:rPr>
          <w:rFonts w:eastAsia="SimSun"/>
        </w:rPr>
        <w:t>Table 4.15.9.2-1 describes the event for Time Synchronization capability. The event is detected when a UE/DS-TT establishes a PDU Session with an NW-TT, where DS-TT and NW-TT support time synchronization service as described in clause 4.4.8.3 in TS 23.501 [2].</w:t>
      </w:r>
    </w:p>
    <w:p w14:paraId="2D75244A" w14:textId="0725149C" w:rsidR="008A3270" w:rsidRDefault="008A3270" w:rsidP="002217D3">
      <w:pPr>
        <w:pStyle w:val="Heading4"/>
        <w:rPr>
          <w:rFonts w:eastAsia="SimSun"/>
        </w:rPr>
      </w:pPr>
      <w:bookmarkStart w:id="2371" w:name="_Toc83355337"/>
      <w:r>
        <w:rPr>
          <w:rFonts w:eastAsia="SimSun"/>
        </w:rPr>
        <w:t>4.15.9.3</w:t>
      </w:r>
      <w:r>
        <w:rPr>
          <w:rFonts w:eastAsia="SimSun"/>
        </w:rPr>
        <w:tab/>
        <w:t>Time Synchronization activation, modification, and deactivation</w:t>
      </w:r>
      <w:bookmarkEnd w:id="2371"/>
    </w:p>
    <w:p w14:paraId="78F3C493" w14:textId="3F141C23" w:rsidR="000D524E" w:rsidRDefault="000D524E" w:rsidP="006E7760">
      <w:pPr>
        <w:pStyle w:val="Heading5"/>
        <w:rPr>
          <w:rFonts w:eastAsia="SimSun"/>
        </w:rPr>
      </w:pPr>
      <w:bookmarkStart w:id="2372" w:name="_Toc83355338"/>
      <w:r>
        <w:rPr>
          <w:rFonts w:eastAsia="SimSun"/>
        </w:rPr>
        <w:t>4.15.9.3.1</w:t>
      </w:r>
      <w:r>
        <w:rPr>
          <w:rFonts w:eastAsia="SimSun"/>
        </w:rPr>
        <w:tab/>
        <w:t>General</w:t>
      </w:r>
      <w:bookmarkEnd w:id="2372"/>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77777777" w:rsidR="008A3270" w:rsidRDefault="008A3270" w:rsidP="008A3270">
      <w:pPr>
        <w:rPr>
          <w:rFonts w:eastAsia="SimSun"/>
        </w:rPr>
      </w:pPr>
      <w:r>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synchnonization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FEBE393"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7777777" w:rsidR="008A3270" w:rsidRPr="00BC6720" w:rsidRDefault="008A3270" w:rsidP="008A3270">
            <w:pPr>
              <w:pStyle w:val="TAL"/>
              <w:rPr>
                <w:rFonts w:eastAsia="Malgun Gothic"/>
              </w:rPr>
            </w:pPr>
            <w:r w:rsidRPr="00BC6720">
              <w:rPr>
                <w:rFonts w:eastAsia="Malgun Gothic"/>
              </w:rPr>
              <w:t>This is applicable for IEEE Std 1588 [76]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60C81D7A"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bl>
    <w:p w14:paraId="679B6470" w14:textId="77777777" w:rsidR="008A3270" w:rsidRPr="00BC6720" w:rsidRDefault="008A3270" w:rsidP="008A3270">
      <w:pPr>
        <w:pStyle w:val="FP"/>
        <w:rPr>
          <w:lang w:eastAsia="zh-CN"/>
        </w:rPr>
      </w:pPr>
    </w:p>
    <w:p w14:paraId="7664092A" w14:textId="1E6BE7CB"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73" w:name="_Toc83355339"/>
      <w:r>
        <w:rPr>
          <w:rFonts w:eastAsia="SimSun"/>
        </w:rPr>
        <w:lastRenderedPageBreak/>
        <w:t>4.15.9.3.2</w:t>
      </w:r>
      <w:r>
        <w:rPr>
          <w:rFonts w:eastAsia="SimSun"/>
        </w:rPr>
        <w:tab/>
        <w:t>Time synchronization service activation</w:t>
      </w:r>
      <w:bookmarkEnd w:id="2373"/>
    </w:p>
    <w:p w14:paraId="5271B880" w14:textId="245D02BA" w:rsidR="008A3270" w:rsidRDefault="008A3270" w:rsidP="008A3270">
      <w:pPr>
        <w:pStyle w:val="TH"/>
        <w:rPr>
          <w:rFonts w:eastAsia="SimSun"/>
        </w:rPr>
      </w:pPr>
      <w:r w:rsidRPr="00BC6720">
        <w:rPr>
          <w:rFonts w:eastAsia="SimSun"/>
        </w:rPr>
        <w:object w:dxaOrig="9831" w:dyaOrig="7990" w14:anchorId="670E2E90">
          <v:shape id="_x0000_i1181" type="#_x0000_t75" style="width:454.5pt;height:371.25pt" o:ole="">
            <v:imagedata r:id="rId300" o:title=""/>
          </v:shape>
          <o:OLEObject Type="Embed" ProgID="Visio.Drawing.15" ShapeID="_x0000_i1181" DrawAspect="Content" ObjectID="_1693969313" r:id="rId301"/>
        </w:object>
      </w:r>
    </w:p>
    <w:p w14:paraId="3F50DDEF" w14:textId="5FE9721D" w:rsidR="000D524E" w:rsidRDefault="000D524E" w:rsidP="000D524E">
      <w:pPr>
        <w:pStyle w:val="TF"/>
        <w:rPr>
          <w:rFonts w:eastAsia="SimSun"/>
        </w:rPr>
      </w:pPr>
      <w:r>
        <w:rPr>
          <w:rFonts w:eastAsia="SimSun"/>
        </w:rPr>
        <w:t>Figure 4.15.9.3.2-1: Time synchronization service activation</w:t>
      </w:r>
    </w:p>
    <w:p w14:paraId="6D113224" w14:textId="55908F2B"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0907B1A0" w14:textId="489219D5"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xml:space="preserve">. The Ntsctsf_TimeSynchronization_ConfigCreate response  includes a </w:t>
      </w:r>
      <w:r>
        <w:rPr>
          <w:rFonts w:eastAsia="SimSun"/>
        </w:rPr>
        <w:t>time synchronization configuration</w:t>
      </w:r>
      <w:r w:rsidR="000D524E">
        <w:rPr>
          <w:rFonts w:eastAsia="SimSun"/>
        </w:rPr>
        <w:t xml:space="preserve"> Id</w:t>
      </w:r>
      <w:r>
        <w:rPr>
          <w:rFonts w:eastAsia="SimSun"/>
        </w:rPr>
        <w:t>.</w:t>
      </w:r>
    </w:p>
    <w:p w14:paraId="3C3F0EAA" w14:textId="77777777"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p>
    <w:p w14:paraId="56A08D9F" w14:textId="77777777"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2FDE09D5" w14:textId="3E98B4BC" w:rsidR="000D524E" w:rsidRDefault="000D524E" w:rsidP="008A3270">
      <w:pPr>
        <w:pStyle w:val="B1"/>
        <w:rPr>
          <w:rFonts w:eastAsia="SimSun"/>
        </w:rPr>
      </w:pPr>
      <w:r>
        <w:rPr>
          <w:rFonts w:eastAsia="SimSun"/>
        </w:rPr>
        <w:lastRenderedPageBreak/>
        <w:tab/>
        <w:t>The TSCTSF maintains association between list of suitable AF-sessions, corresponding time synchronization configuration, the PTP instance ID in 5GS, PTP instance IDs in each involved DS-TT and NW-TT, and 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27F5DDD1"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1.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77777777"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p>
    <w:p w14:paraId="447C4D13" w14:textId="1FA216DF"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28AC7FF4" w14:textId="6917A662"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this step below.</w:t>
      </w:r>
    </w:p>
    <w:p w14:paraId="4B56FBEE" w14:textId="630BBCBD" w:rsidR="000D524E" w:rsidRDefault="000D524E" w:rsidP="008A3270">
      <w:pPr>
        <w:pStyle w:val="B1"/>
        <w:rPr>
          <w:rFonts w:eastAsia="SimSun"/>
        </w:rPr>
      </w:pPr>
      <w:r>
        <w:rPr>
          <w:rFonts w:eastAsia="SimSun"/>
        </w:rPr>
        <w:tab/>
        <w:t>The TSCTSF uses the procedure in clause 4.15.9.4 to manage the 5G access stratum time distribution for the UEs that are part of the impacted PTP instance.</w:t>
      </w:r>
    </w:p>
    <w:p w14:paraId="2B81AD66" w14:textId="671EDF20"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 time synchronization configuration</w:t>
      </w:r>
      <w:r w:rsidR="000D524E">
        <w:rPr>
          <w:rFonts w:eastAsia="SimSun"/>
        </w:rPr>
        <w:t xml:space="preserve"> Id</w:t>
      </w:r>
      <w:r>
        <w:rPr>
          <w:rFonts w:eastAsia="SimSun"/>
        </w:rPr>
        <w:t xml:space="preserve"> and the current state of the time synchronization service configuration.</w:t>
      </w:r>
    </w:p>
    <w:p w14:paraId="75D45354" w14:textId="36AB57F1" w:rsidR="008A3270" w:rsidRDefault="008A3270" w:rsidP="008A3270">
      <w:pPr>
        <w:pStyle w:val="B1"/>
        <w:rPr>
          <w:rFonts w:eastAsia="SimSun"/>
        </w:rPr>
      </w:pPr>
      <w:r>
        <w:rPr>
          <w:rFonts w:eastAsia="SimSun"/>
        </w:rPr>
        <w:t>8.</w:t>
      </w:r>
      <w:r>
        <w:rPr>
          <w:rFonts w:eastAsia="SimSun"/>
        </w:rPr>
        <w:tab/>
        <w:t>The NEF notifies the AF with the Ntsctsf_TimeSynchronization_ConfigUpdateNotify service operation, containing the time synchronization configuration</w:t>
      </w:r>
      <w:r w:rsidR="000D524E">
        <w:rPr>
          <w:rFonts w:eastAsia="SimSun"/>
        </w:rPr>
        <w:t xml:space="preserve"> Id</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E41D75" w14:textId="665978D6" w:rsidR="008A3270" w:rsidRDefault="008A3270" w:rsidP="008A3270">
      <w:pPr>
        <w:pStyle w:val="B1"/>
        <w:rPr>
          <w:rFonts w:eastAsia="SimSun"/>
        </w:rPr>
      </w:pPr>
      <w:r>
        <w:rPr>
          <w:rFonts w:eastAsia="SimSun"/>
        </w:rPr>
        <w:tab/>
        <w:t>Upon PDU Session Establishment as defined clause 4.3.2.2.1-1, steps</w:t>
      </w:r>
      <w:r w:rsidR="000D524E">
        <w:rPr>
          <w:rFonts w:eastAsia="SimSun"/>
        </w:rPr>
        <w:t xml:space="preserve"> 6-9</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10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3CD39F58"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ID</w:t>
      </w:r>
      <w:r>
        <w:rPr>
          <w:rFonts w:eastAsia="SimSun"/>
        </w:rPr>
        <w:t xml:space="preserve"> and the updated state of the time synchronization service configuration</w:t>
      </w:r>
      <w:r w:rsidR="000D524E">
        <w:rPr>
          <w:rFonts w:eastAsia="SimSun"/>
        </w:rPr>
        <w:t xml:space="preserve"> for the PTP instance</w:t>
      </w:r>
      <w:r>
        <w:rPr>
          <w:rFonts w:eastAsia="SimSun"/>
        </w:rPr>
        <w:t>.</w:t>
      </w:r>
    </w:p>
    <w:p w14:paraId="03B1ED24" w14:textId="4587BFB9"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 and the updated state of the time synchronization service configuration.</w:t>
      </w:r>
    </w:p>
    <w:p w14:paraId="5F47EAB1" w14:textId="4F430074" w:rsidR="000D524E" w:rsidRDefault="000D524E" w:rsidP="000D524E">
      <w:pPr>
        <w:pStyle w:val="Heading5"/>
        <w:rPr>
          <w:rFonts w:eastAsia="SimSun"/>
        </w:rPr>
      </w:pPr>
      <w:bookmarkStart w:id="2374" w:name="_Toc83355340"/>
      <w:r>
        <w:rPr>
          <w:rFonts w:eastAsia="SimSun"/>
        </w:rPr>
        <w:lastRenderedPageBreak/>
        <w:t>4.15.9.3.3</w:t>
      </w:r>
      <w:r>
        <w:rPr>
          <w:rFonts w:eastAsia="SimSun"/>
        </w:rPr>
        <w:tab/>
        <w:t>Time synchronization service modification</w:t>
      </w:r>
      <w:bookmarkEnd w:id="2374"/>
    </w:p>
    <w:p w14:paraId="58754D5D" w14:textId="13F72173" w:rsidR="000D524E" w:rsidRDefault="000D524E" w:rsidP="000D524E">
      <w:pPr>
        <w:pStyle w:val="TH"/>
        <w:rPr>
          <w:rFonts w:eastAsia="SimSun"/>
        </w:rPr>
      </w:pPr>
      <w:r>
        <w:object w:dxaOrig="9817" w:dyaOrig="5713" w14:anchorId="37716331">
          <v:shape id="_x0000_i1182" type="#_x0000_t75" style="width:481.5pt;height:280.5pt" o:ole="">
            <v:imagedata r:id="rId302" o:title=""/>
          </v:shape>
          <o:OLEObject Type="Embed" ProgID="Visio.Drawing.15" ShapeID="_x0000_i1182" DrawAspect="Content" ObjectID="_1693969314" r:id="rId303"/>
        </w:object>
      </w:r>
    </w:p>
    <w:p w14:paraId="00851F6B" w14:textId="560191B7" w:rsidR="000D524E" w:rsidRDefault="000D524E" w:rsidP="000D524E">
      <w:pPr>
        <w:pStyle w:val="TF"/>
        <w:rPr>
          <w:rFonts w:eastAsia="SimSun"/>
        </w:rPr>
      </w:pPr>
      <w:r>
        <w:rPr>
          <w:rFonts w:eastAsia="SimSun"/>
        </w:rPr>
        <w:t>Figure 4.15.9.3.3-1: Time synchronization service modification</w:t>
      </w:r>
    </w:p>
    <w:p w14:paraId="21C5B101" w14:textId="77777777"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 ID.</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586AB7B6" w14:textId="77777777"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58CE371E" w14:textId="72A780B3" w:rsidR="000D524E" w:rsidRDefault="000D524E" w:rsidP="000D524E">
      <w:pPr>
        <w:pStyle w:val="B1"/>
        <w:rPr>
          <w:rFonts w:eastAsia="SimSun"/>
        </w:rPr>
      </w:pPr>
      <w:r>
        <w:rPr>
          <w:rFonts w:eastAsia="SimSun"/>
        </w:rPr>
        <w:t>5-6.</w:t>
      </w:r>
      <w:r>
        <w:rPr>
          <w:rFonts w:eastAsia="SimSun"/>
        </w:rPr>
        <w:tab/>
        <w:t>The TSCTSF uses the PTP instance ID included in the Ntsctsf_TimeSynchronization_ConfigUpdate request to identify the time synchronization service configuration and the corresponding AF sessions. The TSCTSF uses the procedures described in clause K.2.2 of TS 23.501 [2] to update the PTP instance(s) in the DS-TT(s) and NW-TT. If the Ntsctsf_TimeSynchronization_ConfigUpdate request includes one or more UE identities, the TSCTSF determines whether the corresponding DS-TT(s) are suitable with the parameters (e.g. requested PTP instance type, transport protocol, and PTP profile) in the time synchronization service configuration as identified by the time synchronization configuration Id in the request. The TSCTSF adds the suitable AF-sessions to the list of AF-sessions that are associatated with the time synchronization service configuration. The TSCTSF uses the procedures described in clause K.2.2 of TS 23.501 [2] to initialize and activate the PTP instance(s) in the corresponding DS-TT(s).</w:t>
      </w:r>
    </w:p>
    <w:p w14:paraId="354AB4BF" w14:textId="77777777" w:rsidR="000D524E" w:rsidRDefault="000D524E" w:rsidP="000D524E">
      <w:pPr>
        <w:pStyle w:val="B1"/>
        <w:rPr>
          <w:rFonts w:eastAsia="SimSun"/>
        </w:rPr>
      </w:pPr>
      <w:r>
        <w:rPr>
          <w:rFonts w:eastAsia="SimSun"/>
        </w:rPr>
        <w:tab/>
        <w:t>The TSCTSF uses the procedure in clause 4.15.9.4 to manage the 5G access stratum time distribution for the UEs that are added to the impacted PTP instance.</w:t>
      </w:r>
    </w:p>
    <w:p w14:paraId="7E112093" w14:textId="77777777"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 time synchronization configuration Id and the current state of the time synchronization service configuration.</w:t>
      </w:r>
    </w:p>
    <w:p w14:paraId="1B0B3356" w14:textId="77777777" w:rsidR="000D524E" w:rsidRDefault="000D524E" w:rsidP="000D524E">
      <w:pPr>
        <w:pStyle w:val="B1"/>
        <w:rPr>
          <w:rFonts w:eastAsia="SimSun"/>
        </w:rPr>
      </w:pPr>
      <w:r>
        <w:rPr>
          <w:rFonts w:eastAsia="SimSun"/>
        </w:rPr>
        <w:t>8.</w:t>
      </w:r>
      <w:r>
        <w:rPr>
          <w:rFonts w:eastAsia="SimSun"/>
        </w:rPr>
        <w:tab/>
        <w:t>The NEF notifies the AF with the Ntsctsf_TimeSynchronization_ConfigUpdateNotify service operation, containing the time synchronization configuration Id and the current state of the time synchronization service configuration.</w:t>
      </w:r>
    </w:p>
    <w:p w14:paraId="08D816A6" w14:textId="3E147DFB" w:rsidR="000D524E" w:rsidRDefault="000D524E" w:rsidP="006E7760">
      <w:pPr>
        <w:pStyle w:val="Heading5"/>
        <w:rPr>
          <w:rFonts w:eastAsia="SimSun"/>
        </w:rPr>
      </w:pPr>
      <w:bookmarkStart w:id="2375" w:name="_Toc83355341"/>
      <w:r>
        <w:rPr>
          <w:rFonts w:eastAsia="SimSun"/>
        </w:rPr>
        <w:lastRenderedPageBreak/>
        <w:t>4.15.9.3.4</w:t>
      </w:r>
      <w:r>
        <w:rPr>
          <w:rFonts w:eastAsia="SimSun"/>
        </w:rPr>
        <w:tab/>
        <w:t>Time synchronization service deactivation</w:t>
      </w:r>
      <w:bookmarkEnd w:id="2375"/>
    </w:p>
    <w:p w14:paraId="35764CDE" w14:textId="213B93C2" w:rsidR="000D524E" w:rsidRDefault="000D524E" w:rsidP="000D524E">
      <w:pPr>
        <w:pStyle w:val="TH"/>
        <w:rPr>
          <w:rFonts w:eastAsia="SimSun"/>
        </w:rPr>
      </w:pPr>
      <w:r>
        <w:object w:dxaOrig="10260" w:dyaOrig="5436" w14:anchorId="5E19DCE1">
          <v:shape id="_x0000_i1183" type="#_x0000_t75" style="width:482.25pt;height:255.75pt" o:ole="">
            <v:imagedata r:id="rId304" o:title=""/>
          </v:shape>
          <o:OLEObject Type="Embed" ProgID="Visio.Drawing.15" ShapeID="_x0000_i1183" DrawAspect="Content" ObjectID="_1693969315" r:id="rId305"/>
        </w:object>
      </w:r>
    </w:p>
    <w:p w14:paraId="7BA252DA" w14:textId="5DB8A0AD" w:rsidR="000D524E" w:rsidRDefault="000D524E" w:rsidP="006E7760">
      <w:pPr>
        <w:pStyle w:val="TF"/>
        <w:rPr>
          <w:rFonts w:eastAsia="SimSun"/>
        </w:rPr>
      </w:pPr>
      <w:r>
        <w:rPr>
          <w:rFonts w:eastAsia="SimSun"/>
        </w:rPr>
        <w:t>Figure 4.15.9.3.4-1: Time synchronization service deactivation</w:t>
      </w:r>
    </w:p>
    <w:p w14:paraId="31EC8BF0" w14:textId="77777777"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 ID.</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CAF7CE6" w14:textId="77777777"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55366ADD" w:rsidR="000D524E" w:rsidRDefault="000D524E" w:rsidP="000D524E">
      <w:pPr>
        <w:pStyle w:val="B1"/>
        <w:rPr>
          <w:rFonts w:eastAsia="SimSun"/>
        </w:rPr>
      </w:pPr>
      <w:r>
        <w:rPr>
          <w:rFonts w:eastAsia="SimSun"/>
        </w:rPr>
        <w:t>5-6. The TSCTSF uses the PTP instance ID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76" w:name="_Toc83355342"/>
      <w:r>
        <w:rPr>
          <w:rFonts w:eastAsia="SimSun"/>
        </w:rPr>
        <w:t>4.15.9.4</w:t>
      </w:r>
      <w:r>
        <w:rPr>
          <w:rFonts w:eastAsia="SimSun"/>
        </w:rPr>
        <w:tab/>
        <w:t>Procedures for management of 5G access stratum time distribution</w:t>
      </w:r>
      <w:bookmarkEnd w:id="2376"/>
    </w:p>
    <w:p w14:paraId="36697C3E" w14:textId="77777777" w:rsidR="00B1786E" w:rsidRDefault="00B1786E" w:rsidP="002217D3">
      <w:pPr>
        <w:rPr>
          <w:rFonts w:eastAsia="SimSun"/>
        </w:rPr>
      </w:pPr>
      <w:r>
        <w:rPr>
          <w:rFonts w:eastAsia="SimSun"/>
        </w:rPr>
        <w:t>The AF can use the procedure to activate, update or delete the 5G access stratum time distribution for one UE, group of UEs or any UE using the DNN and S-NSSAI.</w:t>
      </w:r>
    </w:p>
    <w:p w14:paraId="2C6D2CA9" w14:textId="77777777" w:rsidR="00B1786E" w:rsidRDefault="00B1786E" w:rsidP="002217D3">
      <w:pPr>
        <w:rPr>
          <w:rFonts w:eastAsia="SimSun"/>
        </w:rPr>
      </w:pPr>
      <w:r>
        <w:rPr>
          <w:rFonts w:eastAsia="SimSun"/>
        </w:rPr>
        <w:t>The Nnef_TimeSynchronization_ASTICreate and Nnef_TimeSynchronization_ASTIUpdate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336DBC1C" w:rsidR="00B1786E" w:rsidRPr="00BC6720" w:rsidRDefault="00B1786E" w:rsidP="00B1786E">
            <w:pPr>
              <w:pStyle w:val="TAL"/>
              <w:rPr>
                <w:rFonts w:eastAsia="Malgun Gothic"/>
              </w:rPr>
            </w:pPr>
            <w:r>
              <w:rPr>
                <w:rFonts w:eastAsia="Malgun Gothic"/>
              </w:rPr>
              <w:t>5G access stratum time distribution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77777777" w:rsidR="00B1786E" w:rsidRDefault="00B1786E" w:rsidP="00B1786E">
            <w:pPr>
              <w:pStyle w:val="TAL"/>
              <w:rPr>
                <w:rFonts w:eastAsia="Malgun Gothic"/>
              </w:rPr>
            </w:pPr>
            <w:r>
              <w:rPr>
                <w:rFonts w:eastAsia="Malgun Gothic"/>
              </w:rPr>
              <w:t>Indicates the time synchronization error budget for the time synchronization service (as described in clause 5.27.1.8.1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p w14:paraId="4DF0AE4C" w14:textId="566E8831" w:rsidR="00B1786E" w:rsidRDefault="00B1786E" w:rsidP="00B1786E">
      <w:pPr>
        <w:pStyle w:val="TH"/>
      </w:pPr>
      <w:r>
        <w:object w:dxaOrig="9616" w:dyaOrig="5398" w14:anchorId="7D4DCA89">
          <v:shape id="_x0000_i1184" type="#_x0000_t75" style="width:480.75pt;height:270pt" o:ole="">
            <v:imagedata r:id="rId306" o:title=""/>
          </v:shape>
          <o:OLEObject Type="Embed" ProgID="Word.Picture.8" ShapeID="_x0000_i1184" DrawAspect="Content" ObjectID="_1693969316" r:id="rId307"/>
        </w:object>
      </w:r>
    </w:p>
    <w:p w14:paraId="221AF3F7" w14:textId="0BB81599" w:rsidR="00B1786E" w:rsidRDefault="00B1786E" w:rsidP="00B1786E">
      <w:pPr>
        <w:pStyle w:val="TF"/>
      </w:pPr>
      <w:r>
        <w:t>Figure 4.15.9.4: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7DB25263" w14:textId="77777777" w:rsidR="00B1786E" w:rsidRDefault="00B1786E" w:rsidP="00B1786E">
      <w:pPr>
        <w:pStyle w:val="B1"/>
      </w:pPr>
      <w:r>
        <w:t>2.</w:t>
      </w:r>
      <w:r>
        <w:tab/>
        <w:t>The PCF subscribes to policy data related to time synchronization (Data Set = Application Data; Data Subset = Time-Sync data, Data Key = S-NSSAI and DNN and/or Internal Group Identifier or SUPI).</w:t>
      </w:r>
    </w:p>
    <w:p w14:paraId="18CBA29D" w14:textId="77777777" w:rsidR="00B1786E" w:rsidRDefault="00B1786E" w:rsidP="00B1786E">
      <w:pPr>
        <w:pStyle w:val="B1"/>
      </w:pPr>
      <w:r>
        <w:t>3a.</w:t>
      </w:r>
      <w:r>
        <w:tab/>
        <w:t>(When the procedure is triggered by the AF request to influence the 5G access stratum time distribution):</w:t>
      </w:r>
    </w:p>
    <w:p w14:paraId="0BA9831A" w14:textId="25C21DE0" w:rsidR="00B1786E" w:rsidRDefault="00B1786E" w:rsidP="006E7760">
      <w:pPr>
        <w:pStyle w:val="B2"/>
      </w:pPr>
      <w:r>
        <w:t>-</w:t>
      </w:r>
      <w:r>
        <w:tab/>
        <w:t>To create a new request, the AF provides time synchronization access stratum time information data to the NEF using the Nnef_TimeSynchronizationRTI_Create service operation (together with the AF identifier and potentially further inputs as specified in table 4.15.9.4-1), including a target (one UE identified by SUPI or GPSI, a group of UEs identified by an External Group Identifier, or all UEs connected to a combination of DNN/S-NSSAI). The request may also contain a temporal validity condition. The NEF maps the External Group Identifier to an Internal Group Identifier and any GPSI to a SUPI.</w:t>
      </w:r>
    </w:p>
    <w:p w14:paraId="0EA0CC0B" w14:textId="2300EF7F" w:rsidR="00B1786E" w:rsidRDefault="00B1786E" w:rsidP="006E7760">
      <w:pPr>
        <w:pStyle w:val="B2"/>
      </w:pPr>
      <w:r>
        <w:t>-</w:t>
      </w:r>
      <w:r>
        <w:tab/>
        <w:t>To update or remove an existing request, the AF invokes an Nnef_TimeSynchronizationRTI_Update or Nnef_TimeSynchronizationRTI_Delete service operation providing the corresponding AF Transaction Id.</w:t>
      </w:r>
    </w:p>
    <w:p w14:paraId="75B84806" w14:textId="77777777" w:rsidR="00B1786E" w:rsidRDefault="00B1786E" w:rsidP="00B1786E">
      <w:pPr>
        <w:pStyle w:val="B1"/>
      </w:pPr>
      <w:r>
        <w:tab/>
        <w:t>The AF that is part of operator's trust domain may invoke the services directly with TSCTSF.</w:t>
      </w:r>
    </w:p>
    <w:p w14:paraId="271C9402" w14:textId="53EF0987" w:rsidR="00B1786E" w:rsidRDefault="00B1786E" w:rsidP="006E7760">
      <w:pPr>
        <w:pStyle w:val="NO"/>
      </w:pPr>
      <w:r>
        <w:t>NOTE 1:</w:t>
      </w:r>
      <w:r>
        <w:tab/>
        <w:t>Steps 1, 2, and 3 can occur in any order.</w:t>
      </w:r>
    </w:p>
    <w:p w14:paraId="18118A19" w14:textId="77777777" w:rsidR="00B1786E" w:rsidRDefault="00B1786E" w:rsidP="00B1786E">
      <w:pPr>
        <w:pStyle w:val="B1"/>
      </w:pPr>
      <w:r>
        <w:t>4.</w:t>
      </w:r>
      <w:r>
        <w:tab/>
        <w:t>(When the procedure is triggered by the AF request to influence the 5G access stratum time distribution):</w:t>
      </w:r>
    </w:p>
    <w:p w14:paraId="071579C1" w14:textId="500BF583" w:rsidR="00B1786E" w:rsidRDefault="00B1786E" w:rsidP="006E7760">
      <w:pPr>
        <w:pStyle w:val="B2"/>
      </w:pPr>
      <w:r>
        <w:lastRenderedPageBreak/>
        <w:t>-</w:t>
      </w:r>
      <w:r>
        <w:tab/>
        <w:t>The NEF authorizes the request. After successful authorization, the NEF invokes the Ntsctsf_TimeSynchronization_RTICreate service operation with the corresponding TSCTSF.</w:t>
      </w:r>
    </w:p>
    <w:p w14:paraId="58E4CCD4" w14:textId="77777777" w:rsidR="00B1786E" w:rsidRDefault="00B1786E" w:rsidP="00B1786E">
      <w:pPr>
        <w:pStyle w:val="B1"/>
      </w:pPr>
      <w:r>
        <w:t>5.</w:t>
      </w:r>
      <w:r>
        <w:tab/>
        <w:t>(When the procedure is triggered by the AF request to influence the 5G access stratum time distribution):</w:t>
      </w:r>
    </w:p>
    <w:p w14:paraId="75C177A6" w14:textId="6709510B" w:rsidR="00B1786E" w:rsidRDefault="00B1786E" w:rsidP="006E7760">
      <w:pPr>
        <w:pStyle w:val="B2"/>
      </w:pPr>
      <w:r>
        <w:t>-</w:t>
      </w:r>
      <w:r>
        <w:tab/>
        <w:t>The TSCTSF determines whether the targeted UE is part of a PTP instance in 5GS, if so the TSCTSF rejects the request.</w:t>
      </w:r>
    </w:p>
    <w:p w14:paraId="262F86A7" w14:textId="77777777" w:rsidR="00B1786E" w:rsidRDefault="00B1786E" w:rsidP="00B1786E">
      <w:pPr>
        <w:pStyle w:val="B1"/>
      </w:pPr>
      <w:r>
        <w:tab/>
        <w:t>(When the procedure is triggered by PTP instance activation, modification, or deactivation in the TSCTSF):</w:t>
      </w:r>
    </w:p>
    <w:p w14:paraId="7A4AC243" w14:textId="144D613A" w:rsidR="00B1786E" w:rsidRDefault="00B1786E" w:rsidP="006E7760">
      <w:pPr>
        <w:pStyle w:val="B2"/>
      </w:pPr>
      <w:r>
        <w:t>-</w:t>
      </w:r>
      <w:r>
        <w:tab/>
        <w:t>If time synchronization error budget is provided by the AF, the TSCTSF may use the PTP port state of each DS-TT to determine an error budget for corresponding SUPIs that are part of the PTP instance. The TSCTSF associates the 5G access stratum time information parameters with a SUPI (without DNN, S-NSSAI) when storing them to the UDR.</w:t>
      </w:r>
    </w:p>
    <w:p w14:paraId="4E319EB6" w14:textId="32493CE7" w:rsidR="00B1786E" w:rsidRDefault="00B1786E" w:rsidP="006E7760">
      <w:pPr>
        <w:pStyle w:val="B2"/>
      </w:pPr>
      <w:r>
        <w:t>-</w:t>
      </w:r>
      <w:r>
        <w:tab/>
        <w:t>If the TSCTSF receives multiple time time synchronization error budgets for a given UE, then the TSCTSF picks the most stringent budget. The TSCTSF calculates the Uu time synchronization error budget as described in clause 5.27.1.9 of TS 23.501 [2]. Then, TSCTSF stores the calculated Uu time synchronization error budget together with the time distribution indication as Time Sync Data Subset in the UDR.</w:t>
      </w:r>
    </w:p>
    <w:p w14:paraId="581EE0F9" w14:textId="77777777" w:rsidR="00B1786E" w:rsidRDefault="00B1786E" w:rsidP="00B1786E">
      <w:pPr>
        <w:pStyle w:val="B1"/>
      </w:pPr>
      <w:r>
        <w:t>6.</w:t>
      </w:r>
      <w:r>
        <w:tab/>
        <w:t>The UDR informs the TSCTSF about the result of the operation of step 5.</w:t>
      </w:r>
    </w:p>
    <w:p w14:paraId="0C09EE33" w14:textId="77777777" w:rsidR="00B1786E" w:rsidRDefault="00B1786E" w:rsidP="00B1786E">
      <w:pPr>
        <w:pStyle w:val="B1"/>
      </w:pPr>
      <w:r>
        <w:t>7.</w:t>
      </w:r>
      <w:r>
        <w:tab/>
        <w:t>The UDR notifies the PCF(s) that have a matching subscription (from step 2) about the data stored, updated, or removed in step 5. If matching entries already existed in the UDR when step 5 is performed, this shall be immediately reported to the PCF.</w:t>
      </w:r>
    </w:p>
    <w:p w14:paraId="26CDC9D1" w14:textId="77777777" w:rsidR="00B1786E" w:rsidRDefault="00B1786E" w:rsidP="00B1786E">
      <w:pPr>
        <w:pStyle w:val="B1"/>
      </w:pPr>
      <w:r>
        <w:t>8.</w:t>
      </w:r>
      <w:r>
        <w:tab/>
        <w:t>If the access stratum time information parameters in UDR are associated with a DNN/S-NSSAI for the SUPI (i.e. the parameters are valid only for a DNN/S-NSSAI), the PCF for the UE may discover the PCF for the PDU Session using Nbsf_Management_Subscribe with SUPI and (DNN, S-NSSAI) as parameters.</w:t>
      </w:r>
    </w:p>
    <w:p w14:paraId="6A337A5B" w14:textId="77777777" w:rsidR="00B1786E" w:rsidRDefault="00B1786E" w:rsidP="00B1786E">
      <w:pPr>
        <w:pStyle w:val="B1"/>
      </w:pPr>
      <w:r>
        <w:t>9.</w:t>
      </w:r>
      <w:r>
        <w:tab/>
        <w:t>Upon PDU Session establishment, if the PCF of the UE has subscribed for discovery of the PCF for the PDU Session from the BSF, the BSF provides to the PCF of the UE the identity of the PCF for the PDU Session and the UE address for the requested SUPI and (DNN, S-NSSAI) combination via an Nbsf_Management_Notify operation. If a matching entry already exists in the BSF when step 8 is performed, this shall be immediately reported to the PCF for the UE.</w:t>
      </w:r>
    </w:p>
    <w:p w14:paraId="118CC669" w14:textId="77777777" w:rsidR="00B1786E" w:rsidRDefault="00B1786E" w:rsidP="00B1786E">
      <w:pPr>
        <w:pStyle w:val="B1"/>
      </w:pPr>
      <w:r>
        <w:t>10.</w:t>
      </w:r>
      <w:r>
        <w:tab/>
        <w:t>The PCF takes a policy decision and then it may initiate an AM Policy Association Modification procedure initiated by the PCF for the UE may be performed as described in clause 4.16.2.2. As part of this, the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7AC1A612" w14:textId="61C3F9DD" w:rsidR="00B1786E" w:rsidRDefault="00B1786E" w:rsidP="006E7760">
      <w:pPr>
        <w:pStyle w:val="NO"/>
      </w:pPr>
      <w:r>
        <w:t>NOTE 2:</w:t>
      </w:r>
      <w:r>
        <w:tab/>
        <w:t>This release of the specification assumes that deployments ensure that the targeted UEs and the NG-RAN nodes serving those UEs support Rel-17 propagation delay compensation as defined in TS 38.300 [30].</w:t>
      </w:r>
    </w:p>
    <w:p w14:paraId="495A30BF" w14:textId="77777777" w:rsidR="00B1786E" w:rsidRDefault="00B1786E" w:rsidP="00B1786E">
      <w:pPr>
        <w:pStyle w:val="B1"/>
      </w:pPr>
      <w:r>
        <w:t>11.</w:t>
      </w:r>
      <w:r>
        <w:tab/>
        <w:t>The TSCTSF responds the AF with the Ntsctsf_TimeSynchronization_ASTICreate response, including a reference to the time synchronization service configuration.</w:t>
      </w:r>
    </w:p>
    <w:p w14:paraId="1E50A843" w14:textId="77777777" w:rsidR="00B1786E" w:rsidRDefault="00B1786E" w:rsidP="00B1786E">
      <w:pPr>
        <w:pStyle w:val="B1"/>
      </w:pPr>
      <w:r>
        <w:t>12.</w:t>
      </w:r>
      <w:r>
        <w:tab/>
        <w:t>The NEF informs the AF about the result of the Nnef_TimeSynchronization_ASTI operation performed in step 3.</w:t>
      </w:r>
    </w:p>
    <w:p w14:paraId="3F044E5C" w14:textId="669500D5" w:rsidR="00776774" w:rsidRPr="00140E21" w:rsidRDefault="00776774" w:rsidP="00776774">
      <w:pPr>
        <w:pStyle w:val="Heading2"/>
        <w:rPr>
          <w:lang w:eastAsia="zh-CN"/>
        </w:rPr>
      </w:pPr>
      <w:bookmarkStart w:id="2377" w:name="_Toc83355343"/>
      <w:r w:rsidRPr="00140E21">
        <w:rPr>
          <w:lang w:eastAsia="zh-CN"/>
        </w:rPr>
        <w:t>4.16</w:t>
      </w:r>
      <w:r w:rsidRPr="00140E21">
        <w:rPr>
          <w:lang w:eastAsia="zh-CN"/>
        </w:rPr>
        <w:tab/>
        <w:t>Procedures and flows for Policy Framework</w:t>
      </w:r>
      <w:bookmarkEnd w:id="2361"/>
      <w:bookmarkEnd w:id="2362"/>
      <w:bookmarkEnd w:id="2363"/>
      <w:bookmarkEnd w:id="2364"/>
      <w:bookmarkEnd w:id="2365"/>
      <w:bookmarkEnd w:id="2366"/>
      <w:bookmarkEnd w:id="2377"/>
    </w:p>
    <w:p w14:paraId="233EF1C5" w14:textId="77777777" w:rsidR="00776774" w:rsidRPr="00140E21" w:rsidRDefault="00776774" w:rsidP="00776774">
      <w:pPr>
        <w:pStyle w:val="Heading3"/>
        <w:rPr>
          <w:rFonts w:eastAsia="SimSun"/>
        </w:rPr>
      </w:pPr>
      <w:bookmarkStart w:id="2378" w:name="_Toc20204221"/>
      <w:bookmarkStart w:id="2379" w:name="_Toc27894913"/>
      <w:bookmarkStart w:id="2380" w:name="_Toc36191994"/>
      <w:bookmarkStart w:id="2381" w:name="_Toc45193084"/>
      <w:bookmarkStart w:id="2382" w:name="_Toc47592716"/>
      <w:bookmarkStart w:id="2383" w:name="_Toc51834803"/>
      <w:bookmarkStart w:id="2384" w:name="_Toc83355344"/>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78"/>
      <w:bookmarkEnd w:id="2379"/>
      <w:bookmarkEnd w:id="2380"/>
      <w:bookmarkEnd w:id="2381"/>
      <w:bookmarkEnd w:id="2382"/>
      <w:bookmarkEnd w:id="2383"/>
      <w:bookmarkEnd w:id="2384"/>
    </w:p>
    <w:p w14:paraId="40CDDDF2" w14:textId="77777777" w:rsidR="00776774" w:rsidRPr="00140E21" w:rsidRDefault="00776774" w:rsidP="00776774">
      <w:pPr>
        <w:pStyle w:val="Heading4"/>
        <w:rPr>
          <w:rFonts w:eastAsia="SimSun"/>
        </w:rPr>
      </w:pPr>
      <w:bookmarkStart w:id="2385" w:name="_Toc20204222"/>
      <w:bookmarkStart w:id="2386" w:name="_Toc27894914"/>
      <w:bookmarkStart w:id="2387" w:name="_Toc36191995"/>
      <w:bookmarkStart w:id="2388" w:name="_Toc45193085"/>
      <w:bookmarkStart w:id="2389" w:name="_Toc47592717"/>
      <w:bookmarkStart w:id="2390" w:name="_Toc51834804"/>
      <w:bookmarkStart w:id="2391" w:name="_Toc83355345"/>
      <w:r w:rsidRPr="00140E21">
        <w:rPr>
          <w:rFonts w:eastAsia="SimSun"/>
        </w:rPr>
        <w:t>4.16.1.1</w:t>
      </w:r>
      <w:r w:rsidRPr="00140E21">
        <w:rPr>
          <w:rFonts w:eastAsia="SimSun"/>
        </w:rPr>
        <w:tab/>
        <w:t>General</w:t>
      </w:r>
      <w:bookmarkEnd w:id="2385"/>
      <w:bookmarkEnd w:id="2386"/>
      <w:bookmarkEnd w:id="2387"/>
      <w:bookmarkEnd w:id="2388"/>
      <w:bookmarkEnd w:id="2389"/>
      <w:bookmarkEnd w:id="2390"/>
      <w:bookmarkEnd w:id="2391"/>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lastRenderedPageBreak/>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92" w:name="_Toc20204223"/>
      <w:bookmarkStart w:id="2393" w:name="_Toc27894915"/>
      <w:bookmarkStart w:id="2394" w:name="_Toc36191996"/>
      <w:bookmarkStart w:id="2395" w:name="_Toc45193086"/>
      <w:bookmarkStart w:id="2396" w:name="_Toc47592718"/>
      <w:bookmarkStart w:id="2397" w:name="_Toc51834805"/>
      <w:bookmarkStart w:id="2398" w:name="_Toc83355346"/>
      <w:r w:rsidRPr="00140E21">
        <w:rPr>
          <w:rFonts w:eastAsia="SimSun"/>
        </w:rPr>
        <w:t>4.16.1.2</w:t>
      </w:r>
      <w:r w:rsidRPr="00140E21">
        <w:rPr>
          <w:rFonts w:eastAsia="SimSun"/>
        </w:rPr>
        <w:tab/>
        <w:t>AM Policy Association Establishment with new Selected PCF</w:t>
      </w:r>
      <w:bookmarkEnd w:id="2392"/>
      <w:bookmarkEnd w:id="2393"/>
      <w:bookmarkEnd w:id="2394"/>
      <w:bookmarkEnd w:id="2395"/>
      <w:bookmarkEnd w:id="2396"/>
      <w:bookmarkEnd w:id="2397"/>
      <w:bookmarkEnd w:id="2398"/>
    </w:p>
    <w:bookmarkStart w:id="2399" w:name="_MON_1592305003"/>
    <w:bookmarkEnd w:id="2399"/>
    <w:p w14:paraId="3766C098" w14:textId="77777777" w:rsidR="00776774" w:rsidRPr="00140E21" w:rsidRDefault="00776774" w:rsidP="00776774">
      <w:pPr>
        <w:pStyle w:val="TH"/>
      </w:pPr>
      <w:r w:rsidRPr="00140E21">
        <w:object w:dxaOrig="6549" w:dyaOrig="3702" w14:anchorId="2D692A7E">
          <v:shape id="_x0000_i1185" type="#_x0000_t75" style="width:326.25pt;height:185.25pt" o:ole="">
            <v:imagedata r:id="rId308" o:title=""/>
          </v:shape>
          <o:OLEObject Type="Embed" ProgID="Word.Picture.8" ShapeID="_x0000_i1185" DrawAspect="Content" ObjectID="_1693969317" r:id="rId309"/>
        </w:object>
      </w:r>
    </w:p>
    <w:p w14:paraId="7BF74BC6" w14:textId="77777777" w:rsidR="00776774" w:rsidRPr="00140E21" w:rsidRDefault="00776774" w:rsidP="00776774">
      <w:pPr>
        <w:pStyle w:val="TF"/>
        <w:rPr>
          <w:lang w:eastAsia="zh-CN"/>
        </w:rPr>
      </w:pPr>
      <w:r w:rsidRPr="00140E21">
        <w:t xml:space="preserve">Figure 4.16.1.2-1: </w:t>
      </w:r>
      <w:bookmarkStart w:id="2400" w:name="_Hlk500404818"/>
      <w:r w:rsidRPr="00140E21">
        <w:t xml:space="preserve">AM </w:t>
      </w:r>
      <w:r w:rsidRPr="00140E21">
        <w:rPr>
          <w:lang w:eastAsia="zh-CN"/>
        </w:rPr>
        <w:t>Policy Association</w:t>
      </w:r>
      <w:bookmarkEnd w:id="2400"/>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10C4590F"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101AE7A9"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0D4FB2D6" w:rsidR="00776774" w:rsidRPr="00140E21" w:rsidRDefault="00776774" w:rsidP="00776774">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401" w:name="_Toc20204224"/>
      <w:bookmarkStart w:id="2402" w:name="_Toc27894916"/>
      <w:bookmarkStart w:id="2403" w:name="_Toc36191997"/>
      <w:bookmarkStart w:id="2404" w:name="_Toc45193087"/>
      <w:bookmarkStart w:id="2405" w:name="_Toc47592719"/>
      <w:bookmarkStart w:id="2406" w:name="_Toc51834806"/>
      <w:bookmarkStart w:id="2407" w:name="_Toc83355347"/>
      <w:r w:rsidRPr="00140E21">
        <w:rPr>
          <w:lang w:eastAsia="zh-CN"/>
        </w:rPr>
        <w:lastRenderedPageBreak/>
        <w:t>4.16.1.3</w:t>
      </w:r>
      <w:r w:rsidRPr="00140E21">
        <w:rPr>
          <w:lang w:eastAsia="zh-CN"/>
        </w:rPr>
        <w:tab/>
        <w:t>Void</w:t>
      </w:r>
      <w:bookmarkEnd w:id="2401"/>
      <w:bookmarkEnd w:id="2402"/>
      <w:bookmarkEnd w:id="2403"/>
      <w:bookmarkEnd w:id="2404"/>
      <w:bookmarkEnd w:id="2405"/>
      <w:bookmarkEnd w:id="2406"/>
      <w:bookmarkEnd w:id="2407"/>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08" w:name="_Toc20204225"/>
      <w:bookmarkStart w:id="2409" w:name="_Toc27894917"/>
      <w:bookmarkStart w:id="2410" w:name="_Toc36191998"/>
      <w:bookmarkStart w:id="2411" w:name="_Toc45193088"/>
      <w:bookmarkStart w:id="2412" w:name="_Toc47592720"/>
      <w:bookmarkStart w:id="2413" w:name="_Toc51834807"/>
      <w:bookmarkStart w:id="2414" w:name="_Toc83355348"/>
      <w:r w:rsidRPr="00140E21">
        <w:rPr>
          <w:lang w:eastAsia="zh-CN"/>
        </w:rPr>
        <w:t>4.16.2</w:t>
      </w:r>
      <w:r w:rsidRPr="00140E21">
        <w:rPr>
          <w:lang w:eastAsia="zh-CN"/>
        </w:rPr>
        <w:tab/>
        <w:t>AM Policy Association Modification</w:t>
      </w:r>
      <w:bookmarkEnd w:id="2408"/>
      <w:bookmarkEnd w:id="2409"/>
      <w:bookmarkEnd w:id="2410"/>
      <w:bookmarkEnd w:id="2411"/>
      <w:bookmarkEnd w:id="2412"/>
      <w:bookmarkEnd w:id="2413"/>
      <w:bookmarkEnd w:id="2414"/>
    </w:p>
    <w:p w14:paraId="08B76A5E" w14:textId="77777777" w:rsidR="00776774" w:rsidRPr="00140E21" w:rsidRDefault="00776774" w:rsidP="00776774">
      <w:pPr>
        <w:pStyle w:val="Heading4"/>
      </w:pPr>
      <w:bookmarkStart w:id="2415" w:name="_Toc20204226"/>
      <w:bookmarkStart w:id="2416" w:name="_Toc27894918"/>
      <w:bookmarkStart w:id="2417" w:name="_Toc36191999"/>
      <w:bookmarkStart w:id="2418" w:name="_Toc45193089"/>
      <w:bookmarkStart w:id="2419" w:name="_Toc47592721"/>
      <w:bookmarkStart w:id="2420" w:name="_Toc51834808"/>
      <w:bookmarkStart w:id="2421" w:name="_Toc83355349"/>
      <w:r w:rsidRPr="00140E21">
        <w:t>4.16.2.0</w:t>
      </w:r>
      <w:r w:rsidRPr="00140E21">
        <w:tab/>
        <w:t>General</w:t>
      </w:r>
      <w:bookmarkEnd w:id="2415"/>
      <w:bookmarkEnd w:id="2416"/>
      <w:bookmarkEnd w:id="2417"/>
      <w:bookmarkEnd w:id="2418"/>
      <w:bookmarkEnd w:id="2419"/>
      <w:bookmarkEnd w:id="2420"/>
      <w:bookmarkEnd w:id="2421"/>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22" w:name="_Toc20204227"/>
      <w:bookmarkStart w:id="2423" w:name="_Toc27894919"/>
      <w:bookmarkStart w:id="2424" w:name="_Toc36192000"/>
      <w:bookmarkStart w:id="2425" w:name="_Toc45193090"/>
      <w:bookmarkStart w:id="2426" w:name="_Toc47592722"/>
      <w:bookmarkStart w:id="2427" w:name="_Toc51834809"/>
      <w:bookmarkStart w:id="2428" w:name="_Toc83355350"/>
      <w:r w:rsidRPr="00140E21">
        <w:rPr>
          <w:lang w:eastAsia="zh-CN"/>
        </w:rPr>
        <w:t>4.16.2.1</w:t>
      </w:r>
      <w:r w:rsidRPr="00140E21">
        <w:rPr>
          <w:lang w:eastAsia="zh-CN"/>
        </w:rPr>
        <w:tab/>
        <w:t>AM Policy Association Modification initiated by the AMF</w:t>
      </w:r>
      <w:bookmarkEnd w:id="2422"/>
      <w:bookmarkEnd w:id="2423"/>
      <w:bookmarkEnd w:id="2424"/>
      <w:bookmarkEnd w:id="2425"/>
      <w:bookmarkEnd w:id="2426"/>
      <w:bookmarkEnd w:id="2427"/>
      <w:bookmarkEnd w:id="2428"/>
    </w:p>
    <w:p w14:paraId="3512E611" w14:textId="77777777" w:rsidR="00776774" w:rsidRPr="00140E21" w:rsidRDefault="00776774" w:rsidP="00776774">
      <w:pPr>
        <w:pStyle w:val="Heading5"/>
        <w:rPr>
          <w:lang w:eastAsia="zh-CN"/>
        </w:rPr>
      </w:pPr>
      <w:bookmarkStart w:id="2429" w:name="_Toc20204228"/>
      <w:bookmarkStart w:id="2430" w:name="_Toc27894920"/>
      <w:bookmarkStart w:id="2431" w:name="_Toc36192001"/>
      <w:bookmarkStart w:id="2432" w:name="_Toc45193091"/>
      <w:bookmarkStart w:id="2433" w:name="_Toc47592723"/>
      <w:bookmarkStart w:id="2434" w:name="_Toc51834810"/>
      <w:bookmarkStart w:id="2435" w:name="_Toc83355351"/>
      <w:r w:rsidRPr="00140E21">
        <w:rPr>
          <w:lang w:eastAsia="zh-CN"/>
        </w:rPr>
        <w:t>4.16.2.1.1</w:t>
      </w:r>
      <w:r w:rsidRPr="00140E21">
        <w:rPr>
          <w:lang w:eastAsia="zh-CN"/>
        </w:rPr>
        <w:tab/>
        <w:t>AM Policy Association Modification initiated by the AMF without AMF relocation</w:t>
      </w:r>
      <w:bookmarkEnd w:id="2429"/>
      <w:bookmarkEnd w:id="2430"/>
      <w:bookmarkEnd w:id="2431"/>
      <w:bookmarkEnd w:id="2432"/>
      <w:bookmarkEnd w:id="2433"/>
      <w:bookmarkEnd w:id="2434"/>
      <w:bookmarkEnd w:id="2435"/>
    </w:p>
    <w:p w14:paraId="3110F298" w14:textId="77777777" w:rsidR="00776774" w:rsidRPr="00140E21" w:rsidRDefault="00776774" w:rsidP="00776774">
      <w:pPr>
        <w:rPr>
          <w:lang w:eastAsia="zh-CN"/>
        </w:rPr>
      </w:pPr>
      <w:r w:rsidRPr="00140E21">
        <w:rPr>
          <w:lang w:eastAsia="zh-CN"/>
        </w:rPr>
        <w:t>This procedure is applicable to Case A.</w:t>
      </w:r>
    </w:p>
    <w:bookmarkStart w:id="2436" w:name="_MON_1592414610"/>
    <w:bookmarkEnd w:id="2436"/>
    <w:p w14:paraId="72377194" w14:textId="77777777" w:rsidR="00776774" w:rsidRPr="00140E21" w:rsidRDefault="00776774" w:rsidP="00776774">
      <w:pPr>
        <w:pStyle w:val="TH"/>
      </w:pPr>
      <w:r w:rsidRPr="00140E21">
        <w:object w:dxaOrig="4912" w:dyaOrig="5238" w14:anchorId="368FF97E">
          <v:shape id="_x0000_i1186" type="#_x0000_t75" style="width:246pt;height:260.25pt" o:ole="">
            <v:imagedata r:id="rId310" o:title=""/>
          </v:shape>
          <o:OLEObject Type="Embed" ProgID="Word.Picture.8" ShapeID="_x0000_i1186" DrawAspect="Content" ObjectID="_1693969318" r:id="rId311"/>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2140C5C9" w:rsidR="00776774" w:rsidRPr="00140E21" w:rsidRDefault="00776774" w:rsidP="00776774">
      <w:pPr>
        <w:pStyle w:val="B1"/>
        <w:rPr>
          <w:lang w:eastAsia="zh-CN"/>
        </w:rPr>
      </w:pPr>
      <w:r w:rsidRPr="00140E21">
        <w:rPr>
          <w:lang w:eastAsia="zh-CN"/>
        </w:rPr>
        <w:lastRenderedPageBreak/>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458C7690" w:rsidR="00776774" w:rsidRPr="00140E21" w:rsidRDefault="00776774" w:rsidP="00776774">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37" w:name="_Toc20204229"/>
      <w:bookmarkStart w:id="2438" w:name="_Toc27894921"/>
      <w:bookmarkStart w:id="2439" w:name="_Toc36192002"/>
      <w:bookmarkStart w:id="2440" w:name="_Toc45193092"/>
      <w:bookmarkStart w:id="2441" w:name="_Toc47592724"/>
      <w:bookmarkStart w:id="2442" w:name="_Toc51834811"/>
      <w:bookmarkStart w:id="2443" w:name="_Toc83355352"/>
      <w:r w:rsidRPr="00140E21">
        <w:rPr>
          <w:lang w:eastAsia="zh-CN"/>
        </w:rPr>
        <w:t>4.16.2.1.2</w:t>
      </w:r>
      <w:r w:rsidRPr="00140E21">
        <w:rPr>
          <w:lang w:eastAsia="zh-CN"/>
        </w:rPr>
        <w:tab/>
        <w:t>AM Policy Association Modification with old PCF during AMF relocation</w:t>
      </w:r>
      <w:bookmarkEnd w:id="2437"/>
      <w:bookmarkEnd w:id="2438"/>
      <w:bookmarkEnd w:id="2439"/>
      <w:bookmarkEnd w:id="2440"/>
      <w:bookmarkEnd w:id="2441"/>
      <w:bookmarkEnd w:id="2442"/>
      <w:bookmarkEnd w:id="2443"/>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44" w:name="_MON_1599807680"/>
    <w:bookmarkEnd w:id="2444"/>
    <w:p w14:paraId="4403B2AC" w14:textId="77777777" w:rsidR="00776774" w:rsidRPr="00140E21" w:rsidRDefault="00776774" w:rsidP="00776774">
      <w:pPr>
        <w:pStyle w:val="TH"/>
      </w:pPr>
      <w:r w:rsidRPr="00140E21">
        <w:object w:dxaOrig="8713" w:dyaOrig="4518" w14:anchorId="4C6328D2">
          <v:shape id="_x0000_i1187" type="#_x0000_t75" style="width:435.75pt;height:227.25pt" o:ole="">
            <v:imagedata r:id="rId312" o:title=""/>
          </v:shape>
          <o:OLEObject Type="Embed" ProgID="Word.Picture.8" ShapeID="_x0000_i1187" DrawAspect="Content" ObjectID="_1693969319" r:id="rId313"/>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239DC500"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5AD0F2CE" w:rsidR="00776774" w:rsidRPr="00140E21" w:rsidRDefault="00776774" w:rsidP="00776774">
      <w:pPr>
        <w:pStyle w:val="B1"/>
        <w:rPr>
          <w:lang w:eastAsia="zh-CN"/>
        </w:rPr>
      </w:pPr>
      <w:r w:rsidRPr="00140E21">
        <w:rPr>
          <w:lang w:eastAsia="zh-CN"/>
        </w:rPr>
        <w:lastRenderedPageBreak/>
        <w:t>4.</w:t>
      </w:r>
      <w:r w:rsidRPr="00140E21">
        <w:rPr>
          <w:lang w:eastAsia="zh-CN"/>
        </w:rPr>
        <w:tab/>
        <w:t xml:space="preserve">The (V-)PCF may update the policy decision based on the information provided by the new AMF.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8AD3C58"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45" w:name="_Toc20204230"/>
      <w:bookmarkStart w:id="2446" w:name="_Toc27894922"/>
      <w:bookmarkStart w:id="2447" w:name="_Toc36192003"/>
      <w:bookmarkStart w:id="2448" w:name="_Toc45193093"/>
      <w:bookmarkStart w:id="2449" w:name="_Toc47592725"/>
      <w:bookmarkStart w:id="2450" w:name="_Toc51834812"/>
      <w:bookmarkStart w:id="2451" w:name="_Toc83355353"/>
      <w:r w:rsidRPr="00140E21">
        <w:rPr>
          <w:lang w:eastAsia="zh-CN"/>
        </w:rPr>
        <w:t>4.16.2.2</w:t>
      </w:r>
      <w:r w:rsidRPr="00140E21">
        <w:rPr>
          <w:lang w:eastAsia="zh-CN"/>
        </w:rPr>
        <w:tab/>
        <w:t>AM Policy Association Modification initiated by the PCF</w:t>
      </w:r>
      <w:bookmarkEnd w:id="2445"/>
      <w:bookmarkEnd w:id="2446"/>
      <w:bookmarkEnd w:id="2447"/>
      <w:bookmarkEnd w:id="2448"/>
      <w:bookmarkEnd w:id="2449"/>
      <w:bookmarkEnd w:id="2450"/>
      <w:bookmarkEnd w:id="2451"/>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p w14:paraId="1FFD03FC" w14:textId="24C515FC" w:rsidR="006B3D7B" w:rsidRDefault="006B3D7B" w:rsidP="00EE66A3">
      <w:pPr>
        <w:pStyle w:val="TH"/>
      </w:pPr>
      <w:r w:rsidRPr="00140E21">
        <w:object w:dxaOrig="6473" w:dyaOrig="4336" w14:anchorId="488EAE64">
          <v:shape id="_x0000_i1188" type="#_x0000_t75" style="width:323.25pt;height:217.5pt" o:ole="">
            <v:imagedata r:id="rId314" o:title=""/>
          </v:shape>
          <o:OLEObject Type="Embed" ProgID="Word.Picture.8" ShapeID="_x0000_i1188" DrawAspect="Content" ObjectID="_1693969320" r:id="rId315"/>
        </w:object>
      </w:r>
    </w:p>
    <w:p w14:paraId="769FD6A3" w14:textId="7055A08C"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4FE54641"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concerns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7D9A978A" w:rsidR="00776774" w:rsidRPr="00140E21" w:rsidRDefault="00776774" w:rsidP="00776774">
      <w:pPr>
        <w:pStyle w:val="NO"/>
      </w:pPr>
      <w:r w:rsidRPr="00140E21">
        <w:t>NOTE:</w:t>
      </w:r>
      <w:r w:rsidRPr="00140E21">
        <w:tab/>
        <w:t>The V-PCF</w:t>
      </w:r>
      <w:r w:rsidR="006B3D7B">
        <w:t>/PCF</w:t>
      </w:r>
      <w:r w:rsidRPr="00140E21">
        <w:t xml:space="preserve"> stores the access and mobility control 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w:t>
      </w:r>
      <w:r w:rsidR="005D29D7">
        <w:rPr>
          <w:lang w:eastAsia="zh-CN"/>
        </w:rPr>
        <w:lastRenderedPageBreak/>
        <w:t>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354D1594"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52" w:name="_Toc20204231"/>
      <w:bookmarkStart w:id="2453" w:name="_Toc27894923"/>
      <w:bookmarkStart w:id="2454" w:name="_Toc36192004"/>
      <w:bookmarkStart w:id="2455" w:name="_Toc45193094"/>
      <w:bookmarkStart w:id="2456" w:name="_Toc47592726"/>
      <w:bookmarkStart w:id="2457" w:name="_Toc51834813"/>
      <w:bookmarkStart w:id="2458" w:name="_Toc83355354"/>
      <w:r w:rsidRPr="00140E21">
        <w:rPr>
          <w:lang w:eastAsia="zh-CN"/>
        </w:rPr>
        <w:t>4.16.3</w:t>
      </w:r>
      <w:r w:rsidRPr="00140E21">
        <w:rPr>
          <w:lang w:eastAsia="zh-CN"/>
        </w:rPr>
        <w:tab/>
        <w:t>AM Policy Association Termination</w:t>
      </w:r>
      <w:bookmarkEnd w:id="2452"/>
      <w:bookmarkEnd w:id="2453"/>
      <w:bookmarkEnd w:id="2454"/>
      <w:bookmarkEnd w:id="2455"/>
      <w:bookmarkEnd w:id="2456"/>
      <w:bookmarkEnd w:id="2457"/>
      <w:bookmarkEnd w:id="2458"/>
    </w:p>
    <w:p w14:paraId="7A5EB950" w14:textId="77777777" w:rsidR="00776774" w:rsidRPr="00140E21" w:rsidRDefault="00776774" w:rsidP="00776774">
      <w:pPr>
        <w:pStyle w:val="Heading4"/>
        <w:rPr>
          <w:lang w:eastAsia="zh-CN"/>
        </w:rPr>
      </w:pPr>
      <w:bookmarkStart w:id="2459" w:name="_Toc20204232"/>
      <w:bookmarkStart w:id="2460" w:name="_Toc27894924"/>
      <w:bookmarkStart w:id="2461" w:name="_Toc36192005"/>
      <w:bookmarkStart w:id="2462" w:name="_Toc45193095"/>
      <w:bookmarkStart w:id="2463" w:name="_Toc47592727"/>
      <w:bookmarkStart w:id="2464" w:name="_Toc51834814"/>
      <w:bookmarkStart w:id="2465" w:name="_Toc83355355"/>
      <w:r w:rsidRPr="00140E21">
        <w:rPr>
          <w:lang w:eastAsia="zh-CN"/>
        </w:rPr>
        <w:t>4.16.3.1</w:t>
      </w:r>
      <w:r w:rsidRPr="00140E21">
        <w:rPr>
          <w:lang w:eastAsia="zh-CN"/>
        </w:rPr>
        <w:tab/>
        <w:t>General</w:t>
      </w:r>
      <w:bookmarkEnd w:id="2459"/>
      <w:bookmarkEnd w:id="2460"/>
      <w:bookmarkEnd w:id="2461"/>
      <w:bookmarkEnd w:id="2462"/>
      <w:bookmarkEnd w:id="2463"/>
      <w:bookmarkEnd w:id="2464"/>
      <w:bookmarkEnd w:id="2465"/>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66" w:name="_Toc20204233"/>
      <w:bookmarkStart w:id="2467" w:name="_Toc27894925"/>
      <w:bookmarkStart w:id="2468" w:name="_Toc36192006"/>
      <w:bookmarkStart w:id="2469" w:name="_Toc45193096"/>
      <w:bookmarkStart w:id="2470" w:name="_Toc47592728"/>
      <w:bookmarkStart w:id="2471" w:name="_Toc51834815"/>
      <w:bookmarkStart w:id="2472" w:name="_Toc83355356"/>
      <w:r w:rsidRPr="00140E21">
        <w:rPr>
          <w:lang w:eastAsia="zh-CN"/>
        </w:rPr>
        <w:t>4.16.3.2</w:t>
      </w:r>
      <w:r w:rsidRPr="00140E21">
        <w:rPr>
          <w:lang w:eastAsia="zh-CN"/>
        </w:rPr>
        <w:tab/>
        <w:t>AMF-initiated AM Policy Association Termination</w:t>
      </w:r>
      <w:bookmarkEnd w:id="2466"/>
      <w:bookmarkEnd w:id="2467"/>
      <w:bookmarkEnd w:id="2468"/>
      <w:bookmarkEnd w:id="2469"/>
      <w:bookmarkEnd w:id="2470"/>
      <w:bookmarkEnd w:id="2471"/>
      <w:bookmarkEnd w:id="2472"/>
    </w:p>
    <w:p w14:paraId="1D746ED6" w14:textId="77777777" w:rsidR="00776774" w:rsidRPr="00140E21" w:rsidRDefault="00776774" w:rsidP="00776774">
      <w:pPr>
        <w:pStyle w:val="TH"/>
      </w:pPr>
      <w:r w:rsidRPr="00140E21">
        <w:object w:dxaOrig="6531" w:dyaOrig="4702" w14:anchorId="14219C84">
          <v:shape id="_x0000_i1189" type="#_x0000_t75" style="width:326.25pt;height:235.5pt" o:ole="">
            <v:imagedata r:id="rId316" o:title=""/>
          </v:shape>
          <o:OLEObject Type="Embed" ProgID="Word.Picture.8" ShapeID="_x0000_i1189" DrawAspect="Content" ObjectID="_1693969321" r:id="rId317"/>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lastRenderedPageBreak/>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73" w:name="_Toc20204234"/>
      <w:bookmarkStart w:id="2474" w:name="_Toc27894926"/>
      <w:bookmarkStart w:id="2475" w:name="_Toc36192007"/>
      <w:bookmarkStart w:id="2476" w:name="_Toc45193097"/>
      <w:bookmarkStart w:id="2477" w:name="_Toc47592729"/>
      <w:bookmarkStart w:id="2478" w:name="_Toc51834816"/>
      <w:bookmarkStart w:id="2479" w:name="_Toc83355357"/>
      <w:r w:rsidRPr="00140E21">
        <w:rPr>
          <w:lang w:eastAsia="zh-CN"/>
        </w:rPr>
        <w:t>4.16.3.3</w:t>
      </w:r>
      <w:r w:rsidRPr="00140E21">
        <w:rPr>
          <w:lang w:eastAsia="zh-CN"/>
        </w:rPr>
        <w:tab/>
        <w:t>Void</w:t>
      </w:r>
      <w:bookmarkEnd w:id="2473"/>
      <w:bookmarkEnd w:id="2474"/>
      <w:bookmarkEnd w:id="2475"/>
      <w:bookmarkEnd w:id="2476"/>
      <w:bookmarkEnd w:id="2477"/>
      <w:bookmarkEnd w:id="2478"/>
      <w:bookmarkEnd w:id="2479"/>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80" w:name="_Toc20204235"/>
      <w:bookmarkStart w:id="2481" w:name="_Toc27894927"/>
      <w:bookmarkStart w:id="2482" w:name="_Toc36192008"/>
      <w:bookmarkStart w:id="2483" w:name="_Toc45193098"/>
      <w:bookmarkStart w:id="2484" w:name="_Toc47592730"/>
      <w:bookmarkStart w:id="2485" w:name="_Toc51834817"/>
      <w:bookmarkStart w:id="2486" w:name="_Toc83355358"/>
      <w:r w:rsidRPr="00140E21">
        <w:rPr>
          <w:lang w:eastAsia="zh-CN"/>
        </w:rPr>
        <w:t>4.16.4</w:t>
      </w:r>
      <w:r w:rsidRPr="00140E21">
        <w:rPr>
          <w:lang w:eastAsia="zh-CN"/>
        </w:rPr>
        <w:tab/>
        <w:t xml:space="preserve">SM </w:t>
      </w:r>
      <w:r w:rsidRPr="00140E21">
        <w:t>Policy Association Establishment</w:t>
      </w:r>
      <w:bookmarkEnd w:id="2480"/>
      <w:bookmarkEnd w:id="2481"/>
      <w:bookmarkEnd w:id="2482"/>
      <w:bookmarkEnd w:id="2483"/>
      <w:bookmarkEnd w:id="2484"/>
      <w:bookmarkEnd w:id="2485"/>
      <w:bookmarkEnd w:id="2486"/>
    </w:p>
    <w:bookmarkStart w:id="2487" w:name="_MON_1580205684"/>
    <w:bookmarkEnd w:id="2487"/>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90" type="#_x0000_t75" style="width:291pt;height:312.75pt" o:ole="">
            <v:imagedata r:id="rId318" o:title=""/>
          </v:shape>
          <o:OLEObject Type="Embed" ProgID="Word.Picture.8" ShapeID="_x0000_i1190" DrawAspect="Content" ObjectID="_1693969322" r:id="rId319"/>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lastRenderedPageBreak/>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04829579"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 and 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78E881D2"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88" w:name="_Toc20204236"/>
      <w:bookmarkStart w:id="2489" w:name="_Toc27894928"/>
      <w:bookmarkStart w:id="2490" w:name="_Toc36192009"/>
      <w:bookmarkStart w:id="2491" w:name="_Toc45193099"/>
      <w:bookmarkStart w:id="2492" w:name="_Toc47592731"/>
      <w:bookmarkStart w:id="2493" w:name="_Toc51834818"/>
      <w:bookmarkStart w:id="2494" w:name="_Toc83355359"/>
      <w:r w:rsidRPr="00140E21">
        <w:rPr>
          <w:lang w:eastAsia="zh-CN"/>
        </w:rPr>
        <w:t>4.16.5</w:t>
      </w:r>
      <w:r w:rsidRPr="00140E21">
        <w:rPr>
          <w:lang w:eastAsia="zh-CN"/>
        </w:rPr>
        <w:tab/>
        <w:t xml:space="preserve">SM </w:t>
      </w:r>
      <w:r w:rsidRPr="00140E21">
        <w:t>Policy Association Modification</w:t>
      </w:r>
      <w:bookmarkEnd w:id="2488"/>
      <w:bookmarkEnd w:id="2489"/>
      <w:bookmarkEnd w:id="2490"/>
      <w:bookmarkEnd w:id="2491"/>
      <w:bookmarkEnd w:id="2492"/>
      <w:bookmarkEnd w:id="2493"/>
      <w:bookmarkEnd w:id="2494"/>
    </w:p>
    <w:p w14:paraId="189CF059" w14:textId="77777777" w:rsidR="00776774" w:rsidRPr="00140E21" w:rsidRDefault="00776774" w:rsidP="00776774">
      <w:pPr>
        <w:pStyle w:val="Heading4"/>
        <w:rPr>
          <w:lang w:eastAsia="zh-CN"/>
        </w:rPr>
      </w:pPr>
      <w:bookmarkStart w:id="2495" w:name="_Toc20204237"/>
      <w:bookmarkStart w:id="2496" w:name="_Toc27894929"/>
      <w:bookmarkStart w:id="2497" w:name="_Toc36192010"/>
      <w:bookmarkStart w:id="2498" w:name="_Toc45193100"/>
      <w:bookmarkStart w:id="2499" w:name="_Toc47592732"/>
      <w:bookmarkStart w:id="2500" w:name="_Toc51834819"/>
      <w:bookmarkStart w:id="2501" w:name="_Toc83355360"/>
      <w:r w:rsidRPr="00140E21">
        <w:rPr>
          <w:lang w:eastAsia="zh-CN"/>
        </w:rPr>
        <w:t>4.16.5.0</w:t>
      </w:r>
      <w:r w:rsidRPr="00140E21">
        <w:rPr>
          <w:lang w:eastAsia="zh-CN"/>
        </w:rPr>
        <w:tab/>
        <w:t>General</w:t>
      </w:r>
      <w:bookmarkEnd w:id="2495"/>
      <w:bookmarkEnd w:id="2496"/>
      <w:bookmarkEnd w:id="2497"/>
      <w:bookmarkEnd w:id="2498"/>
      <w:bookmarkEnd w:id="2499"/>
      <w:bookmarkEnd w:id="2500"/>
      <w:bookmarkEnd w:id="250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lastRenderedPageBreak/>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02" w:name="_Toc20204238"/>
      <w:bookmarkStart w:id="2503" w:name="_Toc27894930"/>
      <w:bookmarkStart w:id="2504" w:name="_Toc36192011"/>
      <w:bookmarkStart w:id="2505" w:name="_Toc45193101"/>
      <w:bookmarkStart w:id="2506" w:name="_Toc47592733"/>
      <w:bookmarkStart w:id="2507" w:name="_Toc51834820"/>
      <w:bookmarkStart w:id="2508" w:name="_Toc83355361"/>
      <w:r w:rsidRPr="00140E21">
        <w:rPr>
          <w:lang w:eastAsia="zh-CN"/>
        </w:rPr>
        <w:t>4.16.5.1</w:t>
      </w:r>
      <w:r w:rsidRPr="00140E21">
        <w:rPr>
          <w:lang w:eastAsia="zh-CN"/>
        </w:rPr>
        <w:tab/>
        <w:t>SMF initiated SM Policy Association Modification</w:t>
      </w:r>
      <w:bookmarkEnd w:id="2502"/>
      <w:bookmarkEnd w:id="2503"/>
      <w:bookmarkEnd w:id="2504"/>
      <w:bookmarkEnd w:id="2505"/>
      <w:bookmarkEnd w:id="2506"/>
      <w:bookmarkEnd w:id="2507"/>
      <w:bookmarkEnd w:id="2508"/>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09" w:name="_MON_1608733684"/>
    <w:bookmarkEnd w:id="2509"/>
    <w:p w14:paraId="253A48FA" w14:textId="1BFDB013" w:rsidR="00776774" w:rsidRPr="00140E21" w:rsidRDefault="00776774" w:rsidP="00776774">
      <w:pPr>
        <w:pStyle w:val="TH"/>
        <w:rPr>
          <w:lang w:eastAsia="zh-CN"/>
        </w:rPr>
      </w:pPr>
      <w:r w:rsidRPr="00140E21">
        <w:object w:dxaOrig="8717" w:dyaOrig="2983" w14:anchorId="4EA6AB7F">
          <v:shape id="_x0000_i1191" type="#_x0000_t75" style="width:435.75pt;height:148.5pt" o:ole="">
            <v:imagedata r:id="rId320" o:title=""/>
          </v:shape>
          <o:OLEObject Type="Embed" ProgID="Word.Picture.8" ShapeID="_x0000_i1191" DrawAspect="Content" ObjectID="_1693969323" r:id="rId321"/>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6FE700FA"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7E7ECC">
        <w:rPr>
          <w:lang w:eastAsia="zh-CN"/>
        </w:rPr>
        <w:t xml:space="preserve"> subscription for "5GS bridge information</w:t>
      </w:r>
      <w:r w:rsidR="00096A45">
        <w:rPr>
          <w:lang w:eastAsia="zh-CN"/>
        </w:rPr>
        <w:t xml:space="preserve"> Notification</w:t>
      </w:r>
      <w:r w:rsidR="007E7ECC">
        <w:rPr>
          <w:lang w:eastAsia="zh-CN"/>
        </w:rPr>
        <w:t>" event</w:t>
      </w:r>
      <w:r>
        <w:rPr>
          <w:lang w:eastAsia="zh-CN"/>
        </w:rPr>
        <w:t xml:space="preserve"> exists for this PDU session yet</w:t>
      </w:r>
      <w:r w:rsidR="00096A45">
        <w:rPr>
          <w:lang w:eastAsia="zh-CN"/>
        </w:rPr>
        <w:t>:</w:t>
      </w:r>
    </w:p>
    <w:p w14:paraId="5A60BB54" w14:textId="0C1D6664" w:rsidR="00776774" w:rsidRDefault="007E7ECC" w:rsidP="006E7760">
      <w:pPr>
        <w:pStyle w:val="B2"/>
        <w:rPr>
          <w:lang w:eastAsia="zh-CN"/>
        </w:rPr>
      </w:pPr>
      <w:r>
        <w:rPr>
          <w:lang w:eastAsia="zh-CN"/>
        </w:rPr>
        <w:tab/>
        <w:t xml:space="preserve">When 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Pr>
          <w:lang w:eastAsia="zh-CN"/>
        </w:rPr>
        <w:t xml:space="preserve"> (5GS Bridge ID, the port number of the DS-TT port, and MAC address of the DS-TT Ethernet port for the PDU Session) service operation for the event of "5GS bridge information</w:t>
      </w:r>
      <w:r w:rsidR="00096A45">
        <w:rPr>
          <w:lang w:eastAsia="zh-CN"/>
        </w:rPr>
        <w:t xml:space="preserve"> Notification</w:t>
      </w:r>
      <w:r>
        <w:rPr>
          <w:lang w:eastAsia="zh-CN"/>
        </w:rPr>
        <w:t>" as described in clause 6.1.3.18 of TS 23.503 [20]</w:t>
      </w:r>
      <w:r w:rsidR="00776774">
        <w:rPr>
          <w:lang w:eastAsia="zh-CN"/>
        </w:rPr>
        <w:t>.</w:t>
      </w:r>
    </w:p>
    <w:p w14:paraId="2896D878" w14:textId="5EEDCFA3" w:rsidR="007E7ECC" w:rsidRDefault="007E7ECC" w:rsidP="006E7760">
      <w:pPr>
        <w:pStyle w:val="B2"/>
        <w:rPr>
          <w:lang w:eastAsia="zh-CN"/>
        </w:rPr>
      </w:pPr>
      <w:r>
        <w:rPr>
          <w:lang w:eastAsia="zh-CN"/>
        </w:rPr>
        <w:t>-</w:t>
      </w:r>
      <w:r>
        <w:rPr>
          <w:lang w:eastAsia="zh-CN"/>
        </w:rPr>
        <w:tab/>
        <w:t>Otherwise, i.e. if the integration with TSN does not apply, the PCF retrieves the Data Subset "Time-Sync data" under the Application Data from the UDR for the corresponding DNN/S-NSSAI and SUPI, and subscribes for the Time-Sync data changes in the UDR. If the "Time-Sync data" contains a TSCTSF Notification Target Address, the PCF informs the TSCTSF using the Npcf_PolicyAuthorization_Notify (User Plane Node ID, the port number of the DS-TT port, and MAC address of the DS-TT Ethernet port or IP address for the PDU Session) service operation for the event of "5GS bridge information</w:t>
      </w:r>
      <w:r w:rsidR="00096A45">
        <w:rPr>
          <w:lang w:eastAsia="zh-CN"/>
        </w:rPr>
        <w:t xml:space="preserve"> Notification</w:t>
      </w:r>
      <w:r>
        <w:rPr>
          <w:lang w:eastAsia="zh-CN"/>
        </w:rPr>
        <w:t>" as described in clause 6.1.3.18 of TS 23.503 [20]. If the "Time-Sync data" does not contain a TSCTSF Notification Target Address, the PCF stores the User Plane Node ID, the port number of the DS-TT port, and MAC address of the DS-TT Ethernet port or IP address for the PDU Session.</w:t>
      </w:r>
    </w:p>
    <w:p w14:paraId="4BFF5D2E" w14:textId="2E961514"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or IP address of the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w:t>
      </w:r>
      <w:r>
        <w:rPr>
          <w:lang w:eastAsia="zh-CN"/>
        </w:rPr>
        <w:lastRenderedPageBreak/>
        <w:t>over the newly established AF session.</w:t>
      </w:r>
      <w:r w:rsidR="007E7ECC">
        <w:rPr>
          <w:lang w:eastAsia="zh-CN"/>
        </w:rPr>
        <w:t xml:space="preserve"> If the PCF has stored the 5GS bridge information and has not reported the event to the TSN AF or TSCTSF, the PCF notifies the TSCTSF for the event of "5GS bridge information</w:t>
      </w:r>
      <w:r w:rsidR="00096A45">
        <w:rPr>
          <w:lang w:eastAsia="zh-CN"/>
        </w:rPr>
        <w:t xml:space="preserve"> Notification</w:t>
      </w:r>
      <w:r w:rsidR="007E7ECC">
        <w:rPr>
          <w:lang w:eastAsia="zh-CN"/>
        </w:rPr>
        <w:t>" as described in clause 6.1.3.18 of TS 23.503 [20]. The TSN AF or TSCTSF may provide a Port or User-Plane Management Information Container for the PDU Session and related port number in the Npcf_PolicyAuthorization creation request.</w:t>
      </w:r>
    </w:p>
    <w:p w14:paraId="15FF041D" w14:textId="734D7D50" w:rsidR="00096A45" w:rsidRDefault="00096A45" w:rsidP="00776774">
      <w:pPr>
        <w:pStyle w:val="B1"/>
        <w:rPr>
          <w:lang w:eastAsia="zh-CN"/>
        </w:rPr>
      </w:pPr>
      <w:r>
        <w:rPr>
          <w:lang w:eastAsia="zh-CN"/>
        </w:rPr>
        <w:tab/>
        <w:t>If the SMF has reported UE-DS-TT Residence Time or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7FAD0F33" w:rsidR="004650B2" w:rsidRDefault="004650B2" w:rsidP="006E7760">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10" w:name="_Toc20204239"/>
      <w:bookmarkStart w:id="2511" w:name="_Toc27894931"/>
      <w:bookmarkStart w:id="2512" w:name="_Toc36192012"/>
      <w:bookmarkStart w:id="2513" w:name="_Toc45193102"/>
      <w:bookmarkStart w:id="2514" w:name="_Toc47592734"/>
      <w:bookmarkStart w:id="2515" w:name="_Toc51834821"/>
      <w:bookmarkStart w:id="2516" w:name="_Toc83355362"/>
      <w:r w:rsidRPr="00140E21">
        <w:rPr>
          <w:lang w:eastAsia="zh-CN"/>
        </w:rPr>
        <w:t>4.16.5.2</w:t>
      </w:r>
      <w:r w:rsidRPr="00140E21">
        <w:rPr>
          <w:lang w:eastAsia="zh-CN"/>
        </w:rPr>
        <w:tab/>
        <w:t>PCF initiated SM Policy Association Modification</w:t>
      </w:r>
      <w:bookmarkEnd w:id="2510"/>
      <w:bookmarkEnd w:id="2511"/>
      <w:bookmarkEnd w:id="2512"/>
      <w:bookmarkEnd w:id="2513"/>
      <w:bookmarkEnd w:id="2514"/>
      <w:bookmarkEnd w:id="2515"/>
      <w:bookmarkEnd w:id="2516"/>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92" type="#_x0000_t75" style="width:387.75pt;height:290.25pt" o:ole="">
            <v:imagedata r:id="rId322" o:title=""/>
          </v:shape>
          <o:OLEObject Type="Embed" ProgID="Word.Picture.8" ShapeID="_x0000_i1192" DrawAspect="Content" ObjectID="_1693969324" r:id="rId323"/>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5DED54D"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17"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18" w:name="_Toc27894932"/>
      <w:bookmarkStart w:id="2519" w:name="_Toc36192013"/>
      <w:bookmarkStart w:id="2520" w:name="_Toc45193103"/>
      <w:bookmarkStart w:id="2521" w:name="_Toc47592735"/>
      <w:bookmarkStart w:id="2522" w:name="_Toc51834822"/>
      <w:bookmarkStart w:id="2523" w:name="_Toc83355363"/>
      <w:r w:rsidRPr="00140E21">
        <w:rPr>
          <w:lang w:eastAsia="zh-CN"/>
        </w:rPr>
        <w:t>4.16.6</w:t>
      </w:r>
      <w:r w:rsidRPr="00140E21">
        <w:rPr>
          <w:lang w:eastAsia="zh-CN"/>
        </w:rPr>
        <w:tab/>
      </w:r>
      <w:r w:rsidRPr="00140E21">
        <w:t>SM Policy</w:t>
      </w:r>
      <w:r w:rsidRPr="00140E21">
        <w:rPr>
          <w:lang w:eastAsia="zh-CN"/>
        </w:rPr>
        <w:t xml:space="preserve"> Association Termination</w:t>
      </w:r>
      <w:bookmarkEnd w:id="2517"/>
      <w:bookmarkEnd w:id="2518"/>
      <w:bookmarkEnd w:id="2519"/>
      <w:bookmarkEnd w:id="2520"/>
      <w:bookmarkEnd w:id="2521"/>
      <w:bookmarkEnd w:id="2522"/>
      <w:bookmarkEnd w:id="2523"/>
    </w:p>
    <w:bookmarkStart w:id="2524" w:name="_MON_1608748503"/>
    <w:bookmarkEnd w:id="2524"/>
    <w:p w14:paraId="69C70F90" w14:textId="77777777" w:rsidR="00776774" w:rsidRPr="00140E21" w:rsidRDefault="00776774" w:rsidP="00776774">
      <w:pPr>
        <w:pStyle w:val="TH"/>
      </w:pPr>
      <w:r w:rsidRPr="00140E21">
        <w:object w:dxaOrig="9923" w:dyaOrig="6518" w14:anchorId="16254784">
          <v:shape id="_x0000_i1193" type="#_x0000_t75" style="width:448.5pt;height:326.25pt" o:ole="">
            <v:imagedata r:id="rId324" o:title="" cropleft="3744f" cropright="2621f"/>
          </v:shape>
          <o:OLEObject Type="Embed" ProgID="Word.Picture.8" ShapeID="_x0000_i1193" DrawAspect="Content" ObjectID="_1693969325" r:id="rId325"/>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25" w:name="_Toc20204241"/>
      <w:bookmarkStart w:id="2526" w:name="_Toc27894933"/>
      <w:bookmarkStart w:id="2527" w:name="_Toc36192014"/>
      <w:bookmarkStart w:id="2528" w:name="_Toc45193104"/>
      <w:bookmarkStart w:id="2529" w:name="_Toc47592736"/>
      <w:bookmarkStart w:id="2530" w:name="_Toc51834823"/>
      <w:bookmarkStart w:id="2531" w:name="_Hlk500260650"/>
      <w:bookmarkStart w:id="2532" w:name="_Toc83355364"/>
      <w:r w:rsidRPr="00140E21">
        <w:rPr>
          <w:lang w:eastAsia="zh-CN"/>
        </w:rPr>
        <w:t>4.16.7</w:t>
      </w:r>
      <w:r w:rsidRPr="00140E21">
        <w:rPr>
          <w:lang w:eastAsia="zh-CN"/>
        </w:rPr>
        <w:tab/>
        <w:t>Negotiations for future background data transfer</w:t>
      </w:r>
      <w:bookmarkEnd w:id="2525"/>
      <w:bookmarkEnd w:id="2526"/>
      <w:bookmarkEnd w:id="2527"/>
      <w:bookmarkEnd w:id="2528"/>
      <w:bookmarkEnd w:id="2529"/>
      <w:bookmarkEnd w:id="2530"/>
      <w:bookmarkEnd w:id="2532"/>
    </w:p>
    <w:p w14:paraId="18D12555" w14:textId="77777777" w:rsidR="00776774" w:rsidRPr="00140E21" w:rsidRDefault="00776774" w:rsidP="00776774">
      <w:pPr>
        <w:pStyle w:val="Heading4"/>
        <w:rPr>
          <w:lang w:eastAsia="zh-CN"/>
        </w:rPr>
      </w:pPr>
      <w:bookmarkStart w:id="2533" w:name="_Toc20204242"/>
      <w:bookmarkStart w:id="2534" w:name="_Toc27894934"/>
      <w:bookmarkStart w:id="2535" w:name="_Toc36192015"/>
      <w:bookmarkStart w:id="2536" w:name="_Toc45193105"/>
      <w:bookmarkStart w:id="2537" w:name="_Toc47592737"/>
      <w:bookmarkStart w:id="2538" w:name="_Toc51834824"/>
      <w:bookmarkStart w:id="2539" w:name="_Toc83355365"/>
      <w:bookmarkEnd w:id="2531"/>
      <w:r w:rsidRPr="00140E21">
        <w:rPr>
          <w:lang w:eastAsia="zh-CN"/>
        </w:rPr>
        <w:t>4.16.7.1</w:t>
      </w:r>
      <w:r w:rsidRPr="00140E21">
        <w:rPr>
          <w:lang w:eastAsia="zh-CN"/>
        </w:rPr>
        <w:tab/>
        <w:t>General</w:t>
      </w:r>
      <w:bookmarkEnd w:id="2533"/>
      <w:bookmarkEnd w:id="2534"/>
      <w:bookmarkEnd w:id="2535"/>
      <w:bookmarkEnd w:id="2536"/>
      <w:bookmarkEnd w:id="2537"/>
      <w:bookmarkEnd w:id="2538"/>
      <w:bookmarkEnd w:id="2539"/>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lastRenderedPageBreak/>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40" w:name="_Toc20204243"/>
      <w:bookmarkStart w:id="2541" w:name="_Toc27894935"/>
      <w:bookmarkStart w:id="2542" w:name="_Toc36192016"/>
      <w:bookmarkStart w:id="2543" w:name="_Toc45193106"/>
      <w:bookmarkStart w:id="2544" w:name="_Toc47592738"/>
      <w:bookmarkStart w:id="2545" w:name="_Toc51834825"/>
      <w:bookmarkStart w:id="2546" w:name="_Toc83355366"/>
      <w:r w:rsidRPr="00140E21">
        <w:rPr>
          <w:lang w:eastAsia="zh-CN"/>
        </w:rPr>
        <w:t>4.16.7.2</w:t>
      </w:r>
      <w:r w:rsidRPr="00140E21">
        <w:rPr>
          <w:lang w:eastAsia="zh-CN"/>
        </w:rPr>
        <w:tab/>
        <w:t>Procedures for future background data transfer</w:t>
      </w:r>
      <w:bookmarkEnd w:id="2540"/>
      <w:bookmarkEnd w:id="2541"/>
      <w:bookmarkEnd w:id="2542"/>
      <w:bookmarkEnd w:id="2543"/>
      <w:bookmarkEnd w:id="2544"/>
      <w:bookmarkEnd w:id="2545"/>
      <w:bookmarkEnd w:id="2546"/>
    </w:p>
    <w:bookmarkStart w:id="2547" w:name="_MON_1581547308"/>
    <w:bookmarkEnd w:id="2547"/>
    <w:p w14:paraId="50E8A32E" w14:textId="77777777" w:rsidR="00776774" w:rsidRPr="00140E21" w:rsidRDefault="00776774" w:rsidP="00776774">
      <w:pPr>
        <w:pStyle w:val="TH"/>
      </w:pPr>
      <w:r w:rsidRPr="00140E21">
        <w:object w:dxaOrig="8705" w:dyaOrig="5799" w14:anchorId="2F355D5C">
          <v:shape id="_x0000_i1194" type="#_x0000_t75" style="width:434.25pt;height:288.75pt" o:ole="">
            <v:imagedata r:id="rId326" o:title=""/>
          </v:shape>
          <o:OLEObject Type="Embed" ProgID="Word.Picture.8" ShapeID="_x0000_i1194" DrawAspect="Content" ObjectID="_1693969326" r:id="rId327"/>
        </w:object>
      </w:r>
    </w:p>
    <w:p w14:paraId="07C8EC0A" w14:textId="77777777" w:rsidR="00776774" w:rsidRPr="00140E21" w:rsidRDefault="00776774" w:rsidP="00776774">
      <w:pPr>
        <w:pStyle w:val="TF"/>
      </w:pPr>
      <w:r w:rsidRPr="00140E21">
        <w:t>Figure 4.16.7.2-1: Negotiation for future background data transfer</w:t>
      </w:r>
    </w:p>
    <w:p w14:paraId="4213E452" w14:textId="2690115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lastRenderedPageBreak/>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48" w:name="_Toc20204244"/>
      <w:bookmarkStart w:id="2549" w:name="_Toc27894936"/>
      <w:bookmarkStart w:id="2550" w:name="_Toc36192017"/>
      <w:bookmarkStart w:id="2551" w:name="_Toc45193107"/>
      <w:bookmarkStart w:id="2552" w:name="_Toc47592739"/>
      <w:bookmarkStart w:id="2553" w:name="_Toc51834826"/>
      <w:bookmarkStart w:id="2554" w:name="_Toc83355367"/>
      <w:r w:rsidRPr="00140E21">
        <w:rPr>
          <w:lang w:eastAsia="zh-CN"/>
        </w:rPr>
        <w:lastRenderedPageBreak/>
        <w:t>4.16.7.3</w:t>
      </w:r>
      <w:r w:rsidRPr="00140E21">
        <w:rPr>
          <w:lang w:eastAsia="zh-CN"/>
        </w:rPr>
        <w:tab/>
        <w:t>Procedure for BDT warning notification</w:t>
      </w:r>
      <w:bookmarkEnd w:id="2548"/>
      <w:bookmarkEnd w:id="2549"/>
      <w:bookmarkEnd w:id="2550"/>
      <w:bookmarkEnd w:id="2551"/>
      <w:bookmarkEnd w:id="2552"/>
      <w:bookmarkEnd w:id="2553"/>
      <w:bookmarkEnd w:id="2554"/>
    </w:p>
    <w:p w14:paraId="35B4ACD8" w14:textId="7D44F9FA" w:rsidR="00B0491F" w:rsidRDefault="00B0491F" w:rsidP="00B13067">
      <w:pPr>
        <w:pStyle w:val="TH"/>
        <w:rPr>
          <w:lang w:eastAsia="zh-CN"/>
        </w:rPr>
      </w:pPr>
      <w:r>
        <w:object w:dxaOrig="23161" w:dyaOrig="28771" w14:anchorId="6A20896D">
          <v:shape id="_x0000_i1195" type="#_x0000_t75" style="width:415.5pt;height:518.25pt" o:ole="">
            <v:imagedata r:id="rId328" o:title=""/>
          </v:shape>
          <o:OLEObject Type="Embed" ProgID="Visio.Drawing.15" ShapeID="_x0000_i1195" DrawAspect="Content" ObjectID="_1693969327" r:id="rId329"/>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5" w:name="_Toc20204245"/>
      <w:bookmarkStart w:id="2556" w:name="_Toc27894937"/>
      <w:bookmarkStart w:id="2557" w:name="_Toc36192018"/>
      <w:bookmarkStart w:id="2558" w:name="_Toc45193108"/>
      <w:bookmarkStart w:id="2559" w:name="_Toc47592740"/>
      <w:bookmarkStart w:id="2560" w:name="_Toc51834827"/>
      <w:bookmarkStart w:id="2561" w:name="_Toc83355368"/>
      <w:r w:rsidRPr="00140E21">
        <w:rPr>
          <w:lang w:eastAsia="zh-CN"/>
        </w:rPr>
        <w:t>4.16.8</w:t>
      </w:r>
      <w:r w:rsidRPr="00140E21">
        <w:rPr>
          <w:lang w:eastAsia="zh-CN"/>
        </w:rPr>
        <w:tab/>
        <w:t>Procedures on interaction between PCF and CHF</w:t>
      </w:r>
      <w:bookmarkEnd w:id="2555"/>
      <w:bookmarkEnd w:id="2556"/>
      <w:bookmarkEnd w:id="2557"/>
      <w:bookmarkEnd w:id="2558"/>
      <w:bookmarkEnd w:id="2559"/>
      <w:bookmarkEnd w:id="2560"/>
      <w:bookmarkEnd w:id="2561"/>
    </w:p>
    <w:p w14:paraId="318CFF31" w14:textId="77777777" w:rsidR="00776774" w:rsidRPr="00140E21" w:rsidRDefault="00776774" w:rsidP="00776774">
      <w:pPr>
        <w:pStyle w:val="Heading4"/>
        <w:rPr>
          <w:lang w:eastAsia="zh-CN"/>
        </w:rPr>
      </w:pPr>
      <w:bookmarkStart w:id="2562" w:name="_Toc20204246"/>
      <w:bookmarkStart w:id="2563" w:name="_Toc27894938"/>
      <w:bookmarkStart w:id="2564" w:name="_Toc36192019"/>
      <w:bookmarkStart w:id="2565" w:name="_Toc45193109"/>
      <w:bookmarkStart w:id="2566" w:name="_Toc47592741"/>
      <w:bookmarkStart w:id="2567" w:name="_Toc51834828"/>
      <w:bookmarkStart w:id="2568" w:name="_Toc83355369"/>
      <w:r w:rsidRPr="00140E21">
        <w:rPr>
          <w:lang w:eastAsia="zh-CN"/>
        </w:rPr>
        <w:t>4.16.8.1</w:t>
      </w:r>
      <w:r w:rsidRPr="00140E21">
        <w:rPr>
          <w:lang w:eastAsia="zh-CN"/>
        </w:rPr>
        <w:tab/>
        <w:t>General</w:t>
      </w:r>
      <w:bookmarkEnd w:id="2562"/>
      <w:bookmarkEnd w:id="2563"/>
      <w:bookmarkEnd w:id="2564"/>
      <w:bookmarkEnd w:id="2565"/>
      <w:bookmarkEnd w:id="2566"/>
      <w:bookmarkEnd w:id="2567"/>
      <w:bookmarkEnd w:id="2568"/>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69" w:name="_Toc20204247"/>
      <w:bookmarkStart w:id="2570" w:name="_Toc27894939"/>
      <w:bookmarkStart w:id="2571" w:name="_Toc36192020"/>
      <w:bookmarkStart w:id="2572" w:name="_Toc45193110"/>
      <w:bookmarkStart w:id="2573" w:name="_Toc47592742"/>
      <w:bookmarkStart w:id="2574" w:name="_Toc51834829"/>
      <w:bookmarkStart w:id="2575" w:name="_Toc83355370"/>
      <w:r w:rsidRPr="00140E21">
        <w:rPr>
          <w:lang w:eastAsia="zh-CN"/>
        </w:rPr>
        <w:t>4.16.8.2</w:t>
      </w:r>
      <w:r w:rsidRPr="00140E21">
        <w:rPr>
          <w:lang w:eastAsia="zh-CN"/>
        </w:rPr>
        <w:tab/>
        <w:t>Initial Spending Limit Retrieval</w:t>
      </w:r>
      <w:bookmarkEnd w:id="2569"/>
      <w:bookmarkEnd w:id="2570"/>
      <w:bookmarkEnd w:id="2571"/>
      <w:bookmarkEnd w:id="2572"/>
      <w:bookmarkEnd w:id="2573"/>
      <w:bookmarkEnd w:id="2574"/>
      <w:bookmarkEnd w:id="2575"/>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6" w:name="_MON_1582880089"/>
    <w:bookmarkEnd w:id="2576"/>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96" type="#_x0000_t75" style="width:177.75pt;height:2in" o:ole="">
            <v:imagedata r:id="rId330" o:title=""/>
          </v:shape>
          <o:OLEObject Type="Embed" ProgID="Word.Picture.8" ShapeID="_x0000_i1196" DrawAspect="Content" ObjectID="_1693969328" r:id="rId331"/>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77" w:name="_Toc20204248"/>
      <w:bookmarkStart w:id="2578" w:name="_Toc27894940"/>
      <w:bookmarkStart w:id="2579" w:name="_Toc36192021"/>
      <w:bookmarkStart w:id="2580" w:name="_Toc45193111"/>
      <w:bookmarkStart w:id="2581" w:name="_Toc47592743"/>
      <w:bookmarkStart w:id="2582" w:name="_Toc51834830"/>
      <w:bookmarkStart w:id="2583" w:name="_Toc83355371"/>
      <w:r w:rsidRPr="00140E21">
        <w:rPr>
          <w:lang w:eastAsia="zh-CN"/>
        </w:rPr>
        <w:t>4.16.8.3</w:t>
      </w:r>
      <w:r w:rsidRPr="00140E21">
        <w:rPr>
          <w:lang w:eastAsia="zh-CN"/>
        </w:rPr>
        <w:tab/>
        <w:t>Intermediate Spending Limit Report Retrieval</w:t>
      </w:r>
      <w:bookmarkEnd w:id="2577"/>
      <w:bookmarkEnd w:id="2578"/>
      <w:bookmarkEnd w:id="2579"/>
      <w:bookmarkEnd w:id="2580"/>
      <w:bookmarkEnd w:id="2581"/>
      <w:bookmarkEnd w:id="2582"/>
      <w:bookmarkEnd w:id="258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4" w:name="_MON_1582880354"/>
    <w:bookmarkEnd w:id="258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97" type="#_x0000_t75" style="width:192.75pt;height:166.5pt" o:ole="">
            <v:imagedata r:id="rId332" o:title=""/>
          </v:shape>
          <o:OLEObject Type="Embed" ProgID="Word.Picture.8" ShapeID="_x0000_i1197" DrawAspect="Content" ObjectID="_1693969329" r:id="rId333"/>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5" w:name="_Toc20204249"/>
      <w:bookmarkStart w:id="2586" w:name="_Toc27894941"/>
      <w:bookmarkStart w:id="2587" w:name="_Toc36192022"/>
      <w:bookmarkStart w:id="2588" w:name="_Toc45193112"/>
      <w:bookmarkStart w:id="2589" w:name="_Toc47592744"/>
      <w:bookmarkStart w:id="2590" w:name="_Toc51834831"/>
      <w:bookmarkStart w:id="2591" w:name="_Toc83355372"/>
      <w:r w:rsidRPr="00140E21">
        <w:rPr>
          <w:lang w:eastAsia="zh-CN"/>
        </w:rPr>
        <w:t>4.16.8.4</w:t>
      </w:r>
      <w:r w:rsidRPr="00140E21">
        <w:rPr>
          <w:lang w:eastAsia="zh-CN"/>
        </w:rPr>
        <w:tab/>
        <w:t>Final Spending Limit Report Retrieval</w:t>
      </w:r>
      <w:bookmarkEnd w:id="2585"/>
      <w:bookmarkEnd w:id="2586"/>
      <w:bookmarkEnd w:id="2587"/>
      <w:bookmarkEnd w:id="2588"/>
      <w:bookmarkEnd w:id="2589"/>
      <w:bookmarkEnd w:id="2590"/>
      <w:bookmarkEnd w:id="2591"/>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92" w:name="_MON_1582880561"/>
    <w:bookmarkEnd w:id="2592"/>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98" type="#_x0000_t75" style="width:185.25pt;height:140.25pt" o:ole="">
            <v:imagedata r:id="rId334" o:title=""/>
          </v:shape>
          <o:OLEObject Type="Embed" ProgID="Word.Picture.8" ShapeID="_x0000_i1198" DrawAspect="Content" ObjectID="_1693969330" r:id="rId335"/>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93" w:name="_Toc20204250"/>
      <w:bookmarkStart w:id="2594" w:name="_Toc27894942"/>
      <w:bookmarkStart w:id="2595" w:name="_Toc36192023"/>
      <w:bookmarkStart w:id="2596" w:name="_Toc45193113"/>
      <w:bookmarkStart w:id="2597" w:name="_Toc47592745"/>
      <w:bookmarkStart w:id="2598" w:name="_Toc51834832"/>
      <w:bookmarkStart w:id="2599" w:name="_Toc83355373"/>
      <w:r w:rsidRPr="00140E21">
        <w:rPr>
          <w:lang w:eastAsia="zh-CN"/>
        </w:rPr>
        <w:lastRenderedPageBreak/>
        <w:t>4.16.8.5</w:t>
      </w:r>
      <w:r w:rsidRPr="00140E21">
        <w:rPr>
          <w:lang w:eastAsia="zh-CN"/>
        </w:rPr>
        <w:tab/>
        <w:t>Spending Limit Report</w:t>
      </w:r>
      <w:bookmarkEnd w:id="2593"/>
      <w:bookmarkEnd w:id="2594"/>
      <w:bookmarkEnd w:id="2595"/>
      <w:bookmarkEnd w:id="2596"/>
      <w:bookmarkEnd w:id="2597"/>
      <w:bookmarkEnd w:id="2598"/>
      <w:bookmarkEnd w:id="259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600" w:name="_MON_1582880757"/>
    <w:bookmarkEnd w:id="260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9" type="#_x0000_t75" style="width:197.25pt;height:143.25pt" o:ole="">
            <v:imagedata r:id="rId336" o:title=""/>
          </v:shape>
          <o:OLEObject Type="Embed" ProgID="Word.Picture.8" ShapeID="_x0000_i1199" DrawAspect="Content" ObjectID="_1693969331" r:id="rId337"/>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01" w:name="_Toc20204251"/>
      <w:bookmarkStart w:id="2602" w:name="_Toc27894943"/>
      <w:bookmarkStart w:id="2603" w:name="_Toc36192024"/>
      <w:bookmarkStart w:id="2604" w:name="_Toc45193114"/>
      <w:bookmarkStart w:id="2605" w:name="_Toc47592746"/>
      <w:bookmarkStart w:id="2606" w:name="_Toc51834833"/>
      <w:bookmarkStart w:id="2607" w:name="_Toc83355374"/>
      <w:r w:rsidRPr="00140E21">
        <w:rPr>
          <w:rFonts w:eastAsia="Malgun Gothic"/>
          <w:lang w:eastAsia="ja-JP"/>
        </w:rPr>
        <w:t>4.16.8.6</w:t>
      </w:r>
      <w:r w:rsidRPr="00140E21">
        <w:rPr>
          <w:rFonts w:eastAsia="Malgun Gothic"/>
          <w:lang w:eastAsia="ja-JP"/>
        </w:rPr>
        <w:tab/>
        <w:t>CHF report the removal of the subscriber</w:t>
      </w:r>
      <w:bookmarkEnd w:id="2601"/>
      <w:bookmarkEnd w:id="2602"/>
      <w:bookmarkEnd w:id="2603"/>
      <w:bookmarkEnd w:id="2604"/>
      <w:bookmarkEnd w:id="2605"/>
      <w:bookmarkEnd w:id="2606"/>
      <w:bookmarkEnd w:id="2607"/>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08" w:name="_MON_1591482385"/>
    <w:bookmarkEnd w:id="2608"/>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200" type="#_x0000_t75" style="width:285pt;height:150.75pt" o:ole="">
            <v:imagedata r:id="rId338" o:title=""/>
          </v:shape>
          <o:OLEObject Type="Embed" ProgID="Word.Picture.8" ShapeID="_x0000_i1200" DrawAspect="Content" ObjectID="_1693969332" r:id="rId339"/>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09" w:name="_Toc20204252"/>
      <w:bookmarkStart w:id="2610" w:name="_Toc27894944"/>
      <w:bookmarkStart w:id="2611" w:name="_Toc36192025"/>
      <w:bookmarkStart w:id="2612" w:name="_Toc45193115"/>
      <w:bookmarkStart w:id="2613" w:name="_Toc47592747"/>
      <w:bookmarkStart w:id="2614" w:name="_Toc51834834"/>
      <w:bookmarkStart w:id="2615" w:name="_Toc83355375"/>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09"/>
      <w:bookmarkEnd w:id="2610"/>
      <w:bookmarkEnd w:id="2611"/>
      <w:bookmarkEnd w:id="2612"/>
      <w:bookmarkEnd w:id="2613"/>
      <w:bookmarkEnd w:id="2614"/>
      <w:bookmarkEnd w:id="2615"/>
    </w:p>
    <w:bookmarkStart w:id="2616" w:name="_MON_1591349683"/>
    <w:bookmarkEnd w:id="2616"/>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201" type="#_x0000_t75" style="width:381.75pt;height:290.25pt" o:ole="">
            <v:imagedata r:id="rId340" o:title=""/>
          </v:shape>
          <o:OLEObject Type="Embed" ProgID="Word.Picture.8" ShapeID="_x0000_i1201" DrawAspect="Content" ObjectID="_1693969333" r:id="rId341"/>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17" w:name="_Toc20204253"/>
      <w:bookmarkStart w:id="2618" w:name="_Toc27894945"/>
      <w:bookmarkStart w:id="2619" w:name="_Toc36192026"/>
      <w:bookmarkStart w:id="2620" w:name="_Toc45193116"/>
      <w:bookmarkStart w:id="2621" w:name="_Toc47592748"/>
      <w:bookmarkStart w:id="2622" w:name="_Toc51834835"/>
      <w:bookmarkStart w:id="2623" w:name="_Toc83355376"/>
      <w:r w:rsidRPr="00140E21">
        <w:rPr>
          <w:lang w:eastAsia="zh-CN"/>
        </w:rPr>
        <w:lastRenderedPageBreak/>
        <w:t>4.16.10</w:t>
      </w:r>
      <w:r w:rsidRPr="00140E21">
        <w:rPr>
          <w:lang w:eastAsia="zh-CN"/>
        </w:rPr>
        <w:tab/>
        <w:t>Void</w:t>
      </w:r>
      <w:bookmarkEnd w:id="2617"/>
      <w:bookmarkEnd w:id="2618"/>
      <w:bookmarkEnd w:id="2619"/>
      <w:bookmarkEnd w:id="2620"/>
      <w:bookmarkEnd w:id="2621"/>
      <w:bookmarkEnd w:id="2622"/>
      <w:bookmarkEnd w:id="2623"/>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24" w:name="_Toc20204254"/>
      <w:bookmarkStart w:id="2625" w:name="_Toc27894946"/>
      <w:bookmarkStart w:id="2626" w:name="_Toc36192027"/>
      <w:bookmarkStart w:id="2627" w:name="_Toc45193117"/>
      <w:bookmarkStart w:id="2628" w:name="_Toc47592749"/>
      <w:bookmarkStart w:id="2629" w:name="_Toc51834836"/>
      <w:bookmarkStart w:id="2630" w:name="_Toc83355377"/>
      <w:r w:rsidRPr="00140E21">
        <w:rPr>
          <w:lang w:eastAsia="zh-CN"/>
        </w:rPr>
        <w:t>4.16.11</w:t>
      </w:r>
      <w:r w:rsidRPr="00140E21">
        <w:rPr>
          <w:lang w:eastAsia="zh-CN"/>
        </w:rPr>
        <w:tab/>
        <w:t>UE Policy Association Establishment</w:t>
      </w:r>
      <w:bookmarkEnd w:id="2624"/>
      <w:bookmarkEnd w:id="2625"/>
      <w:bookmarkEnd w:id="2626"/>
      <w:bookmarkEnd w:id="2627"/>
      <w:bookmarkEnd w:id="2628"/>
      <w:bookmarkEnd w:id="2629"/>
      <w:bookmarkEnd w:id="263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202" type="#_x0000_t75" style="width:366.75pt;height:354.75pt" o:ole="">
            <v:imagedata r:id="rId342" o:title=""/>
          </v:shape>
          <o:OLEObject Type="Embed" ProgID="Word.Picture.8" ShapeID="_x0000_i1202" DrawAspect="Content" ObjectID="_1693969334" r:id="rId343"/>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31" w:name="_Toc20204255"/>
      <w:bookmarkStart w:id="2632" w:name="_Toc27894947"/>
      <w:bookmarkStart w:id="2633" w:name="_Toc36192028"/>
      <w:bookmarkStart w:id="2634" w:name="_Toc45193118"/>
      <w:bookmarkStart w:id="2635" w:name="_Toc47592750"/>
      <w:bookmarkStart w:id="2636" w:name="_Toc51834837"/>
      <w:bookmarkStart w:id="2637" w:name="_Toc83355378"/>
      <w:r w:rsidRPr="00140E21">
        <w:rPr>
          <w:lang w:eastAsia="zh-CN"/>
        </w:rPr>
        <w:lastRenderedPageBreak/>
        <w:t>4.16.12</w:t>
      </w:r>
      <w:r w:rsidRPr="00140E21">
        <w:rPr>
          <w:lang w:eastAsia="zh-CN"/>
        </w:rPr>
        <w:tab/>
        <w:t>UE Policy Association Modification</w:t>
      </w:r>
      <w:bookmarkEnd w:id="2631"/>
      <w:bookmarkEnd w:id="2632"/>
      <w:bookmarkEnd w:id="2633"/>
      <w:bookmarkEnd w:id="2634"/>
      <w:bookmarkEnd w:id="2635"/>
      <w:bookmarkEnd w:id="2636"/>
      <w:bookmarkEnd w:id="2637"/>
    </w:p>
    <w:p w14:paraId="077787D0" w14:textId="77777777" w:rsidR="00776774" w:rsidRPr="00140E21" w:rsidRDefault="00776774" w:rsidP="00776774">
      <w:pPr>
        <w:pStyle w:val="Heading4"/>
        <w:rPr>
          <w:lang w:eastAsia="zh-CN"/>
        </w:rPr>
      </w:pPr>
      <w:bookmarkStart w:id="2638" w:name="_Toc20204256"/>
      <w:bookmarkStart w:id="2639" w:name="_Toc27894948"/>
      <w:bookmarkStart w:id="2640" w:name="_Toc36192029"/>
      <w:bookmarkStart w:id="2641" w:name="_Toc45193119"/>
      <w:bookmarkStart w:id="2642" w:name="_Toc47592751"/>
      <w:bookmarkStart w:id="2643" w:name="_Toc51834838"/>
      <w:bookmarkStart w:id="2644" w:name="_Toc83355379"/>
      <w:r w:rsidRPr="00140E21">
        <w:rPr>
          <w:lang w:eastAsia="zh-CN"/>
        </w:rPr>
        <w:t>4.16.12.1</w:t>
      </w:r>
      <w:r w:rsidRPr="00140E21">
        <w:rPr>
          <w:lang w:eastAsia="zh-CN"/>
        </w:rPr>
        <w:tab/>
        <w:t>UE Policy Association Modification initiated by the AMF</w:t>
      </w:r>
      <w:bookmarkEnd w:id="2638"/>
      <w:bookmarkEnd w:id="2639"/>
      <w:bookmarkEnd w:id="2640"/>
      <w:bookmarkEnd w:id="2641"/>
      <w:bookmarkEnd w:id="2642"/>
      <w:bookmarkEnd w:id="2643"/>
      <w:bookmarkEnd w:id="2644"/>
    </w:p>
    <w:p w14:paraId="0FA1D85C" w14:textId="77777777" w:rsidR="00776774" w:rsidRPr="00140E21" w:rsidRDefault="00776774" w:rsidP="00776774">
      <w:pPr>
        <w:pStyle w:val="Heading5"/>
        <w:rPr>
          <w:lang w:eastAsia="zh-CN"/>
        </w:rPr>
      </w:pPr>
      <w:bookmarkStart w:id="2645" w:name="_Toc20204257"/>
      <w:bookmarkStart w:id="2646" w:name="_Toc27894949"/>
      <w:bookmarkStart w:id="2647" w:name="_Toc36192030"/>
      <w:bookmarkStart w:id="2648" w:name="_Toc45193120"/>
      <w:bookmarkStart w:id="2649" w:name="_Toc47592752"/>
      <w:bookmarkStart w:id="2650" w:name="_Toc51834839"/>
      <w:bookmarkStart w:id="2651" w:name="_Toc83355380"/>
      <w:r w:rsidRPr="00140E21">
        <w:rPr>
          <w:lang w:eastAsia="zh-CN"/>
        </w:rPr>
        <w:t>4.16.12.1.1</w:t>
      </w:r>
      <w:r w:rsidRPr="00140E21">
        <w:rPr>
          <w:lang w:eastAsia="zh-CN"/>
        </w:rPr>
        <w:tab/>
        <w:t>UE Policy Association Modification initiated by the AMF without AMF relocation</w:t>
      </w:r>
      <w:bookmarkEnd w:id="2645"/>
      <w:bookmarkEnd w:id="2646"/>
      <w:bookmarkEnd w:id="2647"/>
      <w:bookmarkEnd w:id="2648"/>
      <w:bookmarkEnd w:id="2649"/>
      <w:bookmarkEnd w:id="2650"/>
      <w:bookmarkEnd w:id="2651"/>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52" w:name="_MON_1607529013"/>
    <w:bookmarkEnd w:id="2652"/>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203" type="#_x0000_t75" style="width:424.5pt;height:350.25pt" o:ole="">
            <v:imagedata r:id="rId344" o:title=""/>
          </v:shape>
          <o:OLEObject Type="Embed" ProgID="Word.Picture.8" ShapeID="_x0000_i1203" DrawAspect="Content" ObjectID="_1693969335" r:id="rId345"/>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53" w:name="_Toc20204258"/>
      <w:bookmarkStart w:id="2654" w:name="_Toc27894950"/>
      <w:bookmarkStart w:id="2655" w:name="_Toc36192031"/>
      <w:bookmarkStart w:id="2656" w:name="_Toc45193121"/>
      <w:bookmarkStart w:id="2657" w:name="_Toc47592753"/>
      <w:bookmarkStart w:id="2658" w:name="_Toc51834840"/>
      <w:bookmarkStart w:id="2659" w:name="_Toc83355381"/>
      <w:r w:rsidRPr="00140E21">
        <w:rPr>
          <w:lang w:eastAsia="zh-CN"/>
        </w:rPr>
        <w:t>4.16.12.1.2</w:t>
      </w:r>
      <w:r w:rsidRPr="00140E21">
        <w:rPr>
          <w:lang w:eastAsia="zh-CN"/>
        </w:rPr>
        <w:tab/>
        <w:t>UE Policy Association Modification with old PCF during AMF relocation</w:t>
      </w:r>
      <w:bookmarkEnd w:id="2653"/>
      <w:bookmarkEnd w:id="2654"/>
      <w:bookmarkEnd w:id="2655"/>
      <w:bookmarkEnd w:id="2656"/>
      <w:bookmarkEnd w:id="2657"/>
      <w:bookmarkEnd w:id="2658"/>
      <w:bookmarkEnd w:id="2659"/>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204" type="#_x0000_t75" style="width:429.75pt;height:333.75pt" o:ole="">
            <v:imagedata r:id="rId346" o:title=""/>
          </v:shape>
          <o:OLEObject Type="Embed" ProgID="Word.Picture.8" ShapeID="_x0000_i1204" DrawAspect="Content" ObjectID="_1693969336" r:id="rId347"/>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60" w:name="_Toc20204259"/>
      <w:bookmarkStart w:id="2661" w:name="_Toc27894951"/>
      <w:bookmarkStart w:id="2662" w:name="_Toc36192032"/>
      <w:bookmarkStart w:id="2663" w:name="_Toc45193122"/>
      <w:bookmarkStart w:id="2664" w:name="_Toc47592754"/>
      <w:bookmarkStart w:id="2665" w:name="_Toc51834841"/>
      <w:bookmarkStart w:id="2666" w:name="_Toc83355382"/>
      <w:r w:rsidRPr="00140E21">
        <w:rPr>
          <w:lang w:eastAsia="zh-CN"/>
        </w:rPr>
        <w:t>4.16.12.2</w:t>
      </w:r>
      <w:r w:rsidRPr="00140E21">
        <w:rPr>
          <w:lang w:eastAsia="zh-CN"/>
        </w:rPr>
        <w:tab/>
        <w:t>UE Policy Association Modification initiated by the PCF</w:t>
      </w:r>
      <w:bookmarkEnd w:id="2660"/>
      <w:bookmarkEnd w:id="2661"/>
      <w:bookmarkEnd w:id="2662"/>
      <w:bookmarkEnd w:id="2663"/>
      <w:bookmarkEnd w:id="2664"/>
      <w:bookmarkEnd w:id="2665"/>
      <w:bookmarkEnd w:id="2666"/>
    </w:p>
    <w:p w14:paraId="63EEACE8" w14:textId="77777777" w:rsidR="00776774" w:rsidRPr="00140E21" w:rsidRDefault="00776774" w:rsidP="00776774">
      <w:pPr>
        <w:rPr>
          <w:rFonts w:eastAsia="DengXian"/>
        </w:rPr>
      </w:pPr>
      <w:bookmarkStart w:id="2667" w:name="_Hlk522748002"/>
      <w:r w:rsidRPr="00140E21">
        <w:rPr>
          <w:rFonts w:eastAsia="DengXian"/>
        </w:rPr>
        <w:t>This procedure is used to update UE policy and/or UE policy triggers.</w:t>
      </w:r>
    </w:p>
    <w:bookmarkEnd w:id="2667"/>
    <w:p w14:paraId="566C3924" w14:textId="77777777" w:rsidR="00776774" w:rsidRPr="00140E21" w:rsidRDefault="00776774" w:rsidP="00776774">
      <w:pPr>
        <w:pStyle w:val="TH"/>
      </w:pPr>
      <w:r w:rsidRPr="00140E21">
        <w:object w:dxaOrig="8858" w:dyaOrig="7229" w14:anchorId="45F35E7B">
          <v:shape id="_x0000_i1205" type="#_x0000_t75" style="width:441.75pt;height:361.5pt" o:ole="">
            <v:imagedata r:id="rId348" o:title=""/>
          </v:shape>
          <o:OLEObject Type="Embed" ProgID="Word.Picture.8" ShapeID="_x0000_i1205" DrawAspect="Content" ObjectID="_1693969337" r:id="rId349"/>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68" w:name="_Toc20204260"/>
      <w:bookmarkStart w:id="2669" w:name="_Toc27894952"/>
      <w:bookmarkStart w:id="2670" w:name="_Toc36192033"/>
      <w:bookmarkStart w:id="2671" w:name="_Toc45193123"/>
      <w:bookmarkStart w:id="2672" w:name="_Toc47592755"/>
      <w:bookmarkStart w:id="2673" w:name="_Toc51834842"/>
      <w:bookmarkStart w:id="2674" w:name="_Toc83355383"/>
      <w:r w:rsidRPr="00140E21">
        <w:rPr>
          <w:lang w:eastAsia="zh-CN"/>
        </w:rPr>
        <w:t>4.16.13</w:t>
      </w:r>
      <w:r w:rsidRPr="00140E21">
        <w:rPr>
          <w:lang w:eastAsia="zh-CN"/>
        </w:rPr>
        <w:tab/>
        <w:t>UE Policy Association Termination</w:t>
      </w:r>
      <w:bookmarkEnd w:id="2668"/>
      <w:bookmarkEnd w:id="2669"/>
      <w:bookmarkEnd w:id="2670"/>
      <w:bookmarkEnd w:id="2671"/>
      <w:bookmarkEnd w:id="2672"/>
      <w:bookmarkEnd w:id="2673"/>
      <w:bookmarkEnd w:id="2674"/>
    </w:p>
    <w:p w14:paraId="7618C9BE" w14:textId="77777777" w:rsidR="00776774" w:rsidRPr="00140E21" w:rsidRDefault="00776774" w:rsidP="00776774">
      <w:pPr>
        <w:pStyle w:val="Heading4"/>
        <w:rPr>
          <w:lang w:eastAsia="zh-CN"/>
        </w:rPr>
      </w:pPr>
      <w:bookmarkStart w:id="2675" w:name="_Toc20204261"/>
      <w:bookmarkStart w:id="2676" w:name="_Toc27894953"/>
      <w:bookmarkStart w:id="2677" w:name="_Toc36192034"/>
      <w:bookmarkStart w:id="2678" w:name="_Toc45193124"/>
      <w:bookmarkStart w:id="2679" w:name="_Toc47592756"/>
      <w:bookmarkStart w:id="2680" w:name="_Toc51834843"/>
      <w:bookmarkStart w:id="2681" w:name="_Toc83355384"/>
      <w:r w:rsidRPr="00140E21">
        <w:rPr>
          <w:lang w:eastAsia="zh-CN"/>
        </w:rPr>
        <w:t>4.16.13.1</w:t>
      </w:r>
      <w:r w:rsidRPr="00140E21">
        <w:rPr>
          <w:lang w:eastAsia="zh-CN"/>
        </w:rPr>
        <w:tab/>
        <w:t>AMF-initiated UE Policy Association Termination</w:t>
      </w:r>
      <w:bookmarkEnd w:id="2675"/>
      <w:bookmarkEnd w:id="2676"/>
      <w:bookmarkEnd w:id="2677"/>
      <w:bookmarkEnd w:id="2678"/>
      <w:bookmarkEnd w:id="2679"/>
      <w:bookmarkEnd w:id="2680"/>
      <w:bookmarkEnd w:id="268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206" type="#_x0000_t75" style="width:363pt;height:238.5pt" o:ole="">
            <v:imagedata r:id="rId350" o:title=""/>
          </v:shape>
          <o:OLEObject Type="Embed" ProgID="Word.Picture.8" ShapeID="_x0000_i1206" DrawAspect="Content" ObjectID="_1693969338" r:id="rId351"/>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82" w:name="_Toc20204262"/>
      <w:bookmarkStart w:id="2683" w:name="_Toc27894954"/>
      <w:bookmarkStart w:id="2684" w:name="_Toc36192035"/>
      <w:bookmarkStart w:id="2685" w:name="_Toc45193125"/>
      <w:bookmarkStart w:id="2686" w:name="_Toc47592757"/>
      <w:bookmarkStart w:id="2687" w:name="_Toc51834844"/>
      <w:bookmarkStart w:id="2688" w:name="_Toc83355385"/>
      <w:r w:rsidRPr="00140E21">
        <w:rPr>
          <w:lang w:eastAsia="zh-CN"/>
        </w:rPr>
        <w:lastRenderedPageBreak/>
        <w:t>4.16.13.2</w:t>
      </w:r>
      <w:r w:rsidRPr="00140E21">
        <w:rPr>
          <w:lang w:eastAsia="zh-CN"/>
        </w:rPr>
        <w:tab/>
        <w:t>PCF-initiated UE Policy Association Termination</w:t>
      </w:r>
      <w:bookmarkEnd w:id="2682"/>
      <w:bookmarkEnd w:id="2683"/>
      <w:bookmarkEnd w:id="2684"/>
      <w:bookmarkEnd w:id="2685"/>
      <w:bookmarkEnd w:id="2686"/>
      <w:bookmarkEnd w:id="2687"/>
      <w:bookmarkEnd w:id="2688"/>
    </w:p>
    <w:p w14:paraId="364D2A4C" w14:textId="77777777" w:rsidR="00776774" w:rsidRPr="00140E21" w:rsidRDefault="00776774" w:rsidP="00776774">
      <w:pPr>
        <w:pStyle w:val="TH"/>
        <w:rPr>
          <w:lang w:eastAsia="zh-CN"/>
        </w:rPr>
      </w:pPr>
      <w:r w:rsidRPr="00140E21">
        <w:rPr>
          <w:noProof/>
        </w:rPr>
        <w:object w:dxaOrig="8943" w:dyaOrig="5608" w14:anchorId="542A620A">
          <v:shape id="_x0000_i1207" type="#_x0000_t75" style="width:449.25pt;height:284.25pt" o:ole="">
            <v:imagedata r:id="rId352" o:title=""/>
          </v:shape>
          <o:OLEObject Type="Embed" ProgID="Word.Picture.8" ShapeID="_x0000_i1207" DrawAspect="Content" ObjectID="_1693969339" r:id="rId353"/>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2689" w:name="_Toc20204263"/>
      <w:bookmarkStart w:id="2690" w:name="_Toc27894955"/>
      <w:bookmarkStart w:id="2691" w:name="_Toc36192036"/>
      <w:bookmarkStart w:id="2692" w:name="_Toc45193126"/>
      <w:bookmarkStart w:id="2693" w:name="_Toc47592758"/>
      <w:bookmarkStart w:id="2694" w:name="_Toc51834845"/>
      <w:bookmarkStart w:id="2695" w:name="_Toc83355386"/>
      <w:r>
        <w:rPr>
          <w:lang w:eastAsia="zh-CN"/>
        </w:rPr>
        <w:t>4.16.14</w:t>
      </w:r>
      <w:r>
        <w:rPr>
          <w:lang w:eastAsia="zh-CN"/>
        </w:rPr>
        <w:tab/>
        <w:t>Management of AM Policies depending on the application in use</w:t>
      </w:r>
      <w:bookmarkEnd w:id="2695"/>
    </w:p>
    <w:p w14:paraId="27DC508B" w14:textId="77777777" w:rsidR="00E60916" w:rsidRDefault="00E60916" w:rsidP="00EE66A3">
      <w:pPr>
        <w:pStyle w:val="Heading4"/>
        <w:rPr>
          <w:lang w:eastAsia="zh-CN"/>
        </w:rPr>
      </w:pPr>
      <w:bookmarkStart w:id="2696" w:name="_Toc83355387"/>
      <w:r>
        <w:rPr>
          <w:lang w:eastAsia="zh-CN"/>
        </w:rPr>
        <w:t>4.16.14.1</w:t>
      </w:r>
      <w:r>
        <w:rPr>
          <w:lang w:eastAsia="zh-CN"/>
        </w:rPr>
        <w:tab/>
        <w:t>General</w:t>
      </w:r>
      <w:bookmarkEnd w:id="2696"/>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lastRenderedPageBreak/>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3DD2E12E" w:rsidR="00E60916" w:rsidRDefault="00E60916" w:rsidP="00E60916">
      <w:pPr>
        <w:rPr>
          <w:lang w:eastAsia="zh-CN"/>
        </w:rPr>
      </w:pPr>
      <w:r>
        <w:rPr>
          <w:lang w:eastAsia="zh-CN"/>
        </w:rPr>
        <w:t>If PCF for the UE and PCF for the PDU Session are the same PCF, then steps 2, 4, 5, and 8 in Figure 4.16.14.2-1 are not performed.</w:t>
      </w:r>
    </w:p>
    <w:p w14:paraId="766F0538" w14:textId="77777777" w:rsidR="009749F8" w:rsidRDefault="009749F8" w:rsidP="009749F8">
      <w:pPr>
        <w:rPr>
          <w:lang w:eastAsia="zh-CN"/>
        </w:rPr>
      </w:pPr>
      <w:r>
        <w:rPr>
          <w:lang w:eastAsia="zh-CN"/>
        </w:rPr>
        <w:t>If the PCF for the UE and the PCF for the PDU Session are different PCFs, then the PCF for the UE is informed when a SM policy Association is established or released by either:</w:t>
      </w:r>
    </w:p>
    <w:p w14:paraId="1C281BEC" w14:textId="77777777" w:rsidR="009749F8" w:rsidRDefault="009749F8" w:rsidP="009749F8">
      <w:pPr>
        <w:pStyle w:val="B1"/>
        <w:rPr>
          <w:lang w:eastAsia="zh-CN"/>
        </w:rPr>
      </w:pPr>
      <w:r>
        <w:rPr>
          <w:lang w:eastAsia="zh-CN"/>
        </w:rPr>
        <w:t>-</w:t>
      </w:r>
      <w:r>
        <w:rPr>
          <w:lang w:eastAsia="zh-CN"/>
        </w:rPr>
        <w:tab/>
        <w:t>Subscription to the BSF, see steps 2, 3, 10 and 12a in Figure 4.16.14.2-1. The BSF reports when a PCF is registered or deregister for the PDU Session to a DNN, S-NSSAI.</w:t>
      </w:r>
    </w:p>
    <w:p w14:paraId="49C3F9D6" w14:textId="77777777" w:rsidR="009749F8" w:rsidRDefault="009749F8" w:rsidP="009749F8">
      <w:pPr>
        <w:pStyle w:val="B1"/>
        <w:rPr>
          <w:lang w:eastAsia="zh-CN"/>
        </w:rPr>
      </w:pPr>
      <w:r>
        <w:rPr>
          <w:lang w:eastAsia="zh-CN"/>
        </w:rPr>
        <w:t>-</w:t>
      </w:r>
      <w:r>
        <w:rPr>
          <w:lang w:eastAsia="zh-CN"/>
        </w:rPr>
        <w:tab/>
        <w:t>Request to the PCF for the PDU Session to a DNN, S-NSSAI via AMF and SMF. See steps 1, 5b, 10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77777777" w:rsidR="00E60916" w:rsidRDefault="00E60916" w:rsidP="00EE66A3">
      <w:pPr>
        <w:pStyle w:val="Heading4"/>
        <w:rPr>
          <w:lang w:eastAsia="zh-CN"/>
        </w:rPr>
      </w:pPr>
      <w:bookmarkStart w:id="2697" w:name="_Toc83355388"/>
      <w:r>
        <w:rPr>
          <w:lang w:eastAsia="zh-CN"/>
        </w:rPr>
        <w:lastRenderedPageBreak/>
        <w:t>4.16.14.2</w:t>
      </w:r>
      <w:r>
        <w:rPr>
          <w:lang w:eastAsia="zh-CN"/>
        </w:rPr>
        <w:tab/>
        <w:t>Procedures for management of AM Policies</w:t>
      </w:r>
      <w:bookmarkEnd w:id="2697"/>
    </w:p>
    <w:p w14:paraId="2116359A" w14:textId="52178850" w:rsidR="009749F8" w:rsidRDefault="009749F8" w:rsidP="006E7760">
      <w:pPr>
        <w:pStyle w:val="TH"/>
        <w:rPr>
          <w:lang w:eastAsia="zh-CN"/>
        </w:rPr>
      </w:pPr>
      <w:r w:rsidRPr="00E9603C">
        <w:rPr>
          <w:noProof/>
          <w:lang w:eastAsia="zh-CN"/>
        </w:rPr>
        <w:object w:dxaOrig="11749" w:dyaOrig="11065" w14:anchorId="745B6F38">
          <v:shape id="_x0000_i1210" type="#_x0000_t75" alt="" style="width:480pt;height:515.25pt" o:ole="">
            <v:imagedata r:id="rId354" o:title=""/>
          </v:shape>
          <o:OLEObject Type="Embed" ProgID="Visio.Drawing.15" ShapeID="_x0000_i1210" DrawAspect="Content" ObjectID="_1693969340" r:id="rId355"/>
        </w:object>
      </w:r>
    </w:p>
    <w:p w14:paraId="497B2B7D" w14:textId="216E5742" w:rsidR="00E60916" w:rsidRDefault="00E60916" w:rsidP="00E60916">
      <w:pPr>
        <w:pStyle w:val="TF"/>
        <w:rPr>
          <w:lang w:eastAsia="zh-CN"/>
        </w:rPr>
      </w:pPr>
      <w:r>
        <w:rPr>
          <w:lang w:eastAsia="zh-CN"/>
        </w:rPr>
        <w:t>Figure 4.16.14.2-1: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55C40CC1" w14:textId="35E3AE1D" w:rsidR="009749F8" w:rsidRDefault="009749F8" w:rsidP="00E60916">
      <w:pPr>
        <w:pStyle w:val="B1"/>
        <w:rPr>
          <w:lang w:eastAsia="zh-CN"/>
        </w:rPr>
      </w:pPr>
      <w:r>
        <w:rPr>
          <w:lang w:eastAsia="zh-CN"/>
        </w:rPr>
        <w:t>2.</w:t>
      </w:r>
      <w:r>
        <w:rPr>
          <w:lang w:eastAsia="zh-CN"/>
        </w:rPr>
        <w:tab/>
        <w:t>If the AM Policies depends on the application in use, then depending on operator policies in the PCF, the PCF may subscribe to BSF, then step 3 follows, or provides its PCF binding information to the AMF with the indication to be notified about the PCF for a PDU Session for a DNN, S-NSSAI, then step 4 follows.</w:t>
      </w:r>
    </w:p>
    <w:p w14:paraId="6103B576" w14:textId="2E9A7137"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 xml:space="preserve">the UE determines that AM </w:t>
      </w:r>
      <w:r w:rsidR="00D849AA">
        <w:rPr>
          <w:lang w:eastAsia="zh-CN"/>
        </w:rPr>
        <w:t>Policies</w:t>
      </w:r>
      <w:r w:rsidR="00E60916">
        <w:rPr>
          <w:lang w:eastAsia="zh-CN"/>
        </w:rPr>
        <w:t xml:space="preserve"> (e.g. RFSP index value) depend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E60916">
        <w:rPr>
          <w:lang w:eastAsia="zh-CN"/>
        </w:rPr>
        <w:t xml:space="preserve">a PDU </w:t>
      </w:r>
      <w:r w:rsidR="00901AD1">
        <w:rPr>
          <w:lang w:eastAsia="zh-CN"/>
        </w:rPr>
        <w:t>S</w:t>
      </w:r>
      <w:r w:rsidR="00E60916">
        <w:rPr>
          <w:lang w:eastAsia="zh-CN"/>
        </w:rPr>
        <w:t xml:space="preserve">ession for this SUPI is registered in the BSF, by invoking Nbsf_Management_Subscribe (SUPI, </w:t>
      </w:r>
      <w:r w:rsidR="00901AD1">
        <w:rPr>
          <w:lang w:eastAsia="zh-CN"/>
        </w:rPr>
        <w:lastRenderedPageBreak/>
        <w:t>list of (</w:t>
      </w:r>
      <w:r w:rsidR="00E60916">
        <w:rPr>
          <w:lang w:eastAsia="zh-CN"/>
        </w:rPr>
        <w:t>DNN, S-NSSAI)</w:t>
      </w:r>
      <w:r w:rsidR="00901AD1">
        <w:rPr>
          <w:lang w:eastAsia="zh-CN"/>
        </w:rPr>
        <w:t>(s))</w:t>
      </w:r>
      <w:r w:rsidR="00E60916">
        <w:rPr>
          <w:lang w:eastAsia="zh-CN"/>
        </w:rPr>
        <w:t>.</w:t>
      </w:r>
      <w:r w:rsidR="00901AD1">
        <w:rPr>
          <w:lang w:eastAsia="zh-CN"/>
        </w:rPr>
        <w:t xml:space="preserve"> Steps 3 and 4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7A3CEE5"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 xml:space="preserve">If the PCF for the UE subscribed to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3C2B2C88"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2,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5FA089D1" w:rsidR="00E60916" w:rsidRDefault="009749F8" w:rsidP="00E60916">
      <w:pPr>
        <w:pStyle w:val="B1"/>
        <w:rPr>
          <w:lang w:eastAsia="zh-CN"/>
        </w:rPr>
      </w:pPr>
      <w:r>
        <w:rPr>
          <w:lang w:eastAsia="zh-CN"/>
        </w:rPr>
        <w:t>8</w:t>
      </w:r>
      <w:r w:rsidR="00E60916">
        <w:rPr>
          <w:lang w:eastAsia="zh-CN"/>
        </w:rPr>
        <w:t>.</w:t>
      </w:r>
      <w:r w:rsidR="00E60916">
        <w:rPr>
          <w:lang w:eastAsia="zh-CN"/>
        </w:rPr>
        <w:tab/>
        <w:t>The SMF detects that the Policy Control Request Trigger is met, then reports the start/stop of application traffic to the PCF serving the PDU session.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3B1D944C"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 then may change AM Policies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77777777" w:rsidR="009749F8" w:rsidRDefault="009749F8" w:rsidP="009749F8">
      <w:pPr>
        <w:pStyle w:val="B1"/>
        <w:rPr>
          <w:lang w:eastAsia="zh-CN"/>
        </w:rPr>
      </w:pPr>
      <w:r>
        <w:rPr>
          <w:lang w:eastAsia="zh-CN"/>
        </w:rPr>
        <w:t>12a.</w:t>
      </w:r>
      <w:r>
        <w:rPr>
          <w:lang w:eastAsia="zh-CN"/>
        </w:rPr>
        <w:tab/>
        <w:t>If the PCF for the UE subscribed to BSF, then BSF notifies that the PCF serving a PDU session is deregistered in the BSF, by invoking Nbsf_Management_Notify (Binding Identifier for the PDU Session).</w:t>
      </w:r>
    </w:p>
    <w:p w14:paraId="78E424CF" w14:textId="77777777"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2, then the PCF for the PDU Sessions sends Npcf_PolicyAuthoritation_Notify ((EventID set to SM Policy Association termination, Notification Correlation Id).</w:t>
      </w:r>
    </w:p>
    <w:p w14:paraId="74504FF0" w14:textId="4F80499C"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AM policy to apply based on local configuration and operator policy.</w:t>
      </w:r>
    </w:p>
    <w:p w14:paraId="249D2AE6" w14:textId="3C6B1D50" w:rsidR="00776774" w:rsidRPr="00140E21" w:rsidRDefault="00776774" w:rsidP="00776774">
      <w:pPr>
        <w:pStyle w:val="Heading2"/>
        <w:rPr>
          <w:lang w:eastAsia="zh-CN"/>
        </w:rPr>
      </w:pPr>
      <w:bookmarkStart w:id="2698" w:name="_Toc83355389"/>
      <w:r w:rsidRPr="00140E21">
        <w:rPr>
          <w:lang w:eastAsia="zh-CN"/>
        </w:rPr>
        <w:t>4.17</w:t>
      </w:r>
      <w:r w:rsidRPr="00140E21">
        <w:rPr>
          <w:lang w:eastAsia="zh-CN"/>
        </w:rPr>
        <w:tab/>
        <w:t>Network Function Service Framework Procedure</w:t>
      </w:r>
      <w:bookmarkEnd w:id="2689"/>
      <w:bookmarkEnd w:id="2690"/>
      <w:bookmarkEnd w:id="2691"/>
      <w:bookmarkEnd w:id="2692"/>
      <w:bookmarkEnd w:id="2693"/>
      <w:bookmarkEnd w:id="2694"/>
      <w:bookmarkEnd w:id="2698"/>
    </w:p>
    <w:p w14:paraId="3C837739" w14:textId="77777777" w:rsidR="00776774" w:rsidRPr="00140E21" w:rsidRDefault="00776774" w:rsidP="00776774">
      <w:pPr>
        <w:pStyle w:val="Heading3"/>
        <w:rPr>
          <w:lang w:eastAsia="zh-CN"/>
        </w:rPr>
      </w:pPr>
      <w:bookmarkStart w:id="2699" w:name="_Toc20204264"/>
      <w:bookmarkStart w:id="2700" w:name="_Toc27894956"/>
      <w:bookmarkStart w:id="2701" w:name="_Toc36192037"/>
      <w:bookmarkStart w:id="2702" w:name="_Toc45193127"/>
      <w:bookmarkStart w:id="2703" w:name="_Toc47592759"/>
      <w:bookmarkStart w:id="2704" w:name="_Toc51834846"/>
      <w:bookmarkStart w:id="2705" w:name="_Toc83355390"/>
      <w:r w:rsidRPr="00140E21">
        <w:rPr>
          <w:lang w:eastAsia="zh-CN"/>
        </w:rPr>
        <w:t>4.17.1</w:t>
      </w:r>
      <w:r w:rsidRPr="00140E21">
        <w:rPr>
          <w:lang w:eastAsia="zh-CN"/>
        </w:rPr>
        <w:tab/>
        <w:t>NF service Registration</w:t>
      </w:r>
      <w:bookmarkEnd w:id="2699"/>
      <w:bookmarkEnd w:id="2700"/>
      <w:bookmarkEnd w:id="2701"/>
      <w:bookmarkEnd w:id="2702"/>
      <w:bookmarkEnd w:id="2703"/>
      <w:bookmarkEnd w:id="2704"/>
      <w:bookmarkEnd w:id="2705"/>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11" type="#_x0000_t75" style="width:340.5pt;height:170.25pt" o:ole="">
            <v:imagedata r:id="rId356" o:title=""/>
          </v:shape>
          <o:OLEObject Type="Embed" ProgID="Word.Picture.8" ShapeID="_x0000_i1211" DrawAspect="Content" ObjectID="_1693969341" r:id="rId357"/>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06" w:name="_Toc20204265"/>
      <w:bookmarkStart w:id="2707" w:name="_Toc27894957"/>
      <w:bookmarkStart w:id="2708" w:name="_Toc36192038"/>
      <w:bookmarkStart w:id="2709" w:name="_Toc45193128"/>
      <w:bookmarkStart w:id="2710" w:name="_Toc47592760"/>
      <w:bookmarkStart w:id="2711" w:name="_Toc51834847"/>
      <w:bookmarkStart w:id="2712" w:name="_Toc83355391"/>
      <w:r w:rsidRPr="00140E21">
        <w:rPr>
          <w:lang w:eastAsia="zh-CN"/>
        </w:rPr>
        <w:t>4.17.2</w:t>
      </w:r>
      <w:r w:rsidRPr="00140E21">
        <w:rPr>
          <w:lang w:eastAsia="zh-CN"/>
        </w:rPr>
        <w:tab/>
        <w:t>NF service update</w:t>
      </w:r>
      <w:bookmarkEnd w:id="2706"/>
      <w:bookmarkEnd w:id="2707"/>
      <w:bookmarkEnd w:id="2708"/>
      <w:bookmarkEnd w:id="2709"/>
      <w:bookmarkEnd w:id="2710"/>
      <w:bookmarkEnd w:id="2711"/>
      <w:bookmarkEnd w:id="2712"/>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12" type="#_x0000_t75" style="width:340.5pt;height:162.75pt" o:ole="">
            <v:imagedata r:id="rId358" o:title=""/>
          </v:shape>
          <o:OLEObject Type="Embed" ProgID="Word.Picture.8" ShapeID="_x0000_i1212" DrawAspect="Content" ObjectID="_1693969342" r:id="rId359"/>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13" w:name="_Toc20204266"/>
      <w:bookmarkStart w:id="2714" w:name="_Toc27894958"/>
      <w:bookmarkStart w:id="2715" w:name="_Toc36192039"/>
      <w:bookmarkStart w:id="2716" w:name="_Toc45193129"/>
      <w:bookmarkStart w:id="2717" w:name="_Toc47592761"/>
      <w:bookmarkStart w:id="2718" w:name="_Toc51834848"/>
      <w:bookmarkStart w:id="2719" w:name="_Toc83355392"/>
      <w:r w:rsidRPr="00140E21">
        <w:rPr>
          <w:lang w:eastAsia="zh-CN"/>
        </w:rPr>
        <w:t>4.17.3</w:t>
      </w:r>
      <w:r w:rsidRPr="00140E21">
        <w:rPr>
          <w:lang w:eastAsia="zh-CN"/>
        </w:rPr>
        <w:tab/>
        <w:t>NF service deregistration</w:t>
      </w:r>
      <w:bookmarkEnd w:id="2713"/>
      <w:bookmarkEnd w:id="2714"/>
      <w:bookmarkEnd w:id="2715"/>
      <w:bookmarkEnd w:id="2716"/>
      <w:bookmarkEnd w:id="2717"/>
      <w:bookmarkEnd w:id="2718"/>
      <w:bookmarkEnd w:id="2719"/>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13" type="#_x0000_t75" style="width:318.75pt;height:162.75pt" o:ole="">
            <v:imagedata r:id="rId360" o:title=""/>
          </v:shape>
          <o:OLEObject Type="Embed" ProgID="Word.Picture.8" ShapeID="_x0000_i1213" DrawAspect="Content" ObjectID="_1693969343" r:id="rId361"/>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20" w:name="_Toc20204267"/>
      <w:bookmarkStart w:id="2721" w:name="_Toc27894959"/>
      <w:bookmarkStart w:id="2722" w:name="_Toc36192040"/>
      <w:bookmarkStart w:id="2723" w:name="_Toc45193130"/>
      <w:bookmarkStart w:id="2724" w:name="_Toc47592762"/>
      <w:bookmarkStart w:id="2725" w:name="_Toc51834849"/>
      <w:bookmarkStart w:id="2726" w:name="_Toc83355393"/>
      <w:r w:rsidRPr="00140E21">
        <w:rPr>
          <w:lang w:eastAsia="zh-CN"/>
        </w:rPr>
        <w:t>4.17.4</w:t>
      </w:r>
      <w:r w:rsidRPr="00140E21">
        <w:rPr>
          <w:lang w:eastAsia="zh-CN"/>
        </w:rPr>
        <w:tab/>
        <w:t>NF/NF service discovery by NF service consumer in the same PLMN</w:t>
      </w:r>
      <w:bookmarkEnd w:id="2720"/>
      <w:bookmarkEnd w:id="2721"/>
      <w:bookmarkEnd w:id="2722"/>
      <w:bookmarkEnd w:id="2723"/>
      <w:bookmarkEnd w:id="2724"/>
      <w:bookmarkEnd w:id="2725"/>
      <w:bookmarkEnd w:id="272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14" type="#_x0000_t75" style="width:340.5pt;height:128.25pt" o:ole="">
            <v:imagedata r:id="rId362" o:title=""/>
          </v:shape>
          <o:OLEObject Type="Embed" ProgID="Word.Picture.8" ShapeID="_x0000_i1214" DrawAspect="Content" ObjectID="_1693969344" r:id="rId363"/>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3A74E108"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727" w:name="_Toc20204268"/>
      <w:bookmarkStart w:id="2728" w:name="_Toc27894960"/>
      <w:bookmarkStart w:id="2729" w:name="_Toc36192041"/>
      <w:bookmarkStart w:id="2730" w:name="_Toc45193131"/>
      <w:bookmarkStart w:id="2731" w:name="_Toc47592763"/>
      <w:bookmarkStart w:id="2732" w:name="_Toc51834850"/>
      <w:bookmarkStart w:id="2733" w:name="_Toc83355394"/>
      <w:r w:rsidRPr="00140E21">
        <w:rPr>
          <w:lang w:eastAsia="zh-CN"/>
        </w:rPr>
        <w:t>4.17.5</w:t>
      </w:r>
      <w:r w:rsidRPr="00140E21">
        <w:rPr>
          <w:lang w:eastAsia="zh-CN"/>
        </w:rPr>
        <w:tab/>
        <w:t>NF/NF service discovery across PLMNs in the case of discovery made by NF service consumer</w:t>
      </w:r>
      <w:bookmarkEnd w:id="2727"/>
      <w:bookmarkEnd w:id="2728"/>
      <w:bookmarkEnd w:id="2729"/>
      <w:bookmarkEnd w:id="2730"/>
      <w:bookmarkEnd w:id="2731"/>
      <w:bookmarkEnd w:id="2732"/>
      <w:bookmarkEnd w:id="273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15" type="#_x0000_t75" style="width:342pt;height:137.25pt" o:ole="">
            <v:imagedata r:id="rId364" o:title=""/>
          </v:shape>
          <o:OLEObject Type="Embed" ProgID="Word.Picture.8" ShapeID="_x0000_i1215" DrawAspect="Content" ObjectID="_1693969345" r:id="rId365"/>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77777777" w:rsidR="00485DC1" w:rsidRDefault="00485DC1" w:rsidP="00485DC1">
      <w:pPr>
        <w:pStyle w:val="Heading3"/>
        <w:rPr>
          <w:lang w:eastAsia="zh-CN"/>
        </w:rPr>
      </w:pPr>
      <w:bookmarkStart w:id="2734" w:name="_Toc20204269"/>
      <w:bookmarkStart w:id="2735" w:name="_Toc27894961"/>
      <w:bookmarkStart w:id="2736" w:name="_Toc36192042"/>
      <w:bookmarkStart w:id="2737" w:name="_Toc45193132"/>
      <w:bookmarkStart w:id="2738" w:name="_Toc47592764"/>
      <w:bookmarkStart w:id="2739" w:name="_Toc51834851"/>
      <w:bookmarkStart w:id="2740" w:name="_Toc83355395"/>
      <w:r>
        <w:rPr>
          <w:lang w:eastAsia="zh-CN"/>
        </w:rPr>
        <w:t>4.17.5a</w:t>
      </w:r>
      <w:r>
        <w:rPr>
          <w:lang w:eastAsia="zh-CN"/>
        </w:rPr>
        <w:tab/>
        <w:t>NF/NF service discovery between SNPN and Credentials Holder hosting AUSF/UDM</w:t>
      </w:r>
      <w:bookmarkEnd w:id="2740"/>
    </w:p>
    <w:bookmarkStart w:id="2741" w:name="_MON_1674460299"/>
    <w:bookmarkEnd w:id="2741"/>
    <w:p w14:paraId="32DC9661" w14:textId="20A8FEC2" w:rsidR="00485DC1" w:rsidRDefault="00485DC1" w:rsidP="00485DC1">
      <w:pPr>
        <w:pStyle w:val="TH"/>
        <w:rPr>
          <w:lang w:eastAsia="zh-CN"/>
        </w:rPr>
      </w:pPr>
      <w:r w:rsidRPr="00140E21">
        <w:rPr>
          <w:lang w:eastAsia="zh-CN"/>
        </w:rPr>
        <w:object w:dxaOrig="6766" w:dyaOrig="2742" w14:anchorId="6FEE3660">
          <v:shape id="_x0000_i1216" type="#_x0000_t75" style="width:342pt;height:137.25pt" o:ole="">
            <v:imagedata r:id="rId366" o:title=""/>
          </v:shape>
          <o:OLEObject Type="Embed" ProgID="Word.Picture.8" ShapeID="_x0000_i1216" DrawAspect="Content" ObjectID="_1693969346" r:id="rId367"/>
        </w:object>
      </w:r>
    </w:p>
    <w:p w14:paraId="4B1A5834" w14:textId="1A2562F2" w:rsidR="00485DC1" w:rsidRDefault="00485DC1" w:rsidP="00485DC1">
      <w:pPr>
        <w:pStyle w:val="TF"/>
        <w:rPr>
          <w:lang w:eastAsia="zh-CN"/>
        </w:rPr>
      </w:pPr>
      <w:r>
        <w:rPr>
          <w:lang w:eastAsia="zh-CN"/>
        </w:rPr>
        <w:t>Figure 4.17.5a-1: NF/NF service discovery 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769B0DDC" w:rsidR="00485DC1" w:rsidRDefault="00485DC1" w:rsidP="00485DC1">
      <w:pPr>
        <w:pStyle w:val="B1"/>
        <w:rPr>
          <w:lang w:eastAsia="zh-CN"/>
        </w:rPr>
      </w:pPr>
      <w:r>
        <w:rPr>
          <w:lang w:eastAsia="zh-CN"/>
        </w:rPr>
        <w:t>-</w:t>
      </w:r>
      <w:r>
        <w:rPr>
          <w:lang w:eastAsia="zh-CN"/>
        </w:rPr>
        <w:tab/>
        <w:t>The serving PLMN is replaced by SNPN and home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2EDF9776" w:rsidR="00485DC1" w:rsidRDefault="00485DC1" w:rsidP="002217D3">
      <w:pPr>
        <w:pStyle w:val="B2"/>
        <w:rPr>
          <w:lang w:eastAsia="zh-CN"/>
        </w:rPr>
      </w:pPr>
      <w:r>
        <w:rPr>
          <w:lang w:eastAsia="zh-CN"/>
        </w:rPr>
        <w:t>-</w:t>
      </w:r>
      <w:r>
        <w:rPr>
          <w:lang w:eastAsia="zh-CN"/>
        </w:rPr>
        <w:tab/>
        <w:t>the home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4A71DCF7" w:rsidR="00485DC1" w:rsidRDefault="00485DC1" w:rsidP="002217D3">
      <w:pPr>
        <w:pStyle w:val="B2"/>
        <w:rPr>
          <w:lang w:eastAsia="zh-CN"/>
        </w:rPr>
      </w:pPr>
      <w:r>
        <w:rPr>
          <w:lang w:eastAsia="zh-CN"/>
        </w:rPr>
        <w:t>-</w:t>
      </w:r>
      <w:r>
        <w:rPr>
          <w:lang w:eastAsia="zh-CN"/>
        </w:rPr>
        <w:tab/>
        <w:t>the serving PLMN ID is replaced by SNPN ID (i.e. PLMN ID and NID);</w:t>
      </w:r>
    </w:p>
    <w:p w14:paraId="716101DA" w14:textId="77777777"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775C6133" w14:textId="77777777" w:rsidR="00776774" w:rsidRPr="00140E21" w:rsidRDefault="00776774" w:rsidP="00776774">
      <w:pPr>
        <w:pStyle w:val="Heading3"/>
      </w:pPr>
      <w:bookmarkStart w:id="2742" w:name="_Toc83355396"/>
      <w:r w:rsidRPr="00140E21">
        <w:t>4.17.6</w:t>
      </w:r>
      <w:r w:rsidRPr="00140E21">
        <w:tab/>
        <w:t>SMF Provisioning of available UPFs using the NRF</w:t>
      </w:r>
      <w:bookmarkEnd w:id="2734"/>
      <w:bookmarkEnd w:id="2735"/>
      <w:bookmarkEnd w:id="2736"/>
      <w:bookmarkEnd w:id="2737"/>
      <w:bookmarkEnd w:id="2738"/>
      <w:bookmarkEnd w:id="2739"/>
      <w:bookmarkEnd w:id="2742"/>
    </w:p>
    <w:p w14:paraId="2E09E0FB" w14:textId="77777777" w:rsidR="00776774" w:rsidRPr="00140E21" w:rsidRDefault="00776774" w:rsidP="00776774">
      <w:pPr>
        <w:pStyle w:val="Heading4"/>
      </w:pPr>
      <w:bookmarkStart w:id="2743" w:name="_Toc20204270"/>
      <w:bookmarkStart w:id="2744" w:name="_Toc27894962"/>
      <w:bookmarkStart w:id="2745" w:name="_Toc36192043"/>
      <w:bookmarkStart w:id="2746" w:name="_Toc45193133"/>
      <w:bookmarkStart w:id="2747" w:name="_Toc47592765"/>
      <w:bookmarkStart w:id="2748" w:name="_Toc51834852"/>
      <w:bookmarkStart w:id="2749" w:name="_Toc83355397"/>
      <w:r w:rsidRPr="00140E21">
        <w:t>4.17.6.1</w:t>
      </w:r>
      <w:r w:rsidRPr="00140E21">
        <w:tab/>
        <w:t>General</w:t>
      </w:r>
      <w:bookmarkEnd w:id="2743"/>
      <w:bookmarkEnd w:id="2744"/>
      <w:bookmarkEnd w:id="2745"/>
      <w:bookmarkEnd w:id="2746"/>
      <w:bookmarkEnd w:id="2747"/>
      <w:bookmarkEnd w:id="2748"/>
      <w:bookmarkEnd w:id="2749"/>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lastRenderedPageBreak/>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50" w:name="_Toc20204271"/>
      <w:bookmarkStart w:id="2751" w:name="_Toc27894963"/>
      <w:bookmarkStart w:id="2752" w:name="_Toc36192044"/>
      <w:bookmarkStart w:id="2753" w:name="_Toc45193134"/>
      <w:bookmarkStart w:id="2754" w:name="_Toc47592766"/>
      <w:bookmarkStart w:id="2755" w:name="_Toc51834853"/>
      <w:bookmarkStart w:id="2756" w:name="_Toc83355398"/>
      <w:r w:rsidRPr="00140E21">
        <w:t>4.17.6.2</w:t>
      </w:r>
      <w:r w:rsidRPr="00140E21">
        <w:tab/>
        <w:t>SMF provisioning of UPF instances using NRF</w:t>
      </w:r>
      <w:bookmarkEnd w:id="2750"/>
      <w:bookmarkEnd w:id="2751"/>
      <w:bookmarkEnd w:id="2752"/>
      <w:bookmarkEnd w:id="2753"/>
      <w:bookmarkEnd w:id="2754"/>
      <w:bookmarkEnd w:id="2755"/>
      <w:bookmarkEnd w:id="2756"/>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17" type="#_x0000_t75" style="width:382.5pt;height:216.75pt" o:ole="">
            <v:imagedata r:id="rId368" o:title=""/>
          </v:shape>
          <o:OLEObject Type="Embed" ProgID="Visio.Drawing.11" ShapeID="_x0000_i1217" DrawAspect="Content" ObjectID="_1693969347" r:id="rId369"/>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lastRenderedPageBreak/>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57" w:name="_Toc20204272"/>
      <w:bookmarkStart w:id="2758" w:name="_Toc27894964"/>
      <w:bookmarkStart w:id="2759" w:name="_Toc36192045"/>
      <w:bookmarkStart w:id="2760" w:name="_Toc45193135"/>
      <w:bookmarkStart w:id="2761" w:name="_Toc47592767"/>
      <w:bookmarkStart w:id="2762" w:name="_Toc51834854"/>
      <w:bookmarkStart w:id="2763" w:name="_Toc83355399"/>
      <w:r w:rsidRPr="00140E21">
        <w:t>4.17.7</w:t>
      </w:r>
      <w:r w:rsidRPr="00140E21">
        <w:tab/>
        <w:t>NF/NF service status subscribe/notify in the same PLMN</w:t>
      </w:r>
      <w:bookmarkEnd w:id="2757"/>
      <w:bookmarkEnd w:id="2758"/>
      <w:bookmarkEnd w:id="2759"/>
      <w:bookmarkEnd w:id="2760"/>
      <w:bookmarkEnd w:id="2761"/>
      <w:bookmarkEnd w:id="2762"/>
      <w:bookmarkEnd w:id="2763"/>
    </w:p>
    <w:bookmarkStart w:id="2764" w:name="_MON_1615292650"/>
    <w:bookmarkEnd w:id="2764"/>
    <w:p w14:paraId="28CC6981" w14:textId="77777777" w:rsidR="00776774" w:rsidRPr="00140E21" w:rsidRDefault="00776774" w:rsidP="00776774">
      <w:pPr>
        <w:pStyle w:val="TH"/>
      </w:pPr>
      <w:r w:rsidRPr="00140E21">
        <w:rPr>
          <w:lang w:eastAsia="zh-CN"/>
        </w:rPr>
        <w:object w:dxaOrig="6946" w:dyaOrig="3258" w14:anchorId="30B8AB60">
          <v:shape id="_x0000_i1218" type="#_x0000_t75" style="width:348pt;height:162.75pt" o:ole="">
            <v:imagedata r:id="rId370" o:title=""/>
          </v:shape>
          <o:OLEObject Type="Embed" ProgID="Word.Picture.8" ShapeID="_x0000_i1218" DrawAspect="Content" ObjectID="_1693969348" r:id="rId371"/>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65" w:name="_Toc20204273"/>
      <w:bookmarkStart w:id="2766" w:name="_Toc27894965"/>
      <w:bookmarkStart w:id="2767" w:name="_Toc36192046"/>
      <w:bookmarkStart w:id="2768" w:name="_Toc45193136"/>
      <w:bookmarkStart w:id="2769" w:name="_Toc47592768"/>
      <w:bookmarkStart w:id="2770" w:name="_Toc51834855"/>
      <w:bookmarkStart w:id="2771" w:name="_Toc83355400"/>
      <w:r w:rsidRPr="00140E21">
        <w:lastRenderedPageBreak/>
        <w:t>4.17.8</w:t>
      </w:r>
      <w:r w:rsidRPr="00140E21">
        <w:tab/>
        <w:t>NF/NF service status subscribe/notify across PLMNs</w:t>
      </w:r>
      <w:bookmarkEnd w:id="2765"/>
      <w:bookmarkEnd w:id="2766"/>
      <w:bookmarkEnd w:id="2767"/>
      <w:bookmarkEnd w:id="2768"/>
      <w:bookmarkEnd w:id="2769"/>
      <w:bookmarkEnd w:id="2770"/>
      <w:bookmarkEnd w:id="2771"/>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72" w:name="_MON_1615293768"/>
    <w:bookmarkEnd w:id="2772"/>
    <w:p w14:paraId="6C1ABD02" w14:textId="77777777" w:rsidR="00776774" w:rsidRPr="00140E21" w:rsidRDefault="00776774" w:rsidP="00776774">
      <w:pPr>
        <w:pStyle w:val="TH"/>
      </w:pPr>
      <w:r w:rsidRPr="00140E21">
        <w:rPr>
          <w:lang w:eastAsia="zh-CN"/>
        </w:rPr>
        <w:object w:dxaOrig="6723" w:dyaOrig="3348" w14:anchorId="37935798">
          <v:shape id="_x0000_i1219" type="#_x0000_t75" style="width:337.5pt;height:167.25pt" o:ole="">
            <v:imagedata r:id="rId372" o:title=""/>
          </v:shape>
          <o:OLEObject Type="Embed" ProgID="Word.Picture.8" ShapeID="_x0000_i1219" DrawAspect="Content" ObjectID="_1693969349" r:id="rId373"/>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73" w:name="_Toc20204274"/>
      <w:bookmarkStart w:id="2774" w:name="_Toc27894966"/>
      <w:bookmarkStart w:id="2775" w:name="_Toc36192047"/>
      <w:bookmarkStart w:id="2776" w:name="_Toc45193137"/>
      <w:bookmarkStart w:id="2777" w:name="_Toc47592769"/>
      <w:bookmarkStart w:id="2778" w:name="_Toc51834856"/>
      <w:bookmarkStart w:id="2779" w:name="_Toc83355401"/>
      <w:r w:rsidRPr="00140E21">
        <w:lastRenderedPageBreak/>
        <w:t>4.17.9</w:t>
      </w:r>
      <w:r w:rsidRPr="00140E21">
        <w:tab/>
        <w:t>Delegated service discovery when NF service consumer and NF service producer are in same PLMN</w:t>
      </w:r>
      <w:bookmarkEnd w:id="2773"/>
      <w:bookmarkEnd w:id="2774"/>
      <w:bookmarkEnd w:id="2775"/>
      <w:bookmarkEnd w:id="2776"/>
      <w:bookmarkEnd w:id="2777"/>
      <w:bookmarkEnd w:id="2778"/>
      <w:bookmarkEnd w:id="2779"/>
    </w:p>
    <w:p w14:paraId="17634039" w14:textId="77777777" w:rsidR="00776774" w:rsidRPr="00140E21" w:rsidRDefault="00776774" w:rsidP="00776774">
      <w:pPr>
        <w:pStyle w:val="TH"/>
      </w:pPr>
      <w:r w:rsidRPr="00140E21">
        <w:object w:dxaOrig="7846" w:dyaOrig="6597" w14:anchorId="2A943444">
          <v:shape id="_x0000_i1220" type="#_x0000_t75" style="width:390pt;height:329.25pt" o:ole="">
            <v:imagedata r:id="rId374" o:title=""/>
          </v:shape>
          <o:OLEObject Type="Embed" ProgID="Word.Picture.8" ShapeID="_x0000_i1220" DrawAspect="Content" ObjectID="_1693969350" r:id="rId375"/>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80"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81" w:name="_Toc27894967"/>
      <w:bookmarkStart w:id="2782" w:name="_Toc36192048"/>
      <w:bookmarkStart w:id="2783" w:name="_Toc45193138"/>
      <w:bookmarkStart w:id="2784" w:name="_Toc47592770"/>
      <w:bookmarkStart w:id="2785" w:name="_Toc51834857"/>
      <w:bookmarkStart w:id="2786" w:name="_Toc83355402"/>
      <w:r w:rsidRPr="00140E21">
        <w:t>4.17.10</w:t>
      </w:r>
      <w:r w:rsidRPr="00140E21">
        <w:tab/>
        <w:t>Delegated service discovery when NF service consumer and NF service producer are in different PLMNs</w:t>
      </w:r>
      <w:bookmarkEnd w:id="2780"/>
      <w:bookmarkEnd w:id="2781"/>
      <w:bookmarkEnd w:id="2782"/>
      <w:bookmarkEnd w:id="2783"/>
      <w:bookmarkEnd w:id="2784"/>
      <w:bookmarkEnd w:id="2785"/>
      <w:bookmarkEnd w:id="2786"/>
    </w:p>
    <w:p w14:paraId="25D25CAE" w14:textId="77777777" w:rsidR="00776774" w:rsidRPr="00140E21" w:rsidRDefault="00776774" w:rsidP="00776774">
      <w:pPr>
        <w:pStyle w:val="TH"/>
      </w:pPr>
      <w:r w:rsidRPr="00140E21">
        <w:object w:dxaOrig="11175" w:dyaOrig="5130" w14:anchorId="12A5EA93">
          <v:shape id="_x0000_i1221" type="#_x0000_t75" style="width:481.5pt;height:220.5pt" o:ole="">
            <v:imagedata r:id="rId376" o:title=""/>
          </v:shape>
          <o:OLEObject Type="Embed" ProgID="Visio.Drawing.15" ShapeID="_x0000_i1221" DrawAspect="Content" ObjectID="_1693969351" r:id="rId377"/>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87" w:name="_Toc20204276"/>
      <w:bookmarkStart w:id="2788" w:name="_Toc27894968"/>
      <w:bookmarkStart w:id="2789" w:name="_Toc36192049"/>
      <w:bookmarkStart w:id="2790" w:name="_Toc45193139"/>
      <w:bookmarkStart w:id="2791" w:name="_Toc47592771"/>
      <w:bookmarkStart w:id="2792" w:name="_Toc51834858"/>
      <w:bookmarkStart w:id="2793" w:name="_Toc83355403"/>
      <w:r w:rsidRPr="00140E21">
        <w:t>4.17.11</w:t>
      </w:r>
      <w:r w:rsidRPr="00140E21">
        <w:tab/>
        <w:t>Indirect Communication without delegated discovery Procedure</w:t>
      </w:r>
      <w:bookmarkEnd w:id="2787"/>
      <w:bookmarkEnd w:id="2788"/>
      <w:bookmarkEnd w:id="2789"/>
      <w:bookmarkEnd w:id="2790"/>
      <w:bookmarkEnd w:id="2791"/>
      <w:bookmarkEnd w:id="2792"/>
      <w:bookmarkEnd w:id="2793"/>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22" type="#_x0000_t75" style="width:309.75pt;height:94.5pt" o:ole="">
            <v:imagedata r:id="rId378" o:title=""/>
          </v:shape>
          <o:OLEObject Type="Embed" ProgID="Visio.Drawing.15" ShapeID="_x0000_i1222" DrawAspect="Content" ObjectID="_1693969352" r:id="rId379"/>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94" w:name="_Toc20204277"/>
      <w:bookmarkStart w:id="2795" w:name="_Toc27894969"/>
      <w:bookmarkStart w:id="2796" w:name="_Toc36192050"/>
      <w:bookmarkStart w:id="2797" w:name="_Toc45193140"/>
      <w:bookmarkStart w:id="2798" w:name="_Toc47592772"/>
      <w:bookmarkStart w:id="2799" w:name="_Toc51834859"/>
      <w:bookmarkStart w:id="2800" w:name="_Toc83355404"/>
      <w:r w:rsidRPr="00140E21">
        <w:t>4.17.12</w:t>
      </w:r>
      <w:r w:rsidRPr="00140E21">
        <w:tab/>
        <w:t>Binding between NF service consumer and NF service producer</w:t>
      </w:r>
      <w:bookmarkEnd w:id="2794"/>
      <w:bookmarkEnd w:id="2795"/>
      <w:bookmarkEnd w:id="2796"/>
      <w:bookmarkEnd w:id="2797"/>
      <w:bookmarkEnd w:id="2798"/>
      <w:bookmarkEnd w:id="2799"/>
      <w:bookmarkEnd w:id="2800"/>
    </w:p>
    <w:p w14:paraId="5B5C5BE6" w14:textId="77777777" w:rsidR="00776774" w:rsidRPr="00140E21" w:rsidRDefault="00776774" w:rsidP="00776774">
      <w:pPr>
        <w:pStyle w:val="Heading4"/>
      </w:pPr>
      <w:bookmarkStart w:id="2801" w:name="_Toc20204278"/>
      <w:bookmarkStart w:id="2802" w:name="_Toc27894970"/>
      <w:bookmarkStart w:id="2803" w:name="_Toc36192051"/>
      <w:bookmarkStart w:id="2804" w:name="_Toc45193141"/>
      <w:bookmarkStart w:id="2805" w:name="_Toc47592773"/>
      <w:bookmarkStart w:id="2806" w:name="_Toc51834860"/>
      <w:bookmarkStart w:id="2807" w:name="_Toc83355405"/>
      <w:r w:rsidRPr="00140E21">
        <w:t>4.17.12.1</w:t>
      </w:r>
      <w:r w:rsidRPr="00140E21">
        <w:tab/>
        <w:t>General</w:t>
      </w:r>
      <w:bookmarkEnd w:id="2801"/>
      <w:bookmarkEnd w:id="2802"/>
      <w:bookmarkEnd w:id="2803"/>
      <w:bookmarkEnd w:id="2804"/>
      <w:bookmarkEnd w:id="2805"/>
      <w:bookmarkEnd w:id="2806"/>
      <w:bookmarkEnd w:id="2807"/>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08" w:name="_Toc20204279"/>
      <w:bookmarkStart w:id="2809" w:name="_Toc27894971"/>
      <w:bookmarkStart w:id="2810" w:name="_Toc36192052"/>
      <w:bookmarkStart w:id="2811" w:name="_Toc45193142"/>
      <w:bookmarkStart w:id="2812" w:name="_Toc47592774"/>
      <w:bookmarkStart w:id="2813" w:name="_Toc51834861"/>
      <w:bookmarkStart w:id="2814" w:name="_Toc83355406"/>
      <w:r w:rsidRPr="00140E21">
        <w:t>4.17.12.2</w:t>
      </w:r>
      <w:r w:rsidRPr="00140E21">
        <w:tab/>
        <w:t>Binding created as part of service response</w:t>
      </w:r>
      <w:bookmarkEnd w:id="2808"/>
      <w:bookmarkEnd w:id="2809"/>
      <w:bookmarkEnd w:id="2810"/>
      <w:bookmarkEnd w:id="2811"/>
      <w:bookmarkEnd w:id="2812"/>
      <w:bookmarkEnd w:id="2813"/>
      <w:bookmarkEnd w:id="2814"/>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23" type="#_x0000_t75" style="width:408.75pt;height:204.75pt" o:ole="">
            <v:imagedata r:id="rId380" o:title=""/>
          </v:shape>
          <o:OLEObject Type="Embed" ProgID="Visio.Drawing.15" ShapeID="_x0000_i1223" DrawAspect="Content" ObjectID="_1693969353" r:id="rId381"/>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15" w:name="_Toc20204280"/>
      <w:bookmarkStart w:id="2816" w:name="_Toc27894972"/>
      <w:bookmarkStart w:id="2817" w:name="_Toc36192053"/>
      <w:bookmarkStart w:id="2818" w:name="_Toc45193143"/>
      <w:bookmarkStart w:id="2819" w:name="_Toc47592775"/>
      <w:bookmarkStart w:id="2820" w:name="_Toc51834862"/>
      <w:bookmarkStart w:id="2821" w:name="_Toc83355407"/>
      <w:r w:rsidRPr="00140E21">
        <w:t>4.17.12.3</w:t>
      </w:r>
      <w:r w:rsidRPr="00140E21">
        <w:tab/>
        <w:t>Binding created as part of service request</w:t>
      </w:r>
      <w:bookmarkEnd w:id="2815"/>
      <w:bookmarkEnd w:id="2816"/>
      <w:bookmarkEnd w:id="2817"/>
      <w:bookmarkEnd w:id="2818"/>
      <w:bookmarkEnd w:id="2819"/>
      <w:bookmarkEnd w:id="2820"/>
      <w:bookmarkEnd w:id="2821"/>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24" type="#_x0000_t75" style="width:408.75pt;height:234.75pt" o:ole="">
            <v:imagedata r:id="rId382" o:title=""/>
          </v:shape>
          <o:OLEObject Type="Embed" ProgID="Visio.Drawing.15" ShapeID="_x0000_i1224" DrawAspect="Content" ObjectID="_1693969354" r:id="rId383"/>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22" w:name="_Toc20204281"/>
      <w:bookmarkStart w:id="2823" w:name="_Toc27894973"/>
      <w:bookmarkStart w:id="2824" w:name="_Toc36192054"/>
      <w:bookmarkStart w:id="2825" w:name="_Toc45193144"/>
      <w:bookmarkStart w:id="2826" w:name="_Toc47592776"/>
      <w:bookmarkStart w:id="2827" w:name="_Toc51834863"/>
      <w:bookmarkStart w:id="2828" w:name="_Toc83355408"/>
      <w:r w:rsidRPr="00140E21">
        <w:t>4.17.12.4</w:t>
      </w:r>
      <w:r w:rsidRPr="00140E21">
        <w:tab/>
        <w:t>Binding for subscription requests</w:t>
      </w:r>
      <w:bookmarkEnd w:id="2822"/>
      <w:bookmarkEnd w:id="2823"/>
      <w:bookmarkEnd w:id="2824"/>
      <w:bookmarkEnd w:id="2825"/>
      <w:bookmarkEnd w:id="2826"/>
      <w:bookmarkEnd w:id="2827"/>
      <w:bookmarkEnd w:id="2828"/>
    </w:p>
    <w:p w14:paraId="370DC29A" w14:textId="1E4AF158" w:rsidR="00776774" w:rsidRDefault="00776774" w:rsidP="00776774">
      <w:bookmarkStart w:id="2829"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25" type="#_x0000_t75" style="width:460.5pt;height:295.5pt" o:ole="">
            <v:imagedata r:id="rId384" o:title=""/>
          </v:shape>
          <o:OLEObject Type="Embed" ProgID="Visio.Drawing.11" ShapeID="_x0000_i1225" DrawAspect="Content" ObjectID="_1693969355" r:id="rId385"/>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26" type="#_x0000_t75" style="width:480.75pt;height:272.25pt" o:ole="">
            <v:imagedata r:id="rId386" o:title=""/>
          </v:shape>
          <o:OLEObject Type="Embed" ProgID="Visio.Drawing.15" ShapeID="_x0000_i1226" DrawAspect="Content" ObjectID="_1693969356" r:id="rId387"/>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30" w:name="_Toc27894974"/>
      <w:bookmarkStart w:id="2831" w:name="_Toc36192055"/>
      <w:bookmarkStart w:id="2832" w:name="_Toc45193145"/>
      <w:bookmarkStart w:id="2833" w:name="_Toc47592777"/>
      <w:bookmarkStart w:id="2834" w:name="_Toc51834864"/>
      <w:bookmarkStart w:id="2835" w:name="_Toc83355409"/>
      <w:r w:rsidRPr="00140E21">
        <w:t>4.18</w:t>
      </w:r>
      <w:r w:rsidRPr="00140E21">
        <w:tab/>
      </w:r>
      <w:r w:rsidRPr="00140E21">
        <w:rPr>
          <w:lang w:eastAsia="zh-CN"/>
        </w:rPr>
        <w:t>Procedures for Management of PFDs</w:t>
      </w:r>
      <w:bookmarkEnd w:id="2829"/>
      <w:bookmarkEnd w:id="2830"/>
      <w:bookmarkEnd w:id="2831"/>
      <w:bookmarkEnd w:id="2832"/>
      <w:bookmarkEnd w:id="2833"/>
      <w:bookmarkEnd w:id="2834"/>
      <w:bookmarkEnd w:id="2835"/>
    </w:p>
    <w:p w14:paraId="7B907D59" w14:textId="77777777" w:rsidR="00776774" w:rsidRPr="00140E21" w:rsidRDefault="00776774" w:rsidP="00776774">
      <w:pPr>
        <w:pStyle w:val="Heading3"/>
        <w:rPr>
          <w:lang w:eastAsia="zh-CN"/>
        </w:rPr>
      </w:pPr>
      <w:bookmarkStart w:id="2836" w:name="_Toc20204283"/>
      <w:bookmarkStart w:id="2837" w:name="_Toc27894975"/>
      <w:bookmarkStart w:id="2838" w:name="_Toc36192056"/>
      <w:bookmarkStart w:id="2839" w:name="_Toc45193146"/>
      <w:bookmarkStart w:id="2840" w:name="_Toc47592778"/>
      <w:bookmarkStart w:id="2841" w:name="_Toc51834865"/>
      <w:bookmarkStart w:id="2842" w:name="_Toc83355410"/>
      <w:r w:rsidRPr="00140E21">
        <w:t>4.18.1</w:t>
      </w:r>
      <w:r w:rsidRPr="00140E21">
        <w:tab/>
        <w:t>General</w:t>
      </w:r>
      <w:bookmarkEnd w:id="2836"/>
      <w:bookmarkEnd w:id="2837"/>
      <w:bookmarkEnd w:id="2838"/>
      <w:bookmarkEnd w:id="2839"/>
      <w:bookmarkEnd w:id="2840"/>
      <w:bookmarkEnd w:id="2841"/>
      <w:bookmarkEnd w:id="2842"/>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43" w:name="_Toc20204284"/>
      <w:bookmarkStart w:id="2844" w:name="_Toc27894976"/>
      <w:bookmarkStart w:id="2845" w:name="_Toc36192057"/>
      <w:bookmarkStart w:id="2846" w:name="_Toc45193147"/>
      <w:bookmarkStart w:id="2847" w:name="_Toc47592779"/>
      <w:bookmarkStart w:id="2848" w:name="_Toc51834866"/>
      <w:bookmarkStart w:id="2849" w:name="_Toc83355411"/>
      <w:r w:rsidRPr="00140E21">
        <w:lastRenderedPageBreak/>
        <w:t>4.18.2</w:t>
      </w:r>
      <w:r w:rsidRPr="00140E21">
        <w:tab/>
        <w:t>PFD management via NEF (PFDF)</w:t>
      </w:r>
      <w:bookmarkEnd w:id="2843"/>
      <w:bookmarkEnd w:id="2844"/>
      <w:bookmarkEnd w:id="2845"/>
      <w:bookmarkEnd w:id="2846"/>
      <w:bookmarkEnd w:id="2847"/>
      <w:bookmarkEnd w:id="2848"/>
      <w:bookmarkEnd w:id="2849"/>
    </w:p>
    <w:bookmarkStart w:id="2850" w:name="_MON_1595171838"/>
    <w:bookmarkEnd w:id="2850"/>
    <w:p w14:paraId="0A0C2AB6" w14:textId="77777777" w:rsidR="00776774" w:rsidRPr="00140E21" w:rsidRDefault="00776774" w:rsidP="00776774">
      <w:pPr>
        <w:pStyle w:val="TH"/>
      </w:pPr>
      <w:r w:rsidRPr="00140E21">
        <w:rPr>
          <w:rFonts w:eastAsia="MS Mincho"/>
        </w:rPr>
        <w:object w:dxaOrig="8148" w:dyaOrig="4506" w14:anchorId="45347811">
          <v:shape id="_x0000_i1227" type="#_x0000_t75" style="width:407.25pt;height:227.25pt" o:ole="">
            <v:imagedata r:id="rId388" o:title=""/>
          </v:shape>
          <o:OLEObject Type="Embed" ProgID="Word.Picture.8" ShapeID="_x0000_i1227" DrawAspect="Content" ObjectID="_1693969357" r:id="rId389"/>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51" w:name="_Toc20204285"/>
      <w:bookmarkStart w:id="2852" w:name="_Toc27894977"/>
      <w:bookmarkStart w:id="2853" w:name="_Toc36192058"/>
      <w:bookmarkStart w:id="2854" w:name="_Toc45193148"/>
      <w:bookmarkStart w:id="2855" w:name="_Toc47592780"/>
      <w:bookmarkStart w:id="2856" w:name="_Toc51834867"/>
      <w:bookmarkStart w:id="2857" w:name="_Toc83355412"/>
      <w:r w:rsidRPr="00140E21">
        <w:t>4.18.3</w:t>
      </w:r>
      <w:r w:rsidRPr="00140E21">
        <w:tab/>
        <w:t>PFD management in the SMF</w:t>
      </w:r>
      <w:bookmarkEnd w:id="2851"/>
      <w:bookmarkEnd w:id="2852"/>
      <w:bookmarkEnd w:id="2853"/>
      <w:bookmarkEnd w:id="2854"/>
      <w:bookmarkEnd w:id="2855"/>
      <w:bookmarkEnd w:id="2856"/>
      <w:bookmarkEnd w:id="2857"/>
    </w:p>
    <w:p w14:paraId="2669A605" w14:textId="77777777" w:rsidR="00776774" w:rsidRPr="00140E21" w:rsidRDefault="00776774" w:rsidP="00776774">
      <w:pPr>
        <w:pStyle w:val="Heading4"/>
        <w:rPr>
          <w:rFonts w:eastAsia="SimSun"/>
        </w:rPr>
      </w:pPr>
      <w:bookmarkStart w:id="2858" w:name="_Toc20204286"/>
      <w:bookmarkStart w:id="2859" w:name="_Toc27894978"/>
      <w:bookmarkStart w:id="2860" w:name="_Toc36192059"/>
      <w:bookmarkStart w:id="2861" w:name="_Toc45193149"/>
      <w:bookmarkStart w:id="2862" w:name="_Toc47592781"/>
      <w:bookmarkStart w:id="2863" w:name="_Toc51834868"/>
      <w:bookmarkStart w:id="2864" w:name="_Toc83355413"/>
      <w:r w:rsidRPr="00140E21">
        <w:rPr>
          <w:rFonts w:eastAsia="SimSun"/>
        </w:rPr>
        <w:t>4.18.3.1</w:t>
      </w:r>
      <w:r w:rsidRPr="00140E21">
        <w:rPr>
          <w:rFonts w:eastAsia="SimSun"/>
        </w:rPr>
        <w:tab/>
        <w:t>PFD Retrieval by the SMF</w:t>
      </w:r>
      <w:bookmarkEnd w:id="2858"/>
      <w:bookmarkEnd w:id="2859"/>
      <w:bookmarkEnd w:id="2860"/>
      <w:bookmarkEnd w:id="2861"/>
      <w:bookmarkEnd w:id="2862"/>
      <w:bookmarkEnd w:id="2863"/>
      <w:bookmarkEnd w:id="2864"/>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65" w:name="_MON_1584393563"/>
    <w:bookmarkEnd w:id="2865"/>
    <w:p w14:paraId="66347B8E" w14:textId="77777777" w:rsidR="00776774" w:rsidRPr="00140E21" w:rsidRDefault="00776774" w:rsidP="00776774">
      <w:pPr>
        <w:pStyle w:val="TH"/>
      </w:pPr>
      <w:r w:rsidRPr="00140E21">
        <w:object w:dxaOrig="8735" w:dyaOrig="3055" w14:anchorId="08EF0536">
          <v:shape id="_x0000_i1228" type="#_x0000_t75" style="width:423pt;height:147pt" o:ole="">
            <v:imagedata r:id="rId390" o:title=""/>
          </v:shape>
          <o:OLEObject Type="Embed" ProgID="Word.Picture.8" ShapeID="_x0000_i1228" DrawAspect="Content" ObjectID="_1693969358" r:id="rId391"/>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66" w:name="_Toc20204287"/>
      <w:bookmarkStart w:id="2867" w:name="_Toc27894979"/>
      <w:bookmarkStart w:id="2868" w:name="_Toc36192060"/>
      <w:bookmarkStart w:id="2869" w:name="_Toc45193150"/>
      <w:bookmarkStart w:id="2870" w:name="_Toc47592782"/>
      <w:bookmarkStart w:id="2871" w:name="_Toc51834869"/>
      <w:bookmarkStart w:id="2872" w:name="_Toc83355414"/>
      <w:r w:rsidRPr="00140E21">
        <w:rPr>
          <w:rFonts w:eastAsia="SimSun"/>
        </w:rPr>
        <w:t>4.18.3.2</w:t>
      </w:r>
      <w:r w:rsidRPr="00140E21">
        <w:rPr>
          <w:rFonts w:eastAsia="SimSun"/>
        </w:rPr>
        <w:tab/>
        <w:t>Management of PFDs in the SMF</w:t>
      </w:r>
      <w:bookmarkEnd w:id="2866"/>
      <w:bookmarkEnd w:id="2867"/>
      <w:bookmarkEnd w:id="2868"/>
      <w:bookmarkEnd w:id="2869"/>
      <w:bookmarkEnd w:id="2870"/>
      <w:bookmarkEnd w:id="2871"/>
      <w:bookmarkEnd w:id="287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29" type="#_x0000_t75" style="width:282.75pt;height:147pt" o:ole="">
            <v:imagedata r:id="rId392" o:title=""/>
          </v:shape>
          <o:OLEObject Type="Embed" ProgID="Word.Picture.8" ShapeID="_x0000_i1229" DrawAspect="Content" ObjectID="_1693969359" r:id="rId393"/>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73" w:name="_Toc20204288"/>
      <w:bookmarkStart w:id="2874" w:name="_Toc27894980"/>
      <w:bookmarkStart w:id="2875" w:name="_Toc36192061"/>
      <w:bookmarkStart w:id="2876" w:name="_Toc45193151"/>
      <w:bookmarkStart w:id="2877" w:name="_Toc47592783"/>
      <w:bookmarkStart w:id="2878" w:name="_Toc51834870"/>
      <w:bookmarkStart w:id="2879" w:name="_Toc83355415"/>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73"/>
      <w:bookmarkEnd w:id="2874"/>
      <w:bookmarkEnd w:id="2875"/>
      <w:bookmarkEnd w:id="2876"/>
      <w:bookmarkEnd w:id="2877"/>
      <w:bookmarkEnd w:id="2878"/>
      <w:bookmarkEnd w:id="2879"/>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80" w:name="_Toc20204289"/>
      <w:bookmarkStart w:id="2881" w:name="_Toc27894981"/>
      <w:bookmarkStart w:id="2882" w:name="_Toc36192062"/>
      <w:bookmarkStart w:id="2883" w:name="_Toc45193152"/>
      <w:bookmarkStart w:id="2884" w:name="_Toc47592784"/>
      <w:bookmarkStart w:id="2885" w:name="_Toc51834871"/>
      <w:bookmarkStart w:id="2886" w:name="_Toc83355416"/>
      <w:r w:rsidRPr="00140E21">
        <w:t>4.19.1</w:t>
      </w:r>
      <w:r w:rsidRPr="00140E21">
        <w:tab/>
        <w:t>Void</w:t>
      </w:r>
      <w:bookmarkEnd w:id="2880"/>
      <w:bookmarkEnd w:id="2881"/>
      <w:bookmarkEnd w:id="2882"/>
      <w:bookmarkEnd w:id="2883"/>
      <w:bookmarkEnd w:id="2884"/>
      <w:bookmarkEnd w:id="2885"/>
      <w:bookmarkEnd w:id="2886"/>
    </w:p>
    <w:p w14:paraId="787A3975" w14:textId="77777777" w:rsidR="00776774" w:rsidRPr="00140E21" w:rsidRDefault="00776774" w:rsidP="00776774"/>
    <w:p w14:paraId="03FB3CD0" w14:textId="77777777" w:rsidR="00776774" w:rsidRPr="00140E21" w:rsidRDefault="00776774" w:rsidP="00776774">
      <w:pPr>
        <w:pStyle w:val="Heading3"/>
      </w:pPr>
      <w:bookmarkStart w:id="2887" w:name="_Toc20204290"/>
      <w:bookmarkStart w:id="2888" w:name="_Toc27894982"/>
      <w:bookmarkStart w:id="2889" w:name="_Toc36192063"/>
      <w:bookmarkStart w:id="2890" w:name="_Toc45193153"/>
      <w:bookmarkStart w:id="2891" w:name="_Toc47592785"/>
      <w:bookmarkStart w:id="2892" w:name="_Toc51834872"/>
      <w:bookmarkStart w:id="2893" w:name="_Toc83355417"/>
      <w:r w:rsidRPr="00140E21">
        <w:t>4.19.2</w:t>
      </w:r>
      <w:r w:rsidRPr="00140E21">
        <w:tab/>
        <w:t>Void</w:t>
      </w:r>
      <w:bookmarkEnd w:id="2887"/>
      <w:bookmarkEnd w:id="2888"/>
      <w:bookmarkEnd w:id="2889"/>
      <w:bookmarkEnd w:id="2890"/>
      <w:bookmarkEnd w:id="2891"/>
      <w:bookmarkEnd w:id="2892"/>
      <w:bookmarkEnd w:id="2893"/>
    </w:p>
    <w:p w14:paraId="58589C0D" w14:textId="77777777" w:rsidR="00776774" w:rsidRPr="00140E21" w:rsidRDefault="00776774" w:rsidP="00776774"/>
    <w:p w14:paraId="5A678A2B" w14:textId="77777777" w:rsidR="00776774" w:rsidRPr="00140E21" w:rsidRDefault="00776774" w:rsidP="00776774">
      <w:pPr>
        <w:pStyle w:val="Heading2"/>
      </w:pPr>
      <w:bookmarkStart w:id="2894" w:name="_Toc20204291"/>
      <w:bookmarkStart w:id="2895" w:name="_Toc27894983"/>
      <w:bookmarkStart w:id="2896" w:name="_Toc36192064"/>
      <w:bookmarkStart w:id="2897" w:name="_Toc45193154"/>
      <w:bookmarkStart w:id="2898" w:name="_Toc47592786"/>
      <w:bookmarkStart w:id="2899" w:name="_Toc51834873"/>
      <w:bookmarkStart w:id="2900" w:name="_Toc83355418"/>
      <w:r w:rsidRPr="00140E21">
        <w:t>4.20</w:t>
      </w:r>
      <w:r w:rsidRPr="00140E21">
        <w:tab/>
        <w:t>UE Parameters Update via UDM Control Plane Procedure</w:t>
      </w:r>
      <w:bookmarkEnd w:id="2894"/>
      <w:bookmarkEnd w:id="2895"/>
      <w:bookmarkEnd w:id="2896"/>
      <w:bookmarkEnd w:id="2897"/>
      <w:bookmarkEnd w:id="2898"/>
      <w:bookmarkEnd w:id="2899"/>
      <w:bookmarkEnd w:id="2900"/>
    </w:p>
    <w:p w14:paraId="512C7F98" w14:textId="77777777" w:rsidR="00776774" w:rsidRPr="00140E21" w:rsidRDefault="00776774" w:rsidP="00776774">
      <w:pPr>
        <w:pStyle w:val="Heading3"/>
      </w:pPr>
      <w:bookmarkStart w:id="2901" w:name="_Toc20204292"/>
      <w:bookmarkStart w:id="2902" w:name="_Toc27894984"/>
      <w:bookmarkStart w:id="2903" w:name="_Toc36192065"/>
      <w:bookmarkStart w:id="2904" w:name="_Toc45193155"/>
      <w:bookmarkStart w:id="2905" w:name="_Toc47592787"/>
      <w:bookmarkStart w:id="2906" w:name="_Toc51834874"/>
      <w:bookmarkStart w:id="2907" w:name="_Toc83355419"/>
      <w:r w:rsidRPr="00140E21">
        <w:t>4.20.1</w:t>
      </w:r>
      <w:r w:rsidRPr="00140E21">
        <w:tab/>
        <w:t>General</w:t>
      </w:r>
      <w:bookmarkEnd w:id="2901"/>
      <w:bookmarkEnd w:id="2902"/>
      <w:bookmarkEnd w:id="2903"/>
      <w:bookmarkEnd w:id="2904"/>
      <w:bookmarkEnd w:id="2905"/>
      <w:bookmarkEnd w:id="2906"/>
      <w:bookmarkEnd w:id="2907"/>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3693E643" w14:textId="77777777" w:rsidR="000D43C1" w:rsidRDefault="000D43C1" w:rsidP="00776774">
      <w:pPr>
        <w:pStyle w:val="B2"/>
        <w:rPr>
          <w:noProof/>
        </w:rPr>
      </w:pPr>
      <w:r>
        <w:rPr>
          <w:noProof/>
        </w:rPr>
        <w:t>-</w:t>
      </w:r>
      <w:r>
        <w:rPr>
          <w:noProof/>
        </w:rPr>
        <w:tab/>
        <w:t>NSSAA credentials per S-NSSAI as defined in TS 33.501 [15] (final consumer of the parameter is the ME or USIM); and</w:t>
      </w:r>
    </w:p>
    <w:p w14:paraId="0F48D1BA" w14:textId="77777777" w:rsidR="000D43C1" w:rsidRDefault="000D43C1" w:rsidP="00776774">
      <w:pPr>
        <w:pStyle w:val="B2"/>
        <w:rPr>
          <w:noProof/>
        </w:rPr>
      </w:pPr>
      <w:r>
        <w:rPr>
          <w:noProof/>
        </w:rPr>
        <w:t>-</w:t>
      </w:r>
      <w:r>
        <w:rPr>
          <w:noProof/>
        </w:rPr>
        <w:tab/>
        <w:t>DN-specific credentials for authentication/authorization of the PDU Session establishment as defined in TS 33.501 [15] (final consumer of the parameter is the ME or USIM);</w:t>
      </w:r>
    </w:p>
    <w:p w14:paraId="70BF32AE" w14:textId="7CE2439D"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08" w:name="_Toc20204293"/>
      <w:bookmarkStart w:id="2909" w:name="_Toc27894985"/>
      <w:bookmarkStart w:id="2910" w:name="_Toc36192066"/>
      <w:bookmarkStart w:id="2911" w:name="_Toc45193156"/>
      <w:bookmarkStart w:id="2912" w:name="_Toc47592788"/>
      <w:bookmarkStart w:id="2913" w:name="_Toc51834875"/>
      <w:bookmarkStart w:id="2914" w:name="_Toc83355420"/>
      <w:r w:rsidRPr="00140E21">
        <w:t>4.20.2</w:t>
      </w:r>
      <w:r w:rsidRPr="00140E21">
        <w:tab/>
        <w:t>UE Parameters Update via UDM Control Plane Procedure</w:t>
      </w:r>
      <w:bookmarkEnd w:id="2908"/>
      <w:bookmarkEnd w:id="2909"/>
      <w:bookmarkEnd w:id="2910"/>
      <w:bookmarkEnd w:id="2911"/>
      <w:bookmarkEnd w:id="2912"/>
      <w:bookmarkEnd w:id="2913"/>
      <w:bookmarkEnd w:id="2914"/>
    </w:p>
    <w:p w14:paraId="64BB8059" w14:textId="7B444169" w:rsidR="00CE5B0F" w:rsidRDefault="00CE5B0F" w:rsidP="00CE5B0F">
      <w:pPr>
        <w:pStyle w:val="TH"/>
      </w:pPr>
      <w:r>
        <w:object w:dxaOrig="9639" w:dyaOrig="3400" w14:anchorId="1922BD0E">
          <v:shape id="_x0000_i1231" type="#_x0000_t75" style="width:481.5pt;height:169.5pt" o:ole="">
            <v:imagedata r:id="rId394" o:title=""/>
          </v:shape>
          <o:OLEObject Type="Embed" ProgID="Word.Picture.8" ShapeID="_x0000_i1231" DrawAspect="Content" ObjectID="_1693969360" r:id="rId395"/>
        </w:object>
      </w:r>
    </w:p>
    <w:p w14:paraId="710A0284" w14:textId="26059574"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lastRenderedPageBreak/>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915" w:name="_Hlk527400603"/>
      <w:r w:rsidRPr="00140E21">
        <w:t>whether the UE needs to re-register after updating the data</w:t>
      </w:r>
      <w:bookmarkEnd w:id="2915"/>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5F91359" w:rsidR="00CE5B0F" w:rsidRDefault="00CE5B0F" w:rsidP="00776774">
      <w:pPr>
        <w:pStyle w:val="B1"/>
      </w:pPr>
      <w:r>
        <w:t>6a.</w:t>
      </w:r>
      <w:r>
        <w:tab/>
        <w:t>If the UE parameter update is performed due to "Routing Indicator update data"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p>
    <w:p w14:paraId="50C554D4" w14:textId="7919722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16" w:name="_Toc20204294"/>
      <w:bookmarkStart w:id="2917" w:name="_Toc27894986"/>
      <w:bookmarkStart w:id="2918" w:name="_Toc36192067"/>
      <w:bookmarkStart w:id="2919" w:name="_Toc45193157"/>
      <w:bookmarkStart w:id="2920" w:name="_Toc47592789"/>
      <w:bookmarkStart w:id="2921" w:name="_Toc51834876"/>
      <w:bookmarkStart w:id="2922" w:name="_Toc83355421"/>
      <w:r w:rsidRPr="00140E21">
        <w:t>4.20.3</w:t>
      </w:r>
      <w:r w:rsidRPr="00140E21">
        <w:tab/>
        <w:t>Void</w:t>
      </w:r>
      <w:bookmarkEnd w:id="2916"/>
      <w:bookmarkEnd w:id="2917"/>
      <w:bookmarkEnd w:id="2918"/>
      <w:bookmarkEnd w:id="2919"/>
      <w:bookmarkEnd w:id="2920"/>
      <w:bookmarkEnd w:id="2921"/>
      <w:bookmarkEnd w:id="2922"/>
    </w:p>
    <w:p w14:paraId="621462D9" w14:textId="77777777" w:rsidR="00776774" w:rsidRPr="00140E21" w:rsidRDefault="00776774" w:rsidP="00776774">
      <w:pPr>
        <w:pStyle w:val="Heading2"/>
      </w:pPr>
      <w:bookmarkStart w:id="2923" w:name="_Toc20204295"/>
      <w:bookmarkStart w:id="2924" w:name="_Toc27894987"/>
      <w:bookmarkStart w:id="2925" w:name="_Toc36192068"/>
      <w:bookmarkStart w:id="2926" w:name="_Toc45193158"/>
      <w:bookmarkStart w:id="2927" w:name="_Toc47592790"/>
      <w:bookmarkStart w:id="2928" w:name="_Toc51834877"/>
      <w:bookmarkStart w:id="2929" w:name="_Toc83355422"/>
      <w:r w:rsidRPr="00140E21">
        <w:t>4.21</w:t>
      </w:r>
      <w:r w:rsidRPr="00140E21">
        <w:tab/>
        <w:t>Secondary RAT Usage Data Reporting Procedure</w:t>
      </w:r>
      <w:bookmarkEnd w:id="2923"/>
      <w:bookmarkEnd w:id="2924"/>
      <w:bookmarkEnd w:id="2925"/>
      <w:bookmarkEnd w:id="2926"/>
      <w:bookmarkEnd w:id="2927"/>
      <w:bookmarkEnd w:id="2928"/>
      <w:bookmarkEnd w:id="2929"/>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30" w:name="_MON_1565428024"/>
    <w:bookmarkEnd w:id="2930"/>
    <w:p w14:paraId="25167FC5" w14:textId="77777777" w:rsidR="00776774" w:rsidRPr="00140E21" w:rsidRDefault="00776774" w:rsidP="00776774">
      <w:pPr>
        <w:pStyle w:val="TH"/>
      </w:pPr>
      <w:r w:rsidRPr="00140E21">
        <w:object w:dxaOrig="3290" w:dyaOrig="2778" w14:anchorId="03356526">
          <v:shape id="_x0000_i1232" type="#_x0000_t75" style="width:162.75pt;height:141pt" o:ole="">
            <v:imagedata r:id="rId396" o:title=""/>
          </v:shape>
          <o:OLEObject Type="Embed" ProgID="Word.Picture.8" ShapeID="_x0000_i1232" DrawAspect="Content" ObjectID="_1693969361" r:id="rId397"/>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31" w:name="_MON_1608756874"/>
    <w:bookmarkEnd w:id="2931"/>
    <w:p w14:paraId="29966AC3" w14:textId="77777777" w:rsidR="00776774" w:rsidRPr="00140E21" w:rsidRDefault="00776774" w:rsidP="00776774">
      <w:pPr>
        <w:pStyle w:val="TH"/>
      </w:pPr>
      <w:r w:rsidRPr="00140E21">
        <w:object w:dxaOrig="7110" w:dyaOrig="4943" w14:anchorId="32760F63">
          <v:shape id="_x0000_i1233" type="#_x0000_t75" style="width:355.5pt;height:246.75pt" o:ole="">
            <v:imagedata r:id="rId398" o:title=""/>
          </v:shape>
          <o:OLEObject Type="Embed" ProgID="Word.Picture.8" ShapeID="_x0000_i1233" DrawAspect="Content" ObjectID="_1693969362" r:id="rId399"/>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32" w:name="_Toc20204296"/>
      <w:bookmarkStart w:id="2933" w:name="_Toc27894988"/>
      <w:bookmarkStart w:id="2934" w:name="_Toc36192069"/>
      <w:bookmarkStart w:id="2935" w:name="_Toc45193159"/>
      <w:bookmarkStart w:id="2936" w:name="_Toc47592791"/>
      <w:bookmarkStart w:id="2937" w:name="_Toc51834878"/>
      <w:bookmarkStart w:id="2938" w:name="_Toc83355423"/>
      <w:r w:rsidRPr="00140E21">
        <w:lastRenderedPageBreak/>
        <w:t>4.22</w:t>
      </w:r>
      <w:r w:rsidRPr="00140E21">
        <w:tab/>
        <w:t>ATSSS Procedures</w:t>
      </w:r>
      <w:bookmarkEnd w:id="2932"/>
      <w:bookmarkEnd w:id="2933"/>
      <w:bookmarkEnd w:id="2934"/>
      <w:bookmarkEnd w:id="2935"/>
      <w:bookmarkEnd w:id="2936"/>
      <w:bookmarkEnd w:id="2937"/>
      <w:bookmarkEnd w:id="2938"/>
    </w:p>
    <w:p w14:paraId="40033C19" w14:textId="77777777" w:rsidR="00776774" w:rsidRPr="00140E21" w:rsidRDefault="00776774" w:rsidP="00776774">
      <w:pPr>
        <w:pStyle w:val="Heading3"/>
      </w:pPr>
      <w:bookmarkStart w:id="2939" w:name="_Toc20204297"/>
      <w:bookmarkStart w:id="2940" w:name="_Toc27894989"/>
      <w:bookmarkStart w:id="2941" w:name="_Toc36192070"/>
      <w:bookmarkStart w:id="2942" w:name="_Toc45193160"/>
      <w:bookmarkStart w:id="2943" w:name="_Toc47592792"/>
      <w:bookmarkStart w:id="2944" w:name="_Toc51834879"/>
      <w:bookmarkStart w:id="2945" w:name="_Toc83355424"/>
      <w:r w:rsidRPr="00140E21">
        <w:t>4.22.1</w:t>
      </w:r>
      <w:r w:rsidRPr="00140E21">
        <w:tab/>
        <w:t>General</w:t>
      </w:r>
      <w:bookmarkEnd w:id="2939"/>
      <w:bookmarkEnd w:id="2940"/>
      <w:bookmarkEnd w:id="2941"/>
      <w:bookmarkEnd w:id="2942"/>
      <w:bookmarkEnd w:id="2943"/>
      <w:bookmarkEnd w:id="2944"/>
      <w:bookmarkEnd w:id="2945"/>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46" w:name="_Toc20204298"/>
      <w:bookmarkStart w:id="2947"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48" w:name="_Toc36192071"/>
      <w:bookmarkStart w:id="2949" w:name="_Toc45193161"/>
      <w:bookmarkStart w:id="2950" w:name="_Toc47592793"/>
      <w:bookmarkStart w:id="2951" w:name="_Toc51834880"/>
      <w:bookmarkStart w:id="2952" w:name="_Toc83355425"/>
      <w:r w:rsidRPr="00140E21">
        <w:t>4.22.2</w:t>
      </w:r>
      <w:r w:rsidRPr="00140E21">
        <w:tab/>
        <w:t>UE Requested MA PDU Session Establishment</w:t>
      </w:r>
      <w:bookmarkEnd w:id="2946"/>
      <w:bookmarkEnd w:id="2947"/>
      <w:bookmarkEnd w:id="2948"/>
      <w:bookmarkEnd w:id="2949"/>
      <w:bookmarkEnd w:id="2950"/>
      <w:bookmarkEnd w:id="2951"/>
      <w:bookmarkEnd w:id="2952"/>
    </w:p>
    <w:p w14:paraId="3994CB14" w14:textId="0FF98187" w:rsidR="00995925" w:rsidRDefault="00995925" w:rsidP="00776774">
      <w:pPr>
        <w:pStyle w:val="Heading4"/>
      </w:pPr>
      <w:bookmarkStart w:id="2953" w:name="_Toc20204299"/>
      <w:bookmarkStart w:id="2954" w:name="_Toc27894991"/>
      <w:bookmarkStart w:id="2955" w:name="_Toc36192072"/>
      <w:bookmarkStart w:id="2956" w:name="_Toc45193162"/>
      <w:bookmarkStart w:id="2957" w:name="_Toc47592794"/>
      <w:bookmarkStart w:id="2958" w:name="_Toc51834881"/>
      <w:bookmarkStart w:id="2959" w:name="_Toc83355426"/>
      <w:r>
        <w:t>4.22.2.0</w:t>
      </w:r>
      <w:r>
        <w:tab/>
        <w:t>Overview</w:t>
      </w:r>
      <w:bookmarkEnd w:id="2959"/>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60" w:name="_Toc83355427"/>
      <w:r w:rsidRPr="00140E21">
        <w:t>4.22.2.1</w:t>
      </w:r>
      <w:r w:rsidRPr="00140E21">
        <w:tab/>
        <w:t>Non-roaming and Roaming with Local Breakout</w:t>
      </w:r>
      <w:bookmarkEnd w:id="2953"/>
      <w:bookmarkEnd w:id="2954"/>
      <w:bookmarkEnd w:id="2955"/>
      <w:bookmarkEnd w:id="2956"/>
      <w:bookmarkEnd w:id="2957"/>
      <w:bookmarkEnd w:id="2958"/>
      <w:bookmarkEnd w:id="2960"/>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 xml:space="preserve">"MA PDU </w:t>
      </w:r>
      <w:r w:rsidRPr="00140E21">
        <w:lastRenderedPageBreak/>
        <w:t>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61" w:name="_Toc20204300"/>
      <w:bookmarkStart w:id="2962" w:name="_Toc27894992"/>
      <w:bookmarkStart w:id="2963" w:name="_Toc36192073"/>
      <w:bookmarkStart w:id="2964" w:name="_Toc45193163"/>
      <w:bookmarkStart w:id="2965" w:name="_Toc47592795"/>
      <w:bookmarkStart w:id="2966" w:name="_Toc51834882"/>
      <w:bookmarkStart w:id="2967" w:name="_Toc83355428"/>
      <w:r w:rsidRPr="00140E21">
        <w:lastRenderedPageBreak/>
        <w:t>4.22.2.2</w:t>
      </w:r>
      <w:r w:rsidRPr="00140E21">
        <w:tab/>
        <w:t>Home-routed Roaming</w:t>
      </w:r>
      <w:bookmarkEnd w:id="2961"/>
      <w:bookmarkEnd w:id="2962"/>
      <w:bookmarkEnd w:id="2963"/>
      <w:bookmarkEnd w:id="2964"/>
      <w:bookmarkEnd w:id="2965"/>
      <w:bookmarkEnd w:id="2966"/>
      <w:bookmarkEnd w:id="2967"/>
    </w:p>
    <w:p w14:paraId="3063AAC3" w14:textId="77777777" w:rsidR="00776774" w:rsidRDefault="00776774" w:rsidP="00776774">
      <w:pPr>
        <w:pStyle w:val="Heading5"/>
      </w:pPr>
      <w:bookmarkStart w:id="2968" w:name="_Toc45193164"/>
      <w:bookmarkStart w:id="2969" w:name="_Toc47592796"/>
      <w:bookmarkStart w:id="2970" w:name="_Toc51834883"/>
      <w:bookmarkStart w:id="2971" w:name="_Toc83355429"/>
      <w:r>
        <w:t>4.22.2.2.1</w:t>
      </w:r>
      <w:r>
        <w:tab/>
        <w:t>Home-routed Roaming - UE registered to the same PLMN</w:t>
      </w:r>
      <w:bookmarkEnd w:id="2968"/>
      <w:bookmarkEnd w:id="2969"/>
      <w:bookmarkEnd w:id="2970"/>
      <w:bookmarkEnd w:id="2971"/>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 xml:space="preserve">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t>
      </w:r>
      <w:r>
        <w:lastRenderedPageBreak/>
        <w:t>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72" w:name="_Toc45193165"/>
      <w:bookmarkStart w:id="2973" w:name="_Toc47592797"/>
      <w:bookmarkStart w:id="2974" w:name="_Toc51834884"/>
      <w:bookmarkStart w:id="2975" w:name="_Toc83355430"/>
      <w:r>
        <w:t>4.22.2.2.2</w:t>
      </w:r>
      <w:r>
        <w:tab/>
        <w:t>Home-routed Roaming - UE registered to different PLMNs</w:t>
      </w:r>
      <w:bookmarkEnd w:id="2972"/>
      <w:bookmarkEnd w:id="2973"/>
      <w:bookmarkEnd w:id="2974"/>
      <w:bookmarkEnd w:id="297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76" w:name="_Toc20204301"/>
      <w:bookmarkStart w:id="2977" w:name="_Toc27894993"/>
      <w:bookmarkStart w:id="2978" w:name="_Toc36192074"/>
      <w:bookmarkStart w:id="2979" w:name="_Toc45193166"/>
      <w:bookmarkStart w:id="2980" w:name="_Toc47592798"/>
      <w:bookmarkStart w:id="2981" w:name="_Toc51834885"/>
      <w:bookmarkStart w:id="2982" w:name="_Toc83355431"/>
      <w:r>
        <w:t>4.22.2.3</w:t>
      </w:r>
      <w:r>
        <w:tab/>
        <w:t>MA PDU Session establishment with 3GPP access connected to EPC and non-3GPP access connected to 5GC</w:t>
      </w:r>
      <w:bookmarkEnd w:id="2982"/>
    </w:p>
    <w:p w14:paraId="1A04D5CB" w14:textId="77777777" w:rsidR="00995925" w:rsidRDefault="00995925" w:rsidP="00EE66A3">
      <w:pPr>
        <w:pStyle w:val="Heading5"/>
      </w:pPr>
      <w:bookmarkStart w:id="2983" w:name="_Toc83355432"/>
      <w:r>
        <w:t>4.22.2.3.1</w:t>
      </w:r>
      <w:r>
        <w:tab/>
        <w:t>General</w:t>
      </w:r>
      <w:bookmarkEnd w:id="2983"/>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lastRenderedPageBreak/>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84" w:name="_Toc83355433"/>
      <w:r>
        <w:t>4.22.2.3.2</w:t>
      </w:r>
      <w:r>
        <w:tab/>
        <w:t>PDN Connections and Multi Access PDU Sessions</w:t>
      </w:r>
      <w:bookmarkEnd w:id="2984"/>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lastRenderedPageBreak/>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85" w:name="_Toc83355434"/>
      <w:r>
        <w:t>4.22.2.3.3</w:t>
      </w:r>
      <w:r>
        <w:tab/>
        <w:t>QoS Support</w:t>
      </w:r>
      <w:bookmarkEnd w:id="2985"/>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lastRenderedPageBreak/>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86" w:name="_Toc83355435"/>
      <w:r w:rsidRPr="00140E21">
        <w:t>4.22.3</w:t>
      </w:r>
      <w:r w:rsidRPr="00140E21">
        <w:tab/>
        <w:t>UE Requested PDU Session Establishment with Network Modification to MA PDU Session</w:t>
      </w:r>
      <w:bookmarkEnd w:id="2976"/>
      <w:bookmarkEnd w:id="2977"/>
      <w:bookmarkEnd w:id="2978"/>
      <w:bookmarkEnd w:id="2979"/>
      <w:bookmarkEnd w:id="2980"/>
      <w:bookmarkEnd w:id="2981"/>
      <w:bookmarkEnd w:id="2986"/>
    </w:p>
    <w:p w14:paraId="51022F95" w14:textId="77777777" w:rsidR="00776774" w:rsidRDefault="00776774" w:rsidP="00776774">
      <w:pPr>
        <w:pStyle w:val="Heading4"/>
      </w:pPr>
      <w:bookmarkStart w:id="2987" w:name="_Toc45193167"/>
      <w:bookmarkStart w:id="2988" w:name="_Toc47592799"/>
      <w:bookmarkStart w:id="2989" w:name="_Toc51834886"/>
      <w:bookmarkStart w:id="2990" w:name="_Toc83355436"/>
      <w:r>
        <w:t>4.22.3.1</w:t>
      </w:r>
      <w:r>
        <w:tab/>
        <w:t>Overview</w:t>
      </w:r>
      <w:bookmarkEnd w:id="2987"/>
      <w:bookmarkEnd w:id="2988"/>
      <w:bookmarkEnd w:id="2989"/>
      <w:bookmarkEnd w:id="2990"/>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91" w:name="_Toc45193168"/>
      <w:bookmarkStart w:id="2992" w:name="_Toc47592800"/>
      <w:bookmarkStart w:id="2993" w:name="_Toc51834887"/>
      <w:bookmarkStart w:id="2994" w:name="_Toc83355437"/>
      <w:r>
        <w:t>4.22.3.2</w:t>
      </w:r>
      <w:r>
        <w:tab/>
        <w:t>Non-roaming or roaming with local breakout</w:t>
      </w:r>
      <w:bookmarkEnd w:id="2991"/>
      <w:bookmarkEnd w:id="2992"/>
      <w:bookmarkEnd w:id="2993"/>
      <w:bookmarkEnd w:id="2994"/>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66EEAC1A"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lastRenderedPageBreak/>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95" w:name="_Toc45193169"/>
      <w:bookmarkStart w:id="2996" w:name="_Toc47592801"/>
      <w:bookmarkStart w:id="2997" w:name="_Toc51834888"/>
      <w:bookmarkStart w:id="2998" w:name="_Toc83355438"/>
      <w:r>
        <w:t>4.22.3.3</w:t>
      </w:r>
      <w:r>
        <w:tab/>
        <w:t>Home-routed, the UE registered to the same VPLMN over both access</w:t>
      </w:r>
      <w:bookmarkEnd w:id="2995"/>
      <w:bookmarkEnd w:id="2996"/>
      <w:bookmarkEnd w:id="2997"/>
      <w:bookmarkEnd w:id="299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lastRenderedPageBreak/>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99" w:name="_Toc45193170"/>
      <w:bookmarkStart w:id="3000" w:name="_Toc47592802"/>
      <w:bookmarkStart w:id="3001" w:name="_Toc51834889"/>
      <w:bookmarkStart w:id="3002" w:name="_Toc83355439"/>
      <w:r>
        <w:t>4.22.3.4</w:t>
      </w:r>
      <w:r>
        <w:tab/>
        <w:t>Home-routed, the UE registered to different PLMNs over both access</w:t>
      </w:r>
      <w:bookmarkEnd w:id="2999"/>
      <w:bookmarkEnd w:id="3000"/>
      <w:bookmarkEnd w:id="3001"/>
      <w:bookmarkEnd w:id="3002"/>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03" w:name="_Toc20204302"/>
      <w:bookmarkStart w:id="3004" w:name="_Toc27894994"/>
      <w:bookmarkStart w:id="3005" w:name="_Toc36192075"/>
      <w:bookmarkStart w:id="3006" w:name="_Toc45193171"/>
      <w:bookmarkStart w:id="3007" w:name="_Toc47592803"/>
      <w:bookmarkStart w:id="3008" w:name="_Toc51834890"/>
      <w:bookmarkStart w:id="3009" w:name="_Toc83355440"/>
      <w:r w:rsidRPr="00140E21">
        <w:t>4.22.4</w:t>
      </w:r>
      <w:r w:rsidRPr="00140E21">
        <w:tab/>
        <w:t>Access Network Performance Measurements</w:t>
      </w:r>
      <w:bookmarkEnd w:id="3003"/>
      <w:bookmarkEnd w:id="3004"/>
      <w:bookmarkEnd w:id="3005"/>
      <w:bookmarkEnd w:id="3006"/>
      <w:bookmarkEnd w:id="3007"/>
      <w:bookmarkEnd w:id="3008"/>
      <w:bookmarkEnd w:id="3009"/>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10" w:name="_Toc20204303"/>
      <w:bookmarkStart w:id="3011" w:name="_Toc27894995"/>
      <w:bookmarkStart w:id="3012" w:name="_Toc36192076"/>
      <w:bookmarkStart w:id="3013" w:name="_Toc45193172"/>
      <w:bookmarkStart w:id="3014" w:name="_Toc47592804"/>
      <w:bookmarkStart w:id="3015" w:name="_Toc51834891"/>
      <w:bookmarkStart w:id="3016" w:name="_Toc83355441"/>
      <w:r w:rsidRPr="00140E21">
        <w:t>4.22.5</w:t>
      </w:r>
      <w:r w:rsidRPr="00140E21">
        <w:tab/>
        <w:t>Reporting of Access Availability</w:t>
      </w:r>
      <w:bookmarkEnd w:id="3010"/>
      <w:bookmarkEnd w:id="3011"/>
      <w:bookmarkEnd w:id="3012"/>
      <w:bookmarkEnd w:id="3013"/>
      <w:bookmarkEnd w:id="3014"/>
      <w:bookmarkEnd w:id="3015"/>
      <w:bookmarkEnd w:id="3016"/>
    </w:p>
    <w:p w14:paraId="6623EEDA" w14:textId="77777777" w:rsidR="00776774" w:rsidRPr="00140E21" w:rsidRDefault="00776774" w:rsidP="00776774">
      <w:r>
        <w:t xml:space="preserve">After </w:t>
      </w:r>
      <w:r w:rsidRPr="00140E21">
        <w:t xml:space="preserve">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w:t>
      </w:r>
      <w:r w:rsidRPr="00140E21">
        <w:lastRenderedPageBreak/>
        <w:t>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17" w:name="_Toc20204304"/>
      <w:bookmarkStart w:id="3018" w:name="_Toc27894996"/>
      <w:bookmarkStart w:id="3019" w:name="_Toc36192077"/>
      <w:bookmarkStart w:id="3020" w:name="_Toc45193173"/>
      <w:bookmarkStart w:id="3021" w:name="_Toc47592805"/>
      <w:bookmarkStart w:id="3022" w:name="_Toc51834892"/>
      <w:bookmarkStart w:id="3023" w:name="_Toc83355442"/>
      <w:r w:rsidRPr="00140E21">
        <w:t>4.22.6</w:t>
      </w:r>
      <w:r w:rsidRPr="00140E21">
        <w:tab/>
        <w:t>EPS Interworking</w:t>
      </w:r>
      <w:bookmarkEnd w:id="3017"/>
      <w:bookmarkEnd w:id="3018"/>
      <w:bookmarkEnd w:id="3019"/>
      <w:bookmarkEnd w:id="3020"/>
      <w:bookmarkEnd w:id="3021"/>
      <w:bookmarkEnd w:id="3022"/>
      <w:bookmarkEnd w:id="3023"/>
    </w:p>
    <w:p w14:paraId="0ADC106E" w14:textId="77777777" w:rsidR="00776774" w:rsidRDefault="00776774" w:rsidP="00776774">
      <w:pPr>
        <w:pStyle w:val="Heading4"/>
      </w:pPr>
      <w:bookmarkStart w:id="3024" w:name="_Toc20204305"/>
      <w:bookmarkStart w:id="3025" w:name="_Toc27894997"/>
      <w:bookmarkStart w:id="3026" w:name="_Toc36192078"/>
      <w:bookmarkStart w:id="3027" w:name="_Toc45193174"/>
      <w:bookmarkStart w:id="3028" w:name="_Toc47592806"/>
      <w:bookmarkStart w:id="3029" w:name="_Toc51834893"/>
      <w:bookmarkStart w:id="3030" w:name="_Toc83355443"/>
      <w:r>
        <w:t>4.22.6.1</w:t>
      </w:r>
      <w:r>
        <w:tab/>
        <w:t>General</w:t>
      </w:r>
      <w:bookmarkEnd w:id="3024"/>
      <w:bookmarkEnd w:id="3025"/>
      <w:bookmarkEnd w:id="3026"/>
      <w:bookmarkEnd w:id="3027"/>
      <w:bookmarkEnd w:id="3028"/>
      <w:bookmarkEnd w:id="3029"/>
      <w:bookmarkEnd w:id="3030"/>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31" w:name="_Toc20204306"/>
      <w:bookmarkStart w:id="3032" w:name="_Toc27894998"/>
      <w:bookmarkStart w:id="3033" w:name="_Toc36192079"/>
      <w:bookmarkStart w:id="3034" w:name="_Toc45193175"/>
      <w:bookmarkStart w:id="3035" w:name="_Toc47592807"/>
      <w:bookmarkStart w:id="3036" w:name="_Toc51834894"/>
      <w:bookmarkStart w:id="3037" w:name="_Toc83355444"/>
      <w:r>
        <w:t>4.22.6.2</w:t>
      </w:r>
      <w:r>
        <w:tab/>
        <w:t>Impacts to EPS interworking procedures</w:t>
      </w:r>
      <w:bookmarkEnd w:id="3031"/>
      <w:bookmarkEnd w:id="3032"/>
      <w:bookmarkEnd w:id="3033"/>
      <w:bookmarkEnd w:id="3034"/>
      <w:bookmarkEnd w:id="3035"/>
      <w:bookmarkEnd w:id="3036"/>
      <w:bookmarkEnd w:id="3037"/>
    </w:p>
    <w:p w14:paraId="245DED7F" w14:textId="77777777" w:rsidR="00776774" w:rsidRDefault="00776774" w:rsidP="00776774">
      <w:pPr>
        <w:pStyle w:val="Heading5"/>
      </w:pPr>
      <w:bookmarkStart w:id="3038" w:name="_Toc20204307"/>
      <w:bookmarkStart w:id="3039" w:name="_Toc27894999"/>
      <w:bookmarkStart w:id="3040" w:name="_Toc36192080"/>
      <w:bookmarkStart w:id="3041" w:name="_Toc45193176"/>
      <w:bookmarkStart w:id="3042" w:name="_Toc47592808"/>
      <w:bookmarkStart w:id="3043" w:name="_Toc51834895"/>
      <w:bookmarkStart w:id="3044" w:name="_Toc83355445"/>
      <w:r>
        <w:t>4.22.6.2.1</w:t>
      </w:r>
      <w:r>
        <w:tab/>
        <w:t>5GS to EPS handover using N26 interface</w:t>
      </w:r>
      <w:bookmarkEnd w:id="3038"/>
      <w:bookmarkEnd w:id="3039"/>
      <w:bookmarkEnd w:id="3040"/>
      <w:bookmarkEnd w:id="3041"/>
      <w:bookmarkEnd w:id="3042"/>
      <w:bookmarkEnd w:id="3043"/>
      <w:bookmarkEnd w:id="3044"/>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45" w:name="_Toc20204308"/>
      <w:bookmarkStart w:id="3046" w:name="_Toc27895000"/>
      <w:bookmarkStart w:id="3047" w:name="_Toc36192081"/>
      <w:bookmarkStart w:id="3048" w:name="_Toc45193177"/>
      <w:bookmarkStart w:id="3049" w:name="_Toc47592809"/>
      <w:bookmarkStart w:id="3050" w:name="_Toc51834896"/>
      <w:bookmarkStart w:id="3051" w:name="_Toc83355446"/>
      <w:r>
        <w:t>4.22.6.2.2</w:t>
      </w:r>
      <w:r>
        <w:tab/>
        <w:t>5GS to EPS idle mode mobility using N26 interface</w:t>
      </w:r>
      <w:bookmarkEnd w:id="3045"/>
      <w:bookmarkEnd w:id="3046"/>
      <w:bookmarkEnd w:id="3047"/>
      <w:bookmarkEnd w:id="3048"/>
      <w:bookmarkEnd w:id="3049"/>
      <w:bookmarkEnd w:id="3050"/>
      <w:bookmarkEnd w:id="3051"/>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52"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53" w:name="_Toc27895001"/>
      <w:bookmarkStart w:id="3054" w:name="_Toc36192082"/>
      <w:bookmarkStart w:id="3055" w:name="_Toc45193178"/>
      <w:bookmarkStart w:id="3056" w:name="_Toc47592810"/>
      <w:bookmarkStart w:id="3057" w:name="_Toc51834897"/>
      <w:bookmarkStart w:id="3058" w:name="_Toc83355447"/>
      <w:r>
        <w:t>4.22.6.2.3</w:t>
      </w:r>
      <w:r>
        <w:tab/>
        <w:t>EPS bearer ID allocation</w:t>
      </w:r>
      <w:bookmarkEnd w:id="3052"/>
      <w:bookmarkEnd w:id="3053"/>
      <w:bookmarkEnd w:id="3054"/>
      <w:bookmarkEnd w:id="3055"/>
      <w:bookmarkEnd w:id="3056"/>
      <w:bookmarkEnd w:id="3057"/>
      <w:bookmarkEnd w:id="3058"/>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lastRenderedPageBreak/>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59" w:name="_Toc20204310"/>
      <w:bookmarkStart w:id="3060" w:name="_Toc27895002"/>
      <w:bookmarkStart w:id="3061" w:name="_Toc36192083"/>
      <w:bookmarkStart w:id="3062" w:name="_Toc45193179"/>
      <w:bookmarkStart w:id="3063" w:name="_Toc47592811"/>
      <w:bookmarkStart w:id="3064" w:name="_Toc51834898"/>
      <w:bookmarkStart w:id="3065" w:name="_Toc83355448"/>
      <w:r>
        <w:t>4.22.6.2.4</w:t>
      </w:r>
      <w:r>
        <w:tab/>
        <w:t>EPS bearer ID revocation</w:t>
      </w:r>
      <w:bookmarkEnd w:id="3059"/>
      <w:bookmarkEnd w:id="3060"/>
      <w:bookmarkEnd w:id="3061"/>
      <w:bookmarkEnd w:id="3062"/>
      <w:bookmarkEnd w:id="3063"/>
      <w:bookmarkEnd w:id="3064"/>
      <w:bookmarkEnd w:id="306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66" w:name="_Toc36192084"/>
      <w:bookmarkStart w:id="3067" w:name="_Toc45193180"/>
      <w:bookmarkStart w:id="3068" w:name="_Toc47592812"/>
      <w:bookmarkStart w:id="3069" w:name="_Toc51834899"/>
      <w:bookmarkStart w:id="3070" w:name="_Toc20204311"/>
      <w:bookmarkStart w:id="3071" w:name="_Toc27895003"/>
      <w:bookmarkStart w:id="3072" w:name="_Toc83355449"/>
      <w:r>
        <w:t>4.22.6.2.5</w:t>
      </w:r>
      <w:r>
        <w:tab/>
        <w:t>5GS to EPS mobility without N26 interface</w:t>
      </w:r>
      <w:bookmarkEnd w:id="3066"/>
      <w:bookmarkEnd w:id="3067"/>
      <w:bookmarkEnd w:id="3068"/>
      <w:bookmarkEnd w:id="3069"/>
      <w:bookmarkEnd w:id="3072"/>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73" w:name="_Toc36192085"/>
      <w:bookmarkStart w:id="3074" w:name="_Toc45193181"/>
      <w:bookmarkStart w:id="3075" w:name="_Toc47592813"/>
      <w:bookmarkStart w:id="3076" w:name="_Toc51834900"/>
      <w:bookmarkStart w:id="3077" w:name="_Toc83355450"/>
      <w:r>
        <w:t>4.22.6.3</w:t>
      </w:r>
      <w:r>
        <w:tab/>
        <w:t>Network Modification to MA PDU Session after a UE moving from EPC</w:t>
      </w:r>
      <w:bookmarkEnd w:id="3070"/>
      <w:bookmarkEnd w:id="3071"/>
      <w:bookmarkEnd w:id="3073"/>
      <w:bookmarkEnd w:id="3074"/>
      <w:bookmarkEnd w:id="3075"/>
      <w:bookmarkEnd w:id="3076"/>
      <w:bookmarkEnd w:id="307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34" type="#_x0000_t75" style="width:481.5pt;height:230.25pt" o:ole="">
            <v:imagedata r:id="rId400" o:title=""/>
          </v:shape>
          <o:OLEObject Type="Embed" ProgID="Visio.Drawing.11" ShapeID="_x0000_i1234" DrawAspect="Content" ObjectID="_1693969363" r:id="rId401"/>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78" w:name="_Toc20204312"/>
      <w:bookmarkStart w:id="3079" w:name="_Toc27895004"/>
      <w:bookmarkStart w:id="3080" w:name="_Toc36192086"/>
      <w:bookmarkStart w:id="3081" w:name="_Toc45193182"/>
      <w:bookmarkStart w:id="3082" w:name="_Toc47592814"/>
      <w:bookmarkStart w:id="3083" w:name="_Toc51834901"/>
      <w:bookmarkStart w:id="3084" w:name="_Toc83355451"/>
      <w:r w:rsidRPr="00140E21">
        <w:t>4.22.7</w:t>
      </w:r>
      <w:r w:rsidRPr="00140E21">
        <w:tab/>
        <w:t>Adding / Re-activating</w:t>
      </w:r>
      <w:r>
        <w:t xml:space="preserve"> / De-activating</w:t>
      </w:r>
      <w:r w:rsidRPr="00140E21">
        <w:t xml:space="preserve"> User-Plane Resources</w:t>
      </w:r>
      <w:bookmarkEnd w:id="3078"/>
      <w:bookmarkEnd w:id="3079"/>
      <w:bookmarkEnd w:id="3080"/>
      <w:bookmarkEnd w:id="3081"/>
      <w:bookmarkEnd w:id="3082"/>
      <w:bookmarkEnd w:id="3083"/>
      <w:bookmarkEnd w:id="308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w:t>
      </w:r>
      <w:r>
        <w:lastRenderedPageBreak/>
        <w:t>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8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86" w:name="_Toc27895005"/>
      <w:bookmarkStart w:id="3087" w:name="_Toc36192087"/>
      <w:bookmarkStart w:id="3088" w:name="_Toc45193183"/>
      <w:bookmarkStart w:id="3089" w:name="_Toc47592815"/>
      <w:bookmarkStart w:id="3090" w:name="_Toc51834902"/>
      <w:bookmarkStart w:id="3091" w:name="_Toc83355452"/>
      <w:r w:rsidRPr="00140E21">
        <w:t>4.22.8</w:t>
      </w:r>
      <w:r w:rsidRPr="00140E21">
        <w:tab/>
        <w:t>UE or network requested MA PDU Session Modification</w:t>
      </w:r>
      <w:bookmarkEnd w:id="3085"/>
      <w:bookmarkEnd w:id="3086"/>
      <w:bookmarkEnd w:id="3087"/>
      <w:bookmarkEnd w:id="3088"/>
      <w:bookmarkEnd w:id="3089"/>
      <w:bookmarkEnd w:id="3090"/>
      <w:bookmarkEnd w:id="3091"/>
    </w:p>
    <w:p w14:paraId="7CD154B7" w14:textId="77777777" w:rsidR="00776774" w:rsidRPr="00140E21" w:rsidRDefault="00776774" w:rsidP="00776774">
      <w:pPr>
        <w:pStyle w:val="Heading4"/>
      </w:pPr>
      <w:bookmarkStart w:id="3092" w:name="_Toc20204314"/>
      <w:bookmarkStart w:id="3093" w:name="_Toc27895006"/>
      <w:bookmarkStart w:id="3094" w:name="_Toc36192088"/>
      <w:bookmarkStart w:id="3095" w:name="_Toc45193184"/>
      <w:bookmarkStart w:id="3096" w:name="_Toc47592816"/>
      <w:bookmarkStart w:id="3097" w:name="_Toc51834903"/>
      <w:bookmarkStart w:id="3098" w:name="_Toc83355453"/>
      <w:r w:rsidRPr="00140E21">
        <w:t>4.22.8.1</w:t>
      </w:r>
      <w:r w:rsidRPr="00140E21">
        <w:tab/>
        <w:t>General</w:t>
      </w:r>
      <w:bookmarkEnd w:id="3092"/>
      <w:bookmarkEnd w:id="3093"/>
      <w:bookmarkEnd w:id="3094"/>
      <w:bookmarkEnd w:id="3095"/>
      <w:bookmarkEnd w:id="3096"/>
      <w:bookmarkEnd w:id="3097"/>
      <w:bookmarkEnd w:id="309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99" w:name="_Toc20204315"/>
      <w:bookmarkStart w:id="3100" w:name="_Toc27895007"/>
      <w:bookmarkStart w:id="3101" w:name="_Toc36192089"/>
      <w:bookmarkStart w:id="3102" w:name="_Toc45193185"/>
      <w:bookmarkStart w:id="3103" w:name="_Toc47592817"/>
      <w:bookmarkStart w:id="3104" w:name="_Toc51834904"/>
      <w:bookmarkStart w:id="3105" w:name="_Toc83355454"/>
      <w:r w:rsidRPr="00140E21">
        <w:t>4.22.8.2</w:t>
      </w:r>
      <w:r w:rsidRPr="00140E21">
        <w:tab/>
        <w:t>UE or network requested MA PDU Session Modification (non-roaming and roaming with local breakout)</w:t>
      </w:r>
      <w:bookmarkEnd w:id="3099"/>
      <w:bookmarkEnd w:id="3100"/>
      <w:bookmarkEnd w:id="3101"/>
      <w:bookmarkEnd w:id="3102"/>
      <w:bookmarkEnd w:id="3103"/>
      <w:bookmarkEnd w:id="3104"/>
      <w:bookmarkEnd w:id="3105"/>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 xml:space="preserve">In step 3, if the SMF decides to move the GBR QoS Flow to the other access, the SMF sends N2 SM information to the target AN. The PDU Session Modification Command message is sent to the UE to update ATSSS rule of </w:t>
      </w:r>
      <w:r w:rsidRPr="00140E21">
        <w:lastRenderedPageBreak/>
        <w:t>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06" w:name="_Toc20204316"/>
      <w:bookmarkStart w:id="3107" w:name="_Toc27895008"/>
      <w:bookmarkStart w:id="3108" w:name="_Toc36192090"/>
      <w:bookmarkStart w:id="3109" w:name="_Toc45193186"/>
      <w:bookmarkStart w:id="3110" w:name="_Toc47592818"/>
      <w:bookmarkStart w:id="3111" w:name="_Toc51834905"/>
      <w:bookmarkStart w:id="3112" w:name="_Toc83355455"/>
      <w:r w:rsidRPr="00140E21">
        <w:t>4.22.8.3</w:t>
      </w:r>
      <w:r w:rsidRPr="00140E21">
        <w:tab/>
        <w:t>UE or network requested MA PDU Session Modification (home-routed roaming)</w:t>
      </w:r>
      <w:bookmarkEnd w:id="3106"/>
      <w:bookmarkEnd w:id="3107"/>
      <w:bookmarkEnd w:id="3108"/>
      <w:bookmarkEnd w:id="3109"/>
      <w:bookmarkEnd w:id="3110"/>
      <w:bookmarkEnd w:id="3111"/>
      <w:bookmarkEnd w:id="311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lastRenderedPageBreak/>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13" w:name="_Toc20204317"/>
      <w:bookmarkStart w:id="3114"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15" w:name="_Toc36192091"/>
      <w:bookmarkStart w:id="3116" w:name="_Toc45193187"/>
      <w:bookmarkStart w:id="3117" w:name="_Toc47592819"/>
      <w:bookmarkStart w:id="3118" w:name="_Toc51834906"/>
      <w:bookmarkStart w:id="3119" w:name="_Toc83355456"/>
      <w:r w:rsidRPr="00140E21">
        <w:t>4.22.9</w:t>
      </w:r>
      <w:r w:rsidRPr="00140E21">
        <w:tab/>
        <w:t>Connection, Registration and Mobility Management procedures</w:t>
      </w:r>
      <w:bookmarkEnd w:id="3113"/>
      <w:bookmarkEnd w:id="3114"/>
      <w:bookmarkEnd w:id="3115"/>
      <w:bookmarkEnd w:id="3116"/>
      <w:bookmarkEnd w:id="3117"/>
      <w:bookmarkEnd w:id="3118"/>
      <w:bookmarkEnd w:id="3119"/>
    </w:p>
    <w:p w14:paraId="0445FD3B" w14:textId="77777777" w:rsidR="00776774" w:rsidRPr="00140E21" w:rsidRDefault="00776774" w:rsidP="00776774">
      <w:pPr>
        <w:pStyle w:val="Heading4"/>
      </w:pPr>
      <w:bookmarkStart w:id="3120" w:name="_Toc20204318"/>
      <w:bookmarkStart w:id="3121" w:name="_Toc27895010"/>
      <w:bookmarkStart w:id="3122" w:name="_Toc36192092"/>
      <w:bookmarkStart w:id="3123" w:name="_Toc45193188"/>
      <w:bookmarkStart w:id="3124" w:name="_Toc47592820"/>
      <w:bookmarkStart w:id="3125" w:name="_Toc51834907"/>
      <w:bookmarkStart w:id="3126" w:name="_Toc83355457"/>
      <w:r w:rsidRPr="00140E21">
        <w:t>4.22.9.1</w:t>
      </w:r>
      <w:r w:rsidRPr="00140E21">
        <w:tab/>
        <w:t>Registration procedures</w:t>
      </w:r>
      <w:bookmarkEnd w:id="3120"/>
      <w:bookmarkEnd w:id="3121"/>
      <w:bookmarkEnd w:id="3122"/>
      <w:bookmarkEnd w:id="3123"/>
      <w:bookmarkEnd w:id="3124"/>
      <w:bookmarkEnd w:id="3125"/>
      <w:bookmarkEnd w:id="312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27" w:name="_Toc20204319"/>
      <w:bookmarkStart w:id="3128" w:name="_Toc27895011"/>
      <w:bookmarkStart w:id="3129" w:name="_Toc36192093"/>
      <w:bookmarkStart w:id="3130" w:name="_Toc45193189"/>
      <w:bookmarkStart w:id="3131" w:name="_Toc47592821"/>
      <w:bookmarkStart w:id="3132" w:name="_Toc51834908"/>
      <w:bookmarkStart w:id="3133" w:name="_Toc83355458"/>
      <w:r w:rsidRPr="00140E21">
        <w:t>4.22.9.2</w:t>
      </w:r>
      <w:r w:rsidRPr="00140E21">
        <w:tab/>
        <w:t>UE Triggered Service Request</w:t>
      </w:r>
      <w:bookmarkEnd w:id="3127"/>
      <w:bookmarkEnd w:id="3128"/>
      <w:bookmarkEnd w:id="3129"/>
      <w:bookmarkEnd w:id="3130"/>
      <w:bookmarkEnd w:id="3131"/>
      <w:bookmarkEnd w:id="3132"/>
      <w:bookmarkEnd w:id="313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 xml:space="preserve">If the UE locally releases the MA PDU Session(s), the UE indicates it in the PDU Session Status. If the AMF receives the PDU Session Status and finds mismatch, regardless of roaming mode of the MA PDU Session (i.e. </w:t>
      </w:r>
      <w:r w:rsidRPr="00140E21">
        <w:lastRenderedPageBreak/>
        <w:t>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3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35" w:name="_Toc45193190"/>
      <w:bookmarkStart w:id="3136" w:name="_Toc47592822"/>
      <w:bookmarkStart w:id="3137" w:name="_Toc51834909"/>
      <w:bookmarkStart w:id="3138" w:name="_Toc27895012"/>
      <w:bookmarkStart w:id="3139" w:name="_Toc36192094"/>
      <w:bookmarkStart w:id="3140" w:name="_Toc83355459"/>
      <w:r>
        <w:t>4.22.9.3</w:t>
      </w:r>
      <w:r>
        <w:tab/>
        <w:t>N2 based handover</w:t>
      </w:r>
      <w:bookmarkEnd w:id="3135"/>
      <w:bookmarkEnd w:id="3136"/>
      <w:bookmarkEnd w:id="3137"/>
      <w:bookmarkEnd w:id="314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41" w:name="_Toc45193191"/>
      <w:bookmarkStart w:id="3142" w:name="_Toc47592823"/>
      <w:bookmarkStart w:id="3143" w:name="_Toc51834910"/>
      <w:bookmarkStart w:id="3144" w:name="_Toc83355460"/>
      <w:r>
        <w:t>4.22.9.4</w:t>
      </w:r>
      <w:r>
        <w:tab/>
        <w:t>Network Triggered Service Request</w:t>
      </w:r>
      <w:bookmarkEnd w:id="3141"/>
      <w:bookmarkEnd w:id="3142"/>
      <w:bookmarkEnd w:id="3143"/>
      <w:bookmarkEnd w:id="314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lastRenderedPageBreak/>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45" w:name="_Toc45193192"/>
      <w:bookmarkStart w:id="3146" w:name="_Toc47592824"/>
      <w:bookmarkStart w:id="3147" w:name="_Toc51834911"/>
      <w:bookmarkStart w:id="3148" w:name="_Toc83355461"/>
      <w:r w:rsidRPr="00140E21">
        <w:t>4.22.10</w:t>
      </w:r>
      <w:r w:rsidRPr="00140E21">
        <w:tab/>
        <w:t>MA PDU Session Release</w:t>
      </w:r>
      <w:bookmarkEnd w:id="3134"/>
      <w:bookmarkEnd w:id="3138"/>
      <w:bookmarkEnd w:id="3139"/>
      <w:bookmarkEnd w:id="3145"/>
      <w:bookmarkEnd w:id="3146"/>
      <w:bookmarkEnd w:id="3147"/>
      <w:bookmarkEnd w:id="3148"/>
    </w:p>
    <w:p w14:paraId="33B46EF9" w14:textId="77777777" w:rsidR="00776774" w:rsidRPr="00140E21" w:rsidRDefault="00776774" w:rsidP="00776774">
      <w:pPr>
        <w:pStyle w:val="Heading4"/>
      </w:pPr>
      <w:bookmarkStart w:id="3149" w:name="_Toc20204321"/>
      <w:bookmarkStart w:id="3150" w:name="_Toc27895013"/>
      <w:bookmarkStart w:id="3151" w:name="_Toc36192095"/>
      <w:bookmarkStart w:id="3152" w:name="_Toc45193193"/>
      <w:bookmarkStart w:id="3153" w:name="_Toc47592825"/>
      <w:bookmarkStart w:id="3154" w:name="_Toc51834912"/>
      <w:bookmarkStart w:id="3155" w:name="_Toc83355462"/>
      <w:r w:rsidRPr="00140E21">
        <w:t>4.22.10.1</w:t>
      </w:r>
      <w:r w:rsidRPr="00140E21">
        <w:tab/>
        <w:t>General</w:t>
      </w:r>
      <w:bookmarkEnd w:id="3149"/>
      <w:bookmarkEnd w:id="3150"/>
      <w:bookmarkEnd w:id="3151"/>
      <w:bookmarkEnd w:id="3152"/>
      <w:bookmarkEnd w:id="3153"/>
      <w:bookmarkEnd w:id="3154"/>
      <w:bookmarkEnd w:id="315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56" w:name="_Toc20204322"/>
      <w:bookmarkStart w:id="3157" w:name="_Toc27895014"/>
      <w:bookmarkStart w:id="3158" w:name="_Toc36192096"/>
      <w:bookmarkStart w:id="3159" w:name="_Toc45193194"/>
      <w:bookmarkStart w:id="3160" w:name="_Toc47592826"/>
      <w:bookmarkStart w:id="3161" w:name="_Toc51834913"/>
      <w:bookmarkStart w:id="3162" w:name="_Toc83355463"/>
      <w:r w:rsidRPr="00140E21">
        <w:t>4.22.10.2</w:t>
      </w:r>
      <w:r w:rsidRPr="00140E21">
        <w:tab/>
        <w:t>UE or network requested MA PDU Session Release (non-roaming and roaming with local breakout)</w:t>
      </w:r>
      <w:bookmarkEnd w:id="3156"/>
      <w:bookmarkEnd w:id="3157"/>
      <w:bookmarkEnd w:id="3158"/>
      <w:bookmarkEnd w:id="3159"/>
      <w:bookmarkEnd w:id="3160"/>
      <w:bookmarkEnd w:id="3161"/>
      <w:bookmarkEnd w:id="316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63" w:name="_Toc20204323"/>
      <w:bookmarkStart w:id="3164" w:name="_Toc27895015"/>
      <w:bookmarkStart w:id="3165" w:name="_Toc36192097"/>
      <w:bookmarkStart w:id="3166" w:name="_Toc45193195"/>
      <w:bookmarkStart w:id="3167" w:name="_Toc47592827"/>
      <w:bookmarkStart w:id="3168" w:name="_Toc51834914"/>
      <w:bookmarkStart w:id="3169" w:name="_Toc83355464"/>
      <w:r w:rsidRPr="00140E21">
        <w:t>4.22.10.3</w:t>
      </w:r>
      <w:r w:rsidRPr="00140E21">
        <w:tab/>
        <w:t>UE or network requested MA PDU Session Release (home-routed roaming)</w:t>
      </w:r>
      <w:bookmarkEnd w:id="3163"/>
      <w:bookmarkEnd w:id="3164"/>
      <w:bookmarkEnd w:id="3165"/>
      <w:bookmarkEnd w:id="3166"/>
      <w:bookmarkEnd w:id="3167"/>
      <w:bookmarkEnd w:id="3168"/>
      <w:bookmarkEnd w:id="316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lastRenderedPageBreak/>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70" w:name="_Toc20204324"/>
      <w:bookmarkStart w:id="3171" w:name="_Toc27895016"/>
      <w:bookmarkStart w:id="317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73" w:name="_Toc45193196"/>
      <w:bookmarkStart w:id="3174" w:name="_Toc47592828"/>
      <w:bookmarkStart w:id="3175" w:name="_Toc51834915"/>
      <w:bookmarkStart w:id="3176" w:name="_Toc83355465"/>
      <w:r w:rsidRPr="00140E21">
        <w:t>4.23</w:t>
      </w:r>
      <w:r w:rsidRPr="00140E21">
        <w:tab/>
        <w:t>Support of deployments topologies with specific SMF Service Areas</w:t>
      </w:r>
      <w:bookmarkEnd w:id="3170"/>
      <w:bookmarkEnd w:id="3171"/>
      <w:bookmarkEnd w:id="3172"/>
      <w:bookmarkEnd w:id="3173"/>
      <w:bookmarkEnd w:id="3174"/>
      <w:bookmarkEnd w:id="3175"/>
      <w:bookmarkEnd w:id="3176"/>
    </w:p>
    <w:p w14:paraId="001EF106" w14:textId="77777777" w:rsidR="00776774" w:rsidRPr="00140E21" w:rsidRDefault="00776774" w:rsidP="00776774">
      <w:pPr>
        <w:pStyle w:val="Heading3"/>
      </w:pPr>
      <w:bookmarkStart w:id="3177" w:name="_Toc20204325"/>
      <w:bookmarkStart w:id="3178" w:name="_Toc27895017"/>
      <w:bookmarkStart w:id="3179" w:name="_Toc36192099"/>
      <w:bookmarkStart w:id="3180" w:name="_Toc45193197"/>
      <w:bookmarkStart w:id="3181" w:name="_Toc47592829"/>
      <w:bookmarkStart w:id="3182" w:name="_Toc51834916"/>
      <w:bookmarkStart w:id="3183" w:name="_Toc83355466"/>
      <w:r w:rsidRPr="00140E21">
        <w:t>4.23.1</w:t>
      </w:r>
      <w:r w:rsidRPr="00140E21">
        <w:tab/>
        <w:t>General</w:t>
      </w:r>
      <w:bookmarkEnd w:id="3177"/>
      <w:bookmarkEnd w:id="3178"/>
      <w:bookmarkEnd w:id="3179"/>
      <w:bookmarkEnd w:id="3180"/>
      <w:bookmarkEnd w:id="3181"/>
      <w:bookmarkEnd w:id="3182"/>
      <w:bookmarkEnd w:id="3183"/>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lastRenderedPageBreak/>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84" w:name="_Toc20204326"/>
      <w:bookmarkStart w:id="3185" w:name="_Toc27895018"/>
      <w:bookmarkStart w:id="318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87" w:name="_Toc45193198"/>
      <w:bookmarkStart w:id="3188" w:name="_Toc47592830"/>
      <w:bookmarkStart w:id="3189" w:name="_Toc51834917"/>
      <w:bookmarkStart w:id="3190" w:name="_Toc83355467"/>
      <w:r w:rsidRPr="00140E21">
        <w:t>4.23.2</w:t>
      </w:r>
      <w:r w:rsidRPr="00140E21">
        <w:tab/>
        <w:t>I-SMF selection</w:t>
      </w:r>
      <w:bookmarkEnd w:id="3184"/>
      <w:bookmarkEnd w:id="3185"/>
      <w:bookmarkEnd w:id="3186"/>
      <w:bookmarkEnd w:id="3187"/>
      <w:bookmarkEnd w:id="3188"/>
      <w:bookmarkEnd w:id="3189"/>
      <w:bookmarkEnd w:id="3190"/>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91" w:name="_Toc20204327"/>
      <w:bookmarkStart w:id="3192" w:name="_Toc27895019"/>
      <w:bookmarkStart w:id="3193" w:name="_Toc36192101"/>
      <w:bookmarkStart w:id="3194" w:name="_Toc45193199"/>
      <w:bookmarkStart w:id="3195" w:name="_Toc47592831"/>
      <w:bookmarkStart w:id="3196" w:name="_Toc51834918"/>
      <w:bookmarkStart w:id="3197" w:name="_Toc83355468"/>
      <w:r w:rsidRPr="00140E21">
        <w:t>4.23.3</w:t>
      </w:r>
      <w:r w:rsidRPr="00140E21">
        <w:tab/>
        <w:t>Registration procedure</w:t>
      </w:r>
      <w:bookmarkEnd w:id="3191"/>
      <w:bookmarkEnd w:id="3192"/>
      <w:bookmarkEnd w:id="3193"/>
      <w:bookmarkEnd w:id="3194"/>
      <w:bookmarkEnd w:id="3195"/>
      <w:bookmarkEnd w:id="3196"/>
      <w:bookmarkEnd w:id="319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lastRenderedPageBreak/>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98" w:name="_Toc20204328"/>
      <w:bookmarkStart w:id="319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00" w:name="_Toc45193200"/>
      <w:bookmarkStart w:id="3201" w:name="_Toc47592832"/>
      <w:bookmarkStart w:id="3202" w:name="_Toc51834919"/>
      <w:bookmarkStart w:id="3203" w:name="_Toc36192102"/>
      <w:bookmarkStart w:id="3204" w:name="_Toc83355469"/>
      <w:r>
        <w:t>4.23.3a</w:t>
      </w:r>
      <w:r>
        <w:tab/>
        <w:t>Deregistration procedure</w:t>
      </w:r>
      <w:bookmarkEnd w:id="3200"/>
      <w:bookmarkEnd w:id="3201"/>
      <w:bookmarkEnd w:id="3202"/>
      <w:bookmarkEnd w:id="320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5" w:name="_Toc45193201"/>
      <w:bookmarkStart w:id="3206" w:name="_Toc47592833"/>
      <w:bookmarkStart w:id="3207" w:name="_Toc51834920"/>
      <w:bookmarkStart w:id="3208" w:name="_Toc83355470"/>
      <w:r w:rsidRPr="00140E21">
        <w:lastRenderedPageBreak/>
        <w:t>4.23.4</w:t>
      </w:r>
      <w:r w:rsidRPr="00140E21">
        <w:tab/>
        <w:t>Service Request procedures</w:t>
      </w:r>
      <w:bookmarkEnd w:id="3198"/>
      <w:bookmarkEnd w:id="3199"/>
      <w:bookmarkEnd w:id="3203"/>
      <w:bookmarkEnd w:id="3205"/>
      <w:bookmarkEnd w:id="3206"/>
      <w:bookmarkEnd w:id="3207"/>
      <w:bookmarkEnd w:id="3208"/>
    </w:p>
    <w:p w14:paraId="155105BE" w14:textId="77777777" w:rsidR="00776774" w:rsidRPr="00140E21" w:rsidRDefault="00776774" w:rsidP="00776774">
      <w:pPr>
        <w:pStyle w:val="Heading4"/>
      </w:pPr>
      <w:bookmarkStart w:id="3209" w:name="_Toc20204329"/>
      <w:bookmarkStart w:id="3210" w:name="_Toc27895021"/>
      <w:bookmarkStart w:id="3211" w:name="_Toc36192103"/>
      <w:bookmarkStart w:id="3212" w:name="_Toc45193202"/>
      <w:bookmarkStart w:id="3213" w:name="_Toc47592834"/>
      <w:bookmarkStart w:id="3214" w:name="_Toc51834921"/>
      <w:bookmarkStart w:id="3215" w:name="_Toc83355471"/>
      <w:r w:rsidRPr="00140E21">
        <w:t>4.23.4.1</w:t>
      </w:r>
      <w:r w:rsidRPr="00140E21">
        <w:tab/>
        <w:t>General</w:t>
      </w:r>
      <w:bookmarkEnd w:id="3209"/>
      <w:bookmarkEnd w:id="3210"/>
      <w:bookmarkEnd w:id="3211"/>
      <w:bookmarkEnd w:id="3212"/>
      <w:bookmarkEnd w:id="3213"/>
      <w:bookmarkEnd w:id="3214"/>
      <w:bookmarkEnd w:id="321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16" w:name="_Toc20204330"/>
      <w:bookmarkStart w:id="3217" w:name="_Toc27895022"/>
      <w:bookmarkStart w:id="3218" w:name="_Toc36192104"/>
      <w:bookmarkStart w:id="3219" w:name="_Toc45193203"/>
      <w:bookmarkStart w:id="3220" w:name="_Toc47592835"/>
      <w:bookmarkStart w:id="3221" w:name="_Toc51834922"/>
      <w:bookmarkStart w:id="3222" w:name="_Toc83355472"/>
      <w:r w:rsidRPr="00140E21">
        <w:t>4.23.4.2</w:t>
      </w:r>
      <w:r w:rsidRPr="00140E21">
        <w:tab/>
        <w:t>UE Triggered Service Request without I-SMF change/removal</w:t>
      </w:r>
      <w:bookmarkEnd w:id="3216"/>
      <w:bookmarkEnd w:id="3217"/>
      <w:bookmarkEnd w:id="3218"/>
      <w:bookmarkEnd w:id="3219"/>
      <w:bookmarkEnd w:id="3220"/>
      <w:bookmarkEnd w:id="3221"/>
      <w:bookmarkEnd w:id="3222"/>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23" w:name="_Toc20204331"/>
      <w:bookmarkStart w:id="3224" w:name="_Toc27895023"/>
      <w:bookmarkStart w:id="3225" w:name="_Toc36192105"/>
      <w:bookmarkStart w:id="3226" w:name="_Toc45193204"/>
      <w:bookmarkStart w:id="3227" w:name="_Toc47592836"/>
      <w:bookmarkStart w:id="3228" w:name="_Toc51834923"/>
      <w:bookmarkStart w:id="3229" w:name="_Toc83355473"/>
      <w:r w:rsidRPr="00140E21">
        <w:t>4.23.4.3</w:t>
      </w:r>
      <w:r w:rsidRPr="00140E21">
        <w:tab/>
        <w:t>UE Triggered Service Request with I-SMF insertion/change/removal</w:t>
      </w:r>
      <w:bookmarkEnd w:id="3223"/>
      <w:bookmarkEnd w:id="3224"/>
      <w:bookmarkEnd w:id="3225"/>
      <w:bookmarkEnd w:id="3226"/>
      <w:bookmarkEnd w:id="3227"/>
      <w:bookmarkEnd w:id="3228"/>
      <w:bookmarkEnd w:id="3229"/>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35" type="#_x0000_t75" style="width:463.5pt;height:655.5pt" o:ole="">
            <v:imagedata r:id="rId402" o:title="" cropbottom="-250f"/>
          </v:shape>
          <o:OLEObject Type="Embed" ProgID="Visio.Drawing.15" ShapeID="_x0000_i1235" DrawAspect="Content" ObjectID="_1693969364" r:id="rId403"/>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30" w:name="_Toc20204332"/>
      <w:bookmarkStart w:id="3231" w:name="_Toc27895024"/>
      <w:bookmarkStart w:id="3232" w:name="_Toc36192106"/>
      <w:bookmarkStart w:id="3233" w:name="_Toc45193205"/>
      <w:bookmarkStart w:id="3234" w:name="_Toc47592837"/>
      <w:bookmarkStart w:id="3235" w:name="_Toc51834924"/>
      <w:bookmarkStart w:id="3236" w:name="_Toc83355474"/>
      <w:r w:rsidRPr="00140E21">
        <w:lastRenderedPageBreak/>
        <w:t>4.23.4.4</w:t>
      </w:r>
      <w:r w:rsidRPr="00140E21">
        <w:tab/>
        <w:t>Network Triggered Service Request</w:t>
      </w:r>
      <w:bookmarkEnd w:id="3230"/>
      <w:bookmarkEnd w:id="3231"/>
      <w:bookmarkEnd w:id="3232"/>
      <w:bookmarkEnd w:id="3233"/>
      <w:bookmarkEnd w:id="3234"/>
      <w:bookmarkEnd w:id="3235"/>
      <w:bookmarkEnd w:id="323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37" w:name="_Toc20204333"/>
      <w:bookmarkStart w:id="3238" w:name="_Toc27895025"/>
      <w:bookmarkStart w:id="3239" w:name="_Toc36192107"/>
      <w:bookmarkStart w:id="3240" w:name="_Toc45193206"/>
      <w:bookmarkStart w:id="3241" w:name="_Toc47592838"/>
      <w:bookmarkStart w:id="3242" w:name="_Toc51834925"/>
      <w:bookmarkStart w:id="3243" w:name="_Toc83355475"/>
      <w:r w:rsidRPr="00140E21">
        <w:t>4.23.5</w:t>
      </w:r>
      <w:r w:rsidRPr="00140E21">
        <w:tab/>
        <w:t xml:space="preserve">PDU Session </w:t>
      </w:r>
      <w:r>
        <w:t xml:space="preserve">Management </w:t>
      </w:r>
      <w:r w:rsidRPr="00140E21">
        <w:t>procedure</w:t>
      </w:r>
      <w:bookmarkEnd w:id="3237"/>
      <w:bookmarkEnd w:id="3238"/>
      <w:bookmarkEnd w:id="3239"/>
      <w:bookmarkEnd w:id="3240"/>
      <w:bookmarkEnd w:id="3241"/>
      <w:bookmarkEnd w:id="3242"/>
      <w:bookmarkEnd w:id="3243"/>
    </w:p>
    <w:p w14:paraId="68F6718F" w14:textId="77777777" w:rsidR="00776774" w:rsidRDefault="00776774" w:rsidP="00776774">
      <w:pPr>
        <w:pStyle w:val="Heading4"/>
      </w:pPr>
      <w:bookmarkStart w:id="3244" w:name="_Toc20204334"/>
      <w:bookmarkStart w:id="3245" w:name="_Toc27895026"/>
      <w:bookmarkStart w:id="3246" w:name="_Toc36192108"/>
      <w:bookmarkStart w:id="3247" w:name="_Toc45193207"/>
      <w:bookmarkStart w:id="3248" w:name="_Toc47592839"/>
      <w:bookmarkStart w:id="3249" w:name="_Toc51834926"/>
      <w:bookmarkStart w:id="3250" w:name="_Toc83355476"/>
      <w:r>
        <w:t>4.23.5.1</w:t>
      </w:r>
      <w:r>
        <w:tab/>
        <w:t>PDU Session establishment procedure</w:t>
      </w:r>
      <w:bookmarkEnd w:id="3244"/>
      <w:bookmarkEnd w:id="3245"/>
      <w:bookmarkEnd w:id="3246"/>
      <w:bookmarkEnd w:id="3247"/>
      <w:bookmarkEnd w:id="3248"/>
      <w:bookmarkEnd w:id="3249"/>
      <w:bookmarkEnd w:id="325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w:t>
      </w:r>
      <w:r w:rsidR="00AC1119">
        <w:lastRenderedPageBreak/>
        <w:t>5.33.2.1 or 5.33.2.3</w:t>
      </w:r>
      <w:r>
        <w:t xml:space="preserve"> </w:t>
      </w:r>
      <w:r w:rsidR="00AC1119">
        <w:t xml:space="preserve">of </w:t>
      </w:r>
      <w:r w:rsidR="00B13067">
        <w:t>TS 23.501 [</w:t>
      </w:r>
      <w:r>
        <w:t>2], the SMF may, based on local policy, reject the PDU Session Establishment Request.</w:t>
      </w:r>
    </w:p>
    <w:p w14:paraId="2649AB46" w14:textId="43E96048"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41472BAC" w14:textId="04756253"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51" w:name="_Toc20204335"/>
      <w:bookmarkStart w:id="3252" w:name="_Toc27895027"/>
      <w:bookmarkStart w:id="325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54" w:name="_Toc45193208"/>
      <w:bookmarkStart w:id="3255" w:name="_Toc47592840"/>
      <w:bookmarkStart w:id="3256" w:name="_Toc51834927"/>
      <w:bookmarkStart w:id="3257" w:name="_Toc83355477"/>
      <w:r>
        <w:t>4.23.5.2</w:t>
      </w:r>
      <w:r>
        <w:tab/>
        <w:t>PDU Session Release procedure</w:t>
      </w:r>
      <w:bookmarkEnd w:id="3251"/>
      <w:bookmarkEnd w:id="3252"/>
      <w:bookmarkEnd w:id="3253"/>
      <w:bookmarkEnd w:id="3254"/>
      <w:bookmarkEnd w:id="3255"/>
      <w:bookmarkEnd w:id="3256"/>
      <w:bookmarkEnd w:id="3257"/>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58" w:name="_Toc20204336"/>
      <w:bookmarkStart w:id="3259" w:name="_Toc27895028"/>
      <w:bookmarkStart w:id="3260" w:name="_Toc36192110"/>
      <w:bookmarkStart w:id="3261" w:name="_Toc45193209"/>
      <w:bookmarkStart w:id="3262" w:name="_Toc47592841"/>
      <w:bookmarkStart w:id="3263" w:name="_Toc51834928"/>
      <w:bookmarkStart w:id="3264" w:name="_Toc83355478"/>
      <w:r>
        <w:t>4.23.5.3</w:t>
      </w:r>
      <w:r>
        <w:tab/>
        <w:t>PDU Session modification procedure</w:t>
      </w:r>
      <w:bookmarkEnd w:id="3258"/>
      <w:bookmarkEnd w:id="3259"/>
      <w:bookmarkEnd w:id="3260"/>
      <w:bookmarkEnd w:id="3261"/>
      <w:bookmarkEnd w:id="3262"/>
      <w:bookmarkEnd w:id="3263"/>
      <w:bookmarkEnd w:id="3264"/>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59D8EEC0" w:rsidR="00776774" w:rsidRDefault="00776774" w:rsidP="00776774">
      <w:bookmarkStart w:id="3265" w:name="_Toc20204337"/>
      <w:bookmarkStart w:id="3266" w:name="_Toc27895029"/>
      <w:bookmarkStart w:id="3267"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7DC25A6C" w:rsidR="00D849AA" w:rsidRDefault="00D849AA" w:rsidP="00D849AA">
      <w:pPr>
        <w:pStyle w:val="Heading4"/>
      </w:pPr>
      <w:bookmarkStart w:id="3268" w:name="_Toc45193210"/>
      <w:bookmarkStart w:id="3269" w:name="_Toc47592842"/>
      <w:bookmarkStart w:id="3270" w:name="_Toc51834929"/>
      <w:bookmarkStart w:id="3271" w:name="_Toc83355479"/>
      <w:r>
        <w:lastRenderedPageBreak/>
        <w:t>4.23.5.4</w:t>
      </w:r>
      <w:r>
        <w:tab/>
        <w:t>I-SMF selection per DNAI</w:t>
      </w:r>
      <w:bookmarkEnd w:id="3271"/>
    </w:p>
    <w:p w14:paraId="2413E543" w14:textId="048200FA" w:rsidR="00D849AA" w:rsidRDefault="00D849AA" w:rsidP="00D849AA">
      <w:pPr>
        <w:pStyle w:val="TH"/>
      </w:pPr>
      <w:r>
        <w:object w:dxaOrig="10710" w:dyaOrig="5175" w14:anchorId="6417EA3D">
          <v:shape id="_x0000_i1236" type="#_x0000_t75" style="width:480pt;height:232.5pt" o:ole="">
            <v:imagedata r:id="rId404" o:title=""/>
          </v:shape>
          <o:OLEObject Type="Embed" ProgID="Visio.Drawing.11" ShapeID="_x0000_i1236" DrawAspect="Content" ObjectID="_1693969365" r:id="rId405"/>
        </w:object>
      </w:r>
    </w:p>
    <w:p w14:paraId="317D15FA" w14:textId="6AD93424" w:rsidR="00D849AA" w:rsidRDefault="00D849AA" w:rsidP="00D849AA">
      <w:pPr>
        <w:pStyle w:val="TF"/>
      </w:pPr>
      <w:r>
        <w:t>Figure 4.23.5.4-1: I-SMF selection per DNAI</w:t>
      </w:r>
    </w:p>
    <w:p w14:paraId="3714767E" w14:textId="77777777" w:rsidR="00D849AA" w:rsidRDefault="00D849AA" w:rsidP="00D849AA">
      <w:pPr>
        <w:pStyle w:val="B1"/>
      </w:pPr>
      <w:r>
        <w:t>1.</w:t>
      </w:r>
      <w:r>
        <w:tab/>
        <w:t>The PCF sends to the SMF PCC rule(s) including the DNAI(s) for the PDU sessions by invoking Npcf_SMPolicyControl_UpdateNotify service operation.</w:t>
      </w:r>
    </w:p>
    <w:p w14:paraId="194E0A01" w14:textId="102B01A3" w:rsidR="00D849AA" w:rsidRDefault="00D849AA" w:rsidP="00D849AA">
      <w:pPr>
        <w:pStyle w:val="B1"/>
      </w:pPr>
      <w:r>
        <w:tab/>
        <w:t>Based on the received DNAI(s) information, the SMF may subscribe to the UE mobility event notification from the AMF (e.g. UE moves into or out of Area of Interest).</w:t>
      </w:r>
    </w:p>
    <w:p w14:paraId="4BC3959A" w14:textId="1B278DC8" w:rsidR="00D849AA" w:rsidRDefault="00D849AA" w:rsidP="00D849AA">
      <w:pPr>
        <w:pStyle w:val="B1"/>
      </w:pPr>
      <w:r>
        <w:tab/>
        <w:t>The SMF determines the target DNAI(s) which are applicable to the current UE location. Then the SMF may decide the target DNAI finally.</w:t>
      </w:r>
    </w:p>
    <w:p w14:paraId="7EC39599" w14:textId="7B163A09" w:rsidR="00D849AA" w:rsidRDefault="00D849AA" w:rsidP="00D849AA">
      <w:pPr>
        <w:pStyle w:val="B1"/>
      </w:pPr>
      <w:r>
        <w:t>2.</w:t>
      </w:r>
      <w:r>
        <w:tab/>
        <w:t>The SMF invokes a Nsmf_PDUSession_SMContextStatusNotify service operation (or Nsmf_PDUSession_StatusNotify) if it (or the associated old I-SMF) cannot serve the target DNAI</w:t>
      </w:r>
      <w:r w:rsidR="00096A45">
        <w:t xml:space="preserve"> or if the SMF can serve the target DNAI and the existing I-SMF is not needed. The </w:t>
      </w:r>
      <w:r>
        <w:t>content of the message includes the target DNAI information which indicate</w:t>
      </w:r>
      <w:r w:rsidR="00096A45">
        <w:t>s</w:t>
      </w:r>
      <w:r>
        <w:t xml:space="preserve"> that the I-SMF selection is expected. This is to trigger the AMF to (re)select a suitable I-SMF</w:t>
      </w:r>
      <w:r w:rsidR="00096A45">
        <w:t>, or remove the existing I-SMF (if the AMF decides that the SMF can serve the Target DNAI)</w:t>
      </w:r>
      <w:r>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664F5B5E" w:rsidR="00D849AA" w:rsidRDefault="00D849AA" w:rsidP="00D849AA">
      <w:pPr>
        <w:pStyle w:val="B1"/>
      </w:pPr>
      <w:r>
        <w:t>3.</w:t>
      </w:r>
      <w:r>
        <w:tab/>
        <w:t>If the I-SMF selection is expected, the AMF selects a new I-SMF which can serve the target DNAI</w:t>
      </w:r>
      <w:r w:rsidR="00096A45">
        <w:t xml:space="preserve"> or remove the existing I-SMF (if the AMF decides that the SMF can serve the Target DNAI)</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lastRenderedPageBreak/>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5D70F38A" w:rsidR="00D849AA" w:rsidRDefault="00D849AA" w:rsidP="00D849AA">
      <w:pPr>
        <w:pStyle w:val="B1"/>
      </w:pPr>
      <w:r>
        <w:t>6.</w:t>
      </w:r>
      <w:r>
        <w:tab/>
        <w:t>The PSA and UL CL/BP controlled by I-SMF is inserted as described from steps 2 to 11 in figure 4.23.9.1-1 is performed with the following difference:</w:t>
      </w:r>
    </w:p>
    <w:p w14:paraId="2BA6D813" w14:textId="5E187A3E" w:rsidR="00D849AA" w:rsidRDefault="00D849AA" w:rsidP="00EE66A3">
      <w:pPr>
        <w:pStyle w:val="B2"/>
      </w:pPr>
      <w:r>
        <w:tab/>
        <w:t>In step 2, the I-SMF selects a new PDU Session Anchor (PSA2) based on the target DNAI received in step 4.</w:t>
      </w:r>
    </w:p>
    <w:p w14:paraId="6DB1723B" w14:textId="77777777" w:rsidR="00776774" w:rsidRPr="00140E21" w:rsidRDefault="00776774" w:rsidP="00776774">
      <w:pPr>
        <w:pStyle w:val="Heading3"/>
      </w:pPr>
      <w:bookmarkStart w:id="3272" w:name="_Toc83355480"/>
      <w:r w:rsidRPr="00140E21">
        <w:t>4.23.6</w:t>
      </w:r>
      <w:r w:rsidRPr="00140E21">
        <w:tab/>
        <w:t>I-SMF Related Procedures with PCF</w:t>
      </w:r>
      <w:bookmarkEnd w:id="3265"/>
      <w:bookmarkEnd w:id="3266"/>
      <w:bookmarkEnd w:id="3267"/>
      <w:bookmarkEnd w:id="3268"/>
      <w:bookmarkEnd w:id="3269"/>
      <w:bookmarkEnd w:id="3270"/>
      <w:bookmarkEnd w:id="3272"/>
    </w:p>
    <w:p w14:paraId="4B784648" w14:textId="77777777" w:rsidR="00776774" w:rsidRPr="00140E21" w:rsidRDefault="00776774" w:rsidP="00776774">
      <w:pPr>
        <w:pStyle w:val="Heading4"/>
      </w:pPr>
      <w:bookmarkStart w:id="3273" w:name="_Toc20204338"/>
      <w:bookmarkStart w:id="3274" w:name="_Toc27895030"/>
      <w:bookmarkStart w:id="3275" w:name="_Toc36192112"/>
      <w:bookmarkStart w:id="3276" w:name="_Toc45193211"/>
      <w:bookmarkStart w:id="3277" w:name="_Toc47592843"/>
      <w:bookmarkStart w:id="3278" w:name="_Toc51834930"/>
      <w:bookmarkStart w:id="3279" w:name="_Toc83355481"/>
      <w:r w:rsidRPr="00140E21">
        <w:t>4.23.6.1</w:t>
      </w:r>
      <w:r w:rsidRPr="00140E21">
        <w:tab/>
        <w:t>General</w:t>
      </w:r>
      <w:bookmarkEnd w:id="3273"/>
      <w:bookmarkEnd w:id="3274"/>
      <w:bookmarkEnd w:id="3275"/>
      <w:bookmarkEnd w:id="3276"/>
      <w:bookmarkEnd w:id="3277"/>
      <w:bookmarkEnd w:id="3278"/>
      <w:bookmarkEnd w:id="3279"/>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80" w:name="_Toc20204339"/>
      <w:bookmarkStart w:id="3281" w:name="_Toc27895031"/>
      <w:bookmarkStart w:id="3282" w:name="_Toc36192113"/>
      <w:bookmarkStart w:id="3283" w:name="_Toc45193212"/>
      <w:bookmarkStart w:id="3284" w:name="_Toc47592844"/>
      <w:bookmarkStart w:id="3285" w:name="_Toc51834931"/>
      <w:bookmarkStart w:id="3286" w:name="_Toc83355482"/>
      <w:r w:rsidRPr="00140E21">
        <w:t>4.23.6.2</w:t>
      </w:r>
      <w:r w:rsidRPr="00140E21">
        <w:tab/>
        <w:t>Policy Update Procedures with I-SMF</w:t>
      </w:r>
      <w:bookmarkEnd w:id="3280"/>
      <w:bookmarkEnd w:id="3281"/>
      <w:bookmarkEnd w:id="3282"/>
      <w:bookmarkEnd w:id="3283"/>
      <w:bookmarkEnd w:id="3284"/>
      <w:bookmarkEnd w:id="3285"/>
      <w:bookmarkEnd w:id="3286"/>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37" type="#_x0000_t75" style="width:375pt;height:182.25pt" o:ole="">
            <v:imagedata r:id="rId406" o:title=""/>
          </v:shape>
          <o:OLEObject Type="Embed" ProgID="Visio.Drawing.11" ShapeID="_x0000_i1237" DrawAspect="Content" ObjectID="_1693969366" r:id="rId407"/>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lastRenderedPageBreak/>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87" w:name="_Toc20204340"/>
      <w:bookmarkStart w:id="3288" w:name="_Toc27895032"/>
      <w:bookmarkStart w:id="3289"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90" w:name="_Toc45193213"/>
      <w:bookmarkStart w:id="3291" w:name="_Toc47592845"/>
      <w:bookmarkStart w:id="3292" w:name="_Toc51834932"/>
      <w:bookmarkStart w:id="3293" w:name="_Toc83355483"/>
      <w:r w:rsidRPr="00140E21">
        <w:t>4.23.6.3</w:t>
      </w:r>
      <w:r>
        <w:tab/>
        <w:t>Reporting UP path change to the AF</w:t>
      </w:r>
      <w:bookmarkEnd w:id="3287"/>
      <w:bookmarkEnd w:id="3288"/>
      <w:bookmarkEnd w:id="3289"/>
      <w:bookmarkEnd w:id="3290"/>
      <w:bookmarkEnd w:id="3291"/>
      <w:bookmarkEnd w:id="3292"/>
      <w:bookmarkEnd w:id="3293"/>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94" w:name="_Toc20204341"/>
    <w:p w14:paraId="0AD3C397" w14:textId="77777777" w:rsidR="00776774" w:rsidRPr="00140E21" w:rsidRDefault="00776774" w:rsidP="00776774">
      <w:pPr>
        <w:pStyle w:val="TH"/>
      </w:pPr>
      <w:r w:rsidRPr="001A19B9">
        <w:object w:dxaOrig="8990" w:dyaOrig="4340" w14:anchorId="5F570DF7">
          <v:shape id="_x0000_i1238" type="#_x0000_t75" style="width:395.25pt;height:189.75pt" o:ole="">
            <v:imagedata r:id="rId408" o:title=""/>
          </v:shape>
          <o:OLEObject Type="Embed" ProgID="Visio.Drawing.11" ShapeID="_x0000_i1238" DrawAspect="Content" ObjectID="_1693969367" r:id="rId409"/>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95" w:name="_Toc27895033"/>
      <w:bookmarkStart w:id="3296" w:name="_Toc36192115"/>
      <w:bookmarkStart w:id="3297" w:name="_Toc45193214"/>
      <w:bookmarkStart w:id="3298" w:name="_Toc47592846"/>
      <w:bookmarkStart w:id="3299" w:name="_Toc51834933"/>
      <w:bookmarkStart w:id="3300" w:name="_Toc83355484"/>
      <w:r w:rsidRPr="00140E21">
        <w:t>4.23.7</w:t>
      </w:r>
      <w:r w:rsidRPr="00140E21">
        <w:tab/>
        <w:t>Inter NG-RAN node N2 based handover</w:t>
      </w:r>
      <w:bookmarkEnd w:id="3294"/>
      <w:bookmarkEnd w:id="3295"/>
      <w:bookmarkEnd w:id="3296"/>
      <w:bookmarkEnd w:id="3297"/>
      <w:bookmarkEnd w:id="3298"/>
      <w:bookmarkEnd w:id="3299"/>
      <w:bookmarkEnd w:id="3300"/>
    </w:p>
    <w:p w14:paraId="79AC0AFE" w14:textId="77777777" w:rsidR="00776774" w:rsidRPr="00140E21" w:rsidRDefault="00776774" w:rsidP="00776774">
      <w:pPr>
        <w:pStyle w:val="Heading4"/>
      </w:pPr>
      <w:bookmarkStart w:id="3301" w:name="_Toc20204342"/>
      <w:bookmarkStart w:id="3302" w:name="_Toc27895034"/>
      <w:bookmarkStart w:id="3303" w:name="_Toc36192116"/>
      <w:bookmarkStart w:id="3304" w:name="_Toc45193215"/>
      <w:bookmarkStart w:id="3305" w:name="_Toc47592847"/>
      <w:bookmarkStart w:id="3306" w:name="_Toc51834934"/>
      <w:bookmarkStart w:id="3307" w:name="_Toc83355485"/>
      <w:r w:rsidRPr="00140E21">
        <w:t>4.23.7.1</w:t>
      </w:r>
      <w:r w:rsidRPr="00140E21">
        <w:tab/>
        <w:t>General</w:t>
      </w:r>
      <w:bookmarkEnd w:id="3301"/>
      <w:bookmarkEnd w:id="3302"/>
      <w:bookmarkEnd w:id="3303"/>
      <w:bookmarkEnd w:id="3304"/>
      <w:bookmarkEnd w:id="3305"/>
      <w:bookmarkEnd w:id="3306"/>
      <w:bookmarkEnd w:id="3307"/>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08" w:name="_Toc20204343"/>
      <w:bookmarkStart w:id="3309" w:name="_Toc27895035"/>
      <w:bookmarkStart w:id="3310" w:name="_Toc36192117"/>
      <w:bookmarkStart w:id="3311" w:name="_Toc45193216"/>
      <w:bookmarkStart w:id="3312" w:name="_Toc47592848"/>
      <w:bookmarkStart w:id="3313" w:name="_Toc51834935"/>
      <w:bookmarkStart w:id="3314" w:name="_Toc83355486"/>
      <w:r w:rsidRPr="00140E21">
        <w:lastRenderedPageBreak/>
        <w:t>4.23.7.2</w:t>
      </w:r>
      <w:r w:rsidRPr="00140E21">
        <w:tab/>
        <w:t>Inter NG-RAN node N2 based handover without I-SMF change/removal</w:t>
      </w:r>
      <w:bookmarkEnd w:id="3308"/>
      <w:bookmarkEnd w:id="3309"/>
      <w:bookmarkEnd w:id="3310"/>
      <w:bookmarkEnd w:id="3311"/>
      <w:bookmarkEnd w:id="3312"/>
      <w:bookmarkEnd w:id="3313"/>
      <w:bookmarkEnd w:id="3314"/>
    </w:p>
    <w:p w14:paraId="56DE7F30" w14:textId="77777777" w:rsidR="00776774" w:rsidRPr="00140E21" w:rsidRDefault="00776774" w:rsidP="00776774">
      <w:pPr>
        <w:pStyle w:val="Heading5"/>
      </w:pPr>
      <w:bookmarkStart w:id="3315" w:name="_Toc20204344"/>
      <w:bookmarkStart w:id="3316" w:name="_Toc27895036"/>
      <w:bookmarkStart w:id="3317" w:name="_Toc36192118"/>
      <w:bookmarkStart w:id="3318" w:name="_Toc45193217"/>
      <w:bookmarkStart w:id="3319" w:name="_Toc47592849"/>
      <w:bookmarkStart w:id="3320" w:name="_Toc51834936"/>
      <w:bookmarkStart w:id="3321" w:name="_Toc83355487"/>
      <w:r w:rsidRPr="00140E21">
        <w:t>4.23.7.2.1</w:t>
      </w:r>
      <w:r w:rsidRPr="00140E21">
        <w:tab/>
        <w:t>General</w:t>
      </w:r>
      <w:bookmarkEnd w:id="3315"/>
      <w:bookmarkEnd w:id="3316"/>
      <w:bookmarkEnd w:id="3317"/>
      <w:bookmarkEnd w:id="3318"/>
      <w:bookmarkEnd w:id="3319"/>
      <w:bookmarkEnd w:id="3320"/>
      <w:bookmarkEnd w:id="3321"/>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22" w:name="_Toc20204345"/>
      <w:bookmarkStart w:id="3323" w:name="_Toc27895037"/>
      <w:bookmarkStart w:id="3324" w:name="_Toc36192119"/>
      <w:bookmarkStart w:id="3325" w:name="_Toc45193218"/>
      <w:bookmarkStart w:id="3326" w:name="_Toc47592850"/>
      <w:bookmarkStart w:id="3327" w:name="_Toc51834937"/>
      <w:bookmarkStart w:id="3328" w:name="_Toc83355488"/>
      <w:r w:rsidRPr="00140E21">
        <w:t>4.23.7.2.2</w:t>
      </w:r>
      <w:r w:rsidRPr="00140E21">
        <w:tab/>
        <w:t>Preparation phase</w:t>
      </w:r>
      <w:bookmarkEnd w:id="3322"/>
      <w:bookmarkEnd w:id="3323"/>
      <w:bookmarkEnd w:id="3324"/>
      <w:bookmarkEnd w:id="3325"/>
      <w:bookmarkEnd w:id="3326"/>
      <w:bookmarkEnd w:id="3327"/>
      <w:bookmarkEnd w:id="3328"/>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29" w:name="_Toc20204346"/>
      <w:bookmarkStart w:id="3330" w:name="_Toc27895038"/>
      <w:bookmarkStart w:id="3331" w:name="_Toc36192120"/>
      <w:bookmarkStart w:id="3332" w:name="_Toc45193219"/>
      <w:bookmarkStart w:id="3333" w:name="_Toc47592851"/>
      <w:bookmarkStart w:id="3334" w:name="_Toc51834938"/>
      <w:bookmarkStart w:id="3335" w:name="_Toc83355489"/>
      <w:r w:rsidRPr="00140E21">
        <w:t>4.23.7.2.3</w:t>
      </w:r>
      <w:r w:rsidRPr="00140E21">
        <w:tab/>
        <w:t>Execution phase</w:t>
      </w:r>
      <w:bookmarkEnd w:id="3329"/>
      <w:bookmarkEnd w:id="3330"/>
      <w:bookmarkEnd w:id="3331"/>
      <w:bookmarkEnd w:id="3332"/>
      <w:bookmarkEnd w:id="3333"/>
      <w:bookmarkEnd w:id="3334"/>
      <w:bookmarkEnd w:id="3335"/>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36" w:name="_Toc36192121"/>
      <w:bookmarkStart w:id="3337" w:name="_Toc45193220"/>
      <w:bookmarkStart w:id="3338" w:name="_Toc47592852"/>
      <w:bookmarkStart w:id="3339" w:name="_Toc51834939"/>
      <w:bookmarkStart w:id="3340" w:name="_Toc20204347"/>
      <w:bookmarkStart w:id="3341" w:name="_Toc27895039"/>
      <w:bookmarkStart w:id="3342" w:name="_Toc83355490"/>
      <w:r>
        <w:t>4.23.7.2.4</w:t>
      </w:r>
      <w:r>
        <w:tab/>
        <w:t>Handover Cancel</w:t>
      </w:r>
      <w:bookmarkEnd w:id="3336"/>
      <w:bookmarkEnd w:id="3337"/>
      <w:bookmarkEnd w:id="3338"/>
      <w:bookmarkEnd w:id="3339"/>
      <w:bookmarkEnd w:id="3342"/>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43" w:name="_Toc36192122"/>
      <w:bookmarkStart w:id="3344" w:name="_Toc45193221"/>
      <w:bookmarkStart w:id="3345" w:name="_Toc47592853"/>
      <w:bookmarkStart w:id="3346" w:name="_Toc51834940"/>
      <w:bookmarkStart w:id="3347" w:name="_Toc83355491"/>
      <w:r w:rsidRPr="00140E21">
        <w:t>4.23.7.3</w:t>
      </w:r>
      <w:r w:rsidRPr="00140E21">
        <w:tab/>
        <w:t>Inter NG-RAN node N2 based handover with I-SMF insertion/change/removal</w:t>
      </w:r>
      <w:bookmarkEnd w:id="3340"/>
      <w:bookmarkEnd w:id="3341"/>
      <w:bookmarkEnd w:id="3343"/>
      <w:bookmarkEnd w:id="3344"/>
      <w:bookmarkEnd w:id="3345"/>
      <w:bookmarkEnd w:id="3346"/>
      <w:bookmarkEnd w:id="3347"/>
    </w:p>
    <w:p w14:paraId="3DB3DC04" w14:textId="77777777" w:rsidR="00776774" w:rsidRPr="00140E21" w:rsidRDefault="00776774" w:rsidP="00776774">
      <w:pPr>
        <w:pStyle w:val="Heading5"/>
      </w:pPr>
      <w:bookmarkStart w:id="3348" w:name="_Toc20204348"/>
      <w:bookmarkStart w:id="3349" w:name="_Toc27895040"/>
      <w:bookmarkStart w:id="3350" w:name="_Toc36192123"/>
      <w:bookmarkStart w:id="3351" w:name="_Toc45193222"/>
      <w:bookmarkStart w:id="3352" w:name="_Toc47592854"/>
      <w:bookmarkStart w:id="3353" w:name="_Toc51834941"/>
      <w:bookmarkStart w:id="3354" w:name="_Toc83355492"/>
      <w:r w:rsidRPr="00140E21">
        <w:t>4.23.7.3.1</w:t>
      </w:r>
      <w:r w:rsidRPr="00140E21">
        <w:tab/>
        <w:t>General</w:t>
      </w:r>
      <w:bookmarkEnd w:id="3348"/>
      <w:bookmarkEnd w:id="3349"/>
      <w:bookmarkEnd w:id="3350"/>
      <w:bookmarkEnd w:id="3351"/>
      <w:bookmarkEnd w:id="3352"/>
      <w:bookmarkEnd w:id="3353"/>
      <w:bookmarkEnd w:id="3354"/>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55" w:name="_Toc20204349"/>
      <w:bookmarkStart w:id="3356" w:name="_Toc27895041"/>
      <w:bookmarkStart w:id="3357" w:name="_Toc36192124"/>
      <w:bookmarkStart w:id="3358" w:name="_Toc45193223"/>
      <w:bookmarkStart w:id="3359" w:name="_Toc47592855"/>
      <w:bookmarkStart w:id="3360" w:name="_Toc51834942"/>
      <w:bookmarkStart w:id="3361" w:name="_Toc83355493"/>
      <w:r w:rsidRPr="00140E21">
        <w:lastRenderedPageBreak/>
        <w:t>4.23.7.3.2</w:t>
      </w:r>
      <w:r w:rsidRPr="00140E21">
        <w:tab/>
        <w:t>Preparation phase</w:t>
      </w:r>
      <w:bookmarkEnd w:id="3355"/>
      <w:bookmarkEnd w:id="3356"/>
      <w:bookmarkEnd w:id="3357"/>
      <w:bookmarkEnd w:id="3358"/>
      <w:bookmarkEnd w:id="3359"/>
      <w:bookmarkEnd w:id="3360"/>
      <w:bookmarkEnd w:id="3361"/>
    </w:p>
    <w:p w14:paraId="68CAEA08" w14:textId="77777777" w:rsidR="00776774" w:rsidRDefault="00776774" w:rsidP="00776774">
      <w:pPr>
        <w:pStyle w:val="TH"/>
      </w:pPr>
      <w:r w:rsidRPr="00140E21">
        <w:object w:dxaOrig="13043" w:dyaOrig="20183" w14:anchorId="29BF9885">
          <v:shape id="_x0000_i1239" type="#_x0000_t75" style="width:480.75pt;height:745.5pt" o:ole="">
            <v:imagedata r:id="rId410" o:title="" croptop="146f" cropbottom="58f" cropright="1025f"/>
          </v:shape>
          <o:OLEObject Type="Embed" ProgID="Visio.Drawing.15" ShapeID="_x0000_i1239" DrawAspect="Content" ObjectID="_1693969368" r:id="rId411"/>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62" w:name="_Toc20204350"/>
      <w:bookmarkStart w:id="3363" w:name="_Toc27895042"/>
      <w:bookmarkStart w:id="3364" w:name="_Toc36192125"/>
      <w:bookmarkStart w:id="3365" w:name="_Toc45193224"/>
      <w:bookmarkStart w:id="3366" w:name="_Toc47592856"/>
      <w:bookmarkStart w:id="3367" w:name="_Toc51834943"/>
      <w:bookmarkStart w:id="3368" w:name="_Toc83355494"/>
      <w:r w:rsidRPr="00140E21">
        <w:t>4.23.7.3.3</w:t>
      </w:r>
      <w:r w:rsidRPr="00140E21">
        <w:tab/>
        <w:t>Execution phase</w:t>
      </w:r>
      <w:bookmarkEnd w:id="3362"/>
      <w:bookmarkEnd w:id="3363"/>
      <w:bookmarkEnd w:id="3364"/>
      <w:bookmarkEnd w:id="3365"/>
      <w:bookmarkEnd w:id="3366"/>
      <w:bookmarkEnd w:id="3367"/>
      <w:bookmarkEnd w:id="3368"/>
    </w:p>
    <w:p w14:paraId="6CE645A9" w14:textId="77777777" w:rsidR="00776774" w:rsidRDefault="00776774" w:rsidP="00776774">
      <w:pPr>
        <w:pStyle w:val="TH"/>
      </w:pPr>
      <w:r w:rsidRPr="00140E21">
        <w:object w:dxaOrig="24525" w:dyaOrig="29190" w14:anchorId="364AED59">
          <v:shape id="_x0000_i1240" type="#_x0000_t75" style="width:474.75pt;height:578.25pt" o:ole="">
            <v:imagedata r:id="rId412" o:title="" cropbottom="255f"/>
          </v:shape>
          <o:OLEObject Type="Embed" ProgID="Visio.Drawing.15" ShapeID="_x0000_i1240" DrawAspect="Content" ObjectID="_1693969369" r:id="rId413"/>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69" w:name="_Toc36192126"/>
      <w:bookmarkStart w:id="3370" w:name="_Toc45193225"/>
      <w:bookmarkStart w:id="3371" w:name="_Toc47592857"/>
      <w:bookmarkStart w:id="3372" w:name="_Toc51834944"/>
      <w:bookmarkStart w:id="3373" w:name="_Toc20204351"/>
      <w:bookmarkStart w:id="3374" w:name="_Toc27895043"/>
      <w:bookmarkStart w:id="3375" w:name="_Toc83355495"/>
      <w:r>
        <w:lastRenderedPageBreak/>
        <w:t>4.23.7.3.4</w:t>
      </w:r>
      <w:r>
        <w:tab/>
        <w:t>Handover Cancel</w:t>
      </w:r>
      <w:bookmarkEnd w:id="3369"/>
      <w:bookmarkEnd w:id="3370"/>
      <w:bookmarkEnd w:id="3371"/>
      <w:bookmarkEnd w:id="3372"/>
      <w:bookmarkEnd w:id="3375"/>
    </w:p>
    <w:p w14:paraId="08E726C9" w14:textId="77777777" w:rsidR="00776774" w:rsidRDefault="00776774" w:rsidP="00776774">
      <w:pPr>
        <w:pStyle w:val="TH"/>
      </w:pPr>
      <w:r w:rsidRPr="00140E21">
        <w:object w:dxaOrig="25251" w:dyaOrig="29200" w14:anchorId="738050A9">
          <v:shape id="_x0000_i1241" type="#_x0000_t75" style="width:480pt;height:567.75pt" o:ole="">
            <v:imagedata r:id="rId414" o:title="" cropbottom="255f"/>
          </v:shape>
          <o:OLEObject Type="Embed" ProgID="Visio.Drawing.15" ShapeID="_x0000_i1241" DrawAspect="Content" ObjectID="_1693969370" r:id="rId415"/>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76" w:name="_Toc36192127"/>
      <w:bookmarkStart w:id="3377" w:name="_Toc45193226"/>
      <w:bookmarkStart w:id="3378" w:name="_Toc47592858"/>
      <w:bookmarkStart w:id="3379" w:name="_Toc51834945"/>
      <w:bookmarkStart w:id="3380" w:name="_Toc83355496"/>
      <w:r w:rsidRPr="00140E21">
        <w:t>4.23.8</w:t>
      </w:r>
      <w:r w:rsidRPr="00140E21">
        <w:tab/>
        <w:t>AN Release procedure involving I-SMF</w:t>
      </w:r>
      <w:bookmarkEnd w:id="3373"/>
      <w:bookmarkEnd w:id="3374"/>
      <w:bookmarkEnd w:id="3376"/>
      <w:bookmarkEnd w:id="3377"/>
      <w:bookmarkEnd w:id="3378"/>
      <w:bookmarkEnd w:id="3379"/>
      <w:bookmarkEnd w:id="3380"/>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81" w:name="_Toc20204352"/>
      <w:bookmarkStart w:id="3382" w:name="_Toc27895044"/>
      <w:bookmarkStart w:id="3383" w:name="_Toc36192128"/>
      <w:bookmarkStart w:id="3384" w:name="_Toc45193227"/>
      <w:bookmarkStart w:id="3385" w:name="_Toc47592859"/>
      <w:bookmarkStart w:id="3386" w:name="_Toc51834946"/>
      <w:bookmarkStart w:id="3387" w:name="_Toc83355497"/>
      <w:r w:rsidRPr="00140E21">
        <w:t>4.23.9</w:t>
      </w:r>
      <w:r w:rsidRPr="00140E21">
        <w:tab/>
        <w:t>Branching Point or UL CL controlled by I-SMF</w:t>
      </w:r>
      <w:bookmarkEnd w:id="3381"/>
      <w:bookmarkEnd w:id="3382"/>
      <w:bookmarkEnd w:id="3383"/>
      <w:bookmarkEnd w:id="3384"/>
      <w:bookmarkEnd w:id="3385"/>
      <w:bookmarkEnd w:id="3386"/>
      <w:bookmarkEnd w:id="3387"/>
    </w:p>
    <w:p w14:paraId="0C46FC30" w14:textId="77777777" w:rsidR="00776774" w:rsidRDefault="00776774" w:rsidP="00776774">
      <w:pPr>
        <w:pStyle w:val="Heading4"/>
      </w:pPr>
      <w:bookmarkStart w:id="3388" w:name="_Toc27895045"/>
      <w:bookmarkStart w:id="3389" w:name="_Toc36192129"/>
      <w:bookmarkStart w:id="3390" w:name="_Toc45193228"/>
      <w:bookmarkStart w:id="3391" w:name="_Toc47592860"/>
      <w:bookmarkStart w:id="3392" w:name="_Toc51834947"/>
      <w:bookmarkStart w:id="3393" w:name="_Toc20204353"/>
      <w:bookmarkStart w:id="3394" w:name="_Toc83355498"/>
      <w:r>
        <w:t>4.23.9.0</w:t>
      </w:r>
      <w:r>
        <w:tab/>
        <w:t>Overview</w:t>
      </w:r>
      <w:bookmarkEnd w:id="3388"/>
      <w:bookmarkEnd w:id="3389"/>
      <w:bookmarkEnd w:id="3390"/>
      <w:bookmarkEnd w:id="3391"/>
      <w:bookmarkEnd w:id="3392"/>
      <w:bookmarkEnd w:id="3394"/>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395" w:name="_Toc27895046"/>
      <w:bookmarkStart w:id="3396" w:name="_Toc36192130"/>
      <w:bookmarkStart w:id="3397" w:name="_Toc45193229"/>
      <w:bookmarkStart w:id="3398" w:name="_Toc47592861"/>
      <w:bookmarkStart w:id="3399"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77777777" w:rsidR="000D43C1" w:rsidRDefault="000D43C1" w:rsidP="000D43C1">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400" w:name="_Toc83355499"/>
      <w:r w:rsidRPr="00140E21">
        <w:t>4.23.9.1</w:t>
      </w:r>
      <w:r w:rsidRPr="00140E21">
        <w:tab/>
        <w:t>Addition of PDU Session Anchor and Branching Point or UL CL controlled by I-SMF</w:t>
      </w:r>
      <w:bookmarkEnd w:id="3393"/>
      <w:bookmarkEnd w:id="3395"/>
      <w:bookmarkEnd w:id="3396"/>
      <w:bookmarkEnd w:id="3397"/>
      <w:bookmarkEnd w:id="3398"/>
      <w:bookmarkEnd w:id="3399"/>
      <w:bookmarkEnd w:id="3400"/>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42" type="#_x0000_t75" style="width:444pt;height:393pt" o:ole="">
            <v:imagedata r:id="rId416" o:title=""/>
          </v:shape>
          <o:OLEObject Type="Embed" ProgID="Visio.Drawing.11" ShapeID="_x0000_i1242" DrawAspect="Content" ObjectID="_1693969371" r:id="rId417"/>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01" w:name="_Toc20204354"/>
      <w:bookmarkStart w:id="3402" w:name="_Toc27895047"/>
      <w:bookmarkStart w:id="3403" w:name="_Toc36192131"/>
      <w:bookmarkStart w:id="3404" w:name="_Toc45193230"/>
      <w:bookmarkStart w:id="3405" w:name="_Toc47592862"/>
      <w:bookmarkStart w:id="3406" w:name="_Toc51834949"/>
      <w:bookmarkStart w:id="3407" w:name="_Toc83355500"/>
      <w:r w:rsidRPr="00140E21">
        <w:t>4.23.9.2</w:t>
      </w:r>
      <w:r w:rsidRPr="00140E21">
        <w:tab/>
        <w:t>Removal of PDU Session Anchor and Branching Point or UL CL controlled by I-SMF</w:t>
      </w:r>
      <w:bookmarkEnd w:id="3401"/>
      <w:bookmarkEnd w:id="3402"/>
      <w:bookmarkEnd w:id="3403"/>
      <w:bookmarkEnd w:id="3404"/>
      <w:bookmarkEnd w:id="3405"/>
      <w:bookmarkEnd w:id="3406"/>
      <w:bookmarkEnd w:id="3407"/>
    </w:p>
    <w:p w14:paraId="5F274A35" w14:textId="77777777" w:rsidR="00776774" w:rsidRPr="00140E21" w:rsidRDefault="00776774" w:rsidP="00776774">
      <w:r w:rsidRPr="00140E21">
        <w:t>This clause describes a procedure to remove a PDU Session Anchor, and Branching Point or UL CL controlled by I-SMF.</w:t>
      </w:r>
    </w:p>
    <w:p w14:paraId="70B7C22F" w14:textId="77EB96FB" w:rsidR="008471CD" w:rsidRDefault="008471CD" w:rsidP="002217D3">
      <w:pPr>
        <w:pStyle w:val="TH"/>
      </w:pPr>
      <w:r w:rsidRPr="001A19B9">
        <w:object w:dxaOrig="17880" w:dyaOrig="13501" w14:anchorId="142C05EA">
          <v:shape id="_x0000_i1243" type="#_x0000_t75" style="width:480.75pt;height:363pt" o:ole="">
            <v:imagedata r:id="rId418" o:title=""/>
          </v:shape>
          <o:OLEObject Type="Embed" ProgID="Visio.Drawing.15" ShapeID="_x0000_i1243" DrawAspect="Content" ObjectID="_1693969372" r:id="rId419"/>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lastRenderedPageBreak/>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08"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09" w:name="_Toc27895048"/>
      <w:bookmarkStart w:id="3410" w:name="_Toc36192132"/>
      <w:bookmarkStart w:id="3411" w:name="_Toc45193231"/>
      <w:bookmarkStart w:id="3412" w:name="_Toc47592863"/>
      <w:bookmarkStart w:id="3413" w:name="_Toc51834950"/>
      <w:bookmarkStart w:id="3414" w:name="_Toc83355501"/>
      <w:r w:rsidRPr="00140E21">
        <w:t>4.23.9.3</w:t>
      </w:r>
      <w:r w:rsidRPr="00140E21">
        <w:tab/>
        <w:t>Change of PDU Session Anchor for IPv6 multi-homing or UL CL controlled by I-SMF</w:t>
      </w:r>
      <w:bookmarkEnd w:id="3408"/>
      <w:bookmarkEnd w:id="3409"/>
      <w:bookmarkEnd w:id="3410"/>
      <w:bookmarkEnd w:id="3411"/>
      <w:bookmarkEnd w:id="3412"/>
      <w:bookmarkEnd w:id="3413"/>
      <w:bookmarkEnd w:id="3414"/>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44" type="#_x0000_t75" style="width:479.25pt;height:350.25pt" o:ole="">
            <v:imagedata r:id="rId420" o:title=""/>
          </v:shape>
          <o:OLEObject Type="Embed" ProgID="Visio.Drawing.15" ShapeID="_x0000_i1244" DrawAspect="Content" ObjectID="_1693969373" r:id="rId421"/>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15" w:name="_Toc20204356"/>
      <w:bookmarkStart w:id="3416" w:name="_Toc27895049"/>
      <w:bookmarkStart w:id="3417" w:name="_Toc36192133"/>
      <w:bookmarkStart w:id="3418" w:name="_Toc45193232"/>
      <w:bookmarkStart w:id="3419" w:name="_Toc47592864"/>
      <w:bookmarkStart w:id="3420" w:name="_Toc51834951"/>
      <w:bookmarkStart w:id="3421" w:name="_Toc83355502"/>
      <w:r>
        <w:t>4.23.9.4</w:t>
      </w:r>
      <w:r>
        <w:tab/>
        <w:t>Simultaneous change of Branching Point or UL CL and additional PSA controlled by I-SMF</w:t>
      </w:r>
      <w:bookmarkEnd w:id="3421"/>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090AB696" w14:textId="58581838" w:rsidR="008471CD" w:rsidRDefault="008471CD" w:rsidP="008471CD">
      <w:pPr>
        <w:pStyle w:val="TH"/>
      </w:pPr>
      <w:r w:rsidRPr="001A19B9">
        <w:object w:dxaOrig="20446" w:dyaOrig="18526" w14:anchorId="3CB3C9F9">
          <v:shape id="_x0000_i1245" type="#_x0000_t75" style="width:456.75pt;height:369pt" o:ole="">
            <v:imagedata r:id="rId422" o:title="" cropbottom="7281f"/>
          </v:shape>
          <o:OLEObject Type="Embed" ProgID="Visio.Drawing.15" ShapeID="_x0000_i1245" DrawAspect="Content" ObjectID="_1693969374" r:id="rId423"/>
        </w:object>
      </w:r>
    </w:p>
    <w:p w14:paraId="5A26F63A" w14:textId="5E32B3FA"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5293FD4A" w14:textId="475EBB13" w:rsidR="008471CD" w:rsidRDefault="008471CD" w:rsidP="008471CD">
      <w:pPr>
        <w:pStyle w:val="B1"/>
      </w:pPr>
      <w:r>
        <w:t>9.</w:t>
      </w:r>
      <w:r>
        <w:tab/>
        <w:t>Same as steps 6-8 of clause 4.3.5.4. The I-SMF updates (R)AN for uplink traffic.</w:t>
      </w:r>
    </w:p>
    <w:p w14:paraId="36ED2B62" w14:textId="77777777" w:rsidR="008471CD" w:rsidRDefault="008471CD" w:rsidP="008471CD">
      <w:pPr>
        <w:pStyle w:val="B1"/>
      </w:pPr>
      <w:r>
        <w:t>10-11.</w:t>
      </w:r>
      <w:r>
        <w:tab/>
        <w:t>The I-SMF releases via N4 the source UL-CL/BP as the source UL-CL/BP is replaced by the target UL-CL/BP. The I-SMF also releases via N4 the PSA0 if PSA0 is not collocated with source UL CL/BP ;</w:t>
      </w:r>
    </w:p>
    <w:p w14:paraId="556ACB40" w14:textId="4186A15F" w:rsidR="008471CD" w:rsidRDefault="008471CD" w:rsidP="008471CD">
      <w:pPr>
        <w:pStyle w:val="B1"/>
      </w:pPr>
      <w:r>
        <w:t>12.</w:t>
      </w:r>
      <w:r>
        <w:tab/>
        <w:t>This step is the same as step 9 in clause 4.23.9.3.</w:t>
      </w:r>
    </w:p>
    <w:p w14:paraId="5C871C5D" w14:textId="31E906B4" w:rsidR="00776774" w:rsidRPr="00140E21" w:rsidRDefault="00776774" w:rsidP="00776774">
      <w:pPr>
        <w:pStyle w:val="Heading3"/>
      </w:pPr>
      <w:bookmarkStart w:id="3422" w:name="_Toc83355503"/>
      <w:r w:rsidRPr="00140E21">
        <w:t>4.23.9a</w:t>
      </w:r>
      <w:bookmarkEnd w:id="3415"/>
      <w:r>
        <w:tab/>
        <w:t>Void</w:t>
      </w:r>
      <w:bookmarkEnd w:id="3416"/>
      <w:bookmarkEnd w:id="3417"/>
      <w:bookmarkEnd w:id="3418"/>
      <w:bookmarkEnd w:id="3419"/>
      <w:bookmarkEnd w:id="3420"/>
      <w:bookmarkEnd w:id="3422"/>
    </w:p>
    <w:p w14:paraId="46580356" w14:textId="77777777" w:rsidR="00776774" w:rsidRPr="00140E21" w:rsidRDefault="00776774" w:rsidP="00776774"/>
    <w:p w14:paraId="3984D522" w14:textId="77777777" w:rsidR="00776774" w:rsidRPr="00140E21" w:rsidRDefault="00776774" w:rsidP="00776774">
      <w:pPr>
        <w:pStyle w:val="Heading3"/>
      </w:pPr>
      <w:bookmarkStart w:id="3423" w:name="_Toc20204357"/>
      <w:bookmarkStart w:id="3424" w:name="_Toc27895050"/>
      <w:bookmarkStart w:id="3425" w:name="_Toc36192134"/>
      <w:bookmarkStart w:id="3426" w:name="_Toc45193233"/>
      <w:bookmarkStart w:id="3427" w:name="_Toc47592865"/>
      <w:bookmarkStart w:id="3428" w:name="_Toc51834952"/>
      <w:bookmarkStart w:id="3429" w:name="_Toc83355504"/>
      <w:r w:rsidRPr="00140E21">
        <w:t>4.23.10</w:t>
      </w:r>
      <w:r w:rsidRPr="00140E21">
        <w:tab/>
        <w:t>CN-initiated selective deactivation of UP connection of an existing PDU Session involving I-SMF</w:t>
      </w:r>
      <w:bookmarkEnd w:id="3423"/>
      <w:bookmarkEnd w:id="3424"/>
      <w:bookmarkEnd w:id="3425"/>
      <w:bookmarkEnd w:id="3426"/>
      <w:bookmarkEnd w:id="3427"/>
      <w:bookmarkEnd w:id="3428"/>
      <w:bookmarkEnd w:id="3429"/>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30" w:name="_Toc20204358"/>
      <w:bookmarkStart w:id="3431" w:name="_Toc27895051"/>
      <w:bookmarkStart w:id="3432" w:name="_Toc36192135"/>
      <w:bookmarkStart w:id="3433" w:name="_Toc45193234"/>
      <w:bookmarkStart w:id="3434" w:name="_Toc47592866"/>
      <w:bookmarkStart w:id="3435" w:name="_Toc51834953"/>
      <w:bookmarkStart w:id="3436" w:name="_Toc83355505"/>
      <w:r w:rsidRPr="00140E21">
        <w:t>4.23.11</w:t>
      </w:r>
      <w:r w:rsidRPr="00140E21">
        <w:tab/>
        <w:t>Xn based handover</w:t>
      </w:r>
      <w:bookmarkEnd w:id="3430"/>
      <w:bookmarkEnd w:id="3431"/>
      <w:bookmarkEnd w:id="3432"/>
      <w:bookmarkEnd w:id="3433"/>
      <w:bookmarkEnd w:id="3434"/>
      <w:bookmarkEnd w:id="3435"/>
      <w:bookmarkEnd w:id="3436"/>
    </w:p>
    <w:p w14:paraId="6905AE02" w14:textId="77777777" w:rsidR="00776774" w:rsidRPr="00140E21" w:rsidRDefault="00776774" w:rsidP="00776774">
      <w:pPr>
        <w:pStyle w:val="Heading4"/>
      </w:pPr>
      <w:bookmarkStart w:id="3437" w:name="_Toc20204359"/>
      <w:bookmarkStart w:id="3438" w:name="_Toc27895052"/>
      <w:bookmarkStart w:id="3439" w:name="_Toc36192136"/>
      <w:bookmarkStart w:id="3440" w:name="_Toc45193235"/>
      <w:bookmarkStart w:id="3441" w:name="_Toc47592867"/>
      <w:bookmarkStart w:id="3442" w:name="_Toc51834954"/>
      <w:bookmarkStart w:id="3443" w:name="_Toc83355506"/>
      <w:r w:rsidRPr="00140E21">
        <w:t>4.23.11.1</w:t>
      </w:r>
      <w:r w:rsidRPr="00140E21">
        <w:tab/>
        <w:t>General</w:t>
      </w:r>
      <w:bookmarkEnd w:id="3437"/>
      <w:bookmarkEnd w:id="3438"/>
      <w:bookmarkEnd w:id="3439"/>
      <w:bookmarkEnd w:id="3440"/>
      <w:bookmarkEnd w:id="3441"/>
      <w:bookmarkEnd w:id="3442"/>
      <w:bookmarkEnd w:id="3443"/>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44" w:name="_Toc20204360"/>
      <w:bookmarkStart w:id="3445" w:name="_Toc27895053"/>
      <w:bookmarkStart w:id="3446" w:name="_Toc36192137"/>
      <w:bookmarkStart w:id="3447" w:name="_Toc45193236"/>
      <w:bookmarkStart w:id="3448" w:name="_Toc47592868"/>
      <w:bookmarkStart w:id="3449" w:name="_Toc51834955"/>
      <w:bookmarkStart w:id="3450" w:name="_Toc83355507"/>
      <w:r w:rsidRPr="00140E21">
        <w:t>4.23.11.2</w:t>
      </w:r>
      <w:r w:rsidRPr="00140E21">
        <w:tab/>
        <w:t>Xn based handover with insertion of intermediate SMF</w:t>
      </w:r>
      <w:bookmarkEnd w:id="3444"/>
      <w:bookmarkEnd w:id="3445"/>
      <w:bookmarkEnd w:id="3446"/>
      <w:bookmarkEnd w:id="3447"/>
      <w:bookmarkEnd w:id="3448"/>
      <w:bookmarkEnd w:id="3449"/>
      <w:bookmarkEnd w:id="3450"/>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46" type="#_x0000_t75" style="width:475.5pt;height:373.5pt" o:ole="">
            <v:imagedata r:id="rId424" o:title=""/>
          </v:shape>
          <o:OLEObject Type="Embed" ProgID="Visio.Drawing.11" ShapeID="_x0000_i1246" DrawAspect="Content" ObjectID="_1693969375" r:id="rId425"/>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51" w:name="_Toc20204361"/>
      <w:bookmarkStart w:id="3452"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53" w:name="_Toc36192138"/>
      <w:bookmarkStart w:id="3454" w:name="_Toc45193237"/>
      <w:bookmarkStart w:id="3455" w:name="_Toc47592869"/>
      <w:bookmarkStart w:id="3456" w:name="_Toc51834956"/>
      <w:bookmarkStart w:id="3457" w:name="_Toc83355508"/>
      <w:r w:rsidRPr="00140E21">
        <w:t>4.23.11.3</w:t>
      </w:r>
      <w:r w:rsidRPr="00140E21">
        <w:tab/>
        <w:t>Xn based handover with re-allocation of intermediate SMF</w:t>
      </w:r>
      <w:bookmarkEnd w:id="3451"/>
      <w:bookmarkEnd w:id="3452"/>
      <w:bookmarkEnd w:id="3453"/>
      <w:bookmarkEnd w:id="3454"/>
      <w:bookmarkEnd w:id="3455"/>
      <w:bookmarkEnd w:id="3456"/>
      <w:bookmarkEnd w:id="3457"/>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47" type="#_x0000_t75" style="width:480pt;height:378pt" o:ole="">
            <v:imagedata r:id="rId426" o:title=""/>
          </v:shape>
          <o:OLEObject Type="Embed" ProgID="Visio.Drawing.11" ShapeID="_x0000_i1247" DrawAspect="Content" ObjectID="_1693969376" r:id="rId427"/>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58" w:name="_Toc20204362"/>
      <w:bookmarkStart w:id="3459" w:name="_Toc27895055"/>
      <w:bookmarkStart w:id="3460" w:name="_Toc36192139"/>
      <w:bookmarkStart w:id="3461" w:name="_Toc45193238"/>
      <w:bookmarkStart w:id="3462" w:name="_Toc47592870"/>
      <w:bookmarkStart w:id="3463" w:name="_Toc51834957"/>
      <w:bookmarkStart w:id="3464" w:name="_Toc83355509"/>
      <w:r w:rsidRPr="00140E21">
        <w:lastRenderedPageBreak/>
        <w:t>4.23.11.4</w:t>
      </w:r>
      <w:r w:rsidRPr="00140E21">
        <w:tab/>
        <w:t>Xn based handover with removal of intermediate SMF</w:t>
      </w:r>
      <w:bookmarkEnd w:id="3458"/>
      <w:bookmarkEnd w:id="3459"/>
      <w:bookmarkEnd w:id="3460"/>
      <w:bookmarkEnd w:id="3461"/>
      <w:bookmarkEnd w:id="3462"/>
      <w:bookmarkEnd w:id="3463"/>
      <w:bookmarkEnd w:id="346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65" w:name="_MON_1617608619"/>
    <w:bookmarkEnd w:id="3465"/>
    <w:p w14:paraId="3685A87B" w14:textId="77777777" w:rsidR="00776774" w:rsidRPr="00140E21" w:rsidRDefault="00776774" w:rsidP="00776774">
      <w:pPr>
        <w:pStyle w:val="TH"/>
      </w:pPr>
      <w:r w:rsidRPr="00140E21">
        <w:object w:dxaOrig="11389" w:dyaOrig="9781" w14:anchorId="64098B98">
          <v:shape id="_x0000_i1248" type="#_x0000_t75" style="width:474.75pt;height:407.25pt" o:ole="">
            <v:imagedata r:id="rId428" o:title=""/>
          </v:shape>
          <o:OLEObject Type="Embed" ProgID="Visio.Drawing.11" ShapeID="_x0000_i1248" DrawAspect="Content" ObjectID="_1693969377" r:id="rId429"/>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66" w:name="_Toc36192140"/>
      <w:bookmarkStart w:id="3467" w:name="_Toc45193239"/>
      <w:bookmarkStart w:id="3468" w:name="_Toc47592871"/>
      <w:bookmarkStart w:id="3469" w:name="_Toc51834958"/>
      <w:bookmarkStart w:id="3470" w:name="_Toc20204363"/>
      <w:bookmarkStart w:id="3471" w:name="_Toc27895056"/>
      <w:bookmarkStart w:id="3472" w:name="_Toc83355510"/>
      <w:r>
        <w:t>4.23.11.5</w:t>
      </w:r>
      <w:r>
        <w:tab/>
        <w:t>Xn based handover without change of intermediate SMF</w:t>
      </w:r>
      <w:bookmarkEnd w:id="3466"/>
      <w:bookmarkEnd w:id="3467"/>
      <w:bookmarkEnd w:id="3468"/>
      <w:bookmarkEnd w:id="3469"/>
      <w:bookmarkEnd w:id="3472"/>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73" w:name="_Toc36192141"/>
      <w:bookmarkStart w:id="3474" w:name="_Toc45193240"/>
      <w:bookmarkStart w:id="3475" w:name="_Toc47592872"/>
      <w:bookmarkStart w:id="3476" w:name="_Toc51834959"/>
      <w:bookmarkStart w:id="3477" w:name="_Toc83355511"/>
      <w:r>
        <w:t>4.23.12</w:t>
      </w:r>
      <w:r>
        <w:tab/>
        <w:t>N26 based Interworking Procedures with I-SMF</w:t>
      </w:r>
      <w:bookmarkEnd w:id="3470"/>
      <w:bookmarkEnd w:id="3471"/>
      <w:bookmarkEnd w:id="3473"/>
      <w:bookmarkEnd w:id="3474"/>
      <w:bookmarkEnd w:id="3475"/>
      <w:bookmarkEnd w:id="3476"/>
      <w:bookmarkEnd w:id="3477"/>
    </w:p>
    <w:p w14:paraId="00F78856" w14:textId="77777777" w:rsidR="00776774" w:rsidRDefault="00776774" w:rsidP="00776774">
      <w:pPr>
        <w:pStyle w:val="Heading4"/>
      </w:pPr>
      <w:bookmarkStart w:id="3478" w:name="_Toc20204364"/>
      <w:bookmarkStart w:id="3479" w:name="_Toc27895057"/>
      <w:bookmarkStart w:id="3480" w:name="_Toc36192142"/>
      <w:bookmarkStart w:id="3481" w:name="_Toc45193241"/>
      <w:bookmarkStart w:id="3482" w:name="_Toc47592873"/>
      <w:bookmarkStart w:id="3483" w:name="_Toc51834960"/>
      <w:bookmarkStart w:id="3484" w:name="_Toc83355512"/>
      <w:r>
        <w:t>4.23.12.1</w:t>
      </w:r>
      <w:r>
        <w:tab/>
        <w:t>General</w:t>
      </w:r>
      <w:bookmarkEnd w:id="3478"/>
      <w:bookmarkEnd w:id="3479"/>
      <w:bookmarkEnd w:id="3480"/>
      <w:bookmarkEnd w:id="3481"/>
      <w:bookmarkEnd w:id="3482"/>
      <w:bookmarkEnd w:id="3483"/>
      <w:bookmarkEnd w:id="3484"/>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85" w:name="_Toc20204365"/>
      <w:bookmarkStart w:id="3486" w:name="_Toc27895058"/>
      <w:bookmarkStart w:id="3487" w:name="_Toc36192143"/>
      <w:bookmarkStart w:id="3488" w:name="_Toc45193242"/>
      <w:bookmarkStart w:id="3489" w:name="_Toc47592874"/>
      <w:bookmarkStart w:id="3490" w:name="_Toc51834961"/>
      <w:bookmarkStart w:id="3491" w:name="_Toc83355513"/>
      <w:r>
        <w:t>4.23.12.2</w:t>
      </w:r>
      <w:r>
        <w:tab/>
        <w:t>5GS to EPS Idle mode mobility using N26 interface with I-SMF removal</w:t>
      </w:r>
      <w:bookmarkEnd w:id="3485"/>
      <w:bookmarkEnd w:id="3486"/>
      <w:bookmarkEnd w:id="3487"/>
      <w:bookmarkEnd w:id="3488"/>
      <w:bookmarkEnd w:id="3489"/>
      <w:bookmarkEnd w:id="3490"/>
      <w:bookmarkEnd w:id="349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92" w:name="_Toc36192144"/>
      <w:bookmarkStart w:id="3493" w:name="_Toc45193243"/>
      <w:bookmarkStart w:id="3494" w:name="_Toc47592875"/>
      <w:bookmarkStart w:id="3495" w:name="_Toc51834962"/>
      <w:bookmarkStart w:id="3496" w:name="_Toc20204366"/>
      <w:bookmarkStart w:id="3497" w:name="_Toc27895059"/>
      <w:bookmarkStart w:id="3498" w:name="_Toc83355514"/>
      <w:r>
        <w:t>4.23.12.2A</w:t>
      </w:r>
      <w:r>
        <w:tab/>
        <w:t>5GS to EPS Idle mode mobility using N26 interface with Data forwarding and I-SMF removal</w:t>
      </w:r>
      <w:bookmarkEnd w:id="3492"/>
      <w:bookmarkEnd w:id="3493"/>
      <w:bookmarkEnd w:id="3494"/>
      <w:bookmarkEnd w:id="3495"/>
      <w:bookmarkEnd w:id="3498"/>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99" w:name="_Toc36192145"/>
      <w:bookmarkStart w:id="3500" w:name="_Toc45193244"/>
      <w:bookmarkStart w:id="3501" w:name="_Toc47592876"/>
      <w:bookmarkStart w:id="3502" w:name="_Toc51834963"/>
      <w:bookmarkStart w:id="3503" w:name="_Toc83355515"/>
      <w:r>
        <w:t>4.23.12.3</w:t>
      </w:r>
      <w:r>
        <w:tab/>
        <w:t>EPS to 5GS mobility registration procedure (Idle and Connected State) using N26 interface with I-SMF insertion</w:t>
      </w:r>
      <w:bookmarkEnd w:id="3496"/>
      <w:bookmarkEnd w:id="3497"/>
      <w:bookmarkEnd w:id="3499"/>
      <w:bookmarkEnd w:id="3500"/>
      <w:bookmarkEnd w:id="3501"/>
      <w:bookmarkEnd w:id="3502"/>
      <w:bookmarkEnd w:id="3503"/>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04" w:name="_Toc36192146"/>
      <w:bookmarkStart w:id="3505" w:name="_Toc45193245"/>
      <w:bookmarkStart w:id="3506" w:name="_Toc47592877"/>
      <w:bookmarkStart w:id="3507" w:name="_Toc51834964"/>
      <w:bookmarkStart w:id="3508" w:name="_Toc20204367"/>
      <w:bookmarkStart w:id="3509" w:name="_Toc27895060"/>
      <w:bookmarkStart w:id="3510" w:name="_Toc83355516"/>
      <w:r>
        <w:lastRenderedPageBreak/>
        <w:t>4.23.12.3A</w:t>
      </w:r>
      <w:r>
        <w:tab/>
        <w:t>EPS to 5GS Idle mode mobility using N26 interface with Data forwarding and I-SMF insertion</w:t>
      </w:r>
      <w:bookmarkEnd w:id="3504"/>
      <w:bookmarkEnd w:id="3505"/>
      <w:bookmarkEnd w:id="3506"/>
      <w:bookmarkEnd w:id="3507"/>
      <w:bookmarkEnd w:id="3510"/>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11" w:name="_Toc36192147"/>
      <w:bookmarkStart w:id="3512" w:name="_Toc45193246"/>
      <w:bookmarkStart w:id="3513" w:name="_Toc47592878"/>
      <w:bookmarkStart w:id="3514" w:name="_Toc51834965"/>
      <w:bookmarkStart w:id="3515" w:name="_Toc83355517"/>
      <w:r>
        <w:t>4.23.12.4</w:t>
      </w:r>
      <w:r>
        <w:tab/>
        <w:t>Procedures for EPS bearer ID allocation</w:t>
      </w:r>
      <w:bookmarkEnd w:id="3508"/>
      <w:bookmarkEnd w:id="3509"/>
      <w:bookmarkEnd w:id="3511"/>
      <w:bookmarkEnd w:id="3512"/>
      <w:bookmarkEnd w:id="3513"/>
      <w:bookmarkEnd w:id="3514"/>
      <w:bookmarkEnd w:id="3515"/>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16" w:name="_Toc27895061"/>
      <w:bookmarkStart w:id="3517" w:name="_Toc36192148"/>
      <w:bookmarkStart w:id="3518"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19" w:name="_Toc45193247"/>
      <w:bookmarkStart w:id="3520" w:name="_Toc47592879"/>
      <w:bookmarkStart w:id="3521" w:name="_Toc51834966"/>
      <w:bookmarkStart w:id="3522" w:name="_Toc83355518"/>
      <w:r>
        <w:t>4.23.12.5</w:t>
      </w:r>
      <w:r>
        <w:tab/>
        <w:t>EPS to 5GS mobility registration procedure (Idle) using N26 interface with AMF reallocation and I-SMF insertion</w:t>
      </w:r>
      <w:bookmarkEnd w:id="3516"/>
      <w:bookmarkEnd w:id="3517"/>
      <w:bookmarkEnd w:id="3519"/>
      <w:bookmarkEnd w:id="3520"/>
      <w:bookmarkEnd w:id="3521"/>
      <w:bookmarkEnd w:id="352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23" w:name="_Toc27895062"/>
      <w:bookmarkStart w:id="3524" w:name="_Toc36192149"/>
      <w:bookmarkStart w:id="3525" w:name="_Toc45193248"/>
      <w:bookmarkStart w:id="3526" w:name="_Toc47592880"/>
      <w:bookmarkStart w:id="3527" w:name="_Toc51834967"/>
      <w:bookmarkStart w:id="3528" w:name="_Toc83355519"/>
      <w:r>
        <w:t>4.23.12.6</w:t>
      </w:r>
      <w:r>
        <w:tab/>
        <w:t>5GS to EPS handover using N26 interface with I-SMF removal</w:t>
      </w:r>
      <w:bookmarkEnd w:id="3523"/>
      <w:bookmarkEnd w:id="3524"/>
      <w:bookmarkEnd w:id="3525"/>
      <w:bookmarkEnd w:id="3526"/>
      <w:bookmarkEnd w:id="3527"/>
      <w:bookmarkEnd w:id="3528"/>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529" w:name="_Toc27895063"/>
      <w:bookmarkStart w:id="3530" w:name="_Toc36192150"/>
      <w:bookmarkStart w:id="3531" w:name="_Toc45193249"/>
      <w:bookmarkStart w:id="3532" w:name="_Toc47592881"/>
      <w:bookmarkStart w:id="3533" w:name="_Toc51834968"/>
      <w:bookmarkStart w:id="3534" w:name="_Toc83355520"/>
      <w:r>
        <w:t>4.23.12.7</w:t>
      </w:r>
      <w:r>
        <w:tab/>
        <w:t>EPS to 5GS handover using N26 interface with I-SMF insertion</w:t>
      </w:r>
      <w:bookmarkEnd w:id="3529"/>
      <w:bookmarkEnd w:id="3530"/>
      <w:bookmarkEnd w:id="3531"/>
      <w:bookmarkEnd w:id="3532"/>
      <w:bookmarkEnd w:id="3533"/>
      <w:bookmarkEnd w:id="3534"/>
    </w:p>
    <w:p w14:paraId="05C7FF3E" w14:textId="77777777" w:rsidR="00776774" w:rsidRDefault="00776774" w:rsidP="00776774">
      <w:pPr>
        <w:pStyle w:val="Heading5"/>
      </w:pPr>
      <w:bookmarkStart w:id="3535" w:name="_Toc27895064"/>
      <w:bookmarkStart w:id="3536" w:name="_Toc36192151"/>
      <w:bookmarkStart w:id="3537" w:name="_Toc45193250"/>
      <w:bookmarkStart w:id="3538" w:name="_Toc47592882"/>
      <w:bookmarkStart w:id="3539" w:name="_Toc51834969"/>
      <w:bookmarkStart w:id="3540" w:name="_Toc83355521"/>
      <w:r>
        <w:t>4.23.12.7.1</w:t>
      </w:r>
      <w:r>
        <w:tab/>
        <w:t>Preparation phase</w:t>
      </w:r>
      <w:bookmarkEnd w:id="3535"/>
      <w:bookmarkEnd w:id="3536"/>
      <w:bookmarkEnd w:id="3537"/>
      <w:bookmarkEnd w:id="3538"/>
      <w:bookmarkEnd w:id="3539"/>
      <w:bookmarkEnd w:id="3540"/>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41" w:name="_Toc27895065"/>
      <w:bookmarkStart w:id="3542" w:name="_Toc36192152"/>
      <w:bookmarkStart w:id="3543" w:name="_Toc45193251"/>
      <w:bookmarkStart w:id="3544" w:name="_Toc47592883"/>
      <w:bookmarkStart w:id="3545" w:name="_Toc51834970"/>
      <w:bookmarkStart w:id="3546" w:name="_Toc83355522"/>
      <w:r>
        <w:t>4.23.12.7.2</w:t>
      </w:r>
      <w:r>
        <w:tab/>
      </w:r>
      <w:r w:rsidR="00FC6A67">
        <w:t>Execution</w:t>
      </w:r>
      <w:r>
        <w:t xml:space="preserve"> phase</w:t>
      </w:r>
      <w:bookmarkEnd w:id="3541"/>
      <w:bookmarkEnd w:id="3542"/>
      <w:bookmarkEnd w:id="3543"/>
      <w:bookmarkEnd w:id="3544"/>
      <w:bookmarkEnd w:id="3545"/>
      <w:bookmarkEnd w:id="3546"/>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47" w:name="_Toc45193252"/>
      <w:bookmarkStart w:id="3548" w:name="_Toc47592884"/>
      <w:bookmarkStart w:id="3549" w:name="_Toc51834971"/>
      <w:bookmarkStart w:id="3550" w:name="_Toc36192153"/>
      <w:bookmarkStart w:id="3551" w:name="_Toc27895066"/>
      <w:bookmarkStart w:id="3552" w:name="_Toc83355523"/>
      <w:r>
        <w:t>4.23.12.8</w:t>
      </w:r>
      <w:r>
        <w:tab/>
        <w:t>Impact to 5GC procedures</w:t>
      </w:r>
      <w:bookmarkEnd w:id="3547"/>
      <w:bookmarkEnd w:id="3548"/>
      <w:bookmarkEnd w:id="3549"/>
      <w:bookmarkEnd w:id="3552"/>
    </w:p>
    <w:p w14:paraId="2A5BF3F6" w14:textId="77777777" w:rsidR="00776774" w:rsidRDefault="00776774" w:rsidP="00776774">
      <w:pPr>
        <w:pStyle w:val="Heading5"/>
      </w:pPr>
      <w:bookmarkStart w:id="3553" w:name="_Toc45193253"/>
      <w:bookmarkStart w:id="3554" w:name="_Toc47592885"/>
      <w:bookmarkStart w:id="3555" w:name="_Toc51834972"/>
      <w:bookmarkStart w:id="3556" w:name="_Toc83355524"/>
      <w:r>
        <w:t>4.23.12.8.1</w:t>
      </w:r>
      <w:r>
        <w:tab/>
        <w:t>General</w:t>
      </w:r>
      <w:bookmarkEnd w:id="3553"/>
      <w:bookmarkEnd w:id="3554"/>
      <w:bookmarkEnd w:id="3555"/>
      <w:bookmarkEnd w:id="3556"/>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57" w:name="_Toc45193254"/>
      <w:bookmarkStart w:id="3558" w:name="_Toc47592886"/>
      <w:bookmarkStart w:id="3559" w:name="_Toc51834973"/>
      <w:bookmarkStart w:id="3560" w:name="_Toc83355525"/>
      <w:r>
        <w:t>4.23.12.8.2</w:t>
      </w:r>
      <w:r>
        <w:tab/>
        <w:t>UE Triggered Service Request with I-SMF insertion/change/removal</w:t>
      </w:r>
      <w:bookmarkEnd w:id="3557"/>
      <w:bookmarkEnd w:id="3558"/>
      <w:bookmarkEnd w:id="3559"/>
      <w:bookmarkEnd w:id="3560"/>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61" w:name="_Toc45193255"/>
      <w:bookmarkStart w:id="3562" w:name="_Toc47592887"/>
      <w:bookmarkStart w:id="3563" w:name="_Toc51834974"/>
      <w:bookmarkStart w:id="3564" w:name="_Toc83355526"/>
      <w:r>
        <w:t>4.23.12.8.3</w:t>
      </w:r>
      <w:r>
        <w:tab/>
        <w:t>PDU Session establishment procedure</w:t>
      </w:r>
      <w:bookmarkEnd w:id="3561"/>
      <w:bookmarkEnd w:id="3562"/>
      <w:bookmarkEnd w:id="3563"/>
      <w:bookmarkEnd w:id="3564"/>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65" w:name="_Toc45193256"/>
      <w:bookmarkStart w:id="3566" w:name="_Toc47592888"/>
      <w:bookmarkStart w:id="3567" w:name="_Toc51834975"/>
      <w:bookmarkStart w:id="3568" w:name="_Toc83355527"/>
      <w:r>
        <w:t>4.23.12.8.4</w:t>
      </w:r>
      <w:r>
        <w:tab/>
        <w:t>PDU Session modification procedure</w:t>
      </w:r>
      <w:bookmarkEnd w:id="3565"/>
      <w:bookmarkEnd w:id="3566"/>
      <w:bookmarkEnd w:id="3567"/>
      <w:bookmarkEnd w:id="3568"/>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69" w:name="_Toc45193257"/>
      <w:bookmarkStart w:id="3570" w:name="_Toc47592889"/>
      <w:bookmarkStart w:id="3571" w:name="_Toc51834976"/>
      <w:bookmarkStart w:id="3572" w:name="_Toc83355528"/>
      <w:r>
        <w:t>4.23.12.8.5</w:t>
      </w:r>
      <w:r>
        <w:tab/>
        <w:t>Inter NG-RAN node N2 based handover with I-SMF insertion/change/removal</w:t>
      </w:r>
      <w:bookmarkEnd w:id="3569"/>
      <w:bookmarkEnd w:id="3570"/>
      <w:bookmarkEnd w:id="3571"/>
      <w:bookmarkEnd w:id="357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73" w:name="_Toc45193258"/>
      <w:bookmarkStart w:id="3574" w:name="_Toc47592890"/>
      <w:bookmarkStart w:id="3575" w:name="_Toc51834977"/>
      <w:bookmarkStart w:id="3576" w:name="_Toc83355529"/>
      <w:r>
        <w:t>4.23.12.8.6</w:t>
      </w:r>
      <w:r>
        <w:tab/>
        <w:t>Xn based handover with insertion of I-SMF</w:t>
      </w:r>
      <w:bookmarkEnd w:id="3573"/>
      <w:bookmarkEnd w:id="3574"/>
      <w:bookmarkEnd w:id="3575"/>
      <w:bookmarkEnd w:id="3576"/>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77" w:name="_Toc45193259"/>
      <w:bookmarkStart w:id="3578" w:name="_Toc47592891"/>
      <w:bookmarkStart w:id="3579" w:name="_Toc51834978"/>
      <w:bookmarkStart w:id="3580" w:name="_Toc83355530"/>
      <w:r>
        <w:t>4.23.13</w:t>
      </w:r>
      <w:r>
        <w:tab/>
        <w:t>Non N26 based Interworking Procedures with I-SMF</w:t>
      </w:r>
      <w:bookmarkEnd w:id="3550"/>
      <w:bookmarkEnd w:id="3577"/>
      <w:bookmarkEnd w:id="3578"/>
      <w:bookmarkEnd w:id="3579"/>
      <w:bookmarkEnd w:id="3580"/>
    </w:p>
    <w:p w14:paraId="3802EB88" w14:textId="77777777" w:rsidR="00776774" w:rsidRDefault="00776774" w:rsidP="00776774">
      <w:pPr>
        <w:pStyle w:val="Heading4"/>
      </w:pPr>
      <w:bookmarkStart w:id="3581" w:name="_Toc36192154"/>
      <w:bookmarkStart w:id="3582" w:name="_Toc45193260"/>
      <w:bookmarkStart w:id="3583" w:name="_Toc47592892"/>
      <w:bookmarkStart w:id="3584" w:name="_Toc51834979"/>
      <w:bookmarkStart w:id="3585" w:name="_Toc83355531"/>
      <w:r>
        <w:t>4.23.13.1</w:t>
      </w:r>
      <w:r>
        <w:tab/>
        <w:t>General</w:t>
      </w:r>
      <w:bookmarkEnd w:id="3581"/>
      <w:bookmarkEnd w:id="3582"/>
      <w:bookmarkEnd w:id="3583"/>
      <w:bookmarkEnd w:id="3584"/>
      <w:bookmarkEnd w:id="3585"/>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86" w:name="_Toc36192155"/>
      <w:bookmarkStart w:id="3587" w:name="_Toc45193261"/>
      <w:bookmarkStart w:id="3588" w:name="_Toc47592893"/>
      <w:bookmarkStart w:id="3589" w:name="_Toc51834980"/>
      <w:bookmarkStart w:id="3590" w:name="_Toc83355532"/>
      <w:r>
        <w:t>4.23.13.2</w:t>
      </w:r>
      <w:r>
        <w:tab/>
        <w:t>Mobility procedure without N26 interface from EPS to 5GS</w:t>
      </w:r>
      <w:bookmarkEnd w:id="3586"/>
      <w:bookmarkEnd w:id="3587"/>
      <w:bookmarkEnd w:id="3588"/>
      <w:bookmarkEnd w:id="3589"/>
      <w:bookmarkEnd w:id="3590"/>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91" w:name="_Toc36192156"/>
      <w:bookmarkStart w:id="3592" w:name="_Toc45193262"/>
      <w:bookmarkStart w:id="3593" w:name="_Toc47592894"/>
      <w:bookmarkStart w:id="3594" w:name="_Toc51834981"/>
      <w:bookmarkStart w:id="3595" w:name="_Toc83355533"/>
      <w:r>
        <w:t>4.23.13.3</w:t>
      </w:r>
      <w:r>
        <w:tab/>
        <w:t>Mobility procedure without N26 interface from EPC/ePDG to 5GS</w:t>
      </w:r>
      <w:bookmarkEnd w:id="3591"/>
      <w:bookmarkEnd w:id="3592"/>
      <w:bookmarkEnd w:id="3593"/>
      <w:bookmarkEnd w:id="3594"/>
      <w:bookmarkEnd w:id="359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96" w:name="_Toc36192157"/>
      <w:bookmarkStart w:id="3597" w:name="_Toc45193263"/>
      <w:bookmarkStart w:id="3598" w:name="_Toc47592895"/>
      <w:bookmarkStart w:id="3599" w:name="_Toc51834982"/>
      <w:bookmarkStart w:id="3600" w:name="_Toc83355534"/>
      <w:r>
        <w:t>4.23.13.4</w:t>
      </w:r>
      <w:r>
        <w:tab/>
        <w:t>Mobility procedure without N26 interface from 5GS to EPS</w:t>
      </w:r>
      <w:bookmarkEnd w:id="3596"/>
      <w:bookmarkEnd w:id="3597"/>
      <w:bookmarkEnd w:id="3598"/>
      <w:bookmarkEnd w:id="3599"/>
      <w:bookmarkEnd w:id="3600"/>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01" w:name="_Toc36192158"/>
      <w:bookmarkStart w:id="3602" w:name="_Toc45193264"/>
      <w:bookmarkStart w:id="3603" w:name="_Toc47592896"/>
      <w:bookmarkStart w:id="3604" w:name="_Toc51834983"/>
      <w:bookmarkStart w:id="3605" w:name="_Toc83355535"/>
      <w:r>
        <w:t>4.23.13.5</w:t>
      </w:r>
      <w:r>
        <w:tab/>
        <w:t>Mobility procedure without N26 interface from 5GS to EPC/ePDG</w:t>
      </w:r>
      <w:bookmarkEnd w:id="3601"/>
      <w:bookmarkEnd w:id="3602"/>
      <w:bookmarkEnd w:id="3603"/>
      <w:bookmarkEnd w:id="3604"/>
      <w:bookmarkEnd w:id="3605"/>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06" w:name="_Toc45193265"/>
      <w:bookmarkStart w:id="3607" w:name="_Toc47592897"/>
      <w:bookmarkStart w:id="3608" w:name="_Toc51834984"/>
      <w:bookmarkStart w:id="3609" w:name="_Toc36192159"/>
      <w:bookmarkStart w:id="3610" w:name="_Toc83355536"/>
      <w:r>
        <w:lastRenderedPageBreak/>
        <w:t>4.23.14</w:t>
      </w:r>
      <w:r>
        <w:tab/>
        <w:t>Pause of charging</w:t>
      </w:r>
      <w:bookmarkEnd w:id="3606"/>
      <w:bookmarkEnd w:id="3607"/>
      <w:bookmarkEnd w:id="3608"/>
      <w:bookmarkEnd w:id="3610"/>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11" w:name="_Toc45193266"/>
      <w:bookmarkStart w:id="3612" w:name="_Toc47592898"/>
      <w:bookmarkStart w:id="3613" w:name="_Toc51834985"/>
      <w:bookmarkStart w:id="3614" w:name="_Toc83355537"/>
      <w:r>
        <w:t>4.23.15</w:t>
      </w:r>
      <w:r>
        <w:tab/>
        <w:t>PDU Session mobility between 3GPP and non-3GPP access</w:t>
      </w:r>
      <w:bookmarkEnd w:id="3611"/>
      <w:bookmarkEnd w:id="3612"/>
      <w:bookmarkEnd w:id="3613"/>
      <w:bookmarkEnd w:id="3614"/>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15" w:name="_Toc45193267"/>
      <w:bookmarkStart w:id="3616" w:name="_Toc47592899"/>
      <w:bookmarkStart w:id="3617" w:name="_Toc51834986"/>
      <w:bookmarkStart w:id="3618" w:name="_Toc83355538"/>
      <w:r>
        <w:t>4.23.16</w:t>
      </w:r>
      <w:r>
        <w:tab/>
        <w:t>Handover of a PDU Session procedure between 3GPP and untrusted non-3GPP access</w:t>
      </w:r>
      <w:bookmarkEnd w:id="3615"/>
      <w:bookmarkEnd w:id="3616"/>
      <w:bookmarkEnd w:id="3617"/>
      <w:bookmarkEnd w:id="3618"/>
    </w:p>
    <w:p w14:paraId="5340AC63" w14:textId="77777777" w:rsidR="00776774" w:rsidRDefault="00776774" w:rsidP="00776774">
      <w:pPr>
        <w:pStyle w:val="Heading4"/>
      </w:pPr>
      <w:bookmarkStart w:id="3619" w:name="_Toc45193268"/>
      <w:bookmarkStart w:id="3620" w:name="_Toc47592900"/>
      <w:bookmarkStart w:id="3621" w:name="_Toc51834987"/>
      <w:bookmarkStart w:id="3622" w:name="_Toc83355539"/>
      <w:r>
        <w:t>4.23.16.1</w:t>
      </w:r>
      <w:r>
        <w:tab/>
        <w:t>Handover of a PDU Session procedure from untrusted non-3GPP to 3GPP access (non-roaming and roaming with local breakout)</w:t>
      </w:r>
      <w:bookmarkEnd w:id="3619"/>
      <w:bookmarkEnd w:id="3620"/>
      <w:bookmarkEnd w:id="3621"/>
      <w:bookmarkEnd w:id="3622"/>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23" w:name="_Toc45193269"/>
      <w:bookmarkStart w:id="3624" w:name="_Toc47592901"/>
      <w:bookmarkStart w:id="3625" w:name="_Toc51834988"/>
      <w:bookmarkStart w:id="3626" w:name="_Toc83355540"/>
      <w:r>
        <w:t>4.23.16.2</w:t>
      </w:r>
      <w:r>
        <w:tab/>
        <w:t>Handover of a PDU Session procedure from 3GPP to untrusted non-3GPP access (non-roaming and roaming with local breakout)</w:t>
      </w:r>
      <w:bookmarkEnd w:id="3623"/>
      <w:bookmarkEnd w:id="3624"/>
      <w:bookmarkEnd w:id="3625"/>
      <w:bookmarkEnd w:id="3626"/>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627" w:name="_Toc45193270"/>
      <w:bookmarkStart w:id="3628" w:name="_Toc47592902"/>
      <w:bookmarkStart w:id="3629" w:name="_Toc51834989"/>
      <w:bookmarkStart w:id="3630" w:name="_Toc83355541"/>
      <w:r>
        <w:t>4.23.16.3</w:t>
      </w:r>
      <w:r>
        <w:tab/>
        <w:t>Handover of a PDU Session procedure from untrusted non-3GPP to 3GPP access (home routed roaming)</w:t>
      </w:r>
      <w:bookmarkEnd w:id="3627"/>
      <w:bookmarkEnd w:id="3628"/>
      <w:bookmarkEnd w:id="3629"/>
      <w:bookmarkEnd w:id="3630"/>
    </w:p>
    <w:p w14:paraId="57ABAF1E" w14:textId="77777777" w:rsidR="00776774" w:rsidRDefault="00776774" w:rsidP="00776774">
      <w:pPr>
        <w:pStyle w:val="Heading5"/>
      </w:pPr>
      <w:bookmarkStart w:id="3631" w:name="_Toc45193271"/>
      <w:bookmarkStart w:id="3632" w:name="_Toc47592903"/>
      <w:bookmarkStart w:id="3633" w:name="_Toc51834990"/>
      <w:bookmarkStart w:id="3634" w:name="_Toc83355542"/>
      <w:r>
        <w:t>4.23.16.3.1</w:t>
      </w:r>
      <w:r>
        <w:tab/>
        <w:t>The target AMF is in the PLMN of the N3IWF</w:t>
      </w:r>
      <w:bookmarkEnd w:id="3631"/>
      <w:bookmarkEnd w:id="3632"/>
      <w:bookmarkEnd w:id="3633"/>
      <w:bookmarkEnd w:id="3634"/>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35" w:name="_Toc45193272"/>
      <w:bookmarkStart w:id="3636" w:name="_Toc47592904"/>
      <w:bookmarkStart w:id="3637" w:name="_Toc51834991"/>
      <w:bookmarkStart w:id="3638" w:name="_Toc83355543"/>
      <w:r>
        <w:t>4.23.16a</w:t>
      </w:r>
      <w:r>
        <w:tab/>
        <w:t>Handover of a PDU Session procedure between 3GPP and trusted non-3GPP access</w:t>
      </w:r>
      <w:bookmarkEnd w:id="3638"/>
    </w:p>
    <w:p w14:paraId="312B111F" w14:textId="77777777" w:rsidR="00526CD1" w:rsidRDefault="00526CD1" w:rsidP="002217D3">
      <w:pPr>
        <w:pStyle w:val="Heading4"/>
      </w:pPr>
      <w:bookmarkStart w:id="3639" w:name="_Toc83355544"/>
      <w:r>
        <w:t>4.23.16a.1</w:t>
      </w:r>
      <w:r>
        <w:tab/>
        <w:t>General</w:t>
      </w:r>
      <w:bookmarkEnd w:id="3639"/>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3C10156F" w14:textId="77777777" w:rsidR="00776774" w:rsidRPr="00140E21" w:rsidRDefault="00776774" w:rsidP="00776774">
      <w:pPr>
        <w:pStyle w:val="Heading2"/>
      </w:pPr>
      <w:bookmarkStart w:id="3640" w:name="_Toc83355545"/>
      <w:r w:rsidRPr="00140E21">
        <w:t>4.24</w:t>
      </w:r>
      <w:r w:rsidRPr="00140E21">
        <w:tab/>
        <w:t>Procedures</w:t>
      </w:r>
      <w:r>
        <w:t xml:space="preserve"> for UPF Anchored Data Transport in Control Plane CIoT 5GS Optimisation</w:t>
      </w:r>
      <w:bookmarkEnd w:id="3518"/>
      <w:bookmarkEnd w:id="3551"/>
      <w:bookmarkEnd w:id="3609"/>
      <w:bookmarkEnd w:id="3635"/>
      <w:bookmarkEnd w:id="3636"/>
      <w:bookmarkEnd w:id="3637"/>
      <w:bookmarkEnd w:id="3640"/>
    </w:p>
    <w:p w14:paraId="50132A6D" w14:textId="77777777" w:rsidR="00776774" w:rsidRPr="00140E21" w:rsidRDefault="00776774" w:rsidP="00776774">
      <w:pPr>
        <w:pStyle w:val="Heading3"/>
      </w:pPr>
      <w:bookmarkStart w:id="3641" w:name="_Toc20204369"/>
      <w:bookmarkStart w:id="3642" w:name="_Toc27895067"/>
      <w:bookmarkStart w:id="3643" w:name="_Toc36192160"/>
      <w:bookmarkStart w:id="3644" w:name="_Toc45193273"/>
      <w:bookmarkStart w:id="3645" w:name="_Toc47592905"/>
      <w:bookmarkStart w:id="3646" w:name="_Toc51834992"/>
      <w:bookmarkStart w:id="3647" w:name="_Toc83355546"/>
      <w:r w:rsidRPr="00140E21">
        <w:t>4.24.1</w:t>
      </w:r>
      <w:r w:rsidRPr="00140E21">
        <w:tab/>
        <w:t>UPF anchored Mobile Originated Data Transport in Control Plane CIoT 5GS Optimisation</w:t>
      </w:r>
      <w:bookmarkEnd w:id="3641"/>
      <w:bookmarkEnd w:id="3642"/>
      <w:bookmarkEnd w:id="3643"/>
      <w:bookmarkEnd w:id="3644"/>
      <w:bookmarkEnd w:id="3645"/>
      <w:bookmarkEnd w:id="3646"/>
      <w:bookmarkEnd w:id="3647"/>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49" type="#_x0000_t75" style="width:426pt;height:501pt" o:ole="">
            <v:imagedata r:id="rId430" o:title=""/>
          </v:shape>
          <o:OLEObject Type="Embed" ProgID="Visio.Drawing.11" ShapeID="_x0000_i1249" DrawAspect="Content" ObjectID="_1693969378" r:id="rId431"/>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BCC11E1"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48" w:name="_Toc20204370"/>
      <w:bookmarkStart w:id="3649" w:name="_Toc27895068"/>
      <w:bookmarkStart w:id="3650" w:name="_Toc36192161"/>
      <w:bookmarkStart w:id="3651" w:name="_Toc45193274"/>
      <w:bookmarkStart w:id="3652" w:name="_Toc47592906"/>
      <w:bookmarkStart w:id="3653" w:name="_Toc51834993"/>
      <w:bookmarkStart w:id="3654" w:name="_Toc83355547"/>
      <w:r w:rsidRPr="00140E21">
        <w:t>4.24.2</w:t>
      </w:r>
      <w:r w:rsidRPr="00140E21">
        <w:tab/>
        <w:t>UPF anchored Mobile Terminated Data Transport in Control Plane CIoT 5GS Optimisation</w:t>
      </w:r>
      <w:bookmarkEnd w:id="3648"/>
      <w:bookmarkEnd w:id="3649"/>
      <w:bookmarkEnd w:id="3650"/>
      <w:bookmarkEnd w:id="3651"/>
      <w:bookmarkEnd w:id="3652"/>
      <w:bookmarkEnd w:id="3653"/>
      <w:bookmarkEnd w:id="365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50" type="#_x0000_t75" style="width:370.5pt;height:686.25pt" o:ole="">
            <v:imagedata r:id="rId432" o:title=""/>
          </v:shape>
          <o:OLEObject Type="Embed" ProgID="Visio.Drawing.15" ShapeID="_x0000_i1250" DrawAspect="Content" ObjectID="_1693969379" r:id="rId433"/>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55" w:name="_Toc20204371"/>
      <w:bookmarkStart w:id="3656" w:name="_Toc27895069"/>
      <w:bookmarkStart w:id="3657" w:name="_Toc36192162"/>
      <w:bookmarkStart w:id="3658" w:name="_Toc45193275"/>
      <w:bookmarkStart w:id="3659" w:name="_Toc47592907"/>
      <w:bookmarkStart w:id="3660" w:name="_Toc51834994"/>
      <w:bookmarkStart w:id="3661" w:name="_Toc83355548"/>
      <w:r w:rsidRPr="00140E21">
        <w:t>4.25</w:t>
      </w:r>
      <w:r w:rsidRPr="00140E21">
        <w:tab/>
        <w:t>Procedures for NEF based Non-IP Data Delivery</w:t>
      </w:r>
      <w:bookmarkEnd w:id="3655"/>
      <w:bookmarkEnd w:id="3656"/>
      <w:bookmarkEnd w:id="3657"/>
      <w:bookmarkEnd w:id="3658"/>
      <w:bookmarkEnd w:id="3659"/>
      <w:bookmarkEnd w:id="3660"/>
      <w:bookmarkEnd w:id="3661"/>
    </w:p>
    <w:p w14:paraId="2F5E5928" w14:textId="77777777" w:rsidR="00776774" w:rsidRPr="00140E21" w:rsidRDefault="00776774" w:rsidP="00776774">
      <w:pPr>
        <w:pStyle w:val="Heading3"/>
      </w:pPr>
      <w:bookmarkStart w:id="3662" w:name="_Toc20204372"/>
      <w:bookmarkStart w:id="3663" w:name="_Toc27895070"/>
      <w:bookmarkStart w:id="3664" w:name="_Toc36192163"/>
      <w:bookmarkStart w:id="3665" w:name="_Toc45193276"/>
      <w:bookmarkStart w:id="3666" w:name="_Toc47592908"/>
      <w:bookmarkStart w:id="3667" w:name="_Toc51834995"/>
      <w:bookmarkStart w:id="3668" w:name="_Toc83355549"/>
      <w:r w:rsidRPr="00140E21">
        <w:t>4.25.1</w:t>
      </w:r>
      <w:r w:rsidRPr="00140E21">
        <w:tab/>
        <w:t>General</w:t>
      </w:r>
      <w:bookmarkEnd w:id="3662"/>
      <w:bookmarkEnd w:id="3663"/>
      <w:bookmarkEnd w:id="3664"/>
      <w:bookmarkEnd w:id="3665"/>
      <w:bookmarkEnd w:id="3666"/>
      <w:bookmarkEnd w:id="3667"/>
      <w:bookmarkEnd w:id="366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69" w:name="_Toc20204373"/>
      <w:bookmarkStart w:id="3670" w:name="_Toc27895071"/>
      <w:bookmarkStart w:id="3671" w:name="_Toc36192164"/>
      <w:bookmarkStart w:id="3672" w:name="_Toc45193277"/>
      <w:bookmarkStart w:id="3673" w:name="_Toc47592909"/>
      <w:bookmarkStart w:id="3674" w:name="_Toc51834996"/>
      <w:bookmarkStart w:id="3675" w:name="_Toc83355550"/>
      <w:r w:rsidRPr="00140E21">
        <w:t>4.25.2</w:t>
      </w:r>
      <w:r w:rsidRPr="00140E21">
        <w:tab/>
        <w:t>SMF-NEF Connection Establishment</w:t>
      </w:r>
      <w:bookmarkEnd w:id="3669"/>
      <w:bookmarkEnd w:id="3670"/>
      <w:bookmarkEnd w:id="3671"/>
      <w:bookmarkEnd w:id="3672"/>
      <w:bookmarkEnd w:id="3673"/>
      <w:bookmarkEnd w:id="3674"/>
      <w:bookmarkEnd w:id="3675"/>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51" type="#_x0000_t75" style="width:6in;height:269.25pt" o:ole="">
            <v:imagedata r:id="rId434" o:title=""/>
          </v:shape>
          <o:OLEObject Type="Embed" ProgID="Word.Picture.8" ShapeID="_x0000_i1251" DrawAspect="Content" ObjectID="_1693969380" r:id="rId435"/>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76" w:name="_Toc20204374"/>
      <w:bookmarkStart w:id="3677" w:name="_Toc27895072"/>
      <w:bookmarkStart w:id="3678" w:name="_Toc36192165"/>
      <w:bookmarkStart w:id="3679" w:name="_Toc45193278"/>
      <w:bookmarkStart w:id="3680" w:name="_Toc47592910"/>
      <w:bookmarkStart w:id="3681" w:name="_Toc51834997"/>
      <w:bookmarkStart w:id="3682" w:name="_Toc83355551"/>
      <w:r w:rsidRPr="00140E21">
        <w:t>4.25.3</w:t>
      </w:r>
      <w:r w:rsidRPr="00140E21">
        <w:tab/>
        <w:t>NIDD Configuration</w:t>
      </w:r>
      <w:bookmarkEnd w:id="3676"/>
      <w:bookmarkEnd w:id="3677"/>
      <w:bookmarkEnd w:id="3678"/>
      <w:bookmarkEnd w:id="3679"/>
      <w:bookmarkEnd w:id="3680"/>
      <w:bookmarkEnd w:id="3681"/>
      <w:bookmarkEnd w:id="3682"/>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52" type="#_x0000_t75" style="width:332.25pt;height:227.25pt" o:ole="">
            <v:imagedata r:id="rId436" o:title=""/>
          </v:shape>
          <o:OLEObject Type="Embed" ProgID="Visio.Drawing.11" ShapeID="_x0000_i1252" DrawAspect="Content" ObjectID="_1693969381" r:id="rId437"/>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lastRenderedPageBreak/>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5AC5C1D3"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6FA9B3A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3DD046AF"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w:t>
      </w:r>
      <w:r w:rsidRPr="00140E21">
        <w:lastRenderedPageBreak/>
        <w:t>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83" w:name="_Toc20204375"/>
      <w:bookmarkStart w:id="3684" w:name="_Toc27895073"/>
      <w:bookmarkStart w:id="3685" w:name="_Toc36192166"/>
      <w:bookmarkStart w:id="3686" w:name="_Toc45193279"/>
      <w:bookmarkStart w:id="3687" w:name="_Toc47592911"/>
      <w:bookmarkStart w:id="3688" w:name="_Toc51834998"/>
      <w:bookmarkStart w:id="3689" w:name="_Toc83355552"/>
      <w:r w:rsidRPr="00140E21">
        <w:t>4.25.4</w:t>
      </w:r>
      <w:r w:rsidRPr="00140E21">
        <w:tab/>
        <w:t>NEF Anchored Mobile Originated Data Transport</w:t>
      </w:r>
      <w:bookmarkEnd w:id="3683"/>
      <w:bookmarkEnd w:id="3684"/>
      <w:bookmarkEnd w:id="3685"/>
      <w:bookmarkEnd w:id="3686"/>
      <w:bookmarkEnd w:id="3687"/>
      <w:bookmarkEnd w:id="3688"/>
      <w:bookmarkEnd w:id="3689"/>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53" type="#_x0000_t75" style="width:480.75pt;height:426pt" o:ole="">
            <v:imagedata r:id="rId438" o:title=""/>
          </v:shape>
          <o:OLEObject Type="Embed" ProgID="Visio.Drawing.11" ShapeID="_x0000_i1253" DrawAspect="Content" ObjectID="_1693969382" r:id="rId439"/>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90" w:name="_Toc20204376"/>
      <w:bookmarkStart w:id="3691" w:name="_Toc27895074"/>
      <w:bookmarkStart w:id="3692"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93" w:name="_Toc45193280"/>
      <w:bookmarkStart w:id="3694" w:name="_Toc47592912"/>
      <w:bookmarkStart w:id="3695" w:name="_Toc51834999"/>
      <w:bookmarkStart w:id="3696" w:name="_Toc83355553"/>
      <w:r w:rsidRPr="00140E21">
        <w:t>4.25.5</w:t>
      </w:r>
      <w:r w:rsidRPr="00140E21">
        <w:tab/>
        <w:t>NEF Anchored Mobile Terminated Data Transport</w:t>
      </w:r>
      <w:bookmarkEnd w:id="3690"/>
      <w:bookmarkEnd w:id="3691"/>
      <w:bookmarkEnd w:id="3692"/>
      <w:bookmarkEnd w:id="3693"/>
      <w:bookmarkEnd w:id="3694"/>
      <w:bookmarkEnd w:id="3695"/>
      <w:bookmarkEnd w:id="369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54" type="#_x0000_t75" style="width:480.75pt;height:597.75pt" o:ole="">
            <v:imagedata r:id="rId440" o:title=""/>
          </v:shape>
          <o:OLEObject Type="Embed" ProgID="Visio.Drawing.15" ShapeID="_x0000_i1254" DrawAspect="Content" ObjectID="_1693969383" r:id="rId441"/>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97" w:name="_Toc20204377"/>
      <w:bookmarkStart w:id="3698" w:name="_Toc27895075"/>
      <w:bookmarkStart w:id="3699" w:name="_Toc36192168"/>
      <w:bookmarkStart w:id="3700" w:name="_Toc45193281"/>
      <w:bookmarkStart w:id="3701" w:name="_Toc47592913"/>
      <w:bookmarkStart w:id="3702" w:name="_Toc51835000"/>
      <w:bookmarkStart w:id="3703" w:name="_Toc83355554"/>
      <w:r w:rsidRPr="00140E21">
        <w:t>4.25.6</w:t>
      </w:r>
      <w:r w:rsidRPr="00140E21">
        <w:tab/>
        <w:t>NIDD Authorization Update</w:t>
      </w:r>
      <w:bookmarkEnd w:id="3697"/>
      <w:bookmarkEnd w:id="3698"/>
      <w:bookmarkEnd w:id="3699"/>
      <w:bookmarkEnd w:id="3700"/>
      <w:bookmarkEnd w:id="3701"/>
      <w:bookmarkEnd w:id="3702"/>
      <w:bookmarkEnd w:id="3703"/>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55" type="#_x0000_t75" style="width:330.75pt;height:227.25pt" o:ole="">
            <v:imagedata r:id="rId442" o:title=""/>
          </v:shape>
          <o:OLEObject Type="Embed" ProgID="Visio.Drawing.11" ShapeID="_x0000_i1255" DrawAspect="Content" ObjectID="_1693969384" r:id="rId443"/>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04" w:name="_Toc20204378"/>
      <w:bookmarkStart w:id="3705" w:name="_Toc27895076"/>
      <w:bookmarkStart w:id="3706" w:name="_Toc36192169"/>
      <w:bookmarkStart w:id="3707" w:name="_Toc45193282"/>
      <w:bookmarkStart w:id="3708" w:name="_Toc47592914"/>
      <w:bookmarkStart w:id="3709" w:name="_Toc51835001"/>
      <w:bookmarkStart w:id="3710" w:name="_Toc83355555"/>
      <w:r w:rsidRPr="00140E21">
        <w:lastRenderedPageBreak/>
        <w:t>4.25.7</w:t>
      </w:r>
      <w:r w:rsidRPr="00140E21">
        <w:tab/>
        <w:t>SMF Initiated SMF-NEF Connection Release procedure</w:t>
      </w:r>
      <w:bookmarkEnd w:id="3704"/>
      <w:bookmarkEnd w:id="3705"/>
      <w:bookmarkEnd w:id="3706"/>
      <w:bookmarkEnd w:id="3707"/>
      <w:bookmarkEnd w:id="3708"/>
      <w:bookmarkEnd w:id="3709"/>
      <w:bookmarkEnd w:id="3710"/>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56" type="#_x0000_t75" style="width:240.75pt;height:190.5pt" o:ole="">
            <v:imagedata r:id="rId444" o:title=""/>
          </v:shape>
          <o:OLEObject Type="Embed" ProgID="Word.Picture.8" ShapeID="_x0000_i1256" DrawAspect="Content" ObjectID="_1693969385" r:id="rId445"/>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11" w:name="_Toc20204379"/>
      <w:bookmarkStart w:id="3712" w:name="_Toc27895077"/>
      <w:bookmarkStart w:id="3713" w:name="_Toc36192170"/>
      <w:bookmarkStart w:id="3714" w:name="_Toc45193283"/>
      <w:bookmarkStart w:id="3715" w:name="_Toc47592915"/>
      <w:bookmarkStart w:id="3716" w:name="_Toc51835002"/>
      <w:bookmarkStart w:id="3717" w:name="_Toc83355556"/>
      <w:r w:rsidRPr="00140E21">
        <w:t>4.25.8</w:t>
      </w:r>
      <w:r w:rsidRPr="00140E21">
        <w:tab/>
        <w:t>NEF Initiated SMF-NEF Connection Release procedure</w:t>
      </w:r>
      <w:bookmarkEnd w:id="3711"/>
      <w:bookmarkEnd w:id="3712"/>
      <w:bookmarkEnd w:id="3713"/>
      <w:bookmarkEnd w:id="3714"/>
      <w:bookmarkEnd w:id="3715"/>
      <w:bookmarkEnd w:id="3716"/>
      <w:bookmarkEnd w:id="3717"/>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57" type="#_x0000_t75" style="width:346.5pt;height:171pt" o:ole="">
            <v:imagedata r:id="rId446" o:title=""/>
          </v:shape>
          <o:OLEObject Type="Embed" ProgID="Word.Picture.8" ShapeID="_x0000_i1257" DrawAspect="Content" ObjectID="_1693969386" r:id="rId447"/>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58" type="#_x0000_t75" style="width:254.25pt;height:170.25pt" o:ole="">
            <v:imagedata r:id="rId448" o:title=""/>
          </v:shape>
          <o:OLEObject Type="Embed" ProgID="Visio.Drawing.15" ShapeID="_x0000_i1258" DrawAspect="Content" ObjectID="_1693969387" r:id="rId449"/>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18" w:name="_Toc27895078"/>
      <w:bookmarkStart w:id="3719" w:name="_Toc36192171"/>
      <w:bookmarkStart w:id="3720" w:name="_Toc45193284"/>
      <w:bookmarkStart w:id="3721" w:name="_Toc47592916"/>
      <w:bookmarkStart w:id="3722" w:name="_Toc51835003"/>
      <w:bookmarkStart w:id="3723" w:name="_Toc20204380"/>
      <w:bookmarkStart w:id="3724" w:name="_Toc83355557"/>
      <w:r>
        <w:lastRenderedPageBreak/>
        <w:t>4.25.9</w:t>
      </w:r>
      <w:r>
        <w:tab/>
        <w:t>NEF Anchored Group NIDD via NEF anchored unicast MT data</w:t>
      </w:r>
      <w:bookmarkEnd w:id="3718"/>
      <w:bookmarkEnd w:id="3719"/>
      <w:bookmarkEnd w:id="3720"/>
      <w:bookmarkEnd w:id="3721"/>
      <w:bookmarkEnd w:id="3722"/>
      <w:bookmarkEnd w:id="3724"/>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25" w:name="_MON_1631530824"/>
    <w:bookmarkEnd w:id="3725"/>
    <w:p w14:paraId="3C31F8F3" w14:textId="77777777" w:rsidR="00776774" w:rsidRPr="00140E21" w:rsidRDefault="00776774" w:rsidP="00776774">
      <w:pPr>
        <w:pStyle w:val="TH"/>
      </w:pPr>
      <w:r w:rsidRPr="006F2969">
        <w:object w:dxaOrig="9711" w:dyaOrig="4981" w14:anchorId="2246C073">
          <v:shape id="_x0000_i1259" type="#_x0000_t75" style="width:478.5pt;height:246pt" o:ole="">
            <v:imagedata r:id="rId450" o:title=""/>
          </v:shape>
          <o:OLEObject Type="Embed" ProgID="Word.Picture.8" ShapeID="_x0000_i1259" DrawAspect="Content" ObjectID="_1693969388" r:id="rId451"/>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26" w:name="_Toc27895079"/>
      <w:bookmarkStart w:id="3727" w:name="_Toc36192172"/>
      <w:bookmarkStart w:id="3728" w:name="_Toc45193285"/>
      <w:bookmarkStart w:id="3729" w:name="_Toc47592917"/>
      <w:bookmarkStart w:id="3730" w:name="_Toc51835004"/>
      <w:bookmarkStart w:id="3731" w:name="_Toc83355558"/>
      <w:r w:rsidRPr="00140E21">
        <w:t>4.26</w:t>
      </w:r>
      <w:r w:rsidRPr="00140E21">
        <w:tab/>
        <w:t>Network Function/NF Service Context Transfer Procedures</w:t>
      </w:r>
      <w:bookmarkEnd w:id="3723"/>
      <w:bookmarkEnd w:id="3726"/>
      <w:bookmarkEnd w:id="3727"/>
      <w:bookmarkEnd w:id="3728"/>
      <w:bookmarkEnd w:id="3729"/>
      <w:bookmarkEnd w:id="3730"/>
      <w:bookmarkEnd w:id="3731"/>
    </w:p>
    <w:p w14:paraId="184F96A3" w14:textId="77777777" w:rsidR="00776774" w:rsidRPr="00140E21" w:rsidRDefault="00776774" w:rsidP="00776774">
      <w:pPr>
        <w:pStyle w:val="Heading3"/>
      </w:pPr>
      <w:bookmarkStart w:id="3732" w:name="_Toc20204381"/>
      <w:bookmarkStart w:id="3733" w:name="_Toc27895080"/>
      <w:bookmarkStart w:id="3734" w:name="_Toc36192173"/>
      <w:bookmarkStart w:id="3735" w:name="_Toc45193286"/>
      <w:bookmarkStart w:id="3736" w:name="_Toc47592918"/>
      <w:bookmarkStart w:id="3737" w:name="_Toc51835005"/>
      <w:bookmarkStart w:id="3738" w:name="_Toc83355559"/>
      <w:r w:rsidRPr="00140E21">
        <w:t>4.26.1</w:t>
      </w:r>
      <w:r w:rsidRPr="00140E21">
        <w:tab/>
        <w:t>General</w:t>
      </w:r>
      <w:bookmarkEnd w:id="3732"/>
      <w:bookmarkEnd w:id="3733"/>
      <w:bookmarkEnd w:id="3734"/>
      <w:bookmarkEnd w:id="3735"/>
      <w:bookmarkEnd w:id="3736"/>
      <w:bookmarkEnd w:id="3737"/>
      <w:bookmarkEnd w:id="3738"/>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39" w:name="_Toc20204382"/>
      <w:bookmarkStart w:id="3740" w:name="_Toc27895081"/>
      <w:bookmarkStart w:id="3741" w:name="_Toc36192174"/>
      <w:bookmarkStart w:id="3742" w:name="_Toc45193287"/>
      <w:bookmarkStart w:id="3743" w:name="_Toc47592919"/>
      <w:bookmarkStart w:id="3744" w:name="_Toc51835006"/>
      <w:bookmarkStart w:id="3745" w:name="_Toc83355560"/>
      <w:r w:rsidRPr="00140E21">
        <w:t>4.26.2</w:t>
      </w:r>
      <w:r w:rsidRPr="00140E21">
        <w:tab/>
        <w:t>NF/NF Service Context Transfer Push Procedure</w:t>
      </w:r>
      <w:bookmarkEnd w:id="3739"/>
      <w:bookmarkEnd w:id="3740"/>
      <w:bookmarkEnd w:id="3741"/>
      <w:bookmarkEnd w:id="3742"/>
      <w:bookmarkEnd w:id="3743"/>
      <w:bookmarkEnd w:id="3744"/>
      <w:bookmarkEnd w:id="3745"/>
    </w:p>
    <w:bookmarkStart w:id="3746" w:name="_MON_1615720109"/>
    <w:bookmarkEnd w:id="3746"/>
    <w:p w14:paraId="0BA2D5DA" w14:textId="77777777" w:rsidR="00776774" w:rsidRPr="00140E21" w:rsidRDefault="00776774" w:rsidP="00776774">
      <w:pPr>
        <w:pStyle w:val="TH"/>
      </w:pPr>
      <w:r w:rsidRPr="00140E21">
        <w:object w:dxaOrig="6103" w:dyaOrig="1837" w14:anchorId="0F51B16E">
          <v:shape id="_x0000_i1260" type="#_x0000_t75" style="width:309.75pt;height:93.75pt" o:ole="">
            <v:imagedata r:id="rId452" o:title=""/>
          </v:shape>
          <o:OLEObject Type="Embed" ProgID="Word.Picture.8" ShapeID="_x0000_i1260" DrawAspect="Content" ObjectID="_1693969389" r:id="rId453"/>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47" w:name="_Toc20204383"/>
      <w:bookmarkStart w:id="3748" w:name="_Toc27895082"/>
      <w:bookmarkStart w:id="3749" w:name="_Toc36192175"/>
      <w:bookmarkStart w:id="3750" w:name="_Toc45193288"/>
      <w:bookmarkStart w:id="3751" w:name="_Toc47592920"/>
      <w:bookmarkStart w:id="3752" w:name="_Toc51835007"/>
      <w:bookmarkStart w:id="3753" w:name="_Toc83355561"/>
      <w:r w:rsidRPr="00140E21">
        <w:t>4.26.3</w:t>
      </w:r>
      <w:r w:rsidRPr="00140E21">
        <w:tab/>
        <w:t>NF/NF Service Context Transfer Pull procedure</w:t>
      </w:r>
      <w:bookmarkEnd w:id="3747"/>
      <w:bookmarkEnd w:id="3748"/>
      <w:bookmarkEnd w:id="3749"/>
      <w:bookmarkEnd w:id="3750"/>
      <w:bookmarkEnd w:id="3751"/>
      <w:bookmarkEnd w:id="3752"/>
      <w:bookmarkEnd w:id="3753"/>
    </w:p>
    <w:bookmarkStart w:id="3754" w:name="_MON_1615720132"/>
    <w:bookmarkEnd w:id="3754"/>
    <w:p w14:paraId="1A428DD7" w14:textId="77777777" w:rsidR="00776774" w:rsidRPr="00140E21" w:rsidRDefault="00776774" w:rsidP="00776774">
      <w:pPr>
        <w:pStyle w:val="TH"/>
      </w:pPr>
      <w:r w:rsidRPr="00140E21">
        <w:object w:dxaOrig="4853" w:dyaOrig="1837" w14:anchorId="4C107E89">
          <v:shape id="_x0000_i1261" type="#_x0000_t75" style="width:246pt;height:93.75pt" o:ole="">
            <v:imagedata r:id="rId454" o:title=""/>
          </v:shape>
          <o:OLEObject Type="Embed" ProgID="Word.Picture.8" ShapeID="_x0000_i1261" DrawAspect="Content" ObjectID="_1693969390" r:id="rId455"/>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55" w:name="_Toc20204384"/>
      <w:bookmarkStart w:id="3756" w:name="_Toc27895083"/>
      <w:bookmarkStart w:id="3757" w:name="_Toc36192176"/>
      <w:bookmarkStart w:id="3758" w:name="_Toc45193289"/>
      <w:bookmarkStart w:id="3759" w:name="_Toc47592921"/>
      <w:bookmarkStart w:id="3760" w:name="_Toc51835008"/>
      <w:bookmarkStart w:id="3761" w:name="_Toc83355562"/>
      <w:r w:rsidRPr="00140E21">
        <w:t>4.26.4</w:t>
      </w:r>
      <w:r w:rsidRPr="00140E21">
        <w:tab/>
        <w:t>Context Transfer due to decommissioning</w:t>
      </w:r>
      <w:bookmarkEnd w:id="3755"/>
      <w:bookmarkEnd w:id="3756"/>
      <w:bookmarkEnd w:id="3757"/>
      <w:bookmarkEnd w:id="3758"/>
      <w:bookmarkEnd w:id="3759"/>
      <w:bookmarkEnd w:id="3760"/>
      <w:bookmarkEnd w:id="3761"/>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62" w:name="_Toc20204385"/>
      <w:bookmarkStart w:id="3763" w:name="_Toc27895084"/>
      <w:bookmarkStart w:id="3764" w:name="_Toc36192177"/>
      <w:bookmarkStart w:id="3765" w:name="_Toc45193290"/>
      <w:bookmarkStart w:id="3766" w:name="_Toc47592922"/>
      <w:bookmarkStart w:id="3767" w:name="_Toc51835009"/>
      <w:bookmarkStart w:id="3768" w:name="_Toc83355563"/>
      <w:r w:rsidRPr="00140E21">
        <w:t>4.26.5</w:t>
      </w:r>
      <w:r w:rsidRPr="00140E21">
        <w:tab/>
        <w:t>SMF Service Context Transfer procedures</w:t>
      </w:r>
      <w:bookmarkEnd w:id="3762"/>
      <w:bookmarkEnd w:id="3763"/>
      <w:bookmarkEnd w:id="3764"/>
      <w:bookmarkEnd w:id="3765"/>
      <w:bookmarkEnd w:id="3766"/>
      <w:bookmarkEnd w:id="3767"/>
      <w:bookmarkEnd w:id="3768"/>
    </w:p>
    <w:p w14:paraId="4F008896" w14:textId="77777777" w:rsidR="00776774" w:rsidRPr="00140E21" w:rsidRDefault="00776774" w:rsidP="00776774">
      <w:pPr>
        <w:pStyle w:val="Heading4"/>
      </w:pPr>
      <w:bookmarkStart w:id="3769" w:name="_Toc20204386"/>
      <w:bookmarkStart w:id="3770" w:name="_Toc27895085"/>
      <w:bookmarkStart w:id="3771" w:name="_Toc36192178"/>
      <w:bookmarkStart w:id="3772" w:name="_Toc45193291"/>
      <w:bookmarkStart w:id="3773" w:name="_Toc47592923"/>
      <w:bookmarkStart w:id="3774" w:name="_Toc51835010"/>
      <w:bookmarkStart w:id="3775" w:name="_Toc83355564"/>
      <w:r w:rsidRPr="00140E21">
        <w:t>4.26.5.1</w:t>
      </w:r>
      <w:r w:rsidRPr="00140E21">
        <w:tab/>
        <w:t>General</w:t>
      </w:r>
      <w:bookmarkEnd w:id="3769"/>
      <w:bookmarkEnd w:id="3770"/>
      <w:bookmarkEnd w:id="3771"/>
      <w:bookmarkEnd w:id="3772"/>
      <w:bookmarkEnd w:id="3773"/>
      <w:bookmarkEnd w:id="3774"/>
      <w:bookmarkEnd w:id="3775"/>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76" w:name="_Toc20204387"/>
      <w:bookmarkStart w:id="3777" w:name="_Toc27895086"/>
      <w:bookmarkStart w:id="3778" w:name="_Toc36192179"/>
      <w:bookmarkStart w:id="3779" w:name="_Toc45193292"/>
      <w:bookmarkStart w:id="3780" w:name="_Toc47592924"/>
      <w:bookmarkStart w:id="3781" w:name="_Toc51835011"/>
      <w:bookmarkStart w:id="3782" w:name="_Toc83355565"/>
      <w:r w:rsidRPr="00140E21">
        <w:t>4.26.5.2</w:t>
      </w:r>
      <w:r w:rsidRPr="00140E21">
        <w:tab/>
        <w:t>I-SMF Context Transfer procedure</w:t>
      </w:r>
      <w:bookmarkEnd w:id="3776"/>
      <w:bookmarkEnd w:id="3777"/>
      <w:bookmarkEnd w:id="3778"/>
      <w:bookmarkEnd w:id="3779"/>
      <w:bookmarkEnd w:id="3780"/>
      <w:bookmarkEnd w:id="3781"/>
      <w:bookmarkEnd w:id="378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83" w:name="_Toc20204388"/>
      <w:bookmarkStart w:id="3784" w:name="_Toc27895087"/>
      <w:bookmarkStart w:id="3785" w:name="_Toc36192180"/>
      <w:bookmarkStart w:id="3786" w:name="_Toc45193293"/>
      <w:bookmarkStart w:id="3787" w:name="_Toc47592925"/>
      <w:bookmarkStart w:id="3788" w:name="_Toc51835012"/>
      <w:bookmarkStart w:id="3789" w:name="_Toc83355566"/>
      <w:r w:rsidRPr="00140E21">
        <w:t>4.26.5.3</w:t>
      </w:r>
      <w:r w:rsidRPr="00140E21">
        <w:tab/>
        <w:t>SMF Context Transfer procedure, LBO or no Roaming, no I-SMF</w:t>
      </w:r>
      <w:bookmarkEnd w:id="3783"/>
      <w:bookmarkEnd w:id="3784"/>
      <w:bookmarkEnd w:id="3785"/>
      <w:bookmarkEnd w:id="3786"/>
      <w:bookmarkEnd w:id="3787"/>
      <w:bookmarkEnd w:id="3788"/>
      <w:bookmarkEnd w:id="3789"/>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62" type="#_x0000_t75" style="width:479.25pt;height:545.25pt" o:ole="">
            <v:imagedata r:id="rId456" o:title=""/>
          </v:shape>
          <o:OLEObject Type="Embed" ProgID="Visio.Drawing.15" ShapeID="_x0000_i1262" DrawAspect="Content" ObjectID="_1693969391" r:id="rId457"/>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90" w:name="_Toc20204389"/>
      <w:bookmarkStart w:id="3791" w:name="_Toc27895088"/>
      <w:bookmarkStart w:id="3792" w:name="_Toc36192181"/>
      <w:bookmarkStart w:id="3793" w:name="_Toc45193294"/>
      <w:bookmarkStart w:id="3794" w:name="_Toc47592926"/>
      <w:bookmarkStart w:id="3795" w:name="_Toc51835013"/>
      <w:bookmarkStart w:id="3796" w:name="_Toc83355567"/>
      <w:r w:rsidRPr="00140E21">
        <w:lastRenderedPageBreak/>
        <w:t>4.27</w:t>
      </w:r>
      <w:r w:rsidRPr="00140E21">
        <w:tab/>
        <w:t>Procedures for Enhanced Coverage Restriction Control via NEF</w:t>
      </w:r>
      <w:bookmarkEnd w:id="3790"/>
      <w:bookmarkEnd w:id="3791"/>
      <w:bookmarkEnd w:id="3792"/>
      <w:bookmarkEnd w:id="3793"/>
      <w:bookmarkEnd w:id="3794"/>
      <w:bookmarkEnd w:id="3795"/>
      <w:bookmarkEnd w:id="3796"/>
    </w:p>
    <w:p w14:paraId="0B224371" w14:textId="77777777" w:rsidR="00776774" w:rsidRPr="00140E21" w:rsidRDefault="00776774" w:rsidP="00776774">
      <w:pPr>
        <w:pStyle w:val="Heading3"/>
      </w:pPr>
      <w:bookmarkStart w:id="3797" w:name="_Toc20204390"/>
      <w:bookmarkStart w:id="3798" w:name="_Toc27895089"/>
      <w:bookmarkStart w:id="3799" w:name="_Toc36192182"/>
      <w:bookmarkStart w:id="3800" w:name="_Toc45193295"/>
      <w:bookmarkStart w:id="3801" w:name="_Toc47592927"/>
      <w:bookmarkStart w:id="3802" w:name="_Toc51835014"/>
      <w:bookmarkStart w:id="3803" w:name="_Toc83355568"/>
      <w:r w:rsidRPr="00140E21">
        <w:t>4.27.1</w:t>
      </w:r>
      <w:r w:rsidRPr="00140E21">
        <w:tab/>
        <w:t>General</w:t>
      </w:r>
      <w:bookmarkEnd w:id="3797"/>
      <w:bookmarkEnd w:id="3798"/>
      <w:bookmarkEnd w:id="3799"/>
      <w:bookmarkEnd w:id="3800"/>
      <w:bookmarkEnd w:id="3801"/>
      <w:bookmarkEnd w:id="3802"/>
      <w:bookmarkEnd w:id="3803"/>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63" type="#_x0000_t75" style="width:426pt;height:345.75pt" o:ole="">
            <v:imagedata r:id="rId458" o:title=""/>
          </v:shape>
          <o:OLEObject Type="Embed" ProgID="Visio.Drawing.15" ShapeID="_x0000_i1263" DrawAspect="Content" ObjectID="_1693969392" r:id="rId459"/>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04" w:name="_Toc20204391"/>
      <w:bookmarkStart w:id="3805" w:name="_Toc27895090"/>
      <w:bookmarkStart w:id="3806" w:name="_Toc36192183"/>
      <w:bookmarkStart w:id="3807" w:name="_Toc45193296"/>
      <w:bookmarkStart w:id="3808" w:name="_Toc47592928"/>
      <w:bookmarkStart w:id="3809" w:name="_Toc51835015"/>
      <w:bookmarkStart w:id="3810" w:name="_Toc83355569"/>
      <w:r w:rsidRPr="00140E21">
        <w:t>5</w:t>
      </w:r>
      <w:r w:rsidRPr="00140E21">
        <w:tab/>
        <w:t>Network Function Service procedures</w:t>
      </w:r>
      <w:bookmarkEnd w:id="3804"/>
      <w:bookmarkEnd w:id="3805"/>
      <w:bookmarkEnd w:id="3806"/>
      <w:bookmarkEnd w:id="3807"/>
      <w:bookmarkEnd w:id="3808"/>
      <w:bookmarkEnd w:id="3809"/>
      <w:bookmarkEnd w:id="3810"/>
    </w:p>
    <w:p w14:paraId="78654B0C" w14:textId="77777777" w:rsidR="00776774" w:rsidRPr="00140E21" w:rsidRDefault="00776774" w:rsidP="00776774">
      <w:pPr>
        <w:pStyle w:val="Heading2"/>
      </w:pPr>
      <w:bookmarkStart w:id="3811" w:name="_Toc20204392"/>
      <w:bookmarkStart w:id="3812" w:name="_Toc27895091"/>
      <w:bookmarkStart w:id="3813" w:name="_Toc36192184"/>
      <w:bookmarkStart w:id="3814" w:name="_Toc45193297"/>
      <w:bookmarkStart w:id="3815" w:name="_Toc47592929"/>
      <w:bookmarkStart w:id="3816" w:name="_Toc51835016"/>
      <w:bookmarkStart w:id="3817" w:name="_Toc83355570"/>
      <w:r w:rsidRPr="00140E21">
        <w:t>5.1</w:t>
      </w:r>
      <w:r w:rsidRPr="00140E21">
        <w:tab/>
        <w:t>Network Function Service framework procedures</w:t>
      </w:r>
      <w:bookmarkEnd w:id="3811"/>
      <w:bookmarkEnd w:id="3812"/>
      <w:bookmarkEnd w:id="3813"/>
      <w:bookmarkEnd w:id="3814"/>
      <w:bookmarkEnd w:id="3815"/>
      <w:bookmarkEnd w:id="3816"/>
      <w:bookmarkEnd w:id="3817"/>
    </w:p>
    <w:p w14:paraId="60FD166D" w14:textId="77777777" w:rsidR="00776774" w:rsidRPr="00140E21" w:rsidRDefault="00776774" w:rsidP="00776774">
      <w:pPr>
        <w:pStyle w:val="Heading3"/>
      </w:pPr>
      <w:bookmarkStart w:id="3818" w:name="_Toc20204393"/>
      <w:bookmarkStart w:id="3819" w:name="_Toc27895092"/>
      <w:bookmarkStart w:id="3820" w:name="_Toc36192185"/>
      <w:bookmarkStart w:id="3821" w:name="_Toc45193298"/>
      <w:bookmarkStart w:id="3822" w:name="_Toc47592930"/>
      <w:bookmarkStart w:id="3823" w:name="_Toc51835017"/>
      <w:bookmarkStart w:id="3824" w:name="_Toc83355571"/>
      <w:r w:rsidRPr="00140E21">
        <w:t>5.1.1</w:t>
      </w:r>
      <w:r w:rsidRPr="00140E21">
        <w:tab/>
      </w:r>
      <w:r w:rsidRPr="00140E21">
        <w:rPr>
          <w:lang w:eastAsia="zh-CN"/>
        </w:rPr>
        <w:t xml:space="preserve">Network Function Service </w:t>
      </w:r>
      <w:r w:rsidRPr="00140E21">
        <w:t>Discovery</w:t>
      </w:r>
      <w:bookmarkEnd w:id="3818"/>
      <w:bookmarkEnd w:id="3819"/>
      <w:bookmarkEnd w:id="3820"/>
      <w:bookmarkEnd w:id="3821"/>
      <w:bookmarkEnd w:id="3822"/>
      <w:bookmarkEnd w:id="3823"/>
      <w:bookmarkEnd w:id="3824"/>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25" w:name="_Toc20204394"/>
      <w:bookmarkStart w:id="3826" w:name="_Toc27895093"/>
      <w:bookmarkStart w:id="3827" w:name="_Toc36192186"/>
      <w:bookmarkStart w:id="3828" w:name="_Toc45193299"/>
      <w:bookmarkStart w:id="3829" w:name="_Toc47592931"/>
      <w:bookmarkStart w:id="3830" w:name="_Toc51835018"/>
      <w:bookmarkStart w:id="3831" w:name="_Toc83355572"/>
      <w:r w:rsidRPr="00140E21">
        <w:t>5.2</w:t>
      </w:r>
      <w:r w:rsidRPr="00140E21">
        <w:tab/>
        <w:t>Network Function services</w:t>
      </w:r>
      <w:bookmarkEnd w:id="3825"/>
      <w:bookmarkEnd w:id="3826"/>
      <w:bookmarkEnd w:id="3827"/>
      <w:bookmarkEnd w:id="3828"/>
      <w:bookmarkEnd w:id="3829"/>
      <w:bookmarkEnd w:id="3830"/>
      <w:bookmarkEnd w:id="3831"/>
    </w:p>
    <w:p w14:paraId="121062D1" w14:textId="77777777" w:rsidR="00776774" w:rsidRPr="00140E21" w:rsidRDefault="00776774" w:rsidP="00776774">
      <w:pPr>
        <w:pStyle w:val="Heading3"/>
        <w:rPr>
          <w:rFonts w:eastAsia="SimSun"/>
          <w:lang w:eastAsia="zh-CN"/>
        </w:rPr>
      </w:pPr>
      <w:bookmarkStart w:id="3832" w:name="_Toc20204395"/>
      <w:bookmarkStart w:id="3833" w:name="_Toc27895094"/>
      <w:bookmarkStart w:id="3834" w:name="_Toc36192187"/>
      <w:bookmarkStart w:id="3835" w:name="_Toc45193300"/>
      <w:bookmarkStart w:id="3836" w:name="_Toc47592932"/>
      <w:bookmarkStart w:id="3837" w:name="_Toc51835019"/>
      <w:bookmarkStart w:id="3838" w:name="_Toc83355573"/>
      <w:r w:rsidRPr="00140E21">
        <w:rPr>
          <w:rFonts w:eastAsia="SimSun"/>
          <w:lang w:eastAsia="zh-CN"/>
        </w:rPr>
        <w:t>5.2.1</w:t>
      </w:r>
      <w:r w:rsidRPr="00140E21">
        <w:rPr>
          <w:rFonts w:eastAsia="SimSun"/>
          <w:lang w:eastAsia="zh-CN"/>
        </w:rPr>
        <w:tab/>
        <w:t>General</w:t>
      </w:r>
      <w:bookmarkEnd w:id="3832"/>
      <w:bookmarkEnd w:id="3833"/>
      <w:bookmarkEnd w:id="3834"/>
      <w:bookmarkEnd w:id="3835"/>
      <w:bookmarkEnd w:id="3836"/>
      <w:bookmarkEnd w:id="3837"/>
      <w:bookmarkEnd w:id="3838"/>
    </w:p>
    <w:p w14:paraId="19ABABC4" w14:textId="77777777" w:rsidR="00776774" w:rsidRPr="00140E21" w:rsidRDefault="00776774" w:rsidP="00776774">
      <w:pPr>
        <w:pStyle w:val="Heading3"/>
        <w:rPr>
          <w:lang w:eastAsia="zh-CN"/>
        </w:rPr>
      </w:pPr>
      <w:bookmarkStart w:id="3839" w:name="_Toc20204396"/>
      <w:bookmarkStart w:id="3840" w:name="_Toc27895095"/>
      <w:bookmarkStart w:id="3841" w:name="_Toc36192188"/>
      <w:bookmarkStart w:id="3842" w:name="_Toc45193301"/>
      <w:bookmarkStart w:id="3843" w:name="_Toc47592933"/>
      <w:bookmarkStart w:id="3844" w:name="_Toc51835020"/>
      <w:bookmarkStart w:id="3845" w:name="_Toc83355574"/>
      <w:r w:rsidRPr="00140E21">
        <w:t>5.2.2</w:t>
      </w:r>
      <w:r w:rsidRPr="00140E21">
        <w:tab/>
        <w:t>AMF Services</w:t>
      </w:r>
      <w:bookmarkEnd w:id="3839"/>
      <w:bookmarkEnd w:id="3840"/>
      <w:bookmarkEnd w:id="3841"/>
      <w:bookmarkEnd w:id="3842"/>
      <w:bookmarkEnd w:id="3843"/>
      <w:bookmarkEnd w:id="3844"/>
      <w:bookmarkEnd w:id="3845"/>
    </w:p>
    <w:p w14:paraId="69E94EC0" w14:textId="77777777" w:rsidR="00776774" w:rsidRPr="00140E21" w:rsidRDefault="00776774" w:rsidP="00776774">
      <w:pPr>
        <w:pStyle w:val="Heading4"/>
      </w:pPr>
      <w:bookmarkStart w:id="3846" w:name="_Toc20204397"/>
      <w:bookmarkStart w:id="3847" w:name="_Toc27895096"/>
      <w:bookmarkStart w:id="3848" w:name="_Toc36192189"/>
      <w:bookmarkStart w:id="3849" w:name="_Toc45193302"/>
      <w:bookmarkStart w:id="3850" w:name="_Toc47592934"/>
      <w:bookmarkStart w:id="3851" w:name="_Toc51835021"/>
      <w:bookmarkStart w:id="3852" w:name="_Toc83355575"/>
      <w:r w:rsidRPr="00140E21">
        <w:t>5.2.2.1</w:t>
      </w:r>
      <w:r w:rsidRPr="00140E21">
        <w:tab/>
        <w:t>General</w:t>
      </w:r>
      <w:bookmarkEnd w:id="3846"/>
      <w:bookmarkEnd w:id="3847"/>
      <w:bookmarkEnd w:id="3848"/>
      <w:bookmarkEnd w:id="3849"/>
      <w:bookmarkEnd w:id="3850"/>
      <w:bookmarkEnd w:id="3851"/>
      <w:bookmarkEnd w:id="3852"/>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43EBF18B" w:rsidR="00335450" w:rsidRPr="00140E21" w:rsidRDefault="00335450" w:rsidP="00335450">
            <w:pPr>
              <w:pStyle w:val="TAL"/>
              <w:rPr>
                <w:rFonts w:eastAsia="SimSun"/>
                <w:lang w:eastAsia="zh-CN"/>
              </w:rPr>
            </w:pPr>
            <w:r>
              <w:rPr>
                <w:rFonts w:eastAsia="SimSun"/>
                <w:lang w:eastAsia="zh-CN"/>
              </w:rPr>
              <w:t>Request/ 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335450" w:rsidRPr="00140E21" w:rsidRDefault="00335450" w:rsidP="00335450">
            <w:pPr>
              <w:pStyle w:val="TAL"/>
              <w:rPr>
                <w:rFonts w:eastAsia="SimSun"/>
                <w:lang w:eastAsia="zh-CN"/>
              </w:rPr>
            </w:pPr>
            <w:r w:rsidRPr="00140E21">
              <w:rPr>
                <w:lang w:eastAsia="zh-CN"/>
              </w:rPr>
              <w:t>Subscribe / 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B81E9B">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B81E9B">
        <w:tc>
          <w:tcPr>
            <w:tcW w:w="2093" w:type="dxa"/>
            <w:tcBorders>
              <w:top w:val="nil"/>
              <w:bottom w:val="single" w:sz="4" w:space="0" w:color="auto"/>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7777777" w:rsidR="00B81E9B" w:rsidRPr="00140E21" w:rsidRDefault="00B81E9B" w:rsidP="00B81E9B">
            <w:pPr>
              <w:pStyle w:val="TAL"/>
              <w:rPr>
                <w:rFonts w:eastAsia="SimSun"/>
                <w:lang w:eastAsia="zh-CN"/>
              </w:rPr>
            </w:pPr>
            <w:r w:rsidRPr="00140E21">
              <w:rPr>
                <w:rFonts w:eastAsia="SimSun"/>
                <w:lang w:eastAsia="zh-CN"/>
              </w:rPr>
              <w:t>Subscribe / 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53" w:name="_Toc20204398"/>
      <w:bookmarkStart w:id="3854" w:name="_Toc27895097"/>
      <w:bookmarkStart w:id="3855" w:name="_Toc36192190"/>
      <w:bookmarkStart w:id="3856" w:name="_Toc45193303"/>
      <w:bookmarkStart w:id="3857" w:name="_Toc47592935"/>
      <w:bookmarkStart w:id="3858" w:name="_Toc51835022"/>
      <w:bookmarkStart w:id="3859" w:name="_Toc83355576"/>
      <w:r w:rsidRPr="00140E21">
        <w:t>5.2.2.2</w:t>
      </w:r>
      <w:r w:rsidRPr="00140E21">
        <w:tab/>
        <w:t>Namf_Communication service</w:t>
      </w:r>
      <w:bookmarkEnd w:id="3853"/>
      <w:bookmarkEnd w:id="3854"/>
      <w:bookmarkEnd w:id="3855"/>
      <w:bookmarkEnd w:id="3856"/>
      <w:bookmarkEnd w:id="3857"/>
      <w:bookmarkEnd w:id="3858"/>
      <w:bookmarkEnd w:id="3859"/>
    </w:p>
    <w:p w14:paraId="4B4FBBEC" w14:textId="77777777" w:rsidR="00776774" w:rsidRPr="00140E21" w:rsidRDefault="00776774" w:rsidP="00776774">
      <w:pPr>
        <w:pStyle w:val="Heading5"/>
      </w:pPr>
      <w:bookmarkStart w:id="3860" w:name="_Toc20204399"/>
      <w:bookmarkStart w:id="3861" w:name="_Toc27895098"/>
      <w:bookmarkStart w:id="3862" w:name="_Toc36192191"/>
      <w:bookmarkStart w:id="3863" w:name="_Toc45193304"/>
      <w:bookmarkStart w:id="3864" w:name="_Toc47592936"/>
      <w:bookmarkStart w:id="3865" w:name="_Toc51835023"/>
      <w:bookmarkStart w:id="3866" w:name="_Toc83355577"/>
      <w:r w:rsidRPr="00140E21">
        <w:t>5.2.2.2.1</w:t>
      </w:r>
      <w:r w:rsidRPr="00140E21">
        <w:tab/>
        <w:t>General</w:t>
      </w:r>
      <w:bookmarkEnd w:id="3860"/>
      <w:bookmarkEnd w:id="3861"/>
      <w:bookmarkEnd w:id="3862"/>
      <w:bookmarkEnd w:id="3863"/>
      <w:bookmarkEnd w:id="3864"/>
      <w:bookmarkEnd w:id="3865"/>
      <w:bookmarkEnd w:id="3866"/>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67" w:name="_Toc20204400"/>
      <w:bookmarkStart w:id="3868" w:name="_Toc27895099"/>
      <w:bookmarkStart w:id="3869" w:name="_Toc36192192"/>
      <w:bookmarkStart w:id="3870" w:name="_Toc45193305"/>
      <w:bookmarkStart w:id="3871" w:name="_Toc47592937"/>
      <w:bookmarkStart w:id="3872" w:name="_Toc51835024"/>
      <w:bookmarkStart w:id="3873" w:name="_Toc83355578"/>
      <w:r w:rsidRPr="00140E21">
        <w:lastRenderedPageBreak/>
        <w:t>5.2.2.2.2</w:t>
      </w:r>
      <w:r w:rsidRPr="00140E21">
        <w:tab/>
        <w:t>Namf_Communication_UEContextTransfer service operation</w:t>
      </w:r>
      <w:bookmarkEnd w:id="3867"/>
      <w:bookmarkEnd w:id="3868"/>
      <w:bookmarkEnd w:id="3869"/>
      <w:bookmarkEnd w:id="3870"/>
      <w:bookmarkEnd w:id="3871"/>
      <w:bookmarkEnd w:id="3872"/>
      <w:bookmarkEnd w:id="3873"/>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6FC16D97" w:rsidR="003A38E5" w:rsidRPr="00140E21" w:rsidRDefault="003A38E5" w:rsidP="003A38E5">
            <w:pPr>
              <w:pStyle w:val="TAL"/>
              <w:rPr>
                <w:lang w:eastAsia="zh-CN"/>
              </w:rPr>
            </w:pPr>
            <w:r>
              <w:rPr>
                <w:lang w:eastAsia="zh-CN"/>
              </w:rPr>
              <w:t>Analytic ID(s)</w:t>
            </w:r>
          </w:p>
        </w:tc>
        <w:tc>
          <w:tcPr>
            <w:tcW w:w="6575" w:type="dxa"/>
          </w:tcPr>
          <w:p w14:paraId="26F13519" w14:textId="16BEE256" w:rsidR="003A38E5" w:rsidRPr="00140E21" w:rsidRDefault="003A38E5" w:rsidP="003A38E5">
            <w:pPr>
              <w:pStyle w:val="TAL"/>
            </w:pPr>
            <w:r>
              <w:t>Analytic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lastRenderedPageBreak/>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lastRenderedPageBreak/>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3040A5" w:rsidRPr="00140E21" w14:paraId="7E9FC89C" w14:textId="77777777" w:rsidTr="00096A45">
        <w:trPr>
          <w:cantSplit/>
          <w:jc w:val="center"/>
        </w:trPr>
        <w:tc>
          <w:tcPr>
            <w:tcW w:w="3056" w:type="dxa"/>
          </w:tcPr>
          <w:p w14:paraId="5F4D9D56" w14:textId="50ABBF32" w:rsidR="003040A5" w:rsidRPr="00140E21" w:rsidRDefault="003040A5" w:rsidP="00096A45">
            <w:pPr>
              <w:pStyle w:val="TAL"/>
            </w:pPr>
            <w:r>
              <w:t>Provide the UE with the full set of subscribed S-NSSAIs</w:t>
            </w:r>
          </w:p>
        </w:tc>
        <w:tc>
          <w:tcPr>
            <w:tcW w:w="6575" w:type="dxa"/>
          </w:tcPr>
          <w:p w14:paraId="0E6CCA76" w14:textId="1A8548B6" w:rsidR="003040A5" w:rsidRPr="00140E21" w:rsidRDefault="003040A5" w:rsidP="00096A45">
            <w:pPr>
              <w:pStyle w:val="TAL"/>
            </w:pPr>
            <w:r>
              <w:t>Indicates the AMF to provide the UE with the full set of subscribed S-NSSAIs even if they do not share a common NSSRG.</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74" w:name="_Toc20204401"/>
      <w:bookmarkStart w:id="3875" w:name="_Toc27895100"/>
      <w:bookmarkStart w:id="3876" w:name="_Toc36192193"/>
      <w:bookmarkStart w:id="3877" w:name="_Toc45193306"/>
      <w:bookmarkStart w:id="3878" w:name="_Toc47592938"/>
      <w:bookmarkStart w:id="3879" w:name="_Toc51835025"/>
      <w:bookmarkStart w:id="3880" w:name="_Toc83355579"/>
      <w:r w:rsidRPr="00140E21">
        <w:lastRenderedPageBreak/>
        <w:t>5.2.2.2.3</w:t>
      </w:r>
      <w:r w:rsidRPr="00140E21">
        <w:tab/>
        <w:t>Namf_Communication_Registration</w:t>
      </w:r>
      <w:r>
        <w:t xml:space="preserve">StatusUpdate </w:t>
      </w:r>
      <w:r w:rsidRPr="00140E21">
        <w:t>service operation</w:t>
      </w:r>
      <w:bookmarkEnd w:id="3874"/>
      <w:bookmarkEnd w:id="3875"/>
      <w:bookmarkEnd w:id="3876"/>
      <w:bookmarkEnd w:id="3877"/>
      <w:bookmarkEnd w:id="3878"/>
      <w:bookmarkEnd w:id="3879"/>
      <w:bookmarkEnd w:id="3880"/>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81" w:name="_Toc20204402"/>
      <w:bookmarkStart w:id="3882" w:name="_Toc27895101"/>
      <w:bookmarkStart w:id="3883" w:name="_Toc36192194"/>
      <w:bookmarkStart w:id="3884" w:name="_Toc45193307"/>
      <w:bookmarkStart w:id="3885" w:name="_Toc47592939"/>
      <w:bookmarkStart w:id="3886" w:name="_Toc51835026"/>
      <w:bookmarkStart w:id="3887" w:name="_Toc83355580"/>
      <w:r w:rsidRPr="00140E21">
        <w:rPr>
          <w:lang w:eastAsia="zh-CN"/>
        </w:rPr>
        <w:t>5.2.2.2.4</w:t>
      </w:r>
      <w:r w:rsidRPr="00140E21">
        <w:rPr>
          <w:lang w:eastAsia="zh-CN"/>
        </w:rPr>
        <w:tab/>
        <w:t>Namf_Communication_N1MessageNotify service operation</w:t>
      </w:r>
      <w:bookmarkEnd w:id="3881"/>
      <w:bookmarkEnd w:id="3882"/>
      <w:bookmarkEnd w:id="3883"/>
      <w:bookmarkEnd w:id="3884"/>
      <w:bookmarkEnd w:id="3885"/>
      <w:bookmarkEnd w:id="3886"/>
      <w:bookmarkEnd w:id="3887"/>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88" w:name="_Toc20204403"/>
      <w:bookmarkStart w:id="3889" w:name="_Toc27895102"/>
      <w:bookmarkStart w:id="3890" w:name="_Toc36192195"/>
      <w:bookmarkStart w:id="3891" w:name="_Toc45193308"/>
      <w:bookmarkStart w:id="3892" w:name="_Toc47592940"/>
      <w:bookmarkStart w:id="3893" w:name="_Toc51835027"/>
      <w:bookmarkStart w:id="3894" w:name="_Toc83355581"/>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88"/>
      <w:bookmarkEnd w:id="3889"/>
      <w:bookmarkEnd w:id="3890"/>
      <w:bookmarkEnd w:id="3891"/>
      <w:bookmarkEnd w:id="3892"/>
      <w:bookmarkEnd w:id="3893"/>
      <w:bookmarkEnd w:id="389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lastRenderedPageBreak/>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95" w:name="_Toc20204404"/>
      <w:bookmarkStart w:id="3896" w:name="_Toc27895103"/>
      <w:bookmarkStart w:id="3897" w:name="_Toc36192196"/>
      <w:bookmarkStart w:id="3898" w:name="_Toc45193309"/>
      <w:bookmarkStart w:id="3899" w:name="_Toc47592941"/>
      <w:bookmarkStart w:id="3900" w:name="_Toc51835028"/>
      <w:bookmarkStart w:id="3901" w:name="_Toc8335558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95"/>
      <w:bookmarkEnd w:id="3896"/>
      <w:bookmarkEnd w:id="3897"/>
      <w:bookmarkEnd w:id="3898"/>
      <w:bookmarkEnd w:id="3899"/>
      <w:bookmarkEnd w:id="3900"/>
      <w:bookmarkEnd w:id="3901"/>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02" w:name="_Toc20204405"/>
      <w:bookmarkStart w:id="3903" w:name="_Toc27895104"/>
      <w:bookmarkStart w:id="3904" w:name="_Toc36192197"/>
      <w:bookmarkStart w:id="3905" w:name="_Toc45193310"/>
      <w:bookmarkStart w:id="3906" w:name="_Toc47592942"/>
      <w:bookmarkStart w:id="3907" w:name="_Toc51835029"/>
      <w:bookmarkStart w:id="3908" w:name="_Toc83355583"/>
      <w:r w:rsidRPr="00140E21">
        <w:rPr>
          <w:lang w:eastAsia="zh-CN"/>
        </w:rPr>
        <w:t>5.2.2.2.7</w:t>
      </w:r>
      <w:r w:rsidRPr="00140E21">
        <w:rPr>
          <w:lang w:eastAsia="zh-CN"/>
        </w:rPr>
        <w:tab/>
        <w:t>Namf_Communication_N1N2MessageTransfer service operation</w:t>
      </w:r>
      <w:bookmarkEnd w:id="3902"/>
      <w:bookmarkEnd w:id="3903"/>
      <w:bookmarkEnd w:id="3904"/>
      <w:bookmarkEnd w:id="3905"/>
      <w:bookmarkEnd w:id="3906"/>
      <w:bookmarkEnd w:id="3907"/>
      <w:bookmarkEnd w:id="3908"/>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lastRenderedPageBreak/>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09"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10" w:name="_Toc27895105"/>
      <w:bookmarkStart w:id="3911" w:name="_Toc36192198"/>
      <w:bookmarkStart w:id="3912" w:name="_Toc45193311"/>
      <w:bookmarkStart w:id="3913" w:name="_Toc47592943"/>
      <w:bookmarkStart w:id="3914" w:name="_Toc51835030"/>
      <w:bookmarkStart w:id="3915" w:name="_Toc83355584"/>
      <w:r w:rsidRPr="00140E21">
        <w:rPr>
          <w:lang w:eastAsia="zh-CN"/>
        </w:rPr>
        <w:t>5.2.2.2.7A</w:t>
      </w:r>
      <w:r w:rsidRPr="00140E21">
        <w:rPr>
          <w:lang w:eastAsia="zh-CN"/>
        </w:rPr>
        <w:tab/>
        <w:t>Namf_Communication_N1N2TransferFailureNotification service operation</w:t>
      </w:r>
      <w:bookmarkEnd w:id="3909"/>
      <w:bookmarkEnd w:id="3910"/>
      <w:bookmarkEnd w:id="3911"/>
      <w:bookmarkEnd w:id="3912"/>
      <w:bookmarkEnd w:id="3913"/>
      <w:bookmarkEnd w:id="3914"/>
      <w:bookmarkEnd w:id="391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16" w:name="_Toc20204407"/>
      <w:bookmarkStart w:id="3917" w:name="_Toc27895106"/>
      <w:bookmarkStart w:id="3918" w:name="_Toc36192199"/>
      <w:bookmarkStart w:id="3919" w:name="_Toc45193312"/>
      <w:bookmarkStart w:id="3920" w:name="_Toc47592944"/>
      <w:bookmarkStart w:id="3921" w:name="_Toc51835031"/>
      <w:bookmarkStart w:id="3922" w:name="_Toc83355585"/>
      <w:r w:rsidRPr="00140E21">
        <w:rPr>
          <w:lang w:eastAsia="zh-CN"/>
        </w:rPr>
        <w:t>5.2.2.2.8</w:t>
      </w:r>
      <w:r w:rsidRPr="00140E21">
        <w:rPr>
          <w:lang w:eastAsia="zh-CN"/>
        </w:rPr>
        <w:tab/>
        <w:t>Namf_Communication_N2InfoSubscribe service operation</w:t>
      </w:r>
      <w:bookmarkEnd w:id="3916"/>
      <w:bookmarkEnd w:id="3917"/>
      <w:bookmarkEnd w:id="3918"/>
      <w:bookmarkEnd w:id="3919"/>
      <w:bookmarkEnd w:id="3920"/>
      <w:bookmarkEnd w:id="3921"/>
      <w:bookmarkEnd w:id="3922"/>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23" w:name="_Toc20204408"/>
      <w:bookmarkStart w:id="3924" w:name="_Toc27895107"/>
      <w:bookmarkStart w:id="3925" w:name="_Toc36192200"/>
      <w:bookmarkStart w:id="3926" w:name="_Toc45193313"/>
      <w:bookmarkStart w:id="3927" w:name="_Toc47592945"/>
      <w:bookmarkStart w:id="3928" w:name="_Toc51835032"/>
      <w:bookmarkStart w:id="3929" w:name="_Toc83355586"/>
      <w:r w:rsidRPr="00140E21">
        <w:rPr>
          <w:lang w:eastAsia="zh-CN"/>
        </w:rPr>
        <w:lastRenderedPageBreak/>
        <w:t>5.2.2.2.9</w:t>
      </w:r>
      <w:r w:rsidRPr="00140E21">
        <w:rPr>
          <w:lang w:eastAsia="zh-CN"/>
        </w:rPr>
        <w:tab/>
        <w:t>Namf_Communication_N2InfoUnsubscribe service operation</w:t>
      </w:r>
      <w:bookmarkEnd w:id="3923"/>
      <w:bookmarkEnd w:id="3924"/>
      <w:bookmarkEnd w:id="3925"/>
      <w:bookmarkEnd w:id="3926"/>
      <w:bookmarkEnd w:id="3927"/>
      <w:bookmarkEnd w:id="3928"/>
      <w:bookmarkEnd w:id="3929"/>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30" w:name="_Toc20204409"/>
      <w:bookmarkStart w:id="3931" w:name="_Toc27895108"/>
      <w:bookmarkStart w:id="3932" w:name="_Toc36192201"/>
      <w:bookmarkStart w:id="3933" w:name="_Toc45193314"/>
      <w:bookmarkStart w:id="3934" w:name="_Toc47592946"/>
      <w:bookmarkStart w:id="3935" w:name="_Toc51835033"/>
      <w:bookmarkStart w:id="3936" w:name="_Toc83355587"/>
      <w:r w:rsidRPr="00140E21">
        <w:rPr>
          <w:lang w:eastAsia="zh-CN"/>
        </w:rPr>
        <w:t>5.2.2.2.10</w:t>
      </w:r>
      <w:r w:rsidRPr="00140E21">
        <w:rPr>
          <w:lang w:eastAsia="zh-CN"/>
        </w:rPr>
        <w:tab/>
        <w:t>Namf_Communication_N2InfoNotify service operation</w:t>
      </w:r>
      <w:bookmarkEnd w:id="3930"/>
      <w:bookmarkEnd w:id="3931"/>
      <w:bookmarkEnd w:id="3932"/>
      <w:bookmarkEnd w:id="3933"/>
      <w:bookmarkEnd w:id="3934"/>
      <w:bookmarkEnd w:id="3935"/>
      <w:bookmarkEnd w:id="3936"/>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37" w:name="_Toc20204410"/>
      <w:bookmarkStart w:id="3938" w:name="_Toc27895109"/>
      <w:bookmarkStart w:id="3939" w:name="_Toc36192202"/>
      <w:bookmarkStart w:id="3940" w:name="_Toc45193315"/>
      <w:bookmarkStart w:id="3941" w:name="_Toc47592947"/>
      <w:bookmarkStart w:id="3942" w:name="_Toc51835034"/>
      <w:bookmarkStart w:id="3943" w:name="_Toc83355588"/>
      <w:r w:rsidRPr="00140E21">
        <w:t>5.2.2.2.11</w:t>
      </w:r>
      <w:r w:rsidRPr="00140E21">
        <w:tab/>
        <w:t>Namf_Communication_CreateUEContext service operation</w:t>
      </w:r>
      <w:bookmarkEnd w:id="3937"/>
      <w:bookmarkEnd w:id="3938"/>
      <w:bookmarkEnd w:id="3939"/>
      <w:bookmarkEnd w:id="3940"/>
      <w:bookmarkEnd w:id="3941"/>
      <w:bookmarkEnd w:id="3942"/>
      <w:bookmarkEnd w:id="3943"/>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0354C5E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4BB1A34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944" w:name="_Toc20204411"/>
      <w:bookmarkStart w:id="3945" w:name="_Toc27895110"/>
      <w:bookmarkStart w:id="3946" w:name="_Toc36192203"/>
      <w:bookmarkStart w:id="3947" w:name="_Toc45193316"/>
      <w:bookmarkStart w:id="3948" w:name="_Toc47592948"/>
      <w:bookmarkStart w:id="3949" w:name="_Toc51835035"/>
      <w:bookmarkStart w:id="3950" w:name="_Toc83355589"/>
      <w:r w:rsidRPr="00140E21">
        <w:t>5.2.2.2.12</w:t>
      </w:r>
      <w:r w:rsidRPr="00140E21">
        <w:tab/>
        <w:t>Namf_Communication_ReleaseUEContext service operation</w:t>
      </w:r>
      <w:bookmarkEnd w:id="3944"/>
      <w:bookmarkEnd w:id="3945"/>
      <w:bookmarkEnd w:id="3946"/>
      <w:bookmarkEnd w:id="3947"/>
      <w:bookmarkEnd w:id="3948"/>
      <w:bookmarkEnd w:id="3949"/>
      <w:bookmarkEnd w:id="3950"/>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lastRenderedPageBreak/>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51" w:name="_Toc20204412"/>
      <w:bookmarkStart w:id="3952" w:name="_Toc27895111"/>
      <w:bookmarkStart w:id="3953" w:name="_Toc36192204"/>
      <w:bookmarkStart w:id="3954" w:name="_Toc45193317"/>
      <w:bookmarkStart w:id="3955" w:name="_Toc47592949"/>
      <w:bookmarkStart w:id="3956" w:name="_Toc51835036"/>
      <w:bookmarkStart w:id="3957" w:name="_Toc83355590"/>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51"/>
      <w:bookmarkEnd w:id="3952"/>
      <w:bookmarkEnd w:id="3953"/>
      <w:bookmarkEnd w:id="3954"/>
      <w:bookmarkEnd w:id="3955"/>
      <w:bookmarkEnd w:id="3956"/>
      <w:bookmarkEnd w:id="3957"/>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58" w:name="_Toc20204413"/>
      <w:bookmarkStart w:id="3959" w:name="_Toc27895112"/>
      <w:bookmarkStart w:id="3960" w:name="_Toc36192205"/>
      <w:bookmarkStart w:id="3961" w:name="_Toc45193318"/>
      <w:bookmarkStart w:id="3962" w:name="_Toc47592950"/>
      <w:bookmarkStart w:id="3963" w:name="_Toc51835037"/>
      <w:bookmarkStart w:id="3964" w:name="_Toc83355591"/>
      <w:r w:rsidRPr="00140E21">
        <w:rPr>
          <w:rFonts w:eastAsia="SimSun"/>
        </w:rPr>
        <w:t>5.2.2.2.14</w:t>
      </w:r>
      <w:r w:rsidRPr="00140E21">
        <w:rPr>
          <w:rFonts w:eastAsia="SimSun"/>
        </w:rPr>
        <w:tab/>
        <w:t>Namf_Communication_AMFStatusChangeSubscribe service operation</w:t>
      </w:r>
      <w:bookmarkEnd w:id="3958"/>
      <w:bookmarkEnd w:id="3959"/>
      <w:bookmarkEnd w:id="3960"/>
      <w:bookmarkEnd w:id="3961"/>
      <w:bookmarkEnd w:id="3962"/>
      <w:bookmarkEnd w:id="3963"/>
      <w:bookmarkEnd w:id="3964"/>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65" w:name="_Toc20204414"/>
      <w:bookmarkStart w:id="3966" w:name="_Toc27895113"/>
      <w:bookmarkStart w:id="3967" w:name="_Toc36192206"/>
      <w:bookmarkStart w:id="3968" w:name="_Toc45193319"/>
      <w:bookmarkStart w:id="3969" w:name="_Toc47592951"/>
      <w:bookmarkStart w:id="3970" w:name="_Toc51835038"/>
      <w:bookmarkStart w:id="3971" w:name="_Toc83355592"/>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65"/>
      <w:bookmarkEnd w:id="3966"/>
      <w:bookmarkEnd w:id="3967"/>
      <w:bookmarkEnd w:id="3968"/>
      <w:bookmarkEnd w:id="3969"/>
      <w:bookmarkEnd w:id="3970"/>
      <w:bookmarkEnd w:id="3971"/>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72" w:name="_Toc20204415"/>
      <w:bookmarkStart w:id="3973" w:name="_Toc27895114"/>
      <w:bookmarkStart w:id="3974" w:name="_Toc36192207"/>
      <w:bookmarkStart w:id="3975" w:name="_Toc45193320"/>
      <w:bookmarkStart w:id="3976" w:name="_Toc47592952"/>
      <w:bookmarkStart w:id="3977" w:name="_Toc51835039"/>
      <w:bookmarkStart w:id="3978" w:name="_Toc83355593"/>
      <w:r w:rsidRPr="00140E21">
        <w:rPr>
          <w:rFonts w:eastAsia="SimSun"/>
        </w:rPr>
        <w:lastRenderedPageBreak/>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72"/>
      <w:bookmarkEnd w:id="3973"/>
      <w:bookmarkEnd w:id="3974"/>
      <w:bookmarkEnd w:id="3975"/>
      <w:bookmarkEnd w:id="3976"/>
      <w:bookmarkEnd w:id="3977"/>
      <w:bookmarkEnd w:id="3978"/>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79" w:name="_Toc36192208"/>
      <w:bookmarkStart w:id="3980" w:name="_Toc45193321"/>
      <w:bookmarkStart w:id="3981" w:name="_Toc47592953"/>
      <w:bookmarkStart w:id="3982" w:name="_Toc51835040"/>
      <w:bookmarkStart w:id="3983" w:name="_Toc20204416"/>
      <w:bookmarkStart w:id="3984" w:name="_Toc27895115"/>
      <w:bookmarkStart w:id="3985" w:name="_Toc83355594"/>
      <w:r>
        <w:rPr>
          <w:rFonts w:eastAsia="SimSun"/>
        </w:rPr>
        <w:t>5.2.2.2.17</w:t>
      </w:r>
      <w:r>
        <w:rPr>
          <w:rFonts w:eastAsia="SimSun"/>
        </w:rPr>
        <w:tab/>
        <w:t>Namf_Communication_NonUeN2MessageTransfer service operation</w:t>
      </w:r>
      <w:bookmarkEnd w:id="3979"/>
      <w:bookmarkEnd w:id="3980"/>
      <w:bookmarkEnd w:id="3981"/>
      <w:bookmarkEnd w:id="3982"/>
      <w:bookmarkEnd w:id="398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86" w:name="_Toc36192209"/>
      <w:bookmarkStart w:id="3987" w:name="_Toc45193322"/>
      <w:bookmarkStart w:id="3988" w:name="_Toc47592954"/>
      <w:bookmarkStart w:id="3989" w:name="_Toc51835041"/>
      <w:bookmarkStart w:id="3990" w:name="_Toc83355595"/>
      <w:r>
        <w:rPr>
          <w:rFonts w:eastAsia="SimSun"/>
        </w:rPr>
        <w:t>5.2.2.2.18</w:t>
      </w:r>
      <w:r>
        <w:rPr>
          <w:rFonts w:eastAsia="SimSun"/>
        </w:rPr>
        <w:tab/>
        <w:t>Namf_Communication_NonUeN2InfoSubscribe service operation</w:t>
      </w:r>
      <w:bookmarkEnd w:id="3986"/>
      <w:bookmarkEnd w:id="3987"/>
      <w:bookmarkEnd w:id="3988"/>
      <w:bookmarkEnd w:id="3989"/>
      <w:bookmarkEnd w:id="3990"/>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91" w:name="_Toc36192210"/>
      <w:bookmarkStart w:id="3992" w:name="_Toc45193323"/>
      <w:bookmarkStart w:id="3993" w:name="_Toc47592955"/>
      <w:bookmarkStart w:id="3994" w:name="_Toc51835042"/>
      <w:bookmarkStart w:id="3995" w:name="_Toc83355596"/>
      <w:r>
        <w:rPr>
          <w:rFonts w:eastAsia="SimSun"/>
        </w:rPr>
        <w:t>5.2.2.2.19</w:t>
      </w:r>
      <w:r>
        <w:rPr>
          <w:rFonts w:eastAsia="SimSun"/>
        </w:rPr>
        <w:tab/>
        <w:t>Namf_Communication_NonUeN2InfoUnSubscribe service operation</w:t>
      </w:r>
      <w:bookmarkEnd w:id="3991"/>
      <w:bookmarkEnd w:id="3992"/>
      <w:bookmarkEnd w:id="3993"/>
      <w:bookmarkEnd w:id="3994"/>
      <w:bookmarkEnd w:id="3995"/>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96" w:name="_Toc36192211"/>
      <w:bookmarkStart w:id="3997" w:name="_Toc45193324"/>
      <w:bookmarkStart w:id="3998" w:name="_Toc47592956"/>
      <w:bookmarkStart w:id="3999" w:name="_Toc51835043"/>
      <w:bookmarkStart w:id="4000" w:name="_Toc83355597"/>
      <w:r>
        <w:rPr>
          <w:rFonts w:eastAsia="SimSun"/>
        </w:rPr>
        <w:lastRenderedPageBreak/>
        <w:t>5.2.2.2.20</w:t>
      </w:r>
      <w:r>
        <w:rPr>
          <w:rFonts w:eastAsia="SimSun"/>
        </w:rPr>
        <w:tab/>
        <w:t>Namf_Communication_NonUeN2InfoNotify service operation</w:t>
      </w:r>
      <w:bookmarkEnd w:id="3996"/>
      <w:bookmarkEnd w:id="3997"/>
      <w:bookmarkEnd w:id="3998"/>
      <w:bookmarkEnd w:id="3999"/>
      <w:bookmarkEnd w:id="4000"/>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01" w:name="_Toc36192212"/>
      <w:bookmarkStart w:id="4002" w:name="_Toc45193325"/>
      <w:bookmarkStart w:id="4003" w:name="_Toc47592957"/>
      <w:bookmarkStart w:id="4004" w:name="_Toc51835044"/>
      <w:bookmarkStart w:id="4005" w:name="_Toc83355598"/>
      <w:r>
        <w:rPr>
          <w:rFonts w:eastAsia="SimSun"/>
        </w:rPr>
        <w:t>5.2.2.2.21</w:t>
      </w:r>
      <w:r>
        <w:rPr>
          <w:rFonts w:eastAsia="SimSun"/>
        </w:rPr>
        <w:tab/>
        <w:t>Namf_Communication_RelocateUEContext service operation</w:t>
      </w:r>
      <w:bookmarkEnd w:id="4005"/>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EE66A3">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EE66A3">
        <w:rPr>
          <w:rFonts w:eastAsia="SimSun"/>
          <w:b/>
          <w:bCs/>
        </w:rPr>
        <w:t>Output, Optional:</w:t>
      </w:r>
      <w:r>
        <w:rPr>
          <w:rFonts w:eastAsia="SimSun"/>
        </w:rPr>
        <w:t xml:space="preserve"> None.</w:t>
      </w:r>
    </w:p>
    <w:p w14:paraId="330651E3" w14:textId="311F61C3" w:rsidR="00335450" w:rsidRDefault="00335450" w:rsidP="00335450">
      <w:pPr>
        <w:pStyle w:val="Heading5"/>
        <w:rPr>
          <w:rFonts w:eastAsia="SimSun"/>
        </w:rPr>
      </w:pPr>
      <w:bookmarkStart w:id="4006" w:name="_Toc83355599"/>
      <w:r>
        <w:rPr>
          <w:rFonts w:eastAsia="SimSun"/>
        </w:rPr>
        <w:t>5.2.2.2.22</w:t>
      </w:r>
      <w:r>
        <w:rPr>
          <w:rFonts w:eastAsia="SimSun"/>
        </w:rPr>
        <w:tab/>
        <w:t>Namf_Communication_CancelRelocateUEContext service operation</w:t>
      </w:r>
      <w:bookmarkEnd w:id="4006"/>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07" w:name="_Toc83355600"/>
      <w:r w:rsidRPr="00140E21">
        <w:rPr>
          <w:lang w:eastAsia="zh-CN"/>
        </w:rPr>
        <w:t>5.2.2.3</w:t>
      </w:r>
      <w:r w:rsidRPr="00140E21">
        <w:rPr>
          <w:lang w:eastAsia="zh-CN"/>
        </w:rPr>
        <w:tab/>
        <w:t>Namf_EventExposure service</w:t>
      </w:r>
      <w:bookmarkEnd w:id="3983"/>
      <w:bookmarkEnd w:id="3984"/>
      <w:bookmarkEnd w:id="4001"/>
      <w:bookmarkEnd w:id="4002"/>
      <w:bookmarkEnd w:id="4003"/>
      <w:bookmarkEnd w:id="4004"/>
      <w:bookmarkEnd w:id="4007"/>
    </w:p>
    <w:p w14:paraId="3C87059F" w14:textId="77777777" w:rsidR="00776774" w:rsidRPr="00140E21" w:rsidRDefault="00776774" w:rsidP="00776774">
      <w:pPr>
        <w:pStyle w:val="Heading5"/>
      </w:pPr>
      <w:bookmarkStart w:id="4008" w:name="_Toc20204417"/>
      <w:bookmarkStart w:id="4009" w:name="_Toc27895116"/>
      <w:bookmarkStart w:id="4010" w:name="_Toc36192213"/>
      <w:bookmarkStart w:id="4011" w:name="_Toc45193326"/>
      <w:bookmarkStart w:id="4012" w:name="_Toc47592958"/>
      <w:bookmarkStart w:id="4013" w:name="_Toc51835045"/>
      <w:bookmarkStart w:id="4014" w:name="_Toc83355601"/>
      <w:r w:rsidRPr="00140E21">
        <w:t>5.2.2.3.1</w:t>
      </w:r>
      <w:r w:rsidRPr="00140E21">
        <w:tab/>
        <w:t>General</w:t>
      </w:r>
      <w:bookmarkEnd w:id="4008"/>
      <w:bookmarkEnd w:id="4009"/>
      <w:bookmarkEnd w:id="4010"/>
      <w:bookmarkEnd w:id="4011"/>
      <w:bookmarkEnd w:id="4012"/>
      <w:bookmarkEnd w:id="4013"/>
      <w:bookmarkEnd w:id="401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lastRenderedPageBreak/>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119B8AE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 and 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lastRenderedPageBreak/>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15" w:name="_Toc20204418"/>
      <w:bookmarkStart w:id="4016" w:name="_Toc27895117"/>
      <w:bookmarkStart w:id="4017" w:name="_Toc36192214"/>
      <w:bookmarkStart w:id="4018" w:name="_Toc45193327"/>
      <w:bookmarkStart w:id="4019" w:name="_Toc47592959"/>
      <w:bookmarkStart w:id="4020" w:name="_Toc51835046"/>
      <w:bookmarkStart w:id="4021" w:name="_Toc83355602"/>
      <w:r w:rsidRPr="00140E21">
        <w:rPr>
          <w:lang w:eastAsia="zh-CN"/>
        </w:rPr>
        <w:t>5.2.2.3.2</w:t>
      </w:r>
      <w:r w:rsidRPr="00140E21">
        <w:rPr>
          <w:lang w:eastAsia="zh-CN"/>
        </w:rPr>
        <w:tab/>
        <w:t>Namf_EventExposure_Subscribe service operation</w:t>
      </w:r>
      <w:bookmarkEnd w:id="4015"/>
      <w:bookmarkEnd w:id="4016"/>
      <w:bookmarkEnd w:id="4017"/>
      <w:bookmarkEnd w:id="4018"/>
      <w:bookmarkEnd w:id="4019"/>
      <w:bookmarkEnd w:id="4020"/>
      <w:bookmarkEnd w:id="4021"/>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3711F2EE"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 from a group-based event notification subscription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 xml:space="preserve">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w:t>
      </w:r>
      <w:r w:rsidRPr="00140E21">
        <w:rPr>
          <w:lang w:eastAsia="zh-CN"/>
        </w:rPr>
        <w:lastRenderedPageBreak/>
        <w:t>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22" w:name="_Toc20204419"/>
      <w:bookmarkStart w:id="4023" w:name="_Toc27895118"/>
      <w:bookmarkStart w:id="4024" w:name="_Toc36192215"/>
      <w:bookmarkStart w:id="4025" w:name="_Toc45193328"/>
      <w:bookmarkStart w:id="4026" w:name="_Toc47592960"/>
      <w:bookmarkStart w:id="4027" w:name="_Toc51835047"/>
      <w:bookmarkStart w:id="4028" w:name="_Toc83355603"/>
      <w:r w:rsidRPr="00140E21">
        <w:rPr>
          <w:lang w:eastAsia="zh-CN"/>
        </w:rPr>
        <w:t>5.2.2.3.3</w:t>
      </w:r>
      <w:r w:rsidRPr="00140E21">
        <w:rPr>
          <w:lang w:eastAsia="zh-CN"/>
        </w:rPr>
        <w:tab/>
        <w:t>Namf_EventExposure_UnSubscribe service operation</w:t>
      </w:r>
      <w:bookmarkEnd w:id="4022"/>
      <w:bookmarkEnd w:id="4023"/>
      <w:bookmarkEnd w:id="4024"/>
      <w:bookmarkEnd w:id="4025"/>
      <w:bookmarkEnd w:id="4026"/>
      <w:bookmarkEnd w:id="4027"/>
      <w:bookmarkEnd w:id="402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29" w:name="_Toc20204420"/>
      <w:bookmarkStart w:id="4030" w:name="_Toc27895119"/>
      <w:bookmarkStart w:id="4031" w:name="_Toc36192216"/>
      <w:bookmarkStart w:id="4032" w:name="_Toc45193329"/>
      <w:bookmarkStart w:id="4033" w:name="_Toc47592961"/>
      <w:bookmarkStart w:id="4034" w:name="_Toc51835048"/>
      <w:bookmarkStart w:id="4035" w:name="_Toc83355604"/>
      <w:r w:rsidRPr="00140E21">
        <w:rPr>
          <w:lang w:eastAsia="zh-CN"/>
        </w:rPr>
        <w:t>5.2.2.3.4</w:t>
      </w:r>
      <w:r w:rsidRPr="00140E21">
        <w:rPr>
          <w:lang w:eastAsia="zh-CN"/>
        </w:rPr>
        <w:tab/>
        <w:t>Namf_EventExposure_Notify service operation</w:t>
      </w:r>
      <w:bookmarkEnd w:id="4029"/>
      <w:bookmarkEnd w:id="4030"/>
      <w:bookmarkEnd w:id="4031"/>
      <w:bookmarkEnd w:id="4032"/>
      <w:bookmarkEnd w:id="4033"/>
      <w:bookmarkEnd w:id="4034"/>
      <w:bookmarkEnd w:id="4035"/>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36" w:name="_Toc20204421"/>
      <w:bookmarkStart w:id="4037" w:name="_Toc27895120"/>
      <w:bookmarkStart w:id="4038" w:name="_Toc36192217"/>
      <w:bookmarkStart w:id="4039" w:name="_Toc45193330"/>
      <w:bookmarkStart w:id="4040" w:name="_Toc47592962"/>
      <w:bookmarkStart w:id="4041" w:name="_Toc51835049"/>
      <w:bookmarkStart w:id="4042" w:name="_Toc83355605"/>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36"/>
      <w:bookmarkEnd w:id="4037"/>
      <w:bookmarkEnd w:id="4038"/>
      <w:bookmarkEnd w:id="4039"/>
      <w:bookmarkEnd w:id="4040"/>
      <w:bookmarkEnd w:id="4041"/>
      <w:bookmarkEnd w:id="4042"/>
    </w:p>
    <w:p w14:paraId="56B036A4" w14:textId="77777777" w:rsidR="00776774" w:rsidRPr="00140E21" w:rsidRDefault="00776774" w:rsidP="00776774">
      <w:pPr>
        <w:pStyle w:val="Heading5"/>
        <w:rPr>
          <w:rFonts w:eastAsia="SimSun"/>
        </w:rPr>
      </w:pPr>
      <w:bookmarkStart w:id="4043" w:name="_Toc20204422"/>
      <w:bookmarkStart w:id="4044" w:name="_Toc27895121"/>
      <w:bookmarkStart w:id="4045" w:name="_Toc36192218"/>
      <w:bookmarkStart w:id="4046" w:name="_Toc45193331"/>
      <w:bookmarkStart w:id="4047" w:name="_Toc47592963"/>
      <w:bookmarkStart w:id="4048" w:name="_Toc51835050"/>
      <w:bookmarkStart w:id="4049" w:name="_Toc83355606"/>
      <w:r w:rsidRPr="00140E21">
        <w:rPr>
          <w:rFonts w:eastAsia="SimSun"/>
        </w:rPr>
        <w:t>5.2.2.4.1</w:t>
      </w:r>
      <w:r w:rsidRPr="00140E21">
        <w:rPr>
          <w:rFonts w:eastAsia="SimSun"/>
        </w:rPr>
        <w:tab/>
        <w:t>General</w:t>
      </w:r>
      <w:bookmarkEnd w:id="4043"/>
      <w:bookmarkEnd w:id="4044"/>
      <w:bookmarkEnd w:id="4045"/>
      <w:bookmarkEnd w:id="4046"/>
      <w:bookmarkEnd w:id="4047"/>
      <w:bookmarkEnd w:id="4048"/>
      <w:bookmarkEnd w:id="4049"/>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50" w:name="_Toc20204423"/>
      <w:bookmarkStart w:id="4051" w:name="_Toc27895122"/>
      <w:bookmarkStart w:id="4052" w:name="_Toc36192219"/>
      <w:bookmarkStart w:id="4053" w:name="_Toc45193332"/>
      <w:bookmarkStart w:id="4054" w:name="_Toc47592964"/>
      <w:bookmarkStart w:id="4055"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56" w:name="_Toc83355607"/>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50"/>
      <w:bookmarkEnd w:id="4051"/>
      <w:bookmarkEnd w:id="4052"/>
      <w:bookmarkEnd w:id="4053"/>
      <w:bookmarkEnd w:id="4054"/>
      <w:bookmarkEnd w:id="4055"/>
      <w:bookmarkEnd w:id="4056"/>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57" w:name="_Toc20204424"/>
      <w:bookmarkStart w:id="4058" w:name="_Toc27895123"/>
      <w:bookmarkStart w:id="4059" w:name="_Toc36192220"/>
      <w:bookmarkStart w:id="4060" w:name="_Toc45193333"/>
      <w:bookmarkStart w:id="4061" w:name="_Toc47592965"/>
      <w:bookmarkStart w:id="4062" w:name="_Toc51835052"/>
      <w:bookmarkStart w:id="4063" w:name="_Toc83355608"/>
      <w:r w:rsidRPr="00140E21">
        <w:t>5.2.2.4.3</w:t>
      </w:r>
      <w:r w:rsidRPr="00140E21">
        <w:tab/>
        <w:t>Namf_MT</w:t>
      </w:r>
      <w:r>
        <w:t>_</w:t>
      </w:r>
      <w:r w:rsidRPr="00140E21">
        <w:t>ProvideDomainSelectionInfo</w:t>
      </w:r>
      <w:bookmarkEnd w:id="4057"/>
      <w:bookmarkEnd w:id="4058"/>
      <w:bookmarkEnd w:id="4059"/>
      <w:bookmarkEnd w:id="4060"/>
      <w:bookmarkEnd w:id="4061"/>
      <w:bookmarkEnd w:id="4062"/>
      <w:bookmarkEnd w:id="4063"/>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64" w:name="_Toc20204425"/>
      <w:bookmarkStart w:id="4065" w:name="_Toc27895124"/>
      <w:bookmarkStart w:id="4066" w:name="_Toc36192221"/>
      <w:bookmarkStart w:id="4067" w:name="_Toc45193334"/>
      <w:bookmarkStart w:id="4068" w:name="_Toc47592966"/>
      <w:bookmarkStart w:id="4069" w:name="_Toc51835053"/>
      <w:bookmarkStart w:id="4070" w:name="_Toc83355609"/>
      <w:r>
        <w:t>5.2.2.4.4</w:t>
      </w:r>
      <w:r>
        <w:tab/>
        <w:t>Namf_MT_EnableGroupReachability service operation</w:t>
      </w:r>
      <w:bookmarkEnd w:id="4070"/>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4153B9BB"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559C5B35" w14:textId="44090257"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lastRenderedPageBreak/>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C1C5AF" w14:textId="77777777" w:rsidR="00776774" w:rsidRPr="00140E21" w:rsidRDefault="00776774" w:rsidP="00776774">
      <w:pPr>
        <w:pStyle w:val="Heading4"/>
      </w:pPr>
      <w:bookmarkStart w:id="4071" w:name="_Toc83355610"/>
      <w:r w:rsidRPr="00140E21">
        <w:t>5.2.2.5</w:t>
      </w:r>
      <w:r w:rsidRPr="00140E21">
        <w:tab/>
        <w:t>Namf_Location service</w:t>
      </w:r>
      <w:bookmarkEnd w:id="4064"/>
      <w:bookmarkEnd w:id="4065"/>
      <w:bookmarkEnd w:id="4066"/>
      <w:bookmarkEnd w:id="4067"/>
      <w:bookmarkEnd w:id="4068"/>
      <w:bookmarkEnd w:id="4069"/>
      <w:bookmarkEnd w:id="4071"/>
    </w:p>
    <w:p w14:paraId="5DC99101" w14:textId="77777777" w:rsidR="00776774" w:rsidRPr="00140E21" w:rsidRDefault="00776774" w:rsidP="00776774">
      <w:pPr>
        <w:pStyle w:val="Heading5"/>
      </w:pPr>
      <w:bookmarkStart w:id="4072" w:name="_Toc20204426"/>
      <w:bookmarkStart w:id="4073" w:name="_Toc27895125"/>
      <w:bookmarkStart w:id="4074" w:name="_Toc36192222"/>
      <w:bookmarkStart w:id="4075" w:name="_Toc45193335"/>
      <w:bookmarkStart w:id="4076" w:name="_Toc47592967"/>
      <w:bookmarkStart w:id="4077" w:name="_Toc51835054"/>
      <w:bookmarkStart w:id="4078" w:name="_Toc83355611"/>
      <w:r w:rsidRPr="00140E21">
        <w:t>5.2.2.5.1</w:t>
      </w:r>
      <w:r w:rsidRPr="00140E21">
        <w:tab/>
        <w:t>General</w:t>
      </w:r>
      <w:bookmarkEnd w:id="4072"/>
      <w:bookmarkEnd w:id="4073"/>
      <w:bookmarkEnd w:id="4074"/>
      <w:bookmarkEnd w:id="4075"/>
      <w:bookmarkEnd w:id="4076"/>
      <w:bookmarkEnd w:id="4077"/>
      <w:bookmarkEnd w:id="4078"/>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79" w:name="_Toc20204427"/>
      <w:bookmarkStart w:id="4080" w:name="_Toc27895126"/>
      <w:bookmarkStart w:id="4081" w:name="_Toc36192223"/>
      <w:bookmarkStart w:id="4082" w:name="_Toc45193336"/>
      <w:bookmarkStart w:id="4083" w:name="_Toc47592968"/>
      <w:bookmarkStart w:id="4084" w:name="_Toc51835055"/>
      <w:bookmarkStart w:id="4085" w:name="_Toc83355612"/>
      <w:r w:rsidRPr="00140E21">
        <w:t>5.2.2.5.2</w:t>
      </w:r>
      <w:r w:rsidRPr="00140E21">
        <w:tab/>
        <w:t>Namf</w:t>
      </w:r>
      <w:r>
        <w:t>_</w:t>
      </w:r>
      <w:r w:rsidRPr="00140E21">
        <w:t>Location_ProvidePositioningInfo service operation</w:t>
      </w:r>
      <w:bookmarkEnd w:id="4079"/>
      <w:bookmarkEnd w:id="4080"/>
      <w:bookmarkEnd w:id="4081"/>
      <w:bookmarkEnd w:id="4082"/>
      <w:bookmarkEnd w:id="4083"/>
      <w:bookmarkEnd w:id="4084"/>
      <w:bookmarkEnd w:id="4085"/>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4A67B2A2"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86" w:name="_Toc20204428"/>
      <w:bookmarkStart w:id="4087" w:name="_Toc27895127"/>
      <w:bookmarkStart w:id="4088" w:name="_Toc36192224"/>
      <w:bookmarkStart w:id="4089" w:name="_Toc45193337"/>
      <w:bookmarkStart w:id="4090" w:name="_Toc47592969"/>
      <w:bookmarkStart w:id="4091" w:name="_Toc51835056"/>
      <w:bookmarkStart w:id="4092" w:name="_Toc83355613"/>
      <w:r w:rsidRPr="00140E21">
        <w:t>5.2.2.5.3</w:t>
      </w:r>
      <w:r w:rsidRPr="00140E21">
        <w:tab/>
        <w:t xml:space="preserve">Namf_Location_EventNotify </w:t>
      </w:r>
      <w:bookmarkStart w:id="4093" w:name="_Hlk501051380"/>
      <w:r w:rsidRPr="00140E21">
        <w:t>service operation</w:t>
      </w:r>
      <w:bookmarkEnd w:id="4086"/>
      <w:bookmarkEnd w:id="4087"/>
      <w:bookmarkEnd w:id="4088"/>
      <w:bookmarkEnd w:id="4089"/>
      <w:bookmarkEnd w:id="4090"/>
      <w:bookmarkEnd w:id="4091"/>
      <w:bookmarkEnd w:id="4093"/>
      <w:bookmarkEnd w:id="4092"/>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49C7D08"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94" w:name="_Toc20204429"/>
      <w:bookmarkStart w:id="4095" w:name="_Toc27895128"/>
      <w:bookmarkStart w:id="4096" w:name="_Toc36192225"/>
      <w:bookmarkStart w:id="4097" w:name="_Toc45193338"/>
      <w:bookmarkStart w:id="4098" w:name="_Toc47592970"/>
      <w:bookmarkStart w:id="4099" w:name="_Toc51835057"/>
      <w:bookmarkStart w:id="4100" w:name="_Toc83355614"/>
      <w:r w:rsidRPr="00140E21">
        <w:lastRenderedPageBreak/>
        <w:t>5.2.2.5.4</w:t>
      </w:r>
      <w:r w:rsidRPr="00140E21">
        <w:tab/>
        <w:t>Namf</w:t>
      </w:r>
      <w:r>
        <w:t>_</w:t>
      </w:r>
      <w:r w:rsidRPr="00140E21">
        <w:t>Location_ProvideLocationInfo service operation</w:t>
      </w:r>
      <w:bookmarkEnd w:id="4094"/>
      <w:bookmarkEnd w:id="4095"/>
      <w:bookmarkEnd w:id="4096"/>
      <w:bookmarkEnd w:id="4097"/>
      <w:bookmarkEnd w:id="4098"/>
      <w:bookmarkEnd w:id="4099"/>
      <w:bookmarkEnd w:id="4100"/>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101" w:name="_Toc20204430"/>
      <w:bookmarkStart w:id="4102" w:name="_Toc27895129"/>
      <w:bookmarkStart w:id="4103" w:name="_Toc36192226"/>
      <w:bookmarkStart w:id="4104" w:name="_Toc45193339"/>
      <w:bookmarkStart w:id="4105" w:name="_Toc47592971"/>
      <w:bookmarkStart w:id="4106" w:name="_Toc51835058"/>
      <w:bookmarkStart w:id="4107" w:name="_Toc83355615"/>
      <w:r w:rsidRPr="00140E21">
        <w:t>5.2.2.5.5</w:t>
      </w:r>
      <w:r w:rsidRPr="00140E21">
        <w:tab/>
        <w:t>Namf</w:t>
      </w:r>
      <w:r>
        <w:t>_</w:t>
      </w:r>
      <w:r w:rsidRPr="00140E21">
        <w:t>Location_CancelLocation service operation</w:t>
      </w:r>
      <w:bookmarkEnd w:id="4101"/>
      <w:bookmarkEnd w:id="4102"/>
      <w:bookmarkEnd w:id="4103"/>
      <w:bookmarkEnd w:id="4104"/>
      <w:bookmarkEnd w:id="4105"/>
      <w:bookmarkEnd w:id="4106"/>
      <w:bookmarkEnd w:id="4107"/>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08" w:name="_Toc20204431"/>
      <w:bookmarkStart w:id="4109" w:name="_Toc27895130"/>
      <w:bookmarkStart w:id="4110" w:name="_Toc36192227"/>
      <w:bookmarkStart w:id="4111" w:name="_Toc45193340"/>
      <w:bookmarkStart w:id="4112" w:name="_Toc47592972"/>
      <w:bookmarkStart w:id="4113" w:name="_Toc51835059"/>
      <w:bookmarkStart w:id="4114" w:name="_Toc83355616"/>
      <w:r w:rsidRPr="00140E21">
        <w:t>5.2.3</w:t>
      </w:r>
      <w:r w:rsidRPr="00140E21">
        <w:tab/>
        <w:t>UDM Services</w:t>
      </w:r>
      <w:bookmarkEnd w:id="4108"/>
      <w:bookmarkEnd w:id="4109"/>
      <w:bookmarkEnd w:id="4110"/>
      <w:bookmarkEnd w:id="4111"/>
      <w:bookmarkEnd w:id="4112"/>
      <w:bookmarkEnd w:id="4113"/>
      <w:bookmarkEnd w:id="4114"/>
    </w:p>
    <w:p w14:paraId="7789F882" w14:textId="77777777" w:rsidR="00776774" w:rsidRPr="00140E21" w:rsidRDefault="00776774" w:rsidP="00776774">
      <w:pPr>
        <w:pStyle w:val="Heading4"/>
      </w:pPr>
      <w:bookmarkStart w:id="4115" w:name="_Toc20204432"/>
      <w:bookmarkStart w:id="4116" w:name="_Toc27895131"/>
      <w:bookmarkStart w:id="4117" w:name="_Toc36192228"/>
      <w:bookmarkStart w:id="4118" w:name="_Toc45193341"/>
      <w:bookmarkStart w:id="4119" w:name="_Toc47592973"/>
      <w:bookmarkStart w:id="4120" w:name="_Toc51835060"/>
      <w:bookmarkStart w:id="4121" w:name="_Toc83355617"/>
      <w:r w:rsidRPr="00140E21">
        <w:t>5.2.3.1</w:t>
      </w:r>
      <w:r w:rsidRPr="00140E21">
        <w:tab/>
        <w:t>General</w:t>
      </w:r>
      <w:bookmarkEnd w:id="4115"/>
      <w:bookmarkEnd w:id="4116"/>
      <w:bookmarkEnd w:id="4117"/>
      <w:bookmarkEnd w:id="4118"/>
      <w:bookmarkEnd w:id="4119"/>
      <w:bookmarkEnd w:id="4120"/>
      <w:bookmarkEnd w:id="4121"/>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776774" w:rsidRPr="00140E21" w14:paraId="32E1222D" w14:textId="77777777" w:rsidTr="00096A45">
        <w:tc>
          <w:tcPr>
            <w:tcW w:w="2498"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096A45">
        <w:tc>
          <w:tcPr>
            <w:tcW w:w="2498"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096A45">
        <w:tc>
          <w:tcPr>
            <w:tcW w:w="2498"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096A45">
        <w:tc>
          <w:tcPr>
            <w:tcW w:w="2498"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096A45">
        <w:tc>
          <w:tcPr>
            <w:tcW w:w="2498"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096A45">
        <w:tc>
          <w:tcPr>
            <w:tcW w:w="2498"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096A45">
        <w:tc>
          <w:tcPr>
            <w:tcW w:w="2498"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096A45">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096A45">
        <w:tc>
          <w:tcPr>
            <w:tcW w:w="2498"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096A45">
        <w:tc>
          <w:tcPr>
            <w:tcW w:w="2498"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096A45">
        <w:tc>
          <w:tcPr>
            <w:tcW w:w="2498"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22" w:name="_Toc20204433"/>
      <w:bookmarkStart w:id="4123" w:name="_Toc27895132"/>
      <w:bookmarkStart w:id="4124" w:name="_Toc36192229"/>
      <w:bookmarkStart w:id="4125" w:name="_Toc45193342"/>
      <w:bookmarkStart w:id="4126" w:name="_Toc47592974"/>
      <w:bookmarkStart w:id="4127" w:name="_Toc51835061"/>
      <w:bookmarkStart w:id="4128" w:name="_Toc83355618"/>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22"/>
      <w:bookmarkEnd w:id="4123"/>
      <w:bookmarkEnd w:id="4124"/>
      <w:bookmarkEnd w:id="4125"/>
      <w:bookmarkEnd w:id="4126"/>
      <w:bookmarkEnd w:id="4127"/>
      <w:bookmarkEnd w:id="4128"/>
    </w:p>
    <w:p w14:paraId="31F85D41" w14:textId="77777777" w:rsidR="00776774" w:rsidRPr="00140E21" w:rsidRDefault="00776774" w:rsidP="00776774">
      <w:pPr>
        <w:pStyle w:val="Heading5"/>
        <w:rPr>
          <w:lang w:eastAsia="zh-CN"/>
        </w:rPr>
      </w:pPr>
      <w:bookmarkStart w:id="4129" w:name="_Toc20204434"/>
      <w:bookmarkStart w:id="4130" w:name="_Toc27895133"/>
      <w:bookmarkStart w:id="4131" w:name="_Toc36192230"/>
      <w:bookmarkStart w:id="4132" w:name="_Toc45193343"/>
      <w:bookmarkStart w:id="4133" w:name="_Toc47592975"/>
      <w:bookmarkStart w:id="4134" w:name="_Toc51835062"/>
      <w:bookmarkStart w:id="4135" w:name="_Toc83355619"/>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29"/>
      <w:bookmarkEnd w:id="4130"/>
      <w:bookmarkEnd w:id="4131"/>
      <w:bookmarkEnd w:id="4132"/>
      <w:bookmarkEnd w:id="4133"/>
      <w:bookmarkEnd w:id="4134"/>
      <w:bookmarkEnd w:id="4135"/>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r w:rsidR="005A2BB8">
        <w:rPr>
          <w:lang w:eastAsia="zh-CN"/>
        </w:rPr>
        <w:t>, Analytics ID(s) (if NF Type is NWDAF)</w:t>
      </w:r>
      <w:r w:rsidRPr="00140E21">
        <w:rPr>
          <w:lang w:eastAsia="zh-CN"/>
        </w:rPr>
        <w:t xml:space="preserve">. If NF Type is SMF: DNN or </w:t>
      </w:r>
      <w:r w:rsidRPr="00140E21">
        <w:rPr>
          <w:lang w:eastAsia="zh-CN"/>
        </w:rPr>
        <w:lastRenderedPageBreak/>
        <w:t>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32B88CC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36" w:name="_Toc20204435"/>
      <w:bookmarkStart w:id="4137" w:name="_Toc27895134"/>
      <w:bookmarkStart w:id="4138" w:name="_Toc36192231"/>
      <w:bookmarkStart w:id="4139" w:name="_Toc45193344"/>
      <w:bookmarkStart w:id="4140" w:name="_Toc47592976"/>
      <w:bookmarkStart w:id="4141" w:name="_Toc51835063"/>
      <w:bookmarkStart w:id="4142" w:name="_Toc83355620"/>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36"/>
      <w:bookmarkEnd w:id="4137"/>
      <w:bookmarkEnd w:id="4138"/>
      <w:bookmarkEnd w:id="4139"/>
      <w:bookmarkEnd w:id="4140"/>
      <w:bookmarkEnd w:id="4141"/>
      <w:bookmarkEnd w:id="4142"/>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43" w:name="_Toc20204436"/>
      <w:bookmarkStart w:id="4144" w:name="_Toc27895135"/>
      <w:bookmarkStart w:id="4145" w:name="_Toc36192232"/>
      <w:bookmarkStart w:id="4146" w:name="_Toc45193345"/>
      <w:bookmarkStart w:id="4147" w:name="_Toc47592977"/>
      <w:bookmarkStart w:id="4148" w:name="_Toc51835064"/>
      <w:bookmarkStart w:id="4149" w:name="_Toc83355621"/>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43"/>
      <w:bookmarkEnd w:id="4144"/>
      <w:bookmarkEnd w:id="4145"/>
      <w:bookmarkEnd w:id="4146"/>
      <w:bookmarkEnd w:id="4147"/>
      <w:bookmarkEnd w:id="4148"/>
      <w:bookmarkEnd w:id="4149"/>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lastRenderedPageBreak/>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50" w:name="_Toc20204437"/>
      <w:bookmarkStart w:id="4151" w:name="_Toc27895136"/>
      <w:bookmarkStart w:id="4152" w:name="_Toc36192233"/>
      <w:bookmarkStart w:id="4153" w:name="_Toc45193346"/>
      <w:bookmarkStart w:id="4154" w:name="_Toc47592978"/>
      <w:bookmarkStart w:id="4155" w:name="_Toc51835065"/>
      <w:bookmarkStart w:id="4156" w:name="_Toc83355622"/>
      <w:r w:rsidRPr="00140E21">
        <w:rPr>
          <w:lang w:eastAsia="zh-CN"/>
        </w:rPr>
        <w:t>5.2.3.2.4</w:t>
      </w:r>
      <w:r w:rsidRPr="00140E21">
        <w:rPr>
          <w:lang w:eastAsia="zh-CN"/>
        </w:rPr>
        <w:tab/>
        <w:t xml:space="preserve">Nudm_UECM_Get </w:t>
      </w:r>
      <w:r w:rsidRPr="00140E21">
        <w:t>service operation</w:t>
      </w:r>
      <w:bookmarkEnd w:id="4150"/>
      <w:bookmarkEnd w:id="4151"/>
      <w:bookmarkEnd w:id="4152"/>
      <w:bookmarkEnd w:id="4153"/>
      <w:bookmarkEnd w:id="4154"/>
      <w:bookmarkEnd w:id="4155"/>
      <w:bookmarkEnd w:id="4156"/>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C58BDAA" w:rsidR="00776774" w:rsidRDefault="00776774" w:rsidP="00776774">
      <w:r w:rsidRPr="00C22561">
        <w:rPr>
          <w:b/>
          <w:bCs/>
        </w:rPr>
        <w:t>Inputs, Optional:</w:t>
      </w:r>
      <w:r>
        <w:t xml:space="preserve"> Access Type</w:t>
      </w:r>
      <w:r w:rsidR="005A2BB8">
        <w:t>, Analytics ID(s) (if NF Type is NWDAF)</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57" w:name="_Toc20204438"/>
      <w:bookmarkStart w:id="4158" w:name="_Toc27895137"/>
      <w:bookmarkStart w:id="4159" w:name="_Toc36192234"/>
      <w:bookmarkStart w:id="4160" w:name="_Toc45193347"/>
      <w:bookmarkStart w:id="4161" w:name="_Toc47592979"/>
      <w:bookmarkStart w:id="4162" w:name="_Toc51835066"/>
      <w:bookmarkStart w:id="4163" w:name="_Toc83355623"/>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57"/>
      <w:bookmarkEnd w:id="4158"/>
      <w:bookmarkEnd w:id="4159"/>
      <w:bookmarkEnd w:id="4160"/>
      <w:bookmarkEnd w:id="4161"/>
      <w:bookmarkEnd w:id="4162"/>
      <w:bookmarkEnd w:id="4163"/>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64" w:name="_Toc20204439"/>
      <w:bookmarkStart w:id="4165" w:name="_Toc27895138"/>
      <w:bookmarkStart w:id="4166" w:name="_Toc36192235"/>
      <w:bookmarkStart w:id="4167" w:name="_Toc45193348"/>
      <w:bookmarkStart w:id="4168" w:name="_Toc47592980"/>
      <w:bookmarkStart w:id="4169" w:name="_Toc51835067"/>
      <w:bookmarkStart w:id="4170" w:name="_Toc83355624"/>
      <w:r w:rsidRPr="00140E21">
        <w:rPr>
          <w:rFonts w:eastAsia="SimSun"/>
          <w:lang w:eastAsia="zh-CN"/>
        </w:rPr>
        <w:t>5.2.3.2.6</w:t>
      </w:r>
      <w:r w:rsidRPr="00140E21">
        <w:rPr>
          <w:rFonts w:eastAsia="SimSun"/>
          <w:lang w:eastAsia="zh-CN"/>
        </w:rPr>
        <w:tab/>
        <w:t>Nudm_UECM_PCscfRestoration service operation</w:t>
      </w:r>
      <w:bookmarkEnd w:id="4164"/>
      <w:bookmarkEnd w:id="4165"/>
      <w:bookmarkEnd w:id="4166"/>
      <w:bookmarkEnd w:id="4167"/>
      <w:bookmarkEnd w:id="4168"/>
      <w:bookmarkEnd w:id="4169"/>
      <w:bookmarkEnd w:id="4170"/>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71" w:name="_Toc20204440"/>
      <w:bookmarkStart w:id="4172" w:name="_Toc27895139"/>
      <w:bookmarkStart w:id="4173" w:name="_Toc36192236"/>
      <w:bookmarkStart w:id="4174" w:name="_Toc45193349"/>
      <w:bookmarkStart w:id="4175" w:name="_Toc47592981"/>
      <w:bookmarkStart w:id="4176" w:name="_Toc51835068"/>
      <w:bookmarkStart w:id="4177" w:name="_Toc83355625"/>
      <w:r w:rsidRPr="00140E21">
        <w:rPr>
          <w:lang w:eastAsia="zh-CN"/>
        </w:rPr>
        <w:t>5.2.3.3</w:t>
      </w:r>
      <w:r w:rsidRPr="00140E21">
        <w:rPr>
          <w:lang w:eastAsia="zh-CN"/>
        </w:rPr>
        <w:tab/>
        <w:t>Nudm_SubscriberDataManagement (SDM) Service</w:t>
      </w:r>
      <w:bookmarkEnd w:id="4171"/>
      <w:bookmarkEnd w:id="4172"/>
      <w:bookmarkEnd w:id="4173"/>
      <w:bookmarkEnd w:id="4174"/>
      <w:bookmarkEnd w:id="4175"/>
      <w:bookmarkEnd w:id="4176"/>
      <w:bookmarkEnd w:id="4177"/>
    </w:p>
    <w:p w14:paraId="7E4087E5" w14:textId="77777777" w:rsidR="00776774" w:rsidRPr="00140E21" w:rsidRDefault="00776774" w:rsidP="00776774">
      <w:pPr>
        <w:pStyle w:val="Heading5"/>
        <w:rPr>
          <w:rFonts w:eastAsia="Malgun Gothic"/>
        </w:rPr>
      </w:pPr>
      <w:bookmarkStart w:id="4178" w:name="_Toc20204441"/>
      <w:bookmarkStart w:id="4179" w:name="_Toc27895140"/>
      <w:bookmarkStart w:id="4180" w:name="_Toc36192237"/>
      <w:bookmarkStart w:id="4181" w:name="_Toc45193350"/>
      <w:bookmarkStart w:id="4182" w:name="_Toc47592982"/>
      <w:bookmarkStart w:id="4183" w:name="_Toc51835069"/>
      <w:bookmarkStart w:id="4184" w:name="_Toc83355626"/>
      <w:r w:rsidRPr="00140E21">
        <w:rPr>
          <w:rFonts w:eastAsia="Malgun Gothic"/>
        </w:rPr>
        <w:t>5.2.3.3.1</w:t>
      </w:r>
      <w:r w:rsidRPr="00140E21">
        <w:rPr>
          <w:rFonts w:eastAsia="Malgun Gothic"/>
        </w:rPr>
        <w:tab/>
        <w:t>General</w:t>
      </w:r>
      <w:bookmarkEnd w:id="4178"/>
      <w:bookmarkEnd w:id="4179"/>
      <w:bookmarkEnd w:id="4180"/>
      <w:bookmarkEnd w:id="4181"/>
      <w:bookmarkEnd w:id="4182"/>
      <w:bookmarkEnd w:id="4183"/>
      <w:bookmarkEnd w:id="4184"/>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3050BF">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B1786E">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lastRenderedPageBreak/>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lastRenderedPageBreak/>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5F92D032"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D968A3E"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517F71F9" w:rsidR="00D849AA" w:rsidRDefault="00D849AA" w:rsidP="005E2F62">
            <w:pPr>
              <w:pStyle w:val="TAL"/>
              <w:rPr>
                <w:rFonts w:eastAsia="Malgun Gothic"/>
              </w:rPr>
            </w:pPr>
            <w:r>
              <w:rPr>
                <w:rFonts w:eastAsia="Malgun Gothic"/>
              </w:rPr>
              <w:t>Consists of one or more FQDN(s) and/or IP Address(es) of Edge Configuration Server(s) as defined in</w:t>
            </w:r>
            <w:r w:rsidR="00AC1119">
              <w:rPr>
                <w:rFonts w:eastAsia="Malgun Gothic"/>
              </w:rPr>
              <w:t xml:space="preserve"> clause 6.5.2</w:t>
            </w:r>
            <w:r>
              <w:rPr>
                <w:rFonts w:eastAsia="Malgun Gothic"/>
              </w:rPr>
              <w:t xml:space="preserve"> </w:t>
            </w:r>
            <w:r w:rsidR="00AC1119">
              <w:rPr>
                <w:rFonts w:eastAsia="Malgun Gothic"/>
              </w:rPr>
              <w:t xml:space="preserve">of </w:t>
            </w:r>
            <w:r>
              <w:rPr>
                <w:rFonts w:eastAsia="Malgun Gothic"/>
              </w:rPr>
              <w:t>TS 23.548 [74].</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3E895FD1" w:rsidR="000547D2" w:rsidRPr="00140E21" w:rsidRDefault="000547D2" w:rsidP="00096A45">
            <w:pPr>
              <w:pStyle w:val="TAL"/>
              <w:rPr>
                <w:rFonts w:eastAsia="Malgun Gothic"/>
              </w:rPr>
            </w:pPr>
            <w:r>
              <w:rPr>
                <w:rFonts w:eastAsia="Malgun Gothic"/>
              </w:rPr>
              <w:t>Indicates whether the user has given consent for collecting, distributing, and 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05FF6B68" w:rsidR="006C03A0" w:rsidRPr="00140E21" w:rsidRDefault="006C03A0" w:rsidP="008471CD">
            <w:pPr>
              <w:pStyle w:val="TAL"/>
              <w:rPr>
                <w:rFonts w:eastAsia="Malgun Gothic"/>
              </w:rPr>
            </w:pPr>
            <w:r>
              <w:rPr>
                <w:rFonts w:eastAsia="Malgun Gothic"/>
              </w:rPr>
              <w:t>Indicates whether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047F01F1" w:rsidR="003B5407" w:rsidRDefault="003B5407" w:rsidP="007F7E17">
            <w:pPr>
              <w:pStyle w:val="TAN"/>
              <w:rPr>
                <w:rFonts w:eastAsia="Malgun Gothic"/>
              </w:rPr>
            </w:pPr>
            <w:r>
              <w:rPr>
                <w:rFonts w:eastAsia="Malgun Gothic"/>
              </w:rPr>
              <w:t>NOTE 11:</w:t>
            </w:r>
            <w:r>
              <w:rPr>
                <w:rFonts w:eastAsia="Malgun Gothic"/>
              </w:rPr>
              <w:tab/>
              <w:t xml:space="preserve">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6119AE08" w14:textId="0213716F" w:rsidR="003B5407" w:rsidRPr="00140E21"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85" w:name="_Toc20204442"/>
      <w:bookmarkStart w:id="4186" w:name="_Toc27895141"/>
      <w:bookmarkStart w:id="4187" w:name="_Toc36192238"/>
      <w:bookmarkStart w:id="4188" w:name="_Toc45193351"/>
      <w:bookmarkStart w:id="4189" w:name="_Toc47592983"/>
      <w:bookmarkStart w:id="4190" w:name="_Toc51835070"/>
      <w:bookmarkStart w:id="4191" w:name="_Toc83355627"/>
      <w:r w:rsidRPr="00140E21">
        <w:rPr>
          <w:lang w:eastAsia="zh-CN"/>
        </w:rPr>
        <w:t>5.2.3.3.2</w:t>
      </w:r>
      <w:r w:rsidRPr="00140E21">
        <w:rPr>
          <w:lang w:eastAsia="zh-CN"/>
        </w:rPr>
        <w:tab/>
        <w:t>Nudm_SDM_Get service operation</w:t>
      </w:r>
      <w:bookmarkEnd w:id="4185"/>
      <w:bookmarkEnd w:id="4186"/>
      <w:bookmarkEnd w:id="4187"/>
      <w:bookmarkEnd w:id="4188"/>
      <w:bookmarkEnd w:id="4189"/>
      <w:bookmarkEnd w:id="4190"/>
      <w:bookmarkEnd w:id="4191"/>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lastRenderedPageBreak/>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63421631"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92" w:name="_Toc20204443"/>
      <w:bookmarkStart w:id="4193" w:name="_Toc27895142"/>
      <w:bookmarkStart w:id="4194" w:name="_Toc36192239"/>
      <w:bookmarkStart w:id="4195" w:name="_Toc45193352"/>
      <w:bookmarkStart w:id="4196" w:name="_Toc47592984"/>
      <w:bookmarkStart w:id="4197" w:name="_Toc51835071"/>
      <w:bookmarkStart w:id="4198" w:name="_Toc83355628"/>
      <w:r w:rsidRPr="00140E21">
        <w:rPr>
          <w:lang w:eastAsia="zh-CN"/>
        </w:rPr>
        <w:t>5.2.3.3.3</w:t>
      </w:r>
      <w:r w:rsidRPr="00140E21">
        <w:rPr>
          <w:lang w:eastAsia="zh-CN"/>
        </w:rPr>
        <w:tab/>
        <w:t>Nudm_SDM_Notification service operation</w:t>
      </w:r>
      <w:bookmarkEnd w:id="4192"/>
      <w:bookmarkEnd w:id="4193"/>
      <w:bookmarkEnd w:id="4194"/>
      <w:bookmarkEnd w:id="4195"/>
      <w:bookmarkEnd w:id="4196"/>
      <w:bookmarkEnd w:id="4197"/>
      <w:bookmarkEnd w:id="4198"/>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99" w:name="_Toc20204444"/>
      <w:bookmarkStart w:id="4200" w:name="_Toc27895143"/>
      <w:bookmarkStart w:id="4201" w:name="_Toc36192240"/>
      <w:bookmarkStart w:id="4202" w:name="_Toc45193353"/>
      <w:bookmarkStart w:id="4203" w:name="_Toc47592985"/>
      <w:bookmarkStart w:id="4204" w:name="_Toc51835072"/>
      <w:bookmarkStart w:id="4205" w:name="_Toc83355629"/>
      <w:r w:rsidRPr="00140E21">
        <w:rPr>
          <w:lang w:eastAsia="zh-CN"/>
        </w:rPr>
        <w:t>5.2.3.3.4</w:t>
      </w:r>
      <w:r w:rsidRPr="00140E21">
        <w:rPr>
          <w:lang w:eastAsia="zh-CN"/>
        </w:rPr>
        <w:tab/>
        <w:t>Nudm_SDM_Subscribe service operation</w:t>
      </w:r>
      <w:bookmarkEnd w:id="4199"/>
      <w:bookmarkEnd w:id="4200"/>
      <w:bookmarkEnd w:id="4201"/>
      <w:bookmarkEnd w:id="4202"/>
      <w:bookmarkEnd w:id="4203"/>
      <w:bookmarkEnd w:id="4204"/>
      <w:bookmarkEnd w:id="4205"/>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06" w:name="_Toc20204445"/>
      <w:bookmarkStart w:id="4207" w:name="_Toc27895144"/>
      <w:bookmarkStart w:id="4208" w:name="_Toc36192241"/>
      <w:bookmarkStart w:id="4209" w:name="_Toc45193354"/>
      <w:bookmarkStart w:id="4210" w:name="_Toc47592986"/>
      <w:bookmarkStart w:id="4211" w:name="_Toc51835073"/>
      <w:bookmarkStart w:id="4212" w:name="_Toc83355630"/>
      <w:r w:rsidRPr="00140E21">
        <w:rPr>
          <w:lang w:eastAsia="zh-CN"/>
        </w:rPr>
        <w:lastRenderedPageBreak/>
        <w:t>5.2.3.3.5</w:t>
      </w:r>
      <w:r w:rsidRPr="00140E21">
        <w:rPr>
          <w:lang w:eastAsia="zh-CN"/>
        </w:rPr>
        <w:tab/>
        <w:t>Nudm_SDM_Unsubscribe service operation</w:t>
      </w:r>
      <w:bookmarkEnd w:id="4206"/>
      <w:bookmarkEnd w:id="4207"/>
      <w:bookmarkEnd w:id="4208"/>
      <w:bookmarkEnd w:id="4209"/>
      <w:bookmarkEnd w:id="4210"/>
      <w:bookmarkEnd w:id="4211"/>
      <w:bookmarkEnd w:id="4212"/>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13" w:name="_Toc20204446"/>
      <w:bookmarkStart w:id="4214" w:name="_Toc27895145"/>
      <w:bookmarkStart w:id="4215" w:name="_Toc36192242"/>
      <w:bookmarkStart w:id="4216" w:name="_Toc45193355"/>
      <w:bookmarkStart w:id="4217" w:name="_Toc47592987"/>
      <w:bookmarkStart w:id="4218" w:name="_Toc51835074"/>
      <w:bookmarkStart w:id="4219" w:name="_Toc83355631"/>
      <w:r w:rsidRPr="00140E21">
        <w:rPr>
          <w:lang w:eastAsia="zh-CN"/>
        </w:rPr>
        <w:t>5.2.3.3.6</w:t>
      </w:r>
      <w:r w:rsidRPr="00140E21">
        <w:rPr>
          <w:lang w:eastAsia="zh-CN"/>
        </w:rPr>
        <w:tab/>
        <w:t>Nudm_SDM_Info service operation</w:t>
      </w:r>
      <w:bookmarkEnd w:id="4213"/>
      <w:bookmarkEnd w:id="4214"/>
      <w:bookmarkEnd w:id="4215"/>
      <w:bookmarkEnd w:id="4216"/>
      <w:bookmarkEnd w:id="4217"/>
      <w:bookmarkEnd w:id="4218"/>
      <w:bookmarkEnd w:id="4219"/>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20" w:name="_Toc20204447"/>
      <w:bookmarkStart w:id="4221" w:name="_Toc27895146"/>
      <w:bookmarkStart w:id="4222" w:name="_Toc36192243"/>
      <w:bookmarkStart w:id="4223" w:name="_Toc45193356"/>
      <w:bookmarkStart w:id="4224" w:name="_Toc47592988"/>
      <w:bookmarkStart w:id="4225" w:name="_Toc51835075"/>
      <w:bookmarkStart w:id="4226" w:name="_Toc83355632"/>
      <w:r w:rsidRPr="00140E21">
        <w:rPr>
          <w:lang w:eastAsia="zh-CN"/>
        </w:rPr>
        <w:t>5.2.3.3.7</w:t>
      </w:r>
      <w:r>
        <w:rPr>
          <w:lang w:eastAsia="zh-CN"/>
        </w:rPr>
        <w:tab/>
        <w:t>Void</w:t>
      </w:r>
      <w:bookmarkEnd w:id="4220"/>
      <w:bookmarkEnd w:id="4221"/>
      <w:bookmarkEnd w:id="4222"/>
      <w:bookmarkEnd w:id="4223"/>
      <w:bookmarkEnd w:id="4224"/>
      <w:bookmarkEnd w:id="4225"/>
      <w:bookmarkEnd w:id="4226"/>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227" w:name="_Toc20204448"/>
      <w:bookmarkStart w:id="4228" w:name="_Toc27895147"/>
      <w:bookmarkStart w:id="4229" w:name="_Toc36192244"/>
      <w:bookmarkStart w:id="4230" w:name="_Toc45193357"/>
      <w:bookmarkStart w:id="4231" w:name="_Toc47592989"/>
      <w:bookmarkStart w:id="4232" w:name="_Toc51835076"/>
      <w:bookmarkStart w:id="4233" w:name="_Toc83355633"/>
      <w:r w:rsidRPr="00140E21">
        <w:rPr>
          <w:lang w:eastAsia="zh-CN"/>
        </w:rPr>
        <w:t>5.2.3.4</w:t>
      </w:r>
      <w:r w:rsidRPr="00140E21">
        <w:rPr>
          <w:lang w:eastAsia="zh-CN"/>
        </w:rPr>
        <w:tab/>
        <w:t>Nudm_UEAuthentication Service</w:t>
      </w:r>
      <w:bookmarkEnd w:id="4227"/>
      <w:bookmarkEnd w:id="4228"/>
      <w:bookmarkEnd w:id="4229"/>
      <w:bookmarkEnd w:id="4230"/>
      <w:bookmarkEnd w:id="4231"/>
      <w:bookmarkEnd w:id="4232"/>
      <w:bookmarkEnd w:id="4233"/>
    </w:p>
    <w:p w14:paraId="216356DB" w14:textId="77777777" w:rsidR="00776774" w:rsidRPr="00140E21" w:rsidRDefault="00776774" w:rsidP="00776774">
      <w:pPr>
        <w:pStyle w:val="Heading5"/>
        <w:rPr>
          <w:lang w:eastAsia="zh-CN"/>
        </w:rPr>
      </w:pPr>
      <w:bookmarkStart w:id="4234" w:name="_Toc20204449"/>
      <w:bookmarkStart w:id="4235" w:name="_Toc27895148"/>
      <w:bookmarkStart w:id="4236" w:name="_Toc36192245"/>
      <w:bookmarkStart w:id="4237" w:name="_Toc45193358"/>
      <w:bookmarkStart w:id="4238" w:name="_Toc47592990"/>
      <w:bookmarkStart w:id="4239" w:name="_Toc51835077"/>
      <w:bookmarkStart w:id="4240" w:name="_Toc83355634"/>
      <w:r w:rsidRPr="00140E21">
        <w:rPr>
          <w:lang w:eastAsia="zh-CN"/>
        </w:rPr>
        <w:t>5.2.3.4.1</w:t>
      </w:r>
      <w:r w:rsidRPr="00140E21">
        <w:rPr>
          <w:lang w:eastAsia="zh-CN"/>
        </w:rPr>
        <w:tab/>
        <w:t>General</w:t>
      </w:r>
      <w:bookmarkEnd w:id="4234"/>
      <w:bookmarkEnd w:id="4235"/>
      <w:bookmarkEnd w:id="4236"/>
      <w:bookmarkEnd w:id="4237"/>
      <w:bookmarkEnd w:id="4238"/>
      <w:bookmarkEnd w:id="4239"/>
      <w:bookmarkEnd w:id="4240"/>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41" w:name="_Toc20204450"/>
      <w:bookmarkStart w:id="4242" w:name="_Toc27895149"/>
      <w:bookmarkStart w:id="4243" w:name="_Toc36192246"/>
      <w:bookmarkStart w:id="4244" w:name="_Toc45193359"/>
      <w:bookmarkStart w:id="4245" w:name="_Toc47592991"/>
      <w:bookmarkStart w:id="4246" w:name="_Toc51835078"/>
      <w:bookmarkStart w:id="4247" w:name="_Toc83355635"/>
      <w:r w:rsidRPr="00140E21">
        <w:rPr>
          <w:lang w:eastAsia="zh-CN"/>
        </w:rPr>
        <w:t>5.2.3.4.2</w:t>
      </w:r>
      <w:r w:rsidRPr="00140E21">
        <w:rPr>
          <w:lang w:eastAsia="zh-CN"/>
        </w:rPr>
        <w:tab/>
        <w:t>Nudm_UEAuthentication_Get service operation</w:t>
      </w:r>
      <w:bookmarkEnd w:id="4241"/>
      <w:bookmarkEnd w:id="4242"/>
      <w:bookmarkEnd w:id="4243"/>
      <w:bookmarkEnd w:id="4244"/>
      <w:bookmarkEnd w:id="4245"/>
      <w:bookmarkEnd w:id="4246"/>
      <w:bookmarkEnd w:id="4247"/>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48" w:name="_Toc20204451"/>
      <w:bookmarkStart w:id="4249" w:name="_Toc27895150"/>
      <w:bookmarkStart w:id="4250" w:name="_Toc36192247"/>
      <w:bookmarkStart w:id="4251" w:name="_Toc45193360"/>
      <w:bookmarkStart w:id="4252" w:name="_Toc47592992"/>
      <w:bookmarkStart w:id="4253" w:name="_Toc51835079"/>
      <w:bookmarkStart w:id="4254" w:name="_Toc83355636"/>
      <w:r w:rsidRPr="00140E21">
        <w:rPr>
          <w:rFonts w:eastAsia="SimSun"/>
        </w:rPr>
        <w:lastRenderedPageBreak/>
        <w:t>5.2.3.4.3</w:t>
      </w:r>
      <w:r w:rsidRPr="00140E21">
        <w:rPr>
          <w:rFonts w:eastAsia="SimSun"/>
        </w:rPr>
        <w:tab/>
        <w:t>Nudm_UEAuthentication_ResultConfirmation service operation</w:t>
      </w:r>
      <w:bookmarkEnd w:id="4248"/>
      <w:bookmarkEnd w:id="4249"/>
      <w:bookmarkEnd w:id="4250"/>
      <w:bookmarkEnd w:id="4251"/>
      <w:bookmarkEnd w:id="4252"/>
      <w:bookmarkEnd w:id="4253"/>
      <w:bookmarkEnd w:id="4254"/>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55" w:name="_Toc20204452"/>
      <w:bookmarkStart w:id="4256" w:name="_Toc27895151"/>
      <w:bookmarkStart w:id="4257" w:name="_Toc36192248"/>
      <w:bookmarkStart w:id="4258" w:name="_Toc45193361"/>
      <w:bookmarkStart w:id="4259" w:name="_Toc47592993"/>
      <w:bookmarkStart w:id="4260" w:name="_Toc51835080"/>
      <w:bookmarkStart w:id="4261" w:name="_Toc83355637"/>
      <w:r w:rsidRPr="00140E21">
        <w:rPr>
          <w:rFonts w:eastAsia="SimSun"/>
        </w:rPr>
        <w:t>5.2.3.5</w:t>
      </w:r>
      <w:r w:rsidRPr="00140E21">
        <w:rPr>
          <w:rFonts w:eastAsia="SimSun"/>
        </w:rPr>
        <w:tab/>
        <w:t>Nudm_EventExposure</w:t>
      </w:r>
      <w:r w:rsidRPr="00140E21">
        <w:rPr>
          <w:rFonts w:eastAsia="SimSun"/>
          <w:lang w:eastAsia="zh-CN"/>
        </w:rPr>
        <w:t xml:space="preserve"> service</w:t>
      </w:r>
      <w:bookmarkEnd w:id="4255"/>
      <w:bookmarkEnd w:id="4256"/>
      <w:bookmarkEnd w:id="4257"/>
      <w:bookmarkEnd w:id="4258"/>
      <w:bookmarkEnd w:id="4259"/>
      <w:bookmarkEnd w:id="4260"/>
      <w:bookmarkEnd w:id="4261"/>
    </w:p>
    <w:p w14:paraId="32DB4AE1" w14:textId="77777777" w:rsidR="00776774" w:rsidRPr="00140E21" w:rsidRDefault="00776774" w:rsidP="00776774">
      <w:pPr>
        <w:pStyle w:val="Heading5"/>
        <w:rPr>
          <w:rFonts w:eastAsia="SimSun"/>
          <w:lang w:eastAsia="zh-CN"/>
        </w:rPr>
      </w:pPr>
      <w:bookmarkStart w:id="4262" w:name="_Toc20204453"/>
      <w:bookmarkStart w:id="4263" w:name="_Toc27895152"/>
      <w:bookmarkStart w:id="4264" w:name="_Toc36192249"/>
      <w:bookmarkStart w:id="4265" w:name="_Toc45193362"/>
      <w:bookmarkStart w:id="4266" w:name="_Toc47592994"/>
      <w:bookmarkStart w:id="4267" w:name="_Toc51835081"/>
      <w:bookmarkStart w:id="4268" w:name="_Toc83355638"/>
      <w:r w:rsidRPr="00140E21">
        <w:rPr>
          <w:rFonts w:eastAsia="SimSun"/>
          <w:lang w:eastAsia="zh-CN"/>
        </w:rPr>
        <w:t>5.2.3.5.1</w:t>
      </w:r>
      <w:r w:rsidRPr="00140E21">
        <w:rPr>
          <w:rFonts w:eastAsia="SimSun"/>
          <w:lang w:eastAsia="zh-CN"/>
        </w:rPr>
        <w:tab/>
        <w:t>General</w:t>
      </w:r>
      <w:bookmarkEnd w:id="4262"/>
      <w:bookmarkEnd w:id="4263"/>
      <w:bookmarkEnd w:id="4264"/>
      <w:bookmarkEnd w:id="4265"/>
      <w:bookmarkEnd w:id="4266"/>
      <w:bookmarkEnd w:id="4267"/>
      <w:bookmarkEnd w:id="4268"/>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69" w:name="_Toc20204454"/>
      <w:bookmarkStart w:id="4270" w:name="_Toc27895153"/>
      <w:bookmarkStart w:id="4271" w:name="_Toc36192250"/>
      <w:bookmarkStart w:id="4272" w:name="_Toc45193363"/>
      <w:bookmarkStart w:id="4273" w:name="_Toc47592995"/>
      <w:bookmarkStart w:id="4274" w:name="_Toc51835082"/>
      <w:bookmarkStart w:id="4275" w:name="_Toc8335563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69"/>
      <w:bookmarkEnd w:id="4270"/>
      <w:bookmarkEnd w:id="4271"/>
      <w:bookmarkEnd w:id="4272"/>
      <w:bookmarkEnd w:id="4273"/>
      <w:bookmarkEnd w:id="4274"/>
      <w:bookmarkEnd w:id="4275"/>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6FC3D2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 from a group-based event notification subscription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76" w:name="_Toc20204455"/>
      <w:bookmarkStart w:id="4277" w:name="_Toc27895154"/>
      <w:bookmarkStart w:id="4278" w:name="_Toc36192251"/>
      <w:bookmarkStart w:id="4279" w:name="_Toc45193364"/>
      <w:bookmarkStart w:id="4280" w:name="_Toc47592996"/>
      <w:bookmarkStart w:id="4281" w:name="_Toc51835083"/>
      <w:bookmarkStart w:id="4282" w:name="_Toc83355640"/>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76"/>
      <w:bookmarkEnd w:id="4277"/>
      <w:bookmarkEnd w:id="4278"/>
      <w:bookmarkEnd w:id="4279"/>
      <w:bookmarkEnd w:id="4280"/>
      <w:bookmarkEnd w:id="4281"/>
      <w:bookmarkEnd w:id="4282"/>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83" w:name="_Toc20204456"/>
      <w:bookmarkStart w:id="4284" w:name="_Toc27895155"/>
      <w:bookmarkStart w:id="4285" w:name="_Toc36192252"/>
      <w:bookmarkStart w:id="4286" w:name="_Toc45193365"/>
      <w:bookmarkStart w:id="4287" w:name="_Toc47592997"/>
      <w:bookmarkStart w:id="4288" w:name="_Toc51835084"/>
      <w:bookmarkStart w:id="4289" w:name="_Toc8335564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83"/>
      <w:bookmarkEnd w:id="4284"/>
      <w:bookmarkEnd w:id="4285"/>
      <w:bookmarkEnd w:id="4286"/>
      <w:bookmarkEnd w:id="4287"/>
      <w:bookmarkEnd w:id="4288"/>
      <w:bookmarkEnd w:id="4289"/>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lastRenderedPageBreak/>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90" w:name="_Toc20204457"/>
      <w:bookmarkStart w:id="4291" w:name="_Toc27895156"/>
      <w:bookmarkStart w:id="4292" w:name="_Toc36192253"/>
      <w:bookmarkStart w:id="4293" w:name="_Toc45193366"/>
      <w:bookmarkStart w:id="4294" w:name="_Toc47592998"/>
      <w:bookmarkStart w:id="4295" w:name="_Toc51835085"/>
      <w:bookmarkStart w:id="4296" w:name="_Toc83355642"/>
      <w:r w:rsidRPr="00140E21">
        <w:t>5.2.3.6</w:t>
      </w:r>
      <w:r w:rsidRPr="00140E21">
        <w:tab/>
        <w:t>Nudm_ParameterProvision service</w:t>
      </w:r>
      <w:bookmarkEnd w:id="4290"/>
      <w:bookmarkEnd w:id="4291"/>
      <w:bookmarkEnd w:id="4292"/>
      <w:bookmarkEnd w:id="4293"/>
      <w:bookmarkEnd w:id="4294"/>
      <w:bookmarkEnd w:id="4295"/>
      <w:bookmarkEnd w:id="4296"/>
    </w:p>
    <w:p w14:paraId="66F1B6B2" w14:textId="77777777" w:rsidR="00776774" w:rsidRPr="00140E21" w:rsidRDefault="00776774" w:rsidP="00776774">
      <w:pPr>
        <w:pStyle w:val="Heading5"/>
      </w:pPr>
      <w:bookmarkStart w:id="4297" w:name="_Toc20204458"/>
      <w:bookmarkStart w:id="4298" w:name="_Toc27895157"/>
      <w:bookmarkStart w:id="4299" w:name="_Toc36192254"/>
      <w:bookmarkStart w:id="4300" w:name="_Toc45193367"/>
      <w:bookmarkStart w:id="4301" w:name="_Toc47592999"/>
      <w:bookmarkStart w:id="4302" w:name="_Toc51835086"/>
      <w:bookmarkStart w:id="4303" w:name="_Toc83355643"/>
      <w:r w:rsidRPr="00140E21">
        <w:t>5.2.3.6.1</w:t>
      </w:r>
      <w:r w:rsidRPr="00140E21">
        <w:tab/>
        <w:t>General</w:t>
      </w:r>
      <w:bookmarkEnd w:id="4297"/>
      <w:bookmarkEnd w:id="4298"/>
      <w:bookmarkEnd w:id="4299"/>
      <w:bookmarkEnd w:id="4300"/>
      <w:bookmarkEnd w:id="4301"/>
      <w:bookmarkEnd w:id="4302"/>
      <w:bookmarkEnd w:id="4303"/>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04"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05" w:name="_Toc27895158"/>
      <w:bookmarkStart w:id="4306" w:name="_Toc36192255"/>
      <w:bookmarkStart w:id="4307" w:name="_Toc45193368"/>
      <w:bookmarkStart w:id="4308" w:name="_Toc47593000"/>
      <w:bookmarkStart w:id="4309" w:name="_Toc51835087"/>
      <w:bookmarkStart w:id="4310" w:name="_Toc83355644"/>
      <w:r w:rsidRPr="00140E21">
        <w:t>5.2.3.6.2</w:t>
      </w:r>
      <w:r w:rsidRPr="00140E21">
        <w:tab/>
        <w:t>Nudm_ParameterProvision_Update service operation</w:t>
      </w:r>
      <w:bookmarkEnd w:id="4304"/>
      <w:bookmarkEnd w:id="4305"/>
      <w:bookmarkEnd w:id="4306"/>
      <w:bookmarkEnd w:id="4307"/>
      <w:bookmarkEnd w:id="4308"/>
      <w:bookmarkEnd w:id="4309"/>
      <w:bookmarkEnd w:id="4310"/>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6504D05C"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r>
        <w:t xml:space="preserve"> or 5G VN group related information (5G VN group data, 5G VN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25922D3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311" w:name="_Toc20204460"/>
      <w:bookmarkStart w:id="4312" w:name="_Toc27895159"/>
      <w:bookmarkStart w:id="4313" w:name="_Toc36192256"/>
      <w:bookmarkStart w:id="4314" w:name="_Toc45193369"/>
      <w:bookmarkStart w:id="4315" w:name="_Toc47593001"/>
      <w:bookmarkStart w:id="4316" w:name="_Toc51835088"/>
      <w:bookmarkStart w:id="4317" w:name="_Toc83355645"/>
      <w:r w:rsidRPr="00140E21">
        <w:t>5.2.3.6.3</w:t>
      </w:r>
      <w:r w:rsidRPr="00140E21">
        <w:tab/>
        <w:t>Nudm_ParameterProvision_Create service operation</w:t>
      </w:r>
      <w:bookmarkEnd w:id="4311"/>
      <w:bookmarkEnd w:id="4312"/>
      <w:bookmarkEnd w:id="4313"/>
      <w:bookmarkEnd w:id="4314"/>
      <w:bookmarkEnd w:id="4315"/>
      <w:bookmarkEnd w:id="4316"/>
      <w:bookmarkEnd w:id="4317"/>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636A61F0"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318" w:name="_Toc20204461"/>
      <w:bookmarkStart w:id="4319" w:name="_Toc27895160"/>
      <w:bookmarkStart w:id="4320" w:name="_Toc36192257"/>
      <w:bookmarkStart w:id="4321" w:name="_Toc45193370"/>
      <w:bookmarkStart w:id="4322" w:name="_Toc47593002"/>
      <w:bookmarkStart w:id="4323" w:name="_Toc51835089"/>
      <w:bookmarkStart w:id="4324" w:name="_Toc83355646"/>
      <w:r w:rsidRPr="00140E21">
        <w:t>5.2.3.6.4</w:t>
      </w:r>
      <w:r w:rsidRPr="00140E21">
        <w:tab/>
        <w:t>Nudm_ParameterProvision_Delete service operation</w:t>
      </w:r>
      <w:bookmarkEnd w:id="4318"/>
      <w:bookmarkEnd w:id="4319"/>
      <w:bookmarkEnd w:id="4320"/>
      <w:bookmarkEnd w:id="4321"/>
      <w:bookmarkEnd w:id="4322"/>
      <w:bookmarkEnd w:id="4323"/>
      <w:bookmarkEnd w:id="432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25" w:name="_Toc20204462"/>
      <w:bookmarkStart w:id="4326" w:name="_Toc27895161"/>
      <w:bookmarkStart w:id="4327" w:name="_Toc36192258"/>
      <w:bookmarkStart w:id="4328" w:name="_Toc45193371"/>
      <w:bookmarkStart w:id="4329" w:name="_Toc47593003"/>
      <w:bookmarkStart w:id="4330" w:name="_Toc51835090"/>
      <w:bookmarkStart w:id="4331" w:name="_Toc83355647"/>
      <w:r>
        <w:t>5.2.3.6.5</w:t>
      </w:r>
      <w:r>
        <w:tab/>
        <w:t>Nudm_ParameterProvision_Get service operation</w:t>
      </w:r>
      <w:bookmarkEnd w:id="4325"/>
      <w:bookmarkEnd w:id="4326"/>
      <w:bookmarkEnd w:id="4327"/>
      <w:bookmarkEnd w:id="4328"/>
      <w:bookmarkEnd w:id="4329"/>
      <w:bookmarkEnd w:id="4330"/>
      <w:bookmarkEnd w:id="4331"/>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743470A"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32" w:name="_Toc20204463"/>
      <w:bookmarkStart w:id="4333" w:name="_Toc27895162"/>
      <w:bookmarkStart w:id="4334" w:name="_Toc36192259"/>
      <w:bookmarkStart w:id="4335" w:name="_Toc45193372"/>
      <w:bookmarkStart w:id="4336" w:name="_Toc47593004"/>
      <w:bookmarkStart w:id="4337" w:name="_Toc51835091"/>
      <w:bookmarkStart w:id="4338" w:name="_Toc83355648"/>
      <w:r w:rsidRPr="00140E21">
        <w:t>5.2.3.7</w:t>
      </w:r>
      <w:r w:rsidRPr="00140E21">
        <w:tab/>
        <w:t>Nudm_NIDDAuthorisation service</w:t>
      </w:r>
      <w:bookmarkEnd w:id="4332"/>
      <w:bookmarkEnd w:id="4333"/>
      <w:bookmarkEnd w:id="4334"/>
      <w:bookmarkEnd w:id="4335"/>
      <w:bookmarkEnd w:id="4336"/>
      <w:bookmarkEnd w:id="4337"/>
      <w:bookmarkEnd w:id="4338"/>
    </w:p>
    <w:p w14:paraId="6A7322BB" w14:textId="77777777" w:rsidR="00776774" w:rsidRPr="00140E21" w:rsidRDefault="00776774" w:rsidP="00776774">
      <w:pPr>
        <w:pStyle w:val="Heading5"/>
      </w:pPr>
      <w:bookmarkStart w:id="4339" w:name="_Toc20204464"/>
      <w:bookmarkStart w:id="4340" w:name="_Toc27895163"/>
      <w:bookmarkStart w:id="4341" w:name="_Toc36192260"/>
      <w:bookmarkStart w:id="4342" w:name="_Toc45193373"/>
      <w:bookmarkStart w:id="4343" w:name="_Toc47593005"/>
      <w:bookmarkStart w:id="4344" w:name="_Toc51835092"/>
      <w:bookmarkStart w:id="4345" w:name="_Toc83355649"/>
      <w:r w:rsidRPr="00140E21">
        <w:t>5.2.3.7.1</w:t>
      </w:r>
      <w:r w:rsidRPr="00140E21">
        <w:tab/>
        <w:t>General</w:t>
      </w:r>
      <w:bookmarkEnd w:id="4339"/>
      <w:bookmarkEnd w:id="4340"/>
      <w:bookmarkEnd w:id="4341"/>
      <w:bookmarkEnd w:id="4342"/>
      <w:bookmarkEnd w:id="4343"/>
      <w:bookmarkEnd w:id="4344"/>
      <w:bookmarkEnd w:id="4345"/>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46" w:name="_Toc20204465"/>
      <w:bookmarkStart w:id="4347" w:name="_Toc27895164"/>
      <w:bookmarkStart w:id="4348" w:name="_Toc36192261"/>
      <w:bookmarkStart w:id="4349" w:name="_Toc45193374"/>
      <w:bookmarkStart w:id="4350" w:name="_Toc47593006"/>
      <w:bookmarkStart w:id="4351" w:name="_Toc51835093"/>
      <w:bookmarkStart w:id="4352" w:name="_Toc83355650"/>
      <w:r w:rsidRPr="00140E21">
        <w:t>5.2.3.7.2</w:t>
      </w:r>
      <w:r w:rsidRPr="00140E21">
        <w:tab/>
        <w:t>Nudm_NIDDAuthorisation_Get service operation</w:t>
      </w:r>
      <w:bookmarkEnd w:id="4346"/>
      <w:bookmarkEnd w:id="4347"/>
      <w:bookmarkEnd w:id="4348"/>
      <w:bookmarkEnd w:id="4349"/>
      <w:bookmarkEnd w:id="4350"/>
      <w:bookmarkEnd w:id="4351"/>
      <w:bookmarkEnd w:id="4352"/>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lastRenderedPageBreak/>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53" w:name="_Toc20204466"/>
      <w:bookmarkStart w:id="4354" w:name="_Toc27895165"/>
      <w:bookmarkStart w:id="4355" w:name="_Toc36192262"/>
      <w:bookmarkStart w:id="4356" w:name="_Toc45193375"/>
      <w:bookmarkStart w:id="4357" w:name="_Toc47593007"/>
      <w:bookmarkStart w:id="4358" w:name="_Toc51835094"/>
      <w:bookmarkStart w:id="4359" w:name="_Toc83355651"/>
      <w:r w:rsidRPr="00140E21">
        <w:t>5.2.3.7.3</w:t>
      </w:r>
      <w:r w:rsidRPr="00140E21">
        <w:tab/>
        <w:t>Nudm_NIDDAuthorisation_UpdateNotify service operation</w:t>
      </w:r>
      <w:bookmarkEnd w:id="4353"/>
      <w:bookmarkEnd w:id="4354"/>
      <w:bookmarkEnd w:id="4355"/>
      <w:bookmarkEnd w:id="4356"/>
      <w:bookmarkEnd w:id="4357"/>
      <w:bookmarkEnd w:id="4358"/>
      <w:bookmarkEnd w:id="4359"/>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33314AC6" w14:textId="5B090F31" w:rsidR="002A3367" w:rsidRDefault="002A3367" w:rsidP="002A3367">
      <w:pPr>
        <w:pStyle w:val="Heading5"/>
      </w:pPr>
      <w:bookmarkStart w:id="4360" w:name="_Toc20204467"/>
      <w:bookmarkStart w:id="4361" w:name="_Toc27895166"/>
      <w:bookmarkStart w:id="4362" w:name="_Toc36192263"/>
      <w:bookmarkStart w:id="4363" w:name="_Toc45193376"/>
      <w:bookmarkStart w:id="4364" w:name="_Toc47593008"/>
      <w:bookmarkStart w:id="4365" w:name="_Toc51835095"/>
      <w:bookmarkStart w:id="4366" w:name="_Toc83355652"/>
      <w:r>
        <w:t>5.2.3.7.4</w:t>
      </w:r>
      <w:r w:rsidR="00096A45">
        <w:tab/>
        <w:t>Void</w:t>
      </w:r>
      <w:bookmarkEnd w:id="4366"/>
    </w:p>
    <w:p w14:paraId="735F6F25" w14:textId="4D190BEE" w:rsidR="002A3367" w:rsidRDefault="002A3367" w:rsidP="002A3367"/>
    <w:p w14:paraId="56BD592D" w14:textId="2F98BDE9" w:rsidR="002A3367" w:rsidRDefault="002A3367" w:rsidP="002217D3">
      <w:pPr>
        <w:pStyle w:val="Heading5"/>
      </w:pPr>
      <w:bookmarkStart w:id="4367" w:name="_Toc83355653"/>
      <w:r>
        <w:t>5.2.3.7.5</w:t>
      </w:r>
      <w:r w:rsidR="00096A45">
        <w:tab/>
        <w:t>Void</w:t>
      </w:r>
      <w:bookmarkEnd w:id="4367"/>
    </w:p>
    <w:p w14:paraId="29FC0FC1" w14:textId="3344368E" w:rsidR="002A3367" w:rsidRDefault="002A3367" w:rsidP="002A3367"/>
    <w:p w14:paraId="6BCC5CF2" w14:textId="32CCB583" w:rsidR="00096A45" w:rsidRDefault="00096A45" w:rsidP="00096A45">
      <w:pPr>
        <w:pStyle w:val="Heading4"/>
      </w:pPr>
      <w:bookmarkStart w:id="4368" w:name="_Toc83355654"/>
      <w:r>
        <w:t>5.2.3.8</w:t>
      </w:r>
      <w:r>
        <w:tab/>
        <w:t>Nudm_ServiceSpecificAuthorisation service</w:t>
      </w:r>
      <w:bookmarkEnd w:id="4368"/>
    </w:p>
    <w:p w14:paraId="35CD27B3" w14:textId="77777777" w:rsidR="00096A45" w:rsidRDefault="00096A45" w:rsidP="006E7760">
      <w:pPr>
        <w:pStyle w:val="Heading5"/>
      </w:pPr>
      <w:bookmarkStart w:id="4369" w:name="_Toc83355655"/>
      <w:r>
        <w:t>5.2.3.8.1</w:t>
      </w:r>
      <w:r>
        <w:tab/>
        <w:t>General</w:t>
      </w:r>
      <w:bookmarkEnd w:id="4369"/>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70" w:name="_Toc83355656"/>
      <w:r>
        <w:t>5.2.3.8.2</w:t>
      </w:r>
      <w:r>
        <w:tab/>
        <w:t>Nudm_ServiceSpecificAuthorisation_Create service operation</w:t>
      </w:r>
      <w:bookmarkEnd w:id="4370"/>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4451301C" w:rsidR="00096A45" w:rsidRDefault="00096A45" w:rsidP="00096A45">
      <w:r w:rsidRPr="006E7760">
        <w:rPr>
          <w:b/>
          <w:bCs/>
        </w:rPr>
        <w:t>Inputs, Required:</w:t>
      </w:r>
      <w:r>
        <w:t xml:space="preserve"> GPSI, External Group Id, DNN, S-NSSAI, Service Type (e.g. AF guidance for URSP).</w:t>
      </w:r>
    </w:p>
    <w:p w14:paraId="3F3ACDA6" w14:textId="77777777" w:rsidR="00096A45" w:rsidRDefault="00096A45" w:rsidP="00096A45">
      <w:r w:rsidRPr="006E7760">
        <w:rPr>
          <w:b/>
          <w:bCs/>
        </w:rPr>
        <w:t>Inputs, Optional:</w:t>
      </w:r>
      <w:r>
        <w:t xml:space="preserve"> MTC Provider Information, Update Notification address.</w:t>
      </w:r>
    </w:p>
    <w:p w14:paraId="4297CE0D" w14:textId="77777777" w:rsidR="00096A45" w:rsidRDefault="00096A45" w:rsidP="00096A45">
      <w:r w:rsidRPr="006E7760">
        <w:rPr>
          <w:b/>
          <w:bCs/>
        </w:rPr>
        <w:t>Outputs, Required:</w:t>
      </w:r>
      <w:r>
        <w:t xml:space="preserve"> Authorisation result indication.</w:t>
      </w:r>
    </w:p>
    <w:p w14:paraId="325E8579" w14:textId="77777777" w:rsidR="00096A45" w:rsidRDefault="00096A45" w:rsidP="00096A45">
      <w:r w:rsidRPr="006E7760">
        <w:rPr>
          <w:b/>
          <w:bCs/>
        </w:rPr>
        <w:t>Outputs, Optional:</w:t>
      </w:r>
      <w:r>
        <w:t xml:space="preserve"> Validity time.</w:t>
      </w:r>
    </w:p>
    <w:p w14:paraId="1DE521FB" w14:textId="77777777" w:rsidR="00096A45" w:rsidRDefault="00096A45" w:rsidP="006E7760">
      <w:pPr>
        <w:pStyle w:val="Heading5"/>
      </w:pPr>
      <w:bookmarkStart w:id="4371" w:name="_Toc83355657"/>
      <w:r>
        <w:t>5.2.3.8.3</w:t>
      </w:r>
      <w:r>
        <w:tab/>
        <w:t>Nudm_ServiceSpecificAuthorisation_UpdateNotify service operation</w:t>
      </w:r>
      <w:bookmarkEnd w:id="4371"/>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53AC58B3" w:rsidR="00096A45" w:rsidRDefault="00096A45" w:rsidP="00096A45">
      <w:r w:rsidRPr="006E7760">
        <w:rPr>
          <w:b/>
          <w:bCs/>
        </w:rPr>
        <w:t>Inputs, Required:</w:t>
      </w:r>
      <w:r>
        <w:t xml:space="preserve"> GPSI, External Group Id, Result.</w:t>
      </w:r>
    </w:p>
    <w:p w14:paraId="15A76B34" w14:textId="77777777" w:rsidR="00096A45" w:rsidRDefault="00096A45" w:rsidP="00096A45">
      <w:r w:rsidRPr="006E7760">
        <w:rPr>
          <w:b/>
          <w:bCs/>
        </w:rPr>
        <w:t>Inputs, Optional:</w:t>
      </w:r>
      <w:r>
        <w:t xml:space="preserve"> DNN, S-NSSAI.</w:t>
      </w:r>
    </w:p>
    <w:p w14:paraId="6F86E4B8" w14:textId="77777777" w:rsidR="00096A45" w:rsidRDefault="00096A45" w:rsidP="00096A45">
      <w:r w:rsidRPr="006E7760">
        <w:rPr>
          <w:b/>
          <w:bCs/>
        </w:rPr>
        <w:t>Outputs, Required:</w:t>
      </w:r>
      <w:r>
        <w:t xml:space="preserve"> Cause (e.g. authorisation revoked).</w:t>
      </w:r>
    </w:p>
    <w:p w14:paraId="58CBB455" w14:textId="77777777" w:rsidR="00776774" w:rsidRPr="00140E21" w:rsidRDefault="00776774" w:rsidP="00776774">
      <w:pPr>
        <w:pStyle w:val="Heading3"/>
        <w:rPr>
          <w:lang w:eastAsia="zh-CN"/>
        </w:rPr>
      </w:pPr>
      <w:bookmarkStart w:id="4372" w:name="_Toc83355658"/>
      <w:r w:rsidRPr="00140E21">
        <w:t>5.2.4</w:t>
      </w:r>
      <w:r w:rsidRPr="00140E21">
        <w:tab/>
        <w:t>5G-EIR Services</w:t>
      </w:r>
      <w:bookmarkEnd w:id="4360"/>
      <w:bookmarkEnd w:id="4361"/>
      <w:bookmarkEnd w:id="4362"/>
      <w:bookmarkEnd w:id="4363"/>
      <w:bookmarkEnd w:id="4364"/>
      <w:bookmarkEnd w:id="4365"/>
      <w:bookmarkEnd w:id="4372"/>
    </w:p>
    <w:p w14:paraId="19D205BC" w14:textId="77777777" w:rsidR="00776774" w:rsidRPr="00140E21" w:rsidRDefault="00776774" w:rsidP="00776774">
      <w:pPr>
        <w:pStyle w:val="Heading4"/>
      </w:pPr>
      <w:bookmarkStart w:id="4373" w:name="_Toc20204468"/>
      <w:bookmarkStart w:id="4374" w:name="_Toc27895167"/>
      <w:bookmarkStart w:id="4375" w:name="_Toc36192264"/>
      <w:bookmarkStart w:id="4376" w:name="_Toc45193377"/>
      <w:bookmarkStart w:id="4377" w:name="_Toc47593009"/>
      <w:bookmarkStart w:id="4378" w:name="_Toc51835096"/>
      <w:bookmarkStart w:id="4379" w:name="_Toc83355659"/>
      <w:r w:rsidRPr="00140E21">
        <w:t>5.2.4.1</w:t>
      </w:r>
      <w:r w:rsidRPr="00140E21">
        <w:tab/>
        <w:t>General</w:t>
      </w:r>
      <w:bookmarkEnd w:id="4373"/>
      <w:bookmarkEnd w:id="4374"/>
      <w:bookmarkEnd w:id="4375"/>
      <w:bookmarkEnd w:id="4376"/>
      <w:bookmarkEnd w:id="4377"/>
      <w:bookmarkEnd w:id="4378"/>
      <w:bookmarkEnd w:id="4379"/>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lastRenderedPageBreak/>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80" w:name="_Toc20204469"/>
      <w:bookmarkStart w:id="4381" w:name="_Toc27895168"/>
      <w:bookmarkStart w:id="4382" w:name="_Toc36192265"/>
      <w:bookmarkStart w:id="4383" w:name="_Toc45193378"/>
      <w:bookmarkStart w:id="4384" w:name="_Toc47593010"/>
      <w:bookmarkStart w:id="4385" w:name="_Toc51835097"/>
      <w:bookmarkStart w:id="4386" w:name="_Toc83355660"/>
      <w:r w:rsidRPr="00140E21">
        <w:rPr>
          <w:lang w:eastAsia="zh-CN"/>
        </w:rPr>
        <w:t>5.2.4.2</w:t>
      </w:r>
      <w:r w:rsidRPr="00140E21">
        <w:rPr>
          <w:lang w:eastAsia="zh-CN"/>
        </w:rPr>
        <w:tab/>
        <w:t>N5g-eir_EquipmentIdentityCheck service</w:t>
      </w:r>
      <w:bookmarkEnd w:id="4380"/>
      <w:bookmarkEnd w:id="4381"/>
      <w:bookmarkEnd w:id="4382"/>
      <w:bookmarkEnd w:id="4383"/>
      <w:bookmarkEnd w:id="4384"/>
      <w:bookmarkEnd w:id="4385"/>
      <w:bookmarkEnd w:id="4386"/>
    </w:p>
    <w:p w14:paraId="1D3ED752" w14:textId="77777777" w:rsidR="00776774" w:rsidRPr="00140E21" w:rsidRDefault="00776774" w:rsidP="00776774">
      <w:pPr>
        <w:pStyle w:val="Heading5"/>
      </w:pPr>
      <w:bookmarkStart w:id="4387" w:name="_Toc20204470"/>
      <w:bookmarkStart w:id="4388" w:name="_Toc27895169"/>
      <w:bookmarkStart w:id="4389" w:name="_Toc36192266"/>
      <w:bookmarkStart w:id="4390" w:name="_Toc45193379"/>
      <w:bookmarkStart w:id="4391" w:name="_Toc47593011"/>
      <w:bookmarkStart w:id="4392" w:name="_Toc51835098"/>
      <w:bookmarkStart w:id="4393" w:name="_Toc83355661"/>
      <w:r w:rsidRPr="00140E21">
        <w:t>5.2.4.2.1</w:t>
      </w:r>
      <w:r w:rsidRPr="00140E21">
        <w:tab/>
        <w:t>General</w:t>
      </w:r>
      <w:bookmarkEnd w:id="4387"/>
      <w:bookmarkEnd w:id="4388"/>
      <w:bookmarkEnd w:id="4389"/>
      <w:bookmarkEnd w:id="4390"/>
      <w:bookmarkEnd w:id="4391"/>
      <w:bookmarkEnd w:id="4392"/>
      <w:bookmarkEnd w:id="4393"/>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94" w:name="_Toc20204471"/>
      <w:bookmarkStart w:id="4395" w:name="_Toc27895170"/>
      <w:bookmarkStart w:id="4396" w:name="_Toc36192267"/>
      <w:bookmarkStart w:id="4397" w:name="_Toc45193380"/>
      <w:bookmarkStart w:id="4398" w:name="_Toc47593012"/>
      <w:bookmarkStart w:id="4399" w:name="_Toc51835099"/>
      <w:bookmarkStart w:id="4400" w:name="_Toc83355662"/>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94"/>
      <w:bookmarkEnd w:id="4395"/>
      <w:bookmarkEnd w:id="4396"/>
      <w:bookmarkEnd w:id="4397"/>
      <w:bookmarkEnd w:id="4398"/>
      <w:bookmarkEnd w:id="4399"/>
      <w:bookmarkEnd w:id="4400"/>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01" w:name="_Toc20204472"/>
      <w:bookmarkStart w:id="4402" w:name="_Toc27895171"/>
      <w:bookmarkStart w:id="4403" w:name="_Toc36192268"/>
      <w:bookmarkStart w:id="4404" w:name="_Toc45193381"/>
      <w:bookmarkStart w:id="4405" w:name="_Toc47593013"/>
      <w:bookmarkStart w:id="4406" w:name="_Toc51835100"/>
      <w:bookmarkStart w:id="4407" w:name="_Toc83355663"/>
      <w:r w:rsidRPr="00140E21">
        <w:t>5.2.5</w:t>
      </w:r>
      <w:r w:rsidRPr="00140E21">
        <w:tab/>
        <w:t>PCF Services</w:t>
      </w:r>
      <w:bookmarkEnd w:id="4401"/>
      <w:bookmarkEnd w:id="4402"/>
      <w:bookmarkEnd w:id="4403"/>
      <w:bookmarkEnd w:id="4404"/>
      <w:bookmarkEnd w:id="4405"/>
      <w:bookmarkEnd w:id="4406"/>
      <w:bookmarkEnd w:id="4407"/>
    </w:p>
    <w:p w14:paraId="577B10E6" w14:textId="77777777" w:rsidR="00776774" w:rsidRPr="00140E21" w:rsidRDefault="00776774" w:rsidP="00776774">
      <w:pPr>
        <w:pStyle w:val="Heading4"/>
      </w:pPr>
      <w:bookmarkStart w:id="4408" w:name="_Toc20204473"/>
      <w:bookmarkStart w:id="4409" w:name="_Toc27895172"/>
      <w:bookmarkStart w:id="4410" w:name="_Toc36192269"/>
      <w:bookmarkStart w:id="4411" w:name="_Toc45193382"/>
      <w:bookmarkStart w:id="4412" w:name="_Toc47593014"/>
      <w:bookmarkStart w:id="4413" w:name="_Toc51835101"/>
      <w:bookmarkStart w:id="4414" w:name="_Toc83355664"/>
      <w:r w:rsidRPr="00140E21">
        <w:t>5.2.5.1</w:t>
      </w:r>
      <w:r w:rsidRPr="00140E21">
        <w:tab/>
        <w:t>General</w:t>
      </w:r>
      <w:bookmarkEnd w:id="4408"/>
      <w:bookmarkEnd w:id="4409"/>
      <w:bookmarkEnd w:id="4410"/>
      <w:bookmarkEnd w:id="4411"/>
      <w:bookmarkEnd w:id="4412"/>
      <w:bookmarkEnd w:id="4413"/>
      <w:bookmarkEnd w:id="4414"/>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B7AC500" w:rsidR="00776774" w:rsidRPr="00140E21" w:rsidRDefault="00776774" w:rsidP="007F7E17">
            <w:pPr>
              <w:pStyle w:val="TAC"/>
              <w:rPr>
                <w:rFonts w:eastAsia="SimSun"/>
              </w:rPr>
            </w:pPr>
            <w:r w:rsidRPr="00140E21">
              <w:t>AF, NEF</w:t>
            </w:r>
            <w:r>
              <w:t>, NWDAF</w:t>
            </w:r>
            <w:r w:rsidR="005D29D7">
              <w:t>, PCF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2FE47AA6" w:rsidR="00776774" w:rsidRPr="00140E21" w:rsidRDefault="00776774" w:rsidP="007F7E17">
            <w:pPr>
              <w:pStyle w:val="TAC"/>
              <w:rPr>
                <w:rFonts w:eastAsia="SimSun"/>
              </w:rPr>
            </w:pPr>
            <w:r w:rsidRPr="00140E21">
              <w:t>AF, NEF</w:t>
            </w:r>
            <w:r>
              <w:t>, NWDAF</w:t>
            </w:r>
            <w:r w:rsidR="005D29D7">
              <w:t>, PCF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6B4210A3" w:rsidR="00776774" w:rsidRPr="00140E21" w:rsidRDefault="00776774" w:rsidP="007F7E17">
            <w:pPr>
              <w:pStyle w:val="TAC"/>
              <w:rPr>
                <w:rFonts w:eastAsia="SimSun"/>
              </w:rPr>
            </w:pPr>
            <w:r w:rsidRPr="00140E21">
              <w:t>AF, NEF</w:t>
            </w:r>
            <w:r>
              <w:t>, NWDAF</w:t>
            </w:r>
            <w:r w:rsidR="005D29D7">
              <w:t>, PCF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491C0AA1" w:rsidR="0093449A" w:rsidRPr="00140E21" w:rsidRDefault="0093449A" w:rsidP="0093449A">
            <w:pPr>
              <w:pStyle w:val="TAC"/>
              <w:rPr>
                <w:rFonts w:eastAsia="SimSun"/>
              </w:rPr>
            </w:pPr>
            <w:r w:rsidRPr="00140E21">
              <w:t>AF, NEF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53D0AD8F" w:rsidR="0093449A" w:rsidRPr="00140E21" w:rsidRDefault="0093449A" w:rsidP="0093449A">
            <w:pPr>
              <w:pStyle w:val="TAC"/>
              <w:rPr>
                <w:rFonts w:eastAsia="SimSun"/>
              </w:rPr>
            </w:pPr>
            <w:r w:rsidRPr="00140E21">
              <w:t>AF, NEF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079F3672" w:rsidR="0093449A" w:rsidRPr="00140E21" w:rsidRDefault="0093449A" w:rsidP="0093449A">
            <w:pPr>
              <w:pStyle w:val="TAC"/>
              <w:rPr>
                <w:rFonts w:eastAsia="SimSun"/>
              </w:rPr>
            </w:pPr>
            <w:r w:rsidRPr="00140E21">
              <w:t>AF, NEF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710692E8" w:rsidR="0093449A" w:rsidRPr="00140E21" w:rsidRDefault="0093449A" w:rsidP="0093449A">
            <w:pPr>
              <w:pStyle w:val="TAC"/>
              <w:rPr>
                <w:rFonts w:eastAsia="SimSun"/>
              </w:rPr>
            </w:pPr>
            <w:r w:rsidRPr="00140E21">
              <w:t>AF, NEF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243EB78F" w:rsidR="0093449A" w:rsidRPr="00140E21" w:rsidRDefault="0093449A" w:rsidP="0093449A">
            <w:pPr>
              <w:pStyle w:val="TAC"/>
              <w:rPr>
                <w:rFonts w:eastAsia="SimSun"/>
              </w:rPr>
            </w:pPr>
            <w:r w:rsidRPr="00140E21">
              <w:t>AF, NEF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514A45F" w:rsidR="0093449A" w:rsidRPr="00140E21" w:rsidRDefault="0093449A" w:rsidP="0093449A">
            <w:pPr>
              <w:pStyle w:val="TAC"/>
              <w:rPr>
                <w:rFonts w:eastAsia="SimSun"/>
              </w:rPr>
            </w:pPr>
            <w:r w:rsidRPr="00140E21">
              <w:t>AF, NEF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15" w:name="_Toc20204474"/>
      <w:bookmarkStart w:id="4416" w:name="_Toc27895173"/>
      <w:bookmarkStart w:id="4417" w:name="_Toc36192270"/>
      <w:bookmarkStart w:id="4418" w:name="_Toc45193383"/>
      <w:bookmarkStart w:id="4419" w:name="_Toc47593015"/>
      <w:bookmarkStart w:id="4420" w:name="_Toc51835102"/>
      <w:bookmarkStart w:id="4421" w:name="_Toc83355665"/>
      <w:r w:rsidRPr="00140E21">
        <w:t>5.2.5.2</w:t>
      </w:r>
      <w:r w:rsidRPr="00140E21">
        <w:tab/>
        <w:t>Npcf_AMPolicyControl service</w:t>
      </w:r>
      <w:bookmarkEnd w:id="4415"/>
      <w:bookmarkEnd w:id="4416"/>
      <w:bookmarkEnd w:id="4417"/>
      <w:bookmarkEnd w:id="4418"/>
      <w:bookmarkEnd w:id="4419"/>
      <w:bookmarkEnd w:id="4420"/>
      <w:bookmarkEnd w:id="4421"/>
    </w:p>
    <w:p w14:paraId="7A494D39" w14:textId="77777777" w:rsidR="00776774" w:rsidRPr="00140E21" w:rsidRDefault="00776774" w:rsidP="00776774">
      <w:pPr>
        <w:pStyle w:val="Heading5"/>
        <w:rPr>
          <w:lang w:eastAsia="zh-CN"/>
        </w:rPr>
      </w:pPr>
      <w:bookmarkStart w:id="4422" w:name="_Toc20204475"/>
      <w:bookmarkStart w:id="4423" w:name="_Toc27895174"/>
      <w:bookmarkStart w:id="4424" w:name="_Toc36192271"/>
      <w:bookmarkStart w:id="4425" w:name="_Toc45193384"/>
      <w:bookmarkStart w:id="4426" w:name="_Toc47593016"/>
      <w:bookmarkStart w:id="4427" w:name="_Toc51835103"/>
      <w:bookmarkStart w:id="4428" w:name="_Toc83355666"/>
      <w:r w:rsidRPr="00140E21">
        <w:rPr>
          <w:lang w:eastAsia="zh-CN"/>
        </w:rPr>
        <w:t>5.2.5.2.1</w:t>
      </w:r>
      <w:r w:rsidRPr="00140E21">
        <w:rPr>
          <w:lang w:eastAsia="zh-CN"/>
        </w:rPr>
        <w:tab/>
        <w:t>General</w:t>
      </w:r>
      <w:bookmarkEnd w:id="4422"/>
      <w:bookmarkEnd w:id="4423"/>
      <w:bookmarkEnd w:id="4424"/>
      <w:bookmarkEnd w:id="4425"/>
      <w:bookmarkEnd w:id="4426"/>
      <w:bookmarkEnd w:id="4427"/>
      <w:bookmarkEnd w:id="442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lastRenderedPageBreak/>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429" w:name="_Toc20204476"/>
      <w:bookmarkStart w:id="4430" w:name="_Toc27895175"/>
      <w:bookmarkStart w:id="4431" w:name="_Toc36192272"/>
      <w:bookmarkStart w:id="4432" w:name="_Toc45193385"/>
      <w:bookmarkStart w:id="4433" w:name="_Toc47593017"/>
      <w:bookmarkStart w:id="4434" w:name="_Toc51835104"/>
      <w:bookmarkStart w:id="4435" w:name="_Toc83355667"/>
      <w:r w:rsidRPr="00140E21">
        <w:rPr>
          <w:lang w:eastAsia="zh-CN"/>
        </w:rPr>
        <w:t>5.2.5.2.2</w:t>
      </w:r>
      <w:r w:rsidRPr="00140E21">
        <w:rPr>
          <w:lang w:eastAsia="zh-CN"/>
        </w:rPr>
        <w:tab/>
      </w:r>
      <w:r w:rsidRPr="00140E21">
        <w:t>Npcf_AMPolicyControl_Create service operation</w:t>
      </w:r>
      <w:bookmarkEnd w:id="4429"/>
      <w:bookmarkEnd w:id="4430"/>
      <w:bookmarkEnd w:id="4431"/>
      <w:bookmarkEnd w:id="4432"/>
      <w:bookmarkEnd w:id="4433"/>
      <w:bookmarkEnd w:id="4434"/>
      <w:bookmarkEnd w:id="4435"/>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50A82747"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6536C8E" w:rsidR="00776774" w:rsidRPr="00140E21" w:rsidRDefault="00776774" w:rsidP="00776774">
      <w:r w:rsidRPr="00140E21">
        <w:rPr>
          <w:b/>
        </w:rPr>
        <w:t>Outputs, Optional:</w:t>
      </w:r>
      <w:r w:rsidRPr="00140E21">
        <w:t xml:space="preserve"> The requested Access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36" w:name="_Toc20204477"/>
      <w:bookmarkStart w:id="4437" w:name="_Toc27895176"/>
      <w:bookmarkStart w:id="4438" w:name="_Toc36192273"/>
      <w:bookmarkStart w:id="4439" w:name="_Toc45193386"/>
      <w:bookmarkStart w:id="4440" w:name="_Toc47593018"/>
      <w:bookmarkStart w:id="4441" w:name="_Toc51835105"/>
      <w:bookmarkStart w:id="4442" w:name="_Toc83355668"/>
      <w:r w:rsidRPr="00140E21">
        <w:rPr>
          <w:lang w:eastAsia="zh-CN"/>
        </w:rPr>
        <w:t>5.2.5.2.3</w:t>
      </w:r>
      <w:r w:rsidRPr="00140E21">
        <w:rPr>
          <w:lang w:eastAsia="zh-CN"/>
        </w:rPr>
        <w:tab/>
      </w:r>
      <w:r w:rsidRPr="00140E21">
        <w:t>Npcf_AMPolicyControl_UpdateNotify service operation</w:t>
      </w:r>
      <w:bookmarkEnd w:id="4436"/>
      <w:bookmarkEnd w:id="4437"/>
      <w:bookmarkEnd w:id="4438"/>
      <w:bookmarkEnd w:id="4439"/>
      <w:bookmarkEnd w:id="4440"/>
      <w:bookmarkEnd w:id="4441"/>
      <w:bookmarkEnd w:id="444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443" w:name="_Hlk501026196"/>
      <w:r w:rsidRPr="00140E21">
        <w:rPr>
          <w:b/>
        </w:rPr>
        <w:t>Inputs, Required:</w:t>
      </w:r>
      <w:r w:rsidRPr="00140E21">
        <w:t xml:space="preserve"> AM Policy Association ID</w:t>
      </w:r>
      <w:r w:rsidRPr="00140E21">
        <w:rPr>
          <w:rFonts w:eastAsia="DengXian"/>
          <w:lang w:eastAsia="zh-CN"/>
        </w:rPr>
        <w:t>.</w:t>
      </w:r>
    </w:p>
    <w:bookmarkEnd w:id="4443"/>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44" w:name="_Toc20204478"/>
      <w:bookmarkStart w:id="4445" w:name="_Toc27895177"/>
      <w:bookmarkStart w:id="4446" w:name="_Toc36192274"/>
      <w:bookmarkStart w:id="4447" w:name="_Toc45193387"/>
      <w:bookmarkStart w:id="4448" w:name="_Toc47593019"/>
      <w:bookmarkStart w:id="4449" w:name="_Toc51835106"/>
      <w:bookmarkStart w:id="4450" w:name="_Toc83355669"/>
      <w:r w:rsidRPr="00140E21">
        <w:rPr>
          <w:lang w:eastAsia="zh-CN"/>
        </w:rPr>
        <w:t>5.2.5.2.4</w:t>
      </w:r>
      <w:r w:rsidRPr="00140E21">
        <w:rPr>
          <w:lang w:eastAsia="zh-CN"/>
        </w:rPr>
        <w:tab/>
      </w:r>
      <w:r w:rsidRPr="00140E21">
        <w:t>Npcf_AMPolicyControl_Delete service operation</w:t>
      </w:r>
      <w:bookmarkEnd w:id="4444"/>
      <w:bookmarkEnd w:id="4445"/>
      <w:bookmarkEnd w:id="4446"/>
      <w:bookmarkEnd w:id="4447"/>
      <w:bookmarkEnd w:id="4448"/>
      <w:bookmarkEnd w:id="4449"/>
      <w:bookmarkEnd w:id="445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lastRenderedPageBreak/>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51" w:name="_Toc20204479"/>
      <w:bookmarkStart w:id="4452" w:name="_Toc27895178"/>
      <w:bookmarkStart w:id="4453" w:name="_Toc36192275"/>
      <w:bookmarkStart w:id="4454" w:name="_Toc45193388"/>
      <w:bookmarkStart w:id="4455" w:name="_Toc47593020"/>
      <w:bookmarkStart w:id="4456" w:name="_Toc51835107"/>
      <w:bookmarkStart w:id="4457" w:name="_Toc83355670"/>
      <w:r w:rsidRPr="00140E21">
        <w:rPr>
          <w:lang w:eastAsia="zh-CN"/>
        </w:rPr>
        <w:t>5.2.5.2.5</w:t>
      </w:r>
      <w:r w:rsidRPr="00140E21">
        <w:rPr>
          <w:lang w:eastAsia="zh-CN"/>
        </w:rPr>
        <w:tab/>
        <w:t>Npcf_AMPolicyControl_Update service operation</w:t>
      </w:r>
      <w:bookmarkEnd w:id="4451"/>
      <w:bookmarkEnd w:id="4452"/>
      <w:bookmarkEnd w:id="4453"/>
      <w:bookmarkEnd w:id="4454"/>
      <w:bookmarkEnd w:id="4455"/>
      <w:bookmarkEnd w:id="4456"/>
      <w:bookmarkEnd w:id="445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58" w:name="_Toc20204480"/>
      <w:bookmarkStart w:id="4459" w:name="_Toc27895179"/>
      <w:bookmarkStart w:id="4460" w:name="_Toc36192276"/>
      <w:bookmarkStart w:id="4461" w:name="_Toc45193389"/>
      <w:bookmarkStart w:id="4462" w:name="_Toc47593021"/>
      <w:bookmarkStart w:id="4463" w:name="_Toc51835108"/>
      <w:bookmarkStart w:id="4464" w:name="_Toc83355671"/>
      <w:r w:rsidRPr="00140E21">
        <w:rPr>
          <w:lang w:eastAsia="zh-CN"/>
        </w:rPr>
        <w:t>5.2.5.3</w:t>
      </w:r>
      <w:r w:rsidRPr="00140E21">
        <w:rPr>
          <w:lang w:eastAsia="zh-CN"/>
        </w:rPr>
        <w:tab/>
        <w:t>Npcf_PolicyAuthorization Service</w:t>
      </w:r>
      <w:bookmarkEnd w:id="4458"/>
      <w:bookmarkEnd w:id="4459"/>
      <w:bookmarkEnd w:id="4460"/>
      <w:bookmarkEnd w:id="4461"/>
      <w:bookmarkEnd w:id="4462"/>
      <w:bookmarkEnd w:id="4463"/>
      <w:bookmarkEnd w:id="4464"/>
    </w:p>
    <w:p w14:paraId="043D9A13" w14:textId="77777777" w:rsidR="00776774" w:rsidRPr="00140E21" w:rsidRDefault="00776774" w:rsidP="00776774">
      <w:pPr>
        <w:pStyle w:val="Heading5"/>
        <w:rPr>
          <w:lang w:eastAsia="zh-CN"/>
        </w:rPr>
      </w:pPr>
      <w:bookmarkStart w:id="4465" w:name="_Toc20204481"/>
      <w:bookmarkStart w:id="4466" w:name="_Toc27895180"/>
      <w:bookmarkStart w:id="4467" w:name="_Toc36192277"/>
      <w:bookmarkStart w:id="4468" w:name="_Toc45193390"/>
      <w:bookmarkStart w:id="4469" w:name="_Toc47593022"/>
      <w:bookmarkStart w:id="4470" w:name="_Toc51835109"/>
      <w:bookmarkStart w:id="4471" w:name="_Toc83355672"/>
      <w:r w:rsidRPr="00140E21">
        <w:rPr>
          <w:lang w:eastAsia="zh-CN"/>
        </w:rPr>
        <w:t>5.2.5.3.1</w:t>
      </w:r>
      <w:r w:rsidRPr="00140E21">
        <w:rPr>
          <w:lang w:eastAsia="zh-CN"/>
        </w:rPr>
        <w:tab/>
        <w:t>General</w:t>
      </w:r>
      <w:bookmarkEnd w:id="4465"/>
      <w:bookmarkEnd w:id="4466"/>
      <w:bookmarkEnd w:id="4467"/>
      <w:bookmarkEnd w:id="4468"/>
      <w:bookmarkEnd w:id="4469"/>
      <w:bookmarkEnd w:id="4470"/>
      <w:bookmarkEnd w:id="4471"/>
    </w:p>
    <w:p w14:paraId="4A4C9096" w14:textId="333A6FAD"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w:t>
      </w:r>
      <w:r w:rsidR="00494592">
        <w:t xml:space="preserve"> or NEF</w:t>
      </w:r>
      <w:r>
        <w:t xml:space="preserve"> 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72" w:name="_Toc20204482"/>
      <w:bookmarkStart w:id="4473" w:name="_Toc27895181"/>
      <w:bookmarkStart w:id="4474" w:name="_Toc36192278"/>
      <w:bookmarkStart w:id="4475" w:name="_Toc45193391"/>
      <w:bookmarkStart w:id="4476" w:name="_Toc47593023"/>
      <w:bookmarkStart w:id="4477" w:name="_Toc51835110"/>
      <w:bookmarkStart w:id="4478" w:name="_Toc83355673"/>
      <w:r w:rsidRPr="00140E21">
        <w:rPr>
          <w:lang w:eastAsia="zh-CN"/>
        </w:rPr>
        <w:t>5.2.5.3.2</w:t>
      </w:r>
      <w:r w:rsidRPr="00140E21">
        <w:rPr>
          <w:lang w:eastAsia="zh-CN"/>
        </w:rPr>
        <w:tab/>
        <w:t>Npcf_PolicyAuthorization_Create</w:t>
      </w:r>
      <w:r w:rsidRPr="00140E21">
        <w:t xml:space="preserve"> service operation</w:t>
      </w:r>
      <w:bookmarkEnd w:id="4472"/>
      <w:bookmarkEnd w:id="4473"/>
      <w:bookmarkEnd w:id="4474"/>
      <w:bookmarkEnd w:id="4475"/>
      <w:bookmarkEnd w:id="4476"/>
      <w:bookmarkEnd w:id="4477"/>
      <w:bookmarkEnd w:id="4478"/>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36B307F1"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1CB995FA"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EAS deployment information</w:t>
      </w:r>
      <w:r w:rsidR="00341BC9">
        <w:t xml:space="preserve"> and 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8A3270">
        <w:t>, 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 individual QoS parameters as described in clause 6.1.3.22 of TS 23.503 [20]</w:t>
      </w:r>
      <w:r>
        <w:t>, Alternative Service Requirements (containing one or more QoS reference parameters in a prioritized order)</w:t>
      </w:r>
      <w:r w:rsidR="00995925">
        <w:t>, MPS for Data Transport Service indicator as described in clause 6.1.3.11 of TS 23.503 [20]</w:t>
      </w:r>
      <w:r w:rsidRPr="00140E21">
        <w:t>.</w:t>
      </w:r>
    </w:p>
    <w:p w14:paraId="5EC9619D" w14:textId="19C22D15" w:rsidR="00776774" w:rsidRPr="00140E21" w:rsidRDefault="00776774" w:rsidP="00776774">
      <w:pPr>
        <w:rPr>
          <w:lang w:eastAsia="zh-CN"/>
        </w:rPr>
      </w:pPr>
      <w:r w:rsidRPr="00140E21">
        <w:rPr>
          <w:b/>
        </w:rPr>
        <w:lastRenderedPageBreak/>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79" w:name="_Toc20204483"/>
      <w:bookmarkStart w:id="4480" w:name="_Toc27895182"/>
      <w:bookmarkStart w:id="4481" w:name="_Toc36192279"/>
      <w:bookmarkStart w:id="4482" w:name="_Toc45193392"/>
      <w:bookmarkStart w:id="4483" w:name="_Toc47593024"/>
      <w:bookmarkStart w:id="4484" w:name="_Toc51835111"/>
      <w:bookmarkStart w:id="4485" w:name="_Toc83355674"/>
      <w:r w:rsidRPr="00140E21">
        <w:rPr>
          <w:rFonts w:eastAsia="SimSun"/>
        </w:rPr>
        <w:t>5.2.5.3.3</w:t>
      </w:r>
      <w:r w:rsidRPr="00140E21">
        <w:rPr>
          <w:rFonts w:eastAsia="SimSun"/>
        </w:rPr>
        <w:tab/>
        <w:t>Npcf_PolicyAuthorization_Update service operation</w:t>
      </w:r>
      <w:bookmarkEnd w:id="4479"/>
      <w:bookmarkEnd w:id="4480"/>
      <w:bookmarkEnd w:id="4481"/>
      <w:bookmarkEnd w:id="4482"/>
      <w:bookmarkEnd w:id="4483"/>
      <w:bookmarkEnd w:id="4484"/>
      <w:bookmarkEnd w:id="4485"/>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308A065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EAS deployment information</w:t>
      </w:r>
      <w:r w:rsidR="00341BC9">
        <w:t xml:space="preserve"> and 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1A0400C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86" w:name="_Toc20204484"/>
      <w:bookmarkStart w:id="4487" w:name="_Toc27895183"/>
      <w:bookmarkStart w:id="4488" w:name="_Toc36192280"/>
      <w:bookmarkStart w:id="4489" w:name="_Toc45193393"/>
      <w:bookmarkStart w:id="4490" w:name="_Toc47593025"/>
      <w:bookmarkStart w:id="4491" w:name="_Toc51835112"/>
      <w:bookmarkStart w:id="4492" w:name="_Toc83355675"/>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86"/>
      <w:bookmarkEnd w:id="4487"/>
      <w:bookmarkEnd w:id="4488"/>
      <w:bookmarkEnd w:id="4489"/>
      <w:bookmarkEnd w:id="4490"/>
      <w:bookmarkEnd w:id="4491"/>
      <w:bookmarkEnd w:id="4492"/>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93" w:name="_Toc20204485"/>
      <w:bookmarkStart w:id="4494" w:name="_Toc27895184"/>
      <w:bookmarkStart w:id="4495" w:name="_Toc36192281"/>
      <w:bookmarkStart w:id="4496" w:name="_Toc45193394"/>
      <w:bookmarkStart w:id="4497" w:name="_Toc47593026"/>
      <w:bookmarkStart w:id="4498" w:name="_Toc51835113"/>
      <w:bookmarkStart w:id="4499" w:name="_Toc83355676"/>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93"/>
      <w:bookmarkEnd w:id="4494"/>
      <w:bookmarkEnd w:id="4495"/>
      <w:bookmarkEnd w:id="4496"/>
      <w:bookmarkEnd w:id="4497"/>
      <w:bookmarkEnd w:id="4498"/>
      <w:bookmarkEnd w:id="4499"/>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00" w:name="_Toc20204486"/>
      <w:bookmarkStart w:id="4501" w:name="_Toc27895185"/>
      <w:bookmarkStart w:id="4502" w:name="_Toc36192282"/>
      <w:bookmarkStart w:id="4503" w:name="_Toc45193395"/>
      <w:bookmarkStart w:id="4504" w:name="_Toc47593027"/>
      <w:bookmarkStart w:id="4505" w:name="_Toc51835114"/>
      <w:bookmarkStart w:id="4506" w:name="_Toc83355677"/>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00"/>
      <w:bookmarkEnd w:id="4501"/>
      <w:bookmarkEnd w:id="4502"/>
      <w:bookmarkEnd w:id="4503"/>
      <w:bookmarkEnd w:id="4504"/>
      <w:bookmarkEnd w:id="4505"/>
      <w:bookmarkEnd w:id="450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07" w:name="_Toc20204487"/>
      <w:bookmarkStart w:id="4508" w:name="_Toc27895186"/>
      <w:bookmarkStart w:id="4509" w:name="_Toc36192283"/>
      <w:bookmarkStart w:id="4510" w:name="_Toc45193396"/>
      <w:bookmarkStart w:id="4511" w:name="_Toc47593028"/>
      <w:bookmarkStart w:id="4512" w:name="_Toc51835115"/>
      <w:bookmarkStart w:id="4513" w:name="_Toc83355678"/>
      <w:r w:rsidRPr="00140E21">
        <w:rPr>
          <w:rFonts w:eastAsia="SimSun"/>
          <w:lang w:eastAsia="zh-CN"/>
        </w:rPr>
        <w:t>5.2.5.3.7</w:t>
      </w:r>
      <w:r w:rsidRPr="00140E21">
        <w:rPr>
          <w:rFonts w:eastAsia="SimSun"/>
          <w:lang w:eastAsia="zh-CN"/>
        </w:rPr>
        <w:tab/>
        <w:t>Npcf_PolicyAuthorization_Unsubscribe service operation</w:t>
      </w:r>
      <w:bookmarkEnd w:id="4507"/>
      <w:bookmarkEnd w:id="4508"/>
      <w:bookmarkEnd w:id="4509"/>
      <w:bookmarkEnd w:id="4510"/>
      <w:bookmarkEnd w:id="4511"/>
      <w:bookmarkEnd w:id="4512"/>
      <w:bookmarkEnd w:id="4513"/>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14" w:name="_Toc20204488"/>
      <w:bookmarkStart w:id="4515" w:name="_Toc27895187"/>
      <w:bookmarkStart w:id="4516" w:name="_Toc36192284"/>
      <w:bookmarkStart w:id="4517" w:name="_Toc45193397"/>
      <w:bookmarkStart w:id="4518" w:name="_Toc47593029"/>
      <w:bookmarkStart w:id="4519" w:name="_Toc51835116"/>
      <w:bookmarkStart w:id="4520" w:name="_Toc83355679"/>
      <w:r w:rsidRPr="00140E21">
        <w:t>5.2.5.4</w:t>
      </w:r>
      <w:r w:rsidRPr="00140E21">
        <w:tab/>
        <w:t>Npcf_SMPolicyControl service</w:t>
      </w:r>
      <w:bookmarkEnd w:id="4514"/>
      <w:bookmarkEnd w:id="4515"/>
      <w:bookmarkEnd w:id="4516"/>
      <w:bookmarkEnd w:id="4517"/>
      <w:bookmarkEnd w:id="4518"/>
      <w:bookmarkEnd w:id="4519"/>
      <w:bookmarkEnd w:id="4520"/>
    </w:p>
    <w:p w14:paraId="2BA8A42A" w14:textId="77777777" w:rsidR="00776774" w:rsidRPr="00140E21" w:rsidRDefault="00776774" w:rsidP="00776774">
      <w:pPr>
        <w:pStyle w:val="Heading5"/>
        <w:rPr>
          <w:lang w:eastAsia="zh-CN"/>
        </w:rPr>
      </w:pPr>
      <w:bookmarkStart w:id="4521" w:name="_Toc20204489"/>
      <w:bookmarkStart w:id="4522" w:name="_Toc27895188"/>
      <w:bookmarkStart w:id="4523" w:name="_Toc36192285"/>
      <w:bookmarkStart w:id="4524" w:name="_Toc45193398"/>
      <w:bookmarkStart w:id="4525" w:name="_Toc47593030"/>
      <w:bookmarkStart w:id="4526" w:name="_Toc51835117"/>
      <w:bookmarkStart w:id="4527" w:name="_Toc83355680"/>
      <w:r w:rsidRPr="00140E21">
        <w:rPr>
          <w:lang w:eastAsia="zh-CN"/>
        </w:rPr>
        <w:t>5.2.5.4.1</w:t>
      </w:r>
      <w:r w:rsidRPr="00140E21">
        <w:rPr>
          <w:lang w:eastAsia="zh-CN"/>
        </w:rPr>
        <w:tab/>
        <w:t>General</w:t>
      </w:r>
      <w:bookmarkEnd w:id="4521"/>
      <w:bookmarkEnd w:id="4522"/>
      <w:bookmarkEnd w:id="4523"/>
      <w:bookmarkEnd w:id="4524"/>
      <w:bookmarkEnd w:id="4525"/>
      <w:bookmarkEnd w:id="4526"/>
      <w:bookmarkEnd w:id="4527"/>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lastRenderedPageBreak/>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528" w:name="_Toc20204490"/>
      <w:bookmarkStart w:id="4529" w:name="_Toc27895189"/>
      <w:bookmarkStart w:id="4530" w:name="_Toc36192286"/>
      <w:bookmarkStart w:id="4531" w:name="_Toc45193399"/>
      <w:bookmarkStart w:id="4532" w:name="_Toc47593031"/>
      <w:bookmarkStart w:id="4533" w:name="_Toc51835118"/>
      <w:bookmarkStart w:id="4534" w:name="_Toc83355681"/>
      <w:r w:rsidRPr="00140E21">
        <w:rPr>
          <w:lang w:eastAsia="zh-CN"/>
        </w:rPr>
        <w:t>5.2.5.4.2</w:t>
      </w:r>
      <w:r w:rsidRPr="00140E21">
        <w:rPr>
          <w:lang w:eastAsia="zh-CN"/>
        </w:rPr>
        <w:tab/>
        <w:t>Npcf_SMPolicyControl_Create service operation</w:t>
      </w:r>
      <w:bookmarkEnd w:id="4528"/>
      <w:bookmarkEnd w:id="4529"/>
      <w:bookmarkEnd w:id="4530"/>
      <w:bookmarkEnd w:id="4531"/>
      <w:bookmarkEnd w:id="4532"/>
      <w:bookmarkEnd w:id="4533"/>
      <w:bookmarkEnd w:id="4534"/>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3E58EB1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list of NWDAF instance Ids used by AMF, SMF, and UPF and corresponding Analytics ID(s)</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35"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36" w:name="_Toc27895190"/>
      <w:bookmarkStart w:id="4537" w:name="_Toc36192287"/>
      <w:bookmarkStart w:id="4538" w:name="_Toc45193400"/>
      <w:bookmarkStart w:id="4539" w:name="_Toc47593032"/>
      <w:bookmarkStart w:id="4540" w:name="_Toc51835119"/>
      <w:bookmarkStart w:id="4541" w:name="_Toc83355682"/>
      <w:r w:rsidRPr="00140E21">
        <w:rPr>
          <w:lang w:eastAsia="zh-CN"/>
        </w:rPr>
        <w:t>5.2.5.4.3</w:t>
      </w:r>
      <w:r w:rsidRPr="00140E21">
        <w:rPr>
          <w:lang w:eastAsia="zh-CN"/>
        </w:rPr>
        <w:tab/>
      </w:r>
      <w:r w:rsidRPr="00140E21">
        <w:t>Npcf_SMPolicyControl_UpdateNotify service operation</w:t>
      </w:r>
      <w:bookmarkEnd w:id="4535"/>
      <w:bookmarkEnd w:id="4536"/>
      <w:bookmarkEnd w:id="4537"/>
      <w:bookmarkEnd w:id="4538"/>
      <w:bookmarkEnd w:id="4539"/>
      <w:bookmarkEnd w:id="4540"/>
      <w:bookmarkEnd w:id="4541"/>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42" w:name="_Toc20204492"/>
      <w:bookmarkStart w:id="4543" w:name="_Toc27895191"/>
      <w:bookmarkStart w:id="4544" w:name="_Toc36192288"/>
      <w:bookmarkStart w:id="4545" w:name="_Toc45193401"/>
      <w:bookmarkStart w:id="4546" w:name="_Toc47593033"/>
      <w:bookmarkStart w:id="4547" w:name="_Toc51835120"/>
      <w:bookmarkStart w:id="4548" w:name="_Toc83355683"/>
      <w:r w:rsidRPr="00140E21">
        <w:rPr>
          <w:lang w:eastAsia="zh-CN"/>
        </w:rPr>
        <w:t>5.2.5.4.4</w:t>
      </w:r>
      <w:r w:rsidRPr="00140E21">
        <w:rPr>
          <w:lang w:eastAsia="zh-CN"/>
        </w:rPr>
        <w:tab/>
      </w:r>
      <w:r w:rsidRPr="00140E21">
        <w:t>Npcf_SMPolicyControl_Delete service operation</w:t>
      </w:r>
      <w:bookmarkEnd w:id="4542"/>
      <w:bookmarkEnd w:id="4543"/>
      <w:bookmarkEnd w:id="4544"/>
      <w:bookmarkEnd w:id="4545"/>
      <w:bookmarkEnd w:id="4546"/>
      <w:bookmarkEnd w:id="4547"/>
      <w:bookmarkEnd w:id="4548"/>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lastRenderedPageBreak/>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49"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50" w:name="_Toc27895192"/>
      <w:bookmarkStart w:id="4551" w:name="_Toc36192289"/>
      <w:bookmarkStart w:id="4552" w:name="_Toc45193402"/>
      <w:bookmarkStart w:id="4553" w:name="_Toc47593034"/>
      <w:bookmarkStart w:id="4554" w:name="_Toc51835121"/>
      <w:bookmarkStart w:id="4555" w:name="_Toc83355684"/>
      <w:r w:rsidRPr="00140E21">
        <w:t>5.2.5.4.5</w:t>
      </w:r>
      <w:r w:rsidRPr="00140E21">
        <w:tab/>
        <w:t>Npcf_SMPolicyControl_Update service operation</w:t>
      </w:r>
      <w:bookmarkEnd w:id="4549"/>
      <w:bookmarkEnd w:id="4550"/>
      <w:bookmarkEnd w:id="4551"/>
      <w:bookmarkEnd w:id="4552"/>
      <w:bookmarkEnd w:id="4553"/>
      <w:bookmarkEnd w:id="4554"/>
      <w:bookmarkEnd w:id="4555"/>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743F7A57"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w:t>
      </w:r>
      <w:r w:rsidR="006C03A0">
        <w:t xml:space="preserve">user-plane Node </w:t>
      </w:r>
      <w:r>
        <w:t>ID, DS-TT MAC address, port number of DS-TT port, UE-DS-TT Residence Time], Port Management Information Container and the related port number</w:t>
      </w:r>
      <w:r w:rsidR="008471CD">
        <w:t>, User plane node Management Information Container</w:t>
      </w:r>
      <w:r>
        <w:t>, MA PDU Request indication, MA PDU Network-Upgrade Allowed indication, ATSSS capabilities of the MA PDU Session</w:t>
      </w:r>
      <w:r w:rsidR="002058F0">
        <w:t>, QoS constraints from the VPLMN (see clause 4.3.2.2.2)</w:t>
      </w:r>
      <w:r w:rsidR="00B81EB7">
        <w:t>, Satellite Backhaul Category information</w:t>
      </w:r>
      <w:r w:rsidR="005A2BB8">
        <w:t>, list of NWDAF instance Ids used by AMF, SMF, and UPF and corresponding Analytics ID(s)</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56" w:name="_Toc20204494"/>
      <w:bookmarkStart w:id="4557" w:name="_Toc27895193"/>
      <w:bookmarkStart w:id="4558" w:name="_Toc36192290"/>
      <w:bookmarkStart w:id="4559" w:name="_Toc45193403"/>
      <w:bookmarkStart w:id="4560" w:name="_Toc47593035"/>
      <w:bookmarkStart w:id="4561" w:name="_Toc51835122"/>
      <w:bookmarkStart w:id="4562" w:name="_Toc83355685"/>
      <w:r w:rsidRPr="00140E21">
        <w:t>5.2.5.5</w:t>
      </w:r>
      <w:r w:rsidRPr="00140E21">
        <w:tab/>
        <w:t>Npcf_BDTPolicyControl Service</w:t>
      </w:r>
      <w:bookmarkEnd w:id="4556"/>
      <w:bookmarkEnd w:id="4557"/>
      <w:bookmarkEnd w:id="4558"/>
      <w:bookmarkEnd w:id="4559"/>
      <w:bookmarkEnd w:id="4560"/>
      <w:bookmarkEnd w:id="4561"/>
      <w:bookmarkEnd w:id="4562"/>
    </w:p>
    <w:p w14:paraId="0944125B" w14:textId="77777777" w:rsidR="00776774" w:rsidRPr="00140E21" w:rsidRDefault="00776774" w:rsidP="00776774">
      <w:pPr>
        <w:pStyle w:val="Heading5"/>
        <w:rPr>
          <w:lang w:eastAsia="zh-CN"/>
        </w:rPr>
      </w:pPr>
      <w:bookmarkStart w:id="4563" w:name="_Toc20204495"/>
      <w:bookmarkStart w:id="4564" w:name="_Toc27895194"/>
      <w:bookmarkStart w:id="4565" w:name="_Toc36192291"/>
      <w:bookmarkStart w:id="4566" w:name="_Toc45193404"/>
      <w:bookmarkStart w:id="4567" w:name="_Toc47593036"/>
      <w:bookmarkStart w:id="4568" w:name="_Toc51835123"/>
      <w:bookmarkStart w:id="4569" w:name="_Toc83355686"/>
      <w:r w:rsidRPr="00140E21">
        <w:rPr>
          <w:lang w:eastAsia="zh-CN"/>
        </w:rPr>
        <w:t>5.2.5.5.1</w:t>
      </w:r>
      <w:r w:rsidRPr="00140E21">
        <w:rPr>
          <w:lang w:eastAsia="zh-CN"/>
        </w:rPr>
        <w:tab/>
        <w:t>General</w:t>
      </w:r>
      <w:bookmarkEnd w:id="4563"/>
      <w:bookmarkEnd w:id="4564"/>
      <w:bookmarkEnd w:id="4565"/>
      <w:bookmarkEnd w:id="4566"/>
      <w:bookmarkEnd w:id="4567"/>
      <w:bookmarkEnd w:id="4568"/>
      <w:bookmarkEnd w:id="4569"/>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70" w:name="_Toc20204496"/>
      <w:bookmarkStart w:id="4571" w:name="_Toc27895195"/>
      <w:bookmarkStart w:id="4572" w:name="_Toc36192292"/>
      <w:bookmarkStart w:id="4573" w:name="_Toc45193405"/>
      <w:bookmarkStart w:id="4574" w:name="_Toc47593037"/>
      <w:bookmarkStart w:id="4575" w:name="_Toc51835124"/>
      <w:bookmarkStart w:id="4576" w:name="_Toc83355687"/>
      <w:r w:rsidRPr="00140E21">
        <w:rPr>
          <w:lang w:eastAsia="zh-CN"/>
        </w:rPr>
        <w:t>5.2.5.5.2</w:t>
      </w:r>
      <w:r w:rsidRPr="00140E21">
        <w:rPr>
          <w:lang w:eastAsia="zh-CN"/>
        </w:rPr>
        <w:tab/>
      </w:r>
      <w:r w:rsidRPr="00140E21">
        <w:t>Npcf_BDTPolicyControl_Create service operation</w:t>
      </w:r>
      <w:bookmarkEnd w:id="4570"/>
      <w:bookmarkEnd w:id="4571"/>
      <w:bookmarkEnd w:id="4572"/>
      <w:bookmarkEnd w:id="4573"/>
      <w:bookmarkEnd w:id="4574"/>
      <w:bookmarkEnd w:id="4575"/>
      <w:bookmarkEnd w:id="457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lastRenderedPageBreak/>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77" w:name="_Toc20204497"/>
      <w:bookmarkStart w:id="4578" w:name="_Toc27895196"/>
      <w:bookmarkStart w:id="4579" w:name="_Toc36192293"/>
      <w:bookmarkStart w:id="4580" w:name="_Toc45193406"/>
      <w:bookmarkStart w:id="4581" w:name="_Toc47593038"/>
      <w:bookmarkStart w:id="4582" w:name="_Toc51835125"/>
      <w:bookmarkStart w:id="4583" w:name="_Toc83355688"/>
      <w:r w:rsidRPr="00140E21">
        <w:rPr>
          <w:lang w:eastAsia="zh-CN"/>
        </w:rPr>
        <w:t>5.2.5.5.3</w:t>
      </w:r>
      <w:r w:rsidRPr="00140E21">
        <w:rPr>
          <w:lang w:eastAsia="zh-CN"/>
        </w:rPr>
        <w:tab/>
      </w:r>
      <w:r w:rsidRPr="00140E21">
        <w:t>Npcf_BDTPolicyControl_Update service operation</w:t>
      </w:r>
      <w:bookmarkEnd w:id="4577"/>
      <w:bookmarkEnd w:id="4578"/>
      <w:bookmarkEnd w:id="4579"/>
      <w:bookmarkEnd w:id="4580"/>
      <w:bookmarkEnd w:id="4581"/>
      <w:bookmarkEnd w:id="4582"/>
      <w:bookmarkEnd w:id="4583"/>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84" w:name="_Toc20204498"/>
      <w:bookmarkStart w:id="4585" w:name="_Toc27895197"/>
      <w:bookmarkStart w:id="4586" w:name="_Toc36192294"/>
      <w:bookmarkStart w:id="4587" w:name="_Toc45193407"/>
      <w:bookmarkStart w:id="4588" w:name="_Toc47593039"/>
      <w:bookmarkStart w:id="4589" w:name="_Toc51835126"/>
      <w:bookmarkStart w:id="4590" w:name="_Toc83355689"/>
      <w:r w:rsidRPr="00140E21">
        <w:t>5.2.5.5.4</w:t>
      </w:r>
      <w:r w:rsidRPr="00140E21">
        <w:tab/>
        <w:t>Npcf_BDTPolicyControl_Notify service operation</w:t>
      </w:r>
      <w:bookmarkEnd w:id="4584"/>
      <w:bookmarkEnd w:id="4585"/>
      <w:bookmarkEnd w:id="4586"/>
      <w:bookmarkEnd w:id="4587"/>
      <w:bookmarkEnd w:id="4588"/>
      <w:bookmarkEnd w:id="4589"/>
      <w:bookmarkEnd w:id="459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91" w:name="_Toc20204499"/>
      <w:bookmarkStart w:id="4592" w:name="_Toc27895198"/>
      <w:bookmarkStart w:id="4593" w:name="_Toc36192295"/>
      <w:bookmarkStart w:id="4594" w:name="_Toc45193408"/>
      <w:bookmarkStart w:id="4595" w:name="_Toc47593040"/>
      <w:bookmarkStart w:id="4596" w:name="_Toc51835127"/>
      <w:bookmarkStart w:id="4597" w:name="_Toc83355690"/>
      <w:r w:rsidRPr="00140E21">
        <w:t>5.2.5.6</w:t>
      </w:r>
      <w:r w:rsidRPr="00140E21">
        <w:tab/>
        <w:t>Npcf_UEPolicyControl Service</w:t>
      </w:r>
      <w:bookmarkEnd w:id="4591"/>
      <w:bookmarkEnd w:id="4592"/>
      <w:bookmarkEnd w:id="4593"/>
      <w:bookmarkEnd w:id="4594"/>
      <w:bookmarkEnd w:id="4595"/>
      <w:bookmarkEnd w:id="4596"/>
      <w:bookmarkEnd w:id="4597"/>
    </w:p>
    <w:p w14:paraId="0112F542" w14:textId="77777777" w:rsidR="00776774" w:rsidRPr="00140E21" w:rsidRDefault="00776774" w:rsidP="00776774">
      <w:pPr>
        <w:pStyle w:val="Heading5"/>
      </w:pPr>
      <w:bookmarkStart w:id="4598" w:name="_Toc20204500"/>
      <w:bookmarkStart w:id="4599" w:name="_Toc27895199"/>
      <w:bookmarkStart w:id="4600" w:name="_Toc36192296"/>
      <w:bookmarkStart w:id="4601" w:name="_Toc45193409"/>
      <w:bookmarkStart w:id="4602" w:name="_Toc47593041"/>
      <w:bookmarkStart w:id="4603" w:name="_Toc51835128"/>
      <w:bookmarkStart w:id="4604" w:name="_Toc83355691"/>
      <w:r w:rsidRPr="00140E21">
        <w:t>5.2.5.6.1</w:t>
      </w:r>
      <w:r w:rsidRPr="00140E21">
        <w:tab/>
        <w:t>General</w:t>
      </w:r>
      <w:bookmarkEnd w:id="4598"/>
      <w:bookmarkEnd w:id="4599"/>
      <w:bookmarkEnd w:id="4600"/>
      <w:bookmarkEnd w:id="4601"/>
      <w:bookmarkEnd w:id="4602"/>
      <w:bookmarkEnd w:id="4603"/>
      <w:bookmarkEnd w:id="4604"/>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lastRenderedPageBreak/>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05" w:name="_Toc20204501"/>
      <w:bookmarkStart w:id="4606" w:name="_Toc27895200"/>
      <w:bookmarkStart w:id="4607" w:name="_Toc36192297"/>
      <w:bookmarkStart w:id="4608" w:name="_Toc45193410"/>
      <w:bookmarkStart w:id="4609" w:name="_Toc47593042"/>
      <w:bookmarkStart w:id="4610" w:name="_Toc51835129"/>
      <w:bookmarkStart w:id="4611" w:name="_Toc83355692"/>
      <w:r w:rsidRPr="00140E21">
        <w:t>5.2.5.6.2</w:t>
      </w:r>
      <w:r w:rsidRPr="00140E21">
        <w:tab/>
        <w:t>Npcf_UEPolicyControl_Create service operation</w:t>
      </w:r>
      <w:bookmarkEnd w:id="4605"/>
      <w:bookmarkEnd w:id="4606"/>
      <w:bookmarkEnd w:id="4607"/>
      <w:bookmarkEnd w:id="4608"/>
      <w:bookmarkEnd w:id="4609"/>
      <w:bookmarkEnd w:id="4610"/>
      <w:bookmarkEnd w:id="4611"/>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12" w:name="_Toc20204502"/>
      <w:bookmarkStart w:id="4613" w:name="_Toc27895201"/>
      <w:bookmarkStart w:id="4614" w:name="_Toc36192298"/>
      <w:bookmarkStart w:id="4615" w:name="_Toc45193411"/>
      <w:bookmarkStart w:id="4616" w:name="_Toc47593043"/>
      <w:bookmarkStart w:id="4617" w:name="_Toc51835130"/>
      <w:bookmarkStart w:id="4618" w:name="_Toc83355693"/>
      <w:r w:rsidRPr="00140E21">
        <w:t>5.2.5.6.3</w:t>
      </w:r>
      <w:r w:rsidRPr="00140E21">
        <w:tab/>
        <w:t>Npcf_UEPolicyControl_UpdateNotify service operation</w:t>
      </w:r>
      <w:bookmarkEnd w:id="4612"/>
      <w:bookmarkEnd w:id="4613"/>
      <w:bookmarkEnd w:id="4614"/>
      <w:bookmarkEnd w:id="4615"/>
      <w:bookmarkEnd w:id="4616"/>
      <w:bookmarkEnd w:id="4617"/>
      <w:bookmarkEnd w:id="4618"/>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19" w:name="_Toc20204503"/>
      <w:bookmarkStart w:id="4620" w:name="_Toc27895202"/>
      <w:bookmarkStart w:id="4621" w:name="_Toc36192299"/>
      <w:bookmarkStart w:id="4622" w:name="_Toc45193412"/>
      <w:bookmarkStart w:id="4623" w:name="_Toc47593044"/>
      <w:bookmarkStart w:id="4624" w:name="_Toc51835131"/>
      <w:bookmarkStart w:id="4625" w:name="_Toc83355694"/>
      <w:r w:rsidRPr="00140E21">
        <w:t>5.2.5.6.4</w:t>
      </w:r>
      <w:r w:rsidRPr="00140E21">
        <w:tab/>
        <w:t>Npcf_UEPolicyControl_Delete service operation</w:t>
      </w:r>
      <w:bookmarkEnd w:id="4619"/>
      <w:bookmarkEnd w:id="4620"/>
      <w:bookmarkEnd w:id="4621"/>
      <w:bookmarkEnd w:id="4622"/>
      <w:bookmarkEnd w:id="4623"/>
      <w:bookmarkEnd w:id="4624"/>
      <w:bookmarkEnd w:id="4625"/>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26" w:name="_Toc20204504"/>
      <w:bookmarkStart w:id="4627" w:name="_Toc27895203"/>
      <w:bookmarkStart w:id="4628" w:name="_Toc36192300"/>
      <w:bookmarkStart w:id="4629" w:name="_Toc45193413"/>
      <w:bookmarkStart w:id="4630" w:name="_Toc47593045"/>
      <w:bookmarkStart w:id="4631" w:name="_Toc51835132"/>
      <w:bookmarkStart w:id="4632" w:name="_Toc83355695"/>
      <w:r w:rsidRPr="00140E21">
        <w:lastRenderedPageBreak/>
        <w:t>5.2.5.6.5</w:t>
      </w:r>
      <w:r w:rsidRPr="00140E21">
        <w:tab/>
        <w:t>Npcf_UEPolicyControl_Update service operation</w:t>
      </w:r>
      <w:bookmarkEnd w:id="4626"/>
      <w:bookmarkEnd w:id="4627"/>
      <w:bookmarkEnd w:id="4628"/>
      <w:bookmarkEnd w:id="4629"/>
      <w:bookmarkEnd w:id="4630"/>
      <w:bookmarkEnd w:id="4631"/>
      <w:bookmarkEnd w:id="4632"/>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33" w:name="_Toc20204505"/>
      <w:bookmarkStart w:id="4634" w:name="_Toc27895204"/>
      <w:bookmarkStart w:id="4635" w:name="_Toc36192301"/>
      <w:bookmarkStart w:id="4636" w:name="_Toc45193414"/>
      <w:bookmarkStart w:id="4637" w:name="_Toc47593046"/>
      <w:bookmarkStart w:id="4638" w:name="_Toc51835133"/>
      <w:bookmarkStart w:id="4639" w:name="_Toc83355696"/>
      <w:r w:rsidRPr="00140E21">
        <w:rPr>
          <w:rFonts w:eastAsia="SimSun"/>
        </w:rPr>
        <w:t>5.2.5.7</w:t>
      </w:r>
      <w:r w:rsidRPr="00140E21">
        <w:rPr>
          <w:rFonts w:eastAsia="SimSun"/>
        </w:rPr>
        <w:tab/>
        <w:t>Npcf_EventExposure</w:t>
      </w:r>
      <w:r w:rsidRPr="00140E21">
        <w:rPr>
          <w:rFonts w:eastAsia="SimSun"/>
          <w:lang w:eastAsia="zh-CN"/>
        </w:rPr>
        <w:t xml:space="preserve"> service</w:t>
      </w:r>
      <w:bookmarkEnd w:id="4633"/>
      <w:bookmarkEnd w:id="4634"/>
      <w:bookmarkEnd w:id="4635"/>
      <w:bookmarkEnd w:id="4636"/>
      <w:bookmarkEnd w:id="4637"/>
      <w:bookmarkEnd w:id="4638"/>
      <w:bookmarkEnd w:id="4639"/>
    </w:p>
    <w:p w14:paraId="697E40BD" w14:textId="77777777" w:rsidR="00776774" w:rsidRPr="00140E21" w:rsidRDefault="00776774" w:rsidP="00776774">
      <w:pPr>
        <w:pStyle w:val="Heading5"/>
        <w:rPr>
          <w:rFonts w:eastAsia="SimSun"/>
          <w:lang w:eastAsia="zh-CN"/>
        </w:rPr>
      </w:pPr>
      <w:bookmarkStart w:id="4640" w:name="_Toc20204506"/>
      <w:bookmarkStart w:id="4641" w:name="_Toc27895205"/>
      <w:bookmarkStart w:id="4642" w:name="_Toc36192302"/>
      <w:bookmarkStart w:id="4643" w:name="_Toc45193415"/>
      <w:bookmarkStart w:id="4644" w:name="_Toc47593047"/>
      <w:bookmarkStart w:id="4645" w:name="_Toc51835134"/>
      <w:bookmarkStart w:id="4646" w:name="_Toc83355697"/>
      <w:r w:rsidRPr="00140E21">
        <w:rPr>
          <w:rFonts w:eastAsia="SimSun"/>
          <w:lang w:eastAsia="zh-CN"/>
        </w:rPr>
        <w:t>5.2.5.7.1</w:t>
      </w:r>
      <w:r w:rsidRPr="00140E21">
        <w:rPr>
          <w:rFonts w:eastAsia="SimSun"/>
          <w:lang w:eastAsia="zh-CN"/>
        </w:rPr>
        <w:tab/>
        <w:t>General</w:t>
      </w:r>
      <w:bookmarkEnd w:id="4640"/>
      <w:bookmarkEnd w:id="4641"/>
      <w:bookmarkEnd w:id="4642"/>
      <w:bookmarkEnd w:id="4643"/>
      <w:bookmarkEnd w:id="4644"/>
      <w:bookmarkEnd w:id="4645"/>
      <w:bookmarkEnd w:id="464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47" w:name="_Toc20204507"/>
      <w:bookmarkStart w:id="4648" w:name="_Toc27895206"/>
      <w:bookmarkStart w:id="4649" w:name="_Toc36192303"/>
      <w:bookmarkStart w:id="4650" w:name="_Toc45193416"/>
      <w:bookmarkStart w:id="4651" w:name="_Toc47593048"/>
      <w:bookmarkStart w:id="4652" w:name="_Toc51835135"/>
      <w:bookmarkStart w:id="4653" w:name="_Toc83355698"/>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47"/>
      <w:bookmarkEnd w:id="4648"/>
      <w:bookmarkEnd w:id="4649"/>
      <w:bookmarkEnd w:id="4650"/>
      <w:bookmarkEnd w:id="4651"/>
      <w:bookmarkEnd w:id="4652"/>
      <w:bookmarkEnd w:id="4653"/>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54" w:name="_Toc20204508"/>
      <w:bookmarkStart w:id="4655" w:name="_Toc27895207"/>
      <w:bookmarkStart w:id="4656" w:name="_Toc36192304"/>
      <w:bookmarkStart w:id="4657" w:name="_Toc45193417"/>
      <w:bookmarkStart w:id="4658" w:name="_Toc47593049"/>
      <w:bookmarkStart w:id="4659" w:name="_Toc51835136"/>
      <w:bookmarkStart w:id="4660" w:name="_Toc83355699"/>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54"/>
      <w:bookmarkEnd w:id="4655"/>
      <w:bookmarkEnd w:id="4656"/>
      <w:bookmarkEnd w:id="4657"/>
      <w:bookmarkEnd w:id="4658"/>
      <w:bookmarkEnd w:id="4659"/>
      <w:bookmarkEnd w:id="466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61" w:name="_Toc20204509"/>
      <w:bookmarkStart w:id="4662" w:name="_Toc27895208"/>
      <w:bookmarkStart w:id="4663" w:name="_Toc36192305"/>
      <w:bookmarkStart w:id="4664" w:name="_Toc45193418"/>
      <w:bookmarkStart w:id="4665" w:name="_Toc47593050"/>
      <w:bookmarkStart w:id="4666" w:name="_Toc51835137"/>
      <w:bookmarkStart w:id="4667" w:name="_Toc83355700"/>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61"/>
      <w:bookmarkEnd w:id="4662"/>
      <w:bookmarkEnd w:id="4663"/>
      <w:bookmarkEnd w:id="4664"/>
      <w:bookmarkEnd w:id="4665"/>
      <w:bookmarkEnd w:id="4666"/>
      <w:bookmarkEnd w:id="4667"/>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68" w:name="_Toc20204510"/>
      <w:bookmarkStart w:id="4669" w:name="_Toc27895209"/>
      <w:bookmarkStart w:id="4670" w:name="_Toc36192306"/>
      <w:bookmarkStart w:id="4671" w:name="_Toc45193419"/>
      <w:bookmarkStart w:id="4672" w:name="_Toc47593051"/>
      <w:bookmarkStart w:id="4673" w:name="_Toc51835138"/>
      <w:r>
        <w:t>When the PCF detects the event subscribed by the NF consumer, the PCF reports the subscribed event together with the Notification Target Address (+ Notification Correlation ID) to the Event Receiving NF.</w:t>
      </w:r>
    </w:p>
    <w:p w14:paraId="402243A8" w14:textId="77777777" w:rsidR="00335450" w:rsidRDefault="00335450" w:rsidP="00335450">
      <w:r>
        <w:t>The optional event specific parameter list provides the values that matched for generating the event notification. The parameter values to match are specified during the event subscription (see clause 5.2.5.7.2).</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74" w:name="_Toc83355701"/>
      <w:r>
        <w:t>5.2.5.8</w:t>
      </w:r>
      <w:r>
        <w:tab/>
        <w:t>Npcf_AMPolicyAuthorization Service</w:t>
      </w:r>
      <w:bookmarkEnd w:id="4674"/>
    </w:p>
    <w:p w14:paraId="3B54B4C4" w14:textId="77777777" w:rsidR="005D29D7" w:rsidRDefault="005D29D7" w:rsidP="00EE66A3">
      <w:pPr>
        <w:pStyle w:val="Heading5"/>
      </w:pPr>
      <w:bookmarkStart w:id="4675" w:name="_Toc83355702"/>
      <w:r>
        <w:t>5.2.5.8.1</w:t>
      </w:r>
      <w:r>
        <w:tab/>
        <w:t>General</w:t>
      </w:r>
      <w:bookmarkEnd w:id="4675"/>
    </w:p>
    <w:p w14:paraId="698BB294" w14:textId="3DC4D489"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76" w:name="_Toc83355703"/>
      <w:r>
        <w:t>5.2.5.8.2</w:t>
      </w:r>
      <w:r>
        <w:tab/>
        <w:t>Npcf_AMPolicyAuthorization_Create service operation</w:t>
      </w:r>
      <w:bookmarkEnd w:id="4676"/>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051579A5" w:rsidR="005D29D7" w:rsidRDefault="005D29D7" w:rsidP="005D29D7">
      <w:r w:rsidRPr="00EE66A3">
        <w:rPr>
          <w:b/>
          <w:bCs/>
        </w:rPr>
        <w:t>Inputs, Optional:</w:t>
      </w:r>
      <w:r>
        <w:t xml:space="preserve"> </w:t>
      </w:r>
      <w:r w:rsidR="0093449A">
        <w:t xml:space="preserve">GPSI, </w:t>
      </w:r>
      <w:r>
        <w:t xml:space="preserve">Throughput requirements, service coverage requirements, policy duration, </w:t>
      </w:r>
      <w:r w:rsidR="00901AD1">
        <w:t xml:space="preserve">List of </w:t>
      </w:r>
      <w:r>
        <w:t>AF Application Identifier</w:t>
      </w:r>
      <w:r w:rsidR="00901AD1">
        <w:t>s or list of traffic filtering information</w:t>
      </w:r>
      <w:r>
        <w:t>, subscribed events</w:t>
      </w:r>
      <w:r w:rsidR="00901AD1">
        <w:t>(s)</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40C67020" w14:textId="1D2B6BC6" w:rsidR="00901AD1" w:rsidRDefault="00901AD1" w:rsidP="00901AD1">
      <w:r>
        <w:t>When a list of AF Application Identifiers or list of traffic filtering information is provided, the throughput requirement, service coverage requirements, policy duration and subscribed event(s) are assigned the same value for all External Application Identifiers.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lastRenderedPageBreak/>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77" w:name="_Toc83355704"/>
      <w:r>
        <w:t>5.2.5.8.3</w:t>
      </w:r>
      <w:r>
        <w:tab/>
        <w:t>Npcf_AMPolicyAuthorization_Update service operation</w:t>
      </w:r>
      <w:bookmarkEnd w:id="4677"/>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77777777" w:rsidR="005D29D7" w:rsidRDefault="005D29D7" w:rsidP="005D29D7">
      <w:r w:rsidRPr="00EE66A3">
        <w:rPr>
          <w:b/>
          <w:bCs/>
        </w:rPr>
        <w:t>Inputs, Optional:</w:t>
      </w:r>
      <w:r>
        <w:t xml:space="preserve"> Throughput requirements, service coverage requirements, policy duration.</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78" w:name="_Toc83355705"/>
      <w:r>
        <w:t>5.2.5.8.4</w:t>
      </w:r>
      <w:r>
        <w:tab/>
        <w:t>Npcf_AMPolicyAuthorization_Delete service operation</w:t>
      </w:r>
      <w:bookmarkEnd w:id="4678"/>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79" w:name="_Toc83355706"/>
      <w:r>
        <w:t>5.2.5.8.5</w:t>
      </w:r>
      <w:r>
        <w:tab/>
        <w:t>Npcf_AMPolicyAuthorization_Notify service operation</w:t>
      </w:r>
      <w:bookmarkEnd w:id="4679"/>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80" w:name="_Toc83355707"/>
      <w:r>
        <w:t>5.2.5.8.6</w:t>
      </w:r>
      <w:r>
        <w:tab/>
        <w:t>Npcf_AMPolicyAuthorization_Subscribe service operation</w:t>
      </w:r>
      <w:bookmarkEnd w:id="4680"/>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81" w:name="_Toc83355708"/>
      <w:r>
        <w:lastRenderedPageBreak/>
        <w:t>5.2.5.8.7</w:t>
      </w:r>
      <w:r>
        <w:tab/>
        <w:t>Npcf_AMPolicyAuthorization_Unsubscribe service operation</w:t>
      </w:r>
      <w:bookmarkEnd w:id="4681"/>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82" w:name="_Toc83355709"/>
      <w:r w:rsidRPr="00140E21">
        <w:t>5.2.6</w:t>
      </w:r>
      <w:r w:rsidRPr="00140E21">
        <w:tab/>
        <w:t>NEF Services</w:t>
      </w:r>
      <w:bookmarkEnd w:id="4668"/>
      <w:bookmarkEnd w:id="4669"/>
      <w:bookmarkEnd w:id="4670"/>
      <w:bookmarkEnd w:id="4671"/>
      <w:bookmarkEnd w:id="4672"/>
      <w:bookmarkEnd w:id="4673"/>
      <w:bookmarkEnd w:id="4682"/>
    </w:p>
    <w:p w14:paraId="0B8BD6F0" w14:textId="77777777" w:rsidR="00776774" w:rsidRPr="00140E21" w:rsidRDefault="00776774" w:rsidP="00776774">
      <w:pPr>
        <w:pStyle w:val="Heading4"/>
      </w:pPr>
      <w:bookmarkStart w:id="4683" w:name="_Toc20204511"/>
      <w:bookmarkStart w:id="4684" w:name="_Toc27895210"/>
      <w:bookmarkStart w:id="4685" w:name="_Toc36192307"/>
      <w:bookmarkStart w:id="4686" w:name="_Toc45193420"/>
      <w:bookmarkStart w:id="4687" w:name="_Toc47593052"/>
      <w:bookmarkStart w:id="4688" w:name="_Toc51835139"/>
      <w:bookmarkStart w:id="4689" w:name="_Toc83355710"/>
      <w:r w:rsidRPr="00140E21">
        <w:t>5.2.6.1</w:t>
      </w:r>
      <w:r w:rsidRPr="00140E21">
        <w:tab/>
        <w:t>General</w:t>
      </w:r>
      <w:bookmarkEnd w:id="4683"/>
      <w:bookmarkEnd w:id="4684"/>
      <w:bookmarkEnd w:id="4685"/>
      <w:bookmarkEnd w:id="4686"/>
      <w:bookmarkEnd w:id="4687"/>
      <w:bookmarkEnd w:id="4688"/>
      <w:bookmarkEnd w:id="468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7142271C" w14:textId="77777777" w:rsidTr="0093449A">
        <w:trPr>
          <w:trHeight w:val="309"/>
        </w:trPr>
        <w:tc>
          <w:tcPr>
            <w:tcW w:w="2687" w:type="dxa"/>
            <w:tcBorders>
              <w:bottom w:val="single" w:sz="4" w:space="0" w:color="auto"/>
            </w:tcBorders>
          </w:tcPr>
          <w:p w14:paraId="17DFE56A" w14:textId="592ECCE2" w:rsidR="00E278BC" w:rsidRDefault="00E278BC" w:rsidP="00E278BC">
            <w:pPr>
              <w:pStyle w:val="TAL"/>
              <w:rPr>
                <w:rFonts w:eastAsia="SimSun"/>
                <w:b/>
                <w:lang w:eastAsia="zh-CN"/>
              </w:rPr>
            </w:pPr>
            <w:r>
              <w:rPr>
                <w:rFonts w:eastAsia="SimSun"/>
                <w:b/>
                <w:lang w:eastAsia="zh-CN"/>
              </w:rPr>
              <w:t>Nnef_SliceStatus</w:t>
            </w:r>
          </w:p>
        </w:tc>
        <w:tc>
          <w:tcPr>
            <w:tcW w:w="2085" w:type="dxa"/>
          </w:tcPr>
          <w:p w14:paraId="0370E1D0" w14:textId="06AE34D0" w:rsidR="00E278BC" w:rsidRDefault="00E278BC" w:rsidP="00E278BC">
            <w:pPr>
              <w:pStyle w:val="TAL"/>
              <w:rPr>
                <w:rFonts w:eastAsia="SimSun"/>
                <w:lang w:eastAsia="zh-CN"/>
              </w:rPr>
            </w:pPr>
            <w:r>
              <w:rPr>
                <w:rFonts w:eastAsia="SimSun"/>
                <w:lang w:eastAsia="zh-CN"/>
              </w:rPr>
              <w:t>Retrieve</w:t>
            </w:r>
          </w:p>
        </w:tc>
        <w:tc>
          <w:tcPr>
            <w:tcW w:w="2049" w:type="dxa"/>
          </w:tcPr>
          <w:p w14:paraId="1C9394EC" w14:textId="1595008E" w:rsidR="00E278BC" w:rsidRDefault="00E278BC" w:rsidP="00E278BC">
            <w:pPr>
              <w:pStyle w:val="TAL"/>
              <w:rPr>
                <w:rFonts w:eastAsia="SimSun"/>
              </w:rPr>
            </w:pPr>
            <w:r>
              <w:rPr>
                <w:rFonts w:eastAsia="SimSun"/>
              </w:rPr>
              <w:t>Request/Response</w:t>
            </w:r>
          </w:p>
        </w:tc>
        <w:tc>
          <w:tcPr>
            <w:tcW w:w="1633" w:type="dxa"/>
          </w:tcPr>
          <w:p w14:paraId="64C4E997" w14:textId="5B6DE2C2" w:rsidR="00E278BC"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B1786E" w:rsidRPr="00140E21" w14:paraId="092EC2EE" w14:textId="77777777" w:rsidTr="006E7760">
        <w:trPr>
          <w:trHeight w:val="309"/>
        </w:trPr>
        <w:tc>
          <w:tcPr>
            <w:tcW w:w="2687" w:type="dxa"/>
            <w:tcBorders>
              <w:top w:val="nil"/>
              <w:bottom w:val="nil"/>
            </w:tcBorders>
          </w:tcPr>
          <w:p w14:paraId="14265936" w14:textId="77777777" w:rsidR="00B1786E" w:rsidRPr="00140E21" w:rsidRDefault="00B1786E" w:rsidP="00B1786E">
            <w:pPr>
              <w:pStyle w:val="TAL"/>
              <w:rPr>
                <w:b/>
                <w:lang w:eastAsia="zh-CN"/>
              </w:rPr>
            </w:pPr>
          </w:p>
        </w:tc>
        <w:tc>
          <w:tcPr>
            <w:tcW w:w="2085" w:type="dxa"/>
          </w:tcPr>
          <w:p w14:paraId="1E3916CE" w14:textId="136095D9" w:rsidR="00B1786E" w:rsidRDefault="00B1786E" w:rsidP="00B1786E">
            <w:pPr>
              <w:pStyle w:val="TAL"/>
              <w:rPr>
                <w:rFonts w:eastAsia="SimSun"/>
                <w:lang w:eastAsia="zh-CN"/>
              </w:rPr>
            </w:pPr>
            <w:r>
              <w:rPr>
                <w:rFonts w:eastAsia="SimSun"/>
                <w:lang w:eastAsia="zh-CN"/>
              </w:rPr>
              <w:t>ASTICreate</w:t>
            </w:r>
          </w:p>
        </w:tc>
        <w:tc>
          <w:tcPr>
            <w:tcW w:w="2049" w:type="dxa"/>
          </w:tcPr>
          <w:p w14:paraId="0F2C9A6E" w14:textId="47FC7970" w:rsidR="00B1786E" w:rsidRPr="00140E21" w:rsidRDefault="00B1786E" w:rsidP="00B1786E">
            <w:pPr>
              <w:pStyle w:val="TAL"/>
            </w:pPr>
            <w:r>
              <w:rPr>
                <w:rFonts w:eastAsia="SimSun"/>
              </w:rPr>
              <w:t>Request/Response</w:t>
            </w:r>
          </w:p>
        </w:tc>
        <w:tc>
          <w:tcPr>
            <w:tcW w:w="1633" w:type="dxa"/>
          </w:tcPr>
          <w:p w14:paraId="3D2D2D47" w14:textId="3BCBA59D" w:rsidR="00B1786E" w:rsidRDefault="00B1786E" w:rsidP="00B1786E">
            <w:pPr>
              <w:pStyle w:val="TAL"/>
              <w:rPr>
                <w:rFonts w:eastAsia="SimSun"/>
                <w:lang w:eastAsia="zh-CN"/>
              </w:rPr>
            </w:pPr>
            <w:r>
              <w:rPr>
                <w:rFonts w:eastAsia="SimSun"/>
                <w:lang w:eastAsia="zh-CN"/>
              </w:rPr>
              <w:t>AF</w:t>
            </w:r>
          </w:p>
        </w:tc>
      </w:tr>
      <w:tr w:rsidR="00B1786E" w:rsidRPr="00140E21" w14:paraId="6A6090F2" w14:textId="77777777" w:rsidTr="006E7760">
        <w:trPr>
          <w:trHeight w:val="309"/>
        </w:trPr>
        <w:tc>
          <w:tcPr>
            <w:tcW w:w="2687" w:type="dxa"/>
            <w:tcBorders>
              <w:top w:val="nil"/>
              <w:bottom w:val="nil"/>
            </w:tcBorders>
          </w:tcPr>
          <w:p w14:paraId="6664E496" w14:textId="77777777" w:rsidR="00B1786E" w:rsidRPr="00140E21" w:rsidRDefault="00B1786E" w:rsidP="00B1786E">
            <w:pPr>
              <w:pStyle w:val="TAL"/>
              <w:rPr>
                <w:b/>
                <w:lang w:eastAsia="zh-CN"/>
              </w:rPr>
            </w:pPr>
          </w:p>
        </w:tc>
        <w:tc>
          <w:tcPr>
            <w:tcW w:w="2085" w:type="dxa"/>
          </w:tcPr>
          <w:p w14:paraId="47A23585" w14:textId="21BEEE77" w:rsidR="00B1786E" w:rsidRDefault="00B1786E" w:rsidP="00B1786E">
            <w:pPr>
              <w:pStyle w:val="TAL"/>
              <w:rPr>
                <w:rFonts w:eastAsia="SimSun"/>
                <w:lang w:eastAsia="zh-CN"/>
              </w:rPr>
            </w:pPr>
            <w:r>
              <w:rPr>
                <w:rFonts w:eastAsia="SimSun"/>
                <w:lang w:eastAsia="zh-CN"/>
              </w:rPr>
              <w:t>ASTIUpdate</w:t>
            </w:r>
          </w:p>
        </w:tc>
        <w:tc>
          <w:tcPr>
            <w:tcW w:w="2049" w:type="dxa"/>
          </w:tcPr>
          <w:p w14:paraId="34EBFFCA" w14:textId="0E9D4F68" w:rsidR="00B1786E" w:rsidRPr="00140E21" w:rsidRDefault="00B1786E" w:rsidP="00B1786E">
            <w:pPr>
              <w:pStyle w:val="TAL"/>
            </w:pPr>
            <w:r>
              <w:rPr>
                <w:rFonts w:eastAsia="SimSun"/>
              </w:rPr>
              <w:t>Request/Response</w:t>
            </w:r>
          </w:p>
        </w:tc>
        <w:tc>
          <w:tcPr>
            <w:tcW w:w="1633" w:type="dxa"/>
          </w:tcPr>
          <w:p w14:paraId="5CC0C55E" w14:textId="43FBF451" w:rsidR="00B1786E" w:rsidRDefault="00B1786E" w:rsidP="00B1786E">
            <w:pPr>
              <w:pStyle w:val="TAL"/>
              <w:rPr>
                <w:rFonts w:eastAsia="SimSun"/>
                <w:lang w:eastAsia="zh-CN"/>
              </w:rPr>
            </w:pPr>
            <w:r w:rsidRPr="00140E21">
              <w:rPr>
                <w:rFonts w:eastAsia="SimSun"/>
                <w:lang w:eastAsia="zh-CN"/>
              </w:rPr>
              <w:t>AF</w:t>
            </w:r>
          </w:p>
        </w:tc>
      </w:tr>
      <w:tr w:rsidR="00B1786E" w:rsidRPr="00140E21" w14:paraId="5F568958" w14:textId="77777777" w:rsidTr="006E7760">
        <w:trPr>
          <w:trHeight w:val="309"/>
        </w:trPr>
        <w:tc>
          <w:tcPr>
            <w:tcW w:w="2687" w:type="dxa"/>
            <w:tcBorders>
              <w:top w:val="nil"/>
              <w:bottom w:val="nil"/>
            </w:tcBorders>
          </w:tcPr>
          <w:p w14:paraId="5D78D64C" w14:textId="77777777" w:rsidR="00B1786E" w:rsidRPr="00140E21" w:rsidRDefault="00B1786E" w:rsidP="00B1786E">
            <w:pPr>
              <w:pStyle w:val="TAL"/>
              <w:rPr>
                <w:b/>
                <w:lang w:eastAsia="zh-CN"/>
              </w:rPr>
            </w:pPr>
          </w:p>
        </w:tc>
        <w:tc>
          <w:tcPr>
            <w:tcW w:w="2085" w:type="dxa"/>
          </w:tcPr>
          <w:p w14:paraId="7FC211D9" w14:textId="66933213" w:rsidR="00B1786E" w:rsidRDefault="00B1786E" w:rsidP="00B1786E">
            <w:pPr>
              <w:pStyle w:val="TAL"/>
              <w:rPr>
                <w:rFonts w:eastAsia="SimSun"/>
                <w:lang w:eastAsia="zh-CN"/>
              </w:rPr>
            </w:pPr>
            <w:r>
              <w:rPr>
                <w:rFonts w:eastAsia="SimSun"/>
                <w:lang w:eastAsia="zh-CN"/>
              </w:rPr>
              <w:t>ASTIDelete</w:t>
            </w:r>
          </w:p>
        </w:tc>
        <w:tc>
          <w:tcPr>
            <w:tcW w:w="2049" w:type="dxa"/>
          </w:tcPr>
          <w:p w14:paraId="5333B5C8" w14:textId="33D88F5C" w:rsidR="00B1786E" w:rsidRPr="00140E21" w:rsidRDefault="00B1786E" w:rsidP="00B1786E">
            <w:pPr>
              <w:pStyle w:val="TAL"/>
            </w:pPr>
            <w:r>
              <w:rPr>
                <w:rFonts w:eastAsia="SimSun"/>
              </w:rPr>
              <w:t>Request/Response</w:t>
            </w:r>
          </w:p>
        </w:tc>
        <w:tc>
          <w:tcPr>
            <w:tcW w:w="1633" w:type="dxa"/>
          </w:tcPr>
          <w:p w14:paraId="01D18E8E" w14:textId="16007E49" w:rsidR="00B1786E" w:rsidRDefault="00B1786E" w:rsidP="00B1786E">
            <w:pPr>
              <w:pStyle w:val="TAL"/>
              <w:rPr>
                <w:rFonts w:eastAsia="SimSun"/>
                <w:lang w:eastAsia="zh-CN"/>
              </w:rPr>
            </w:pPr>
            <w:r w:rsidRPr="00140E21">
              <w:rPr>
                <w:rFonts w:eastAsia="SimSun"/>
                <w:lang w:eastAsia="zh-CN"/>
              </w:rPr>
              <w:t>AF</w:t>
            </w:r>
          </w:p>
        </w:tc>
      </w:tr>
      <w:tr w:rsidR="00B1786E" w:rsidRPr="00140E21" w14:paraId="4F91C3EA" w14:textId="77777777" w:rsidTr="0093449A">
        <w:trPr>
          <w:trHeight w:val="309"/>
        </w:trPr>
        <w:tc>
          <w:tcPr>
            <w:tcW w:w="2687" w:type="dxa"/>
            <w:tcBorders>
              <w:top w:val="nil"/>
              <w:bottom w:val="single" w:sz="4" w:space="0" w:color="auto"/>
            </w:tcBorders>
          </w:tcPr>
          <w:p w14:paraId="2F4743B4" w14:textId="77777777" w:rsidR="00B1786E" w:rsidRPr="00140E21" w:rsidRDefault="00B1786E" w:rsidP="00B1786E">
            <w:pPr>
              <w:pStyle w:val="TAL"/>
              <w:rPr>
                <w:b/>
                <w:lang w:eastAsia="zh-CN"/>
              </w:rPr>
            </w:pPr>
          </w:p>
        </w:tc>
        <w:tc>
          <w:tcPr>
            <w:tcW w:w="2085" w:type="dxa"/>
          </w:tcPr>
          <w:p w14:paraId="5BFD292E" w14:textId="1D30DCA7" w:rsidR="00B1786E" w:rsidRDefault="00B1786E" w:rsidP="00B1786E">
            <w:pPr>
              <w:pStyle w:val="TAL"/>
              <w:rPr>
                <w:rFonts w:eastAsia="SimSun"/>
                <w:lang w:eastAsia="zh-CN"/>
              </w:rPr>
            </w:pPr>
            <w:r>
              <w:rPr>
                <w:rFonts w:eastAsia="SimSun"/>
                <w:lang w:eastAsia="zh-CN"/>
              </w:rPr>
              <w:t>ASTIGet</w:t>
            </w:r>
          </w:p>
        </w:tc>
        <w:tc>
          <w:tcPr>
            <w:tcW w:w="2049" w:type="dxa"/>
          </w:tcPr>
          <w:p w14:paraId="1A21ACEB" w14:textId="2BF98366" w:rsidR="00B1786E" w:rsidRPr="00140E21" w:rsidRDefault="00B1786E" w:rsidP="00B1786E">
            <w:pPr>
              <w:pStyle w:val="TAL"/>
            </w:pPr>
            <w:r>
              <w:rPr>
                <w:rFonts w:eastAsia="SimSun"/>
              </w:rPr>
              <w:t>Request/Response</w:t>
            </w:r>
          </w:p>
        </w:tc>
        <w:tc>
          <w:tcPr>
            <w:tcW w:w="1633" w:type="dxa"/>
          </w:tcPr>
          <w:p w14:paraId="18F379BB" w14:textId="1E32A178" w:rsidR="00B1786E" w:rsidRDefault="00B1786E" w:rsidP="00B1786E">
            <w:pPr>
              <w:pStyle w:val="TAL"/>
              <w:rPr>
                <w:rFonts w:eastAsia="SimSun"/>
                <w:lang w:eastAsia="zh-CN"/>
              </w:rPr>
            </w:pPr>
            <w:r w:rsidRPr="00140E21">
              <w:rPr>
                <w:rFonts w:eastAsia="SimSun"/>
                <w:lang w:eastAsia="zh-CN"/>
              </w:rPr>
              <w:t>AF</w:t>
            </w:r>
          </w:p>
        </w:tc>
      </w:tr>
      <w:tr w:rsidR="0093449A" w:rsidRPr="00140E21" w14:paraId="4460A8C8" w14:textId="77777777" w:rsidTr="0093449A">
        <w:trPr>
          <w:trHeight w:val="309"/>
        </w:trPr>
        <w:tc>
          <w:tcPr>
            <w:tcW w:w="2687" w:type="dxa"/>
            <w:tcBorders>
              <w:top w:val="single" w:sz="4" w:space="0" w:color="auto"/>
              <w:bottom w:val="nil"/>
            </w:tcBorders>
          </w:tcPr>
          <w:p w14:paraId="1951EDDB" w14:textId="3336217B" w:rsidR="0093449A" w:rsidRPr="00140E21" w:rsidRDefault="0093449A" w:rsidP="0093449A">
            <w:pPr>
              <w:pStyle w:val="TAL"/>
              <w:rPr>
                <w:rFonts w:eastAsia="SimSun"/>
                <w:b/>
              </w:rPr>
            </w:pPr>
            <w:r>
              <w:rPr>
                <w:rFonts w:eastAsia="SimSun"/>
                <w:b/>
              </w:rPr>
              <w:t>Nnef_AMPolicyAuthorization</w:t>
            </w:r>
          </w:p>
        </w:tc>
        <w:tc>
          <w:tcPr>
            <w:tcW w:w="2085" w:type="dxa"/>
          </w:tcPr>
          <w:p w14:paraId="771EB556" w14:textId="2081BA4E" w:rsidR="0093449A" w:rsidRPr="00140E21" w:rsidRDefault="0093449A" w:rsidP="0093449A">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93449A" w:rsidRPr="00140E21" w:rsidRDefault="0093449A" w:rsidP="0093449A">
            <w:pPr>
              <w:pStyle w:val="TAL"/>
            </w:pPr>
            <w:r w:rsidRPr="00140E21">
              <w:rPr>
                <w:rFonts w:eastAsia="Yu Mincho"/>
              </w:rPr>
              <w:t>Request/Response</w:t>
            </w:r>
          </w:p>
        </w:tc>
        <w:tc>
          <w:tcPr>
            <w:tcW w:w="1633" w:type="dxa"/>
          </w:tcPr>
          <w:p w14:paraId="04CCEB04" w14:textId="5166FCD8" w:rsidR="0093449A" w:rsidRPr="00140E21" w:rsidRDefault="0093449A" w:rsidP="0093449A">
            <w:pPr>
              <w:pStyle w:val="TAL"/>
              <w:rPr>
                <w:rFonts w:eastAsia="SimSun"/>
                <w:lang w:eastAsia="zh-CN"/>
              </w:rPr>
            </w:pPr>
            <w:r>
              <w:rPr>
                <w:rFonts w:eastAsia="SimSun"/>
                <w:lang w:eastAsia="zh-CN"/>
              </w:rPr>
              <w:t>AF</w:t>
            </w:r>
          </w:p>
        </w:tc>
      </w:tr>
      <w:tr w:rsidR="0093449A" w:rsidRPr="00140E21" w14:paraId="121AEE46" w14:textId="77777777" w:rsidTr="0093449A">
        <w:trPr>
          <w:trHeight w:val="309"/>
        </w:trPr>
        <w:tc>
          <w:tcPr>
            <w:tcW w:w="2687" w:type="dxa"/>
            <w:tcBorders>
              <w:top w:val="nil"/>
              <w:bottom w:val="nil"/>
            </w:tcBorders>
          </w:tcPr>
          <w:p w14:paraId="4B37E090" w14:textId="77777777" w:rsidR="0093449A" w:rsidRPr="00140E21" w:rsidRDefault="0093449A" w:rsidP="0093449A">
            <w:pPr>
              <w:pStyle w:val="TAL"/>
              <w:rPr>
                <w:rFonts w:eastAsia="SimSun"/>
                <w:lang w:eastAsia="zh-CN"/>
              </w:rPr>
            </w:pPr>
          </w:p>
        </w:tc>
        <w:tc>
          <w:tcPr>
            <w:tcW w:w="2085" w:type="dxa"/>
          </w:tcPr>
          <w:p w14:paraId="39AEE155" w14:textId="264862D2" w:rsidR="0093449A" w:rsidRPr="00140E21" w:rsidRDefault="0093449A" w:rsidP="0093449A">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93449A" w:rsidRPr="00140E21" w:rsidRDefault="0093449A" w:rsidP="0093449A">
            <w:pPr>
              <w:pStyle w:val="TAL"/>
              <w:rPr>
                <w:rFonts w:eastAsia="SimSun"/>
              </w:rPr>
            </w:pPr>
            <w:r w:rsidRPr="00140E21">
              <w:t>Request/Response</w:t>
            </w:r>
          </w:p>
        </w:tc>
        <w:tc>
          <w:tcPr>
            <w:tcW w:w="1633" w:type="dxa"/>
          </w:tcPr>
          <w:p w14:paraId="06CA1882" w14:textId="76FEBB2A"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74601F31" w14:textId="77777777" w:rsidTr="0093449A">
        <w:trPr>
          <w:trHeight w:val="309"/>
        </w:trPr>
        <w:tc>
          <w:tcPr>
            <w:tcW w:w="2687" w:type="dxa"/>
            <w:tcBorders>
              <w:top w:val="nil"/>
              <w:bottom w:val="nil"/>
            </w:tcBorders>
          </w:tcPr>
          <w:p w14:paraId="2E33AC01" w14:textId="77777777" w:rsidR="0093449A" w:rsidRPr="00140E21" w:rsidRDefault="0093449A" w:rsidP="0093449A">
            <w:pPr>
              <w:pStyle w:val="TAL"/>
              <w:rPr>
                <w:rFonts w:eastAsia="SimSun"/>
                <w:lang w:eastAsia="zh-CN"/>
              </w:rPr>
            </w:pPr>
          </w:p>
        </w:tc>
        <w:tc>
          <w:tcPr>
            <w:tcW w:w="2085" w:type="dxa"/>
          </w:tcPr>
          <w:p w14:paraId="0F5A5B2A" w14:textId="2702F3A7" w:rsidR="0093449A" w:rsidRPr="00140E21" w:rsidRDefault="0093449A" w:rsidP="0093449A">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93449A" w:rsidRPr="00140E21" w:rsidRDefault="0093449A" w:rsidP="0093449A">
            <w:pPr>
              <w:pStyle w:val="TAL"/>
              <w:rPr>
                <w:rFonts w:eastAsia="SimSun"/>
              </w:rPr>
            </w:pPr>
            <w:r w:rsidRPr="00140E21">
              <w:t>Request/Response</w:t>
            </w:r>
          </w:p>
        </w:tc>
        <w:tc>
          <w:tcPr>
            <w:tcW w:w="1633" w:type="dxa"/>
          </w:tcPr>
          <w:p w14:paraId="69120BEB" w14:textId="255F2C27"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7769446E" w14:textId="77777777" w:rsidTr="0093449A">
        <w:trPr>
          <w:trHeight w:val="309"/>
        </w:trPr>
        <w:tc>
          <w:tcPr>
            <w:tcW w:w="2687" w:type="dxa"/>
            <w:tcBorders>
              <w:top w:val="nil"/>
              <w:bottom w:val="nil"/>
            </w:tcBorders>
          </w:tcPr>
          <w:p w14:paraId="26999F6D" w14:textId="77777777" w:rsidR="0093449A" w:rsidRPr="00140E21" w:rsidRDefault="0093449A" w:rsidP="0093449A">
            <w:pPr>
              <w:pStyle w:val="TAL"/>
              <w:rPr>
                <w:rFonts w:eastAsia="SimSun"/>
                <w:lang w:eastAsia="zh-CN"/>
              </w:rPr>
            </w:pPr>
          </w:p>
        </w:tc>
        <w:tc>
          <w:tcPr>
            <w:tcW w:w="2085" w:type="dxa"/>
          </w:tcPr>
          <w:p w14:paraId="6E85DF8D" w14:textId="11457FD6" w:rsidR="0093449A" w:rsidRPr="00140E21" w:rsidRDefault="0093449A" w:rsidP="0093449A">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93449A" w:rsidRPr="00140E21" w:rsidRDefault="0093449A" w:rsidP="0093449A">
            <w:pPr>
              <w:pStyle w:val="TAL"/>
              <w:rPr>
                <w:rFonts w:eastAsia="SimSun"/>
              </w:rPr>
            </w:pPr>
            <w:r w:rsidRPr="00140E21">
              <w:t>Subscribe/Notify</w:t>
            </w:r>
          </w:p>
        </w:tc>
        <w:tc>
          <w:tcPr>
            <w:tcW w:w="1633" w:type="dxa"/>
          </w:tcPr>
          <w:p w14:paraId="053C5A85" w14:textId="4F2D8B3D"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4BCA5852" w14:textId="77777777" w:rsidTr="0093449A">
        <w:trPr>
          <w:trHeight w:val="309"/>
        </w:trPr>
        <w:tc>
          <w:tcPr>
            <w:tcW w:w="2687" w:type="dxa"/>
            <w:tcBorders>
              <w:top w:val="nil"/>
              <w:bottom w:val="nil"/>
            </w:tcBorders>
          </w:tcPr>
          <w:p w14:paraId="1C731EEF" w14:textId="77777777" w:rsidR="0093449A" w:rsidRPr="00140E21" w:rsidRDefault="0093449A" w:rsidP="0093449A">
            <w:pPr>
              <w:pStyle w:val="TAL"/>
              <w:rPr>
                <w:rFonts w:eastAsia="SimSun"/>
                <w:lang w:eastAsia="zh-CN"/>
              </w:rPr>
            </w:pPr>
          </w:p>
        </w:tc>
        <w:tc>
          <w:tcPr>
            <w:tcW w:w="2085" w:type="dxa"/>
          </w:tcPr>
          <w:p w14:paraId="07766AC1" w14:textId="1E920E6F" w:rsidR="0093449A" w:rsidRPr="00140E21" w:rsidRDefault="0093449A" w:rsidP="0093449A">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93449A" w:rsidRPr="00140E21" w:rsidRDefault="0093449A" w:rsidP="0093449A">
            <w:pPr>
              <w:pStyle w:val="TAL"/>
              <w:rPr>
                <w:rFonts w:eastAsia="SimSun"/>
              </w:rPr>
            </w:pPr>
          </w:p>
        </w:tc>
        <w:tc>
          <w:tcPr>
            <w:tcW w:w="1633" w:type="dxa"/>
          </w:tcPr>
          <w:p w14:paraId="046257AE" w14:textId="0BE9646A" w:rsidR="0093449A" w:rsidRPr="00140E21" w:rsidRDefault="0093449A" w:rsidP="0093449A">
            <w:pPr>
              <w:pStyle w:val="TAL"/>
              <w:rPr>
                <w:rFonts w:eastAsia="SimSun"/>
                <w:lang w:eastAsia="zh-CN"/>
              </w:rPr>
            </w:pPr>
            <w:r>
              <w:rPr>
                <w:rFonts w:eastAsia="SimSun"/>
                <w:lang w:eastAsia="zh-CN"/>
              </w:rPr>
              <w:t>AF</w:t>
            </w:r>
          </w:p>
        </w:tc>
      </w:tr>
      <w:tr w:rsidR="0093449A" w:rsidRPr="00140E21" w14:paraId="6326F9A3" w14:textId="77777777" w:rsidTr="0093449A">
        <w:trPr>
          <w:trHeight w:val="309"/>
        </w:trPr>
        <w:tc>
          <w:tcPr>
            <w:tcW w:w="2687" w:type="dxa"/>
            <w:tcBorders>
              <w:top w:val="nil"/>
              <w:bottom w:val="single" w:sz="4" w:space="0" w:color="auto"/>
            </w:tcBorders>
          </w:tcPr>
          <w:p w14:paraId="2CAB1EC7" w14:textId="77777777" w:rsidR="0093449A" w:rsidRPr="00140E21" w:rsidRDefault="0093449A" w:rsidP="0093449A">
            <w:pPr>
              <w:pStyle w:val="TAL"/>
              <w:rPr>
                <w:rFonts w:eastAsia="SimSun"/>
                <w:lang w:eastAsia="zh-CN"/>
              </w:rPr>
            </w:pPr>
          </w:p>
        </w:tc>
        <w:tc>
          <w:tcPr>
            <w:tcW w:w="2085" w:type="dxa"/>
          </w:tcPr>
          <w:p w14:paraId="3BC87BBB" w14:textId="5FD2C759" w:rsidR="0093449A" w:rsidRPr="00140E21" w:rsidRDefault="0093449A" w:rsidP="0093449A">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93449A" w:rsidRPr="00140E21" w:rsidRDefault="0093449A" w:rsidP="0093449A">
            <w:pPr>
              <w:pStyle w:val="TAL"/>
              <w:rPr>
                <w:rFonts w:eastAsia="SimSun"/>
              </w:rPr>
            </w:pPr>
          </w:p>
        </w:tc>
        <w:tc>
          <w:tcPr>
            <w:tcW w:w="1633" w:type="dxa"/>
          </w:tcPr>
          <w:p w14:paraId="3F52B643" w14:textId="13BDE51E"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39CCF642" w14:textId="77777777" w:rsidTr="0093449A">
        <w:trPr>
          <w:trHeight w:val="309"/>
        </w:trPr>
        <w:tc>
          <w:tcPr>
            <w:tcW w:w="2687" w:type="dxa"/>
            <w:tcBorders>
              <w:bottom w:val="nil"/>
            </w:tcBorders>
          </w:tcPr>
          <w:p w14:paraId="6943BF20" w14:textId="6107861E" w:rsidR="0093449A" w:rsidRPr="006E7760" w:rsidRDefault="0093449A" w:rsidP="0093449A">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93449A" w:rsidRPr="00140E21" w:rsidRDefault="0093449A" w:rsidP="0093449A">
            <w:pPr>
              <w:pStyle w:val="TAL"/>
              <w:rPr>
                <w:rFonts w:eastAsia="SimSun"/>
                <w:lang w:eastAsia="zh-CN"/>
              </w:rPr>
            </w:pPr>
            <w:r w:rsidRPr="00140E21">
              <w:rPr>
                <w:rFonts w:eastAsia="Yu Mincho"/>
              </w:rPr>
              <w:t>Create</w:t>
            </w:r>
          </w:p>
        </w:tc>
        <w:tc>
          <w:tcPr>
            <w:tcW w:w="2049" w:type="dxa"/>
          </w:tcPr>
          <w:p w14:paraId="3B927F62" w14:textId="1FCCC545" w:rsidR="0093449A" w:rsidRPr="00140E21" w:rsidRDefault="0093449A" w:rsidP="0093449A">
            <w:pPr>
              <w:pStyle w:val="TAL"/>
              <w:rPr>
                <w:rFonts w:eastAsia="SimSun"/>
              </w:rPr>
            </w:pPr>
            <w:r w:rsidRPr="00140E21">
              <w:rPr>
                <w:rFonts w:eastAsia="Yu Mincho"/>
              </w:rPr>
              <w:t>Request/Response</w:t>
            </w:r>
          </w:p>
        </w:tc>
        <w:tc>
          <w:tcPr>
            <w:tcW w:w="1633" w:type="dxa"/>
          </w:tcPr>
          <w:p w14:paraId="7E2DB02F" w14:textId="770B629F"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47273701" w14:textId="77777777" w:rsidTr="0093449A">
        <w:trPr>
          <w:trHeight w:val="309"/>
        </w:trPr>
        <w:tc>
          <w:tcPr>
            <w:tcW w:w="2687" w:type="dxa"/>
            <w:tcBorders>
              <w:top w:val="nil"/>
              <w:bottom w:val="nil"/>
            </w:tcBorders>
          </w:tcPr>
          <w:p w14:paraId="07100D22" w14:textId="77777777" w:rsidR="0093449A" w:rsidRPr="00140E21" w:rsidRDefault="0093449A" w:rsidP="0093449A">
            <w:pPr>
              <w:pStyle w:val="TAL"/>
              <w:rPr>
                <w:rFonts w:eastAsia="SimSun"/>
                <w:lang w:eastAsia="zh-CN"/>
              </w:rPr>
            </w:pPr>
          </w:p>
        </w:tc>
        <w:tc>
          <w:tcPr>
            <w:tcW w:w="2085" w:type="dxa"/>
          </w:tcPr>
          <w:p w14:paraId="0DD48BF3" w14:textId="4845B640" w:rsidR="0093449A" w:rsidRPr="00140E21" w:rsidRDefault="0093449A" w:rsidP="0093449A">
            <w:pPr>
              <w:pStyle w:val="TAL"/>
              <w:rPr>
                <w:rFonts w:eastAsia="SimSun"/>
                <w:lang w:eastAsia="zh-CN"/>
              </w:rPr>
            </w:pPr>
            <w:r w:rsidRPr="00140E21">
              <w:rPr>
                <w:lang w:eastAsia="zh-CN"/>
              </w:rPr>
              <w:t>Update</w:t>
            </w:r>
          </w:p>
        </w:tc>
        <w:tc>
          <w:tcPr>
            <w:tcW w:w="2049" w:type="dxa"/>
            <w:tcBorders>
              <w:top w:val="nil"/>
            </w:tcBorders>
          </w:tcPr>
          <w:p w14:paraId="2E099E67" w14:textId="0DB8A523" w:rsidR="0093449A" w:rsidRPr="00140E21" w:rsidRDefault="0093449A" w:rsidP="0093449A">
            <w:pPr>
              <w:pStyle w:val="TAL"/>
              <w:rPr>
                <w:rFonts w:eastAsia="SimSun"/>
              </w:rPr>
            </w:pPr>
            <w:r w:rsidRPr="00140E21">
              <w:t>Request/Response</w:t>
            </w:r>
          </w:p>
        </w:tc>
        <w:tc>
          <w:tcPr>
            <w:tcW w:w="1633" w:type="dxa"/>
          </w:tcPr>
          <w:p w14:paraId="420EA6F1" w14:textId="0AD36CD8"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54F2748C" w14:textId="77777777" w:rsidTr="0093449A">
        <w:trPr>
          <w:trHeight w:val="309"/>
        </w:trPr>
        <w:tc>
          <w:tcPr>
            <w:tcW w:w="2687" w:type="dxa"/>
            <w:tcBorders>
              <w:top w:val="nil"/>
              <w:bottom w:val="nil"/>
            </w:tcBorders>
          </w:tcPr>
          <w:p w14:paraId="4675F7D5" w14:textId="77777777" w:rsidR="0093449A" w:rsidRPr="00140E21" w:rsidRDefault="0093449A" w:rsidP="0093449A">
            <w:pPr>
              <w:pStyle w:val="TAL"/>
              <w:rPr>
                <w:rFonts w:eastAsia="SimSun"/>
                <w:lang w:eastAsia="zh-CN"/>
              </w:rPr>
            </w:pPr>
          </w:p>
        </w:tc>
        <w:tc>
          <w:tcPr>
            <w:tcW w:w="2085" w:type="dxa"/>
          </w:tcPr>
          <w:p w14:paraId="36B17162" w14:textId="356D9070" w:rsidR="0093449A" w:rsidRPr="00140E21" w:rsidRDefault="0093449A" w:rsidP="0093449A">
            <w:pPr>
              <w:pStyle w:val="TAL"/>
              <w:rPr>
                <w:rFonts w:eastAsia="SimSun"/>
                <w:lang w:eastAsia="zh-CN"/>
              </w:rPr>
            </w:pPr>
            <w:r w:rsidRPr="00140E21">
              <w:t>Delete</w:t>
            </w:r>
          </w:p>
        </w:tc>
        <w:tc>
          <w:tcPr>
            <w:tcW w:w="2049" w:type="dxa"/>
          </w:tcPr>
          <w:p w14:paraId="50578F9F" w14:textId="7FA3E49C" w:rsidR="0093449A" w:rsidRPr="00140E21" w:rsidRDefault="0093449A" w:rsidP="0093449A">
            <w:pPr>
              <w:pStyle w:val="TAL"/>
              <w:rPr>
                <w:rFonts w:eastAsia="SimSun"/>
              </w:rPr>
            </w:pPr>
            <w:r w:rsidRPr="00140E21">
              <w:t>Request/Response</w:t>
            </w:r>
          </w:p>
        </w:tc>
        <w:tc>
          <w:tcPr>
            <w:tcW w:w="1633" w:type="dxa"/>
          </w:tcPr>
          <w:p w14:paraId="4A2DAA7E" w14:textId="50F4CEFB"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1B79EBAD" w14:textId="77777777" w:rsidTr="0093449A">
        <w:trPr>
          <w:trHeight w:val="309"/>
        </w:trPr>
        <w:tc>
          <w:tcPr>
            <w:tcW w:w="2687" w:type="dxa"/>
            <w:tcBorders>
              <w:top w:val="nil"/>
            </w:tcBorders>
          </w:tcPr>
          <w:p w14:paraId="746DF15A" w14:textId="77777777" w:rsidR="0093449A" w:rsidRPr="00140E21" w:rsidRDefault="0093449A" w:rsidP="0093449A">
            <w:pPr>
              <w:pStyle w:val="TAL"/>
              <w:rPr>
                <w:rFonts w:eastAsia="SimSun"/>
                <w:lang w:eastAsia="zh-CN"/>
              </w:rPr>
            </w:pPr>
          </w:p>
        </w:tc>
        <w:tc>
          <w:tcPr>
            <w:tcW w:w="2085" w:type="dxa"/>
          </w:tcPr>
          <w:p w14:paraId="38D10960" w14:textId="474AF4B3" w:rsidR="0093449A" w:rsidRPr="00140E21" w:rsidRDefault="0093449A" w:rsidP="0093449A">
            <w:pPr>
              <w:pStyle w:val="TAL"/>
            </w:pPr>
            <w:r w:rsidRPr="00140E21">
              <w:rPr>
                <w:rFonts w:eastAsia="SimSun"/>
                <w:lang w:eastAsia="zh-CN"/>
              </w:rPr>
              <w:t>Notify</w:t>
            </w:r>
          </w:p>
        </w:tc>
        <w:tc>
          <w:tcPr>
            <w:tcW w:w="2049" w:type="dxa"/>
          </w:tcPr>
          <w:p w14:paraId="46616F22" w14:textId="4D863E04" w:rsidR="0093449A" w:rsidRPr="00140E21" w:rsidRDefault="0093449A" w:rsidP="0093449A">
            <w:pPr>
              <w:pStyle w:val="TAL"/>
            </w:pPr>
            <w:r w:rsidRPr="00140E21">
              <w:t>Subscribe/Notify</w:t>
            </w:r>
          </w:p>
        </w:tc>
        <w:tc>
          <w:tcPr>
            <w:tcW w:w="1633" w:type="dxa"/>
          </w:tcPr>
          <w:p w14:paraId="22F13B3A" w14:textId="5AB56526" w:rsidR="0093449A" w:rsidRPr="00140E21" w:rsidRDefault="0093449A" w:rsidP="0093449A">
            <w:pPr>
              <w:pStyle w:val="TAL"/>
              <w:rPr>
                <w:lang w:eastAsia="zh-CN"/>
              </w:rPr>
            </w:pPr>
            <w:r w:rsidRPr="00140E21">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90" w:name="_Toc20204512"/>
      <w:bookmarkStart w:id="4691" w:name="_Toc27895211"/>
      <w:bookmarkStart w:id="4692" w:name="_Toc36192308"/>
      <w:bookmarkStart w:id="4693" w:name="_Toc45193421"/>
      <w:bookmarkStart w:id="4694" w:name="_Toc47593053"/>
      <w:bookmarkStart w:id="4695" w:name="_Toc51835140"/>
      <w:bookmarkStart w:id="4696" w:name="_Toc83355711"/>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690"/>
      <w:bookmarkEnd w:id="4691"/>
      <w:bookmarkEnd w:id="4692"/>
      <w:bookmarkEnd w:id="4693"/>
      <w:bookmarkEnd w:id="4694"/>
      <w:bookmarkEnd w:id="4695"/>
      <w:bookmarkEnd w:id="4696"/>
    </w:p>
    <w:p w14:paraId="308EFEB1" w14:textId="77777777" w:rsidR="00776774" w:rsidRPr="00140E21" w:rsidRDefault="00776774" w:rsidP="00776774">
      <w:pPr>
        <w:pStyle w:val="Heading5"/>
        <w:rPr>
          <w:rFonts w:eastAsia="SimSun"/>
          <w:lang w:eastAsia="zh-CN"/>
        </w:rPr>
      </w:pPr>
      <w:bookmarkStart w:id="4697" w:name="_Toc20204513"/>
      <w:bookmarkStart w:id="4698" w:name="_Toc27895212"/>
      <w:bookmarkStart w:id="4699" w:name="_Toc36192309"/>
      <w:bookmarkStart w:id="4700" w:name="_Toc45193422"/>
      <w:bookmarkStart w:id="4701" w:name="_Toc47593054"/>
      <w:bookmarkStart w:id="4702" w:name="_Toc51835141"/>
      <w:bookmarkStart w:id="4703" w:name="_Toc83355712"/>
      <w:r w:rsidRPr="00140E21">
        <w:rPr>
          <w:rFonts w:eastAsia="SimSun"/>
          <w:lang w:eastAsia="zh-CN"/>
        </w:rPr>
        <w:t>5.2.6.2.1</w:t>
      </w:r>
      <w:r w:rsidRPr="00140E21">
        <w:rPr>
          <w:rFonts w:eastAsia="SimSun"/>
          <w:lang w:eastAsia="zh-CN"/>
        </w:rPr>
        <w:tab/>
        <w:t>General</w:t>
      </w:r>
      <w:bookmarkEnd w:id="4697"/>
      <w:bookmarkEnd w:id="4698"/>
      <w:bookmarkEnd w:id="4699"/>
      <w:bookmarkEnd w:id="4700"/>
      <w:bookmarkEnd w:id="4701"/>
      <w:bookmarkEnd w:id="4702"/>
      <w:bookmarkEnd w:id="470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0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05" w:name="_Toc27895213"/>
      <w:bookmarkStart w:id="4706" w:name="_Toc36192310"/>
      <w:bookmarkStart w:id="4707" w:name="_Toc45193423"/>
      <w:bookmarkStart w:id="4708" w:name="_Toc47593055"/>
      <w:bookmarkStart w:id="4709" w:name="_Toc51835142"/>
      <w:bookmarkStart w:id="4710" w:name="_Toc83355713"/>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04"/>
      <w:bookmarkEnd w:id="4705"/>
      <w:bookmarkEnd w:id="4706"/>
      <w:bookmarkEnd w:id="4707"/>
      <w:bookmarkEnd w:id="4708"/>
      <w:bookmarkEnd w:id="4709"/>
      <w:bookmarkEnd w:id="4710"/>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7DB76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 from a group-based event notification subscription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711" w:name="_Toc20204515"/>
      <w:bookmarkStart w:id="4712" w:name="_Toc27895214"/>
      <w:bookmarkStart w:id="4713" w:name="_Toc36192311"/>
      <w:bookmarkStart w:id="4714" w:name="_Toc45193424"/>
      <w:bookmarkStart w:id="4715" w:name="_Toc47593056"/>
      <w:bookmarkStart w:id="4716" w:name="_Toc51835143"/>
      <w:bookmarkStart w:id="4717" w:name="_Toc83355714"/>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11"/>
      <w:bookmarkEnd w:id="4712"/>
      <w:bookmarkEnd w:id="4713"/>
      <w:bookmarkEnd w:id="4714"/>
      <w:bookmarkEnd w:id="4715"/>
      <w:bookmarkEnd w:id="4716"/>
      <w:bookmarkEnd w:id="4717"/>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18" w:name="_Toc20204516"/>
      <w:bookmarkStart w:id="4719" w:name="_Toc27895215"/>
      <w:bookmarkStart w:id="4720" w:name="_Toc36192312"/>
      <w:bookmarkStart w:id="4721" w:name="_Toc45193425"/>
      <w:bookmarkStart w:id="4722" w:name="_Toc47593057"/>
      <w:bookmarkStart w:id="4723" w:name="_Toc51835144"/>
      <w:bookmarkStart w:id="4724" w:name="_Toc83355715"/>
      <w:r w:rsidRPr="00140E21">
        <w:rPr>
          <w:rFonts w:eastAsia="SimSun"/>
          <w:lang w:eastAsia="zh-CN"/>
        </w:rPr>
        <w:t>5.2.6.2.4</w:t>
      </w:r>
      <w:r w:rsidRPr="00140E21">
        <w:rPr>
          <w:rFonts w:eastAsia="SimSun"/>
          <w:lang w:eastAsia="zh-CN"/>
        </w:rPr>
        <w:tab/>
        <w:t>Nnef_EventExposure_Notify service operation</w:t>
      </w:r>
      <w:bookmarkEnd w:id="4718"/>
      <w:bookmarkEnd w:id="4719"/>
      <w:bookmarkEnd w:id="4720"/>
      <w:bookmarkEnd w:id="4721"/>
      <w:bookmarkEnd w:id="4722"/>
      <w:bookmarkEnd w:id="4723"/>
      <w:bookmarkEnd w:id="4724"/>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25" w:name="_Toc20204517"/>
      <w:bookmarkStart w:id="4726" w:name="_Toc27895216"/>
      <w:bookmarkStart w:id="4727" w:name="_Toc36192313"/>
      <w:bookmarkStart w:id="4728" w:name="_Toc45193426"/>
      <w:bookmarkStart w:id="4729" w:name="_Toc47593058"/>
      <w:bookmarkStart w:id="4730" w:name="_Toc51835145"/>
      <w:bookmarkStart w:id="4731" w:name="_Toc83355716"/>
      <w:r w:rsidRPr="00140E21">
        <w:rPr>
          <w:rFonts w:eastAsia="SimSun"/>
        </w:rPr>
        <w:t>5.2.6.3</w:t>
      </w:r>
      <w:r w:rsidRPr="00140E21">
        <w:rPr>
          <w:rFonts w:eastAsia="SimSun"/>
        </w:rPr>
        <w:tab/>
        <w:t>Nnef_PFDManagement</w:t>
      </w:r>
      <w:r w:rsidRPr="00140E21">
        <w:rPr>
          <w:rFonts w:eastAsia="SimSun"/>
          <w:lang w:eastAsia="zh-CN"/>
        </w:rPr>
        <w:t xml:space="preserve"> service</w:t>
      </w:r>
      <w:bookmarkEnd w:id="4725"/>
      <w:bookmarkEnd w:id="4726"/>
      <w:bookmarkEnd w:id="4727"/>
      <w:bookmarkEnd w:id="4728"/>
      <w:bookmarkEnd w:id="4729"/>
      <w:bookmarkEnd w:id="4730"/>
      <w:bookmarkEnd w:id="4731"/>
    </w:p>
    <w:p w14:paraId="65AE56E2" w14:textId="77777777" w:rsidR="00776774" w:rsidRPr="00140E21" w:rsidRDefault="00776774" w:rsidP="00776774">
      <w:pPr>
        <w:pStyle w:val="Heading5"/>
        <w:rPr>
          <w:lang w:eastAsia="zh-CN"/>
        </w:rPr>
      </w:pPr>
      <w:bookmarkStart w:id="4732" w:name="_Toc20204518"/>
      <w:bookmarkStart w:id="4733" w:name="_Toc27895217"/>
      <w:bookmarkStart w:id="4734" w:name="_Toc36192314"/>
      <w:bookmarkStart w:id="4735" w:name="_Toc45193427"/>
      <w:bookmarkStart w:id="4736" w:name="_Toc47593059"/>
      <w:bookmarkStart w:id="4737" w:name="_Toc51835146"/>
      <w:bookmarkStart w:id="4738" w:name="_Toc83355717"/>
      <w:r w:rsidRPr="00140E21">
        <w:rPr>
          <w:lang w:eastAsia="zh-CN"/>
        </w:rPr>
        <w:t>5.2.6.3.1</w:t>
      </w:r>
      <w:r w:rsidRPr="00140E21">
        <w:rPr>
          <w:lang w:eastAsia="zh-CN"/>
        </w:rPr>
        <w:tab/>
        <w:t>General</w:t>
      </w:r>
      <w:bookmarkEnd w:id="4732"/>
      <w:bookmarkEnd w:id="4733"/>
      <w:bookmarkEnd w:id="4734"/>
      <w:bookmarkEnd w:id="4735"/>
      <w:bookmarkEnd w:id="4736"/>
      <w:bookmarkEnd w:id="4737"/>
      <w:bookmarkEnd w:id="4738"/>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39" w:name="_Toc20204519"/>
      <w:bookmarkStart w:id="4740" w:name="_Toc27895218"/>
      <w:bookmarkStart w:id="4741" w:name="_Toc36192315"/>
      <w:bookmarkStart w:id="4742" w:name="_Toc45193428"/>
      <w:bookmarkStart w:id="4743" w:name="_Toc47593060"/>
      <w:bookmarkStart w:id="4744" w:name="_Toc51835147"/>
      <w:bookmarkStart w:id="4745" w:name="_Toc83355718"/>
      <w:r w:rsidRPr="00140E21">
        <w:rPr>
          <w:lang w:eastAsia="zh-CN"/>
        </w:rPr>
        <w:lastRenderedPageBreak/>
        <w:t>5.2.6.3.2</w:t>
      </w:r>
      <w:r w:rsidRPr="00140E21">
        <w:rPr>
          <w:lang w:eastAsia="zh-CN"/>
        </w:rPr>
        <w:tab/>
      </w:r>
      <w:r w:rsidRPr="00140E21">
        <w:rPr>
          <w:rFonts w:eastAsia="SimSun"/>
        </w:rPr>
        <w:t>Nnef_PFDManagement_Fetch service operation</w:t>
      </w:r>
      <w:bookmarkEnd w:id="4739"/>
      <w:bookmarkEnd w:id="4740"/>
      <w:bookmarkEnd w:id="4741"/>
      <w:bookmarkEnd w:id="4742"/>
      <w:bookmarkEnd w:id="4743"/>
      <w:bookmarkEnd w:id="4744"/>
      <w:bookmarkEnd w:id="474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46" w:name="_Toc20204520"/>
      <w:bookmarkStart w:id="4747" w:name="_Toc27895219"/>
      <w:bookmarkStart w:id="4748" w:name="_Toc36192316"/>
      <w:bookmarkStart w:id="4749" w:name="_Toc45193429"/>
      <w:bookmarkStart w:id="4750" w:name="_Toc47593061"/>
      <w:bookmarkStart w:id="4751" w:name="_Toc51835148"/>
      <w:bookmarkStart w:id="4752" w:name="_Toc83355719"/>
      <w:r w:rsidRPr="00140E21">
        <w:rPr>
          <w:lang w:eastAsia="zh-CN"/>
        </w:rPr>
        <w:t>5.2.6.3.3</w:t>
      </w:r>
      <w:r w:rsidRPr="00140E21">
        <w:rPr>
          <w:lang w:eastAsia="zh-CN"/>
        </w:rPr>
        <w:tab/>
      </w:r>
      <w:r w:rsidRPr="00140E21">
        <w:rPr>
          <w:rFonts w:eastAsia="SimSun"/>
        </w:rPr>
        <w:t>Nnef_PFDManagement_Subscribe service operation</w:t>
      </w:r>
      <w:bookmarkEnd w:id="4746"/>
      <w:bookmarkEnd w:id="4747"/>
      <w:bookmarkEnd w:id="4748"/>
      <w:bookmarkEnd w:id="4749"/>
      <w:bookmarkEnd w:id="4750"/>
      <w:bookmarkEnd w:id="4751"/>
      <w:bookmarkEnd w:id="475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53" w:name="_Toc20204521"/>
      <w:bookmarkStart w:id="4754" w:name="_Toc27895220"/>
      <w:bookmarkStart w:id="4755" w:name="_Toc36192317"/>
      <w:bookmarkStart w:id="4756" w:name="_Toc45193430"/>
      <w:bookmarkStart w:id="4757" w:name="_Toc47593062"/>
      <w:bookmarkStart w:id="4758" w:name="_Toc51835149"/>
      <w:bookmarkStart w:id="4759" w:name="_Toc83355720"/>
      <w:r w:rsidRPr="00140E21">
        <w:rPr>
          <w:lang w:eastAsia="zh-CN"/>
        </w:rPr>
        <w:t>5.2.6.3.4</w:t>
      </w:r>
      <w:r w:rsidRPr="00140E21">
        <w:rPr>
          <w:lang w:eastAsia="zh-CN"/>
        </w:rPr>
        <w:tab/>
      </w:r>
      <w:r w:rsidRPr="00140E21">
        <w:rPr>
          <w:rFonts w:eastAsia="SimSun"/>
        </w:rPr>
        <w:t>Nnef_PFDManagement_Notify service operation</w:t>
      </w:r>
      <w:bookmarkEnd w:id="4753"/>
      <w:bookmarkEnd w:id="4754"/>
      <w:bookmarkEnd w:id="4755"/>
      <w:bookmarkEnd w:id="4756"/>
      <w:bookmarkEnd w:id="4757"/>
      <w:bookmarkEnd w:id="4758"/>
      <w:bookmarkEnd w:id="4759"/>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60" w:name="_Toc20204522"/>
      <w:bookmarkStart w:id="4761" w:name="_Toc27895221"/>
      <w:bookmarkStart w:id="4762" w:name="_Toc36192318"/>
      <w:bookmarkStart w:id="4763" w:name="_Toc45193431"/>
      <w:bookmarkStart w:id="4764" w:name="_Toc47593063"/>
      <w:bookmarkStart w:id="4765" w:name="_Toc51835150"/>
      <w:bookmarkStart w:id="4766" w:name="_Toc83355721"/>
      <w:r w:rsidRPr="00140E21">
        <w:rPr>
          <w:lang w:eastAsia="zh-CN"/>
        </w:rPr>
        <w:t>5.2.6.3.5</w:t>
      </w:r>
      <w:r w:rsidRPr="00140E21">
        <w:rPr>
          <w:lang w:eastAsia="zh-CN"/>
        </w:rPr>
        <w:tab/>
      </w:r>
      <w:r w:rsidRPr="00140E21">
        <w:rPr>
          <w:rFonts w:eastAsia="SimSun"/>
        </w:rPr>
        <w:t>Nnef_PFDManagement_Unsubscribe service operation</w:t>
      </w:r>
      <w:bookmarkEnd w:id="4760"/>
      <w:bookmarkEnd w:id="4761"/>
      <w:bookmarkEnd w:id="4762"/>
      <w:bookmarkEnd w:id="4763"/>
      <w:bookmarkEnd w:id="4764"/>
      <w:bookmarkEnd w:id="4765"/>
      <w:bookmarkEnd w:id="4766"/>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67" w:name="_Toc20204523"/>
      <w:bookmarkStart w:id="4768" w:name="_Toc27895222"/>
      <w:bookmarkStart w:id="4769" w:name="_Toc36192319"/>
      <w:bookmarkStart w:id="4770" w:name="_Toc45193432"/>
      <w:bookmarkStart w:id="4771" w:name="_Toc47593064"/>
      <w:bookmarkStart w:id="4772" w:name="_Toc51835151"/>
      <w:bookmarkStart w:id="4773" w:name="_Toc83355722"/>
      <w:r w:rsidRPr="00140E21">
        <w:t>5.2.6.3.6</w:t>
      </w:r>
      <w:r w:rsidRPr="00140E21">
        <w:tab/>
        <w:t>Nnef_PFDManagement_Create service operation</w:t>
      </w:r>
      <w:bookmarkEnd w:id="4767"/>
      <w:bookmarkEnd w:id="4768"/>
      <w:bookmarkEnd w:id="4769"/>
      <w:bookmarkEnd w:id="4770"/>
      <w:bookmarkEnd w:id="4771"/>
      <w:bookmarkEnd w:id="4772"/>
      <w:bookmarkEnd w:id="477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74" w:name="_Toc20204524"/>
      <w:bookmarkStart w:id="4775" w:name="_Toc27895223"/>
      <w:bookmarkStart w:id="4776" w:name="_Toc36192320"/>
      <w:bookmarkStart w:id="4777" w:name="_Toc45193433"/>
      <w:bookmarkStart w:id="4778" w:name="_Toc47593065"/>
      <w:bookmarkStart w:id="4779" w:name="_Toc51835152"/>
      <w:bookmarkStart w:id="4780" w:name="_Toc83355723"/>
      <w:r w:rsidRPr="00140E21">
        <w:t>5.2.6.3.7</w:t>
      </w:r>
      <w:r w:rsidRPr="00140E21">
        <w:tab/>
        <w:t>Nnef_PFDManagement_Update service operation</w:t>
      </w:r>
      <w:bookmarkEnd w:id="4774"/>
      <w:bookmarkEnd w:id="4775"/>
      <w:bookmarkEnd w:id="4776"/>
      <w:bookmarkEnd w:id="4777"/>
      <w:bookmarkEnd w:id="4778"/>
      <w:bookmarkEnd w:id="4779"/>
      <w:bookmarkEnd w:id="4780"/>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lastRenderedPageBreak/>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81" w:name="_Toc20204525"/>
      <w:bookmarkStart w:id="4782" w:name="_Toc27895224"/>
      <w:bookmarkStart w:id="4783" w:name="_Toc36192321"/>
      <w:bookmarkStart w:id="4784" w:name="_Toc45193434"/>
      <w:bookmarkStart w:id="4785" w:name="_Toc47593066"/>
      <w:bookmarkStart w:id="4786" w:name="_Toc51835153"/>
      <w:bookmarkStart w:id="4787" w:name="_Toc83355724"/>
      <w:r w:rsidRPr="00140E21">
        <w:t>5.2.6.3.8</w:t>
      </w:r>
      <w:r w:rsidRPr="00140E21">
        <w:tab/>
        <w:t>Nnef_PFDManagement_Delete service operation</w:t>
      </w:r>
      <w:bookmarkEnd w:id="4781"/>
      <w:bookmarkEnd w:id="4782"/>
      <w:bookmarkEnd w:id="4783"/>
      <w:bookmarkEnd w:id="4784"/>
      <w:bookmarkEnd w:id="4785"/>
      <w:bookmarkEnd w:id="4786"/>
      <w:bookmarkEnd w:id="478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88" w:name="_Toc20204526"/>
      <w:bookmarkStart w:id="4789" w:name="_Toc27895225"/>
      <w:bookmarkStart w:id="4790" w:name="_Toc36192322"/>
      <w:bookmarkStart w:id="4791" w:name="_Toc45193435"/>
      <w:bookmarkStart w:id="4792" w:name="_Toc47593067"/>
      <w:bookmarkStart w:id="4793" w:name="_Toc51835154"/>
      <w:bookmarkStart w:id="4794" w:name="_Toc83355725"/>
      <w:r w:rsidRPr="00140E21">
        <w:t>5.2.6.4</w:t>
      </w:r>
      <w:r w:rsidRPr="00140E21">
        <w:tab/>
        <w:t>Nnef_Pa</w:t>
      </w:r>
      <w:r w:rsidRPr="00140E21">
        <w:rPr>
          <w:rFonts w:eastAsia="SimSun"/>
          <w:lang w:eastAsia="zh-CN"/>
        </w:rPr>
        <w:t>rameterProvision</w:t>
      </w:r>
      <w:r w:rsidRPr="00140E21">
        <w:rPr>
          <w:lang w:eastAsia="zh-CN"/>
        </w:rPr>
        <w:t xml:space="preserve"> service</w:t>
      </w:r>
      <w:bookmarkEnd w:id="4788"/>
      <w:bookmarkEnd w:id="4789"/>
      <w:bookmarkEnd w:id="4790"/>
      <w:bookmarkEnd w:id="4791"/>
      <w:bookmarkEnd w:id="4792"/>
      <w:bookmarkEnd w:id="4793"/>
      <w:bookmarkEnd w:id="4794"/>
    </w:p>
    <w:p w14:paraId="0294CB99" w14:textId="77777777" w:rsidR="00776774" w:rsidRPr="00140E21" w:rsidRDefault="00776774" w:rsidP="00776774">
      <w:pPr>
        <w:pStyle w:val="Heading5"/>
        <w:rPr>
          <w:lang w:eastAsia="zh-CN"/>
        </w:rPr>
      </w:pPr>
      <w:bookmarkStart w:id="4795" w:name="_Toc20204527"/>
      <w:bookmarkStart w:id="4796" w:name="_Toc27895226"/>
      <w:bookmarkStart w:id="4797" w:name="_Toc36192323"/>
      <w:bookmarkStart w:id="4798" w:name="_Toc45193436"/>
      <w:bookmarkStart w:id="4799" w:name="_Toc47593068"/>
      <w:bookmarkStart w:id="4800" w:name="_Toc51835155"/>
      <w:bookmarkStart w:id="4801" w:name="_Toc83355726"/>
      <w:r w:rsidRPr="00140E21">
        <w:rPr>
          <w:lang w:eastAsia="zh-CN"/>
        </w:rPr>
        <w:t>5.2.6.4.1</w:t>
      </w:r>
      <w:r w:rsidRPr="00140E21">
        <w:rPr>
          <w:lang w:eastAsia="zh-CN"/>
        </w:rPr>
        <w:tab/>
        <w:t>General</w:t>
      </w:r>
      <w:bookmarkEnd w:id="4795"/>
      <w:bookmarkEnd w:id="4796"/>
      <w:bookmarkEnd w:id="4797"/>
      <w:bookmarkEnd w:id="4798"/>
      <w:bookmarkEnd w:id="4799"/>
      <w:bookmarkEnd w:id="4800"/>
      <w:bookmarkEnd w:id="4801"/>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802" w:name="_Toc20204528"/>
      <w:bookmarkStart w:id="4803" w:name="_Toc27895227"/>
      <w:bookmarkStart w:id="4804" w:name="_Toc36192324"/>
      <w:bookmarkStart w:id="4805" w:name="_Toc45193437"/>
      <w:bookmarkStart w:id="4806" w:name="_Toc47593069"/>
      <w:bookmarkStart w:id="4807" w:name="_Toc51835156"/>
      <w:bookmarkStart w:id="4808" w:name="_Toc83355727"/>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02"/>
      <w:bookmarkEnd w:id="4803"/>
      <w:bookmarkEnd w:id="4804"/>
      <w:bookmarkEnd w:id="4805"/>
      <w:bookmarkEnd w:id="4806"/>
      <w:bookmarkEnd w:id="4807"/>
      <w:bookmarkEnd w:id="4808"/>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B127DF0" w:rsidR="00776774" w:rsidRPr="00140E21" w:rsidRDefault="00776774" w:rsidP="00776774">
      <w:r w:rsidRPr="00140E21">
        <w:rPr>
          <w:b/>
        </w:rPr>
        <w:t>Description:</w:t>
      </w:r>
      <w:r w:rsidRPr="00140E21">
        <w:t xml:space="preserve"> The consumer updates the UE related information (e.g., 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F7662F1"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809" w:name="_Toc20204529"/>
      <w:bookmarkStart w:id="4810" w:name="_Toc27895228"/>
      <w:bookmarkStart w:id="4811" w:name="_Toc36192325"/>
      <w:bookmarkStart w:id="4812" w:name="_Toc45193438"/>
      <w:bookmarkStart w:id="4813" w:name="_Toc47593070"/>
      <w:bookmarkStart w:id="4814" w:name="_Toc51835157"/>
      <w:bookmarkStart w:id="4815" w:name="_Toc83355728"/>
      <w:r w:rsidRPr="00140E21">
        <w:rPr>
          <w:lang w:eastAsia="zh-CN"/>
        </w:rPr>
        <w:t>5.2.6.4.3</w:t>
      </w:r>
      <w:r w:rsidRPr="00140E21">
        <w:rPr>
          <w:lang w:eastAsia="zh-CN"/>
        </w:rPr>
        <w:tab/>
        <w:t>Nnef_ParameterProvision_Create service operation</w:t>
      </w:r>
      <w:bookmarkEnd w:id="4809"/>
      <w:bookmarkEnd w:id="4810"/>
      <w:bookmarkEnd w:id="4811"/>
      <w:bookmarkEnd w:id="4812"/>
      <w:bookmarkEnd w:id="4813"/>
      <w:bookmarkEnd w:id="4814"/>
      <w:bookmarkEnd w:id="481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17E0C622"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816" w:name="_Toc20204530"/>
      <w:bookmarkStart w:id="4817" w:name="_Toc27895229"/>
      <w:bookmarkStart w:id="4818" w:name="_Toc36192326"/>
      <w:bookmarkStart w:id="4819" w:name="_Toc45193439"/>
      <w:bookmarkStart w:id="4820" w:name="_Toc47593071"/>
      <w:bookmarkStart w:id="4821" w:name="_Toc51835158"/>
      <w:bookmarkStart w:id="4822" w:name="_Toc83355729"/>
      <w:r w:rsidRPr="00140E21">
        <w:rPr>
          <w:lang w:eastAsia="zh-CN"/>
        </w:rPr>
        <w:t>5.2.6.4.4</w:t>
      </w:r>
      <w:r w:rsidRPr="00140E21">
        <w:rPr>
          <w:lang w:eastAsia="zh-CN"/>
        </w:rPr>
        <w:tab/>
        <w:t>Nnef_ParameterProvision_Delete service operation</w:t>
      </w:r>
      <w:bookmarkEnd w:id="4816"/>
      <w:bookmarkEnd w:id="4817"/>
      <w:bookmarkEnd w:id="4818"/>
      <w:bookmarkEnd w:id="4819"/>
      <w:bookmarkEnd w:id="4820"/>
      <w:bookmarkEnd w:id="4821"/>
      <w:bookmarkEnd w:id="482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192F6401"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823" w:name="_Toc20204531"/>
      <w:bookmarkStart w:id="4824" w:name="_Toc27895230"/>
      <w:bookmarkStart w:id="4825" w:name="_Toc36192327"/>
      <w:bookmarkStart w:id="4826" w:name="_Toc45193440"/>
      <w:bookmarkStart w:id="4827" w:name="_Toc47593072"/>
      <w:bookmarkStart w:id="4828" w:name="_Toc51835159"/>
      <w:bookmarkStart w:id="4829" w:name="_Toc83355730"/>
      <w:r>
        <w:rPr>
          <w:lang w:eastAsia="zh-CN"/>
        </w:rPr>
        <w:t>5.2.6.4.5</w:t>
      </w:r>
      <w:r>
        <w:rPr>
          <w:lang w:eastAsia="zh-CN"/>
        </w:rPr>
        <w:tab/>
        <w:t>Nnef_ParameterProvision_Get service operation</w:t>
      </w:r>
      <w:bookmarkEnd w:id="4823"/>
      <w:bookmarkEnd w:id="4824"/>
      <w:bookmarkEnd w:id="4825"/>
      <w:bookmarkEnd w:id="4826"/>
      <w:bookmarkEnd w:id="4827"/>
      <w:bookmarkEnd w:id="4828"/>
      <w:bookmarkEnd w:id="4829"/>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4A1C2D04"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w:t>
      </w:r>
      <w:r w:rsidR="003353CB">
        <w:rPr>
          <w:lang w:eastAsia="zh-CN"/>
        </w:rPr>
        <w:t xml:space="preserve"> Identifier</w:t>
      </w:r>
      <w:r w:rsidR="00776774">
        <w:rPr>
          <w:lang w:eastAsia="zh-CN"/>
        </w:rPr>
        <w:t>, requested information (e.g., 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830" w:name="_Toc20204532"/>
      <w:bookmarkStart w:id="4831" w:name="_Toc27895231"/>
      <w:bookmarkStart w:id="4832" w:name="_Toc36192328"/>
      <w:bookmarkStart w:id="4833" w:name="_Toc45193441"/>
      <w:bookmarkStart w:id="4834" w:name="_Toc47593073"/>
      <w:bookmarkStart w:id="4835" w:name="_Toc51835160"/>
      <w:bookmarkStart w:id="4836" w:name="_Toc83355731"/>
      <w:r w:rsidRPr="00140E21">
        <w:t>5.2.6.5</w:t>
      </w:r>
      <w:r w:rsidRPr="00140E21">
        <w:tab/>
        <w:t>Nnef_Trigger</w:t>
      </w:r>
      <w:r w:rsidRPr="00140E21">
        <w:rPr>
          <w:lang w:eastAsia="zh-CN"/>
        </w:rPr>
        <w:t xml:space="preserve"> service</w:t>
      </w:r>
      <w:bookmarkEnd w:id="4830"/>
      <w:bookmarkEnd w:id="4831"/>
      <w:bookmarkEnd w:id="4832"/>
      <w:bookmarkEnd w:id="4833"/>
      <w:bookmarkEnd w:id="4834"/>
      <w:bookmarkEnd w:id="4835"/>
      <w:bookmarkEnd w:id="4836"/>
    </w:p>
    <w:p w14:paraId="4B18CDF3" w14:textId="77777777" w:rsidR="00776774" w:rsidRPr="00140E21" w:rsidRDefault="00776774" w:rsidP="00776774">
      <w:pPr>
        <w:pStyle w:val="Heading5"/>
        <w:rPr>
          <w:lang w:eastAsia="zh-CN"/>
        </w:rPr>
      </w:pPr>
      <w:bookmarkStart w:id="4837" w:name="_Toc20204533"/>
      <w:bookmarkStart w:id="4838" w:name="_Toc27895232"/>
      <w:bookmarkStart w:id="4839" w:name="_Toc36192329"/>
      <w:bookmarkStart w:id="4840" w:name="_Toc45193442"/>
      <w:bookmarkStart w:id="4841" w:name="_Toc47593074"/>
      <w:bookmarkStart w:id="4842" w:name="_Toc51835161"/>
      <w:bookmarkStart w:id="4843" w:name="_Toc83355732"/>
      <w:r w:rsidRPr="00140E21">
        <w:rPr>
          <w:lang w:eastAsia="zh-CN"/>
        </w:rPr>
        <w:t>5.2.6.5.1</w:t>
      </w:r>
      <w:r w:rsidRPr="00140E21">
        <w:rPr>
          <w:lang w:eastAsia="zh-CN"/>
        </w:rPr>
        <w:tab/>
        <w:t>General</w:t>
      </w:r>
      <w:bookmarkEnd w:id="4837"/>
      <w:bookmarkEnd w:id="4838"/>
      <w:bookmarkEnd w:id="4839"/>
      <w:bookmarkEnd w:id="4840"/>
      <w:bookmarkEnd w:id="4841"/>
      <w:bookmarkEnd w:id="4842"/>
      <w:bookmarkEnd w:id="484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44" w:name="_Toc20204534"/>
      <w:bookmarkStart w:id="4845" w:name="_Toc27895233"/>
      <w:bookmarkStart w:id="4846" w:name="_Toc36192330"/>
      <w:bookmarkStart w:id="4847" w:name="_Toc45193443"/>
      <w:bookmarkStart w:id="4848" w:name="_Toc47593075"/>
      <w:bookmarkStart w:id="4849" w:name="_Toc51835162"/>
      <w:bookmarkStart w:id="4850" w:name="_Toc83355733"/>
      <w:r w:rsidRPr="00140E21">
        <w:rPr>
          <w:lang w:eastAsia="zh-CN"/>
        </w:rPr>
        <w:t>5.2.6.5.2</w:t>
      </w:r>
      <w:r w:rsidRPr="00140E21">
        <w:rPr>
          <w:lang w:eastAsia="zh-CN"/>
        </w:rPr>
        <w:tab/>
        <w:t>Nnef_Trigger_Delivery service operation</w:t>
      </w:r>
      <w:bookmarkEnd w:id="4844"/>
      <w:bookmarkEnd w:id="4845"/>
      <w:bookmarkEnd w:id="4846"/>
      <w:bookmarkEnd w:id="4847"/>
      <w:bookmarkEnd w:id="4848"/>
      <w:bookmarkEnd w:id="4849"/>
      <w:bookmarkEnd w:id="4850"/>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51" w:name="_Toc20204535"/>
      <w:bookmarkStart w:id="4852" w:name="_Toc27895234"/>
      <w:bookmarkStart w:id="4853" w:name="_Toc36192331"/>
      <w:bookmarkStart w:id="4854" w:name="_Toc45193444"/>
      <w:bookmarkStart w:id="4855" w:name="_Toc47593076"/>
      <w:bookmarkStart w:id="4856" w:name="_Toc51835163"/>
      <w:bookmarkStart w:id="4857" w:name="_Toc83355734"/>
      <w:r w:rsidRPr="00140E21">
        <w:rPr>
          <w:lang w:eastAsia="zh-CN"/>
        </w:rPr>
        <w:t>5.2.6.5.3</w:t>
      </w:r>
      <w:r w:rsidRPr="00140E21">
        <w:rPr>
          <w:lang w:eastAsia="zh-CN"/>
        </w:rPr>
        <w:tab/>
        <w:t>Nnef_Trigger_DeliveryNotify service operation</w:t>
      </w:r>
      <w:bookmarkEnd w:id="4851"/>
      <w:bookmarkEnd w:id="4852"/>
      <w:bookmarkEnd w:id="4853"/>
      <w:bookmarkEnd w:id="4854"/>
      <w:bookmarkEnd w:id="4855"/>
      <w:bookmarkEnd w:id="4856"/>
      <w:bookmarkEnd w:id="485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58" w:name="_Toc20204536"/>
      <w:bookmarkStart w:id="4859" w:name="_Toc27895235"/>
      <w:bookmarkStart w:id="4860" w:name="_Toc36192332"/>
      <w:bookmarkStart w:id="4861" w:name="_Toc45193445"/>
      <w:bookmarkStart w:id="4862" w:name="_Toc47593077"/>
      <w:bookmarkStart w:id="4863" w:name="_Toc51835164"/>
      <w:bookmarkStart w:id="4864" w:name="_Toc83355735"/>
      <w:r w:rsidRPr="00140E21">
        <w:t>5.2.6.6</w:t>
      </w:r>
      <w:r w:rsidRPr="00140E21">
        <w:tab/>
        <w:t>Nnef_BDTPNegotiation service</w:t>
      </w:r>
      <w:bookmarkEnd w:id="4858"/>
      <w:bookmarkEnd w:id="4859"/>
      <w:bookmarkEnd w:id="4860"/>
      <w:bookmarkEnd w:id="4861"/>
      <w:bookmarkEnd w:id="4862"/>
      <w:bookmarkEnd w:id="4863"/>
      <w:bookmarkEnd w:id="4864"/>
    </w:p>
    <w:p w14:paraId="77F40CF2" w14:textId="77777777" w:rsidR="00776774" w:rsidRPr="00140E21" w:rsidRDefault="00776774" w:rsidP="00776774">
      <w:pPr>
        <w:pStyle w:val="Heading5"/>
      </w:pPr>
      <w:bookmarkStart w:id="4865" w:name="_Toc20204537"/>
      <w:bookmarkStart w:id="4866" w:name="_Toc27895236"/>
      <w:bookmarkStart w:id="4867" w:name="_Toc36192333"/>
      <w:bookmarkStart w:id="4868" w:name="_Toc45193446"/>
      <w:bookmarkStart w:id="4869" w:name="_Toc47593078"/>
      <w:bookmarkStart w:id="4870" w:name="_Toc51835165"/>
      <w:bookmarkStart w:id="4871" w:name="_Toc83355736"/>
      <w:r w:rsidRPr="00140E21">
        <w:t>5.2.6.6.1</w:t>
      </w:r>
      <w:r w:rsidRPr="00140E21">
        <w:tab/>
        <w:t>General</w:t>
      </w:r>
      <w:bookmarkEnd w:id="4865"/>
      <w:bookmarkEnd w:id="4866"/>
      <w:bookmarkEnd w:id="4867"/>
      <w:bookmarkEnd w:id="4868"/>
      <w:bookmarkEnd w:id="4869"/>
      <w:bookmarkEnd w:id="4870"/>
      <w:bookmarkEnd w:id="4871"/>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72" w:name="_Toc20204538"/>
      <w:bookmarkStart w:id="4873" w:name="_Toc27895237"/>
      <w:bookmarkStart w:id="4874" w:name="_Toc36192334"/>
      <w:bookmarkStart w:id="4875" w:name="_Toc45193447"/>
      <w:bookmarkStart w:id="4876" w:name="_Toc47593079"/>
      <w:bookmarkStart w:id="4877" w:name="_Toc51835166"/>
      <w:bookmarkStart w:id="4878" w:name="_Toc83355737"/>
      <w:r w:rsidRPr="00140E21">
        <w:lastRenderedPageBreak/>
        <w:t>5.2.6.6.2</w:t>
      </w:r>
      <w:r w:rsidRPr="00140E21">
        <w:tab/>
        <w:t>Nnef_BDTPNegotiation_Create service operation</w:t>
      </w:r>
      <w:bookmarkEnd w:id="4872"/>
      <w:bookmarkEnd w:id="4873"/>
      <w:bookmarkEnd w:id="4874"/>
      <w:bookmarkEnd w:id="4875"/>
      <w:bookmarkEnd w:id="4876"/>
      <w:bookmarkEnd w:id="4877"/>
      <w:bookmarkEnd w:id="4878"/>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79" w:name="_Toc20204539"/>
      <w:bookmarkStart w:id="4880" w:name="_Toc27895238"/>
      <w:bookmarkStart w:id="4881" w:name="_Toc36192335"/>
      <w:bookmarkStart w:id="4882" w:name="_Toc45193448"/>
      <w:bookmarkStart w:id="4883" w:name="_Toc47593080"/>
      <w:bookmarkStart w:id="4884" w:name="_Toc51835167"/>
      <w:bookmarkStart w:id="4885" w:name="_Toc83355738"/>
      <w:r w:rsidRPr="00140E21">
        <w:t>5.2.6.6.3</w:t>
      </w:r>
      <w:r w:rsidRPr="00140E21">
        <w:tab/>
        <w:t>Nnef_BDTPNegotiation_Update service operation</w:t>
      </w:r>
      <w:bookmarkEnd w:id="4879"/>
      <w:bookmarkEnd w:id="4880"/>
      <w:bookmarkEnd w:id="4881"/>
      <w:bookmarkEnd w:id="4882"/>
      <w:bookmarkEnd w:id="4883"/>
      <w:bookmarkEnd w:id="4884"/>
      <w:bookmarkEnd w:id="488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86" w:name="_Toc20204540"/>
      <w:bookmarkStart w:id="4887" w:name="_Toc27895239"/>
      <w:bookmarkStart w:id="4888" w:name="_Toc36192336"/>
      <w:bookmarkStart w:id="4889" w:name="_Toc45193449"/>
      <w:bookmarkStart w:id="4890" w:name="_Toc47593081"/>
      <w:bookmarkStart w:id="4891" w:name="_Toc51835168"/>
      <w:bookmarkStart w:id="4892" w:name="_Toc83355739"/>
      <w:r w:rsidRPr="00140E21">
        <w:t>5.2.6.6.4</w:t>
      </w:r>
      <w:r w:rsidRPr="00140E21">
        <w:tab/>
        <w:t>Nnef_BDTPNegotiation_Notify service operation</w:t>
      </w:r>
      <w:bookmarkEnd w:id="4886"/>
      <w:bookmarkEnd w:id="4887"/>
      <w:bookmarkEnd w:id="4888"/>
      <w:bookmarkEnd w:id="4889"/>
      <w:bookmarkEnd w:id="4890"/>
      <w:bookmarkEnd w:id="4891"/>
      <w:bookmarkEnd w:id="489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93" w:name="_Toc20204541"/>
      <w:bookmarkStart w:id="4894" w:name="_Toc27895240"/>
      <w:bookmarkStart w:id="4895" w:name="_Toc36192337"/>
      <w:bookmarkStart w:id="4896" w:name="_Toc45193450"/>
      <w:bookmarkStart w:id="4897" w:name="_Toc47593082"/>
      <w:bookmarkStart w:id="4898" w:name="_Toc51835169"/>
      <w:bookmarkStart w:id="4899" w:name="_Toc83355740"/>
      <w:r w:rsidRPr="00140E21">
        <w:t>5.2.6.7</w:t>
      </w:r>
      <w:r w:rsidRPr="00140E21">
        <w:tab/>
        <w:t>Nnef_TrafficInfluence service</w:t>
      </w:r>
      <w:bookmarkEnd w:id="4893"/>
      <w:bookmarkEnd w:id="4894"/>
      <w:bookmarkEnd w:id="4895"/>
      <w:bookmarkEnd w:id="4896"/>
      <w:bookmarkEnd w:id="4897"/>
      <w:bookmarkEnd w:id="4898"/>
      <w:bookmarkEnd w:id="4899"/>
    </w:p>
    <w:p w14:paraId="6B6EA835" w14:textId="77777777" w:rsidR="00776774" w:rsidRPr="00140E21" w:rsidRDefault="00776774" w:rsidP="00776774">
      <w:pPr>
        <w:pStyle w:val="Heading5"/>
      </w:pPr>
      <w:bookmarkStart w:id="4900" w:name="_Toc20204542"/>
      <w:bookmarkStart w:id="4901" w:name="_Toc27895241"/>
      <w:bookmarkStart w:id="4902" w:name="_Toc36192338"/>
      <w:bookmarkStart w:id="4903" w:name="_Toc45193451"/>
      <w:bookmarkStart w:id="4904" w:name="_Toc47593083"/>
      <w:bookmarkStart w:id="4905" w:name="_Toc51835170"/>
      <w:bookmarkStart w:id="4906" w:name="_Toc83355741"/>
      <w:r w:rsidRPr="00140E21">
        <w:t>5.2.6.7.1</w:t>
      </w:r>
      <w:r w:rsidRPr="00140E21">
        <w:tab/>
        <w:t>General</w:t>
      </w:r>
      <w:bookmarkEnd w:id="4900"/>
      <w:bookmarkEnd w:id="4901"/>
      <w:bookmarkEnd w:id="4902"/>
      <w:bookmarkEnd w:id="4903"/>
      <w:bookmarkEnd w:id="4904"/>
      <w:bookmarkEnd w:id="4905"/>
      <w:bookmarkEnd w:id="4906"/>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07" w:name="_Toc20204543"/>
      <w:bookmarkStart w:id="4908" w:name="_Toc27895242"/>
      <w:bookmarkStart w:id="4909" w:name="_Toc36192339"/>
      <w:bookmarkStart w:id="4910" w:name="_Toc45193452"/>
      <w:bookmarkStart w:id="4911" w:name="_Toc47593084"/>
      <w:bookmarkStart w:id="4912" w:name="_Toc51835171"/>
      <w:bookmarkStart w:id="4913" w:name="_Toc83355742"/>
      <w:r w:rsidRPr="00140E21">
        <w:t>5.2.6.7.2</w:t>
      </w:r>
      <w:r w:rsidRPr="00140E21">
        <w:tab/>
        <w:t>Nnef_TrafficInfluence_Create operation</w:t>
      </w:r>
      <w:bookmarkEnd w:id="4907"/>
      <w:bookmarkEnd w:id="4908"/>
      <w:bookmarkEnd w:id="4909"/>
      <w:bookmarkEnd w:id="4910"/>
      <w:bookmarkEnd w:id="4911"/>
      <w:bookmarkEnd w:id="4912"/>
      <w:bookmarkEnd w:id="491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lastRenderedPageBreak/>
        <w:t>The AF Transaction Id refers to the request.</w:t>
      </w:r>
    </w:p>
    <w:p w14:paraId="552E9DED" w14:textId="0477A69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341BC9">
        <w:t>,</w:t>
      </w:r>
      <w:r w:rsidR="00A225D5">
        <w:t xml:space="preserve"> EAS deployment information</w:t>
      </w:r>
      <w:r w:rsidR="00341BC9">
        <w:t xml:space="preserve"> and AF indication for simultaneous connectivity over tource 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14" w:name="_Toc20204544"/>
      <w:bookmarkStart w:id="4915" w:name="_Toc27895243"/>
      <w:bookmarkStart w:id="4916" w:name="_Toc36192340"/>
      <w:bookmarkStart w:id="4917" w:name="_Toc45193453"/>
      <w:bookmarkStart w:id="4918" w:name="_Toc47593085"/>
      <w:bookmarkStart w:id="4919" w:name="_Toc51835172"/>
      <w:bookmarkStart w:id="4920" w:name="_Toc83355743"/>
      <w:r w:rsidRPr="00140E21">
        <w:t>5.2.6.7.3</w:t>
      </w:r>
      <w:r w:rsidRPr="00140E21">
        <w:tab/>
        <w:t>Nnef_TrafficInfluence_Update operation</w:t>
      </w:r>
      <w:bookmarkEnd w:id="4914"/>
      <w:bookmarkEnd w:id="4915"/>
      <w:bookmarkEnd w:id="4916"/>
      <w:bookmarkEnd w:id="4917"/>
      <w:bookmarkEnd w:id="4918"/>
      <w:bookmarkEnd w:id="4919"/>
      <w:bookmarkEnd w:id="4920"/>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21" w:name="_Toc20204545"/>
      <w:bookmarkStart w:id="4922" w:name="_Toc27895244"/>
      <w:bookmarkStart w:id="4923" w:name="_Toc36192341"/>
      <w:bookmarkStart w:id="4924" w:name="_Toc45193454"/>
      <w:bookmarkStart w:id="4925" w:name="_Toc47593086"/>
      <w:bookmarkStart w:id="4926" w:name="_Toc51835173"/>
      <w:bookmarkStart w:id="4927" w:name="_Toc83355744"/>
      <w:r w:rsidRPr="00140E21">
        <w:t>5.2.6.7.4</w:t>
      </w:r>
      <w:r w:rsidRPr="00140E21">
        <w:tab/>
        <w:t>Nnef_TrafficInfluence_Delete operation</w:t>
      </w:r>
      <w:bookmarkEnd w:id="4921"/>
      <w:bookmarkEnd w:id="4922"/>
      <w:bookmarkEnd w:id="4923"/>
      <w:bookmarkEnd w:id="4924"/>
      <w:bookmarkEnd w:id="4925"/>
      <w:bookmarkEnd w:id="4926"/>
      <w:bookmarkEnd w:id="4927"/>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28" w:name="_Toc20204546"/>
      <w:bookmarkStart w:id="4929" w:name="_Toc27895245"/>
      <w:bookmarkStart w:id="4930" w:name="_Toc36192342"/>
      <w:bookmarkStart w:id="4931" w:name="_Toc45193455"/>
      <w:bookmarkStart w:id="4932" w:name="_Toc47593087"/>
      <w:bookmarkStart w:id="4933" w:name="_Toc51835174"/>
      <w:bookmarkStart w:id="4934" w:name="_Toc83355745"/>
      <w:r>
        <w:t>5.2.6.7.4A</w:t>
      </w:r>
      <w:r>
        <w:tab/>
        <w:t>Nnef_TrafficInfluence_Get operation</w:t>
      </w:r>
      <w:bookmarkEnd w:id="4928"/>
      <w:bookmarkEnd w:id="4929"/>
      <w:bookmarkEnd w:id="4930"/>
      <w:bookmarkEnd w:id="4931"/>
      <w:bookmarkEnd w:id="4932"/>
      <w:bookmarkEnd w:id="4933"/>
      <w:bookmarkEnd w:id="4934"/>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35" w:name="_Toc20204547"/>
      <w:bookmarkStart w:id="4936" w:name="_Toc27895246"/>
      <w:bookmarkStart w:id="4937" w:name="_Toc36192343"/>
      <w:bookmarkStart w:id="4938" w:name="_Toc45193456"/>
      <w:bookmarkStart w:id="4939" w:name="_Toc47593088"/>
      <w:bookmarkStart w:id="4940" w:name="_Toc51835175"/>
      <w:bookmarkStart w:id="4941" w:name="_Toc83355746"/>
      <w:r w:rsidRPr="00140E21">
        <w:lastRenderedPageBreak/>
        <w:t>5.2.6.7.5</w:t>
      </w:r>
      <w:r w:rsidRPr="00140E21">
        <w:tab/>
        <w:t>Nnef_TrafficInfluence_Notify operation</w:t>
      </w:r>
      <w:bookmarkEnd w:id="4935"/>
      <w:bookmarkEnd w:id="4936"/>
      <w:bookmarkEnd w:id="4937"/>
      <w:bookmarkEnd w:id="4938"/>
      <w:bookmarkEnd w:id="4939"/>
      <w:bookmarkEnd w:id="4940"/>
      <w:bookmarkEnd w:id="4941"/>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42" w:name="_Toc20204548"/>
      <w:bookmarkStart w:id="4943" w:name="_Toc27895247"/>
      <w:bookmarkStart w:id="4944" w:name="_Toc36192344"/>
      <w:bookmarkStart w:id="4945" w:name="_Toc45193457"/>
      <w:bookmarkStart w:id="4946" w:name="_Toc47593089"/>
      <w:bookmarkStart w:id="4947" w:name="_Toc51835176"/>
      <w:bookmarkStart w:id="4948" w:name="_Toc83355747"/>
      <w:r w:rsidRPr="00140E21">
        <w:t>5.2.6.7.6</w:t>
      </w:r>
      <w:r w:rsidRPr="00140E21">
        <w:tab/>
        <w:t>Nnef_TrafficInfluence_AppRelocationInfo operation</w:t>
      </w:r>
      <w:bookmarkEnd w:id="4942"/>
      <w:bookmarkEnd w:id="4943"/>
      <w:bookmarkEnd w:id="4944"/>
      <w:bookmarkEnd w:id="4945"/>
      <w:bookmarkEnd w:id="4946"/>
      <w:bookmarkEnd w:id="4947"/>
      <w:bookmarkEnd w:id="4948"/>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49" w:name="_Toc20204549"/>
      <w:bookmarkStart w:id="4950" w:name="_Toc27895248"/>
      <w:bookmarkStart w:id="4951" w:name="_Toc36192345"/>
      <w:bookmarkStart w:id="4952" w:name="_Toc45193458"/>
      <w:bookmarkStart w:id="4953" w:name="_Toc47593090"/>
      <w:bookmarkStart w:id="4954"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55" w:name="_Toc83355748"/>
      <w:r w:rsidRPr="00140E21">
        <w:t>5.2.6.8</w:t>
      </w:r>
      <w:r w:rsidRPr="00140E21">
        <w:tab/>
        <w:t>Nnef_ChargeableParty service</w:t>
      </w:r>
      <w:bookmarkEnd w:id="4949"/>
      <w:bookmarkEnd w:id="4950"/>
      <w:bookmarkEnd w:id="4951"/>
      <w:bookmarkEnd w:id="4952"/>
      <w:bookmarkEnd w:id="4953"/>
      <w:bookmarkEnd w:id="4954"/>
      <w:bookmarkEnd w:id="4955"/>
    </w:p>
    <w:p w14:paraId="2BCF1EEA" w14:textId="77777777" w:rsidR="00776774" w:rsidRPr="00140E21" w:rsidRDefault="00776774" w:rsidP="00776774">
      <w:pPr>
        <w:pStyle w:val="Heading5"/>
      </w:pPr>
      <w:bookmarkStart w:id="4956" w:name="_Toc20204550"/>
      <w:bookmarkStart w:id="4957" w:name="_Toc27895249"/>
      <w:bookmarkStart w:id="4958" w:name="_Toc36192346"/>
      <w:bookmarkStart w:id="4959" w:name="_Toc45193459"/>
      <w:bookmarkStart w:id="4960" w:name="_Toc47593091"/>
      <w:bookmarkStart w:id="4961" w:name="_Toc51835178"/>
      <w:bookmarkStart w:id="4962" w:name="_Toc83355749"/>
      <w:r w:rsidRPr="00140E21">
        <w:t>5.2.6.8.1</w:t>
      </w:r>
      <w:r w:rsidRPr="00140E21">
        <w:tab/>
        <w:t>General</w:t>
      </w:r>
      <w:bookmarkEnd w:id="4956"/>
      <w:bookmarkEnd w:id="4957"/>
      <w:bookmarkEnd w:id="4958"/>
      <w:bookmarkEnd w:id="4959"/>
      <w:bookmarkEnd w:id="4960"/>
      <w:bookmarkEnd w:id="4961"/>
      <w:bookmarkEnd w:id="496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63" w:name="_Toc20204551"/>
      <w:bookmarkStart w:id="4964" w:name="_Toc27895250"/>
      <w:bookmarkStart w:id="4965" w:name="_Toc36192347"/>
      <w:bookmarkStart w:id="4966" w:name="_Toc45193460"/>
      <w:bookmarkStart w:id="4967" w:name="_Toc47593092"/>
      <w:bookmarkStart w:id="4968" w:name="_Toc51835179"/>
      <w:bookmarkStart w:id="4969" w:name="_Toc83355750"/>
      <w:r w:rsidRPr="00140E21">
        <w:t>5.2.6.8.2</w:t>
      </w:r>
      <w:r w:rsidRPr="00140E21">
        <w:tab/>
        <w:t>Nnef_ChargeableParty_Create service operation</w:t>
      </w:r>
      <w:bookmarkEnd w:id="4963"/>
      <w:bookmarkEnd w:id="4964"/>
      <w:bookmarkEnd w:id="4965"/>
      <w:bookmarkEnd w:id="4966"/>
      <w:bookmarkEnd w:id="4967"/>
      <w:bookmarkEnd w:id="4968"/>
      <w:bookmarkEnd w:id="4969"/>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70" w:name="_Toc20204552"/>
      <w:bookmarkStart w:id="4971" w:name="_Toc27895251"/>
      <w:bookmarkStart w:id="4972" w:name="_Toc36192348"/>
      <w:bookmarkStart w:id="4973" w:name="_Toc45193461"/>
      <w:bookmarkStart w:id="4974" w:name="_Toc47593093"/>
      <w:bookmarkStart w:id="4975" w:name="_Toc51835180"/>
      <w:bookmarkStart w:id="4976" w:name="_Toc83355751"/>
      <w:r w:rsidRPr="00140E21">
        <w:t>5.2.6.8.3</w:t>
      </w:r>
      <w:r w:rsidRPr="00140E21">
        <w:tab/>
        <w:t>Nnef_ChargeableParty_Update service operation</w:t>
      </w:r>
      <w:bookmarkEnd w:id="4970"/>
      <w:bookmarkEnd w:id="4971"/>
      <w:bookmarkEnd w:id="4972"/>
      <w:bookmarkEnd w:id="4973"/>
      <w:bookmarkEnd w:id="4974"/>
      <w:bookmarkEnd w:id="4975"/>
      <w:bookmarkEnd w:id="4976"/>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lastRenderedPageBreak/>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77" w:name="_Toc20204553"/>
      <w:bookmarkStart w:id="4978" w:name="_Toc27895252"/>
      <w:bookmarkStart w:id="4979" w:name="_Toc36192349"/>
      <w:bookmarkStart w:id="4980" w:name="_Toc45193462"/>
      <w:bookmarkStart w:id="4981" w:name="_Toc47593094"/>
      <w:bookmarkStart w:id="4982" w:name="_Toc51835181"/>
      <w:bookmarkStart w:id="4983" w:name="_Toc83355752"/>
      <w:r w:rsidRPr="00140E21">
        <w:t>5.2.6.8.4</w:t>
      </w:r>
      <w:r w:rsidRPr="00140E21">
        <w:tab/>
        <w:t>Nnef_ChargeableParty_Notify service operation</w:t>
      </w:r>
      <w:bookmarkEnd w:id="4977"/>
      <w:bookmarkEnd w:id="4978"/>
      <w:bookmarkEnd w:id="4979"/>
      <w:bookmarkEnd w:id="4980"/>
      <w:bookmarkEnd w:id="4981"/>
      <w:bookmarkEnd w:id="4982"/>
      <w:bookmarkEnd w:id="498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84" w:name="_Toc20204554"/>
      <w:bookmarkStart w:id="4985" w:name="_Toc27895253"/>
      <w:bookmarkStart w:id="4986" w:name="_Toc36192350"/>
      <w:bookmarkStart w:id="4987" w:name="_Toc45193463"/>
      <w:bookmarkStart w:id="4988" w:name="_Toc47593095"/>
      <w:bookmarkStart w:id="4989" w:name="_Toc51835182"/>
      <w:bookmarkStart w:id="4990" w:name="_Toc83355753"/>
      <w:r w:rsidRPr="00140E21">
        <w:t>5.2.6.9</w:t>
      </w:r>
      <w:r w:rsidRPr="00140E21">
        <w:tab/>
        <w:t>Nnef_AFsessionWithQoS service</w:t>
      </w:r>
      <w:bookmarkEnd w:id="4984"/>
      <w:bookmarkEnd w:id="4985"/>
      <w:bookmarkEnd w:id="4986"/>
      <w:bookmarkEnd w:id="4987"/>
      <w:bookmarkEnd w:id="4988"/>
      <w:bookmarkEnd w:id="4989"/>
      <w:bookmarkEnd w:id="4990"/>
    </w:p>
    <w:p w14:paraId="292220BB" w14:textId="77777777" w:rsidR="00776774" w:rsidRPr="00140E21" w:rsidRDefault="00776774" w:rsidP="00776774">
      <w:pPr>
        <w:pStyle w:val="Heading5"/>
      </w:pPr>
      <w:bookmarkStart w:id="4991" w:name="_Toc20204555"/>
      <w:bookmarkStart w:id="4992" w:name="_Toc27895254"/>
      <w:bookmarkStart w:id="4993" w:name="_Toc36192351"/>
      <w:bookmarkStart w:id="4994" w:name="_Toc45193464"/>
      <w:bookmarkStart w:id="4995" w:name="_Toc47593096"/>
      <w:bookmarkStart w:id="4996" w:name="_Toc51835183"/>
      <w:bookmarkStart w:id="4997" w:name="_Toc83355754"/>
      <w:r w:rsidRPr="00140E21">
        <w:t>5.2.6.9.1</w:t>
      </w:r>
      <w:r w:rsidRPr="00140E21">
        <w:tab/>
        <w:t>General</w:t>
      </w:r>
      <w:bookmarkEnd w:id="4991"/>
      <w:bookmarkEnd w:id="4992"/>
      <w:bookmarkEnd w:id="4993"/>
      <w:bookmarkEnd w:id="4994"/>
      <w:bookmarkEnd w:id="4995"/>
      <w:bookmarkEnd w:id="4996"/>
      <w:bookmarkEnd w:id="4997"/>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4998"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4999" w:name="_Toc27895255"/>
      <w:bookmarkStart w:id="5000" w:name="_Toc36192352"/>
      <w:bookmarkStart w:id="5001" w:name="_Toc45193465"/>
      <w:bookmarkStart w:id="5002" w:name="_Toc47593097"/>
      <w:bookmarkStart w:id="5003" w:name="_Toc51835184"/>
      <w:bookmarkStart w:id="5004" w:name="_Toc83355755"/>
      <w:r w:rsidRPr="00140E21">
        <w:t>5.2.6.9.2</w:t>
      </w:r>
      <w:r w:rsidRPr="00140E21">
        <w:tab/>
        <w:t>Nnef_AFsessionWithQoS_Create service operation</w:t>
      </w:r>
      <w:bookmarkEnd w:id="4998"/>
      <w:bookmarkEnd w:id="4999"/>
      <w:bookmarkEnd w:id="5000"/>
      <w:bookmarkEnd w:id="5001"/>
      <w:bookmarkEnd w:id="5002"/>
      <w:bookmarkEnd w:id="5003"/>
      <w:bookmarkEnd w:id="5004"/>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449471D8"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 Requested 5GS delay, Requested GFBR, Requested MFBR, Flow Direction, Burst Size, Burst Arrival Time at UE (uplink) or UPF (downlink), Periodicity</w:t>
      </w:r>
      <w:r w:rsidR="00A50F6F">
        <w:t>, Survival Time</w:t>
      </w:r>
      <w:r w:rsidR="00494592">
        <w:t>, Time domain</w:t>
      </w:r>
      <w:r w:rsidR="00365F9E">
        <w:t>, 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05" w:name="_Toc20204557"/>
      <w:bookmarkStart w:id="5006" w:name="_Toc27895256"/>
      <w:bookmarkStart w:id="5007" w:name="_Toc36192353"/>
      <w:bookmarkStart w:id="5008" w:name="_Toc45193466"/>
      <w:bookmarkStart w:id="5009" w:name="_Toc47593098"/>
      <w:bookmarkStart w:id="5010" w:name="_Toc51835185"/>
      <w:bookmarkStart w:id="5011" w:name="_Toc83355756"/>
      <w:r w:rsidRPr="00140E21">
        <w:t>5.2.6.9.3</w:t>
      </w:r>
      <w:r w:rsidRPr="00140E21">
        <w:tab/>
        <w:t>Nnef_AFsessionWithQoS_Notify service operation</w:t>
      </w:r>
      <w:bookmarkEnd w:id="5005"/>
      <w:bookmarkEnd w:id="5006"/>
      <w:bookmarkEnd w:id="5007"/>
      <w:bookmarkEnd w:id="5008"/>
      <w:bookmarkEnd w:id="5009"/>
      <w:bookmarkEnd w:id="5010"/>
      <w:bookmarkEnd w:id="5011"/>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lastRenderedPageBreak/>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12" w:name="_Toc27895257"/>
      <w:bookmarkStart w:id="5013" w:name="_Toc36192354"/>
      <w:bookmarkStart w:id="5014" w:name="_Toc45193467"/>
      <w:bookmarkStart w:id="5015" w:name="_Toc47593099"/>
      <w:bookmarkStart w:id="5016" w:name="_Toc51835186"/>
      <w:bookmarkStart w:id="5017" w:name="_Toc20204558"/>
      <w:bookmarkStart w:id="5018" w:name="_Toc83355757"/>
      <w:r>
        <w:t>5.2.6.9.4</w:t>
      </w:r>
      <w:r>
        <w:tab/>
        <w:t>Nnef_AFsessionWithQoS_Revoke service operation</w:t>
      </w:r>
      <w:bookmarkEnd w:id="5012"/>
      <w:bookmarkEnd w:id="5013"/>
      <w:bookmarkEnd w:id="5014"/>
      <w:bookmarkEnd w:id="5015"/>
      <w:bookmarkEnd w:id="5016"/>
      <w:bookmarkEnd w:id="5018"/>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19" w:name="_Toc36192355"/>
      <w:bookmarkStart w:id="5020" w:name="_Toc45193468"/>
      <w:bookmarkStart w:id="5021" w:name="_Toc47593100"/>
      <w:bookmarkStart w:id="5022" w:name="_Toc51835187"/>
      <w:bookmarkStart w:id="5023" w:name="_Toc27895258"/>
      <w:bookmarkStart w:id="5024" w:name="_Toc83355758"/>
      <w:r>
        <w:t>5.2.6.9.5</w:t>
      </w:r>
      <w:r>
        <w:tab/>
        <w:t>Nnef_AFsessionWithQoS_Update service operation</w:t>
      </w:r>
      <w:bookmarkEnd w:id="5019"/>
      <w:bookmarkEnd w:id="5020"/>
      <w:bookmarkEnd w:id="5021"/>
      <w:bookmarkEnd w:id="5022"/>
      <w:bookmarkEnd w:id="5024"/>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771AB872"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 Requested 5GS delay, Requested GFBR, Requested MFBR, Flow Direction, Burst Size, Burst Arrival Time at UE (uplink) or UPF (downlink), Periodicity, Time domain</w:t>
      </w:r>
      <w:r w:rsidR="008A3270">
        <w:t>, 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25" w:name="_Toc36192356"/>
      <w:bookmarkStart w:id="5026" w:name="_Toc45193469"/>
      <w:bookmarkStart w:id="5027" w:name="_Toc47593101"/>
      <w:bookmarkStart w:id="5028" w:name="_Toc51835188"/>
      <w:bookmarkStart w:id="5029" w:name="_Toc83355759"/>
      <w:r w:rsidRPr="00140E21">
        <w:t>5.2.6.10</w:t>
      </w:r>
      <w:r w:rsidRPr="00140E21">
        <w:tab/>
        <w:t>Nnef_MSISDN-less_MO_SMS service</w:t>
      </w:r>
      <w:bookmarkEnd w:id="5017"/>
      <w:bookmarkEnd w:id="5023"/>
      <w:bookmarkEnd w:id="5025"/>
      <w:bookmarkEnd w:id="5026"/>
      <w:bookmarkEnd w:id="5027"/>
      <w:bookmarkEnd w:id="5028"/>
      <w:bookmarkEnd w:id="5029"/>
    </w:p>
    <w:p w14:paraId="0B2D4277" w14:textId="77777777" w:rsidR="00776774" w:rsidRPr="00140E21" w:rsidRDefault="00776774" w:rsidP="00776774">
      <w:pPr>
        <w:pStyle w:val="Heading5"/>
      </w:pPr>
      <w:bookmarkStart w:id="5030" w:name="_Toc20204559"/>
      <w:bookmarkStart w:id="5031" w:name="_Toc27895259"/>
      <w:bookmarkStart w:id="5032" w:name="_Toc36192357"/>
      <w:bookmarkStart w:id="5033" w:name="_Toc45193470"/>
      <w:bookmarkStart w:id="5034" w:name="_Toc47593102"/>
      <w:bookmarkStart w:id="5035" w:name="_Toc51835189"/>
      <w:bookmarkStart w:id="5036" w:name="_Toc83355760"/>
      <w:r w:rsidRPr="00140E21">
        <w:t>5.2.6.10.1</w:t>
      </w:r>
      <w:r w:rsidRPr="00140E21">
        <w:tab/>
        <w:t>General</w:t>
      </w:r>
      <w:bookmarkEnd w:id="5030"/>
      <w:bookmarkEnd w:id="5031"/>
      <w:bookmarkEnd w:id="5032"/>
      <w:bookmarkEnd w:id="5033"/>
      <w:bookmarkEnd w:id="5034"/>
      <w:bookmarkEnd w:id="5035"/>
      <w:bookmarkEnd w:id="5036"/>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37" w:name="_Toc20204560"/>
      <w:bookmarkStart w:id="5038" w:name="_Toc27895260"/>
      <w:bookmarkStart w:id="5039" w:name="_Toc36192358"/>
      <w:bookmarkStart w:id="5040" w:name="_Toc45193471"/>
      <w:bookmarkStart w:id="5041" w:name="_Toc47593103"/>
      <w:bookmarkStart w:id="5042" w:name="_Toc51835190"/>
      <w:bookmarkStart w:id="5043" w:name="_Toc83355761"/>
      <w:r w:rsidRPr="00140E21">
        <w:t>5.2.6.10.2</w:t>
      </w:r>
      <w:r w:rsidRPr="00140E21">
        <w:tab/>
        <w:t>Nnef</w:t>
      </w:r>
      <w:r>
        <w:t>_</w:t>
      </w:r>
      <w:r w:rsidRPr="00140E21">
        <w:t>MSISDN-less_MO_SMSNotify service operation</w:t>
      </w:r>
      <w:bookmarkEnd w:id="5037"/>
      <w:bookmarkEnd w:id="5038"/>
      <w:bookmarkEnd w:id="5039"/>
      <w:bookmarkEnd w:id="5040"/>
      <w:bookmarkEnd w:id="5041"/>
      <w:bookmarkEnd w:id="5042"/>
      <w:bookmarkEnd w:id="5043"/>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44" w:name="_Toc20204561"/>
      <w:bookmarkStart w:id="5045" w:name="_Toc27895261"/>
      <w:bookmarkStart w:id="5046" w:name="_Toc36192359"/>
      <w:bookmarkStart w:id="5047" w:name="_Toc45193472"/>
      <w:bookmarkStart w:id="5048" w:name="_Toc47593104"/>
      <w:bookmarkStart w:id="5049" w:name="_Toc51835191"/>
      <w:bookmarkStart w:id="5050" w:name="_Toc83355762"/>
      <w:r w:rsidRPr="00140E21">
        <w:t>5.2.6.11</w:t>
      </w:r>
      <w:r w:rsidRPr="00140E21">
        <w:tab/>
        <w:t>Nnef_ServiceParameter service</w:t>
      </w:r>
      <w:bookmarkEnd w:id="5044"/>
      <w:bookmarkEnd w:id="5045"/>
      <w:bookmarkEnd w:id="5046"/>
      <w:bookmarkEnd w:id="5047"/>
      <w:bookmarkEnd w:id="5048"/>
      <w:bookmarkEnd w:id="5049"/>
      <w:bookmarkEnd w:id="5050"/>
    </w:p>
    <w:p w14:paraId="6EEC5CB1" w14:textId="77777777" w:rsidR="00776774" w:rsidRPr="00140E21" w:rsidRDefault="00776774" w:rsidP="00776774">
      <w:pPr>
        <w:pStyle w:val="Heading5"/>
      </w:pPr>
      <w:bookmarkStart w:id="5051" w:name="_Toc20204562"/>
      <w:bookmarkStart w:id="5052" w:name="_Toc27895262"/>
      <w:bookmarkStart w:id="5053" w:name="_Toc36192360"/>
      <w:bookmarkStart w:id="5054" w:name="_Toc45193473"/>
      <w:bookmarkStart w:id="5055" w:name="_Toc47593105"/>
      <w:bookmarkStart w:id="5056" w:name="_Toc51835192"/>
      <w:bookmarkStart w:id="5057" w:name="_Toc83355763"/>
      <w:r w:rsidRPr="00140E21">
        <w:t>5.2.6.11.1</w:t>
      </w:r>
      <w:r w:rsidRPr="00140E21">
        <w:tab/>
        <w:t>General</w:t>
      </w:r>
      <w:bookmarkEnd w:id="5051"/>
      <w:bookmarkEnd w:id="5052"/>
      <w:bookmarkEnd w:id="5053"/>
      <w:bookmarkEnd w:id="5054"/>
      <w:bookmarkEnd w:id="5055"/>
      <w:bookmarkEnd w:id="5056"/>
      <w:bookmarkEnd w:id="5057"/>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58" w:name="_Toc20204563"/>
      <w:bookmarkStart w:id="5059" w:name="_Toc27895263"/>
      <w:bookmarkStart w:id="5060" w:name="_Toc36192361"/>
      <w:bookmarkStart w:id="5061" w:name="_Toc45193474"/>
      <w:bookmarkStart w:id="5062" w:name="_Toc47593106"/>
      <w:bookmarkStart w:id="5063" w:name="_Toc51835193"/>
      <w:bookmarkStart w:id="5064" w:name="_Toc83355764"/>
      <w:r w:rsidRPr="00140E21">
        <w:lastRenderedPageBreak/>
        <w:t>5.2.6.11.2</w:t>
      </w:r>
      <w:r w:rsidRPr="00140E21">
        <w:tab/>
        <w:t>Nnef_ServiceParameter_Create operation</w:t>
      </w:r>
      <w:bookmarkEnd w:id="5058"/>
      <w:bookmarkEnd w:id="5059"/>
      <w:bookmarkEnd w:id="5060"/>
      <w:bookmarkEnd w:id="5061"/>
      <w:bookmarkEnd w:id="5062"/>
      <w:bookmarkEnd w:id="5063"/>
      <w:bookmarkEnd w:id="5064"/>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65" w:name="_Toc20204564"/>
      <w:bookmarkStart w:id="5066" w:name="_Toc27895264"/>
      <w:bookmarkStart w:id="5067" w:name="_Toc36192362"/>
      <w:bookmarkStart w:id="5068" w:name="_Toc45193475"/>
      <w:bookmarkStart w:id="5069" w:name="_Toc47593107"/>
      <w:bookmarkStart w:id="5070" w:name="_Toc51835194"/>
      <w:bookmarkStart w:id="5071" w:name="_Toc83355765"/>
      <w:r w:rsidRPr="00140E21">
        <w:t>5.2.6.11.3</w:t>
      </w:r>
      <w:r w:rsidRPr="00140E21">
        <w:tab/>
        <w:t>Nnef_ServiceParameter_Update operation</w:t>
      </w:r>
      <w:bookmarkEnd w:id="5065"/>
      <w:bookmarkEnd w:id="5066"/>
      <w:bookmarkEnd w:id="5067"/>
      <w:bookmarkEnd w:id="5068"/>
      <w:bookmarkEnd w:id="5069"/>
      <w:bookmarkEnd w:id="5070"/>
      <w:bookmarkEnd w:id="5071"/>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72" w:name="_Toc20204565"/>
      <w:bookmarkStart w:id="5073" w:name="_Toc27895265"/>
      <w:bookmarkStart w:id="5074" w:name="_Toc36192363"/>
      <w:bookmarkStart w:id="5075" w:name="_Toc45193476"/>
      <w:bookmarkStart w:id="5076" w:name="_Toc47593108"/>
      <w:bookmarkStart w:id="5077" w:name="_Toc51835195"/>
      <w:bookmarkStart w:id="5078" w:name="_Toc83355766"/>
      <w:r w:rsidRPr="00140E21">
        <w:t>5.2.6.11.4</w:t>
      </w:r>
      <w:r w:rsidRPr="00140E21">
        <w:tab/>
        <w:t>Nnef_ServiceParameter_Delete operation</w:t>
      </w:r>
      <w:bookmarkEnd w:id="5072"/>
      <w:bookmarkEnd w:id="5073"/>
      <w:bookmarkEnd w:id="5074"/>
      <w:bookmarkEnd w:id="5075"/>
      <w:bookmarkEnd w:id="5076"/>
      <w:bookmarkEnd w:id="5077"/>
      <w:bookmarkEnd w:id="5078"/>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79" w:name="_Toc20204566"/>
      <w:bookmarkStart w:id="5080" w:name="_Toc27895266"/>
      <w:bookmarkStart w:id="5081" w:name="_Toc36192364"/>
      <w:bookmarkStart w:id="5082" w:name="_Toc45193477"/>
      <w:bookmarkStart w:id="5083" w:name="_Toc47593109"/>
      <w:bookmarkStart w:id="5084" w:name="_Toc51835196"/>
      <w:bookmarkStart w:id="5085" w:name="_Toc83355767"/>
      <w:r>
        <w:t>5.2.6.11.5</w:t>
      </w:r>
      <w:r>
        <w:tab/>
        <w:t>Nnef_ServiceParameter_Get operation</w:t>
      </w:r>
      <w:bookmarkEnd w:id="5079"/>
      <w:bookmarkEnd w:id="5080"/>
      <w:bookmarkEnd w:id="5081"/>
      <w:bookmarkEnd w:id="5082"/>
      <w:bookmarkEnd w:id="5083"/>
      <w:bookmarkEnd w:id="5084"/>
      <w:bookmarkEnd w:id="5085"/>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86" w:name="_Toc20204567"/>
      <w:bookmarkStart w:id="5087" w:name="_Toc27895267"/>
      <w:bookmarkStart w:id="5088" w:name="_Toc36192365"/>
      <w:bookmarkStart w:id="5089" w:name="_Toc45193478"/>
      <w:bookmarkStart w:id="5090" w:name="_Toc47593110"/>
      <w:bookmarkStart w:id="5091" w:name="_Toc51835197"/>
      <w:bookmarkStart w:id="5092" w:name="_Toc83355768"/>
      <w:r>
        <w:lastRenderedPageBreak/>
        <w:t>5.2.6.11.6</w:t>
      </w:r>
      <w:r>
        <w:tab/>
        <w:t>Nnef_ServiceParameter_Notify operation</w:t>
      </w:r>
      <w:bookmarkEnd w:id="5092"/>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1C9A641A"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p>
    <w:p w14:paraId="2250E87A" w14:textId="77777777" w:rsidR="00335450" w:rsidRDefault="00335450" w:rsidP="00335450">
      <w:r w:rsidRPr="002217D3">
        <w:rPr>
          <w:b/>
          <w:bCs/>
        </w:rPr>
        <w:t>Outputs, Required:</w:t>
      </w:r>
      <w:r>
        <w:t xml:space="preserve"> Operation execution result indication.</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093" w:name="_Toc83355769"/>
      <w:r w:rsidRPr="00140E21">
        <w:t>5.2.6.12</w:t>
      </w:r>
      <w:r w:rsidRPr="00140E21">
        <w:tab/>
        <w:t>Nnef_APISupportCapability service</w:t>
      </w:r>
      <w:bookmarkEnd w:id="5086"/>
      <w:bookmarkEnd w:id="5087"/>
      <w:bookmarkEnd w:id="5088"/>
      <w:bookmarkEnd w:id="5089"/>
      <w:bookmarkEnd w:id="5090"/>
      <w:bookmarkEnd w:id="5091"/>
      <w:bookmarkEnd w:id="5093"/>
    </w:p>
    <w:p w14:paraId="4D4CE922" w14:textId="77777777" w:rsidR="00776774" w:rsidRPr="00140E21" w:rsidRDefault="00776774" w:rsidP="00776774">
      <w:pPr>
        <w:pStyle w:val="Heading5"/>
      </w:pPr>
      <w:bookmarkStart w:id="5094" w:name="_Toc20204568"/>
      <w:bookmarkStart w:id="5095" w:name="_Toc27895268"/>
      <w:bookmarkStart w:id="5096" w:name="_Toc36192366"/>
      <w:bookmarkStart w:id="5097" w:name="_Toc45193479"/>
      <w:bookmarkStart w:id="5098" w:name="_Toc47593111"/>
      <w:bookmarkStart w:id="5099" w:name="_Toc51835198"/>
      <w:bookmarkStart w:id="5100" w:name="_Toc83355770"/>
      <w:r w:rsidRPr="00140E21">
        <w:t>5.2.6.12.1</w:t>
      </w:r>
      <w:r w:rsidRPr="00140E21">
        <w:tab/>
        <w:t>General</w:t>
      </w:r>
      <w:bookmarkEnd w:id="5094"/>
      <w:bookmarkEnd w:id="5095"/>
      <w:bookmarkEnd w:id="5096"/>
      <w:bookmarkEnd w:id="5097"/>
      <w:bookmarkEnd w:id="5098"/>
      <w:bookmarkEnd w:id="5099"/>
      <w:bookmarkEnd w:id="5100"/>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01" w:name="_Toc20204569"/>
      <w:bookmarkStart w:id="5102" w:name="_Toc27895269"/>
      <w:bookmarkStart w:id="5103" w:name="_Toc36192367"/>
      <w:bookmarkStart w:id="5104" w:name="_Toc45193480"/>
      <w:bookmarkStart w:id="5105" w:name="_Toc47593112"/>
      <w:bookmarkStart w:id="5106" w:name="_Toc51835199"/>
      <w:bookmarkStart w:id="5107" w:name="_Toc83355771"/>
      <w:r w:rsidRPr="00140E21">
        <w:t>5.2.6.12.2</w:t>
      </w:r>
      <w:r w:rsidRPr="00140E21">
        <w:tab/>
        <w:t>Nnef_APISupportCapability_Subscribe service operation</w:t>
      </w:r>
      <w:bookmarkEnd w:id="5101"/>
      <w:bookmarkEnd w:id="5102"/>
      <w:bookmarkEnd w:id="5103"/>
      <w:bookmarkEnd w:id="5104"/>
      <w:bookmarkEnd w:id="5105"/>
      <w:bookmarkEnd w:id="5106"/>
      <w:bookmarkEnd w:id="5107"/>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08" w:name="_Toc20204570"/>
      <w:bookmarkStart w:id="5109" w:name="_Toc27895270"/>
      <w:bookmarkStart w:id="5110" w:name="_Toc36192368"/>
      <w:bookmarkStart w:id="5111" w:name="_Toc45193481"/>
      <w:bookmarkStart w:id="5112" w:name="_Toc47593113"/>
      <w:bookmarkStart w:id="5113" w:name="_Toc51835200"/>
      <w:bookmarkStart w:id="5114" w:name="_Toc83355772"/>
      <w:r w:rsidRPr="00140E21">
        <w:t>5.2.6.12.3</w:t>
      </w:r>
      <w:r w:rsidRPr="00140E21">
        <w:tab/>
        <w:t>Nnef_APISupportCapability_Notify service operation</w:t>
      </w:r>
      <w:bookmarkEnd w:id="5108"/>
      <w:bookmarkEnd w:id="5109"/>
      <w:bookmarkEnd w:id="5110"/>
      <w:bookmarkEnd w:id="5111"/>
      <w:bookmarkEnd w:id="5112"/>
      <w:bookmarkEnd w:id="5113"/>
      <w:bookmarkEnd w:id="5114"/>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15" w:name="_Toc20204571"/>
      <w:bookmarkStart w:id="5116" w:name="_Toc27895271"/>
      <w:bookmarkStart w:id="5117" w:name="_Toc36192369"/>
      <w:bookmarkStart w:id="5118" w:name="_Toc45193482"/>
      <w:bookmarkStart w:id="5119" w:name="_Toc47593114"/>
      <w:bookmarkStart w:id="5120" w:name="_Toc51835201"/>
      <w:bookmarkStart w:id="5121" w:name="_Toc83355773"/>
      <w:r w:rsidRPr="00140E21">
        <w:lastRenderedPageBreak/>
        <w:t>5.2.6.12.4</w:t>
      </w:r>
      <w:r w:rsidRPr="00140E21">
        <w:tab/>
        <w:t>Nnef_APISupportCapability_Unsubscribe service operation</w:t>
      </w:r>
      <w:bookmarkEnd w:id="5115"/>
      <w:bookmarkEnd w:id="5116"/>
      <w:bookmarkEnd w:id="5117"/>
      <w:bookmarkEnd w:id="5118"/>
      <w:bookmarkEnd w:id="5119"/>
      <w:bookmarkEnd w:id="5120"/>
      <w:bookmarkEnd w:id="5121"/>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22" w:name="_Toc20204572"/>
      <w:bookmarkStart w:id="5123" w:name="_Toc27895272"/>
      <w:bookmarkStart w:id="5124" w:name="_Toc36192370"/>
      <w:bookmarkStart w:id="5125" w:name="_Toc45193483"/>
      <w:bookmarkStart w:id="5126" w:name="_Toc47593115"/>
      <w:bookmarkStart w:id="5127" w:name="_Toc51835202"/>
      <w:bookmarkStart w:id="5128" w:name="_Toc83355774"/>
      <w:r w:rsidRPr="00140E21">
        <w:t>5.2.6.13</w:t>
      </w:r>
      <w:r w:rsidRPr="00140E21">
        <w:tab/>
        <w:t>Nnef_NIDDConfiguration service</w:t>
      </w:r>
      <w:bookmarkEnd w:id="5122"/>
      <w:bookmarkEnd w:id="5123"/>
      <w:bookmarkEnd w:id="5124"/>
      <w:bookmarkEnd w:id="5125"/>
      <w:bookmarkEnd w:id="5126"/>
      <w:bookmarkEnd w:id="5127"/>
      <w:bookmarkEnd w:id="5128"/>
    </w:p>
    <w:p w14:paraId="0BDDC756" w14:textId="77777777" w:rsidR="00776774" w:rsidRPr="00140E21" w:rsidRDefault="00776774" w:rsidP="00776774">
      <w:pPr>
        <w:pStyle w:val="Heading5"/>
      </w:pPr>
      <w:bookmarkStart w:id="5129" w:name="_Toc20204573"/>
      <w:bookmarkStart w:id="5130" w:name="_Toc27895273"/>
      <w:bookmarkStart w:id="5131" w:name="_Toc36192371"/>
      <w:bookmarkStart w:id="5132" w:name="_Toc45193484"/>
      <w:bookmarkStart w:id="5133" w:name="_Toc47593116"/>
      <w:bookmarkStart w:id="5134" w:name="_Toc51835203"/>
      <w:bookmarkStart w:id="5135" w:name="_Toc83355775"/>
      <w:r w:rsidRPr="00140E21">
        <w:t>5.2.6.13.1</w:t>
      </w:r>
      <w:r w:rsidRPr="00140E21">
        <w:tab/>
        <w:t>General</w:t>
      </w:r>
      <w:bookmarkEnd w:id="5129"/>
      <w:bookmarkEnd w:id="5130"/>
      <w:bookmarkEnd w:id="5131"/>
      <w:bookmarkEnd w:id="5132"/>
      <w:bookmarkEnd w:id="5133"/>
      <w:bookmarkEnd w:id="5134"/>
      <w:bookmarkEnd w:id="5135"/>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36" w:name="_Toc20204574"/>
      <w:bookmarkStart w:id="5137" w:name="_Toc27895274"/>
      <w:bookmarkStart w:id="5138" w:name="_Toc36192372"/>
      <w:bookmarkStart w:id="5139" w:name="_Toc45193485"/>
      <w:bookmarkStart w:id="5140" w:name="_Toc47593117"/>
      <w:bookmarkStart w:id="5141" w:name="_Toc51835204"/>
      <w:bookmarkStart w:id="5142" w:name="_Toc83355776"/>
      <w:r w:rsidRPr="00140E21">
        <w:t>5.2.6.13.2</w:t>
      </w:r>
      <w:r w:rsidRPr="00140E21">
        <w:tab/>
        <w:t>Nnef_NIDDConfiguration_Create service operation</w:t>
      </w:r>
      <w:bookmarkEnd w:id="5136"/>
      <w:bookmarkEnd w:id="5137"/>
      <w:bookmarkEnd w:id="5138"/>
      <w:bookmarkEnd w:id="5139"/>
      <w:bookmarkEnd w:id="5140"/>
      <w:bookmarkEnd w:id="5141"/>
      <w:bookmarkEnd w:id="5142"/>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16E75A70"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143" w:name="_Toc20204575"/>
      <w:bookmarkStart w:id="5144" w:name="_Toc27895275"/>
      <w:bookmarkStart w:id="5145" w:name="_Toc36192373"/>
      <w:bookmarkStart w:id="5146" w:name="_Toc45193486"/>
      <w:bookmarkStart w:id="5147" w:name="_Toc47593118"/>
      <w:bookmarkStart w:id="5148" w:name="_Toc51835205"/>
      <w:bookmarkStart w:id="5149" w:name="_Toc83355777"/>
      <w:r w:rsidRPr="00140E21">
        <w:t>5.2.6.13.3</w:t>
      </w:r>
      <w:r w:rsidRPr="00140E21">
        <w:tab/>
        <w:t>Nnef_NIDDConfiguration_TriggerNotify service operation</w:t>
      </w:r>
      <w:bookmarkEnd w:id="5143"/>
      <w:bookmarkEnd w:id="5144"/>
      <w:bookmarkEnd w:id="5145"/>
      <w:bookmarkEnd w:id="5146"/>
      <w:bookmarkEnd w:id="5147"/>
      <w:bookmarkEnd w:id="5148"/>
      <w:bookmarkEnd w:id="5149"/>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50" w:name="_Toc20204576"/>
      <w:bookmarkStart w:id="5151" w:name="_Toc27895276"/>
      <w:bookmarkStart w:id="5152" w:name="_Toc36192374"/>
      <w:bookmarkStart w:id="5153" w:name="_Toc45193487"/>
      <w:bookmarkStart w:id="5154" w:name="_Toc47593119"/>
      <w:bookmarkStart w:id="5155" w:name="_Toc51835206"/>
      <w:bookmarkStart w:id="5156" w:name="_Toc83355778"/>
      <w:r w:rsidRPr="00140E21">
        <w:t>5.2.6.13.4</w:t>
      </w:r>
      <w:r w:rsidRPr="00140E21">
        <w:tab/>
        <w:t>Nnef_NIDDConfiguration_UpdateNotify service operation</w:t>
      </w:r>
      <w:bookmarkEnd w:id="5150"/>
      <w:bookmarkEnd w:id="5151"/>
      <w:bookmarkEnd w:id="5152"/>
      <w:bookmarkEnd w:id="5153"/>
      <w:bookmarkEnd w:id="5154"/>
      <w:bookmarkEnd w:id="5155"/>
      <w:bookmarkEnd w:id="5156"/>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157" w:name="_Toc20204577"/>
      <w:bookmarkStart w:id="5158" w:name="_Toc27895277"/>
      <w:bookmarkStart w:id="5159" w:name="_Toc36192375"/>
      <w:bookmarkStart w:id="5160" w:name="_Toc45193488"/>
      <w:bookmarkStart w:id="5161" w:name="_Toc47593120"/>
      <w:bookmarkStart w:id="5162" w:name="_Toc51835207"/>
      <w:bookmarkStart w:id="5163" w:name="_Toc83355779"/>
      <w:r w:rsidRPr="00140E21">
        <w:t>5.2.6.13.5</w:t>
      </w:r>
      <w:r w:rsidRPr="00140E21">
        <w:tab/>
        <w:t>Nnef_NIDDConfiguration_Delete service operation</w:t>
      </w:r>
      <w:bookmarkEnd w:id="5157"/>
      <w:bookmarkEnd w:id="5158"/>
      <w:bookmarkEnd w:id="5159"/>
      <w:bookmarkEnd w:id="5160"/>
      <w:bookmarkEnd w:id="5161"/>
      <w:bookmarkEnd w:id="5162"/>
      <w:bookmarkEnd w:id="5163"/>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lastRenderedPageBreak/>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64" w:name="_Toc20204578"/>
      <w:bookmarkStart w:id="5165" w:name="_Toc27895278"/>
      <w:bookmarkStart w:id="5166" w:name="_Toc36192376"/>
      <w:bookmarkStart w:id="5167" w:name="_Toc45193489"/>
      <w:bookmarkStart w:id="5168" w:name="_Toc47593121"/>
      <w:bookmarkStart w:id="5169" w:name="_Toc51835208"/>
      <w:bookmarkStart w:id="5170" w:name="_Toc83355780"/>
      <w:r w:rsidRPr="00140E21">
        <w:t>5.2.6.14</w:t>
      </w:r>
      <w:r w:rsidRPr="00140E21">
        <w:tab/>
        <w:t>Nnef_NIDD service</w:t>
      </w:r>
      <w:bookmarkEnd w:id="5164"/>
      <w:bookmarkEnd w:id="5165"/>
      <w:bookmarkEnd w:id="5166"/>
      <w:bookmarkEnd w:id="5167"/>
      <w:bookmarkEnd w:id="5168"/>
      <w:bookmarkEnd w:id="5169"/>
      <w:bookmarkEnd w:id="5170"/>
    </w:p>
    <w:p w14:paraId="5200D558" w14:textId="77777777" w:rsidR="00776774" w:rsidRPr="00140E21" w:rsidRDefault="00776774" w:rsidP="00776774">
      <w:pPr>
        <w:pStyle w:val="Heading5"/>
      </w:pPr>
      <w:bookmarkStart w:id="5171" w:name="_Toc20204579"/>
      <w:bookmarkStart w:id="5172" w:name="_Toc27895279"/>
      <w:bookmarkStart w:id="5173" w:name="_Toc36192377"/>
      <w:bookmarkStart w:id="5174" w:name="_Toc45193490"/>
      <w:bookmarkStart w:id="5175" w:name="_Toc47593122"/>
      <w:bookmarkStart w:id="5176" w:name="_Toc51835209"/>
      <w:bookmarkStart w:id="5177" w:name="_Toc83355781"/>
      <w:r w:rsidRPr="00140E21">
        <w:t>5.2.6.14.1</w:t>
      </w:r>
      <w:r w:rsidRPr="00140E21">
        <w:tab/>
        <w:t>General</w:t>
      </w:r>
      <w:bookmarkEnd w:id="5171"/>
      <w:bookmarkEnd w:id="5172"/>
      <w:bookmarkEnd w:id="5173"/>
      <w:bookmarkEnd w:id="5174"/>
      <w:bookmarkEnd w:id="5175"/>
      <w:bookmarkEnd w:id="5176"/>
      <w:bookmarkEnd w:id="5177"/>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78" w:name="_Toc20204580"/>
      <w:bookmarkStart w:id="5179" w:name="_Toc27895280"/>
      <w:bookmarkStart w:id="5180" w:name="_Toc36192378"/>
      <w:bookmarkStart w:id="5181" w:name="_Toc45193491"/>
      <w:bookmarkStart w:id="5182" w:name="_Toc47593123"/>
      <w:bookmarkStart w:id="5183" w:name="_Toc51835210"/>
      <w:bookmarkStart w:id="5184" w:name="_Toc83355782"/>
      <w:r w:rsidRPr="00140E21">
        <w:t>5.2.6.14.2</w:t>
      </w:r>
      <w:r w:rsidRPr="00140E21">
        <w:tab/>
        <w:t>Nnef_NIDD_Delivery service operation</w:t>
      </w:r>
      <w:bookmarkEnd w:id="5178"/>
      <w:bookmarkEnd w:id="5179"/>
      <w:bookmarkEnd w:id="5180"/>
      <w:bookmarkEnd w:id="5181"/>
      <w:bookmarkEnd w:id="5182"/>
      <w:bookmarkEnd w:id="5183"/>
      <w:bookmarkEnd w:id="5184"/>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85" w:name="_Toc20204581"/>
      <w:bookmarkStart w:id="5186" w:name="_Toc27895281"/>
      <w:bookmarkStart w:id="5187" w:name="_Toc36192379"/>
      <w:bookmarkStart w:id="5188" w:name="_Toc45193492"/>
      <w:bookmarkStart w:id="5189" w:name="_Toc47593124"/>
      <w:bookmarkStart w:id="5190" w:name="_Toc51835211"/>
      <w:bookmarkStart w:id="5191" w:name="_Toc83355783"/>
      <w:r w:rsidRPr="00140E21">
        <w:t>5.2.6.14.3</w:t>
      </w:r>
      <w:r w:rsidRPr="00140E21">
        <w:tab/>
        <w:t>Nnef_NIDD_DeliveryNotify service operation</w:t>
      </w:r>
      <w:bookmarkEnd w:id="5185"/>
      <w:bookmarkEnd w:id="5186"/>
      <w:bookmarkEnd w:id="5187"/>
      <w:bookmarkEnd w:id="5188"/>
      <w:bookmarkEnd w:id="5189"/>
      <w:bookmarkEnd w:id="5190"/>
      <w:bookmarkEnd w:id="5191"/>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92" w:name="_Toc27895282"/>
      <w:bookmarkStart w:id="5193" w:name="_Toc36192380"/>
      <w:bookmarkStart w:id="5194" w:name="_Toc45193493"/>
      <w:bookmarkStart w:id="5195" w:name="_Toc47593125"/>
      <w:bookmarkStart w:id="5196" w:name="_Toc51835212"/>
      <w:bookmarkStart w:id="5197" w:name="_Toc20204582"/>
      <w:bookmarkStart w:id="5198" w:name="_Toc83355784"/>
      <w:r>
        <w:t>5.2.6.14.4</w:t>
      </w:r>
      <w:r>
        <w:tab/>
        <w:t>Nnef_NIDD_GroupDeliveryNotify service operation</w:t>
      </w:r>
      <w:bookmarkEnd w:id="5192"/>
      <w:bookmarkEnd w:id="5193"/>
      <w:bookmarkEnd w:id="5194"/>
      <w:bookmarkEnd w:id="5195"/>
      <w:bookmarkEnd w:id="5196"/>
      <w:bookmarkEnd w:id="5198"/>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99" w:name="_Toc27895283"/>
      <w:bookmarkStart w:id="5200" w:name="_Toc36192381"/>
      <w:bookmarkStart w:id="5201" w:name="_Toc45193494"/>
      <w:bookmarkStart w:id="5202" w:name="_Toc47593126"/>
      <w:bookmarkStart w:id="5203" w:name="_Toc51835213"/>
      <w:bookmarkStart w:id="5204" w:name="_Toc83355785"/>
      <w:r w:rsidRPr="00140E21">
        <w:t>5.2.6.15</w:t>
      </w:r>
      <w:r w:rsidRPr="00140E21">
        <w:tab/>
        <w:t>Nnef_SMContext service</w:t>
      </w:r>
      <w:bookmarkEnd w:id="5197"/>
      <w:bookmarkEnd w:id="5199"/>
      <w:bookmarkEnd w:id="5200"/>
      <w:bookmarkEnd w:id="5201"/>
      <w:bookmarkEnd w:id="5202"/>
      <w:bookmarkEnd w:id="5203"/>
      <w:bookmarkEnd w:id="5204"/>
    </w:p>
    <w:p w14:paraId="4E746427" w14:textId="77777777" w:rsidR="00776774" w:rsidRPr="00140E21" w:rsidRDefault="00776774" w:rsidP="00776774">
      <w:pPr>
        <w:pStyle w:val="Heading5"/>
      </w:pPr>
      <w:bookmarkStart w:id="5205" w:name="_Toc20204583"/>
      <w:bookmarkStart w:id="5206" w:name="_Toc27895284"/>
      <w:bookmarkStart w:id="5207" w:name="_Toc36192382"/>
      <w:bookmarkStart w:id="5208" w:name="_Toc45193495"/>
      <w:bookmarkStart w:id="5209" w:name="_Toc47593127"/>
      <w:bookmarkStart w:id="5210" w:name="_Toc51835214"/>
      <w:bookmarkStart w:id="5211" w:name="_Toc83355786"/>
      <w:r w:rsidRPr="00140E21">
        <w:t>5.2.6.15.1</w:t>
      </w:r>
      <w:r w:rsidRPr="00140E21">
        <w:tab/>
        <w:t>General</w:t>
      </w:r>
      <w:bookmarkEnd w:id="5205"/>
      <w:bookmarkEnd w:id="5206"/>
      <w:bookmarkEnd w:id="5207"/>
      <w:bookmarkEnd w:id="5208"/>
      <w:bookmarkEnd w:id="5209"/>
      <w:bookmarkEnd w:id="5210"/>
      <w:bookmarkEnd w:id="5211"/>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12" w:name="_Toc20204584"/>
      <w:bookmarkStart w:id="5213" w:name="_Toc27895285"/>
      <w:bookmarkStart w:id="5214" w:name="_Toc36192383"/>
      <w:bookmarkStart w:id="5215" w:name="_Toc45193496"/>
      <w:bookmarkStart w:id="5216" w:name="_Toc47593128"/>
      <w:bookmarkStart w:id="5217" w:name="_Toc51835215"/>
      <w:bookmarkStart w:id="5218" w:name="_Toc83355787"/>
      <w:r w:rsidRPr="00140E21">
        <w:t>5.2.6.15.2</w:t>
      </w:r>
      <w:r w:rsidRPr="00140E21">
        <w:tab/>
        <w:t>Nnef_SMContext_Create service operation</w:t>
      </w:r>
      <w:bookmarkEnd w:id="5212"/>
      <w:bookmarkEnd w:id="5213"/>
      <w:bookmarkEnd w:id="5214"/>
      <w:bookmarkEnd w:id="5215"/>
      <w:bookmarkEnd w:id="5216"/>
      <w:bookmarkEnd w:id="5217"/>
      <w:bookmarkEnd w:id="5218"/>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lastRenderedPageBreak/>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19"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20" w:name="_Toc27895286"/>
      <w:bookmarkStart w:id="5221" w:name="_Toc36192384"/>
      <w:bookmarkStart w:id="5222" w:name="_Toc45193497"/>
      <w:bookmarkStart w:id="5223" w:name="_Toc47593129"/>
      <w:bookmarkStart w:id="5224" w:name="_Toc51835216"/>
      <w:bookmarkStart w:id="5225" w:name="_Toc83355788"/>
      <w:r w:rsidRPr="00140E21">
        <w:t>5.2.6.15.</w:t>
      </w:r>
      <w:r>
        <w:t>3</w:t>
      </w:r>
      <w:r w:rsidRPr="00140E21">
        <w:tab/>
      </w:r>
      <w:r>
        <w:t>Nnef_SMContext_Delete service operation</w:t>
      </w:r>
      <w:bookmarkEnd w:id="5219"/>
      <w:bookmarkEnd w:id="5220"/>
      <w:bookmarkEnd w:id="5221"/>
      <w:bookmarkEnd w:id="5222"/>
      <w:bookmarkEnd w:id="5223"/>
      <w:bookmarkEnd w:id="5224"/>
      <w:bookmarkEnd w:id="5225"/>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26" w:name="_Toc20204586"/>
      <w:bookmarkStart w:id="5227" w:name="_Toc27895287"/>
      <w:bookmarkStart w:id="5228"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29" w:name="_Toc45193498"/>
      <w:bookmarkStart w:id="5230" w:name="_Toc47593130"/>
      <w:bookmarkStart w:id="5231" w:name="_Toc51835217"/>
      <w:bookmarkStart w:id="5232" w:name="_Toc83355789"/>
      <w:r w:rsidRPr="00140E21">
        <w:t>5.2.6.15.4</w:t>
      </w:r>
      <w:r w:rsidRPr="00140E21">
        <w:tab/>
        <w:t>Nnef_SMContext_DeleteNotify service operation</w:t>
      </w:r>
      <w:bookmarkEnd w:id="5226"/>
      <w:bookmarkEnd w:id="5227"/>
      <w:bookmarkEnd w:id="5228"/>
      <w:bookmarkEnd w:id="5229"/>
      <w:bookmarkEnd w:id="5230"/>
      <w:bookmarkEnd w:id="5231"/>
      <w:bookmarkEnd w:id="5232"/>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33" w:name="_Toc36192386"/>
      <w:bookmarkStart w:id="5234" w:name="_Toc45193499"/>
      <w:bookmarkStart w:id="5235" w:name="_Toc47593131"/>
      <w:bookmarkStart w:id="5236" w:name="_Toc51835218"/>
      <w:bookmarkStart w:id="5237" w:name="_Toc20204587"/>
      <w:bookmarkStart w:id="5238" w:name="_Toc27895288"/>
      <w:bookmarkStart w:id="5239" w:name="_Toc83355790"/>
      <w:r>
        <w:t>5.2.6.15.5</w:t>
      </w:r>
      <w:r>
        <w:tab/>
        <w:t>Nnef_SMContext_Delivery service operation</w:t>
      </w:r>
      <w:bookmarkEnd w:id="5233"/>
      <w:bookmarkEnd w:id="5234"/>
      <w:bookmarkEnd w:id="5235"/>
      <w:bookmarkEnd w:id="5236"/>
      <w:bookmarkEnd w:id="5239"/>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40" w:name="_Toc36192387"/>
      <w:bookmarkStart w:id="5241" w:name="_Toc45193500"/>
      <w:bookmarkStart w:id="5242" w:name="_Toc47593132"/>
      <w:bookmarkStart w:id="5243" w:name="_Toc51835219"/>
      <w:bookmarkStart w:id="5244" w:name="_Toc83355791"/>
      <w:r w:rsidRPr="00140E21">
        <w:t>5.2.6.16</w:t>
      </w:r>
      <w:r w:rsidRPr="00140E21">
        <w:tab/>
        <w:t>Nnef_AnalyticsExposure service</w:t>
      </w:r>
      <w:bookmarkEnd w:id="5237"/>
      <w:bookmarkEnd w:id="5238"/>
      <w:bookmarkEnd w:id="5240"/>
      <w:bookmarkEnd w:id="5241"/>
      <w:bookmarkEnd w:id="5242"/>
      <w:bookmarkEnd w:id="5243"/>
      <w:bookmarkEnd w:id="5244"/>
    </w:p>
    <w:p w14:paraId="6EB8D5AB" w14:textId="77777777" w:rsidR="00776774" w:rsidRPr="00140E21" w:rsidRDefault="00776774" w:rsidP="00776774">
      <w:pPr>
        <w:pStyle w:val="Heading4"/>
      </w:pPr>
      <w:bookmarkStart w:id="5245" w:name="_Toc20204588"/>
      <w:bookmarkStart w:id="5246" w:name="_Toc27895289"/>
      <w:bookmarkStart w:id="5247" w:name="_Toc36192388"/>
      <w:bookmarkStart w:id="5248" w:name="_Toc45193501"/>
      <w:bookmarkStart w:id="5249" w:name="_Toc47593133"/>
      <w:bookmarkStart w:id="5250" w:name="_Toc51835220"/>
      <w:bookmarkStart w:id="5251" w:name="_Toc83355792"/>
      <w:r w:rsidRPr="00140E21">
        <w:t>5.2.6.16.1</w:t>
      </w:r>
      <w:r w:rsidRPr="00140E21">
        <w:tab/>
        <w:t>General</w:t>
      </w:r>
      <w:bookmarkEnd w:id="5245"/>
      <w:bookmarkEnd w:id="5246"/>
      <w:bookmarkEnd w:id="5247"/>
      <w:bookmarkEnd w:id="5248"/>
      <w:bookmarkEnd w:id="5249"/>
      <w:bookmarkEnd w:id="5250"/>
      <w:bookmarkEnd w:id="5251"/>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52" w:name="_Toc20204589"/>
      <w:bookmarkStart w:id="5253" w:name="_Toc27895290"/>
      <w:bookmarkStart w:id="5254" w:name="_Toc36192389"/>
      <w:bookmarkStart w:id="5255" w:name="_Toc45193502"/>
      <w:bookmarkStart w:id="5256" w:name="_Toc47593134"/>
      <w:bookmarkStart w:id="5257" w:name="_Toc51835221"/>
      <w:bookmarkStart w:id="5258" w:name="_Toc83355793"/>
      <w:r w:rsidRPr="00140E21">
        <w:t>5.2.6.16.2</w:t>
      </w:r>
      <w:r w:rsidRPr="00140E21">
        <w:tab/>
        <w:t>Nnef_AnalyticsExposure_Subscribe operation</w:t>
      </w:r>
      <w:bookmarkEnd w:id="5252"/>
      <w:bookmarkEnd w:id="5253"/>
      <w:bookmarkEnd w:id="5254"/>
      <w:bookmarkEnd w:id="5255"/>
      <w:bookmarkEnd w:id="5256"/>
      <w:bookmarkEnd w:id="5257"/>
      <w:bookmarkEnd w:id="5258"/>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lastRenderedPageBreak/>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59" w:name="_Toc20204590"/>
      <w:bookmarkStart w:id="5260" w:name="_Toc27895291"/>
      <w:bookmarkStart w:id="5261" w:name="_Toc36192390"/>
      <w:bookmarkStart w:id="5262" w:name="_Toc45193503"/>
      <w:bookmarkStart w:id="5263" w:name="_Toc47593135"/>
      <w:bookmarkStart w:id="5264" w:name="_Toc51835222"/>
      <w:bookmarkStart w:id="5265" w:name="_Toc83355794"/>
      <w:r w:rsidRPr="00140E21">
        <w:t>5.2.6.16.3</w:t>
      </w:r>
      <w:r w:rsidRPr="00140E21">
        <w:tab/>
        <w:t>Nnef_AnalyticsExposure_Unsubscribe service operation</w:t>
      </w:r>
      <w:bookmarkEnd w:id="5259"/>
      <w:bookmarkEnd w:id="5260"/>
      <w:bookmarkEnd w:id="5261"/>
      <w:bookmarkEnd w:id="5262"/>
      <w:bookmarkEnd w:id="5263"/>
      <w:bookmarkEnd w:id="5264"/>
      <w:bookmarkEnd w:id="526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66" w:name="_Toc20204591"/>
      <w:bookmarkStart w:id="5267" w:name="_Toc27895292"/>
      <w:bookmarkStart w:id="5268" w:name="_Toc36192391"/>
      <w:bookmarkStart w:id="5269" w:name="_Toc45193504"/>
      <w:bookmarkStart w:id="5270" w:name="_Toc47593136"/>
      <w:bookmarkStart w:id="5271" w:name="_Toc51835223"/>
      <w:bookmarkStart w:id="5272" w:name="_Toc83355795"/>
      <w:r w:rsidRPr="00140E21">
        <w:t>5.2.6.16.4</w:t>
      </w:r>
      <w:r w:rsidRPr="00140E21">
        <w:tab/>
        <w:t>Nnef_AnalyticsExposure_Notify service operation</w:t>
      </w:r>
      <w:bookmarkEnd w:id="5266"/>
      <w:bookmarkEnd w:id="5267"/>
      <w:bookmarkEnd w:id="5268"/>
      <w:bookmarkEnd w:id="5269"/>
      <w:bookmarkEnd w:id="5270"/>
      <w:bookmarkEnd w:id="5271"/>
      <w:bookmarkEnd w:id="5272"/>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73" w:name="_Toc20204592"/>
      <w:bookmarkStart w:id="5274" w:name="_Toc27895293"/>
      <w:bookmarkStart w:id="5275" w:name="_Toc36192392"/>
      <w:bookmarkStart w:id="5276" w:name="_Toc45193505"/>
      <w:bookmarkStart w:id="5277" w:name="_Toc47593137"/>
      <w:bookmarkStart w:id="5278" w:name="_Toc51835224"/>
      <w:bookmarkStart w:id="5279" w:name="_Toc83355796"/>
      <w:r w:rsidRPr="00140E21">
        <w:t>5.2.6.16.5</w:t>
      </w:r>
      <w:r w:rsidRPr="00140E21">
        <w:tab/>
        <w:t>Nnef_AnalyticsExposure_Fetch service operation</w:t>
      </w:r>
      <w:bookmarkEnd w:id="5273"/>
      <w:bookmarkEnd w:id="5274"/>
      <w:bookmarkEnd w:id="5275"/>
      <w:bookmarkEnd w:id="5276"/>
      <w:bookmarkEnd w:id="5277"/>
      <w:bookmarkEnd w:id="5278"/>
      <w:bookmarkEnd w:id="5279"/>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80" w:name="_Toc20204593"/>
      <w:bookmarkStart w:id="5281" w:name="_Toc27895294"/>
      <w:bookmarkStart w:id="5282" w:name="_Toc36192393"/>
      <w:bookmarkStart w:id="5283" w:name="_Toc45193506"/>
      <w:bookmarkStart w:id="5284" w:name="_Toc47593138"/>
      <w:bookmarkStart w:id="5285" w:name="_Toc51835225"/>
      <w:bookmarkStart w:id="5286" w:name="_Toc83355797"/>
      <w:r w:rsidRPr="00140E21">
        <w:t>5.2.6.17</w:t>
      </w:r>
      <w:r w:rsidRPr="00140E21">
        <w:tab/>
        <w:t>Nnef_UCMFProvisioning service</w:t>
      </w:r>
      <w:bookmarkEnd w:id="5280"/>
      <w:bookmarkEnd w:id="5281"/>
      <w:bookmarkEnd w:id="5282"/>
      <w:bookmarkEnd w:id="5283"/>
      <w:bookmarkEnd w:id="5284"/>
      <w:bookmarkEnd w:id="5285"/>
      <w:bookmarkEnd w:id="5286"/>
    </w:p>
    <w:p w14:paraId="7DE33C3C" w14:textId="77777777" w:rsidR="00776774" w:rsidRPr="00140E21" w:rsidRDefault="00776774" w:rsidP="00776774">
      <w:pPr>
        <w:pStyle w:val="Heading5"/>
      </w:pPr>
      <w:bookmarkStart w:id="5287" w:name="_Toc20204594"/>
      <w:bookmarkStart w:id="5288" w:name="_Toc27895295"/>
      <w:bookmarkStart w:id="5289" w:name="_Toc36192394"/>
      <w:bookmarkStart w:id="5290" w:name="_Toc45193507"/>
      <w:bookmarkStart w:id="5291" w:name="_Toc47593139"/>
      <w:bookmarkStart w:id="5292" w:name="_Toc51835226"/>
      <w:bookmarkStart w:id="5293" w:name="_Toc83355798"/>
      <w:r w:rsidRPr="00140E21">
        <w:t>5.2.6.17.1</w:t>
      </w:r>
      <w:r w:rsidRPr="00140E21">
        <w:tab/>
        <w:t>General</w:t>
      </w:r>
      <w:bookmarkEnd w:id="5287"/>
      <w:bookmarkEnd w:id="5288"/>
      <w:bookmarkEnd w:id="5289"/>
      <w:bookmarkEnd w:id="5290"/>
      <w:bookmarkEnd w:id="5291"/>
      <w:bookmarkEnd w:id="5292"/>
      <w:bookmarkEnd w:id="5293"/>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94" w:name="_Toc20204595"/>
      <w:bookmarkStart w:id="5295" w:name="_Toc27895296"/>
      <w:bookmarkStart w:id="5296" w:name="_Toc36192395"/>
      <w:bookmarkStart w:id="5297" w:name="_Toc45193508"/>
      <w:bookmarkStart w:id="5298" w:name="_Toc47593140"/>
      <w:bookmarkStart w:id="5299" w:name="_Toc51835227"/>
      <w:bookmarkStart w:id="5300" w:name="_Toc83355799"/>
      <w:r w:rsidRPr="00140E21">
        <w:lastRenderedPageBreak/>
        <w:t>5.2.6.17.2</w:t>
      </w:r>
      <w:r w:rsidRPr="00140E21">
        <w:tab/>
        <w:t>Nnef_UCMFProvisioning_Create operation</w:t>
      </w:r>
      <w:bookmarkEnd w:id="5294"/>
      <w:bookmarkEnd w:id="5295"/>
      <w:bookmarkEnd w:id="5296"/>
      <w:bookmarkEnd w:id="5297"/>
      <w:bookmarkEnd w:id="5298"/>
      <w:bookmarkEnd w:id="5299"/>
      <w:bookmarkEnd w:id="5300"/>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01" w:name="_Toc20204596"/>
      <w:bookmarkStart w:id="5302" w:name="_Toc27895297"/>
      <w:bookmarkStart w:id="5303"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04" w:name="_Toc45193509"/>
      <w:bookmarkStart w:id="5305" w:name="_Toc47593141"/>
      <w:bookmarkStart w:id="5306" w:name="_Toc51835228"/>
      <w:bookmarkStart w:id="5307" w:name="_Toc83355800"/>
      <w:r w:rsidRPr="00140E21">
        <w:t>5.2.6.17.3</w:t>
      </w:r>
      <w:r w:rsidRPr="00140E21">
        <w:tab/>
        <w:t>Nnef_UCMFProvisioning_Delete operation</w:t>
      </w:r>
      <w:bookmarkEnd w:id="5301"/>
      <w:bookmarkEnd w:id="5302"/>
      <w:bookmarkEnd w:id="5303"/>
      <w:bookmarkEnd w:id="5304"/>
      <w:bookmarkEnd w:id="5305"/>
      <w:bookmarkEnd w:id="5306"/>
      <w:bookmarkEnd w:id="5307"/>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08" w:name="_Toc36192397"/>
      <w:bookmarkStart w:id="5309" w:name="_Toc45193510"/>
      <w:bookmarkStart w:id="5310" w:name="_Toc47593142"/>
      <w:bookmarkStart w:id="5311" w:name="_Toc51835229"/>
      <w:bookmarkStart w:id="5312" w:name="_Toc20204597"/>
      <w:bookmarkStart w:id="5313" w:name="_Toc27895298"/>
      <w:bookmarkStart w:id="5314" w:name="_Toc83355801"/>
      <w:r>
        <w:t>5.2.6.17.4</w:t>
      </w:r>
      <w:r>
        <w:tab/>
        <w:t>Nnef_UCMFProvisioning_Update operation</w:t>
      </w:r>
      <w:bookmarkEnd w:id="5308"/>
      <w:bookmarkEnd w:id="5309"/>
      <w:bookmarkEnd w:id="5310"/>
      <w:bookmarkEnd w:id="5311"/>
      <w:bookmarkEnd w:id="5314"/>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15" w:name="_Toc36192398"/>
      <w:bookmarkStart w:id="5316" w:name="_Toc45193511"/>
      <w:bookmarkStart w:id="5317" w:name="_Toc47593143"/>
      <w:bookmarkStart w:id="5318" w:name="_Toc51835230"/>
      <w:bookmarkStart w:id="5319" w:name="_Toc83355802"/>
      <w:r w:rsidRPr="00140E21">
        <w:lastRenderedPageBreak/>
        <w:t>5.2.6.18</w:t>
      </w:r>
      <w:r w:rsidRPr="00140E21">
        <w:tab/>
        <w:t>Nnef_ECRestriction service</w:t>
      </w:r>
      <w:bookmarkEnd w:id="5312"/>
      <w:bookmarkEnd w:id="5313"/>
      <w:bookmarkEnd w:id="5315"/>
      <w:bookmarkEnd w:id="5316"/>
      <w:bookmarkEnd w:id="5317"/>
      <w:bookmarkEnd w:id="5318"/>
      <w:bookmarkEnd w:id="5319"/>
    </w:p>
    <w:p w14:paraId="3E95667A" w14:textId="77777777" w:rsidR="00776774" w:rsidRPr="00140E21" w:rsidRDefault="00776774" w:rsidP="00776774">
      <w:pPr>
        <w:pStyle w:val="Heading5"/>
      </w:pPr>
      <w:bookmarkStart w:id="5320" w:name="_Toc20204598"/>
      <w:bookmarkStart w:id="5321" w:name="_Toc27895299"/>
      <w:bookmarkStart w:id="5322" w:name="_Toc36192399"/>
      <w:bookmarkStart w:id="5323" w:name="_Toc45193512"/>
      <w:bookmarkStart w:id="5324" w:name="_Toc47593144"/>
      <w:bookmarkStart w:id="5325" w:name="_Toc51835231"/>
      <w:bookmarkStart w:id="5326" w:name="_Toc83355803"/>
      <w:r w:rsidRPr="00140E21">
        <w:t>5.2.6.18.1</w:t>
      </w:r>
      <w:r w:rsidRPr="00140E21">
        <w:tab/>
        <w:t>General</w:t>
      </w:r>
      <w:bookmarkEnd w:id="5320"/>
      <w:bookmarkEnd w:id="5321"/>
      <w:bookmarkEnd w:id="5322"/>
      <w:bookmarkEnd w:id="5323"/>
      <w:bookmarkEnd w:id="5324"/>
      <w:bookmarkEnd w:id="5325"/>
      <w:bookmarkEnd w:id="5326"/>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27" w:name="_Toc20204599"/>
      <w:bookmarkStart w:id="5328" w:name="_Toc27895300"/>
      <w:bookmarkStart w:id="5329" w:name="_Toc36192400"/>
      <w:bookmarkStart w:id="5330" w:name="_Toc45193513"/>
      <w:bookmarkStart w:id="5331" w:name="_Toc47593145"/>
      <w:bookmarkStart w:id="5332" w:name="_Toc51835232"/>
      <w:bookmarkStart w:id="5333" w:name="_Toc83355804"/>
      <w:r w:rsidRPr="00140E21">
        <w:t>5.2.6.18.2</w:t>
      </w:r>
      <w:r w:rsidRPr="00140E21">
        <w:tab/>
        <w:t>Nnef_ECRestriction_Get service operation</w:t>
      </w:r>
      <w:bookmarkEnd w:id="5327"/>
      <w:bookmarkEnd w:id="5328"/>
      <w:bookmarkEnd w:id="5329"/>
      <w:bookmarkEnd w:id="5330"/>
      <w:bookmarkEnd w:id="5331"/>
      <w:bookmarkEnd w:id="5332"/>
      <w:bookmarkEnd w:id="533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34" w:name="_Toc20204600"/>
      <w:bookmarkStart w:id="5335" w:name="_Toc27895301"/>
      <w:bookmarkStart w:id="5336" w:name="_Toc36192401"/>
      <w:bookmarkStart w:id="5337" w:name="_Toc45193514"/>
      <w:bookmarkStart w:id="5338" w:name="_Toc47593146"/>
      <w:bookmarkStart w:id="5339" w:name="_Toc51835233"/>
      <w:bookmarkStart w:id="5340" w:name="_Toc83355805"/>
      <w:r w:rsidRPr="00140E21">
        <w:t>5.2.6.18.3</w:t>
      </w:r>
      <w:r w:rsidRPr="00140E21">
        <w:tab/>
        <w:t>Nnef_ECRestriction_Update service operation</w:t>
      </w:r>
      <w:bookmarkEnd w:id="5334"/>
      <w:bookmarkEnd w:id="5335"/>
      <w:bookmarkEnd w:id="5336"/>
      <w:bookmarkEnd w:id="5337"/>
      <w:bookmarkEnd w:id="5338"/>
      <w:bookmarkEnd w:id="5339"/>
      <w:bookmarkEnd w:id="5340"/>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41" w:name="_Toc20204601"/>
      <w:bookmarkStart w:id="5342" w:name="_Toc27895302"/>
      <w:bookmarkStart w:id="5343" w:name="_Toc36192402"/>
      <w:bookmarkStart w:id="5344" w:name="_Toc45193515"/>
      <w:bookmarkStart w:id="5345" w:name="_Toc47593147"/>
      <w:bookmarkStart w:id="5346" w:name="_Toc51835234"/>
      <w:bookmarkStart w:id="5347" w:name="_Toc83355806"/>
      <w:r w:rsidRPr="00140E21">
        <w:t>5.2.6.19</w:t>
      </w:r>
      <w:r w:rsidRPr="00140E21">
        <w:tab/>
        <w:t>Nnef_ApplyPolicy service</w:t>
      </w:r>
      <w:bookmarkEnd w:id="5341"/>
      <w:bookmarkEnd w:id="5342"/>
      <w:bookmarkEnd w:id="5343"/>
      <w:bookmarkEnd w:id="5344"/>
      <w:bookmarkEnd w:id="5345"/>
      <w:bookmarkEnd w:id="5346"/>
      <w:bookmarkEnd w:id="5347"/>
    </w:p>
    <w:p w14:paraId="1913E1D0" w14:textId="77777777" w:rsidR="00776774" w:rsidRPr="00140E21" w:rsidRDefault="00776774" w:rsidP="00776774">
      <w:pPr>
        <w:pStyle w:val="Heading5"/>
      </w:pPr>
      <w:bookmarkStart w:id="5348" w:name="_Toc20204602"/>
      <w:bookmarkStart w:id="5349" w:name="_Toc27895303"/>
      <w:bookmarkStart w:id="5350" w:name="_Toc36192403"/>
      <w:bookmarkStart w:id="5351" w:name="_Toc45193516"/>
      <w:bookmarkStart w:id="5352" w:name="_Toc47593148"/>
      <w:bookmarkStart w:id="5353" w:name="_Toc51835235"/>
      <w:bookmarkStart w:id="5354" w:name="_Toc83355807"/>
      <w:r w:rsidRPr="00140E21">
        <w:t>5.2.6.19.1</w:t>
      </w:r>
      <w:r w:rsidRPr="00140E21">
        <w:tab/>
        <w:t>General</w:t>
      </w:r>
      <w:bookmarkEnd w:id="5348"/>
      <w:bookmarkEnd w:id="5349"/>
      <w:bookmarkEnd w:id="5350"/>
      <w:bookmarkEnd w:id="5351"/>
      <w:bookmarkEnd w:id="5352"/>
      <w:bookmarkEnd w:id="5353"/>
      <w:bookmarkEnd w:id="5354"/>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55" w:name="_Toc20204603"/>
      <w:bookmarkStart w:id="5356" w:name="_Toc27895304"/>
      <w:bookmarkStart w:id="5357" w:name="_Toc36192404"/>
      <w:bookmarkStart w:id="5358" w:name="_Toc45193517"/>
      <w:bookmarkStart w:id="5359" w:name="_Toc47593149"/>
      <w:bookmarkStart w:id="5360" w:name="_Toc51835236"/>
      <w:bookmarkStart w:id="5361" w:name="_Toc83355808"/>
      <w:r w:rsidRPr="00140E21">
        <w:t>5.2.6.19.2</w:t>
      </w:r>
      <w:r w:rsidRPr="00140E21">
        <w:tab/>
        <w:t>Nnef_ApplyPolicy_Create service operation</w:t>
      </w:r>
      <w:bookmarkEnd w:id="5355"/>
      <w:bookmarkEnd w:id="5356"/>
      <w:bookmarkEnd w:id="5357"/>
      <w:bookmarkEnd w:id="5358"/>
      <w:bookmarkEnd w:id="5359"/>
      <w:bookmarkEnd w:id="5360"/>
      <w:bookmarkEnd w:id="5361"/>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62" w:name="_Toc20204604"/>
      <w:bookmarkStart w:id="5363" w:name="_Toc27895305"/>
      <w:bookmarkStart w:id="5364" w:name="_Toc36192405"/>
      <w:bookmarkStart w:id="5365" w:name="_Toc45193518"/>
      <w:bookmarkStart w:id="5366" w:name="_Toc47593150"/>
      <w:bookmarkStart w:id="5367" w:name="_Toc51835237"/>
      <w:bookmarkStart w:id="5368" w:name="_Toc83355809"/>
      <w:r>
        <w:t>5.2.6.19.3</w:t>
      </w:r>
      <w:r>
        <w:tab/>
        <w:t>Nnef_ApplyPolicy_Update service operation</w:t>
      </w:r>
      <w:bookmarkEnd w:id="5362"/>
      <w:bookmarkEnd w:id="5363"/>
      <w:bookmarkEnd w:id="5364"/>
      <w:bookmarkEnd w:id="5365"/>
      <w:bookmarkEnd w:id="5366"/>
      <w:bookmarkEnd w:id="5367"/>
      <w:bookmarkEnd w:id="5368"/>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69" w:name="_Toc20204605"/>
      <w:bookmarkStart w:id="5370" w:name="_Toc27895306"/>
      <w:bookmarkStart w:id="5371" w:name="_Toc36192406"/>
      <w:bookmarkStart w:id="5372" w:name="_Toc45193519"/>
      <w:bookmarkStart w:id="5373" w:name="_Toc47593151"/>
      <w:bookmarkStart w:id="5374" w:name="_Toc51835238"/>
      <w:bookmarkStart w:id="5375" w:name="_Toc83355810"/>
      <w:r>
        <w:t>5.2.6.19.4</w:t>
      </w:r>
      <w:r>
        <w:tab/>
        <w:t>Nnef_ApplyPolicy_Delete service operation</w:t>
      </w:r>
      <w:bookmarkEnd w:id="5369"/>
      <w:bookmarkEnd w:id="5370"/>
      <w:bookmarkEnd w:id="5371"/>
      <w:bookmarkEnd w:id="5372"/>
      <w:bookmarkEnd w:id="5373"/>
      <w:bookmarkEnd w:id="5374"/>
      <w:bookmarkEnd w:id="5375"/>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76" w:name="_Toc27895307"/>
      <w:bookmarkStart w:id="5377" w:name="_Toc36192407"/>
      <w:bookmarkStart w:id="5378" w:name="_Toc45193520"/>
      <w:bookmarkStart w:id="5379" w:name="_Toc47593152"/>
      <w:bookmarkStart w:id="5380" w:name="_Toc51835239"/>
      <w:bookmarkStart w:id="5381" w:name="_Toc20204606"/>
      <w:bookmarkStart w:id="5382" w:name="_Toc83355811"/>
      <w:r>
        <w:t>5.2.6.20</w:t>
      </w:r>
      <w:r>
        <w:tab/>
        <w:t>Void</w:t>
      </w:r>
      <w:bookmarkEnd w:id="5376"/>
      <w:bookmarkEnd w:id="5377"/>
      <w:bookmarkEnd w:id="5378"/>
      <w:bookmarkEnd w:id="5379"/>
      <w:bookmarkEnd w:id="5380"/>
      <w:bookmarkEnd w:id="5382"/>
    </w:p>
    <w:p w14:paraId="2FEBC6FD" w14:textId="77777777" w:rsidR="00776774" w:rsidRDefault="00776774" w:rsidP="00776774">
      <w:pPr>
        <w:rPr>
          <w:lang w:val="x-none"/>
        </w:rPr>
      </w:pPr>
    </w:p>
    <w:p w14:paraId="033DA3E4" w14:textId="77777777" w:rsidR="00776774" w:rsidRDefault="00776774" w:rsidP="00776774">
      <w:pPr>
        <w:pStyle w:val="Heading4"/>
      </w:pPr>
      <w:bookmarkStart w:id="5383" w:name="_Toc36192412"/>
      <w:bookmarkStart w:id="5384" w:name="_Toc45193521"/>
      <w:bookmarkStart w:id="5385" w:name="_Toc47593153"/>
      <w:bookmarkStart w:id="5386" w:name="_Toc51835240"/>
      <w:bookmarkStart w:id="5387" w:name="_Toc27895312"/>
      <w:bookmarkStart w:id="5388" w:name="_Toc83355812"/>
      <w:r>
        <w:t>5.2.6.21</w:t>
      </w:r>
      <w:r>
        <w:tab/>
        <w:t>Nnef_Location service</w:t>
      </w:r>
      <w:bookmarkEnd w:id="5383"/>
      <w:bookmarkEnd w:id="5384"/>
      <w:bookmarkEnd w:id="5385"/>
      <w:bookmarkEnd w:id="5386"/>
      <w:bookmarkEnd w:id="5388"/>
    </w:p>
    <w:p w14:paraId="6EC51C58" w14:textId="77777777" w:rsidR="00776774" w:rsidRDefault="00776774" w:rsidP="00776774">
      <w:pPr>
        <w:pStyle w:val="Heading5"/>
      </w:pPr>
      <w:bookmarkStart w:id="5389" w:name="_Toc36192413"/>
      <w:bookmarkStart w:id="5390" w:name="_Toc45193522"/>
      <w:bookmarkStart w:id="5391" w:name="_Toc47593154"/>
      <w:bookmarkStart w:id="5392" w:name="_Toc51835241"/>
      <w:bookmarkStart w:id="5393" w:name="_Toc83355813"/>
      <w:r>
        <w:t>5.2.6.21.1</w:t>
      </w:r>
      <w:r>
        <w:tab/>
        <w:t>General</w:t>
      </w:r>
      <w:bookmarkEnd w:id="5389"/>
      <w:bookmarkEnd w:id="5390"/>
      <w:bookmarkEnd w:id="5391"/>
      <w:bookmarkEnd w:id="5392"/>
      <w:bookmarkEnd w:id="5393"/>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94" w:name="_Toc36192414"/>
      <w:bookmarkStart w:id="5395" w:name="_Toc45193523"/>
      <w:bookmarkStart w:id="5396" w:name="_Toc47593155"/>
      <w:bookmarkStart w:id="5397" w:name="_Toc51835242"/>
      <w:bookmarkStart w:id="5398" w:name="_Toc83355814"/>
      <w:r>
        <w:t>5.2.6.21.2</w:t>
      </w:r>
      <w:r>
        <w:tab/>
        <w:t>Nnef_Location_LocationUpdateNotify service operation</w:t>
      </w:r>
      <w:bookmarkEnd w:id="5394"/>
      <w:bookmarkEnd w:id="5395"/>
      <w:bookmarkEnd w:id="5396"/>
      <w:bookmarkEnd w:id="5397"/>
      <w:bookmarkEnd w:id="539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399" w:name="_Toc36192415"/>
      <w:bookmarkStart w:id="5400" w:name="_Toc45193524"/>
      <w:bookmarkStart w:id="5401" w:name="_Toc47593156"/>
      <w:bookmarkStart w:id="5402" w:name="_Toc51835243"/>
      <w:bookmarkStart w:id="5403" w:name="_Toc83355815"/>
      <w:r>
        <w:t>5.2.6.22</w:t>
      </w:r>
      <w:r>
        <w:tab/>
        <w:t>Nnef_AMPolicyAuthorization Service</w:t>
      </w:r>
      <w:bookmarkEnd w:id="5403"/>
    </w:p>
    <w:p w14:paraId="0A0DC22B" w14:textId="77777777" w:rsidR="00034124" w:rsidRDefault="00034124" w:rsidP="00EE66A3">
      <w:pPr>
        <w:pStyle w:val="Heading5"/>
      </w:pPr>
      <w:bookmarkStart w:id="5404" w:name="_Toc83355816"/>
      <w:r>
        <w:t>5.2.6.22.1</w:t>
      </w:r>
      <w:r>
        <w:tab/>
        <w:t>General</w:t>
      </w:r>
      <w:bookmarkEnd w:id="5404"/>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05" w:name="_Toc83355817"/>
      <w:r>
        <w:t>5.2.6.22.2</w:t>
      </w:r>
      <w:r>
        <w:tab/>
        <w:t>Nnef_AMPolicyAuthorization_Create service operation</w:t>
      </w:r>
      <w:bookmarkEnd w:id="5405"/>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lastRenderedPageBreak/>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71F49FCC" w:rsidR="00034124" w:rsidRDefault="00034124" w:rsidP="00034124">
      <w:r w:rsidRPr="00EE66A3">
        <w:rPr>
          <w:b/>
          <w:bCs/>
        </w:rPr>
        <w:t>Inputs, Optional:</w:t>
      </w:r>
      <w:r>
        <w:t xml:space="preserve"> Throughput requirements, service coverage requirements, policy duration, </w:t>
      </w:r>
      <w:r w:rsidR="00901AD1">
        <w:t xml:space="preserve">List of </w:t>
      </w:r>
      <w:r w:rsidR="008471CD">
        <w:t xml:space="preserve">External </w:t>
      </w:r>
      <w:r>
        <w:t>Application Identifier</w:t>
      </w:r>
      <w:r w:rsidR="00901AD1">
        <w:t>(s) or list of traffic filtering information</w:t>
      </w:r>
      <w:r>
        <w:t>,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7EA67283" w14:textId="7AFC640C"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06" w:name="_Toc83355818"/>
      <w:r>
        <w:t>5.2.6.22.3</w:t>
      </w:r>
      <w:r>
        <w:tab/>
        <w:t>Nnef_AMPolicyAuthorization_Update service operation</w:t>
      </w:r>
      <w:bookmarkEnd w:id="5406"/>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07" w:name="_Toc83355819"/>
      <w:r>
        <w:t>5.2.6.22.4</w:t>
      </w:r>
      <w:r>
        <w:tab/>
        <w:t>Nnef_AMPolicyAuthorization_Delete service operation</w:t>
      </w:r>
      <w:bookmarkEnd w:id="5407"/>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08" w:name="_Toc83355820"/>
      <w:r>
        <w:t>5.2.6.22.5</w:t>
      </w:r>
      <w:r>
        <w:tab/>
        <w:t>Nnef_AMPolicyAuthorization_Notify service operation</w:t>
      </w:r>
      <w:bookmarkEnd w:id="5408"/>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09" w:name="_Toc83355821"/>
      <w:r>
        <w:lastRenderedPageBreak/>
        <w:t>5.2.6.22.6</w:t>
      </w:r>
      <w:r>
        <w:tab/>
        <w:t>Nnef_AMPolicyAuthorization_Subscribe service operation</w:t>
      </w:r>
      <w:bookmarkEnd w:id="5409"/>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10" w:name="_Toc83355822"/>
      <w:r>
        <w:t>5.2.6.22.7</w:t>
      </w:r>
      <w:r>
        <w:tab/>
        <w:t>Nnef_AMPolicyAuthorization_Unsubscribe service operation</w:t>
      </w:r>
      <w:bookmarkEnd w:id="5410"/>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11" w:name="_Toc83355823"/>
      <w:r>
        <w:t>5.2.6.23</w:t>
      </w:r>
      <w:r>
        <w:tab/>
        <w:t>Nnef_AMInfluence service</w:t>
      </w:r>
      <w:bookmarkEnd w:id="5411"/>
    </w:p>
    <w:p w14:paraId="6C1FDEFA" w14:textId="77777777" w:rsidR="00034124" w:rsidRDefault="00034124" w:rsidP="00EE66A3">
      <w:pPr>
        <w:pStyle w:val="Heading5"/>
      </w:pPr>
      <w:bookmarkStart w:id="5412" w:name="_Toc83355824"/>
      <w:r>
        <w:t>5.2.6.23.1</w:t>
      </w:r>
      <w:r>
        <w:tab/>
        <w:t>General</w:t>
      </w:r>
      <w:bookmarkEnd w:id="5412"/>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13" w:name="_Toc83355825"/>
      <w:r>
        <w:t>5.2.6.23.2</w:t>
      </w:r>
      <w:r>
        <w:tab/>
        <w:t>Nnef_AMInfluence_Create operation</w:t>
      </w:r>
      <w:bookmarkEnd w:id="5413"/>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363D1A1C" w:rsidR="00034124" w:rsidRDefault="00034124" w:rsidP="00034124">
      <w:r w:rsidRPr="00EE66A3">
        <w:rPr>
          <w:b/>
          <w:bCs/>
        </w:rPr>
        <w:t>Inputs, Optional:</w:t>
      </w:r>
      <w:r>
        <w:t xml:space="preserve"> SUPI, GPSI, DNN, S-NSSAI, External Group Identifier,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 or list of traffic filtering information</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5D161BA" w:rsidR="00901AD1" w:rsidRDefault="00901AD1" w:rsidP="00901AD1">
      <w:r>
        <w:t>When a list of External Application Identifiers or list of traffic filtering information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lastRenderedPageBreak/>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14" w:name="_Toc83355826"/>
      <w:r>
        <w:t>5.2.6.23.3</w:t>
      </w:r>
      <w:r>
        <w:tab/>
        <w:t>Nnef_AMInfluence_Update operation</w:t>
      </w:r>
      <w:bookmarkEnd w:id="5414"/>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15" w:name="_Toc83355827"/>
      <w:r>
        <w:t>5.2.6.23.4</w:t>
      </w:r>
      <w:r>
        <w:tab/>
        <w:t>Nnef_AMInfluence_Delete operation</w:t>
      </w:r>
      <w:bookmarkEnd w:id="5415"/>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16" w:name="_Toc83355828"/>
      <w:r>
        <w:t>5.2.6.23.6</w:t>
      </w:r>
      <w:r>
        <w:tab/>
        <w:t>Nnef_AMInfluence_Notify operation</w:t>
      </w:r>
      <w:bookmarkEnd w:id="5416"/>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22C5FD3C" w:rsidR="008A3270" w:rsidRDefault="008A3270" w:rsidP="008A3270">
      <w:pPr>
        <w:pStyle w:val="Heading4"/>
        <w:rPr>
          <w:lang w:eastAsia="zh-CN"/>
        </w:rPr>
      </w:pPr>
      <w:bookmarkStart w:id="5417" w:name="_Toc83355829"/>
      <w:r>
        <w:rPr>
          <w:lang w:eastAsia="zh-CN"/>
        </w:rPr>
        <w:t>5.2.6.24</w:t>
      </w:r>
      <w:r>
        <w:rPr>
          <w:lang w:eastAsia="zh-CN"/>
        </w:rPr>
        <w:tab/>
        <w:t>Nnef_SliceStatus service</w:t>
      </w:r>
      <w:bookmarkEnd w:id="5417"/>
    </w:p>
    <w:p w14:paraId="181F2531" w14:textId="77777777" w:rsidR="008A3270" w:rsidRDefault="008A3270" w:rsidP="002217D3">
      <w:pPr>
        <w:pStyle w:val="Heading5"/>
        <w:rPr>
          <w:lang w:eastAsia="zh-CN"/>
        </w:rPr>
      </w:pPr>
      <w:bookmarkStart w:id="5418" w:name="_Toc83355830"/>
      <w:r>
        <w:rPr>
          <w:lang w:eastAsia="zh-CN"/>
        </w:rPr>
        <w:t>5.2.6.24.1</w:t>
      </w:r>
      <w:r>
        <w:rPr>
          <w:lang w:eastAsia="zh-CN"/>
        </w:rPr>
        <w:tab/>
        <w:t>General</w:t>
      </w:r>
      <w:bookmarkEnd w:id="5418"/>
    </w:p>
    <w:p w14:paraId="07C4E2E9" w14:textId="49860F6E" w:rsidR="008A3270" w:rsidRDefault="008A3270" w:rsidP="008A3270">
      <w:pPr>
        <w:rPr>
          <w:lang w:eastAsia="zh-CN"/>
        </w:rPr>
      </w:pPr>
      <w:r w:rsidRPr="002217D3">
        <w:rPr>
          <w:b/>
          <w:bCs/>
          <w:lang w:eastAsia="zh-CN"/>
        </w:rPr>
        <w:t>Service Description:</w:t>
      </w:r>
      <w:r>
        <w:rPr>
          <w:lang w:eastAsia="zh-CN"/>
        </w:rPr>
        <w:t xml:space="preserve"> The Nnef_SliceStatus services provide network slice status information on request from the consumer NF (e.g. AF) related to the number of the UEs registered with a network slice or the number of PDU Sessions established on a network slice or both.</w:t>
      </w:r>
    </w:p>
    <w:p w14:paraId="20D3BCD5" w14:textId="77777777" w:rsidR="008A3270" w:rsidRDefault="008A3270" w:rsidP="002217D3">
      <w:pPr>
        <w:pStyle w:val="Heading5"/>
        <w:rPr>
          <w:lang w:eastAsia="zh-CN"/>
        </w:rPr>
      </w:pPr>
      <w:bookmarkStart w:id="5419" w:name="_Toc83355831"/>
      <w:r>
        <w:rPr>
          <w:lang w:eastAsia="zh-CN"/>
        </w:rPr>
        <w:lastRenderedPageBreak/>
        <w:t>5.2.6.24.2</w:t>
      </w:r>
      <w:r>
        <w:rPr>
          <w:lang w:eastAsia="zh-CN"/>
        </w:rPr>
        <w:tab/>
        <w:t>Nnef_SliceStatus_Retrieval service operation</w:t>
      </w:r>
      <w:bookmarkEnd w:id="5419"/>
    </w:p>
    <w:p w14:paraId="7596E897" w14:textId="77777777" w:rsidR="008A3270" w:rsidRDefault="008A3270" w:rsidP="008A3270">
      <w:pPr>
        <w:rPr>
          <w:lang w:eastAsia="zh-CN"/>
        </w:rPr>
      </w:pPr>
      <w:r w:rsidRPr="002217D3">
        <w:rPr>
          <w:b/>
          <w:bCs/>
          <w:lang w:eastAsia="zh-CN"/>
        </w:rPr>
        <w:t>Service operation name:</w:t>
      </w:r>
      <w:r>
        <w:rPr>
          <w:lang w:eastAsia="zh-CN"/>
        </w:rPr>
        <w:t xml:space="preserve"> Nnef_SliceStatus_Retrieval</w:t>
      </w:r>
    </w:p>
    <w:p w14:paraId="124E28C5" w14:textId="77777777" w:rsidR="008A3270" w:rsidRDefault="008A3270" w:rsidP="008A3270">
      <w:pPr>
        <w:rPr>
          <w:lang w:eastAsia="zh-CN"/>
        </w:rPr>
      </w:pPr>
      <w:r w:rsidRPr="002217D3">
        <w:rPr>
          <w:b/>
          <w:bCs/>
          <w:lang w:eastAsia="zh-CN"/>
        </w:rPr>
        <w:t>Description:</w:t>
      </w:r>
      <w:r>
        <w:rPr>
          <w:lang w:eastAsia="zh-CN"/>
        </w:rPr>
        <w:t xml:space="preserve"> This service operation is used by the consumer NF (e.g. AF) to retrieve the network slice status information related to the number of the UEs registered with a network slice or the number of PDU Sessions established on a network slice or both.</w:t>
      </w:r>
    </w:p>
    <w:p w14:paraId="2B9AB3D2" w14:textId="06035950" w:rsidR="008A3270" w:rsidRDefault="008A3270" w:rsidP="008A3270">
      <w:pPr>
        <w:rPr>
          <w:lang w:eastAsia="zh-CN"/>
        </w:rPr>
      </w:pPr>
      <w:r w:rsidRPr="002217D3">
        <w:rPr>
          <w:b/>
          <w:bCs/>
          <w:lang w:eastAsia="zh-CN"/>
        </w:rPr>
        <w:t>Inputs, Required:</w:t>
      </w:r>
      <w:r>
        <w:rPr>
          <w:lang w:eastAsia="zh-CN"/>
        </w:rPr>
        <w:t xml:space="preserve"> Event ID, Event Filter.</w:t>
      </w:r>
    </w:p>
    <w:p w14:paraId="14F10568" w14:textId="77777777" w:rsidR="008A3270" w:rsidRDefault="008A3270" w:rsidP="008A3270">
      <w:pPr>
        <w:rPr>
          <w:lang w:eastAsia="zh-CN"/>
        </w:rPr>
      </w:pPr>
      <w:r>
        <w:rPr>
          <w:lang w:eastAsia="zh-CN"/>
        </w:rPr>
        <w:t>The Event ID parameter defines whether the requested information is about the number of UEs registered with a network slice or the number of PDU Sessions established on a network slice or both.</w:t>
      </w:r>
    </w:p>
    <w:p w14:paraId="455A798D" w14:textId="77777777" w:rsidR="008A3270" w:rsidRDefault="008A3270" w:rsidP="008A3270">
      <w:pPr>
        <w:rPr>
          <w:lang w:eastAsia="zh-CN"/>
        </w:rPr>
      </w:pPr>
      <w:r>
        <w:rPr>
          <w:lang w:eastAsia="zh-CN"/>
        </w:rPr>
        <w:t>The Event Filter parameter is the S-NSSAI for which the requested information is applicable.</w:t>
      </w:r>
    </w:p>
    <w:p w14:paraId="26B569B2" w14:textId="77777777" w:rsidR="008A3270" w:rsidRDefault="008A3270" w:rsidP="008A3270">
      <w:pPr>
        <w:rPr>
          <w:lang w:eastAsia="zh-CN"/>
        </w:rPr>
      </w:pPr>
      <w:r w:rsidRPr="002217D3">
        <w:rPr>
          <w:b/>
          <w:bCs/>
          <w:lang w:eastAsia="zh-CN"/>
        </w:rPr>
        <w:t>Outputs, Required:</w:t>
      </w:r>
      <w:r>
        <w:rPr>
          <w:lang w:eastAsia="zh-CN"/>
        </w:rPr>
        <w:t xml:space="preserve"> Event ID, Event Filter, Event Reporting information.</w:t>
      </w:r>
    </w:p>
    <w:p w14:paraId="7B2CE0E4" w14:textId="77777777" w:rsidR="008A3270" w:rsidRDefault="008A3270" w:rsidP="008A3270">
      <w:pPr>
        <w:rPr>
          <w:lang w:eastAsia="zh-CN"/>
        </w:rPr>
      </w:pPr>
      <w:r>
        <w:rPr>
          <w:lang w:eastAsia="zh-CN"/>
        </w:rPr>
        <w:t>The Event ID parameter defines the type of the reported information, i.e. the number of UEs registered with a network slice or the number of PDUs Sessions established on a network slice or both.</w:t>
      </w:r>
    </w:p>
    <w:p w14:paraId="6608D362" w14:textId="77777777" w:rsidR="008A3270" w:rsidRDefault="008A3270" w:rsidP="008A3270">
      <w:pPr>
        <w:rPr>
          <w:lang w:eastAsia="zh-CN"/>
        </w:rPr>
      </w:pPr>
      <w:r>
        <w:rPr>
          <w:lang w:eastAsia="zh-CN"/>
        </w:rPr>
        <w:t>The Event Filter parameter is the S-NSSAI for which the reported information is applicable.</w:t>
      </w:r>
    </w:p>
    <w:p w14:paraId="6E9284F3" w14:textId="77777777" w:rsidR="008A3270" w:rsidRDefault="008A3270" w:rsidP="008A3270">
      <w:pPr>
        <w:rPr>
          <w:lang w:eastAsia="zh-CN"/>
        </w:rPr>
      </w:pPr>
      <w:r>
        <w:rPr>
          <w:lang w:eastAsia="zh-CN"/>
        </w:rP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p>
    <w:p w14:paraId="7B2916FF" w14:textId="5A8F1F4B" w:rsidR="008A3270" w:rsidRDefault="008A3270" w:rsidP="008A3270">
      <w:pPr>
        <w:pStyle w:val="Heading4"/>
        <w:rPr>
          <w:lang w:eastAsia="zh-CN"/>
        </w:rPr>
      </w:pPr>
      <w:bookmarkStart w:id="5420" w:name="_Toc83355832"/>
      <w:r>
        <w:rPr>
          <w:lang w:eastAsia="zh-CN"/>
        </w:rPr>
        <w:t>5.2.6.25</w:t>
      </w:r>
      <w:r>
        <w:rPr>
          <w:lang w:eastAsia="zh-CN"/>
        </w:rPr>
        <w:tab/>
        <w:t>Nnef_TimeSynchronization service</w:t>
      </w:r>
      <w:bookmarkEnd w:id="5420"/>
    </w:p>
    <w:p w14:paraId="1D93E27E" w14:textId="77777777" w:rsidR="008A3270" w:rsidRDefault="008A3270" w:rsidP="002217D3">
      <w:pPr>
        <w:pStyle w:val="Heading5"/>
        <w:rPr>
          <w:lang w:eastAsia="zh-CN"/>
        </w:rPr>
      </w:pPr>
      <w:bookmarkStart w:id="5421" w:name="_Toc83355833"/>
      <w:r>
        <w:rPr>
          <w:lang w:eastAsia="zh-CN"/>
        </w:rPr>
        <w:t>5.2.6.25.1</w:t>
      </w:r>
      <w:r>
        <w:rPr>
          <w:lang w:eastAsia="zh-CN"/>
        </w:rPr>
        <w:tab/>
        <w:t>General</w:t>
      </w:r>
      <w:bookmarkEnd w:id="5421"/>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77777777" w:rsidR="008A3270" w:rsidRDefault="008A3270" w:rsidP="002217D3">
      <w:pPr>
        <w:pStyle w:val="B1"/>
        <w:rPr>
          <w:lang w:eastAsia="zh-CN"/>
        </w:rPr>
      </w:pPr>
      <w:r>
        <w:rPr>
          <w:lang w:eastAsia="zh-CN"/>
        </w:rPr>
        <w:t>-</w:t>
      </w:r>
      <w:r>
        <w:rPr>
          <w:lang w:eastAsia="zh-CN"/>
        </w:rPr>
        <w:tab/>
        <w:t>Request authorization of NF Service Consumer requests.</w:t>
      </w:r>
    </w:p>
    <w:p w14:paraId="5F239E09" w14:textId="0D83B053" w:rsidR="008A3270" w:rsidRDefault="008A3270" w:rsidP="002217D3">
      <w:pPr>
        <w:pStyle w:val="B1"/>
        <w:rPr>
          <w:lang w:eastAsia="zh-CN"/>
        </w:rPr>
      </w:pPr>
      <w:r>
        <w:rPr>
          <w:lang w:eastAsia="zh-CN"/>
        </w:rPr>
        <w:t>-</w:t>
      </w:r>
      <w:r>
        <w:rPr>
          <w:lang w:eastAsia="zh-CN"/>
        </w:rPr>
        <w:tab/>
        <w:t>NF Service Consumer request to create and update time synchronization configuration</w:t>
      </w:r>
      <w:r w:rsidR="000D524E">
        <w:rPr>
          <w:lang w:eastAsia="zh-CN"/>
        </w:rPr>
        <w:t xml:space="preserve"> for a PTP instance</w:t>
      </w:r>
      <w:r>
        <w:rPr>
          <w:lang w:eastAsia="zh-CN"/>
        </w:rPr>
        <w:t>, and to activate and deactivate the time synchronization service as described in clause 5.27.1.8 of TS 23.501 [2].</w:t>
      </w:r>
    </w:p>
    <w:p w14:paraId="6F1A4E4B" w14:textId="26E839C7" w:rsidR="008A3270" w:rsidRDefault="008A3270" w:rsidP="002217D3">
      <w:pPr>
        <w:pStyle w:val="Heading5"/>
        <w:rPr>
          <w:lang w:eastAsia="zh-CN"/>
        </w:rPr>
      </w:pPr>
      <w:bookmarkStart w:id="5422" w:name="_Toc83355834"/>
      <w:r>
        <w:rPr>
          <w:lang w:eastAsia="zh-CN"/>
        </w:rPr>
        <w:t>5.2.6.25.2</w:t>
      </w:r>
      <w:r>
        <w:rPr>
          <w:lang w:eastAsia="zh-CN"/>
        </w:rPr>
        <w:tab/>
        <w:t>Nnef_TimeSynchronization_ConfigCreate operation</w:t>
      </w:r>
      <w:bookmarkEnd w:id="5422"/>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77777777" w:rsidR="008A3270" w:rsidRDefault="008A3270" w:rsidP="008A3270">
      <w:pPr>
        <w:rPr>
          <w:lang w:eastAsia="zh-CN"/>
        </w:rPr>
      </w:pPr>
      <w:r w:rsidRPr="002217D3">
        <w:rPr>
          <w:b/>
          <w:bCs/>
          <w:lang w:eastAsia="zh-CN"/>
        </w:rPr>
        <w:t>Description:</w:t>
      </w:r>
      <w:r>
        <w:rPr>
          <w:lang w:eastAsia="zh-CN"/>
        </w:rPr>
        <w:t xml:space="preserve"> Authorize the request, create a time synchronization configuration and activate the time synchronization service with the configuration.</w:t>
      </w:r>
    </w:p>
    <w:p w14:paraId="0CE70595" w14:textId="1DC73F95" w:rsidR="008A3270" w:rsidRDefault="008A3270" w:rsidP="008A3270">
      <w:pPr>
        <w:rPr>
          <w:lang w:eastAsia="zh-CN"/>
        </w:rPr>
      </w:pPr>
      <w:r w:rsidRPr="002217D3">
        <w:rPr>
          <w:b/>
          <w:bCs/>
          <w:lang w:eastAsia="zh-CN"/>
        </w:rPr>
        <w:t>Inputs, Required:</w:t>
      </w:r>
      <w:r>
        <w:rPr>
          <w:lang w:eastAsia="zh-CN"/>
        </w:rPr>
        <w:t xml:space="preserve"> Reference to time synchronization capability set</w:t>
      </w:r>
      <w:r w:rsidR="000D524E">
        <w:rPr>
          <w:lang w:eastAsia="zh-CN"/>
        </w:rPr>
        <w:t xml:space="preserve"> (i.e. the Subscription Correlation ID as in the response to Nnef_TimeSynchronization_CapsSubscribe request)</w:t>
      </w:r>
      <w:r>
        <w:rPr>
          <w:lang w:eastAsia="zh-CN"/>
        </w:rPr>
        <w:t>, user plane node ID, mandatory service parameters as described in Table 4.15.9</w:t>
      </w:r>
      <w:r w:rsidR="000D524E">
        <w:rPr>
          <w:lang w:eastAsia="zh-CN"/>
        </w:rPr>
        <w:t>.3</w:t>
      </w:r>
      <w:r>
        <w:rPr>
          <w:lang w:eastAsia="zh-CN"/>
        </w:rPr>
        <w:t>-1</w:t>
      </w:r>
      <w:r w:rsidR="000D524E">
        <w:rPr>
          <w:lang w:eastAsia="zh-CN"/>
        </w:rPr>
        <w:t>, Notification Target Address</w:t>
      </w:r>
      <w:r>
        <w:rPr>
          <w:lang w:eastAsia="zh-CN"/>
        </w:rPr>
        <w:t>.</w:t>
      </w:r>
    </w:p>
    <w:p w14:paraId="5E46BC0D" w14:textId="5A27F668" w:rsidR="008A3270" w:rsidRDefault="008A3270" w:rsidP="008A3270">
      <w:pPr>
        <w:rPr>
          <w:lang w:eastAsia="zh-CN"/>
        </w:rPr>
      </w:pPr>
      <w:r w:rsidRPr="002217D3">
        <w:rPr>
          <w:b/>
          <w:bCs/>
          <w:lang w:eastAsia="zh-CN"/>
        </w:rPr>
        <w:t>Inputs, Optional:</w:t>
      </w:r>
      <w:r>
        <w:rPr>
          <w:lang w:eastAsia="zh-CN"/>
        </w:rPr>
        <w:t xml:space="preserve"> Optional service parameters as described in Table 4.15.9</w:t>
      </w:r>
      <w:r w:rsidR="000D524E">
        <w:rPr>
          <w:lang w:eastAsia="zh-CN"/>
        </w:rPr>
        <w:t>.3</w:t>
      </w:r>
      <w:r>
        <w:rPr>
          <w:lang w:eastAsia="zh-CN"/>
        </w:rPr>
        <w:t>-1.</w:t>
      </w:r>
    </w:p>
    <w:p w14:paraId="260BA7DF" w14:textId="611F66DB" w:rsidR="008A3270" w:rsidRDefault="008A3270" w:rsidP="008A3270">
      <w:pPr>
        <w:rPr>
          <w:lang w:eastAsia="zh-CN"/>
        </w:rPr>
      </w:pPr>
      <w:r w:rsidRPr="002217D3">
        <w:rPr>
          <w:b/>
          <w:bCs/>
          <w:lang w:eastAsia="zh-CN"/>
        </w:rPr>
        <w:t>Outputs, Required:</w:t>
      </w:r>
      <w:r>
        <w:rPr>
          <w:lang w:eastAsia="zh-CN"/>
        </w:rPr>
        <w:t xml:space="preserve"> Operation execution result indication, in successful operation the</w:t>
      </w:r>
      <w:r w:rsidR="000D524E">
        <w:rPr>
          <w:lang w:eastAsia="zh-CN"/>
        </w:rPr>
        <w:t xml:space="preserve"> PTP instance ID</w:t>
      </w:r>
      <w:r>
        <w:rPr>
          <w:lang w:eastAsia="zh-CN"/>
        </w:rPr>
        <w:t>.</w:t>
      </w:r>
    </w:p>
    <w:p w14:paraId="6954C915" w14:textId="77777777" w:rsidR="008A3270" w:rsidRDefault="008A3270" w:rsidP="008A3270">
      <w:pPr>
        <w:rPr>
          <w:lang w:eastAsia="zh-CN"/>
        </w:rPr>
      </w:pPr>
      <w:r w:rsidRPr="002217D3">
        <w:rPr>
          <w:b/>
          <w:bCs/>
          <w:lang w:eastAsia="zh-CN"/>
        </w:rPr>
        <w:t>Outputs, Optional:</w:t>
      </w:r>
      <w:r>
        <w:rPr>
          <w:lang w:eastAsia="zh-CN"/>
        </w:rPr>
        <w:t xml:space="preserve"> None.</w:t>
      </w:r>
    </w:p>
    <w:p w14:paraId="23F7C8CC" w14:textId="6FD192D9" w:rsidR="008A3270" w:rsidRDefault="008A3270" w:rsidP="002217D3">
      <w:pPr>
        <w:pStyle w:val="Heading5"/>
        <w:rPr>
          <w:lang w:eastAsia="zh-CN"/>
        </w:rPr>
      </w:pPr>
      <w:bookmarkStart w:id="5423" w:name="_Toc83355835"/>
      <w:r>
        <w:rPr>
          <w:lang w:eastAsia="zh-CN"/>
        </w:rPr>
        <w:t>5.2.6.25.3</w:t>
      </w:r>
      <w:r>
        <w:rPr>
          <w:lang w:eastAsia="zh-CN"/>
        </w:rPr>
        <w:tab/>
        <w:t>Nnef_TimeSynchronization_ConfigUpdate operation</w:t>
      </w:r>
      <w:bookmarkEnd w:id="5423"/>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77777777" w:rsidR="008A3270" w:rsidRDefault="008A3270" w:rsidP="008A3270">
      <w:pPr>
        <w:rPr>
          <w:lang w:eastAsia="zh-CN"/>
        </w:rPr>
      </w:pPr>
      <w:r w:rsidRPr="002217D3">
        <w:rPr>
          <w:b/>
          <w:bCs/>
          <w:lang w:eastAsia="zh-CN"/>
        </w:rPr>
        <w:t>Description:</w:t>
      </w:r>
      <w:r>
        <w:rPr>
          <w:lang w:eastAsia="zh-CN"/>
        </w:rPr>
        <w:t xml:space="preserve"> Authorize the request and forward the request to update the time synchronization configuration.</w:t>
      </w:r>
    </w:p>
    <w:p w14:paraId="0850DD6A" w14:textId="0CB9D2BA" w:rsidR="008A3270" w:rsidRDefault="008A3270" w:rsidP="008A3270">
      <w:pPr>
        <w:rPr>
          <w:lang w:eastAsia="zh-CN"/>
        </w:rPr>
      </w:pPr>
      <w:r w:rsidRPr="002217D3">
        <w:rPr>
          <w:b/>
          <w:bCs/>
          <w:lang w:eastAsia="zh-CN"/>
        </w:rPr>
        <w:t>Inputs, Required:</w:t>
      </w:r>
      <w:r w:rsidR="000D524E">
        <w:rPr>
          <w:lang w:eastAsia="zh-CN"/>
        </w:rPr>
        <w:t xml:space="preserve"> PTP instance ID.</w:t>
      </w:r>
    </w:p>
    <w:p w14:paraId="435B544C" w14:textId="5B993B01" w:rsidR="008A3270" w:rsidRDefault="008A3270" w:rsidP="008A3270">
      <w:pPr>
        <w:rPr>
          <w:lang w:eastAsia="zh-CN"/>
        </w:rPr>
      </w:pPr>
      <w:r w:rsidRPr="002217D3">
        <w:rPr>
          <w:b/>
          <w:bCs/>
          <w:lang w:eastAsia="zh-CN"/>
        </w:rPr>
        <w:lastRenderedPageBreak/>
        <w:t>Inputs, Optional:</w:t>
      </w:r>
      <w:r w:rsidR="000D524E">
        <w:rPr>
          <w:lang w:eastAsia="zh-CN"/>
        </w:rPr>
        <w:t xml:space="preserve"> List of UE identities (GPSIs) to be added to the time synchronization configuration. (g)PTP grandmaster enabled, grandmaster priority, Time Domain, Temporary Validity Condition as described in Table 4.15.9.3-1.</w:t>
      </w:r>
    </w:p>
    <w:p w14:paraId="062F1BE9"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68E8F79" w14:textId="77777777" w:rsidR="008A3270" w:rsidRDefault="008A3270" w:rsidP="008A3270">
      <w:pPr>
        <w:rPr>
          <w:lang w:eastAsia="zh-CN"/>
        </w:rPr>
      </w:pPr>
      <w:r w:rsidRPr="002217D3">
        <w:rPr>
          <w:b/>
          <w:bCs/>
          <w:lang w:eastAsia="zh-CN"/>
        </w:rPr>
        <w:t>Outputs, Optional:</w:t>
      </w:r>
      <w:r>
        <w:rPr>
          <w:lang w:eastAsia="zh-CN"/>
        </w:rPr>
        <w:t xml:space="preserve"> None.</w:t>
      </w:r>
    </w:p>
    <w:p w14:paraId="75553819" w14:textId="7E24E600" w:rsidR="008A3270" w:rsidRDefault="008A3270" w:rsidP="002217D3">
      <w:pPr>
        <w:pStyle w:val="Heading5"/>
        <w:rPr>
          <w:lang w:eastAsia="zh-CN"/>
        </w:rPr>
      </w:pPr>
      <w:bookmarkStart w:id="5424" w:name="_Toc83355836"/>
      <w:r>
        <w:rPr>
          <w:lang w:eastAsia="zh-CN"/>
        </w:rPr>
        <w:t>5.2.6.25.4</w:t>
      </w:r>
      <w:r>
        <w:rPr>
          <w:lang w:eastAsia="zh-CN"/>
        </w:rPr>
        <w:tab/>
        <w:t>Nnef_TimeSynchronization_ConfigDelete operation</w:t>
      </w:r>
      <w:bookmarkEnd w:id="5424"/>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20796F21" w:rsidR="008A3270" w:rsidRDefault="008A3270" w:rsidP="008A3270">
      <w:pPr>
        <w:rPr>
          <w:lang w:eastAsia="zh-CN"/>
        </w:rPr>
      </w:pPr>
      <w:r w:rsidRPr="002217D3">
        <w:rPr>
          <w:b/>
          <w:bCs/>
          <w:lang w:eastAsia="zh-CN"/>
        </w:rPr>
        <w:t>Description:</w:t>
      </w:r>
      <w:r>
        <w:rPr>
          <w:lang w:eastAsia="zh-CN"/>
        </w:rPr>
        <w:t xml:space="preserve"> Authorize the request, delete the time synchronization configuration</w:t>
      </w:r>
      <w:r w:rsidR="000D524E">
        <w:rPr>
          <w:lang w:eastAsia="zh-CN"/>
        </w:rPr>
        <w:t xml:space="preserve"> and</w:t>
      </w:r>
      <w:r>
        <w:rPr>
          <w:lang w:eastAsia="zh-CN"/>
        </w:rPr>
        <w:t xml:space="preserve"> deactivate the corresponding time synchronization service.</w:t>
      </w:r>
    </w:p>
    <w:p w14:paraId="79EF43E7" w14:textId="5B0289A7" w:rsidR="008A3270" w:rsidRDefault="008A3270" w:rsidP="008A3270">
      <w:pPr>
        <w:rPr>
          <w:lang w:eastAsia="zh-CN"/>
        </w:rPr>
      </w:pPr>
      <w:r w:rsidRPr="002217D3">
        <w:rPr>
          <w:b/>
          <w:bCs/>
          <w:lang w:eastAsia="zh-CN"/>
        </w:rPr>
        <w:t>Inputs, Required:</w:t>
      </w:r>
      <w:r>
        <w:rPr>
          <w:lang w:eastAsia="zh-CN"/>
        </w:rPr>
        <w:t xml:space="preserve"> Time synchronization configuration id.</w:t>
      </w:r>
    </w:p>
    <w:p w14:paraId="6A7DCB0C" w14:textId="77777777" w:rsidR="008A3270" w:rsidRDefault="008A3270" w:rsidP="008A3270">
      <w:pPr>
        <w:rPr>
          <w:lang w:eastAsia="zh-CN"/>
        </w:rPr>
      </w:pPr>
      <w:r w:rsidRPr="002217D3">
        <w:rPr>
          <w:b/>
          <w:bCs/>
          <w:lang w:eastAsia="zh-CN"/>
        </w:rPr>
        <w:t>Inputs, Optional:</w:t>
      </w:r>
      <w:r>
        <w:rPr>
          <w:lang w:eastAsia="zh-CN"/>
        </w:rPr>
        <w:t xml:space="preserve"> None.</w:t>
      </w:r>
    </w:p>
    <w:p w14:paraId="44F21413"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ABFCCF7" w14:textId="77777777" w:rsidR="008A3270" w:rsidRDefault="008A3270" w:rsidP="008A3270">
      <w:pPr>
        <w:rPr>
          <w:lang w:eastAsia="zh-CN"/>
        </w:rPr>
      </w:pPr>
      <w:r w:rsidRPr="002217D3">
        <w:rPr>
          <w:b/>
          <w:bCs/>
          <w:lang w:eastAsia="zh-CN"/>
        </w:rPr>
        <w:t>Outputs, Optional:</w:t>
      </w:r>
      <w:r>
        <w:rPr>
          <w:lang w:eastAsia="zh-CN"/>
        </w:rPr>
        <w:t xml:space="preserve"> None.</w:t>
      </w:r>
    </w:p>
    <w:p w14:paraId="28042ADD" w14:textId="393ADFC4" w:rsidR="008A3270" w:rsidRDefault="008A3270" w:rsidP="002217D3">
      <w:pPr>
        <w:pStyle w:val="Heading5"/>
        <w:rPr>
          <w:lang w:eastAsia="zh-CN"/>
        </w:rPr>
      </w:pPr>
      <w:bookmarkStart w:id="5425" w:name="_Toc83355837"/>
      <w:r>
        <w:rPr>
          <w:lang w:eastAsia="zh-CN"/>
        </w:rPr>
        <w:t>5.2.6.25.5</w:t>
      </w:r>
      <w:r>
        <w:rPr>
          <w:lang w:eastAsia="zh-CN"/>
        </w:rPr>
        <w:tab/>
        <w:t>Nnef_TimeSynchronization_ConfigUpdateNotify operation</w:t>
      </w:r>
      <w:bookmarkEnd w:id="5425"/>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0ACA4797"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6DA90FB0" w:rsidR="008A3270" w:rsidRDefault="008A3270" w:rsidP="008A3270">
      <w:pPr>
        <w:rPr>
          <w:lang w:eastAsia="zh-CN"/>
        </w:rPr>
      </w:pPr>
      <w:r w:rsidRPr="002217D3">
        <w:rPr>
          <w:b/>
          <w:bCs/>
          <w:lang w:eastAsia="zh-CN"/>
        </w:rPr>
        <w:t>Inputs, Required:</w:t>
      </w:r>
      <w:r w:rsidR="000D524E">
        <w:rPr>
          <w:lang w:eastAsia="zh-CN"/>
        </w:rPr>
        <w:t xml:space="preserve"> PTP instance ID.</w:t>
      </w:r>
    </w:p>
    <w:p w14:paraId="6F954D32" w14:textId="420D4F4E" w:rsidR="008A3270" w:rsidRDefault="008A3270" w:rsidP="008A3270">
      <w:pPr>
        <w:rPr>
          <w:lang w:eastAsia="zh-CN"/>
        </w:rPr>
      </w:pPr>
      <w:r w:rsidRPr="002217D3">
        <w:rPr>
          <w:b/>
          <w:bCs/>
          <w:lang w:eastAsia="zh-CN"/>
        </w:rPr>
        <w:t>Inputs, Optional:</w:t>
      </w:r>
      <w:r>
        <w:rPr>
          <w:lang w:eastAsia="zh-CN"/>
        </w:rPr>
        <w:t xml:space="preserve"> Current state of the time synchronization configuration.</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26" w:name="_Toc83355838"/>
      <w:r>
        <w:rPr>
          <w:lang w:eastAsia="zh-CN"/>
        </w:rPr>
        <w:t>5.2.6.25.6</w:t>
      </w:r>
      <w:r>
        <w:rPr>
          <w:lang w:eastAsia="zh-CN"/>
        </w:rPr>
        <w:tab/>
        <w:t>Nnef_TimeSynchronization_CapsSubscribe operation</w:t>
      </w:r>
      <w:bookmarkEnd w:id="5426"/>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09CBD6D1" w:rsidR="008A3270" w:rsidRDefault="008A3270" w:rsidP="008A3270">
      <w:pPr>
        <w:rPr>
          <w:lang w:eastAsia="zh-CN"/>
        </w:rPr>
      </w:pPr>
      <w:r w:rsidRPr="002217D3">
        <w:rPr>
          <w:b/>
          <w:bCs/>
          <w:lang w:eastAsia="zh-CN"/>
        </w:rPr>
        <w:t>Description:</w:t>
      </w:r>
      <w:r>
        <w:rPr>
          <w:lang w:eastAsia="zh-CN"/>
        </w:rPr>
        <w:t xml:space="preserve"> The AF subscribes to receive notification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 using</w:t>
      </w:r>
      <w:r>
        <w:rPr>
          <w:lang w:eastAsia="zh-CN"/>
        </w:rPr>
        <w:t xml:space="preserve"> DNN/S-NSSAI combination.</w:t>
      </w:r>
    </w:p>
    <w:p w14:paraId="4A66A4B7" w14:textId="689A54EE" w:rsidR="000D524E" w:rsidRDefault="000D524E" w:rsidP="000D524E">
      <w:r>
        <w:t>Event Filters are used to specify the conditions to match for notifying the event. If there are no conditions to match then the Event Filter is not provided. The following table describes the Event Filters supported by the service:</w:t>
      </w:r>
    </w:p>
    <w:p w14:paraId="03B91C16" w14:textId="518501DB" w:rsidR="000D524E" w:rsidRPr="006E7760" w:rsidRDefault="000D524E" w:rsidP="006E7760">
      <w:pPr>
        <w:pStyle w:val="TH"/>
      </w:pPr>
      <w:r>
        <w:t>Table 5.2.6.25.6-1: Time Synchronization capability event filters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D524E" w:rsidRPr="00BC6720" w14:paraId="7B684C17" w14:textId="77777777" w:rsidTr="00096A45">
        <w:trPr>
          <w:cantSplit/>
          <w:jc w:val="center"/>
        </w:trPr>
        <w:tc>
          <w:tcPr>
            <w:tcW w:w="3799" w:type="dxa"/>
          </w:tcPr>
          <w:p w14:paraId="65692F92" w14:textId="7B293E64" w:rsidR="000D524E" w:rsidRPr="00BC6720" w:rsidRDefault="000D524E" w:rsidP="00096A45">
            <w:pPr>
              <w:pStyle w:val="TAH"/>
              <w:rPr>
                <w:rFonts w:eastAsia="Malgun Gothic"/>
              </w:rPr>
            </w:pPr>
            <w:r>
              <w:rPr>
                <w:rFonts w:eastAsia="Malgun Gothic"/>
              </w:rPr>
              <w:t>Event filter</w:t>
            </w:r>
          </w:p>
        </w:tc>
        <w:tc>
          <w:tcPr>
            <w:tcW w:w="4678" w:type="dxa"/>
          </w:tcPr>
          <w:p w14:paraId="0F52ED5A" w14:textId="6AF5E118" w:rsidR="000D524E" w:rsidRPr="00BC6720" w:rsidRDefault="000D524E" w:rsidP="00096A45">
            <w:pPr>
              <w:pStyle w:val="TAH"/>
              <w:rPr>
                <w:rFonts w:eastAsia="Malgun Gothic"/>
              </w:rPr>
            </w:pPr>
            <w:r>
              <w:rPr>
                <w:rFonts w:eastAsia="Malgun Gothic"/>
              </w:rPr>
              <w:t>Description</w:t>
            </w:r>
          </w:p>
        </w:tc>
      </w:tr>
      <w:tr w:rsidR="000D524E" w:rsidRPr="00BC6720" w14:paraId="18482151" w14:textId="77777777" w:rsidTr="00096A45">
        <w:trPr>
          <w:cantSplit/>
          <w:jc w:val="center"/>
        </w:trPr>
        <w:tc>
          <w:tcPr>
            <w:tcW w:w="3799" w:type="dxa"/>
          </w:tcPr>
          <w:p w14:paraId="6B3C099C" w14:textId="40861CD0" w:rsidR="000D524E" w:rsidRPr="00BC6720" w:rsidRDefault="000D524E" w:rsidP="00096A45">
            <w:pPr>
              <w:pStyle w:val="TAL"/>
              <w:rPr>
                <w:rFonts w:eastAsia="Malgun Gothic"/>
              </w:rPr>
            </w:pPr>
            <w:r>
              <w:rPr>
                <w:rFonts w:eastAsia="Malgun Gothic"/>
              </w:rPr>
              <w:t>List of UE identities</w:t>
            </w:r>
          </w:p>
        </w:tc>
        <w:tc>
          <w:tcPr>
            <w:tcW w:w="4678" w:type="dxa"/>
          </w:tcPr>
          <w:p w14:paraId="79499E3A" w14:textId="09ABF371" w:rsidR="000D524E" w:rsidRPr="00BC6720" w:rsidRDefault="000D524E" w:rsidP="00096A45">
            <w:pPr>
              <w:pStyle w:val="TAL"/>
              <w:rPr>
                <w:rFonts w:eastAsia="Malgun Gothic"/>
              </w:rPr>
            </w:pPr>
            <w:r>
              <w:rPr>
                <w:rFonts w:eastAsia="Malgun Gothic"/>
              </w:rPr>
              <w:t>Only the included UE identities are considered for the notification.</w:t>
            </w:r>
          </w:p>
        </w:tc>
      </w:tr>
      <w:tr w:rsidR="000D524E" w:rsidRPr="00BC6720" w14:paraId="1CF36C20" w14:textId="77777777" w:rsidTr="00096A45">
        <w:trPr>
          <w:cantSplit/>
          <w:jc w:val="center"/>
        </w:trPr>
        <w:tc>
          <w:tcPr>
            <w:tcW w:w="3799" w:type="dxa"/>
          </w:tcPr>
          <w:p w14:paraId="4F9F3A6C" w14:textId="61AB477E" w:rsidR="000D524E" w:rsidRDefault="000D524E" w:rsidP="00096A45">
            <w:pPr>
              <w:pStyle w:val="TAL"/>
              <w:rPr>
                <w:rFonts w:eastAsia="Malgun Gothic"/>
              </w:rPr>
            </w:pPr>
            <w:r>
              <w:rPr>
                <w:rFonts w:eastAsia="Malgun Gothic"/>
              </w:rPr>
              <w:t>PTP instance types</w:t>
            </w:r>
          </w:p>
        </w:tc>
        <w:tc>
          <w:tcPr>
            <w:tcW w:w="4678" w:type="dxa"/>
          </w:tcPr>
          <w:p w14:paraId="2A9122DE" w14:textId="37B65BF1" w:rsidR="000D524E" w:rsidRDefault="000D524E" w:rsidP="00096A45">
            <w:pPr>
              <w:pStyle w:val="TAL"/>
              <w:rPr>
                <w:rFonts w:eastAsia="Malgun Gothic"/>
              </w:rPr>
            </w:pPr>
            <w:r>
              <w:rPr>
                <w:rFonts w:eastAsia="Malgun Gothic"/>
              </w:rPr>
              <w:t>Supported PTP instance types as described in clause 5.27.1.4 of TS 23.501 [2].</w:t>
            </w:r>
          </w:p>
        </w:tc>
      </w:tr>
      <w:tr w:rsidR="000D524E" w:rsidRPr="00BC6720" w14:paraId="6AE29AED" w14:textId="77777777" w:rsidTr="00096A45">
        <w:trPr>
          <w:cantSplit/>
          <w:jc w:val="center"/>
        </w:trPr>
        <w:tc>
          <w:tcPr>
            <w:tcW w:w="3799" w:type="dxa"/>
          </w:tcPr>
          <w:p w14:paraId="3077DFA3" w14:textId="56223A1D" w:rsidR="000D524E" w:rsidRDefault="000D524E" w:rsidP="00096A45">
            <w:pPr>
              <w:pStyle w:val="TAL"/>
              <w:rPr>
                <w:rFonts w:eastAsia="Malgun Gothic"/>
              </w:rPr>
            </w:pPr>
            <w:r>
              <w:rPr>
                <w:rFonts w:eastAsia="Malgun Gothic"/>
              </w:rPr>
              <w:t>Transport protocols</w:t>
            </w:r>
          </w:p>
        </w:tc>
        <w:tc>
          <w:tcPr>
            <w:tcW w:w="4678" w:type="dxa"/>
          </w:tcPr>
          <w:p w14:paraId="01CB2F4F" w14:textId="6C88D60E" w:rsidR="000D524E" w:rsidRDefault="000D524E" w:rsidP="00096A45">
            <w:pPr>
              <w:pStyle w:val="TAL"/>
              <w:rPr>
                <w:rFonts w:eastAsia="Malgun Gothic"/>
              </w:rPr>
            </w:pPr>
            <w:r>
              <w:rPr>
                <w:rFonts w:eastAsia="Malgun Gothic"/>
              </w:rPr>
              <w:t>Supported transport protocols for PTP as described in clause 5.27.1.4 of TS 23.501 [2].</w:t>
            </w:r>
          </w:p>
        </w:tc>
      </w:tr>
      <w:tr w:rsidR="000D524E" w:rsidRPr="00BC6720" w14:paraId="4A5E838E" w14:textId="77777777" w:rsidTr="00096A45">
        <w:trPr>
          <w:cantSplit/>
          <w:jc w:val="center"/>
        </w:trPr>
        <w:tc>
          <w:tcPr>
            <w:tcW w:w="3799" w:type="dxa"/>
          </w:tcPr>
          <w:p w14:paraId="4D73CDA4" w14:textId="2783B013" w:rsidR="000D524E" w:rsidRDefault="000D524E" w:rsidP="00096A45">
            <w:pPr>
              <w:pStyle w:val="TAL"/>
              <w:rPr>
                <w:rFonts w:eastAsia="Malgun Gothic"/>
              </w:rPr>
            </w:pPr>
            <w:r>
              <w:rPr>
                <w:rFonts w:eastAsia="Malgun Gothic"/>
              </w:rPr>
              <w:t>Supported PTP Profiles</w:t>
            </w:r>
          </w:p>
        </w:tc>
        <w:tc>
          <w:tcPr>
            <w:tcW w:w="4678" w:type="dxa"/>
          </w:tcPr>
          <w:p w14:paraId="6EA4FBD8" w14:textId="26244018" w:rsidR="000D524E" w:rsidRDefault="000D524E" w:rsidP="00096A45">
            <w:pPr>
              <w:pStyle w:val="TAL"/>
              <w:rPr>
                <w:rFonts w:eastAsia="Malgun Gothic"/>
              </w:rPr>
            </w:pPr>
            <w:r>
              <w:rPr>
                <w:rFonts w:eastAsia="Malgun Gothic"/>
              </w:rPr>
              <w:t>Identifies the PTP profiles supported by 5GS for the reported UE.</w:t>
            </w:r>
          </w:p>
        </w:tc>
      </w:tr>
    </w:tbl>
    <w:p w14:paraId="4CA09B58" w14:textId="77777777" w:rsidR="000D524E" w:rsidRDefault="000D524E">
      <w:pPr>
        <w:rPr>
          <w:lang w:eastAsia="zh-CN"/>
        </w:rPr>
      </w:pPr>
    </w:p>
    <w:p w14:paraId="063B9998" w14:textId="6BFCB769" w:rsidR="008A3270" w:rsidRDefault="008A3270" w:rsidP="008A3270">
      <w:pPr>
        <w:rPr>
          <w:lang w:eastAsia="zh-CN"/>
        </w:rPr>
      </w:pPr>
      <w:r w:rsidRPr="002217D3">
        <w:rPr>
          <w:b/>
          <w:bCs/>
          <w:lang w:eastAsia="zh-CN"/>
        </w:rPr>
        <w:t>Inputs, Required:</w:t>
      </w:r>
      <w:r w:rsidR="000D524E">
        <w:rPr>
          <w:lang w:eastAsia="zh-CN"/>
        </w:rPr>
        <w:t xml:space="preserve"> Either combination of DNN/S-NSSAI or AF-Service-Identifier, Notification Target Address and Notification Correlation ID.</w:t>
      </w:r>
    </w:p>
    <w:p w14:paraId="47A788AC" w14:textId="6A3DC188" w:rsidR="008A3270" w:rsidRDefault="008A3270" w:rsidP="008A3270">
      <w:pPr>
        <w:rPr>
          <w:lang w:eastAsia="zh-CN"/>
        </w:rPr>
      </w:pPr>
      <w:r w:rsidRPr="002217D3">
        <w:rPr>
          <w:b/>
          <w:bCs/>
          <w:lang w:eastAsia="zh-CN"/>
        </w:rPr>
        <w:lastRenderedPageBreak/>
        <w:t>Inputs, Optional:</w:t>
      </w:r>
      <w:r>
        <w:rPr>
          <w:lang w:eastAsia="zh-CN"/>
        </w:rPr>
        <w:t xml:space="preserve"> </w:t>
      </w:r>
      <w:r w:rsidR="000D524E">
        <w:rPr>
          <w:lang w:eastAsia="zh-CN"/>
        </w:rPr>
        <w:t xml:space="preserve">Event Filter(s) as described in Table 5.2.6.25.6-1, </w:t>
      </w:r>
      <w:r>
        <w:rPr>
          <w:lang w:eastAsia="zh-CN"/>
        </w:rPr>
        <w:t>Report Type (can be either one-time reporting, periodic reporting or event based reporting).</w:t>
      </w:r>
    </w:p>
    <w:p w14:paraId="318A1ABE" w14:textId="5BC06B5C"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0D524E">
        <w:rPr>
          <w:lang w:eastAsia="zh-CN"/>
        </w:rPr>
        <w:t xml:space="preserve"> When the subscription is accepted: Subscription Correlation ID, Expiry time.</w:t>
      </w:r>
    </w:p>
    <w:p w14:paraId="5BB6B720" w14:textId="77777777" w:rsidR="008A3270" w:rsidRDefault="008A3270" w:rsidP="008A3270">
      <w:pPr>
        <w:rPr>
          <w:lang w:eastAsia="zh-CN"/>
        </w:rPr>
      </w:pPr>
      <w:r w:rsidRPr="002217D3">
        <w:rPr>
          <w:b/>
          <w:bCs/>
          <w:lang w:eastAsia="zh-CN"/>
        </w:rPr>
        <w:t>Outputs, Optional:</w:t>
      </w:r>
      <w:r>
        <w:rPr>
          <w:lang w:eastAsia="zh-CN"/>
        </w:rPr>
        <w:t xml:space="preserve"> None.</w:t>
      </w:r>
    </w:p>
    <w:p w14:paraId="21A44F58" w14:textId="77777777" w:rsidR="008A3270" w:rsidRDefault="008A3270" w:rsidP="002217D3">
      <w:pPr>
        <w:pStyle w:val="Heading5"/>
        <w:rPr>
          <w:lang w:eastAsia="zh-CN"/>
        </w:rPr>
      </w:pPr>
      <w:bookmarkStart w:id="5427" w:name="_Toc83355839"/>
      <w:r>
        <w:rPr>
          <w:lang w:eastAsia="zh-CN"/>
        </w:rPr>
        <w:t>5.2.6.25.7</w:t>
      </w:r>
      <w:r>
        <w:rPr>
          <w:lang w:eastAsia="zh-CN"/>
        </w:rPr>
        <w:tab/>
        <w:t>Nnef_TimeSynchronization_CapsUnsubscribe operation</w:t>
      </w:r>
      <w:bookmarkEnd w:id="5427"/>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7D656B38" w:rsidR="008A3270" w:rsidRDefault="008A3270" w:rsidP="008A3270">
      <w:pPr>
        <w:rPr>
          <w:lang w:eastAsia="zh-CN"/>
        </w:rPr>
      </w:pPr>
      <w:r w:rsidRPr="002217D3">
        <w:rPr>
          <w:b/>
          <w:bCs/>
          <w:lang w:eastAsia="zh-CN"/>
        </w:rPr>
        <w:t>Description:</w:t>
      </w:r>
      <w:r>
        <w:rPr>
          <w:lang w:eastAsia="zh-CN"/>
        </w:rPr>
        <w:t xml:space="preserve"> The AF unsubscribes to receive notification about time synchronization for a UE or a DNN/S-NSSAI combination.</w:t>
      </w:r>
    </w:p>
    <w:p w14:paraId="39C5C69F" w14:textId="59152CC8" w:rsidR="008A3270" w:rsidRDefault="008A3270" w:rsidP="008A3270">
      <w:pPr>
        <w:rPr>
          <w:lang w:eastAsia="zh-CN"/>
        </w:rPr>
      </w:pPr>
      <w:r w:rsidRPr="002217D3">
        <w:rPr>
          <w:b/>
          <w:bCs/>
          <w:lang w:eastAsia="zh-CN"/>
        </w:rPr>
        <w:t>Inputs, Required:</w:t>
      </w:r>
      <w:r w:rsidR="000D524E">
        <w:rPr>
          <w:lang w:eastAsia="zh-CN"/>
        </w:rPr>
        <w:t xml:space="preserve"> Subscription Correlation ID.</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C6B8B33"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70F23072" w14:textId="77777777" w:rsidR="008A3270" w:rsidRDefault="008A3270" w:rsidP="008A3270">
      <w:pPr>
        <w:rPr>
          <w:lang w:eastAsia="zh-CN"/>
        </w:rPr>
      </w:pPr>
      <w:r w:rsidRPr="002217D3">
        <w:rPr>
          <w:b/>
          <w:bCs/>
          <w:lang w:eastAsia="zh-CN"/>
        </w:rPr>
        <w:t>Outputs, Optional:</w:t>
      </w:r>
      <w:r>
        <w:rPr>
          <w:lang w:eastAsia="zh-CN"/>
        </w:rPr>
        <w:t xml:space="preserve"> None.</w:t>
      </w:r>
    </w:p>
    <w:p w14:paraId="4CEB63CA" w14:textId="31B8AB74" w:rsidR="008A3270" w:rsidRDefault="008A3270" w:rsidP="002217D3">
      <w:pPr>
        <w:pStyle w:val="Heading5"/>
        <w:rPr>
          <w:lang w:eastAsia="zh-CN"/>
        </w:rPr>
      </w:pPr>
      <w:bookmarkStart w:id="5428" w:name="_Toc83355840"/>
      <w:r>
        <w:rPr>
          <w:lang w:eastAsia="zh-CN"/>
        </w:rPr>
        <w:t>5.2.6.25.8</w:t>
      </w:r>
      <w:r>
        <w:rPr>
          <w:lang w:eastAsia="zh-CN"/>
        </w:rPr>
        <w:tab/>
        <w:t>Nnef_TimeSynchronization_CapsNotify operation</w:t>
      </w:r>
      <w:bookmarkEnd w:id="5428"/>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4044FC6B" w:rsidR="000D524E" w:rsidRDefault="000D524E" w:rsidP="008A3270">
      <w:r>
        <w:t>When the NEF detects an event corresponding to a Subscription, it invokes Nnef_TimeSynchronization_CapsNotify service operation to the NF consumer(s) which has subscribed for the event. The following table describes the parameters in the event.</w:t>
      </w:r>
    </w:p>
    <w:p w14:paraId="31946E90" w14:textId="146746DF" w:rsidR="000D524E" w:rsidRDefault="000D524E" w:rsidP="000D524E">
      <w:pPr>
        <w:pStyle w:val="TH"/>
      </w:pPr>
      <w:r>
        <w:t>Table 5.2.6.25.8-1: Time Synchronization capability 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D524E" w:rsidRPr="00BC6720" w14:paraId="6AA07DDB" w14:textId="77777777" w:rsidTr="00096A45">
        <w:trPr>
          <w:cantSplit/>
          <w:jc w:val="center"/>
        </w:trPr>
        <w:tc>
          <w:tcPr>
            <w:tcW w:w="3799" w:type="dxa"/>
          </w:tcPr>
          <w:p w14:paraId="3B884964" w14:textId="27D9D712" w:rsidR="000D524E" w:rsidRPr="00BC6720" w:rsidRDefault="000D524E" w:rsidP="00096A45">
            <w:pPr>
              <w:pStyle w:val="TAH"/>
              <w:rPr>
                <w:rFonts w:eastAsia="Malgun Gothic"/>
              </w:rPr>
            </w:pPr>
            <w:r>
              <w:rPr>
                <w:rFonts w:eastAsia="Malgun Gothic"/>
              </w:rPr>
              <w:t>Time Synchronization event parameter</w:t>
            </w:r>
          </w:p>
        </w:tc>
        <w:tc>
          <w:tcPr>
            <w:tcW w:w="4678" w:type="dxa"/>
          </w:tcPr>
          <w:p w14:paraId="76746701" w14:textId="77777777" w:rsidR="000D524E" w:rsidRPr="00BC6720" w:rsidRDefault="000D524E" w:rsidP="00096A45">
            <w:pPr>
              <w:pStyle w:val="TAH"/>
              <w:rPr>
                <w:rFonts w:eastAsia="Malgun Gothic"/>
              </w:rPr>
            </w:pPr>
            <w:r>
              <w:rPr>
                <w:rFonts w:eastAsia="Malgun Gothic"/>
              </w:rPr>
              <w:t>Description</w:t>
            </w:r>
          </w:p>
        </w:tc>
      </w:tr>
      <w:tr w:rsidR="000D524E" w:rsidRPr="00BC6720" w14:paraId="4025F61B" w14:textId="77777777" w:rsidTr="00096A45">
        <w:trPr>
          <w:cantSplit/>
          <w:jc w:val="center"/>
        </w:trPr>
        <w:tc>
          <w:tcPr>
            <w:tcW w:w="3799" w:type="dxa"/>
          </w:tcPr>
          <w:p w14:paraId="2A093B5D" w14:textId="29B14246" w:rsidR="000D524E" w:rsidRPr="00BC6720" w:rsidRDefault="000D524E" w:rsidP="00096A45">
            <w:pPr>
              <w:pStyle w:val="TAL"/>
              <w:rPr>
                <w:rFonts w:eastAsia="Malgun Gothic"/>
              </w:rPr>
            </w:pPr>
            <w:r>
              <w:rPr>
                <w:rFonts w:eastAsia="Malgun Gothic"/>
              </w:rPr>
              <w:t>List of User-Plane Node IDs</w:t>
            </w:r>
          </w:p>
        </w:tc>
        <w:tc>
          <w:tcPr>
            <w:tcW w:w="4678" w:type="dxa"/>
          </w:tcPr>
          <w:p w14:paraId="3F371B7A" w14:textId="0A872F29" w:rsidR="000D524E" w:rsidRPr="00BC6720" w:rsidRDefault="000D524E" w:rsidP="00096A45">
            <w:pPr>
              <w:pStyle w:val="TAL"/>
              <w:rPr>
                <w:rFonts w:eastAsia="Malgun Gothic"/>
              </w:rPr>
            </w:pPr>
            <w:r>
              <w:rPr>
                <w:rFonts w:eastAsia="Malgun Gothic"/>
              </w:rPr>
              <w:t>Identifies the applicable NW-TT (NOTE).</w:t>
            </w:r>
          </w:p>
        </w:tc>
      </w:tr>
      <w:tr w:rsidR="000D524E" w:rsidRPr="00BC6720" w14:paraId="75775665" w14:textId="77777777" w:rsidTr="00096A45">
        <w:trPr>
          <w:cantSplit/>
          <w:jc w:val="center"/>
        </w:trPr>
        <w:tc>
          <w:tcPr>
            <w:tcW w:w="8477" w:type="dxa"/>
            <w:gridSpan w:val="2"/>
          </w:tcPr>
          <w:p w14:paraId="7BC2A66B" w14:textId="7D15F4F5" w:rsidR="000D524E" w:rsidRPr="006E7760" w:rsidRDefault="000D524E">
            <w:pPr>
              <w:pStyle w:val="TAL"/>
              <w:rPr>
                <w:rFonts w:eastAsia="Malgun Gothic"/>
                <w:b/>
                <w:bCs/>
              </w:rPr>
            </w:pPr>
            <w:r w:rsidRPr="006E7760">
              <w:rPr>
                <w:rFonts w:eastAsia="Malgun Gothic"/>
                <w:b/>
                <w:bCs/>
              </w:rPr>
              <w:t>For each User-Plane Node ID</w:t>
            </w:r>
          </w:p>
        </w:tc>
      </w:tr>
      <w:tr w:rsidR="000D524E" w:rsidRPr="00BC6720" w14:paraId="76AE5583" w14:textId="77777777" w:rsidTr="00096A45">
        <w:trPr>
          <w:cantSplit/>
          <w:jc w:val="center"/>
        </w:trPr>
        <w:tc>
          <w:tcPr>
            <w:tcW w:w="3799" w:type="dxa"/>
          </w:tcPr>
          <w:p w14:paraId="153A148D" w14:textId="6D67E619" w:rsidR="000D524E" w:rsidRDefault="000D524E" w:rsidP="00096A45">
            <w:pPr>
              <w:pStyle w:val="TAL"/>
              <w:rPr>
                <w:rFonts w:eastAsia="Malgun Gothic"/>
              </w:rPr>
            </w:pPr>
            <w:r>
              <w:rPr>
                <w:rFonts w:eastAsia="Malgun Gothic"/>
              </w:rPr>
              <w:t>(g)PTP grandmaster capable</w:t>
            </w:r>
          </w:p>
        </w:tc>
        <w:tc>
          <w:tcPr>
            <w:tcW w:w="4678" w:type="dxa"/>
          </w:tcPr>
          <w:p w14:paraId="70332F66" w14:textId="4F63B317" w:rsidR="000D524E" w:rsidRDefault="000D524E" w:rsidP="00096A45">
            <w:pPr>
              <w:pStyle w:val="TAL"/>
              <w:rPr>
                <w:rFonts w:eastAsia="Malgun Gothic"/>
              </w:rPr>
            </w:pPr>
            <w:r>
              <w:rPr>
                <w:rFonts w:eastAsia="Malgun Gothic"/>
              </w:rPr>
              <w:t>Indicates separately whether User-Plane Node ID supports acting as a gPTP and/or PTP grandmaster.</w:t>
            </w:r>
          </w:p>
        </w:tc>
      </w:tr>
      <w:tr w:rsidR="000D524E" w:rsidRPr="00BC6720" w14:paraId="3AF89E31" w14:textId="77777777" w:rsidTr="00096A45">
        <w:trPr>
          <w:cantSplit/>
          <w:jc w:val="center"/>
        </w:trPr>
        <w:tc>
          <w:tcPr>
            <w:tcW w:w="3799" w:type="dxa"/>
          </w:tcPr>
          <w:p w14:paraId="4183D3FE" w14:textId="3E4875E9" w:rsidR="000D524E" w:rsidRDefault="000D524E" w:rsidP="00096A45">
            <w:pPr>
              <w:pStyle w:val="TAL"/>
              <w:rPr>
                <w:rFonts w:eastAsia="Malgun Gothic"/>
              </w:rPr>
            </w:pPr>
            <w:r>
              <w:rPr>
                <w:rFonts w:eastAsia="Malgun Gothic"/>
              </w:rPr>
              <w:t>List of UEs associated with the User-Plane Node ID</w:t>
            </w:r>
          </w:p>
        </w:tc>
        <w:tc>
          <w:tcPr>
            <w:tcW w:w="4678" w:type="dxa"/>
          </w:tcPr>
          <w:p w14:paraId="79688D10" w14:textId="77777777" w:rsidR="000D524E" w:rsidRDefault="000D524E" w:rsidP="00096A45">
            <w:pPr>
              <w:pStyle w:val="TAL"/>
              <w:rPr>
                <w:rFonts w:eastAsia="Malgun Gothic"/>
              </w:rPr>
            </w:pPr>
          </w:p>
        </w:tc>
      </w:tr>
      <w:tr w:rsidR="000D524E" w:rsidRPr="00BC6720" w14:paraId="3E17D1F1" w14:textId="77777777" w:rsidTr="00096A45">
        <w:trPr>
          <w:cantSplit/>
          <w:jc w:val="center"/>
        </w:trPr>
        <w:tc>
          <w:tcPr>
            <w:tcW w:w="8477" w:type="dxa"/>
            <w:gridSpan w:val="2"/>
          </w:tcPr>
          <w:p w14:paraId="7FE2E27D" w14:textId="0133213B" w:rsidR="000D524E" w:rsidRPr="00EB2580" w:rsidRDefault="000D524E" w:rsidP="00096A45">
            <w:pPr>
              <w:pStyle w:val="TAL"/>
              <w:rPr>
                <w:rFonts w:eastAsia="Malgun Gothic"/>
                <w:b/>
                <w:bCs/>
              </w:rPr>
            </w:pPr>
            <w:r>
              <w:rPr>
                <w:rFonts w:eastAsia="Malgun Gothic"/>
                <w:b/>
                <w:bCs/>
              </w:rPr>
              <w:t>For each UE</w:t>
            </w:r>
          </w:p>
        </w:tc>
      </w:tr>
      <w:tr w:rsidR="000D524E" w:rsidRPr="00BC6720" w14:paraId="52DF8983" w14:textId="77777777" w:rsidTr="00096A45">
        <w:trPr>
          <w:cantSplit/>
          <w:jc w:val="center"/>
        </w:trPr>
        <w:tc>
          <w:tcPr>
            <w:tcW w:w="3799" w:type="dxa"/>
          </w:tcPr>
          <w:p w14:paraId="32DDE032" w14:textId="68B0E49B" w:rsidR="000D524E" w:rsidRDefault="000D524E" w:rsidP="00096A45">
            <w:pPr>
              <w:pStyle w:val="TAL"/>
              <w:rPr>
                <w:rFonts w:eastAsia="Malgun Gothic"/>
              </w:rPr>
            </w:pPr>
            <w:r>
              <w:rPr>
                <w:rFonts w:eastAsia="Malgun Gothic"/>
              </w:rPr>
              <w:t>UE identity</w:t>
            </w:r>
          </w:p>
        </w:tc>
        <w:tc>
          <w:tcPr>
            <w:tcW w:w="4678" w:type="dxa"/>
          </w:tcPr>
          <w:p w14:paraId="04EEA93F" w14:textId="49B21A12" w:rsidR="000D524E" w:rsidRDefault="000D524E" w:rsidP="00096A45">
            <w:pPr>
              <w:pStyle w:val="TAL"/>
              <w:rPr>
                <w:rFonts w:eastAsia="Malgun Gothic"/>
              </w:rPr>
            </w:pPr>
            <w:r>
              <w:rPr>
                <w:rFonts w:eastAsia="Malgun Gothic"/>
              </w:rPr>
              <w:t>Identifies the UE to which the reported parameters below apply.</w:t>
            </w:r>
          </w:p>
        </w:tc>
      </w:tr>
      <w:tr w:rsidR="000D524E" w:rsidRPr="00BC6720" w14:paraId="321B32D3" w14:textId="77777777" w:rsidTr="00096A45">
        <w:trPr>
          <w:cantSplit/>
          <w:jc w:val="center"/>
        </w:trPr>
        <w:tc>
          <w:tcPr>
            <w:tcW w:w="3799" w:type="dxa"/>
          </w:tcPr>
          <w:p w14:paraId="64AB4632" w14:textId="2C90AA54" w:rsidR="000D524E" w:rsidRDefault="000D524E" w:rsidP="00096A45">
            <w:pPr>
              <w:pStyle w:val="TAL"/>
              <w:rPr>
                <w:rFonts w:eastAsia="Malgun Gothic"/>
              </w:rPr>
            </w:pPr>
            <w:r>
              <w:rPr>
                <w:rFonts w:eastAsia="Malgun Gothic"/>
              </w:rPr>
              <w:t>PTP instance types</w:t>
            </w:r>
          </w:p>
        </w:tc>
        <w:tc>
          <w:tcPr>
            <w:tcW w:w="4678" w:type="dxa"/>
          </w:tcPr>
          <w:p w14:paraId="19B0E3AD" w14:textId="773DF778" w:rsidR="000D524E" w:rsidRDefault="000D524E" w:rsidP="00096A45">
            <w:pPr>
              <w:pStyle w:val="TAL"/>
              <w:rPr>
                <w:rFonts w:eastAsia="Malgun Gothic"/>
              </w:rPr>
            </w:pPr>
            <w:r>
              <w:rPr>
                <w:rFonts w:eastAsia="Malgun Gothic"/>
              </w:rPr>
              <w:t>Supported PTP instance types as described in clause 5.27.1.4 of TS 23.501 [2].</w:t>
            </w:r>
          </w:p>
        </w:tc>
      </w:tr>
      <w:tr w:rsidR="000D524E" w:rsidRPr="00BC6720" w14:paraId="22F033A5" w14:textId="77777777" w:rsidTr="00096A45">
        <w:trPr>
          <w:cantSplit/>
          <w:jc w:val="center"/>
        </w:trPr>
        <w:tc>
          <w:tcPr>
            <w:tcW w:w="3799" w:type="dxa"/>
          </w:tcPr>
          <w:p w14:paraId="43C3FFB8" w14:textId="64F715F0" w:rsidR="000D524E" w:rsidRDefault="000D524E" w:rsidP="00096A45">
            <w:pPr>
              <w:pStyle w:val="TAL"/>
              <w:rPr>
                <w:rFonts w:eastAsia="Malgun Gothic"/>
              </w:rPr>
            </w:pPr>
            <w:r>
              <w:rPr>
                <w:rFonts w:eastAsia="Malgun Gothic"/>
              </w:rPr>
              <w:t>Transport protocols</w:t>
            </w:r>
          </w:p>
        </w:tc>
        <w:tc>
          <w:tcPr>
            <w:tcW w:w="4678" w:type="dxa"/>
          </w:tcPr>
          <w:p w14:paraId="513615D3" w14:textId="3AB97970" w:rsidR="000D524E" w:rsidRDefault="000D524E" w:rsidP="00096A45">
            <w:pPr>
              <w:pStyle w:val="TAL"/>
              <w:rPr>
                <w:rFonts w:eastAsia="Malgun Gothic"/>
              </w:rPr>
            </w:pPr>
            <w:r>
              <w:rPr>
                <w:rFonts w:eastAsia="Malgun Gothic"/>
              </w:rPr>
              <w:t>Supported transport protocols for PTP as described in clause 5.27.1.4 of TS 23.501 [2].</w:t>
            </w:r>
          </w:p>
        </w:tc>
      </w:tr>
      <w:tr w:rsidR="000D524E" w:rsidRPr="00BC6720" w14:paraId="10867B90" w14:textId="77777777" w:rsidTr="00096A45">
        <w:trPr>
          <w:cantSplit/>
          <w:jc w:val="center"/>
        </w:trPr>
        <w:tc>
          <w:tcPr>
            <w:tcW w:w="3799" w:type="dxa"/>
          </w:tcPr>
          <w:p w14:paraId="14F6A1CC" w14:textId="7D0DB8F4" w:rsidR="000D524E" w:rsidRDefault="000D524E" w:rsidP="00096A45">
            <w:pPr>
              <w:pStyle w:val="TAL"/>
              <w:rPr>
                <w:rFonts w:eastAsia="Malgun Gothic"/>
              </w:rPr>
            </w:pPr>
            <w:r>
              <w:rPr>
                <w:rFonts w:eastAsia="Malgun Gothic"/>
              </w:rPr>
              <w:t>Supported PTP Profiles</w:t>
            </w:r>
          </w:p>
        </w:tc>
        <w:tc>
          <w:tcPr>
            <w:tcW w:w="4678" w:type="dxa"/>
          </w:tcPr>
          <w:p w14:paraId="54A9C8BA" w14:textId="00F12524" w:rsidR="000D524E" w:rsidRDefault="000D524E" w:rsidP="00096A45">
            <w:pPr>
              <w:pStyle w:val="TAL"/>
              <w:rPr>
                <w:rFonts w:eastAsia="Malgun Gothic"/>
              </w:rPr>
            </w:pPr>
            <w:r>
              <w:rPr>
                <w:rFonts w:eastAsia="Malgun Gothic"/>
              </w:rPr>
              <w:t>Identifies the PTP profiles supported by 5GS for the reported UE.</w:t>
            </w:r>
          </w:p>
        </w:tc>
      </w:tr>
      <w:tr w:rsidR="000D524E" w:rsidRPr="00BC6720" w14:paraId="2A5736DA" w14:textId="77777777" w:rsidTr="00096A45">
        <w:trPr>
          <w:cantSplit/>
          <w:jc w:val="center"/>
        </w:trPr>
        <w:tc>
          <w:tcPr>
            <w:tcW w:w="8477" w:type="dxa"/>
            <w:gridSpan w:val="2"/>
          </w:tcPr>
          <w:p w14:paraId="00A08D3E" w14:textId="7AB1B076" w:rsidR="000D524E" w:rsidRDefault="000D524E" w:rsidP="006E7760">
            <w:pPr>
              <w:pStyle w:val="TAN"/>
              <w:rPr>
                <w:rFonts w:eastAsia="Malgun Gothic"/>
              </w:rPr>
            </w:pPr>
            <w:r>
              <w:rPr>
                <w:rFonts w:eastAsia="Malgun Gothic"/>
              </w:rPr>
              <w:t>NOTE:</w:t>
            </w:r>
            <w:r>
              <w:rPr>
                <w:rFonts w:eastAsia="Malgun Gothic"/>
              </w:rPr>
              <w:tab/>
              <w:t>This is needed to limit the PTP instance into a single NW-TT. In this way the AF can know e.g. UE1/UE2/UE3 are served by NW-TT1, UE4/UE5/UE6 are served by NW-TT2. The AF can control the PTP instances per NW-TT.</w:t>
            </w:r>
          </w:p>
        </w:tc>
      </w:tr>
    </w:tbl>
    <w:p w14:paraId="0E7A581E" w14:textId="77777777" w:rsidR="000D524E" w:rsidRPr="006E7760" w:rsidRDefault="000D524E"/>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72557BCD" w:rsidR="008A3270" w:rsidRDefault="008A3270" w:rsidP="008A3270">
      <w:pPr>
        <w:rPr>
          <w:lang w:eastAsia="zh-CN"/>
        </w:rPr>
      </w:pPr>
      <w:r w:rsidRPr="002217D3">
        <w:rPr>
          <w:b/>
          <w:bCs/>
          <w:lang w:eastAsia="zh-CN"/>
        </w:rPr>
        <w:t>Inputs, Required:</w:t>
      </w:r>
      <w:r>
        <w:rPr>
          <w:lang w:eastAsia="zh-CN"/>
        </w:rPr>
        <w:t xml:space="preserve"> Notification Correlation ID.</w:t>
      </w:r>
    </w:p>
    <w:p w14:paraId="74AD65F5" w14:textId="3CFE23E9" w:rsidR="008A3270" w:rsidRDefault="008A3270" w:rsidP="008A3270">
      <w:pPr>
        <w:rPr>
          <w:lang w:eastAsia="zh-CN"/>
        </w:rPr>
      </w:pPr>
      <w:r w:rsidRPr="002217D3">
        <w:rPr>
          <w:b/>
          <w:bCs/>
          <w:lang w:eastAsia="zh-CN"/>
        </w:rPr>
        <w:t>Inputs, Optional:</w:t>
      </w:r>
      <w:r w:rsidR="000D524E">
        <w:rPr>
          <w:lang w:eastAsia="zh-CN"/>
        </w:rPr>
        <w:t xml:space="preserve"> Time synchronization capabilities as described in Table 5.2.6.25.8-1.</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1FEDE05A" w14:textId="77777777" w:rsidR="00B1786E" w:rsidRPr="00BC6720" w:rsidRDefault="00B1786E" w:rsidP="00B1786E">
      <w:pPr>
        <w:pStyle w:val="TH"/>
        <w:rPr>
          <w:rFonts w:eastAsia="SimSun"/>
        </w:rPr>
      </w:pPr>
      <w:r w:rsidRPr="00BC6720">
        <w:lastRenderedPageBreak/>
        <w:t xml:space="preserve">Table </w:t>
      </w:r>
      <w:r>
        <w:t>5</w:t>
      </w:r>
      <w:r w:rsidRPr="00BC6720">
        <w:rPr>
          <w:rFonts w:eastAsia="SimSun"/>
        </w:rPr>
        <w:t>.</w:t>
      </w:r>
      <w:r>
        <w:rPr>
          <w:rFonts w:eastAsia="SimSun"/>
        </w:rPr>
        <w:t>2.6</w:t>
      </w:r>
      <w:r w:rsidRPr="00BC6720">
        <w:rPr>
          <w:rFonts w:eastAsia="SimSun"/>
        </w:rPr>
        <w:t>.</w:t>
      </w:r>
      <w:r>
        <w:rPr>
          <w:rFonts w:eastAsia="SimSun"/>
        </w:rPr>
        <w:t>25</w:t>
      </w:r>
      <w:r w:rsidRPr="00BC6720">
        <w:rPr>
          <w:rFonts w:eastAsia="SimSun"/>
        </w:rPr>
        <w:t>.</w:t>
      </w:r>
      <w:r>
        <w:rPr>
          <w:rFonts w:eastAsia="SimSun"/>
        </w:rPr>
        <w:t>8</w:t>
      </w:r>
      <w:r w:rsidRPr="00BC6720">
        <w:rPr>
          <w:rFonts w:eastAsia="SimSun"/>
        </w:rPr>
        <w:t>-</w:t>
      </w:r>
      <w:r>
        <w:rPr>
          <w:rFonts w:eastAsia="SimSun"/>
        </w:rPr>
        <w:t>1</w:t>
      </w:r>
      <w:r w:rsidRPr="00BC6720">
        <w:rPr>
          <w:rFonts w:eastAsia="SimSun"/>
        </w:rPr>
        <w:t xml:space="preserve">: </w:t>
      </w:r>
      <w:r w:rsidRPr="00B337C5">
        <w:rPr>
          <w:rFonts w:eastAsia="SimSun"/>
        </w:rPr>
        <w:t>Time Synchronization capability event</w:t>
      </w:r>
      <w:r>
        <w:rPr>
          <w:rFonts w:eastAsia="SimSun"/>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6A2DD2B3" w14:textId="77777777" w:rsidTr="00B1786E">
        <w:trPr>
          <w:cantSplit/>
          <w:jc w:val="center"/>
        </w:trPr>
        <w:tc>
          <w:tcPr>
            <w:tcW w:w="3799" w:type="dxa"/>
          </w:tcPr>
          <w:p w14:paraId="03C48DED" w14:textId="77777777" w:rsidR="00B1786E" w:rsidRPr="00BC6720" w:rsidRDefault="00B1786E" w:rsidP="00B1786E">
            <w:pPr>
              <w:pStyle w:val="TAH"/>
              <w:rPr>
                <w:rFonts w:eastAsia="Malgun Gothic"/>
              </w:rPr>
            </w:pPr>
            <w:r w:rsidRPr="00BC6720">
              <w:rPr>
                <w:rFonts w:eastAsia="Malgun Gothic"/>
              </w:rPr>
              <w:t xml:space="preserve">Time Synchronization </w:t>
            </w:r>
            <w:r>
              <w:rPr>
                <w:rFonts w:eastAsia="Malgun Gothic"/>
              </w:rPr>
              <w:t>event p</w:t>
            </w:r>
            <w:r w:rsidRPr="00BC6720">
              <w:rPr>
                <w:rFonts w:eastAsia="Malgun Gothic"/>
              </w:rPr>
              <w:t>arameter</w:t>
            </w:r>
          </w:p>
        </w:tc>
        <w:tc>
          <w:tcPr>
            <w:tcW w:w="4678" w:type="dxa"/>
          </w:tcPr>
          <w:p w14:paraId="26857D8A"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6221E69E" w14:textId="77777777" w:rsidTr="00B1786E">
        <w:trPr>
          <w:cantSplit/>
          <w:jc w:val="center"/>
        </w:trPr>
        <w:tc>
          <w:tcPr>
            <w:tcW w:w="3799" w:type="dxa"/>
          </w:tcPr>
          <w:p w14:paraId="7AF90660" w14:textId="77777777" w:rsidR="00B1786E" w:rsidRPr="00BC6720" w:rsidRDefault="00B1786E" w:rsidP="00B1786E">
            <w:pPr>
              <w:pStyle w:val="TAL"/>
              <w:rPr>
                <w:rFonts w:eastAsia="Malgun Gothic"/>
              </w:rPr>
            </w:pPr>
            <w:r>
              <w:rPr>
                <w:rFonts w:eastAsia="Malgun Gothic"/>
              </w:rPr>
              <w:t xml:space="preserve">List of </w:t>
            </w:r>
            <w:r w:rsidRPr="00BC6720">
              <w:rPr>
                <w:rFonts w:eastAsia="Malgun Gothic"/>
              </w:rPr>
              <w:t>User-Plane Node</w:t>
            </w:r>
            <w:r>
              <w:rPr>
                <w:rFonts w:eastAsia="Malgun Gothic"/>
              </w:rPr>
              <w:t xml:space="preserve"> IDs</w:t>
            </w:r>
            <w:r w:rsidRPr="00BC6720">
              <w:rPr>
                <w:rFonts w:eastAsia="Malgun Gothic"/>
              </w:rPr>
              <w:t xml:space="preserve"> </w:t>
            </w:r>
          </w:p>
        </w:tc>
        <w:tc>
          <w:tcPr>
            <w:tcW w:w="4678" w:type="dxa"/>
          </w:tcPr>
          <w:p w14:paraId="3E76798D" w14:textId="77777777" w:rsidR="00B1786E" w:rsidRPr="00BC6720" w:rsidRDefault="00B1786E" w:rsidP="00B1786E">
            <w:pPr>
              <w:pStyle w:val="TAL"/>
              <w:rPr>
                <w:rFonts w:eastAsia="Malgun Gothic"/>
              </w:rPr>
            </w:pPr>
            <w:r w:rsidRPr="00BC6720">
              <w:rPr>
                <w:rFonts w:eastAsia="Malgun Gothic"/>
              </w:rPr>
              <w:t>Identifies the applicable NW-TT (NOTE).</w:t>
            </w:r>
          </w:p>
        </w:tc>
      </w:tr>
      <w:tr w:rsidR="00B1786E" w:rsidRPr="00BC6720" w14:paraId="15FDBB37" w14:textId="77777777" w:rsidTr="00B1786E">
        <w:trPr>
          <w:cantSplit/>
          <w:jc w:val="center"/>
        </w:trPr>
        <w:tc>
          <w:tcPr>
            <w:tcW w:w="8477" w:type="dxa"/>
            <w:gridSpan w:val="2"/>
          </w:tcPr>
          <w:p w14:paraId="499937C7" w14:textId="77777777" w:rsidR="00B1786E" w:rsidRPr="008F77E4" w:rsidRDefault="00B1786E" w:rsidP="00B1786E">
            <w:pPr>
              <w:pStyle w:val="TAL"/>
              <w:rPr>
                <w:rFonts w:eastAsia="Malgun Gothic"/>
                <w:b/>
                <w:bCs/>
              </w:rPr>
            </w:pPr>
            <w:r w:rsidRPr="008F77E4">
              <w:rPr>
                <w:rFonts w:eastAsia="Malgun Gothic"/>
                <w:b/>
                <w:bCs/>
              </w:rPr>
              <w:t>For each User-Plane Node ID</w:t>
            </w:r>
          </w:p>
        </w:tc>
      </w:tr>
      <w:tr w:rsidR="00B1786E" w:rsidRPr="00BC6720" w14:paraId="3B9E059B" w14:textId="77777777" w:rsidTr="00B1786E">
        <w:trPr>
          <w:cantSplit/>
          <w:jc w:val="center"/>
        </w:trPr>
        <w:tc>
          <w:tcPr>
            <w:tcW w:w="3799" w:type="dxa"/>
          </w:tcPr>
          <w:p w14:paraId="4203F25D" w14:textId="77777777" w:rsidR="00B1786E" w:rsidRPr="00BC6720" w:rsidRDefault="00B1786E" w:rsidP="00B1786E">
            <w:pPr>
              <w:pStyle w:val="TAL"/>
              <w:rPr>
                <w:rFonts w:eastAsia="Malgun Gothic"/>
              </w:rPr>
            </w:pPr>
            <w:r w:rsidRPr="00BC6720">
              <w:rPr>
                <w:rFonts w:eastAsia="Malgun Gothic"/>
              </w:rPr>
              <w:t>(g)PTP grandmaster capable</w:t>
            </w:r>
          </w:p>
        </w:tc>
        <w:tc>
          <w:tcPr>
            <w:tcW w:w="4678" w:type="dxa"/>
          </w:tcPr>
          <w:p w14:paraId="2C75BB45" w14:textId="77777777" w:rsidR="00B1786E" w:rsidRPr="00BC6720" w:rsidRDefault="00B1786E" w:rsidP="00B1786E">
            <w:pPr>
              <w:pStyle w:val="TAL"/>
              <w:rPr>
                <w:rFonts w:eastAsia="Malgun Gothic"/>
              </w:rPr>
            </w:pPr>
            <w:r w:rsidRPr="00BC6720">
              <w:rPr>
                <w:rFonts w:eastAsia="Malgun Gothic"/>
              </w:rPr>
              <w:t xml:space="preserve">Indicates separately whether </w:t>
            </w:r>
            <w:r>
              <w:rPr>
                <w:rFonts w:eastAsia="Malgun Gothic"/>
              </w:rPr>
              <w:t>User-Plane Node ID</w:t>
            </w:r>
            <w:r w:rsidRPr="00BC6720">
              <w:rPr>
                <w:rFonts w:eastAsia="Malgun Gothic"/>
              </w:rPr>
              <w:t xml:space="preserve"> supports acting as a gPTP </w:t>
            </w:r>
            <w:r>
              <w:rPr>
                <w:rFonts w:eastAsia="Malgun Gothic"/>
              </w:rPr>
              <w:t>and/</w:t>
            </w:r>
            <w:r w:rsidRPr="00BC6720">
              <w:rPr>
                <w:rFonts w:eastAsia="Malgun Gothic"/>
              </w:rPr>
              <w:t>or PTP grandmaster.</w:t>
            </w:r>
          </w:p>
        </w:tc>
      </w:tr>
      <w:tr w:rsidR="00B1786E" w:rsidRPr="00BC6720" w14:paraId="24D803CF" w14:textId="77777777" w:rsidTr="00B1786E">
        <w:trPr>
          <w:cantSplit/>
          <w:jc w:val="center"/>
        </w:trPr>
        <w:tc>
          <w:tcPr>
            <w:tcW w:w="3799" w:type="dxa"/>
          </w:tcPr>
          <w:p w14:paraId="5947367E" w14:textId="70C6E113" w:rsidR="00B1786E" w:rsidRPr="00BC6720" w:rsidRDefault="00B1786E" w:rsidP="00B1786E">
            <w:pPr>
              <w:pStyle w:val="TAL"/>
              <w:rPr>
                <w:rFonts w:eastAsia="Malgun Gothic"/>
              </w:rPr>
            </w:pPr>
            <w:r>
              <w:rPr>
                <w:rFonts w:eastAsia="Malgun Gothic"/>
              </w:rPr>
              <w:t>5G Access Stratum Time source</w:t>
            </w:r>
          </w:p>
        </w:tc>
        <w:tc>
          <w:tcPr>
            <w:tcW w:w="4678" w:type="dxa"/>
          </w:tcPr>
          <w:p w14:paraId="61B29940" w14:textId="77777777" w:rsidR="00B1786E" w:rsidRDefault="00B1786E" w:rsidP="00B1786E">
            <w:pPr>
              <w:pStyle w:val="TAL"/>
              <w:rPr>
                <w:rFonts w:eastAsia="Malgun Gothic"/>
              </w:rPr>
            </w:pPr>
            <w:r>
              <w:rPr>
                <w:rFonts w:eastAsia="Malgun Gothic"/>
              </w:rPr>
              <w:t>Indicates the 5G clock quality supported (i.e. the source of time used by the 5GS).</w:t>
            </w:r>
          </w:p>
          <w:p w14:paraId="1C0271E4" w14:textId="25D8B408" w:rsidR="00B1786E" w:rsidRPr="00BC6720" w:rsidRDefault="00B1786E" w:rsidP="00B1786E">
            <w:pPr>
              <w:pStyle w:val="TAL"/>
              <w:rPr>
                <w:rFonts w:eastAsia="Malgun Gothic"/>
              </w:rPr>
            </w:pPr>
            <w:r>
              <w:rPr>
                <w:rFonts w:eastAsia="Malgun Gothic"/>
              </w:rPr>
              <w:t>Allowed values: Atomic clock, GNSS, terrestrial radio, serial time code, PTP, NTP, hand set, internal oscillator, other.</w:t>
            </w:r>
          </w:p>
        </w:tc>
      </w:tr>
      <w:tr w:rsidR="00B1786E" w:rsidRPr="00BC6720" w14:paraId="2FC723F6" w14:textId="77777777" w:rsidTr="00B1786E">
        <w:trPr>
          <w:cantSplit/>
          <w:jc w:val="center"/>
        </w:trPr>
        <w:tc>
          <w:tcPr>
            <w:tcW w:w="3799" w:type="dxa"/>
          </w:tcPr>
          <w:p w14:paraId="3849E659" w14:textId="77777777" w:rsidR="00B1786E" w:rsidRPr="00BC6720" w:rsidRDefault="00B1786E" w:rsidP="00B1786E">
            <w:pPr>
              <w:pStyle w:val="TAL"/>
              <w:rPr>
                <w:rFonts w:eastAsia="Malgun Gothic"/>
              </w:rPr>
            </w:pPr>
            <w:r>
              <w:rPr>
                <w:rFonts w:eastAsia="Malgun Gothic"/>
              </w:rPr>
              <w:t>List of UEs associated with the User-Plane Node ID</w:t>
            </w:r>
          </w:p>
        </w:tc>
        <w:tc>
          <w:tcPr>
            <w:tcW w:w="4678" w:type="dxa"/>
          </w:tcPr>
          <w:p w14:paraId="0616B269" w14:textId="77777777" w:rsidR="00B1786E" w:rsidRPr="00BC6720" w:rsidRDefault="00B1786E" w:rsidP="00B1786E">
            <w:pPr>
              <w:pStyle w:val="TAL"/>
              <w:rPr>
                <w:rFonts w:eastAsia="Malgun Gothic"/>
              </w:rPr>
            </w:pPr>
          </w:p>
        </w:tc>
      </w:tr>
      <w:tr w:rsidR="00B1786E" w:rsidRPr="00BC6720" w14:paraId="01A822A1" w14:textId="77777777" w:rsidTr="00B1786E">
        <w:trPr>
          <w:cantSplit/>
          <w:jc w:val="center"/>
        </w:trPr>
        <w:tc>
          <w:tcPr>
            <w:tcW w:w="8477" w:type="dxa"/>
            <w:gridSpan w:val="2"/>
          </w:tcPr>
          <w:p w14:paraId="05BB6897" w14:textId="77777777" w:rsidR="00B1786E" w:rsidRPr="00E23437" w:rsidRDefault="00B1786E" w:rsidP="00B1786E">
            <w:pPr>
              <w:pStyle w:val="TAL"/>
              <w:rPr>
                <w:rFonts w:eastAsia="Malgun Gothic"/>
                <w:b/>
                <w:bCs/>
              </w:rPr>
            </w:pPr>
            <w:r w:rsidRPr="00E23437">
              <w:rPr>
                <w:rFonts w:eastAsia="Malgun Gothic"/>
                <w:b/>
                <w:bCs/>
              </w:rPr>
              <w:t>For each UE</w:t>
            </w:r>
          </w:p>
        </w:tc>
      </w:tr>
      <w:tr w:rsidR="00B1786E" w:rsidRPr="00BC6720" w14:paraId="1FB18DCC" w14:textId="77777777" w:rsidTr="00B1786E">
        <w:trPr>
          <w:cantSplit/>
          <w:jc w:val="center"/>
        </w:trPr>
        <w:tc>
          <w:tcPr>
            <w:tcW w:w="3799" w:type="dxa"/>
          </w:tcPr>
          <w:p w14:paraId="2A452FB0" w14:textId="77777777" w:rsidR="00B1786E" w:rsidRPr="00BC6720" w:rsidRDefault="00B1786E" w:rsidP="00B1786E">
            <w:pPr>
              <w:pStyle w:val="TAL"/>
              <w:rPr>
                <w:rFonts w:eastAsia="Malgun Gothic"/>
              </w:rPr>
            </w:pPr>
            <w:r>
              <w:rPr>
                <w:rFonts w:eastAsia="Malgun Gothic"/>
              </w:rPr>
              <w:t>UE identity</w:t>
            </w:r>
          </w:p>
        </w:tc>
        <w:tc>
          <w:tcPr>
            <w:tcW w:w="4678" w:type="dxa"/>
          </w:tcPr>
          <w:p w14:paraId="3B434B6E" w14:textId="77777777" w:rsidR="00B1786E" w:rsidRPr="00BC6720" w:rsidRDefault="00B1786E" w:rsidP="00B1786E">
            <w:pPr>
              <w:pStyle w:val="TAL"/>
              <w:rPr>
                <w:rFonts w:eastAsia="Malgun Gothic"/>
              </w:rPr>
            </w:pPr>
            <w:r>
              <w:rPr>
                <w:rFonts w:eastAsia="Malgun Gothic"/>
              </w:rPr>
              <w:t>Identifies the UE to which the reported parameters below apply.</w:t>
            </w:r>
          </w:p>
        </w:tc>
      </w:tr>
      <w:tr w:rsidR="00B1786E" w:rsidRPr="00BC6720" w14:paraId="4659CBC6" w14:textId="77777777" w:rsidTr="00B1786E">
        <w:trPr>
          <w:cantSplit/>
          <w:jc w:val="center"/>
        </w:trPr>
        <w:tc>
          <w:tcPr>
            <w:tcW w:w="3799" w:type="dxa"/>
          </w:tcPr>
          <w:p w14:paraId="79998A32" w14:textId="77777777" w:rsidR="00B1786E" w:rsidRPr="00BC6720" w:rsidRDefault="00B1786E" w:rsidP="00B1786E">
            <w:pPr>
              <w:pStyle w:val="TAL"/>
              <w:rPr>
                <w:rFonts w:eastAsia="Malgun Gothic"/>
              </w:rPr>
            </w:pPr>
            <w:r>
              <w:rPr>
                <w:rFonts w:eastAsia="Malgun Gothic"/>
              </w:rPr>
              <w:t>PTP instance types</w:t>
            </w:r>
          </w:p>
        </w:tc>
        <w:tc>
          <w:tcPr>
            <w:tcW w:w="4678" w:type="dxa"/>
          </w:tcPr>
          <w:p w14:paraId="12579E1F" w14:textId="77777777" w:rsidR="00B1786E" w:rsidRPr="00BC6720" w:rsidRDefault="00B1786E" w:rsidP="00B1786E">
            <w:pPr>
              <w:pStyle w:val="TAL"/>
              <w:rPr>
                <w:rFonts w:eastAsia="Malgun Gothic"/>
              </w:rPr>
            </w:pPr>
            <w:r>
              <w:rPr>
                <w:rFonts w:eastAsia="Malgun Gothic"/>
              </w:rPr>
              <w:t xml:space="preserve"> Supported PTP instance types as described in clause 5.27.1.4 in TS 23.501 [2].</w:t>
            </w:r>
          </w:p>
        </w:tc>
      </w:tr>
      <w:tr w:rsidR="00B1786E" w:rsidRPr="00BC6720" w14:paraId="229720A6" w14:textId="77777777" w:rsidTr="00B1786E">
        <w:trPr>
          <w:cantSplit/>
          <w:jc w:val="center"/>
        </w:trPr>
        <w:tc>
          <w:tcPr>
            <w:tcW w:w="3799" w:type="dxa"/>
          </w:tcPr>
          <w:p w14:paraId="7DEB53D3" w14:textId="77777777" w:rsidR="00B1786E" w:rsidRPr="00BC6720" w:rsidDel="00635C03" w:rsidRDefault="00B1786E" w:rsidP="00B1786E">
            <w:pPr>
              <w:pStyle w:val="TAL"/>
              <w:rPr>
                <w:rFonts w:eastAsia="Malgun Gothic"/>
              </w:rPr>
            </w:pPr>
            <w:r>
              <w:rPr>
                <w:rFonts w:eastAsia="Malgun Gothic"/>
              </w:rPr>
              <w:t>Transport protocols</w:t>
            </w:r>
          </w:p>
        </w:tc>
        <w:tc>
          <w:tcPr>
            <w:tcW w:w="4678" w:type="dxa"/>
          </w:tcPr>
          <w:p w14:paraId="47FBD13E" w14:textId="77777777" w:rsidR="00B1786E" w:rsidRPr="00BC6720" w:rsidDel="00635C03" w:rsidRDefault="00B1786E" w:rsidP="00B1786E">
            <w:pPr>
              <w:pStyle w:val="TAL"/>
              <w:rPr>
                <w:rFonts w:eastAsia="Malgun Gothic"/>
              </w:rPr>
            </w:pPr>
            <w:r>
              <w:rPr>
                <w:rFonts w:eastAsia="Malgun Gothic"/>
              </w:rPr>
              <w:t>Supported transport protocols for PTP as described in clause 5.27.1.4 in TS 23.501 [2].</w:t>
            </w:r>
          </w:p>
        </w:tc>
      </w:tr>
      <w:tr w:rsidR="00B1786E" w:rsidRPr="00BC6720" w14:paraId="552823C8" w14:textId="77777777" w:rsidTr="00B1786E">
        <w:trPr>
          <w:cantSplit/>
          <w:jc w:val="center"/>
        </w:trPr>
        <w:tc>
          <w:tcPr>
            <w:tcW w:w="3799" w:type="dxa"/>
          </w:tcPr>
          <w:p w14:paraId="1ACC5414" w14:textId="77777777" w:rsidR="00B1786E" w:rsidRPr="00BC6720" w:rsidRDefault="00B1786E" w:rsidP="00B1786E">
            <w:pPr>
              <w:pStyle w:val="TAL"/>
              <w:rPr>
                <w:rFonts w:eastAsia="Malgun Gothic"/>
              </w:rPr>
            </w:pPr>
            <w:r w:rsidRPr="00BC6720">
              <w:rPr>
                <w:rFonts w:eastAsia="Malgun Gothic"/>
                <w:lang w:eastAsia="ko-KR"/>
              </w:rPr>
              <w:t xml:space="preserve">Supported </w:t>
            </w:r>
            <w:r w:rsidRPr="00BC6720">
              <w:rPr>
                <w:rFonts w:eastAsia="Malgun Gothic" w:hint="eastAsia"/>
                <w:lang w:eastAsia="ko-KR"/>
              </w:rPr>
              <w:t>PTP P</w:t>
            </w:r>
            <w:r w:rsidRPr="00BC6720">
              <w:rPr>
                <w:rFonts w:eastAsia="Malgun Gothic"/>
                <w:lang w:eastAsia="ko-KR"/>
              </w:rPr>
              <w:t>rofiles</w:t>
            </w:r>
          </w:p>
        </w:tc>
        <w:tc>
          <w:tcPr>
            <w:tcW w:w="4678" w:type="dxa"/>
          </w:tcPr>
          <w:p w14:paraId="2BC23997" w14:textId="77777777" w:rsidR="00B1786E" w:rsidRPr="00BC6720" w:rsidRDefault="00B1786E" w:rsidP="00B1786E">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profiles supported by 5GS for the reported UE.</w:t>
            </w:r>
          </w:p>
        </w:tc>
      </w:tr>
      <w:tr w:rsidR="00B1786E" w:rsidRPr="00BC6720" w14:paraId="6FAAA503" w14:textId="77777777" w:rsidTr="00B1786E">
        <w:trPr>
          <w:cantSplit/>
          <w:jc w:val="center"/>
        </w:trPr>
        <w:tc>
          <w:tcPr>
            <w:tcW w:w="8477" w:type="dxa"/>
            <w:gridSpan w:val="2"/>
          </w:tcPr>
          <w:p w14:paraId="7FF185E5" w14:textId="77777777" w:rsidR="00B1786E" w:rsidRPr="00BC6720" w:rsidRDefault="00B1786E" w:rsidP="00B1786E">
            <w:pPr>
              <w:pStyle w:val="TAN"/>
              <w:rPr>
                <w:rFonts w:eastAsia="Malgun Gothic"/>
              </w:rPr>
            </w:pPr>
            <w:r w:rsidRPr="00BC6720">
              <w:t xml:space="preserve">NOTE: </w:t>
            </w:r>
            <w:r w:rsidRPr="00BC6720">
              <w:tab/>
              <w:t>This is needed to limit the PTP instance into a single NW-TT. In this way the AF can know e.g. UE1/UE2/UE3 are served by NW-TT1, UE4/UE5/UE6 are served by NW-TT2. The AF can control the PTP instances per NW-TT.</w:t>
            </w:r>
          </w:p>
        </w:tc>
      </w:tr>
    </w:tbl>
    <w:p w14:paraId="008969FE" w14:textId="77777777" w:rsidR="00B1786E" w:rsidRDefault="00B1786E" w:rsidP="00B1786E"/>
    <w:p w14:paraId="78D19312" w14:textId="139B751F" w:rsidR="00B1786E" w:rsidRDefault="00B1786E" w:rsidP="00B1786E">
      <w:pPr>
        <w:pStyle w:val="Heading5"/>
      </w:pPr>
      <w:bookmarkStart w:id="5429" w:name="_Toc83355841"/>
      <w:r>
        <w:t>5.2.6.25.9</w:t>
      </w:r>
      <w:r>
        <w:tab/>
        <w:t>Nnef_TimeSynchronization_ASTICreate operation</w:t>
      </w:r>
      <w:bookmarkEnd w:id="5429"/>
    </w:p>
    <w:p w14:paraId="1991E563" w14:textId="77777777" w:rsidR="00B1786E" w:rsidRDefault="00B1786E" w:rsidP="00B1786E">
      <w:r w:rsidRPr="006E7760">
        <w:rPr>
          <w:b/>
          <w:bCs/>
        </w:rPr>
        <w:t>Service operation name:</w:t>
      </w:r>
      <w:r>
        <w:t xml:space="preserve"> Nnef_ TimeSynchronization_ASTICreate</w:t>
      </w:r>
    </w:p>
    <w:p w14:paraId="302C060D" w14:textId="77777777" w:rsidR="00B1786E" w:rsidRDefault="00B1786E" w:rsidP="00B1786E">
      <w:r w:rsidRPr="006E7760">
        <w:rPr>
          <w:b/>
          <w:bCs/>
        </w:rPr>
        <w:t>Description:</w:t>
      </w:r>
      <w:r>
        <w:t xml:space="preserve"> Authorize the request, activate the 5G access stratum time distibution.</w:t>
      </w:r>
    </w:p>
    <w:p w14:paraId="6BAFDBAD" w14:textId="77777777" w:rsidR="00B1786E" w:rsidRDefault="00B1786E" w:rsidP="00B1786E">
      <w:r w:rsidRPr="006E7760">
        <w:rPr>
          <w:b/>
          <w:bCs/>
        </w:rPr>
        <w:t>Inputs, Required:</w:t>
      </w:r>
      <w:r>
        <w:t xml:space="preserve"> List of UE identities, mandatory service parameters as described in Table 4.15.9.4-1.</w:t>
      </w:r>
    </w:p>
    <w:p w14:paraId="617B7C49" w14:textId="77777777" w:rsidR="00B1786E" w:rsidRDefault="00B1786E" w:rsidP="00B1786E">
      <w:r w:rsidRPr="006E7760">
        <w:rPr>
          <w:b/>
          <w:bCs/>
        </w:rPr>
        <w:t>Inputs, Optional:</w:t>
      </w:r>
      <w:r>
        <w:t xml:space="preserve"> DNN, S-NSSAI, optional service parameters as described in Table 4.15.9.4-1.</w:t>
      </w:r>
    </w:p>
    <w:p w14:paraId="37ADA5E2" w14:textId="77777777" w:rsidR="00B1786E" w:rsidRDefault="00B1786E" w:rsidP="00B1786E">
      <w:r w:rsidRPr="006E7760">
        <w:rPr>
          <w:b/>
          <w:bCs/>
        </w:rPr>
        <w:t>Outputs, Required:</w:t>
      </w:r>
      <w:r>
        <w:t xml:space="preserve"> Operation execution result indication, in successful operation the time synchronization configuration id.</w:t>
      </w:r>
    </w:p>
    <w:p w14:paraId="6C505BB1" w14:textId="77777777" w:rsidR="00B1786E" w:rsidRDefault="00B1786E" w:rsidP="00B1786E">
      <w:r w:rsidRPr="006E7760">
        <w:rPr>
          <w:b/>
          <w:bCs/>
        </w:rPr>
        <w:t>Outputs, Optional:</w:t>
      </w:r>
      <w:r>
        <w:t xml:space="preserve"> None.</w:t>
      </w:r>
    </w:p>
    <w:p w14:paraId="7AA5FC6C" w14:textId="77777777" w:rsidR="00B1786E" w:rsidRDefault="00B1786E" w:rsidP="006E7760">
      <w:pPr>
        <w:pStyle w:val="Heading5"/>
      </w:pPr>
      <w:bookmarkStart w:id="5430" w:name="_Toc83355842"/>
      <w:r>
        <w:t>5.2.6.25.10</w:t>
      </w:r>
      <w:r>
        <w:tab/>
        <w:t>Nnef_TimeSynchronization_ASTIUpdate operation</w:t>
      </w:r>
      <w:bookmarkEnd w:id="5430"/>
    </w:p>
    <w:p w14:paraId="263B7BFC" w14:textId="754D5153" w:rsidR="00B1786E" w:rsidRDefault="00B1786E" w:rsidP="00B1786E">
      <w:r w:rsidRPr="006E7760">
        <w:rPr>
          <w:b/>
          <w:bCs/>
        </w:rPr>
        <w:t>Service operation name:</w:t>
      </w:r>
      <w:r>
        <w:t xml:space="preserve"> Nnef_TimeSynchronization_ASTIUpdate</w:t>
      </w:r>
    </w:p>
    <w:p w14:paraId="334C63C4" w14:textId="77777777" w:rsidR="00B1786E" w:rsidRDefault="00B1786E" w:rsidP="00B1786E">
      <w:r w:rsidRPr="006E7760">
        <w:rPr>
          <w:b/>
          <w:bCs/>
        </w:rPr>
        <w:t>Description:</w:t>
      </w:r>
      <w:r>
        <w:t xml:space="preserve"> Authorize the request and forward the request to update the 5G access stratum time distribution configuration.</w:t>
      </w:r>
    </w:p>
    <w:p w14:paraId="7E9DA926" w14:textId="77777777" w:rsidR="00B1786E" w:rsidRDefault="00B1786E" w:rsidP="00B1786E">
      <w:r w:rsidRPr="006E7760">
        <w:rPr>
          <w:b/>
          <w:bCs/>
        </w:rPr>
        <w:t>Inputs, Required:</w:t>
      </w:r>
      <w:r>
        <w:t xml:space="preserve"> Time synchronization configuration id.</w:t>
      </w:r>
    </w:p>
    <w:p w14:paraId="1ED52DD6" w14:textId="7DDCC74A" w:rsidR="00B1786E" w:rsidRDefault="00B1786E" w:rsidP="00B1786E">
      <w:r w:rsidRPr="006E7760">
        <w:rPr>
          <w:b/>
          <w:bCs/>
        </w:rPr>
        <w:t>Inputs, Optional:</w:t>
      </w:r>
      <w:r>
        <w:t xml:space="preserve"> service parameters as in Nnef_TimeSynchronization_ASTICreate input.</w:t>
      </w:r>
    </w:p>
    <w:p w14:paraId="4D12E648" w14:textId="77777777" w:rsidR="00B1786E" w:rsidRDefault="00B1786E" w:rsidP="00B1786E">
      <w:r w:rsidRPr="006E7760">
        <w:rPr>
          <w:b/>
          <w:bCs/>
        </w:rPr>
        <w:t>Outputs, Required:</w:t>
      </w:r>
      <w:r>
        <w:t xml:space="preserve"> Operation execution result indication.</w:t>
      </w:r>
    </w:p>
    <w:p w14:paraId="0546E4D5" w14:textId="77777777" w:rsidR="00B1786E" w:rsidRDefault="00B1786E" w:rsidP="00B1786E">
      <w:r w:rsidRPr="006E7760">
        <w:rPr>
          <w:b/>
          <w:bCs/>
        </w:rPr>
        <w:t>Outputs, Optional:</w:t>
      </w:r>
      <w:r>
        <w:t xml:space="preserve"> None.</w:t>
      </w:r>
    </w:p>
    <w:p w14:paraId="1CFEC49B" w14:textId="77777777" w:rsidR="00B1786E" w:rsidRDefault="00B1786E" w:rsidP="006E7760">
      <w:pPr>
        <w:pStyle w:val="Heading5"/>
      </w:pPr>
      <w:bookmarkStart w:id="5431" w:name="_Toc83355843"/>
      <w:r>
        <w:t>5.2.6.25.11</w:t>
      </w:r>
      <w:r>
        <w:tab/>
        <w:t>Nnef_TimeSynchronization_ASTIDelete operation</w:t>
      </w:r>
      <w:bookmarkEnd w:id="5431"/>
    </w:p>
    <w:p w14:paraId="63A9079C" w14:textId="0884FF61" w:rsidR="00B1786E" w:rsidRDefault="00B1786E" w:rsidP="00B1786E">
      <w:r w:rsidRPr="006E7760">
        <w:rPr>
          <w:b/>
          <w:bCs/>
        </w:rPr>
        <w:t>Service operation name:</w:t>
      </w:r>
      <w:r>
        <w:t xml:space="preserve"> Nnef_TimeSynchronization_ASTIDelete</w:t>
      </w:r>
    </w:p>
    <w:p w14:paraId="203085EE" w14:textId="639AEDE4" w:rsidR="00B1786E" w:rsidRDefault="00B1786E" w:rsidP="00B1786E">
      <w:r w:rsidRPr="006E7760">
        <w:rPr>
          <w:b/>
          <w:bCs/>
        </w:rPr>
        <w:t>Description:</w:t>
      </w:r>
      <w:r>
        <w:t xml:space="preserve"> Authorize the request, delete the 5G access stratum time distribution configuration, deactivate the corresponding 5G access stratum time distribution service.</w:t>
      </w:r>
    </w:p>
    <w:p w14:paraId="57C7C381" w14:textId="77777777" w:rsidR="00B1786E" w:rsidRDefault="00B1786E" w:rsidP="00B1786E">
      <w:r w:rsidRPr="006E7760">
        <w:rPr>
          <w:b/>
          <w:bCs/>
        </w:rPr>
        <w:t>Inputs, Required:</w:t>
      </w:r>
      <w:r>
        <w:t xml:space="preserve"> Time synchronization configuration id.</w:t>
      </w:r>
    </w:p>
    <w:p w14:paraId="20CC1872" w14:textId="77777777" w:rsidR="00B1786E" w:rsidRDefault="00B1786E" w:rsidP="00B1786E">
      <w:r w:rsidRPr="006E7760">
        <w:rPr>
          <w:b/>
          <w:bCs/>
        </w:rPr>
        <w:lastRenderedPageBreak/>
        <w:t>Inputs, Optional:</w:t>
      </w:r>
      <w:r>
        <w:t xml:space="preserve"> None.</w:t>
      </w:r>
    </w:p>
    <w:p w14:paraId="368ABDCB" w14:textId="77777777" w:rsidR="00B1786E" w:rsidRDefault="00B1786E" w:rsidP="00B1786E">
      <w:r w:rsidRPr="006E7760">
        <w:rPr>
          <w:b/>
          <w:bCs/>
        </w:rPr>
        <w:t>Outputs, Required:</w:t>
      </w:r>
      <w:r>
        <w:t xml:space="preserve"> Operation execution result indication.</w:t>
      </w:r>
    </w:p>
    <w:p w14:paraId="29ECBE07" w14:textId="77777777" w:rsidR="00B1786E" w:rsidRDefault="00B1786E" w:rsidP="00B1786E">
      <w:r w:rsidRPr="006E7760">
        <w:rPr>
          <w:b/>
          <w:bCs/>
        </w:rPr>
        <w:t>Outputs, Optional:</w:t>
      </w:r>
      <w:r>
        <w:t xml:space="preserve"> None.</w:t>
      </w:r>
    </w:p>
    <w:p w14:paraId="785E5AF3" w14:textId="77777777" w:rsidR="00B1786E" w:rsidRDefault="00B1786E" w:rsidP="006E7760">
      <w:pPr>
        <w:pStyle w:val="Heading5"/>
      </w:pPr>
      <w:bookmarkStart w:id="5432" w:name="_Toc83355844"/>
      <w:r>
        <w:t>5.2.6.25.12</w:t>
      </w:r>
      <w:r>
        <w:tab/>
        <w:t>Nnef_TimeSynchronization_ASTIGet operation</w:t>
      </w:r>
      <w:bookmarkEnd w:id="5432"/>
    </w:p>
    <w:p w14:paraId="4046B441" w14:textId="49A53C50" w:rsidR="00B1786E" w:rsidRDefault="00B1786E" w:rsidP="00B1786E">
      <w:r w:rsidRPr="006E7760">
        <w:rPr>
          <w:b/>
          <w:bCs/>
        </w:rPr>
        <w:t>Service operation name:</w:t>
      </w:r>
      <w:r>
        <w:t xml:space="preserve"> Nnef_TimeSynchronization_ASTIGet</w:t>
      </w:r>
    </w:p>
    <w:p w14:paraId="44831309" w14:textId="77777777" w:rsidR="00B1786E" w:rsidRDefault="00B1786E" w:rsidP="00B1786E">
      <w:r w:rsidRPr="006E7760">
        <w:rPr>
          <w:b/>
          <w:bCs/>
        </w:rPr>
        <w:t>Description:</w:t>
      </w:r>
      <w:r>
        <w:t xml:space="preserve"> Authorize the request and query the status of the access stratum time distribution.</w:t>
      </w:r>
    </w:p>
    <w:p w14:paraId="470FFD9A" w14:textId="77777777" w:rsidR="00B1786E" w:rsidRDefault="00B1786E" w:rsidP="00B1786E">
      <w:r w:rsidRPr="006E7760">
        <w:rPr>
          <w:b/>
          <w:bCs/>
        </w:rPr>
        <w:t>Inputs, Required:</w:t>
      </w:r>
      <w:r>
        <w:t xml:space="preserve"> List of UE identities.</w:t>
      </w:r>
    </w:p>
    <w:p w14:paraId="2B4091B9" w14:textId="77777777" w:rsidR="00B1786E" w:rsidRDefault="00B1786E" w:rsidP="00B1786E">
      <w:r w:rsidRPr="006E7760">
        <w:rPr>
          <w:b/>
          <w:bCs/>
        </w:rPr>
        <w:t>Inputs, Optional:</w:t>
      </w:r>
      <w:r>
        <w:t xml:space="preserve"> DNN, S-NSSAI.</w:t>
      </w:r>
    </w:p>
    <w:p w14:paraId="4DEFA2F2" w14:textId="77777777" w:rsidR="00B1786E" w:rsidRDefault="00B1786E" w:rsidP="00B1786E">
      <w:r w:rsidRPr="006E7760">
        <w:rPr>
          <w:b/>
          <w:bCs/>
        </w:rPr>
        <w:t>Outputs, Required:</w:t>
      </w:r>
      <w:r>
        <w:t xml:space="preserve"> Operation execution result indication.</w:t>
      </w:r>
    </w:p>
    <w:p w14:paraId="2E8074A0" w14:textId="77777777" w:rsidR="00B1786E" w:rsidRDefault="00B1786E" w:rsidP="00B1786E">
      <w:r w:rsidRPr="006E7760">
        <w:rPr>
          <w:b/>
          <w:bCs/>
        </w:rPr>
        <w:t>Outputs, Optional:</w:t>
      </w:r>
      <w:r>
        <w:t xml:space="preserve"> Status of the access stratum time distribution (active, optionally with requested time synchronization error budget or inactive).</w:t>
      </w:r>
    </w:p>
    <w:p w14:paraId="52A58A64" w14:textId="0A92B44A" w:rsidR="00E278BC" w:rsidRDefault="00E278BC" w:rsidP="00E278BC">
      <w:pPr>
        <w:pStyle w:val="Heading4"/>
      </w:pPr>
      <w:bookmarkStart w:id="5433" w:name="_Toc83355845"/>
      <w:r>
        <w:t>5.2.6.26</w:t>
      </w:r>
      <w:r>
        <w:tab/>
        <w:t>Nnef_EASDeployment service</w:t>
      </w:r>
      <w:bookmarkEnd w:id="5433"/>
    </w:p>
    <w:p w14:paraId="29C77EC5" w14:textId="73361A2F" w:rsidR="00E278BC" w:rsidRDefault="00E278BC" w:rsidP="00E278BC">
      <w:pPr>
        <w:pStyle w:val="Heading5"/>
      </w:pPr>
      <w:bookmarkStart w:id="5434" w:name="_Toc83355846"/>
      <w:r>
        <w:t>5.2.6.26.1</w:t>
      </w:r>
      <w:r>
        <w:tab/>
        <w:t>General</w:t>
      </w:r>
      <w:bookmarkEnd w:id="5434"/>
    </w:p>
    <w:p w14:paraId="1658FC64" w14:textId="024181F4" w:rsidR="00E278BC" w:rsidRDefault="00E278BC" w:rsidP="00E278BC">
      <w:r w:rsidRPr="006E7760">
        <w:rPr>
          <w:b/>
          <w:bCs/>
        </w:rPr>
        <w:t>Service description:</w:t>
      </w:r>
      <w:r>
        <w:t xml:space="preserve"> The Node Level EAS Deployment information management in the NEF provides functions for Node Level EAS Deployment information provision from AF as defined in clause 6.2.3.4.3 of TS 23.548 [74], for subscribing and retrieving Node Level EAS Deployment Information in the UDR and providing EAS Deployment Information to the SMF.</w:t>
      </w:r>
    </w:p>
    <w:p w14:paraId="550B1D84" w14:textId="77777777" w:rsidR="00E278BC" w:rsidRDefault="00E278BC" w:rsidP="006E7760">
      <w:pPr>
        <w:pStyle w:val="Heading5"/>
      </w:pPr>
      <w:bookmarkStart w:id="5435" w:name="_Toc83355847"/>
      <w:r>
        <w:t>5.2.6.26.2</w:t>
      </w:r>
      <w:r>
        <w:tab/>
        <w:t>Nnef_EASDeployment_Create service operation</w:t>
      </w:r>
      <w:bookmarkEnd w:id="5435"/>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77777777" w:rsidR="00E278BC" w:rsidRDefault="00E278BC" w:rsidP="00E278BC">
      <w:r w:rsidRPr="006E7760">
        <w:rPr>
          <w:b/>
          <w:bCs/>
        </w:rPr>
        <w:t>Inputs, Required:</w:t>
      </w:r>
      <w:r>
        <w:t xml:space="preserve"> Application Identifier(s), EAS Deployment Information.</w:t>
      </w:r>
    </w:p>
    <w:p w14:paraId="2516D07F" w14:textId="77777777" w:rsidR="00E278BC" w:rsidRDefault="00E278BC" w:rsidP="00E278BC">
      <w:r w:rsidRPr="006E7760">
        <w:rPr>
          <w:b/>
          <w:bCs/>
        </w:rPr>
        <w:t>Inputs, Optional:</w:t>
      </w:r>
      <w:r>
        <w:t xml:space="preserve"> DNN, S-NSSAI.</w:t>
      </w:r>
    </w:p>
    <w:p w14:paraId="563C25C9" w14:textId="77777777" w:rsidR="00E278BC" w:rsidRDefault="00E278BC" w:rsidP="00E278BC">
      <w:r w:rsidRPr="006E7760">
        <w:rPr>
          <w:b/>
          <w:bCs/>
        </w:rPr>
        <w:t>Outputs, Required:</w:t>
      </w:r>
      <w:r>
        <w:t xml:space="preserve"> Result (if result is "OK", EAS Deployment Information reference to be used by update / delete operations).</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5436" w:name="_Toc83355848"/>
      <w:r>
        <w:t>5.2.6.26.3</w:t>
      </w:r>
      <w:r>
        <w:tab/>
        <w:t>Nnef_EASDeployment_Update service operation</w:t>
      </w:r>
      <w:bookmarkEnd w:id="5436"/>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77777777" w:rsidR="00E278BC" w:rsidRDefault="00E278BC" w:rsidP="00E278BC">
      <w:r w:rsidRPr="006E7760">
        <w:rPr>
          <w:b/>
          <w:bCs/>
        </w:rPr>
        <w:t>Inputs, Required:</w:t>
      </w:r>
      <w:r>
        <w:t xml:space="preserve"> EAS Deployment Information reference), EAS Deployment Information.</w:t>
      </w:r>
    </w:p>
    <w:p w14:paraId="59B44664" w14:textId="77777777" w:rsidR="00E278BC" w:rsidRDefault="00E278BC" w:rsidP="00E278BC">
      <w:r w:rsidRPr="006E7760">
        <w:rPr>
          <w:b/>
          <w:bCs/>
        </w:rPr>
        <w:t>Inputs, Optional:</w:t>
      </w:r>
      <w:r>
        <w:t xml:space="preserve"> None.</w:t>
      </w:r>
    </w:p>
    <w:p w14:paraId="58A55AD7" w14:textId="77777777" w:rsidR="00E278BC" w:rsidRDefault="00E278BC" w:rsidP="00E278BC">
      <w:r w:rsidRPr="006E7760">
        <w:rPr>
          <w:b/>
          <w:bCs/>
        </w:rPr>
        <w:t>Outputs, Required:</w:t>
      </w:r>
      <w:r>
        <w:t xml:space="preserve"> Result.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37" w:name="_Toc83355849"/>
      <w:r>
        <w:t>5.2.6.26.4</w:t>
      </w:r>
      <w:r>
        <w:tab/>
        <w:t>Nnef_EASDeployment_Delete service operation</w:t>
      </w:r>
      <w:bookmarkEnd w:id="5437"/>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77777777" w:rsidR="00E278BC" w:rsidRDefault="00E278BC" w:rsidP="00E278BC">
      <w:r w:rsidRPr="006E7760">
        <w:rPr>
          <w:b/>
          <w:bCs/>
        </w:rPr>
        <w:lastRenderedPageBreak/>
        <w:t>Inputs, Required:</w:t>
      </w:r>
      <w:r>
        <w:t xml:space="preserve"> EAS Deployment Information reference.</w:t>
      </w:r>
    </w:p>
    <w:p w14:paraId="58EF8EE1" w14:textId="77777777" w:rsidR="00E278BC" w:rsidRDefault="00E278BC" w:rsidP="00E278BC">
      <w:r w:rsidRPr="006E7760">
        <w:rPr>
          <w:b/>
          <w:bCs/>
        </w:rPr>
        <w:t>Inputs, Optional:</w:t>
      </w:r>
      <w:r>
        <w:t xml:space="preserve"> None.</w:t>
      </w:r>
    </w:p>
    <w:p w14:paraId="0A73FCEB" w14:textId="70347120" w:rsidR="00E278BC" w:rsidRDefault="00E278BC" w:rsidP="00E278BC">
      <w:r w:rsidRPr="006E7760">
        <w:rPr>
          <w:b/>
          <w:bCs/>
        </w:rPr>
        <w:t>Outputs, Required:</w:t>
      </w:r>
      <w:r>
        <w:t xml:space="preserve"> Result.</w:t>
      </w:r>
    </w:p>
    <w:p w14:paraId="7376A89A" w14:textId="77777777" w:rsidR="00E278BC" w:rsidRDefault="00E278BC" w:rsidP="00E278BC">
      <w:r w:rsidRPr="006E7760">
        <w:rPr>
          <w:b/>
          <w:bCs/>
        </w:rPr>
        <w:t>Outputs, Optional:</w:t>
      </w:r>
      <w:r>
        <w:t xml:space="preserve"> None.</w:t>
      </w:r>
    </w:p>
    <w:p w14:paraId="6CF2E891" w14:textId="33993A02" w:rsidR="00E278BC" w:rsidRDefault="00E278BC" w:rsidP="006E7760">
      <w:pPr>
        <w:pStyle w:val="Heading5"/>
      </w:pPr>
      <w:bookmarkStart w:id="5438" w:name="_Toc83355850"/>
      <w:r>
        <w:t>5.2.6.26.6</w:t>
      </w:r>
      <w:r>
        <w:tab/>
        <w:t>Nnef_EASDeployment_Subscribe service operation</w:t>
      </w:r>
      <w:bookmarkEnd w:id="5438"/>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77777777" w:rsidR="00E278BC" w:rsidRDefault="00E278BC" w:rsidP="00E278BC">
      <w:r w:rsidRPr="006E7760">
        <w:rPr>
          <w:b/>
          <w:bCs/>
        </w:rPr>
        <w:t>Inputs, Required:</w:t>
      </w:r>
      <w:r>
        <w:t xml:space="preserve"> Event ID, Notification Target Address(+Notification Correlation ID), DNN, slice.</w:t>
      </w:r>
    </w:p>
    <w:p w14:paraId="33E7BF24" w14:textId="03A5741F" w:rsidR="00E278BC" w:rsidRDefault="00E278BC" w:rsidP="00E278BC">
      <w:r w:rsidRPr="006E7760">
        <w:rPr>
          <w:b/>
          <w:bCs/>
        </w:rPr>
        <w:t>Inputs, Optional:</w:t>
      </w:r>
      <w:r>
        <w:t xml:space="preserve"> None.</w:t>
      </w:r>
    </w:p>
    <w:p w14:paraId="7C02F3D2" w14:textId="77777777" w:rsidR="00E278BC" w:rsidRDefault="00E278BC" w:rsidP="00E278BC">
      <w:r w:rsidRPr="006E7760">
        <w:rPr>
          <w:b/>
          <w:bCs/>
        </w:rPr>
        <w:t>Outputs, Required:</w:t>
      </w:r>
      <w:r>
        <w:t xml:space="preserve"> None.</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5439" w:name="_Toc83355851"/>
      <w:r>
        <w:t>5.2.6.26.7</w:t>
      </w:r>
      <w:r>
        <w:tab/>
        <w:t>Nnef_EASDeployment_Unsubscribe service operation</w:t>
      </w:r>
      <w:bookmarkEnd w:id="5439"/>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77777777" w:rsidR="00E278BC" w:rsidRDefault="00E278BC" w:rsidP="00E278BC">
      <w:r w:rsidRPr="006E7760">
        <w:rPr>
          <w:b/>
          <w:bCs/>
        </w:rPr>
        <w:t>Outputs, Required:</w:t>
      </w:r>
      <w:r>
        <w:t xml:space="preserve"> None.</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40" w:name="_Toc83355852"/>
      <w:r>
        <w:t>5.2.6.26.8</w:t>
      </w:r>
      <w:r>
        <w:tab/>
        <w:t>Nnef_EASDeployment_Notify service operation</w:t>
      </w:r>
      <w:bookmarkEnd w:id="5440"/>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77777777" w:rsidR="00E278BC" w:rsidRDefault="00E278BC" w:rsidP="00E278BC">
      <w:r w:rsidRPr="006E7760">
        <w:rPr>
          <w:b/>
          <w:bCs/>
        </w:rPr>
        <w:t>Inputs, Required:</w:t>
      </w:r>
      <w:r>
        <w:t xml:space="preserve"> Event ID, Application Identifier(s), 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77777777" w:rsidR="00E278BC" w:rsidRDefault="00E278BC" w:rsidP="00E278BC">
      <w:r w:rsidRPr="006E7760">
        <w:rPr>
          <w:b/>
          <w:bCs/>
        </w:rPr>
        <w:t>Outputs, Required:</w:t>
      </w:r>
      <w:r>
        <w:t xml:space="preserve"> None.</w:t>
      </w:r>
    </w:p>
    <w:p w14:paraId="4480B7CB" w14:textId="77777777" w:rsidR="00E278BC" w:rsidRDefault="00E278BC" w:rsidP="00E278BC">
      <w:r w:rsidRPr="006E7760">
        <w:rPr>
          <w:b/>
          <w:bCs/>
        </w:rPr>
        <w:t>Outputs, Optional:</w:t>
      </w:r>
      <w:r>
        <w:t xml:space="preserve"> None.</w:t>
      </w:r>
    </w:p>
    <w:p w14:paraId="73B1ADA8" w14:textId="0CCDEA63" w:rsidR="00776774" w:rsidRPr="00140E21" w:rsidRDefault="00776774" w:rsidP="00776774">
      <w:pPr>
        <w:pStyle w:val="Heading3"/>
      </w:pPr>
      <w:bookmarkStart w:id="5441" w:name="_Toc83355853"/>
      <w:r w:rsidRPr="00140E21">
        <w:t>5.2.6A</w:t>
      </w:r>
      <w:r>
        <w:tab/>
        <w:t>Void</w:t>
      </w:r>
      <w:bookmarkEnd w:id="5381"/>
      <w:bookmarkEnd w:id="5387"/>
      <w:bookmarkEnd w:id="5399"/>
      <w:bookmarkEnd w:id="5400"/>
      <w:bookmarkEnd w:id="5401"/>
      <w:bookmarkEnd w:id="5402"/>
      <w:bookmarkEnd w:id="5441"/>
    </w:p>
    <w:p w14:paraId="026002A4" w14:textId="77777777" w:rsidR="00776774" w:rsidRPr="00140E21" w:rsidRDefault="00776774" w:rsidP="00776774"/>
    <w:p w14:paraId="385203C1" w14:textId="77777777" w:rsidR="00776774" w:rsidRPr="00140E21" w:rsidRDefault="00776774" w:rsidP="00776774">
      <w:pPr>
        <w:pStyle w:val="Heading3"/>
      </w:pPr>
      <w:bookmarkStart w:id="5442" w:name="_Toc20204613"/>
      <w:bookmarkStart w:id="5443" w:name="_Toc27895319"/>
      <w:bookmarkStart w:id="5444" w:name="_Toc36192422"/>
      <w:bookmarkStart w:id="5445" w:name="_Toc45193525"/>
      <w:bookmarkStart w:id="5446" w:name="_Toc47593157"/>
      <w:bookmarkStart w:id="5447" w:name="_Toc51835244"/>
      <w:bookmarkStart w:id="5448" w:name="_Toc83355854"/>
      <w:r w:rsidRPr="00140E21">
        <w:lastRenderedPageBreak/>
        <w:t>5.2.7</w:t>
      </w:r>
      <w:r w:rsidRPr="00140E21">
        <w:tab/>
        <w:t>NRF Services</w:t>
      </w:r>
      <w:bookmarkEnd w:id="5442"/>
      <w:bookmarkEnd w:id="5443"/>
      <w:bookmarkEnd w:id="5444"/>
      <w:bookmarkEnd w:id="5445"/>
      <w:bookmarkEnd w:id="5446"/>
      <w:bookmarkEnd w:id="5447"/>
      <w:bookmarkEnd w:id="5448"/>
    </w:p>
    <w:p w14:paraId="3D66C31B" w14:textId="77777777" w:rsidR="00776774" w:rsidRPr="00140E21" w:rsidRDefault="00776774" w:rsidP="00776774">
      <w:pPr>
        <w:pStyle w:val="Heading4"/>
        <w:rPr>
          <w:lang w:eastAsia="zh-CN"/>
        </w:rPr>
      </w:pPr>
      <w:bookmarkStart w:id="5449" w:name="_Toc20204614"/>
      <w:bookmarkStart w:id="5450" w:name="_Toc27895320"/>
      <w:bookmarkStart w:id="5451" w:name="_Toc36192423"/>
      <w:bookmarkStart w:id="5452" w:name="_Toc45193526"/>
      <w:bookmarkStart w:id="5453" w:name="_Toc47593158"/>
      <w:bookmarkStart w:id="5454" w:name="_Toc51835245"/>
      <w:bookmarkStart w:id="5455" w:name="_Toc83355855"/>
      <w:r w:rsidRPr="00140E21">
        <w:rPr>
          <w:lang w:eastAsia="zh-CN"/>
        </w:rPr>
        <w:t>5.2.7.1</w:t>
      </w:r>
      <w:r w:rsidRPr="00140E21">
        <w:rPr>
          <w:lang w:eastAsia="zh-CN"/>
        </w:rPr>
        <w:tab/>
        <w:t>General</w:t>
      </w:r>
      <w:bookmarkEnd w:id="5449"/>
      <w:bookmarkEnd w:id="5450"/>
      <w:bookmarkEnd w:id="5451"/>
      <w:bookmarkEnd w:id="5452"/>
      <w:bookmarkEnd w:id="5453"/>
      <w:bookmarkEnd w:id="5454"/>
      <w:bookmarkEnd w:id="5455"/>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38283BA0"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64DFEEA1"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51E01C40"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3C1A93F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62AA978F"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4585315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56" w:name="_Toc20204615"/>
      <w:bookmarkStart w:id="5457" w:name="_Toc27895321"/>
      <w:bookmarkStart w:id="5458" w:name="_Toc36192424"/>
      <w:bookmarkStart w:id="5459" w:name="_Toc45193527"/>
      <w:bookmarkStart w:id="5460" w:name="_Toc47593159"/>
      <w:bookmarkStart w:id="5461" w:name="_Toc51835246"/>
      <w:bookmarkStart w:id="5462" w:name="_Toc83355856"/>
      <w:r w:rsidRPr="00140E21">
        <w:rPr>
          <w:lang w:eastAsia="zh-CN"/>
        </w:rPr>
        <w:t>5.2.7.2</w:t>
      </w:r>
      <w:r w:rsidRPr="00140E21">
        <w:rPr>
          <w:lang w:eastAsia="zh-CN"/>
        </w:rPr>
        <w:tab/>
        <w:t>Nnrf_NFManagement service</w:t>
      </w:r>
      <w:bookmarkEnd w:id="5456"/>
      <w:bookmarkEnd w:id="5457"/>
      <w:bookmarkEnd w:id="5458"/>
      <w:bookmarkEnd w:id="5459"/>
      <w:bookmarkEnd w:id="5460"/>
      <w:bookmarkEnd w:id="5461"/>
      <w:bookmarkEnd w:id="5462"/>
    </w:p>
    <w:p w14:paraId="66E79D66" w14:textId="77777777" w:rsidR="00776774" w:rsidRPr="00140E21" w:rsidRDefault="00776774" w:rsidP="00776774">
      <w:pPr>
        <w:pStyle w:val="Heading5"/>
        <w:rPr>
          <w:lang w:eastAsia="zh-CN"/>
        </w:rPr>
      </w:pPr>
      <w:bookmarkStart w:id="5463" w:name="_Toc20204616"/>
      <w:bookmarkStart w:id="5464" w:name="_Toc27895322"/>
      <w:bookmarkStart w:id="5465" w:name="_Toc36192425"/>
      <w:bookmarkStart w:id="5466" w:name="_Toc45193528"/>
      <w:bookmarkStart w:id="5467" w:name="_Toc47593160"/>
      <w:bookmarkStart w:id="5468" w:name="_Toc51835247"/>
      <w:bookmarkStart w:id="5469" w:name="_Toc83355857"/>
      <w:r w:rsidRPr="00140E21">
        <w:rPr>
          <w:lang w:eastAsia="zh-CN"/>
        </w:rPr>
        <w:t>5.2.7.2.1</w:t>
      </w:r>
      <w:r w:rsidRPr="00140E21">
        <w:rPr>
          <w:lang w:eastAsia="zh-CN"/>
        </w:rPr>
        <w:tab/>
        <w:t>General</w:t>
      </w:r>
      <w:bookmarkEnd w:id="5463"/>
      <w:bookmarkEnd w:id="5464"/>
      <w:bookmarkEnd w:id="5465"/>
      <w:bookmarkEnd w:id="5466"/>
      <w:bookmarkEnd w:id="5467"/>
      <w:bookmarkEnd w:id="5468"/>
      <w:bookmarkEnd w:id="5469"/>
    </w:p>
    <w:p w14:paraId="3EB2F07B" w14:textId="15A4CD80" w:rsidR="008471CD" w:rsidRDefault="008471CD" w:rsidP="002217D3">
      <w:pPr>
        <w:rPr>
          <w:lang w:eastAsia="zh-CN"/>
        </w:rPr>
      </w:pPr>
      <w:bookmarkStart w:id="5470" w:name="_Toc20204617"/>
      <w:bookmarkStart w:id="5471" w:name="_Toc27895323"/>
      <w:bookmarkStart w:id="5472" w:name="_Toc36192426"/>
      <w:bookmarkStart w:id="5473" w:name="_Toc45193529"/>
      <w:bookmarkStart w:id="5474" w:name="_Toc47593161"/>
      <w:bookmarkStart w:id="5475"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76" w:name="_Toc83355858"/>
      <w:r w:rsidRPr="00140E21">
        <w:rPr>
          <w:lang w:eastAsia="zh-CN"/>
        </w:rPr>
        <w:t>5.2.7.2.2</w:t>
      </w:r>
      <w:r w:rsidRPr="00140E21">
        <w:rPr>
          <w:lang w:eastAsia="zh-CN"/>
        </w:rPr>
        <w:tab/>
        <w:t>Nnrf_NFManagement_NFRegister service operation</w:t>
      </w:r>
      <w:bookmarkEnd w:id="5470"/>
      <w:bookmarkEnd w:id="5471"/>
      <w:bookmarkEnd w:id="5472"/>
      <w:bookmarkEnd w:id="5473"/>
      <w:bookmarkEnd w:id="5474"/>
      <w:bookmarkEnd w:id="5475"/>
      <w:bookmarkEnd w:id="5476"/>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6C3C583B"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lastRenderedPageBreak/>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ED58FA3"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 in the form of a realm.</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06D644E"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042D6834"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098E54F8"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supported by the AF and Internal-Group Identifier.</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0C970DC"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w:t>
      </w:r>
      <w:r w:rsidR="003A38E5">
        <w:lastRenderedPageBreak/>
        <w:t xml:space="preserve">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Analytics Filter information for the trained ML model(s)</w:t>
      </w:r>
      <w:r w:rsidR="003A38E5">
        <w:t xml:space="preserve"> per Analytics ID(s)</w:t>
      </w:r>
      <w:r w:rsidR="008A3270">
        <w:t>, if available.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1A4FD612"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A13CEC">
        <w:t xml:space="preserve"> If the consumer is local NEF, it may include parameters of list of supported TAI or list of supported DNAI additionally.</w:t>
      </w:r>
    </w:p>
    <w:p w14:paraId="16AA7276" w14:textId="501F1A3E" w:rsidR="00702757" w:rsidRDefault="00702757" w:rsidP="00776774">
      <w:pPr>
        <w:pStyle w:val="B1"/>
      </w:pPr>
      <w:r>
        <w:t>-</w:t>
      </w:r>
      <w:r>
        <w:tab/>
        <w:t>If the consumer is NSACF, it includes S-NSSAI(s)</w:t>
      </w:r>
      <w:r w:rsidR="000547D2">
        <w:t xml:space="preserve"> of the network served by NSACF</w:t>
      </w:r>
      <w:r>
        <w:t xml:space="preserve"> for which it manages network slice admission control,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071FEF36" w:rsidR="00BB36AD" w:rsidRDefault="00BB36AD" w:rsidP="00BB36AD">
      <w:pPr>
        <w:pStyle w:val="B2"/>
      </w:pPr>
      <w:r>
        <w:t>-</w:t>
      </w:r>
      <w:r>
        <w:tab/>
        <w:t>If the consumer NF is MB-SMF, it may include MB-SMF service area, and the MBS Session ID(s)</w:t>
      </w:r>
      <w:r w:rsidR="00B81E9B">
        <w:t>, Area Session ID(s), 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77" w:name="_Toc20204618"/>
      <w:bookmarkStart w:id="5478" w:name="_Toc27895324"/>
      <w:bookmarkStart w:id="5479" w:name="_Toc36192427"/>
      <w:bookmarkStart w:id="5480" w:name="_Toc45193530"/>
      <w:bookmarkStart w:id="5481" w:name="_Toc47593162"/>
      <w:bookmarkStart w:id="5482" w:name="_Toc51835249"/>
      <w:bookmarkStart w:id="5483" w:name="_Toc83355859"/>
      <w:r w:rsidRPr="00140E21">
        <w:rPr>
          <w:lang w:eastAsia="zh-CN"/>
        </w:rPr>
        <w:t>5.2.7.2.3</w:t>
      </w:r>
      <w:r w:rsidRPr="00140E21">
        <w:rPr>
          <w:lang w:eastAsia="zh-CN"/>
        </w:rPr>
        <w:tab/>
        <w:t>Nnrf_NFManagement_NFUpdate service operation</w:t>
      </w:r>
      <w:bookmarkEnd w:id="5477"/>
      <w:bookmarkEnd w:id="5478"/>
      <w:bookmarkEnd w:id="5479"/>
      <w:bookmarkEnd w:id="5480"/>
      <w:bookmarkEnd w:id="5481"/>
      <w:bookmarkEnd w:id="5482"/>
      <w:bookmarkEnd w:id="548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lastRenderedPageBreak/>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84" w:name="_Toc20204619"/>
      <w:bookmarkStart w:id="5485" w:name="_Toc27895325"/>
      <w:bookmarkStart w:id="5486" w:name="_Toc36192428"/>
      <w:bookmarkStart w:id="5487" w:name="_Toc45193531"/>
      <w:bookmarkStart w:id="5488" w:name="_Toc47593163"/>
      <w:bookmarkStart w:id="5489" w:name="_Toc51835250"/>
      <w:bookmarkStart w:id="5490" w:name="_Toc83355860"/>
      <w:r w:rsidRPr="00140E21">
        <w:rPr>
          <w:lang w:eastAsia="zh-CN"/>
        </w:rPr>
        <w:t>5.2.7.2.4</w:t>
      </w:r>
      <w:r w:rsidRPr="00140E21">
        <w:rPr>
          <w:lang w:eastAsia="zh-CN"/>
        </w:rPr>
        <w:tab/>
        <w:t>Nnrf_NFManagement_NFDeregister service operation</w:t>
      </w:r>
      <w:bookmarkEnd w:id="5484"/>
      <w:bookmarkEnd w:id="5485"/>
      <w:bookmarkEnd w:id="5486"/>
      <w:bookmarkEnd w:id="5487"/>
      <w:bookmarkEnd w:id="5488"/>
      <w:bookmarkEnd w:id="5489"/>
      <w:bookmarkEnd w:id="549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491" w:name="_Toc20204620"/>
      <w:bookmarkStart w:id="5492" w:name="_Toc27895326"/>
      <w:bookmarkStart w:id="5493" w:name="_Toc36192429"/>
      <w:bookmarkStart w:id="5494" w:name="_Toc45193532"/>
      <w:bookmarkStart w:id="5495" w:name="_Toc47593164"/>
      <w:bookmarkStart w:id="5496" w:name="_Toc51835251"/>
      <w:bookmarkStart w:id="5497" w:name="_Toc83355861"/>
      <w:r w:rsidRPr="00140E21">
        <w:rPr>
          <w:lang w:eastAsia="zh-CN"/>
        </w:rPr>
        <w:t>5.2.7.2.5</w:t>
      </w:r>
      <w:r w:rsidRPr="00140E21">
        <w:rPr>
          <w:lang w:eastAsia="zh-CN"/>
        </w:rPr>
        <w:tab/>
        <w:t>Nnrf_NFManagement_NFStatusSubscribe service operation</w:t>
      </w:r>
      <w:bookmarkEnd w:id="5491"/>
      <w:bookmarkEnd w:id="5492"/>
      <w:bookmarkEnd w:id="5493"/>
      <w:bookmarkEnd w:id="5494"/>
      <w:bookmarkEnd w:id="5495"/>
      <w:bookmarkEnd w:id="5496"/>
      <w:bookmarkEnd w:id="5497"/>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77777777" w:rsidR="003040A5" w:rsidRDefault="003040A5" w:rsidP="003040A5">
      <w:pPr>
        <w:pStyle w:val="B1"/>
      </w:pPr>
      <w:r>
        <w:t>-</w:t>
      </w:r>
      <w:r>
        <w:tab/>
        <w:t>Home Network Identifier: PLMN ID in the case of PLMN, PLMN ID + NID in the case of SNPN. Optionally, some NFs may additionally include a Home Network Identifier in the form of a realm.</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lastRenderedPageBreak/>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6AE23EC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Analytics Filter information for the trained ML</w:t>
      </w:r>
      <w:r w:rsidR="003A38E5">
        <w:t xml:space="preserve"> model(s) per Analytics ID(s)</w:t>
      </w:r>
      <w:r w:rsidR="008A3270">
        <w:t>, if available</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498" w:name="_Toc20204621"/>
      <w:bookmarkStart w:id="5499" w:name="_Toc27895327"/>
      <w:bookmarkStart w:id="5500" w:name="_Toc36192430"/>
      <w:bookmarkStart w:id="5501" w:name="_Toc45193533"/>
      <w:bookmarkStart w:id="5502" w:name="_Toc47593165"/>
      <w:bookmarkStart w:id="5503" w:name="_Toc51835252"/>
      <w:bookmarkStart w:id="5504" w:name="_Toc83355862"/>
      <w:r w:rsidRPr="00140E21">
        <w:rPr>
          <w:lang w:eastAsia="zh-CN"/>
        </w:rPr>
        <w:t>5.2.7.2.6</w:t>
      </w:r>
      <w:r w:rsidRPr="00140E21">
        <w:rPr>
          <w:lang w:eastAsia="zh-CN"/>
        </w:rPr>
        <w:tab/>
        <w:t>Nnrf_NFManagement_NFStatusNotify service operation</w:t>
      </w:r>
      <w:bookmarkEnd w:id="5498"/>
      <w:bookmarkEnd w:id="5499"/>
      <w:bookmarkEnd w:id="5500"/>
      <w:bookmarkEnd w:id="5501"/>
      <w:bookmarkEnd w:id="5502"/>
      <w:bookmarkEnd w:id="5503"/>
      <w:bookmarkEnd w:id="5504"/>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05" w:name="_Toc20204622"/>
      <w:bookmarkStart w:id="5506" w:name="_Toc27895328"/>
      <w:bookmarkStart w:id="5507" w:name="_Toc36192431"/>
      <w:bookmarkStart w:id="5508" w:name="_Toc45193534"/>
      <w:bookmarkStart w:id="5509" w:name="_Toc47593166"/>
      <w:bookmarkStart w:id="5510" w:name="_Toc51835253"/>
      <w:bookmarkStart w:id="5511" w:name="_Toc83355863"/>
      <w:r w:rsidRPr="00140E21">
        <w:rPr>
          <w:lang w:eastAsia="zh-CN"/>
        </w:rPr>
        <w:t>5.2.7.2.7</w:t>
      </w:r>
      <w:r>
        <w:rPr>
          <w:lang w:eastAsia="zh-CN"/>
        </w:rPr>
        <w:tab/>
        <w:t>Void</w:t>
      </w:r>
      <w:bookmarkEnd w:id="5505"/>
      <w:bookmarkEnd w:id="5506"/>
      <w:bookmarkEnd w:id="5507"/>
      <w:bookmarkEnd w:id="5508"/>
      <w:bookmarkEnd w:id="5509"/>
      <w:bookmarkEnd w:id="5510"/>
      <w:bookmarkEnd w:id="5511"/>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12" w:name="_Toc20204623"/>
      <w:bookmarkStart w:id="5513" w:name="_Toc27895329"/>
      <w:bookmarkStart w:id="5514" w:name="_Toc36192432"/>
      <w:bookmarkStart w:id="5515" w:name="_Toc45193535"/>
      <w:bookmarkStart w:id="5516" w:name="_Toc47593167"/>
      <w:bookmarkStart w:id="5517" w:name="_Toc51835254"/>
      <w:bookmarkStart w:id="5518" w:name="_Toc83355864"/>
      <w:r w:rsidRPr="00140E21">
        <w:rPr>
          <w:lang w:eastAsia="zh-CN"/>
        </w:rPr>
        <w:t>5.2.7.3</w:t>
      </w:r>
      <w:r w:rsidRPr="00140E21">
        <w:rPr>
          <w:lang w:eastAsia="zh-CN"/>
        </w:rPr>
        <w:tab/>
        <w:t>Nnrf_NFDiscovery service</w:t>
      </w:r>
      <w:bookmarkEnd w:id="5512"/>
      <w:bookmarkEnd w:id="5513"/>
      <w:bookmarkEnd w:id="5514"/>
      <w:bookmarkEnd w:id="5515"/>
      <w:bookmarkEnd w:id="5516"/>
      <w:bookmarkEnd w:id="5517"/>
      <w:bookmarkEnd w:id="5518"/>
    </w:p>
    <w:p w14:paraId="1EFF4B6B" w14:textId="77777777" w:rsidR="00776774" w:rsidRPr="00140E21" w:rsidRDefault="00776774" w:rsidP="00776774">
      <w:pPr>
        <w:pStyle w:val="Heading5"/>
        <w:rPr>
          <w:lang w:eastAsia="zh-CN"/>
        </w:rPr>
      </w:pPr>
      <w:bookmarkStart w:id="5519" w:name="_Toc20204624"/>
      <w:bookmarkStart w:id="5520" w:name="_Toc27895330"/>
      <w:bookmarkStart w:id="5521" w:name="_Toc36192433"/>
      <w:bookmarkStart w:id="5522" w:name="_Toc45193536"/>
      <w:bookmarkStart w:id="5523" w:name="_Toc47593168"/>
      <w:bookmarkStart w:id="5524" w:name="_Toc51835255"/>
      <w:bookmarkStart w:id="5525" w:name="_Toc83355865"/>
      <w:r w:rsidRPr="00140E21">
        <w:rPr>
          <w:lang w:eastAsia="zh-CN"/>
        </w:rPr>
        <w:t>5.2.7.3.1</w:t>
      </w:r>
      <w:r w:rsidRPr="00140E21">
        <w:rPr>
          <w:lang w:eastAsia="zh-CN"/>
        </w:rPr>
        <w:tab/>
        <w:t>General</w:t>
      </w:r>
      <w:bookmarkEnd w:id="5519"/>
      <w:bookmarkEnd w:id="5520"/>
      <w:bookmarkEnd w:id="5521"/>
      <w:bookmarkEnd w:id="5522"/>
      <w:bookmarkEnd w:id="5523"/>
      <w:bookmarkEnd w:id="5524"/>
      <w:bookmarkEnd w:id="552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26" w:name="_Toc20204625"/>
      <w:bookmarkStart w:id="5527" w:name="_Toc27895331"/>
      <w:bookmarkStart w:id="552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29" w:name="_Toc45193537"/>
      <w:bookmarkStart w:id="5530" w:name="_Toc47593169"/>
      <w:bookmarkStart w:id="5531" w:name="_Toc51835256"/>
      <w:bookmarkStart w:id="5532" w:name="_Toc83355866"/>
      <w:r w:rsidRPr="00140E21">
        <w:rPr>
          <w:lang w:eastAsia="zh-CN"/>
        </w:rPr>
        <w:lastRenderedPageBreak/>
        <w:t>5.2.7.3.2</w:t>
      </w:r>
      <w:r w:rsidRPr="00140E21">
        <w:rPr>
          <w:lang w:eastAsia="zh-CN"/>
        </w:rPr>
        <w:tab/>
        <w:t>Nnrf_NFDiscovery_Request service operation</w:t>
      </w:r>
      <w:bookmarkEnd w:id="5526"/>
      <w:bookmarkEnd w:id="5527"/>
      <w:bookmarkEnd w:id="5528"/>
      <w:bookmarkEnd w:id="5529"/>
      <w:bookmarkEnd w:id="5530"/>
      <w:bookmarkEnd w:id="5531"/>
      <w:bookmarkEnd w:id="553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49D0868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5201C35C"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91A82AC"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F00435B" w:rsidR="00485DC1" w:rsidRDefault="00485DC1" w:rsidP="00776774">
      <w:pPr>
        <w:pStyle w:val="B1"/>
        <w:rPr>
          <w:lang w:eastAsia="zh-CN"/>
        </w:rPr>
      </w:pPr>
      <w:r>
        <w:rPr>
          <w:lang w:eastAsia="zh-CN"/>
        </w:rPr>
        <w:t>-</w:t>
      </w:r>
      <w:r>
        <w:rPr>
          <w:lang w:eastAsia="zh-CN"/>
        </w:rPr>
        <w:tab/>
        <w:t>If the target NF is AUSF, the request may include the UE's HNI.</w:t>
      </w:r>
    </w:p>
    <w:p w14:paraId="67EF7223" w14:textId="445B74CD"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602023AD"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lastRenderedPageBreak/>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ED082CD"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371ABC81"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3548DA54" w14:textId="07B08BDD" w:rsidR="00E278BC" w:rsidRDefault="00E278BC" w:rsidP="00E278BC">
      <w:pPr>
        <w:pStyle w:val="NO"/>
      </w:pPr>
      <w:r>
        <w:t>NOTE 10:</w:t>
      </w:r>
      <w:r>
        <w:tab/>
        <w:t>A consumer NF (e.g. AMF or SMF) may use AF FQDN (e.g. FQDN of the USS) in domain name for discovery and selection of the UAS NF/NEF for UAV authentication and authorization as specified in TS 23.256 [80].</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E3022A2" w:rsidR="00702757" w:rsidRDefault="00702757" w:rsidP="00776774">
      <w:pPr>
        <w:pStyle w:val="B1"/>
      </w:pPr>
      <w:r>
        <w:t>-</w:t>
      </w:r>
      <w:r>
        <w:tab/>
        <w:t>If the target NF is NSACF, the request may include S-NSSAI(s)</w:t>
      </w:r>
      <w:r w:rsidR="000547D2">
        <w:t xml:space="preserve"> of the network served by NSACF</w:t>
      </w:r>
      <w:r>
        <w:t>, NSACF Serving Area information, and 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F4472A5" w:rsidR="00BB36AD" w:rsidRDefault="00BB36AD" w:rsidP="006E7760">
      <w:pPr>
        <w:pStyle w:val="B1"/>
      </w:pPr>
      <w:r>
        <w:t>-</w:t>
      </w:r>
      <w:r>
        <w:tab/>
        <w:t>If the target NF is MB-SMF, the request may include the MBS Session ID</w:t>
      </w:r>
      <w:r w:rsidR="00B81E9B">
        <w:t xml:space="preserve"> and Area Session ID</w:t>
      </w:r>
      <w:r>
        <w:t>. Details about MB-SMF discovery and selection are described in clause 7.1.2 of TS 23.247 [78].</w:t>
      </w:r>
    </w:p>
    <w:p w14:paraId="3D467556" w14:textId="384388FB" w:rsidR="00A225D5" w:rsidRDefault="00A225D5" w:rsidP="002217D3">
      <w:pPr>
        <w:pStyle w:val="B1"/>
      </w:pPr>
      <w:r>
        <w:lastRenderedPageBreak/>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53412B8B"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8A3270">
        <w:rPr>
          <w:lang w:eastAsia="ko-KR"/>
        </w:rPr>
        <w:lastRenderedPageBreak/>
        <w:t>Analytics Filter information for the trained ML model(s) per Analytics ID(s), if available.</w:t>
      </w:r>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7FE27B54" w:rsidR="00E9662D" w:rsidRDefault="00E9662D" w:rsidP="002217D3">
      <w:pPr>
        <w:pStyle w:val="B1"/>
      </w:pPr>
      <w:r>
        <w:t>-</w:t>
      </w:r>
      <w:r>
        <w:tab/>
        <w:t>If the target NF is MB-SMF, it may include the MBS Session ID(s)</w:t>
      </w:r>
      <w:r w:rsidR="00B81E9B">
        <w:t>, Area Session ID(s), 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33" w:name="_Toc20204626"/>
      <w:bookmarkStart w:id="5534" w:name="_Toc27895332"/>
      <w:bookmarkStart w:id="5535" w:name="_Toc36192435"/>
      <w:bookmarkStart w:id="5536" w:name="_Toc45193538"/>
      <w:bookmarkStart w:id="5537" w:name="_Toc47593170"/>
      <w:bookmarkStart w:id="5538" w:name="_Toc51835257"/>
      <w:bookmarkStart w:id="5539" w:name="_Toc83355867"/>
      <w:r w:rsidRPr="00140E21">
        <w:t>5.2.7.4</w:t>
      </w:r>
      <w:r w:rsidRPr="00140E21">
        <w:tab/>
        <w:t>Nnrf_AccessToken_service</w:t>
      </w:r>
      <w:bookmarkEnd w:id="5533"/>
      <w:bookmarkEnd w:id="5534"/>
      <w:bookmarkEnd w:id="5535"/>
      <w:bookmarkEnd w:id="5536"/>
      <w:bookmarkEnd w:id="5537"/>
      <w:bookmarkEnd w:id="5538"/>
      <w:bookmarkEnd w:id="5539"/>
    </w:p>
    <w:p w14:paraId="30B6B7AF" w14:textId="77777777" w:rsidR="00776774" w:rsidRPr="00140E21" w:rsidRDefault="00776774" w:rsidP="00776774">
      <w:pPr>
        <w:pStyle w:val="Heading5"/>
      </w:pPr>
      <w:bookmarkStart w:id="5540" w:name="_Toc20204627"/>
      <w:bookmarkStart w:id="5541" w:name="_Toc27895333"/>
      <w:bookmarkStart w:id="5542" w:name="_Toc36192436"/>
      <w:bookmarkStart w:id="5543" w:name="_Toc45193539"/>
      <w:bookmarkStart w:id="5544" w:name="_Toc47593171"/>
      <w:bookmarkStart w:id="5545" w:name="_Toc51835258"/>
      <w:bookmarkStart w:id="5546" w:name="_Toc83355868"/>
      <w:r w:rsidRPr="00140E21">
        <w:t>5.2.7.4.1</w:t>
      </w:r>
      <w:r w:rsidRPr="00140E21">
        <w:tab/>
        <w:t>General</w:t>
      </w:r>
      <w:bookmarkEnd w:id="5540"/>
      <w:bookmarkEnd w:id="5541"/>
      <w:bookmarkEnd w:id="5542"/>
      <w:bookmarkEnd w:id="5543"/>
      <w:bookmarkEnd w:id="5544"/>
      <w:bookmarkEnd w:id="5545"/>
      <w:bookmarkEnd w:id="5546"/>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47" w:name="_Toc20204628"/>
      <w:bookmarkStart w:id="5548" w:name="_Toc27895334"/>
      <w:bookmarkStart w:id="5549" w:name="_Toc36192437"/>
      <w:bookmarkStart w:id="5550" w:name="_Toc45193540"/>
      <w:bookmarkStart w:id="5551" w:name="_Toc47593172"/>
      <w:bookmarkStart w:id="5552" w:name="_Toc51835259"/>
      <w:bookmarkStart w:id="5553" w:name="_Toc83355869"/>
      <w:r w:rsidRPr="00140E21">
        <w:t>5.2.7.4.2</w:t>
      </w:r>
      <w:r w:rsidRPr="00140E21">
        <w:tab/>
        <w:t>Nnrf_AccessToken_Get Service Operation</w:t>
      </w:r>
      <w:bookmarkEnd w:id="5547"/>
      <w:bookmarkEnd w:id="5548"/>
      <w:bookmarkEnd w:id="5549"/>
      <w:bookmarkEnd w:id="5550"/>
      <w:bookmarkEnd w:id="5551"/>
      <w:bookmarkEnd w:id="5552"/>
      <w:bookmarkEnd w:id="5553"/>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54" w:name="_Toc20204629"/>
      <w:bookmarkStart w:id="5555" w:name="_Toc27895335"/>
      <w:bookmarkStart w:id="5556" w:name="_Toc36192438"/>
      <w:bookmarkStart w:id="5557" w:name="_Toc45193541"/>
      <w:bookmarkStart w:id="5558" w:name="_Toc47593173"/>
      <w:bookmarkStart w:id="5559" w:name="_Toc51835260"/>
      <w:bookmarkStart w:id="5560" w:name="_Toc83355870"/>
      <w:r w:rsidRPr="00140E21">
        <w:t>5.2.8</w:t>
      </w:r>
      <w:r w:rsidRPr="00140E21">
        <w:tab/>
        <w:t>SMF Services</w:t>
      </w:r>
      <w:bookmarkEnd w:id="5554"/>
      <w:bookmarkEnd w:id="5555"/>
      <w:bookmarkEnd w:id="5556"/>
      <w:bookmarkEnd w:id="5557"/>
      <w:bookmarkEnd w:id="5558"/>
      <w:bookmarkEnd w:id="5559"/>
      <w:bookmarkEnd w:id="5560"/>
    </w:p>
    <w:p w14:paraId="16F382B6" w14:textId="77777777" w:rsidR="00776774" w:rsidRPr="00140E21" w:rsidRDefault="00776774" w:rsidP="00776774">
      <w:pPr>
        <w:pStyle w:val="Heading4"/>
      </w:pPr>
      <w:bookmarkStart w:id="5561" w:name="_Toc20204630"/>
      <w:bookmarkStart w:id="5562" w:name="_Toc27895336"/>
      <w:bookmarkStart w:id="5563" w:name="_Toc36192439"/>
      <w:bookmarkStart w:id="5564" w:name="_Toc45193542"/>
      <w:bookmarkStart w:id="5565" w:name="_Toc47593174"/>
      <w:bookmarkStart w:id="5566" w:name="_Toc51835261"/>
      <w:bookmarkStart w:id="5567" w:name="_Toc83355871"/>
      <w:r w:rsidRPr="00140E21">
        <w:t>5.2.8.1</w:t>
      </w:r>
      <w:r w:rsidRPr="00140E21">
        <w:tab/>
        <w:t>General</w:t>
      </w:r>
      <w:bookmarkEnd w:id="5561"/>
      <w:bookmarkEnd w:id="5562"/>
      <w:bookmarkEnd w:id="5563"/>
      <w:bookmarkEnd w:id="5564"/>
      <w:bookmarkEnd w:id="5565"/>
      <w:bookmarkEnd w:id="5566"/>
      <w:bookmarkEnd w:id="5567"/>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lastRenderedPageBreak/>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68" w:name="_Toc20204631"/>
      <w:bookmarkStart w:id="5569" w:name="_Toc27895337"/>
      <w:bookmarkStart w:id="5570" w:name="_Toc36192440"/>
      <w:bookmarkStart w:id="5571" w:name="_Toc45193543"/>
      <w:bookmarkStart w:id="5572" w:name="_Toc47593175"/>
      <w:bookmarkStart w:id="5573" w:name="_Toc51835262"/>
      <w:bookmarkStart w:id="5574" w:name="_Toc83355872"/>
      <w:r w:rsidRPr="00140E21">
        <w:t>5.2.8.2</w:t>
      </w:r>
      <w:r w:rsidRPr="00140E21">
        <w:tab/>
        <w:t>Nsmf_PDUSession Service</w:t>
      </w:r>
      <w:bookmarkEnd w:id="5568"/>
      <w:bookmarkEnd w:id="5569"/>
      <w:bookmarkEnd w:id="5570"/>
      <w:bookmarkEnd w:id="5571"/>
      <w:bookmarkEnd w:id="5572"/>
      <w:bookmarkEnd w:id="5573"/>
      <w:bookmarkEnd w:id="5574"/>
    </w:p>
    <w:p w14:paraId="46D10380" w14:textId="77777777" w:rsidR="00776774" w:rsidRPr="00140E21" w:rsidRDefault="00776774" w:rsidP="00776774">
      <w:pPr>
        <w:pStyle w:val="Heading5"/>
      </w:pPr>
      <w:bookmarkStart w:id="5575" w:name="_Toc20204632"/>
      <w:bookmarkStart w:id="5576" w:name="_Toc27895338"/>
      <w:bookmarkStart w:id="5577" w:name="_Toc36192441"/>
      <w:bookmarkStart w:id="5578" w:name="_Toc45193544"/>
      <w:bookmarkStart w:id="5579" w:name="_Toc47593176"/>
      <w:bookmarkStart w:id="5580" w:name="_Toc51835263"/>
      <w:bookmarkStart w:id="5581" w:name="_Toc83355873"/>
      <w:r w:rsidRPr="00140E21">
        <w:t>5.2.8.2.1</w:t>
      </w:r>
      <w:r w:rsidRPr="00140E21">
        <w:tab/>
        <w:t>General</w:t>
      </w:r>
      <w:bookmarkEnd w:id="5575"/>
      <w:bookmarkEnd w:id="5576"/>
      <w:bookmarkEnd w:id="5577"/>
      <w:bookmarkEnd w:id="5578"/>
      <w:bookmarkEnd w:id="5579"/>
      <w:bookmarkEnd w:id="5580"/>
      <w:bookmarkEnd w:id="5581"/>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lastRenderedPageBreak/>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82" w:name="_Toc20204633"/>
      <w:bookmarkStart w:id="5583" w:name="_Toc27895339"/>
      <w:bookmarkStart w:id="5584" w:name="_Toc36192442"/>
      <w:bookmarkStart w:id="5585" w:name="_Toc45193545"/>
      <w:bookmarkStart w:id="5586" w:name="_Toc47593177"/>
      <w:bookmarkStart w:id="5587" w:name="_Toc51835264"/>
      <w:bookmarkStart w:id="5588" w:name="_Toc83355874"/>
      <w:r w:rsidRPr="00140E21">
        <w:rPr>
          <w:lang w:eastAsia="zh-CN"/>
        </w:rPr>
        <w:t>5.2.8.2.2</w:t>
      </w:r>
      <w:r w:rsidRPr="00140E21">
        <w:rPr>
          <w:lang w:eastAsia="zh-CN"/>
        </w:rPr>
        <w:tab/>
        <w:t>Nsmf_PDUSession_Create service operation</w:t>
      </w:r>
      <w:bookmarkEnd w:id="5582"/>
      <w:bookmarkEnd w:id="5583"/>
      <w:bookmarkEnd w:id="5584"/>
      <w:bookmarkEnd w:id="5585"/>
      <w:bookmarkEnd w:id="5586"/>
      <w:bookmarkEnd w:id="5587"/>
      <w:bookmarkEnd w:id="558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08A3598"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58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90" w:name="_Toc27895340"/>
      <w:bookmarkStart w:id="5591" w:name="_Toc36192443"/>
      <w:bookmarkStart w:id="5592" w:name="_Toc45193546"/>
      <w:bookmarkStart w:id="5593" w:name="_Toc47593178"/>
      <w:bookmarkStart w:id="5594" w:name="_Toc51835265"/>
      <w:bookmarkStart w:id="5595" w:name="_Toc83355875"/>
      <w:r w:rsidRPr="00140E21">
        <w:rPr>
          <w:lang w:eastAsia="zh-CN"/>
        </w:rPr>
        <w:t>5.2.8.2.3</w:t>
      </w:r>
      <w:r w:rsidRPr="00140E21">
        <w:rPr>
          <w:lang w:eastAsia="zh-CN"/>
        </w:rPr>
        <w:tab/>
        <w:t>Nsmf_PDUSession_Update service operation</w:t>
      </w:r>
      <w:bookmarkEnd w:id="5589"/>
      <w:bookmarkEnd w:id="5590"/>
      <w:bookmarkEnd w:id="5591"/>
      <w:bookmarkEnd w:id="5592"/>
      <w:bookmarkEnd w:id="5593"/>
      <w:bookmarkEnd w:id="5594"/>
      <w:bookmarkEnd w:id="5595"/>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lastRenderedPageBreak/>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3ADD41EF"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lastRenderedPageBreak/>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596"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597" w:name="_Toc27895341"/>
      <w:bookmarkStart w:id="5598" w:name="_Toc36192444"/>
      <w:bookmarkStart w:id="5599" w:name="_Toc45193547"/>
      <w:bookmarkStart w:id="5600" w:name="_Toc47593179"/>
      <w:bookmarkStart w:id="5601" w:name="_Toc51835266"/>
      <w:bookmarkStart w:id="5602" w:name="_Toc83355876"/>
      <w:r w:rsidRPr="00140E21">
        <w:rPr>
          <w:lang w:eastAsia="zh-CN"/>
        </w:rPr>
        <w:t>5.2.8.2.4</w:t>
      </w:r>
      <w:r w:rsidRPr="00140E21">
        <w:rPr>
          <w:lang w:eastAsia="zh-CN"/>
        </w:rPr>
        <w:tab/>
        <w:t>Nsmf_PDUSession_Release service operation</w:t>
      </w:r>
      <w:bookmarkEnd w:id="5596"/>
      <w:bookmarkEnd w:id="5597"/>
      <w:bookmarkEnd w:id="5598"/>
      <w:bookmarkEnd w:id="5599"/>
      <w:bookmarkEnd w:id="5600"/>
      <w:bookmarkEnd w:id="5601"/>
      <w:bookmarkEnd w:id="5602"/>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03" w:name="_Toc20204636"/>
      <w:bookmarkStart w:id="5604" w:name="_Toc27895342"/>
      <w:bookmarkStart w:id="5605" w:name="_Toc36192445"/>
      <w:bookmarkStart w:id="5606" w:name="_Toc45193548"/>
      <w:bookmarkStart w:id="5607" w:name="_Toc47593180"/>
      <w:bookmarkStart w:id="5608" w:name="_Toc51835267"/>
      <w:bookmarkStart w:id="5609" w:name="_Toc83355877"/>
      <w:r w:rsidRPr="00140E21">
        <w:rPr>
          <w:lang w:eastAsia="zh-CN"/>
        </w:rPr>
        <w:t>5.2.8.2.5</w:t>
      </w:r>
      <w:r w:rsidRPr="00140E21">
        <w:rPr>
          <w:lang w:eastAsia="zh-CN"/>
        </w:rPr>
        <w:tab/>
        <w:t>Nsmf_PDUSession_CreateSMContext service operation</w:t>
      </w:r>
      <w:bookmarkEnd w:id="5603"/>
      <w:bookmarkEnd w:id="5604"/>
      <w:bookmarkEnd w:id="5605"/>
      <w:bookmarkEnd w:id="5606"/>
      <w:bookmarkEnd w:id="5607"/>
      <w:bookmarkEnd w:id="5608"/>
      <w:bookmarkEnd w:id="5609"/>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6CF1523B"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t>.</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10"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11" w:name="_Toc27895343"/>
      <w:bookmarkStart w:id="5612" w:name="_Toc36192446"/>
      <w:bookmarkStart w:id="5613" w:name="_Toc45193549"/>
      <w:bookmarkStart w:id="5614" w:name="_Toc47593181"/>
      <w:bookmarkStart w:id="5615" w:name="_Toc51835268"/>
      <w:bookmarkStart w:id="5616" w:name="_Toc83355878"/>
      <w:r w:rsidRPr="00140E21">
        <w:rPr>
          <w:lang w:eastAsia="zh-CN"/>
        </w:rPr>
        <w:t>5.2.8.2.6</w:t>
      </w:r>
      <w:r w:rsidRPr="00140E21">
        <w:rPr>
          <w:lang w:eastAsia="zh-CN"/>
        </w:rPr>
        <w:tab/>
        <w:t>Nsmf_PDUSession_UpdateSMContext service operation</w:t>
      </w:r>
      <w:bookmarkEnd w:id="5610"/>
      <w:bookmarkEnd w:id="5611"/>
      <w:bookmarkEnd w:id="5612"/>
      <w:bookmarkEnd w:id="5613"/>
      <w:bookmarkEnd w:id="5614"/>
      <w:bookmarkEnd w:id="5615"/>
      <w:bookmarkEnd w:id="561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lastRenderedPageBreak/>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F945CD1"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20693A4"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1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18" w:name="_Toc27895344"/>
      <w:bookmarkStart w:id="5619" w:name="_Toc36192447"/>
      <w:bookmarkStart w:id="5620" w:name="_Toc45193550"/>
      <w:bookmarkStart w:id="5621" w:name="_Toc47593182"/>
      <w:bookmarkStart w:id="5622" w:name="_Toc51835269"/>
      <w:bookmarkStart w:id="5623" w:name="_Toc83355879"/>
      <w:r w:rsidRPr="00140E21">
        <w:rPr>
          <w:lang w:eastAsia="zh-CN"/>
        </w:rPr>
        <w:t>5.2.8.2.7</w:t>
      </w:r>
      <w:r w:rsidRPr="00140E21">
        <w:rPr>
          <w:lang w:eastAsia="zh-CN"/>
        </w:rPr>
        <w:tab/>
        <w:t>Nsmf_PDUSession_ReleaseSMContext service operation</w:t>
      </w:r>
      <w:bookmarkEnd w:id="5617"/>
      <w:bookmarkEnd w:id="5618"/>
      <w:bookmarkEnd w:id="5619"/>
      <w:bookmarkEnd w:id="5620"/>
      <w:bookmarkEnd w:id="5621"/>
      <w:bookmarkEnd w:id="5622"/>
      <w:bookmarkEnd w:id="562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lastRenderedPageBreak/>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24" w:name="_Toc20204639"/>
      <w:bookmarkStart w:id="5625" w:name="_Toc27895345"/>
      <w:bookmarkStart w:id="5626" w:name="_Toc36192448"/>
      <w:bookmarkStart w:id="5627" w:name="_Toc45193551"/>
      <w:bookmarkStart w:id="5628" w:name="_Toc47593183"/>
      <w:bookmarkStart w:id="5629" w:name="_Toc51835270"/>
      <w:bookmarkStart w:id="5630" w:name="_Toc83355880"/>
      <w:r w:rsidRPr="00140E21">
        <w:rPr>
          <w:lang w:eastAsia="zh-CN"/>
        </w:rPr>
        <w:t>5.2.8.2.8</w:t>
      </w:r>
      <w:r w:rsidRPr="00140E21">
        <w:rPr>
          <w:lang w:eastAsia="zh-CN"/>
        </w:rPr>
        <w:tab/>
        <w:t>Nsmf_PDUSession_SMContextStatusNotify service operation</w:t>
      </w:r>
      <w:bookmarkEnd w:id="5624"/>
      <w:bookmarkEnd w:id="5625"/>
      <w:bookmarkEnd w:id="5626"/>
      <w:bookmarkEnd w:id="5627"/>
      <w:bookmarkEnd w:id="5628"/>
      <w:bookmarkEnd w:id="5629"/>
      <w:bookmarkEnd w:id="5630"/>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31" w:name="_Toc20204640"/>
      <w:bookmarkStart w:id="5632" w:name="_Toc27895346"/>
      <w:bookmarkStart w:id="5633" w:name="_Toc36192449"/>
      <w:bookmarkStart w:id="5634" w:name="_Toc45193552"/>
      <w:bookmarkStart w:id="5635" w:name="_Toc47593184"/>
      <w:bookmarkStart w:id="5636"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37" w:name="_Toc83355881"/>
      <w:r w:rsidRPr="00140E21">
        <w:rPr>
          <w:lang w:eastAsia="zh-CN"/>
        </w:rPr>
        <w:t>5.2.8.2.9</w:t>
      </w:r>
      <w:r w:rsidRPr="00140E21">
        <w:rPr>
          <w:lang w:eastAsia="zh-CN"/>
        </w:rPr>
        <w:tab/>
        <w:t>Nsmf_PDUSession_StatusNotify service operation</w:t>
      </w:r>
      <w:bookmarkEnd w:id="5631"/>
      <w:bookmarkEnd w:id="5632"/>
      <w:bookmarkEnd w:id="5633"/>
      <w:bookmarkEnd w:id="5634"/>
      <w:bookmarkEnd w:id="5635"/>
      <w:bookmarkEnd w:id="5636"/>
      <w:bookmarkEnd w:id="5637"/>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38" w:name="_Toc20204641"/>
      <w:bookmarkStart w:id="5639" w:name="_Toc27895347"/>
      <w:bookmarkStart w:id="5640" w:name="_Toc36192450"/>
      <w:bookmarkStart w:id="5641" w:name="_Toc45193553"/>
      <w:bookmarkStart w:id="5642" w:name="_Toc47593185"/>
      <w:bookmarkStart w:id="5643" w:name="_Toc51835272"/>
      <w:bookmarkStart w:id="5644" w:name="_Toc83355882"/>
      <w:r w:rsidRPr="00140E21">
        <w:rPr>
          <w:lang w:eastAsia="zh-CN"/>
        </w:rPr>
        <w:t>5.2.8.2.10</w:t>
      </w:r>
      <w:r w:rsidRPr="00140E21">
        <w:rPr>
          <w:lang w:eastAsia="zh-CN"/>
        </w:rPr>
        <w:tab/>
        <w:t>Nsmf_PDUSession_ContextRequest service operation</w:t>
      </w:r>
      <w:bookmarkEnd w:id="5638"/>
      <w:bookmarkEnd w:id="5639"/>
      <w:bookmarkEnd w:id="5640"/>
      <w:bookmarkEnd w:id="5641"/>
      <w:bookmarkEnd w:id="5642"/>
      <w:bookmarkEnd w:id="5643"/>
      <w:bookmarkEnd w:id="5644"/>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lastRenderedPageBreak/>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4C0B6781"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6014AF" w:rsidRPr="006014AF" w14:paraId="7974C005" w14:textId="77777777" w:rsidTr="008471CD">
        <w:trPr>
          <w:cantSplit/>
          <w:trHeight w:val="424"/>
          <w:jc w:val="center"/>
        </w:trPr>
        <w:tc>
          <w:tcPr>
            <w:tcW w:w="9631" w:type="dxa"/>
            <w:gridSpan w:val="2"/>
          </w:tcPr>
          <w:p w14:paraId="785BEBDF" w14:textId="5CA8F2BD" w:rsidR="006014AF" w:rsidRPr="002217D3" w:rsidRDefault="006014AF" w:rsidP="008471CD">
            <w:pPr>
              <w:pStyle w:val="TAL"/>
              <w:rPr>
                <w:b/>
                <w:bCs/>
                <w:lang w:eastAsia="zh-CN"/>
              </w:rPr>
            </w:pPr>
            <w:r w:rsidRPr="002217D3">
              <w:rPr>
                <w:b/>
                <w:bCs/>
                <w:lang w:eastAsia="zh-CN"/>
              </w:rPr>
              <w:t>For each notification correlation ID:</w:t>
            </w:r>
          </w:p>
        </w:tc>
      </w:tr>
      <w:tr w:rsidR="006014AF" w:rsidRPr="00140E21" w14:paraId="17A8449C" w14:textId="77777777" w:rsidTr="008471CD">
        <w:trPr>
          <w:cantSplit/>
          <w:jc w:val="center"/>
        </w:trPr>
        <w:tc>
          <w:tcPr>
            <w:tcW w:w="3051" w:type="dxa"/>
          </w:tcPr>
          <w:p w14:paraId="0B6EAE7B" w14:textId="725AF483" w:rsidR="006014AF" w:rsidRPr="00140E21" w:rsidRDefault="006014AF" w:rsidP="008471CD">
            <w:pPr>
              <w:pStyle w:val="TAL"/>
            </w:pPr>
            <w:r>
              <w:t>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45" w:name="_Toc20204642"/>
      <w:bookmarkStart w:id="5646" w:name="_Toc27895348"/>
      <w:bookmarkStart w:id="5647" w:name="_Toc36192451"/>
      <w:bookmarkStart w:id="5648" w:name="_Toc45193554"/>
      <w:bookmarkStart w:id="5649" w:name="_Toc47593186"/>
      <w:bookmarkStart w:id="5650" w:name="_Toc51835273"/>
      <w:bookmarkStart w:id="5651" w:name="_Toc83355883"/>
      <w:r w:rsidRPr="00140E21">
        <w:lastRenderedPageBreak/>
        <w:t>5.2.8.2.11</w:t>
      </w:r>
      <w:r w:rsidRPr="00140E21">
        <w:tab/>
        <w:t>Nsmf_PDUSession_ContextPush service operation</w:t>
      </w:r>
      <w:bookmarkEnd w:id="5645"/>
      <w:bookmarkEnd w:id="5646"/>
      <w:bookmarkEnd w:id="5647"/>
      <w:bookmarkEnd w:id="5648"/>
      <w:bookmarkEnd w:id="5649"/>
      <w:bookmarkEnd w:id="5650"/>
      <w:bookmarkEnd w:id="565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52" w:name="_Toc27895349"/>
      <w:bookmarkStart w:id="5653" w:name="_Toc36192452"/>
      <w:bookmarkStart w:id="5654" w:name="_Toc45193555"/>
      <w:bookmarkStart w:id="5655" w:name="_Toc47593187"/>
      <w:bookmarkStart w:id="5656" w:name="_Toc51835274"/>
      <w:bookmarkStart w:id="5657" w:name="_Toc20204643"/>
      <w:bookmarkStart w:id="5658" w:name="_Toc83355884"/>
      <w:r>
        <w:t>5.2.8.2.12</w:t>
      </w:r>
      <w:r>
        <w:tab/>
        <w:t>Nsmf_PDUSession_SendMOData service operation</w:t>
      </w:r>
      <w:bookmarkEnd w:id="5652"/>
      <w:bookmarkEnd w:id="5653"/>
      <w:bookmarkEnd w:id="5654"/>
      <w:bookmarkEnd w:id="5655"/>
      <w:bookmarkEnd w:id="5656"/>
      <w:bookmarkEnd w:id="5658"/>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59" w:name="_Toc45193556"/>
      <w:bookmarkStart w:id="5660" w:name="_Toc47593188"/>
      <w:bookmarkStart w:id="5661" w:name="_Toc51835275"/>
      <w:bookmarkStart w:id="5662" w:name="_Toc27895350"/>
      <w:bookmarkStart w:id="5663" w:name="_Toc36192453"/>
      <w:bookmarkStart w:id="5664" w:name="_Toc83355885"/>
      <w:r>
        <w:t>5.2.8.2.13</w:t>
      </w:r>
      <w:r>
        <w:tab/>
        <w:t>Nsmf_PDUSession_TransferMOData service operation</w:t>
      </w:r>
      <w:bookmarkEnd w:id="5659"/>
      <w:bookmarkEnd w:id="5660"/>
      <w:bookmarkEnd w:id="5661"/>
      <w:bookmarkEnd w:id="5664"/>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665" w:name="_Toc45193557"/>
      <w:bookmarkStart w:id="5666" w:name="_Toc47593189"/>
      <w:bookmarkStart w:id="5667" w:name="_Toc51835276"/>
      <w:bookmarkStart w:id="5668" w:name="_Toc83355886"/>
      <w:r>
        <w:t>5.2.8.2.14</w:t>
      </w:r>
      <w:r>
        <w:tab/>
        <w:t>Nsmf_PDUSession_TransferMTData service operation</w:t>
      </w:r>
      <w:bookmarkEnd w:id="5665"/>
      <w:bookmarkEnd w:id="5666"/>
      <w:bookmarkEnd w:id="5667"/>
      <w:bookmarkEnd w:id="5668"/>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lastRenderedPageBreak/>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69" w:name="_Toc45193558"/>
      <w:bookmarkStart w:id="5670" w:name="_Toc47593190"/>
      <w:bookmarkStart w:id="5671" w:name="_Toc51835277"/>
      <w:bookmarkStart w:id="5672" w:name="_Toc83355887"/>
      <w:r w:rsidRPr="00140E21">
        <w:t>5.2.8.3</w:t>
      </w:r>
      <w:r w:rsidRPr="00140E21">
        <w:tab/>
        <w:t>Nsmf_EventExposure Service</w:t>
      </w:r>
      <w:bookmarkEnd w:id="5657"/>
      <w:bookmarkEnd w:id="5662"/>
      <w:bookmarkEnd w:id="5663"/>
      <w:bookmarkEnd w:id="5669"/>
      <w:bookmarkEnd w:id="5670"/>
      <w:bookmarkEnd w:id="5671"/>
      <w:bookmarkEnd w:id="5672"/>
    </w:p>
    <w:p w14:paraId="5DB815F6" w14:textId="77777777" w:rsidR="00776774" w:rsidRPr="00140E21" w:rsidRDefault="00776774" w:rsidP="00776774">
      <w:pPr>
        <w:pStyle w:val="Heading5"/>
      </w:pPr>
      <w:bookmarkStart w:id="5673" w:name="_Toc20204644"/>
      <w:bookmarkStart w:id="5674" w:name="_Toc27895351"/>
      <w:bookmarkStart w:id="5675" w:name="_Toc36192454"/>
      <w:bookmarkStart w:id="5676" w:name="_Toc45193559"/>
      <w:bookmarkStart w:id="5677" w:name="_Toc47593191"/>
      <w:bookmarkStart w:id="5678" w:name="_Toc51835278"/>
      <w:bookmarkStart w:id="5679" w:name="_Toc83355888"/>
      <w:r w:rsidRPr="00140E21">
        <w:t>5.2.8.3.1</w:t>
      </w:r>
      <w:r w:rsidRPr="00140E21">
        <w:tab/>
        <w:t>General</w:t>
      </w:r>
      <w:bookmarkEnd w:id="5673"/>
      <w:bookmarkEnd w:id="5674"/>
      <w:bookmarkEnd w:id="5675"/>
      <w:bookmarkEnd w:id="5676"/>
      <w:bookmarkEnd w:id="5677"/>
      <w:bookmarkEnd w:id="5678"/>
      <w:bookmarkEnd w:id="567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lastRenderedPageBreak/>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2FD89828" w:rsidR="00040250" w:rsidRDefault="00040250" w:rsidP="00EE66A3">
      <w:pPr>
        <w:pStyle w:val="B1"/>
      </w:pPr>
      <w:r>
        <w:t>-</w:t>
      </w:r>
      <w:r>
        <w:tab/>
        <w:t>UE</w:t>
      </w:r>
      <w:r w:rsidR="00526CD1">
        <w:t xml:space="preserve"> session</w:t>
      </w:r>
      <w:r>
        <w:t xml:space="preserv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lastRenderedPageBreak/>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80" w:name="_Toc20204645"/>
      <w:bookmarkStart w:id="5681" w:name="_Toc27895352"/>
      <w:bookmarkStart w:id="5682" w:name="_Toc36192455"/>
      <w:bookmarkStart w:id="5683" w:name="_Toc45193560"/>
      <w:bookmarkStart w:id="5684" w:name="_Toc47593192"/>
      <w:bookmarkStart w:id="5685" w:name="_Toc51835279"/>
      <w:bookmarkStart w:id="5686" w:name="_Toc83355889"/>
      <w:r w:rsidRPr="00140E21">
        <w:t>5.2.8.3.2</w:t>
      </w:r>
      <w:r w:rsidRPr="00140E21">
        <w:tab/>
        <w:t>Nsmf_EventExposure_Notify service operation</w:t>
      </w:r>
      <w:bookmarkEnd w:id="5680"/>
      <w:bookmarkEnd w:id="5681"/>
      <w:bookmarkEnd w:id="5682"/>
      <w:bookmarkEnd w:id="5683"/>
      <w:bookmarkEnd w:id="5684"/>
      <w:bookmarkEnd w:id="5685"/>
      <w:bookmarkEnd w:id="5686"/>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87" w:name="_Toc20204646"/>
      <w:bookmarkStart w:id="5688" w:name="_Toc27895353"/>
      <w:bookmarkStart w:id="5689" w:name="_Toc36192456"/>
      <w:bookmarkStart w:id="5690" w:name="_Toc45193561"/>
      <w:bookmarkStart w:id="5691" w:name="_Toc47593193"/>
      <w:bookmarkStart w:id="5692" w:name="_Toc51835280"/>
      <w:bookmarkStart w:id="5693" w:name="_Toc83355890"/>
      <w:r w:rsidRPr="00140E21">
        <w:t>5.2.8.3.2A</w:t>
      </w:r>
      <w:r w:rsidRPr="00140E21">
        <w:tab/>
        <w:t>Nsmf_EventExposure_AppRelocationInfo service operation</w:t>
      </w:r>
      <w:bookmarkEnd w:id="5687"/>
      <w:bookmarkEnd w:id="5688"/>
      <w:bookmarkEnd w:id="5689"/>
      <w:bookmarkEnd w:id="5690"/>
      <w:bookmarkEnd w:id="5691"/>
      <w:bookmarkEnd w:id="5692"/>
      <w:bookmarkEnd w:id="5693"/>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694" w:name="_Toc20204647"/>
      <w:bookmarkStart w:id="5695" w:name="_Toc27895354"/>
      <w:bookmarkStart w:id="5696" w:name="_Toc36192457"/>
      <w:bookmarkStart w:id="5697" w:name="_Toc45193562"/>
      <w:bookmarkStart w:id="5698" w:name="_Toc47593194"/>
      <w:bookmarkStart w:id="5699"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00" w:name="_Toc83355891"/>
      <w:r w:rsidRPr="00140E21">
        <w:t>5.2.8.3.3</w:t>
      </w:r>
      <w:r w:rsidRPr="00140E21">
        <w:tab/>
        <w:t>Nsmf_EventExposure_Subscribe service operation</w:t>
      </w:r>
      <w:bookmarkEnd w:id="5694"/>
      <w:bookmarkEnd w:id="5695"/>
      <w:bookmarkEnd w:id="5696"/>
      <w:bookmarkEnd w:id="5697"/>
      <w:bookmarkEnd w:id="5698"/>
      <w:bookmarkEnd w:id="5699"/>
      <w:bookmarkEnd w:id="5700"/>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01" w:name="_Toc20204648"/>
      <w:bookmarkStart w:id="5702" w:name="_Toc27895355"/>
      <w:bookmarkStart w:id="5703" w:name="_Toc36192458"/>
      <w:bookmarkStart w:id="5704" w:name="_Toc45193563"/>
      <w:bookmarkStart w:id="5705" w:name="_Toc47593195"/>
      <w:bookmarkStart w:id="5706" w:name="_Toc51835282"/>
      <w:bookmarkStart w:id="5707" w:name="_Toc83355892"/>
      <w:r w:rsidRPr="00140E21">
        <w:t>5.2.8.3.4</w:t>
      </w:r>
      <w:r w:rsidRPr="00140E21">
        <w:tab/>
        <w:t>Nsmf_EventExposure_UnSubscribe service operation</w:t>
      </w:r>
      <w:bookmarkEnd w:id="5701"/>
      <w:bookmarkEnd w:id="5702"/>
      <w:bookmarkEnd w:id="5703"/>
      <w:bookmarkEnd w:id="5704"/>
      <w:bookmarkEnd w:id="5705"/>
      <w:bookmarkEnd w:id="5706"/>
      <w:bookmarkEnd w:id="570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lastRenderedPageBreak/>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08" w:name="_Toc20204649"/>
      <w:bookmarkStart w:id="5709" w:name="_Toc27895356"/>
      <w:bookmarkStart w:id="5710" w:name="_Toc36192459"/>
      <w:bookmarkStart w:id="5711" w:name="_Toc45193564"/>
      <w:bookmarkStart w:id="5712" w:name="_Toc47593196"/>
      <w:bookmarkStart w:id="5713" w:name="_Toc51835283"/>
      <w:bookmarkStart w:id="5714" w:name="_Toc83355893"/>
      <w:r w:rsidRPr="00140E21">
        <w:t>5.2.8.4</w:t>
      </w:r>
      <w:r w:rsidRPr="00140E21">
        <w:tab/>
        <w:t>Nsmf_NIDD Service</w:t>
      </w:r>
      <w:bookmarkEnd w:id="5708"/>
      <w:bookmarkEnd w:id="5709"/>
      <w:bookmarkEnd w:id="5710"/>
      <w:bookmarkEnd w:id="5711"/>
      <w:bookmarkEnd w:id="5712"/>
      <w:bookmarkEnd w:id="5713"/>
      <w:bookmarkEnd w:id="5714"/>
    </w:p>
    <w:p w14:paraId="65BF05A5" w14:textId="77777777" w:rsidR="00776774" w:rsidRPr="00140E21" w:rsidRDefault="00776774" w:rsidP="00776774">
      <w:pPr>
        <w:pStyle w:val="Heading5"/>
      </w:pPr>
      <w:bookmarkStart w:id="5715" w:name="_Toc20204650"/>
      <w:bookmarkStart w:id="5716" w:name="_Toc27895357"/>
      <w:bookmarkStart w:id="5717" w:name="_Toc36192460"/>
      <w:bookmarkStart w:id="5718" w:name="_Toc45193565"/>
      <w:bookmarkStart w:id="5719" w:name="_Toc47593197"/>
      <w:bookmarkStart w:id="5720" w:name="_Toc51835284"/>
      <w:bookmarkStart w:id="5721" w:name="_Toc83355894"/>
      <w:r w:rsidRPr="00140E21">
        <w:t>5.2.8.4.1</w:t>
      </w:r>
      <w:r w:rsidRPr="00140E21">
        <w:tab/>
        <w:t>General</w:t>
      </w:r>
      <w:bookmarkEnd w:id="5715"/>
      <w:bookmarkEnd w:id="5716"/>
      <w:bookmarkEnd w:id="5717"/>
      <w:bookmarkEnd w:id="5718"/>
      <w:bookmarkEnd w:id="5719"/>
      <w:bookmarkEnd w:id="5720"/>
      <w:bookmarkEnd w:id="5721"/>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22" w:name="_Toc20204651"/>
      <w:bookmarkStart w:id="5723" w:name="_Toc27895358"/>
      <w:bookmarkStart w:id="5724" w:name="_Toc36192461"/>
      <w:bookmarkStart w:id="5725" w:name="_Toc45193566"/>
      <w:bookmarkStart w:id="5726" w:name="_Toc47593198"/>
      <w:bookmarkStart w:id="5727" w:name="_Toc51835285"/>
      <w:bookmarkStart w:id="5728" w:name="_Toc83355895"/>
      <w:r w:rsidRPr="00140E21">
        <w:t>5.2.8.4.2</w:t>
      </w:r>
      <w:r w:rsidRPr="00140E21">
        <w:tab/>
        <w:t>Nsmf_NIDD_Delivery service operation</w:t>
      </w:r>
      <w:bookmarkEnd w:id="5722"/>
      <w:bookmarkEnd w:id="5723"/>
      <w:bookmarkEnd w:id="5724"/>
      <w:bookmarkEnd w:id="5725"/>
      <w:bookmarkEnd w:id="5726"/>
      <w:bookmarkEnd w:id="5727"/>
      <w:bookmarkEnd w:id="5728"/>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29" w:name="_Toc20204652"/>
      <w:bookmarkStart w:id="5730" w:name="_Toc27895359"/>
      <w:bookmarkStart w:id="5731" w:name="_Toc36192462"/>
      <w:bookmarkStart w:id="5732" w:name="_Toc45193567"/>
      <w:bookmarkStart w:id="5733" w:name="_Toc47593199"/>
      <w:bookmarkStart w:id="5734" w:name="_Toc51835286"/>
      <w:bookmarkStart w:id="5735" w:name="_Toc83355896"/>
      <w:r w:rsidRPr="00140E21">
        <w:t>5.2.9</w:t>
      </w:r>
      <w:r w:rsidRPr="00140E21">
        <w:tab/>
        <w:t>SMSF Services</w:t>
      </w:r>
      <w:bookmarkEnd w:id="5729"/>
      <w:bookmarkEnd w:id="5730"/>
      <w:bookmarkEnd w:id="5731"/>
      <w:bookmarkEnd w:id="5732"/>
      <w:bookmarkEnd w:id="5733"/>
      <w:bookmarkEnd w:id="5734"/>
      <w:bookmarkEnd w:id="5735"/>
    </w:p>
    <w:p w14:paraId="4F15469B" w14:textId="77777777" w:rsidR="00776774" w:rsidRPr="00140E21" w:rsidRDefault="00776774" w:rsidP="00776774">
      <w:pPr>
        <w:pStyle w:val="Heading4"/>
      </w:pPr>
      <w:bookmarkStart w:id="5736" w:name="_Toc20204653"/>
      <w:bookmarkStart w:id="5737" w:name="_Toc27895360"/>
      <w:bookmarkStart w:id="5738" w:name="_Toc36192463"/>
      <w:bookmarkStart w:id="5739" w:name="_Toc45193568"/>
      <w:bookmarkStart w:id="5740" w:name="_Toc47593200"/>
      <w:bookmarkStart w:id="5741" w:name="_Toc51835287"/>
      <w:bookmarkStart w:id="5742" w:name="_Toc83355897"/>
      <w:r w:rsidRPr="00140E21">
        <w:t>5.2.9.1</w:t>
      </w:r>
      <w:r w:rsidRPr="00140E21">
        <w:tab/>
        <w:t>General</w:t>
      </w:r>
      <w:bookmarkEnd w:id="5736"/>
      <w:bookmarkEnd w:id="5737"/>
      <w:bookmarkEnd w:id="5738"/>
      <w:bookmarkEnd w:id="5739"/>
      <w:bookmarkEnd w:id="5740"/>
      <w:bookmarkEnd w:id="5741"/>
      <w:bookmarkEnd w:id="574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43" w:name="_Toc20204654"/>
      <w:bookmarkStart w:id="5744" w:name="_Toc27895361"/>
      <w:bookmarkStart w:id="5745" w:name="_Toc36192464"/>
      <w:bookmarkStart w:id="5746" w:name="_Toc45193569"/>
      <w:bookmarkStart w:id="5747" w:name="_Toc47593201"/>
      <w:bookmarkStart w:id="5748" w:name="_Toc51835288"/>
      <w:bookmarkStart w:id="5749" w:name="_Toc83355898"/>
      <w:r w:rsidRPr="00140E21">
        <w:t>5.2.9.2</w:t>
      </w:r>
      <w:r w:rsidRPr="00140E21">
        <w:tab/>
        <w:t>Nsmsf_SMService service</w:t>
      </w:r>
      <w:bookmarkEnd w:id="5743"/>
      <w:bookmarkEnd w:id="5744"/>
      <w:bookmarkEnd w:id="5745"/>
      <w:bookmarkEnd w:id="5746"/>
      <w:bookmarkEnd w:id="5747"/>
      <w:bookmarkEnd w:id="5748"/>
      <w:bookmarkEnd w:id="5749"/>
    </w:p>
    <w:p w14:paraId="3F754798" w14:textId="77777777" w:rsidR="00776774" w:rsidRPr="00140E21" w:rsidRDefault="00776774" w:rsidP="00776774">
      <w:pPr>
        <w:pStyle w:val="Heading5"/>
        <w:rPr>
          <w:lang w:eastAsia="zh-CN"/>
        </w:rPr>
      </w:pPr>
      <w:bookmarkStart w:id="5750" w:name="_Toc20204655"/>
      <w:bookmarkStart w:id="5751" w:name="_Toc27895362"/>
      <w:bookmarkStart w:id="5752" w:name="_Toc36192465"/>
      <w:bookmarkStart w:id="5753" w:name="_Toc45193570"/>
      <w:bookmarkStart w:id="5754" w:name="_Toc47593202"/>
      <w:bookmarkStart w:id="5755" w:name="_Toc51835289"/>
      <w:bookmarkStart w:id="5756" w:name="_Toc83355899"/>
      <w:r w:rsidRPr="00140E21">
        <w:rPr>
          <w:lang w:eastAsia="zh-CN"/>
        </w:rPr>
        <w:t>5.2.9.2.1</w:t>
      </w:r>
      <w:r w:rsidRPr="00140E21">
        <w:rPr>
          <w:lang w:eastAsia="zh-CN"/>
        </w:rPr>
        <w:tab/>
        <w:t>General</w:t>
      </w:r>
      <w:bookmarkEnd w:id="5750"/>
      <w:bookmarkEnd w:id="5751"/>
      <w:bookmarkEnd w:id="5752"/>
      <w:bookmarkEnd w:id="5753"/>
      <w:bookmarkEnd w:id="5754"/>
      <w:bookmarkEnd w:id="5755"/>
      <w:bookmarkEnd w:id="5756"/>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57" w:name="_Toc20204656"/>
      <w:bookmarkStart w:id="5758" w:name="_Toc27895363"/>
      <w:bookmarkStart w:id="5759" w:name="_Toc36192466"/>
      <w:bookmarkStart w:id="5760" w:name="_Toc45193571"/>
      <w:bookmarkStart w:id="5761" w:name="_Toc47593203"/>
      <w:bookmarkStart w:id="5762" w:name="_Toc51835290"/>
      <w:bookmarkStart w:id="5763" w:name="_Toc83355900"/>
      <w:r w:rsidRPr="00140E21">
        <w:rPr>
          <w:lang w:eastAsia="zh-CN"/>
        </w:rPr>
        <w:t>5.2.9.2.2</w:t>
      </w:r>
      <w:r w:rsidRPr="00140E21">
        <w:rPr>
          <w:lang w:eastAsia="zh-CN"/>
        </w:rPr>
        <w:tab/>
      </w:r>
      <w:r w:rsidRPr="00140E21">
        <w:t>Nsmsf_SMS</w:t>
      </w:r>
      <w:r w:rsidRPr="00140E21">
        <w:rPr>
          <w:lang w:eastAsia="zh-CN"/>
        </w:rPr>
        <w:t>ervice_Activate service operation</w:t>
      </w:r>
      <w:bookmarkEnd w:id="5757"/>
      <w:bookmarkEnd w:id="5758"/>
      <w:bookmarkEnd w:id="5759"/>
      <w:bookmarkEnd w:id="5760"/>
      <w:bookmarkEnd w:id="5761"/>
      <w:bookmarkEnd w:id="5762"/>
      <w:bookmarkEnd w:id="5763"/>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lastRenderedPageBreak/>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64" w:name="_Toc20204657"/>
      <w:bookmarkStart w:id="5765" w:name="_Toc27895364"/>
      <w:bookmarkStart w:id="5766" w:name="_Toc36192467"/>
      <w:bookmarkStart w:id="5767" w:name="_Toc45193572"/>
      <w:bookmarkStart w:id="5768" w:name="_Toc47593204"/>
      <w:bookmarkStart w:id="5769" w:name="_Toc51835291"/>
      <w:bookmarkStart w:id="5770" w:name="_Toc83355901"/>
      <w:r w:rsidRPr="00140E21">
        <w:rPr>
          <w:lang w:eastAsia="zh-CN"/>
        </w:rPr>
        <w:t>5.2.9.2.3</w:t>
      </w:r>
      <w:r w:rsidRPr="00140E21">
        <w:rPr>
          <w:lang w:eastAsia="zh-CN"/>
        </w:rPr>
        <w:tab/>
      </w:r>
      <w:r w:rsidRPr="00140E21">
        <w:t>Nsmsf_SMS</w:t>
      </w:r>
      <w:r w:rsidRPr="00140E21">
        <w:rPr>
          <w:lang w:eastAsia="zh-CN"/>
        </w:rPr>
        <w:t>ervice_Deactivate service operation</w:t>
      </w:r>
      <w:bookmarkEnd w:id="5764"/>
      <w:bookmarkEnd w:id="5765"/>
      <w:bookmarkEnd w:id="5766"/>
      <w:bookmarkEnd w:id="5767"/>
      <w:bookmarkEnd w:id="5768"/>
      <w:bookmarkEnd w:id="5769"/>
      <w:bookmarkEnd w:id="577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71" w:name="_Toc20204658"/>
      <w:bookmarkStart w:id="5772" w:name="_Toc27895365"/>
      <w:bookmarkStart w:id="5773" w:name="_Toc36192468"/>
      <w:bookmarkStart w:id="5774" w:name="_Toc45193573"/>
      <w:bookmarkStart w:id="5775" w:name="_Toc47593205"/>
      <w:bookmarkStart w:id="5776" w:name="_Toc51835292"/>
      <w:bookmarkStart w:id="5777" w:name="_Toc83355902"/>
      <w:r w:rsidRPr="00140E21">
        <w:rPr>
          <w:lang w:eastAsia="zh-CN"/>
        </w:rPr>
        <w:t>5.2.9.2.4</w:t>
      </w:r>
      <w:r w:rsidRPr="00140E21">
        <w:rPr>
          <w:lang w:eastAsia="zh-CN"/>
        </w:rPr>
        <w:tab/>
        <w:t>Nsmsf_SMService_UplinkSMS service operation</w:t>
      </w:r>
      <w:bookmarkEnd w:id="5771"/>
      <w:bookmarkEnd w:id="5772"/>
      <w:bookmarkEnd w:id="5773"/>
      <w:bookmarkEnd w:id="5774"/>
      <w:bookmarkEnd w:id="5775"/>
      <w:bookmarkEnd w:id="5776"/>
      <w:bookmarkEnd w:id="5777"/>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78" w:name="_Toc20204659"/>
      <w:bookmarkStart w:id="5779" w:name="_Toc27895366"/>
      <w:bookmarkStart w:id="5780" w:name="_Toc36192469"/>
      <w:bookmarkStart w:id="5781" w:name="_Toc45193574"/>
      <w:bookmarkStart w:id="5782" w:name="_Toc47593206"/>
      <w:bookmarkStart w:id="5783" w:name="_Toc51835293"/>
      <w:bookmarkStart w:id="5784" w:name="_Toc83355903"/>
      <w:r w:rsidRPr="00140E21">
        <w:t>5.2.10</w:t>
      </w:r>
      <w:r w:rsidRPr="00140E21">
        <w:tab/>
      </w:r>
      <w:r w:rsidRPr="00140E21">
        <w:rPr>
          <w:rFonts w:eastAsia="SimSun"/>
          <w:lang w:eastAsia="zh-CN"/>
        </w:rPr>
        <w:t>AUSF</w:t>
      </w:r>
      <w:r w:rsidRPr="00140E21">
        <w:t xml:space="preserve"> Services</w:t>
      </w:r>
      <w:bookmarkEnd w:id="5778"/>
      <w:bookmarkEnd w:id="5779"/>
      <w:bookmarkEnd w:id="5780"/>
      <w:bookmarkEnd w:id="5781"/>
      <w:bookmarkEnd w:id="5782"/>
      <w:bookmarkEnd w:id="5783"/>
      <w:bookmarkEnd w:id="5784"/>
    </w:p>
    <w:p w14:paraId="42965481" w14:textId="77777777" w:rsidR="00776774" w:rsidRPr="00140E21" w:rsidRDefault="00776774" w:rsidP="00776774">
      <w:pPr>
        <w:pStyle w:val="Heading4"/>
      </w:pPr>
      <w:bookmarkStart w:id="5785" w:name="_Toc20204660"/>
      <w:bookmarkStart w:id="5786" w:name="_Toc27895367"/>
      <w:bookmarkStart w:id="5787" w:name="_Toc36192470"/>
      <w:bookmarkStart w:id="5788" w:name="_Toc45193575"/>
      <w:bookmarkStart w:id="5789" w:name="_Toc47593207"/>
      <w:bookmarkStart w:id="5790" w:name="_Toc51835294"/>
      <w:bookmarkStart w:id="5791" w:name="_Hlk500859656"/>
      <w:bookmarkStart w:id="5792" w:name="_Toc83355904"/>
      <w:r w:rsidRPr="00140E21">
        <w:t>5.2.10.1</w:t>
      </w:r>
      <w:r w:rsidRPr="00140E21">
        <w:tab/>
        <w:t>General</w:t>
      </w:r>
      <w:bookmarkEnd w:id="5785"/>
      <w:bookmarkEnd w:id="5786"/>
      <w:bookmarkEnd w:id="5787"/>
      <w:bookmarkEnd w:id="5788"/>
      <w:bookmarkEnd w:id="5789"/>
      <w:bookmarkEnd w:id="5790"/>
      <w:bookmarkEnd w:id="579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793" w:name="_Toc20204661"/>
      <w:bookmarkStart w:id="5794" w:name="_Toc27895368"/>
      <w:bookmarkStart w:id="5795" w:name="_Toc36192471"/>
      <w:bookmarkEnd w:id="5791"/>
    </w:p>
    <w:p w14:paraId="34BFE086" w14:textId="77777777" w:rsidR="00776774" w:rsidRPr="00140E21" w:rsidRDefault="00776774" w:rsidP="00776774">
      <w:pPr>
        <w:pStyle w:val="Heading4"/>
      </w:pPr>
      <w:bookmarkStart w:id="5796" w:name="_Toc45193576"/>
      <w:bookmarkStart w:id="5797" w:name="_Toc47593208"/>
      <w:bookmarkStart w:id="5798" w:name="_Toc51835295"/>
      <w:bookmarkStart w:id="5799" w:name="_Toc83355905"/>
      <w:r w:rsidRPr="00140E21">
        <w:t>5.2.10.2</w:t>
      </w:r>
      <w:r w:rsidRPr="00140E21">
        <w:tab/>
        <w:t>Nausf_</w:t>
      </w:r>
      <w:r w:rsidRPr="00140E21">
        <w:rPr>
          <w:rFonts w:eastAsia="SimSun"/>
          <w:lang w:eastAsia="zh-CN"/>
        </w:rPr>
        <w:t>UEAuthentication service</w:t>
      </w:r>
      <w:bookmarkEnd w:id="5793"/>
      <w:bookmarkEnd w:id="5794"/>
      <w:bookmarkEnd w:id="5795"/>
      <w:bookmarkEnd w:id="5796"/>
      <w:bookmarkEnd w:id="5797"/>
      <w:bookmarkEnd w:id="5798"/>
      <w:bookmarkEnd w:id="5799"/>
    </w:p>
    <w:p w14:paraId="40154F1E" w14:textId="77777777" w:rsidR="00776774" w:rsidRPr="00140E21" w:rsidRDefault="00776774" w:rsidP="00776774">
      <w:pPr>
        <w:pStyle w:val="Heading5"/>
        <w:rPr>
          <w:lang w:eastAsia="zh-CN"/>
        </w:rPr>
      </w:pPr>
      <w:bookmarkStart w:id="5800" w:name="_Toc20204662"/>
      <w:bookmarkStart w:id="5801" w:name="_Toc27895369"/>
      <w:bookmarkStart w:id="5802" w:name="_Toc36192472"/>
      <w:bookmarkStart w:id="5803" w:name="_Toc45193577"/>
      <w:bookmarkStart w:id="5804" w:name="_Toc47593209"/>
      <w:bookmarkStart w:id="5805" w:name="_Toc51835296"/>
      <w:bookmarkStart w:id="5806" w:name="_Toc83355906"/>
      <w:r w:rsidRPr="00140E21">
        <w:rPr>
          <w:lang w:eastAsia="zh-CN"/>
        </w:rPr>
        <w:t>5.2.10.2.1</w:t>
      </w:r>
      <w:r w:rsidRPr="00140E21">
        <w:rPr>
          <w:lang w:eastAsia="zh-CN"/>
        </w:rPr>
        <w:tab/>
        <w:t>General</w:t>
      </w:r>
      <w:bookmarkEnd w:id="5800"/>
      <w:bookmarkEnd w:id="5801"/>
      <w:bookmarkEnd w:id="5802"/>
      <w:bookmarkEnd w:id="5803"/>
      <w:bookmarkEnd w:id="5804"/>
      <w:bookmarkEnd w:id="5805"/>
      <w:bookmarkEnd w:id="5806"/>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07" w:name="_Toc20204663"/>
      <w:bookmarkStart w:id="5808" w:name="_Toc27895370"/>
      <w:bookmarkStart w:id="5809" w:name="_Toc36192473"/>
      <w:bookmarkStart w:id="5810" w:name="_Toc45193578"/>
      <w:bookmarkStart w:id="5811" w:name="_Toc47593210"/>
      <w:bookmarkStart w:id="5812" w:name="_Toc51835297"/>
      <w:bookmarkStart w:id="5813" w:name="_Toc83355907"/>
      <w:r w:rsidRPr="00140E21">
        <w:rPr>
          <w:lang w:eastAsia="zh-CN"/>
        </w:rPr>
        <w:lastRenderedPageBreak/>
        <w:t>5.2.10.2.2</w:t>
      </w:r>
      <w:r w:rsidRPr="00140E21">
        <w:rPr>
          <w:lang w:eastAsia="zh-CN"/>
        </w:rPr>
        <w:tab/>
        <w:t>Nausf_UEAuthentication_Authenticate service operation</w:t>
      </w:r>
      <w:bookmarkEnd w:id="5807"/>
      <w:bookmarkEnd w:id="5808"/>
      <w:bookmarkEnd w:id="5809"/>
      <w:bookmarkEnd w:id="5810"/>
      <w:bookmarkEnd w:id="5811"/>
      <w:bookmarkEnd w:id="5812"/>
      <w:bookmarkEnd w:id="5813"/>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14" w:name="_Toc20204664"/>
      <w:bookmarkStart w:id="5815" w:name="_Toc27895371"/>
      <w:bookmarkStart w:id="5816" w:name="_Toc36192474"/>
      <w:bookmarkStart w:id="5817" w:name="_Toc45193579"/>
      <w:bookmarkStart w:id="5818" w:name="_Toc47593211"/>
      <w:bookmarkStart w:id="5819" w:name="_Toc51835298"/>
      <w:bookmarkStart w:id="5820" w:name="_Toc83355908"/>
      <w:r w:rsidRPr="00140E21">
        <w:t>5.2.10.2.3</w:t>
      </w:r>
      <w:r w:rsidRPr="00140E21">
        <w:tab/>
        <w:t>Void</w:t>
      </w:r>
      <w:bookmarkEnd w:id="5814"/>
      <w:bookmarkEnd w:id="5815"/>
      <w:bookmarkEnd w:id="5816"/>
      <w:bookmarkEnd w:id="5817"/>
      <w:bookmarkEnd w:id="5818"/>
      <w:bookmarkEnd w:id="5819"/>
      <w:bookmarkEnd w:id="5820"/>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21" w:name="_Toc20204665"/>
      <w:bookmarkStart w:id="5822" w:name="_Toc27895372"/>
      <w:bookmarkStart w:id="5823" w:name="_Toc36192475"/>
      <w:bookmarkStart w:id="5824" w:name="_Toc45193580"/>
      <w:bookmarkStart w:id="5825" w:name="_Toc47593212"/>
      <w:bookmarkStart w:id="5826" w:name="_Toc51835299"/>
      <w:bookmarkStart w:id="5827" w:name="_Toc83355909"/>
      <w:r w:rsidRPr="00140E21">
        <w:t>5.2.10.3</w:t>
      </w:r>
      <w:r w:rsidRPr="00140E21">
        <w:tab/>
        <w:t>Nausf_SoRProtection service</w:t>
      </w:r>
      <w:bookmarkEnd w:id="5821"/>
      <w:bookmarkEnd w:id="5822"/>
      <w:bookmarkEnd w:id="5823"/>
      <w:bookmarkEnd w:id="5824"/>
      <w:bookmarkEnd w:id="5825"/>
      <w:bookmarkEnd w:id="5826"/>
      <w:bookmarkEnd w:id="5827"/>
    </w:p>
    <w:p w14:paraId="55590D22" w14:textId="77777777" w:rsidR="00776774" w:rsidRPr="00140E21" w:rsidRDefault="00776774" w:rsidP="00776774">
      <w:pPr>
        <w:pStyle w:val="Heading5"/>
      </w:pPr>
      <w:bookmarkStart w:id="5828" w:name="_Toc20204666"/>
      <w:bookmarkStart w:id="5829" w:name="_Toc27895373"/>
      <w:bookmarkStart w:id="5830" w:name="_Toc36192476"/>
      <w:bookmarkStart w:id="5831" w:name="_Toc45193581"/>
      <w:bookmarkStart w:id="5832" w:name="_Toc47593213"/>
      <w:bookmarkStart w:id="5833" w:name="_Toc51835300"/>
      <w:bookmarkStart w:id="5834" w:name="_Toc83355910"/>
      <w:r w:rsidRPr="00140E21">
        <w:t>5.2.10.3.1</w:t>
      </w:r>
      <w:r w:rsidRPr="00140E21">
        <w:tab/>
        <w:t>General</w:t>
      </w:r>
      <w:bookmarkEnd w:id="5828"/>
      <w:bookmarkEnd w:id="5829"/>
      <w:bookmarkEnd w:id="5830"/>
      <w:bookmarkEnd w:id="5831"/>
      <w:bookmarkEnd w:id="5832"/>
      <w:bookmarkEnd w:id="5833"/>
      <w:bookmarkEnd w:id="5834"/>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35" w:name="_Toc20204667"/>
      <w:bookmarkStart w:id="5836" w:name="_Toc27895374"/>
      <w:bookmarkStart w:id="5837" w:name="_Toc36192477"/>
      <w:bookmarkStart w:id="5838" w:name="_Toc45193582"/>
      <w:bookmarkStart w:id="5839" w:name="_Toc47593214"/>
      <w:bookmarkStart w:id="5840" w:name="_Toc51835301"/>
      <w:bookmarkStart w:id="5841" w:name="_Toc83355911"/>
      <w:r w:rsidRPr="00140E21">
        <w:t>5.2.10.3.2</w:t>
      </w:r>
      <w:r w:rsidRPr="00140E21">
        <w:tab/>
        <w:t>Nausf_SoRProtection Protect service operation</w:t>
      </w:r>
      <w:bookmarkEnd w:id="5835"/>
      <w:bookmarkEnd w:id="5836"/>
      <w:bookmarkEnd w:id="5837"/>
      <w:bookmarkEnd w:id="5838"/>
      <w:bookmarkEnd w:id="5839"/>
      <w:bookmarkEnd w:id="5840"/>
      <w:bookmarkEnd w:id="584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42" w:name="_Toc27895375"/>
      <w:bookmarkStart w:id="5843" w:name="_Toc36192478"/>
      <w:bookmarkStart w:id="5844" w:name="_Toc45193583"/>
      <w:bookmarkStart w:id="5845" w:name="_Toc47593215"/>
      <w:bookmarkStart w:id="5846" w:name="_Toc51835302"/>
      <w:bookmarkStart w:id="5847" w:name="_Toc20204668"/>
      <w:bookmarkStart w:id="5848" w:name="_Toc83355912"/>
      <w:r>
        <w:t>5.2.10.4</w:t>
      </w:r>
      <w:r>
        <w:tab/>
        <w:t>Nausf_UPUProtection service</w:t>
      </w:r>
      <w:bookmarkEnd w:id="5842"/>
      <w:bookmarkEnd w:id="5843"/>
      <w:bookmarkEnd w:id="5844"/>
      <w:bookmarkEnd w:id="5845"/>
      <w:bookmarkEnd w:id="5846"/>
      <w:bookmarkEnd w:id="5848"/>
    </w:p>
    <w:p w14:paraId="0417EE16" w14:textId="77777777" w:rsidR="00776774" w:rsidRPr="00140E21" w:rsidRDefault="00776774" w:rsidP="00776774">
      <w:pPr>
        <w:pStyle w:val="Heading5"/>
      </w:pPr>
      <w:bookmarkStart w:id="5849" w:name="_Toc27895376"/>
      <w:bookmarkStart w:id="5850" w:name="_Toc36192479"/>
      <w:bookmarkStart w:id="5851" w:name="_Toc45193584"/>
      <w:bookmarkStart w:id="5852" w:name="_Toc47593216"/>
      <w:bookmarkStart w:id="5853" w:name="_Toc51835303"/>
      <w:bookmarkStart w:id="5854" w:name="_Toc83355913"/>
      <w:r>
        <w:t>5.2.10.4.1</w:t>
      </w:r>
      <w:r>
        <w:tab/>
        <w:t>General</w:t>
      </w:r>
      <w:bookmarkEnd w:id="5849"/>
      <w:bookmarkEnd w:id="5850"/>
      <w:bookmarkEnd w:id="5851"/>
      <w:bookmarkEnd w:id="5852"/>
      <w:bookmarkEnd w:id="5853"/>
      <w:bookmarkEnd w:id="585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55" w:name="_Toc27895377"/>
      <w:bookmarkStart w:id="5856" w:name="_Toc36192480"/>
      <w:bookmarkStart w:id="5857" w:name="_Toc45193585"/>
      <w:bookmarkStart w:id="5858" w:name="_Toc47593217"/>
      <w:bookmarkStart w:id="5859" w:name="_Toc51835304"/>
      <w:bookmarkStart w:id="5860" w:name="_Toc83355914"/>
      <w:r>
        <w:t>5.2.10.4.2</w:t>
      </w:r>
      <w:r>
        <w:tab/>
        <w:t>Nausf_UPUProtection Protect service operation</w:t>
      </w:r>
      <w:bookmarkEnd w:id="5855"/>
      <w:bookmarkEnd w:id="5856"/>
      <w:bookmarkEnd w:id="5857"/>
      <w:bookmarkEnd w:id="5858"/>
      <w:bookmarkEnd w:id="5859"/>
      <w:bookmarkEnd w:id="586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61" w:name="_Toc27895378"/>
      <w:bookmarkStart w:id="5862" w:name="_Toc36192481"/>
      <w:bookmarkStart w:id="5863" w:name="_Toc45193586"/>
      <w:bookmarkStart w:id="5864" w:name="_Toc47593218"/>
      <w:bookmarkStart w:id="5865" w:name="_Toc51835305"/>
      <w:bookmarkStart w:id="5866" w:name="_Toc83355915"/>
      <w:r>
        <w:t>5.2.10.5</w:t>
      </w:r>
      <w:r>
        <w:tab/>
        <w:t>Void</w:t>
      </w:r>
      <w:bookmarkEnd w:id="5861"/>
      <w:bookmarkEnd w:id="5862"/>
      <w:bookmarkEnd w:id="5863"/>
      <w:bookmarkEnd w:id="5864"/>
      <w:bookmarkEnd w:id="5865"/>
      <w:bookmarkEnd w:id="5866"/>
    </w:p>
    <w:p w14:paraId="43215A03" w14:textId="77777777" w:rsidR="00776774" w:rsidRPr="00425E49" w:rsidRDefault="00776774" w:rsidP="00776774"/>
    <w:p w14:paraId="7186FD34" w14:textId="77777777" w:rsidR="00776774" w:rsidRPr="00140E21" w:rsidRDefault="00776774" w:rsidP="00776774">
      <w:pPr>
        <w:pStyle w:val="Heading3"/>
      </w:pPr>
      <w:bookmarkStart w:id="5867" w:name="_Toc27895382"/>
      <w:bookmarkStart w:id="5868" w:name="_Toc36192485"/>
      <w:bookmarkStart w:id="5869" w:name="_Toc45193587"/>
      <w:bookmarkStart w:id="5870" w:name="_Toc47593219"/>
      <w:bookmarkStart w:id="5871" w:name="_Toc51835306"/>
      <w:bookmarkStart w:id="5872" w:name="_Toc83355916"/>
      <w:r w:rsidRPr="00140E21">
        <w:t>5.2.11</w:t>
      </w:r>
      <w:r w:rsidRPr="00140E21">
        <w:tab/>
        <w:t>NWDAF Services</w:t>
      </w:r>
      <w:bookmarkEnd w:id="5847"/>
      <w:bookmarkEnd w:id="5867"/>
      <w:bookmarkEnd w:id="5868"/>
      <w:bookmarkEnd w:id="5869"/>
      <w:bookmarkEnd w:id="5870"/>
      <w:bookmarkEnd w:id="5871"/>
      <w:bookmarkEnd w:id="5872"/>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73" w:name="_Toc20204669"/>
      <w:bookmarkStart w:id="5874" w:name="_Toc27895383"/>
      <w:bookmarkStart w:id="5875" w:name="_Toc36192486"/>
      <w:bookmarkStart w:id="5876" w:name="_Toc45193588"/>
      <w:bookmarkStart w:id="5877" w:name="_Toc47593220"/>
      <w:bookmarkStart w:id="5878" w:name="_Toc51835307"/>
      <w:bookmarkStart w:id="5879" w:name="_Toc83355917"/>
      <w:r w:rsidRPr="00140E21">
        <w:t>5.2.11.1</w:t>
      </w:r>
      <w:r w:rsidRPr="00140E21">
        <w:tab/>
        <w:t>Void</w:t>
      </w:r>
      <w:bookmarkEnd w:id="5873"/>
      <w:bookmarkEnd w:id="5874"/>
      <w:bookmarkEnd w:id="5875"/>
      <w:bookmarkEnd w:id="5876"/>
      <w:bookmarkEnd w:id="5877"/>
      <w:bookmarkEnd w:id="5878"/>
      <w:bookmarkEnd w:id="5879"/>
    </w:p>
    <w:p w14:paraId="7F4BD174" w14:textId="77777777" w:rsidR="00776774" w:rsidRPr="00140E21" w:rsidRDefault="00776774" w:rsidP="00776774"/>
    <w:p w14:paraId="1AAF4169" w14:textId="77777777" w:rsidR="00776774" w:rsidRPr="00140E21" w:rsidRDefault="00776774" w:rsidP="00776774">
      <w:pPr>
        <w:pStyle w:val="Heading4"/>
      </w:pPr>
      <w:bookmarkStart w:id="5880" w:name="_Toc20204670"/>
      <w:bookmarkStart w:id="5881" w:name="_Toc27895384"/>
      <w:bookmarkStart w:id="5882" w:name="_Toc36192487"/>
      <w:bookmarkStart w:id="5883" w:name="_Toc45193589"/>
      <w:bookmarkStart w:id="5884" w:name="_Toc47593221"/>
      <w:bookmarkStart w:id="5885" w:name="_Toc51835308"/>
      <w:bookmarkStart w:id="5886" w:name="_Toc83355918"/>
      <w:r w:rsidRPr="00140E21">
        <w:t>5.2.11.2</w:t>
      </w:r>
      <w:r w:rsidRPr="00140E21">
        <w:tab/>
        <w:t>Void</w:t>
      </w:r>
      <w:bookmarkEnd w:id="5880"/>
      <w:bookmarkEnd w:id="5881"/>
      <w:bookmarkEnd w:id="5882"/>
      <w:bookmarkEnd w:id="5883"/>
      <w:bookmarkEnd w:id="5884"/>
      <w:bookmarkEnd w:id="5885"/>
      <w:bookmarkEnd w:id="5886"/>
    </w:p>
    <w:p w14:paraId="506D0CC5" w14:textId="77777777" w:rsidR="00776774" w:rsidRPr="00140E21" w:rsidRDefault="00776774" w:rsidP="00776774"/>
    <w:p w14:paraId="028FC12E" w14:textId="77777777" w:rsidR="00776774" w:rsidRPr="00140E21" w:rsidRDefault="00776774" w:rsidP="00776774">
      <w:pPr>
        <w:pStyle w:val="Heading4"/>
      </w:pPr>
      <w:bookmarkStart w:id="5887" w:name="_Toc20204671"/>
      <w:bookmarkStart w:id="5888" w:name="_Toc27895385"/>
      <w:bookmarkStart w:id="5889" w:name="_Toc36192488"/>
      <w:bookmarkStart w:id="5890" w:name="_Toc45193590"/>
      <w:bookmarkStart w:id="5891" w:name="_Toc47593222"/>
      <w:bookmarkStart w:id="5892" w:name="_Toc51835309"/>
      <w:bookmarkStart w:id="5893" w:name="_Toc83355919"/>
      <w:r w:rsidRPr="00140E21">
        <w:t>5.2.11.3</w:t>
      </w:r>
      <w:r w:rsidRPr="00140E21">
        <w:tab/>
        <w:t>Void</w:t>
      </w:r>
      <w:bookmarkEnd w:id="5887"/>
      <w:bookmarkEnd w:id="5888"/>
      <w:bookmarkEnd w:id="5889"/>
      <w:bookmarkEnd w:id="5890"/>
      <w:bookmarkEnd w:id="5891"/>
      <w:bookmarkEnd w:id="5892"/>
      <w:bookmarkEnd w:id="5893"/>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894" w:name="_Toc20204672"/>
      <w:bookmarkStart w:id="5895" w:name="_Toc27895386"/>
      <w:bookmarkStart w:id="5896" w:name="_Toc36192489"/>
      <w:bookmarkStart w:id="5897" w:name="_Toc45193591"/>
      <w:bookmarkStart w:id="5898" w:name="_Toc47593223"/>
      <w:bookmarkStart w:id="5899" w:name="_Toc51835310"/>
      <w:bookmarkStart w:id="5900" w:name="_Toc83355920"/>
      <w:r w:rsidRPr="00140E21">
        <w:rPr>
          <w:rFonts w:eastAsia="SimSun"/>
          <w:lang w:eastAsia="zh-CN"/>
        </w:rPr>
        <w:t>5.2.12</w:t>
      </w:r>
      <w:r w:rsidRPr="00140E21">
        <w:rPr>
          <w:rFonts w:eastAsia="SimSun"/>
          <w:lang w:eastAsia="zh-CN"/>
        </w:rPr>
        <w:tab/>
        <w:t>UDR Services</w:t>
      </w:r>
      <w:bookmarkEnd w:id="5894"/>
      <w:bookmarkEnd w:id="5895"/>
      <w:bookmarkEnd w:id="5896"/>
      <w:bookmarkEnd w:id="5897"/>
      <w:bookmarkEnd w:id="5898"/>
      <w:bookmarkEnd w:id="5899"/>
      <w:bookmarkEnd w:id="5900"/>
    </w:p>
    <w:p w14:paraId="02115B40" w14:textId="77777777" w:rsidR="00776774" w:rsidRPr="00140E21" w:rsidRDefault="00776774" w:rsidP="00776774">
      <w:pPr>
        <w:pStyle w:val="Heading4"/>
        <w:rPr>
          <w:rFonts w:eastAsia="SimSun"/>
        </w:rPr>
      </w:pPr>
      <w:bookmarkStart w:id="5901" w:name="_Toc20204673"/>
      <w:bookmarkStart w:id="5902" w:name="_Toc27895387"/>
      <w:bookmarkStart w:id="5903" w:name="_Toc36192490"/>
      <w:bookmarkStart w:id="5904" w:name="_Toc45193592"/>
      <w:bookmarkStart w:id="5905" w:name="_Toc47593224"/>
      <w:bookmarkStart w:id="5906" w:name="_Toc51835311"/>
      <w:bookmarkStart w:id="5907" w:name="_Toc83355921"/>
      <w:r w:rsidRPr="00140E21">
        <w:rPr>
          <w:rFonts w:eastAsia="SimSun"/>
        </w:rPr>
        <w:t>5.2.12.1</w:t>
      </w:r>
      <w:r w:rsidRPr="00140E21">
        <w:rPr>
          <w:rFonts w:eastAsia="SimSun"/>
        </w:rPr>
        <w:tab/>
        <w:t>General</w:t>
      </w:r>
      <w:bookmarkEnd w:id="5901"/>
      <w:bookmarkEnd w:id="5902"/>
      <w:bookmarkEnd w:id="5903"/>
      <w:bookmarkEnd w:id="5904"/>
      <w:bookmarkEnd w:id="5905"/>
      <w:bookmarkEnd w:id="5906"/>
      <w:bookmarkEnd w:id="590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08" w:name="_Toc20204674"/>
      <w:bookmarkStart w:id="5909" w:name="_Toc27895388"/>
      <w:bookmarkStart w:id="5910" w:name="_Toc36192491"/>
      <w:bookmarkStart w:id="5911" w:name="_Toc45193593"/>
      <w:bookmarkStart w:id="5912" w:name="_Toc47593225"/>
      <w:bookmarkStart w:id="5913" w:name="_Toc51835312"/>
      <w:bookmarkStart w:id="5914" w:name="_Toc83355922"/>
      <w:r w:rsidRPr="00140E21">
        <w:rPr>
          <w:rFonts w:eastAsia="SimSun"/>
        </w:rPr>
        <w:t>5.2.12.2</w:t>
      </w:r>
      <w:r w:rsidRPr="00140E21">
        <w:rPr>
          <w:rFonts w:eastAsia="SimSun"/>
        </w:rPr>
        <w:tab/>
        <w:t>Nudr_DataManagement (DM) service</w:t>
      </w:r>
      <w:bookmarkEnd w:id="5908"/>
      <w:bookmarkEnd w:id="5909"/>
      <w:bookmarkEnd w:id="5910"/>
      <w:bookmarkEnd w:id="5911"/>
      <w:bookmarkEnd w:id="5912"/>
      <w:bookmarkEnd w:id="5913"/>
      <w:bookmarkEnd w:id="5914"/>
    </w:p>
    <w:p w14:paraId="018ADCD9" w14:textId="77777777" w:rsidR="00776774" w:rsidRPr="00140E21" w:rsidRDefault="00776774" w:rsidP="00776774">
      <w:pPr>
        <w:pStyle w:val="Heading5"/>
        <w:rPr>
          <w:rFonts w:eastAsia="SimSun"/>
          <w:lang w:eastAsia="zh-CN"/>
        </w:rPr>
      </w:pPr>
      <w:bookmarkStart w:id="5915" w:name="_Toc20204675"/>
      <w:bookmarkStart w:id="5916" w:name="_Toc27895389"/>
      <w:bookmarkStart w:id="5917" w:name="_Toc36192492"/>
      <w:bookmarkStart w:id="5918" w:name="_Toc45193594"/>
      <w:bookmarkStart w:id="5919" w:name="_Toc47593226"/>
      <w:bookmarkStart w:id="5920" w:name="_Toc51835313"/>
      <w:bookmarkStart w:id="5921" w:name="_Toc83355923"/>
      <w:r w:rsidRPr="00140E21">
        <w:rPr>
          <w:rFonts w:eastAsia="SimSun"/>
          <w:lang w:eastAsia="zh-CN"/>
        </w:rPr>
        <w:t>5.2.12.2.1</w:t>
      </w:r>
      <w:r w:rsidRPr="00140E21">
        <w:rPr>
          <w:rFonts w:eastAsia="SimSun"/>
          <w:lang w:eastAsia="zh-CN"/>
        </w:rPr>
        <w:tab/>
        <w:t>General</w:t>
      </w:r>
      <w:bookmarkEnd w:id="5915"/>
      <w:bookmarkEnd w:id="5916"/>
      <w:bookmarkEnd w:id="5917"/>
      <w:bookmarkEnd w:id="5918"/>
      <w:bookmarkEnd w:id="5919"/>
      <w:bookmarkEnd w:id="5920"/>
      <w:bookmarkEnd w:id="5921"/>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AB64CF">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096A45">
        <w:tc>
          <w:tcPr>
            <w:tcW w:w="1984" w:type="dxa"/>
            <w:tcBorders>
              <w:top w:val="nil"/>
              <w:bottom w:val="single" w:sz="4" w:space="0" w:color="auto"/>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580B1464" w:rsidR="000547D2" w:rsidRPr="00140E21" w:rsidRDefault="000547D2" w:rsidP="000547D2">
            <w:pPr>
              <w:pStyle w:val="TAL"/>
              <w:rPr>
                <w:rFonts w:eastAsia="Malgun Gothic"/>
              </w:rPr>
            </w:pPr>
            <w:r>
              <w:rPr>
                <w:rFonts w:eastAsia="Malgun Gothic"/>
              </w:rPr>
              <w:t>SUPI</w:t>
            </w:r>
          </w:p>
        </w:tc>
        <w:tc>
          <w:tcPr>
            <w:tcW w:w="1843" w:type="dxa"/>
            <w:tcBorders>
              <w:bottom w:val="single" w:sz="4" w:space="0" w:color="auto"/>
            </w:tcBorders>
          </w:tcPr>
          <w:p w14:paraId="1CCB762B" w14:textId="166721CD" w:rsidR="000547D2" w:rsidRDefault="000547D2" w:rsidP="000547D2">
            <w:pPr>
              <w:pStyle w:val="TAL"/>
              <w:rPr>
                <w:rFonts w:eastAsia="Malgun Gothic"/>
              </w:rPr>
            </w:pP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7777777"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1342729" w14:textId="0E769A61" w:rsidR="000547D2" w:rsidRPr="00140E21" w:rsidRDefault="000547D2" w:rsidP="000547D2">
            <w:pPr>
              <w:pStyle w:val="TAL"/>
              <w:rPr>
                <w:rFonts w:eastAsia="Malgun Gothic"/>
              </w:rPr>
            </w:pPr>
            <w:r>
              <w:rPr>
                <w:rFonts w:eastAsia="Malgun Gothic"/>
              </w:rPr>
              <w:t>EAS Deployment Information</w:t>
            </w:r>
          </w:p>
        </w:tc>
        <w:tc>
          <w:tcPr>
            <w:tcW w:w="1984" w:type="dxa"/>
            <w:tcBorders>
              <w:top w:val="single" w:sz="4" w:space="0" w:color="auto"/>
              <w:bottom w:val="single" w:sz="4" w:space="0" w:color="auto"/>
            </w:tcBorders>
          </w:tcPr>
          <w:p w14:paraId="18CF0698" w14:textId="39ED7736" w:rsidR="000547D2" w:rsidRPr="00140E21" w:rsidRDefault="000547D2" w:rsidP="000547D2">
            <w:pPr>
              <w:pStyle w:val="TAL"/>
              <w:rPr>
                <w:rFonts w:eastAsia="Malgun Gothic"/>
              </w:rPr>
            </w:pPr>
            <w:r>
              <w:rPr>
                <w:rFonts w:eastAsia="Malgun Gothic"/>
              </w:rPr>
              <w:t>See TS 23.548 [74] clause 7. (See NOTE 4)</w:t>
            </w:r>
          </w:p>
        </w:tc>
        <w:tc>
          <w:tcPr>
            <w:tcW w:w="1843" w:type="dxa"/>
            <w:tcBorders>
              <w:top w:val="nil"/>
              <w:bottom w:val="single" w:sz="4" w:space="0" w:color="auto"/>
            </w:tcBorders>
          </w:tcPr>
          <w:p w14:paraId="593CBF9F" w14:textId="6E3B14EE" w:rsidR="000547D2" w:rsidRPr="00140E21" w:rsidRDefault="000547D2" w:rsidP="000547D2">
            <w:pPr>
              <w:pStyle w:val="TAL"/>
              <w:rPr>
                <w:rFonts w:eastAsia="Malgun Gothic"/>
              </w:rPr>
            </w:pP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0547D2" w:rsidRPr="00140E21" w:rsidRDefault="000547D2" w:rsidP="000547D2">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30B2BD50"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5BB1383" w14:textId="77777777" w:rsidTr="000D43C1">
        <w:trPr>
          <w:cantSplit/>
        </w:trPr>
        <w:tc>
          <w:tcPr>
            <w:tcW w:w="1984" w:type="dxa"/>
            <w:tcBorders>
              <w:top w:val="nil"/>
              <w:bottom w:val="single" w:sz="4" w:space="0" w:color="auto"/>
            </w:tcBorders>
            <w:shd w:val="clear" w:color="auto" w:fill="auto"/>
          </w:tcPr>
          <w:p w14:paraId="06A944E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2A151D11" w14:textId="77777777" w:rsidR="000547D2" w:rsidRDefault="000547D2" w:rsidP="000547D2">
            <w:pPr>
              <w:pStyle w:val="TAL"/>
              <w:rPr>
                <w:rFonts w:eastAsia="Malgun Gothic"/>
              </w:rPr>
            </w:pPr>
            <w:r>
              <w:rPr>
                <w:rFonts w:eastAsia="Malgun Gothic"/>
              </w:rPr>
              <w:t>Time-Sync data</w:t>
            </w:r>
          </w:p>
          <w:p w14:paraId="26C5308E" w14:textId="5EE00911" w:rsidR="000547D2" w:rsidRPr="00140E21" w:rsidRDefault="000547D2" w:rsidP="000547D2">
            <w:pPr>
              <w:pStyle w:val="TAL"/>
              <w:rPr>
                <w:rFonts w:eastAsia="Malgun Gothic"/>
              </w:rPr>
            </w:pPr>
            <w:r>
              <w:rPr>
                <w:rFonts w:eastAsia="Malgun Gothic"/>
              </w:rPr>
              <w:t>(See clause 4.15.9.3 and 4.15.9.4)</w:t>
            </w:r>
          </w:p>
        </w:tc>
        <w:tc>
          <w:tcPr>
            <w:tcW w:w="1984" w:type="dxa"/>
            <w:tcBorders>
              <w:top w:val="single" w:sz="4" w:space="0" w:color="auto"/>
              <w:bottom w:val="single" w:sz="4" w:space="0" w:color="auto"/>
            </w:tcBorders>
          </w:tcPr>
          <w:p w14:paraId="42DD7237" w14:textId="77777777" w:rsidR="000547D2" w:rsidRDefault="000547D2" w:rsidP="000547D2">
            <w:pPr>
              <w:pStyle w:val="TAL"/>
              <w:rPr>
                <w:rFonts w:eastAsia="Malgun Gothic"/>
              </w:rPr>
            </w:pPr>
            <w:r>
              <w:rPr>
                <w:rFonts w:eastAsia="Malgun Gothic"/>
              </w:rPr>
              <w:t>DNN and S-NSSAI</w:t>
            </w:r>
          </w:p>
          <w:p w14:paraId="1B6B27F1" w14:textId="77777777" w:rsidR="000547D2" w:rsidRDefault="000547D2" w:rsidP="000547D2">
            <w:pPr>
              <w:pStyle w:val="TAL"/>
              <w:rPr>
                <w:rFonts w:eastAsia="Malgun Gothic"/>
              </w:rPr>
            </w:pPr>
            <w:r>
              <w:rPr>
                <w:rFonts w:eastAsia="Malgun Gothic"/>
              </w:rPr>
              <w:t>Internal Group ID</w:t>
            </w:r>
          </w:p>
          <w:p w14:paraId="1E30B372" w14:textId="7BB94604" w:rsidR="000547D2" w:rsidRPr="00140E21" w:rsidRDefault="000547D2" w:rsidP="000547D2">
            <w:pPr>
              <w:pStyle w:val="TAL"/>
              <w:rPr>
                <w:rFonts w:eastAsia="Malgun Gothic"/>
              </w:rPr>
            </w:pPr>
            <w:r>
              <w:rPr>
                <w:rFonts w:eastAsia="Malgun Gothic"/>
              </w:rPr>
              <w:t>SUPI</w:t>
            </w:r>
          </w:p>
        </w:tc>
        <w:tc>
          <w:tcPr>
            <w:tcW w:w="1843" w:type="dxa"/>
            <w:tcBorders>
              <w:top w:val="nil"/>
              <w:bottom w:val="single" w:sz="4" w:space="0" w:color="auto"/>
            </w:tcBorders>
            <w:shd w:val="clear" w:color="auto" w:fill="auto"/>
          </w:tcPr>
          <w:p w14:paraId="4D60CD91"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A225D5">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A225D5">
        <w:tc>
          <w:tcPr>
            <w:tcW w:w="1984" w:type="dxa"/>
            <w:tcBorders>
              <w:top w:val="nil"/>
              <w:bottom w:val="single" w:sz="4" w:space="0" w:color="auto"/>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1A7EC4F" w14:textId="69E812A1" w:rsidR="000547D2" w:rsidRDefault="000547D2" w:rsidP="000547D2">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297659B0" w14:textId="2F979EE8" w:rsidR="000547D2" w:rsidRPr="00140E21" w:rsidRDefault="000547D2" w:rsidP="000547D2">
            <w:pPr>
              <w:pStyle w:val="TAN"/>
              <w:rPr>
                <w:rFonts w:eastAsia="Malgun Gothic"/>
              </w:rPr>
            </w:pPr>
            <w:r>
              <w:rPr>
                <w:rFonts w:eastAsia="Malgun Gothic"/>
              </w:rPr>
              <w:t>NOTE 4:</w:t>
            </w:r>
            <w:r>
              <w:rPr>
                <w:rFonts w:eastAsia="Malgun Gothic"/>
              </w:rPr>
              <w:tab/>
              <w:t>The data Keys, and data structure of EAS Deployment Information are defined in clause 7 of TS 23.548 [74].</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22" w:name="_Toc20204676"/>
      <w:bookmarkStart w:id="5923" w:name="_Toc27895390"/>
      <w:bookmarkStart w:id="5924" w:name="_Toc36192493"/>
      <w:bookmarkStart w:id="5925" w:name="_Toc45193595"/>
      <w:bookmarkStart w:id="5926" w:name="_Toc47593227"/>
      <w:bookmarkStart w:id="5927" w:name="_Toc51835314"/>
      <w:bookmarkStart w:id="5928" w:name="_Toc8335592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22"/>
      <w:bookmarkEnd w:id="5923"/>
      <w:bookmarkEnd w:id="5924"/>
      <w:bookmarkEnd w:id="5925"/>
      <w:bookmarkEnd w:id="5926"/>
      <w:bookmarkEnd w:id="5927"/>
      <w:bookmarkEnd w:id="5928"/>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29" w:name="_Toc20204677"/>
      <w:bookmarkStart w:id="5930" w:name="_Toc27895391"/>
      <w:bookmarkStart w:id="5931" w:name="_Toc36192494"/>
      <w:bookmarkStart w:id="5932" w:name="_Toc45193596"/>
      <w:bookmarkStart w:id="5933" w:name="_Toc47593228"/>
      <w:bookmarkStart w:id="5934" w:name="_Toc51835315"/>
      <w:bookmarkStart w:id="5935" w:name="_Toc83355925"/>
      <w:r w:rsidRPr="00140E21">
        <w:rPr>
          <w:rFonts w:eastAsia="SimSun"/>
        </w:rPr>
        <w:t>5.2.12.2.3</w:t>
      </w:r>
      <w:r w:rsidRPr="00140E21">
        <w:rPr>
          <w:rFonts w:eastAsia="SimSun"/>
        </w:rPr>
        <w:tab/>
        <w:t>Nudr_DM_Create service operation</w:t>
      </w:r>
      <w:bookmarkEnd w:id="5929"/>
      <w:bookmarkEnd w:id="5930"/>
      <w:bookmarkEnd w:id="5931"/>
      <w:bookmarkEnd w:id="5932"/>
      <w:bookmarkEnd w:id="5933"/>
      <w:bookmarkEnd w:id="5934"/>
      <w:bookmarkEnd w:id="5935"/>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36" w:name="_Toc20204678"/>
      <w:bookmarkStart w:id="5937" w:name="_Toc27895392"/>
      <w:bookmarkStart w:id="5938" w:name="_Toc36192495"/>
      <w:bookmarkStart w:id="5939" w:name="_Toc45193597"/>
      <w:bookmarkStart w:id="5940" w:name="_Toc47593229"/>
      <w:bookmarkStart w:id="5941" w:name="_Toc51835316"/>
      <w:bookmarkStart w:id="5942" w:name="_Toc83355926"/>
      <w:r w:rsidRPr="00140E21">
        <w:rPr>
          <w:rFonts w:eastAsia="SimSun"/>
        </w:rPr>
        <w:lastRenderedPageBreak/>
        <w:t>5.2.12.2.4</w:t>
      </w:r>
      <w:r w:rsidRPr="00140E21">
        <w:rPr>
          <w:rFonts w:eastAsia="SimSun"/>
        </w:rPr>
        <w:tab/>
        <w:t>Nudr_DM_Delete service operation</w:t>
      </w:r>
      <w:bookmarkEnd w:id="5936"/>
      <w:bookmarkEnd w:id="5937"/>
      <w:bookmarkEnd w:id="5938"/>
      <w:bookmarkEnd w:id="5939"/>
      <w:bookmarkEnd w:id="5940"/>
      <w:bookmarkEnd w:id="5941"/>
      <w:bookmarkEnd w:id="5942"/>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43" w:name="_Toc20204679"/>
      <w:bookmarkStart w:id="5944" w:name="_Toc27895393"/>
      <w:bookmarkStart w:id="5945" w:name="_Toc36192496"/>
      <w:bookmarkStart w:id="5946" w:name="_Toc45193598"/>
      <w:bookmarkStart w:id="5947" w:name="_Toc47593230"/>
      <w:bookmarkStart w:id="5948" w:name="_Toc51835317"/>
      <w:bookmarkStart w:id="5949" w:name="_Toc83355927"/>
      <w:r w:rsidRPr="00140E21">
        <w:rPr>
          <w:rFonts w:eastAsia="SimSun"/>
        </w:rPr>
        <w:t>5.2.12.2.5</w:t>
      </w:r>
      <w:r w:rsidRPr="00140E21">
        <w:rPr>
          <w:rFonts w:eastAsia="SimSun"/>
        </w:rPr>
        <w:tab/>
        <w:t>Nudr_DM_Update service operation</w:t>
      </w:r>
      <w:bookmarkEnd w:id="5943"/>
      <w:bookmarkEnd w:id="5944"/>
      <w:bookmarkEnd w:id="5945"/>
      <w:bookmarkEnd w:id="5946"/>
      <w:bookmarkEnd w:id="5947"/>
      <w:bookmarkEnd w:id="5948"/>
      <w:bookmarkEnd w:id="5949"/>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50" w:name="_Toc20204680"/>
      <w:bookmarkStart w:id="5951" w:name="_Toc27895394"/>
      <w:bookmarkStart w:id="5952" w:name="_Toc36192497"/>
      <w:bookmarkStart w:id="5953" w:name="_Toc45193599"/>
      <w:bookmarkStart w:id="5954" w:name="_Toc47593231"/>
      <w:bookmarkStart w:id="5955" w:name="_Toc51835318"/>
      <w:bookmarkStart w:id="5956" w:name="_Toc83355928"/>
      <w:r w:rsidRPr="00140E21">
        <w:rPr>
          <w:rFonts w:eastAsia="SimSun"/>
        </w:rPr>
        <w:t>5.2.12.2.6</w:t>
      </w:r>
      <w:r w:rsidRPr="00140E21">
        <w:rPr>
          <w:rFonts w:eastAsia="SimSun"/>
        </w:rPr>
        <w:tab/>
        <w:t>Nudr_DM_Subscribe service operation</w:t>
      </w:r>
      <w:bookmarkEnd w:id="5950"/>
      <w:bookmarkEnd w:id="5951"/>
      <w:bookmarkEnd w:id="5952"/>
      <w:bookmarkEnd w:id="5953"/>
      <w:bookmarkEnd w:id="5954"/>
      <w:bookmarkEnd w:id="5955"/>
      <w:bookmarkEnd w:id="595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57" w:name="_Toc20204681"/>
      <w:bookmarkStart w:id="5958" w:name="_Toc27895395"/>
      <w:bookmarkStart w:id="5959" w:name="_Toc36192498"/>
      <w:bookmarkStart w:id="5960" w:name="_Toc45193600"/>
      <w:bookmarkStart w:id="5961" w:name="_Toc47593232"/>
      <w:bookmarkStart w:id="5962" w:name="_Toc51835319"/>
      <w:bookmarkStart w:id="5963" w:name="_Toc83355929"/>
      <w:r w:rsidRPr="00140E21">
        <w:rPr>
          <w:rFonts w:eastAsia="SimSun"/>
        </w:rPr>
        <w:t>5.2.12.2.7</w:t>
      </w:r>
      <w:r w:rsidRPr="00140E21">
        <w:rPr>
          <w:rFonts w:eastAsia="SimSun"/>
        </w:rPr>
        <w:tab/>
        <w:t>Nudr_DM_Unsubscribe service operation</w:t>
      </w:r>
      <w:bookmarkEnd w:id="5957"/>
      <w:bookmarkEnd w:id="5958"/>
      <w:bookmarkEnd w:id="5959"/>
      <w:bookmarkEnd w:id="5960"/>
      <w:bookmarkEnd w:id="5961"/>
      <w:bookmarkEnd w:id="5962"/>
      <w:bookmarkEnd w:id="5963"/>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64" w:name="_Toc20204682"/>
      <w:bookmarkStart w:id="5965" w:name="_Toc27895396"/>
      <w:bookmarkStart w:id="5966" w:name="_Toc36192499"/>
      <w:bookmarkStart w:id="5967" w:name="_Toc45193601"/>
      <w:bookmarkStart w:id="5968" w:name="_Toc47593233"/>
      <w:bookmarkStart w:id="5969" w:name="_Toc51835320"/>
      <w:bookmarkStart w:id="5970" w:name="_Toc83355930"/>
      <w:r w:rsidRPr="00140E21">
        <w:rPr>
          <w:rFonts w:eastAsia="SimSun"/>
        </w:rPr>
        <w:t>5.2.12.2.8</w:t>
      </w:r>
      <w:r w:rsidRPr="00140E21">
        <w:rPr>
          <w:rFonts w:eastAsia="SimSun"/>
        </w:rPr>
        <w:tab/>
        <w:t>Nudr_DM_Notify service operation</w:t>
      </w:r>
      <w:bookmarkEnd w:id="5964"/>
      <w:bookmarkEnd w:id="5965"/>
      <w:bookmarkEnd w:id="5966"/>
      <w:bookmarkEnd w:id="5967"/>
      <w:bookmarkEnd w:id="5968"/>
      <w:bookmarkEnd w:id="5969"/>
      <w:bookmarkEnd w:id="597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971" w:name="_Toc20204683"/>
      <w:bookmarkStart w:id="5972" w:name="_Toc27895397"/>
      <w:bookmarkStart w:id="5973" w:name="_Toc36192500"/>
      <w:bookmarkStart w:id="5974" w:name="_Toc45193602"/>
      <w:bookmarkStart w:id="5975" w:name="_Toc47593234"/>
      <w:bookmarkStart w:id="5976" w:name="_Toc51835321"/>
      <w:bookmarkStart w:id="5977" w:name="_Toc83355931"/>
      <w:r w:rsidRPr="00140E21">
        <w:rPr>
          <w:rFonts w:eastAsia="SimSun"/>
        </w:rPr>
        <w:t>5.2.12.</w:t>
      </w:r>
      <w:r>
        <w:rPr>
          <w:rFonts w:eastAsia="SimSun"/>
        </w:rPr>
        <w:t>3</w:t>
      </w:r>
      <w:r w:rsidRPr="00140E21">
        <w:rPr>
          <w:rFonts w:eastAsia="SimSun"/>
        </w:rPr>
        <w:tab/>
        <w:t>Nudr_GroupIDmap service</w:t>
      </w:r>
      <w:bookmarkEnd w:id="5971"/>
      <w:bookmarkEnd w:id="5972"/>
      <w:bookmarkEnd w:id="5973"/>
      <w:bookmarkEnd w:id="5974"/>
      <w:bookmarkEnd w:id="5975"/>
      <w:bookmarkEnd w:id="5976"/>
      <w:bookmarkEnd w:id="5977"/>
    </w:p>
    <w:p w14:paraId="1DEA6D55" w14:textId="77777777" w:rsidR="00776774" w:rsidRPr="00140E21" w:rsidRDefault="00776774" w:rsidP="00776774">
      <w:pPr>
        <w:pStyle w:val="Heading5"/>
        <w:rPr>
          <w:rFonts w:eastAsia="SimSun"/>
        </w:rPr>
      </w:pPr>
      <w:bookmarkStart w:id="5978" w:name="_Toc20204684"/>
      <w:bookmarkStart w:id="5979" w:name="_Toc27895398"/>
      <w:bookmarkStart w:id="5980" w:name="_Toc36192501"/>
      <w:bookmarkStart w:id="5981" w:name="_Toc45193603"/>
      <w:bookmarkStart w:id="5982" w:name="_Toc47593235"/>
      <w:bookmarkStart w:id="5983" w:name="_Toc51835322"/>
      <w:bookmarkStart w:id="5984" w:name="_Toc83355932"/>
      <w:r w:rsidRPr="00140E21">
        <w:rPr>
          <w:rFonts w:eastAsia="SimSun"/>
        </w:rPr>
        <w:t>5.2.12.</w:t>
      </w:r>
      <w:r>
        <w:rPr>
          <w:rFonts w:eastAsia="SimSun"/>
        </w:rPr>
        <w:t>3</w:t>
      </w:r>
      <w:r w:rsidRPr="00140E21">
        <w:rPr>
          <w:rFonts w:eastAsia="SimSun"/>
        </w:rPr>
        <w:t>.1</w:t>
      </w:r>
      <w:r w:rsidRPr="00140E21">
        <w:rPr>
          <w:rFonts w:eastAsia="SimSun"/>
        </w:rPr>
        <w:tab/>
        <w:t>General</w:t>
      </w:r>
      <w:bookmarkEnd w:id="5978"/>
      <w:bookmarkEnd w:id="5979"/>
      <w:bookmarkEnd w:id="5980"/>
      <w:bookmarkEnd w:id="5981"/>
      <w:bookmarkEnd w:id="5982"/>
      <w:bookmarkEnd w:id="5983"/>
      <w:bookmarkEnd w:id="5984"/>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85" w:name="_Toc20204685"/>
      <w:bookmarkStart w:id="5986" w:name="_Toc27895399"/>
      <w:bookmarkStart w:id="5987" w:name="_Toc36192502"/>
      <w:bookmarkStart w:id="5988" w:name="_Toc45193604"/>
      <w:bookmarkStart w:id="5989" w:name="_Toc47593236"/>
      <w:bookmarkStart w:id="5990" w:name="_Toc51835323"/>
      <w:bookmarkStart w:id="5991" w:name="_Toc83355933"/>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85"/>
      <w:bookmarkEnd w:id="5986"/>
      <w:bookmarkEnd w:id="5987"/>
      <w:bookmarkEnd w:id="5988"/>
      <w:bookmarkEnd w:id="5989"/>
      <w:bookmarkEnd w:id="5990"/>
      <w:bookmarkEnd w:id="5991"/>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992" w:name="_Toc20204686"/>
      <w:bookmarkStart w:id="5993" w:name="_Toc27895400"/>
      <w:bookmarkStart w:id="5994" w:name="_Toc36192503"/>
      <w:bookmarkStart w:id="5995" w:name="_Toc45193605"/>
      <w:bookmarkStart w:id="5996" w:name="_Toc47593237"/>
      <w:bookmarkStart w:id="5997" w:name="_Toc51835324"/>
      <w:bookmarkStart w:id="5998" w:name="_Toc83355934"/>
      <w:r w:rsidRPr="00140E21">
        <w:rPr>
          <w:lang w:eastAsia="zh-CN"/>
        </w:rPr>
        <w:t>5.2.13</w:t>
      </w:r>
      <w:r w:rsidRPr="00140E21">
        <w:rPr>
          <w:lang w:eastAsia="zh-CN"/>
        </w:rPr>
        <w:tab/>
        <w:t>BSF Services</w:t>
      </w:r>
      <w:bookmarkEnd w:id="5992"/>
      <w:bookmarkEnd w:id="5993"/>
      <w:bookmarkEnd w:id="5994"/>
      <w:bookmarkEnd w:id="5995"/>
      <w:bookmarkEnd w:id="5996"/>
      <w:bookmarkEnd w:id="5997"/>
      <w:bookmarkEnd w:id="5998"/>
    </w:p>
    <w:p w14:paraId="60CA70AA" w14:textId="77777777" w:rsidR="00776774" w:rsidRPr="00140E21" w:rsidRDefault="00776774" w:rsidP="00776774">
      <w:pPr>
        <w:pStyle w:val="Heading4"/>
        <w:rPr>
          <w:lang w:eastAsia="zh-CN"/>
        </w:rPr>
      </w:pPr>
      <w:bookmarkStart w:id="5999" w:name="_Toc20204687"/>
      <w:bookmarkStart w:id="6000" w:name="_Toc27895401"/>
      <w:bookmarkStart w:id="6001" w:name="_Toc36192504"/>
      <w:bookmarkStart w:id="6002" w:name="_Toc45193606"/>
      <w:bookmarkStart w:id="6003" w:name="_Toc47593238"/>
      <w:bookmarkStart w:id="6004" w:name="_Toc51835325"/>
      <w:bookmarkStart w:id="6005" w:name="_Toc83355935"/>
      <w:r w:rsidRPr="00140E21">
        <w:rPr>
          <w:lang w:eastAsia="zh-CN"/>
        </w:rPr>
        <w:t>5.2.13.1</w:t>
      </w:r>
      <w:r w:rsidRPr="00140E21">
        <w:rPr>
          <w:lang w:eastAsia="zh-CN"/>
        </w:rPr>
        <w:tab/>
        <w:t>General</w:t>
      </w:r>
      <w:bookmarkEnd w:id="5999"/>
      <w:bookmarkEnd w:id="6000"/>
      <w:bookmarkEnd w:id="6001"/>
      <w:bookmarkEnd w:id="6002"/>
      <w:bookmarkEnd w:id="6003"/>
      <w:bookmarkEnd w:id="6004"/>
      <w:bookmarkEnd w:id="6005"/>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191E5F5A" w:rsidR="00E60916" w:rsidRPr="00140E21" w:rsidRDefault="00E60916" w:rsidP="00E60916">
            <w:pPr>
              <w:pStyle w:val="TAL"/>
            </w:pPr>
            <w:r>
              <w:t>Susbcsribe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065776E7" w:rsidR="00E60916" w:rsidRPr="00140E21" w:rsidRDefault="00E60916" w:rsidP="00E60916">
            <w:pPr>
              <w:pStyle w:val="TAL"/>
            </w:pPr>
            <w:r>
              <w:t>PCF, AF</w:t>
            </w:r>
            <w:r w:rsidR="000D524E">
              <w:t>, TSCTSF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500ACD4F" w:rsidR="00E60916" w:rsidRPr="00140E21" w:rsidRDefault="00E60916" w:rsidP="00E60916">
            <w:pPr>
              <w:pStyle w:val="TAL"/>
            </w:pPr>
            <w:r>
              <w:t>PCF, AF</w:t>
            </w:r>
            <w:r w:rsidR="000D524E">
              <w:t>, TSCTSF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497333E1" w:rsidR="00E60916" w:rsidRPr="00140E21" w:rsidRDefault="00E60916" w:rsidP="00E60916">
            <w:pPr>
              <w:pStyle w:val="TAL"/>
            </w:pPr>
            <w:r>
              <w:t>PCF, AF</w:t>
            </w:r>
            <w:r w:rsidR="000D524E">
              <w:t>, TSCTSF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06" w:name="_Toc20204688"/>
      <w:bookmarkStart w:id="6007" w:name="_Toc27895402"/>
      <w:bookmarkStart w:id="6008" w:name="_Toc36192505"/>
      <w:bookmarkStart w:id="6009" w:name="_Toc45193607"/>
      <w:bookmarkStart w:id="6010" w:name="_Toc47593239"/>
      <w:bookmarkStart w:id="6011" w:name="_Toc51835326"/>
      <w:bookmarkStart w:id="6012" w:name="_Toc83355936"/>
      <w:r w:rsidRPr="00140E21">
        <w:rPr>
          <w:lang w:eastAsia="zh-CN"/>
        </w:rPr>
        <w:lastRenderedPageBreak/>
        <w:t>5.2.13.2</w:t>
      </w:r>
      <w:r w:rsidRPr="00140E21">
        <w:rPr>
          <w:lang w:eastAsia="zh-CN"/>
        </w:rPr>
        <w:tab/>
        <w:t>Nbsf_Management service</w:t>
      </w:r>
      <w:bookmarkEnd w:id="6006"/>
      <w:bookmarkEnd w:id="6007"/>
      <w:bookmarkEnd w:id="6008"/>
      <w:bookmarkEnd w:id="6009"/>
      <w:bookmarkEnd w:id="6010"/>
      <w:bookmarkEnd w:id="6011"/>
      <w:bookmarkEnd w:id="6012"/>
    </w:p>
    <w:p w14:paraId="6EF0D30A" w14:textId="77777777" w:rsidR="00776774" w:rsidRPr="00140E21" w:rsidRDefault="00776774" w:rsidP="00776774">
      <w:pPr>
        <w:pStyle w:val="Heading5"/>
        <w:rPr>
          <w:lang w:eastAsia="zh-CN"/>
        </w:rPr>
      </w:pPr>
      <w:bookmarkStart w:id="6013" w:name="_Toc20204689"/>
      <w:bookmarkStart w:id="6014" w:name="_Toc27895403"/>
      <w:bookmarkStart w:id="6015" w:name="_Toc36192506"/>
      <w:bookmarkStart w:id="6016" w:name="_Toc45193608"/>
      <w:bookmarkStart w:id="6017" w:name="_Toc47593240"/>
      <w:bookmarkStart w:id="6018" w:name="_Toc51835327"/>
      <w:bookmarkStart w:id="6019" w:name="_Toc83355937"/>
      <w:r w:rsidRPr="00140E21">
        <w:rPr>
          <w:lang w:eastAsia="zh-CN"/>
        </w:rPr>
        <w:t>5.2.13.2.1</w:t>
      </w:r>
      <w:r w:rsidRPr="00140E21">
        <w:rPr>
          <w:lang w:eastAsia="zh-CN"/>
        </w:rPr>
        <w:tab/>
        <w:t>General</w:t>
      </w:r>
      <w:bookmarkEnd w:id="6013"/>
      <w:bookmarkEnd w:id="6014"/>
      <w:bookmarkEnd w:id="6015"/>
      <w:bookmarkEnd w:id="6016"/>
      <w:bookmarkEnd w:id="6017"/>
      <w:bookmarkEnd w:id="6018"/>
      <w:bookmarkEnd w:id="6019"/>
    </w:p>
    <w:p w14:paraId="27DD169D" w14:textId="7C328051" w:rsidR="00776774" w:rsidRPr="00140E21" w:rsidRDefault="00776774" w:rsidP="00776774">
      <w:pPr>
        <w:rPr>
          <w:lang w:eastAsia="zh-CN"/>
        </w:rPr>
      </w:pPr>
      <w:r w:rsidRPr="00140E21">
        <w:rPr>
          <w:lang w:eastAsia="zh-CN"/>
        </w:rPr>
        <w:t>The Nbsf provides the Nbsf Management Register, Nbsf Management Remove and the Nbsf Management Discovery service</w:t>
      </w:r>
      <w:r w:rsidR="00E60916">
        <w:rPr>
          <w:lang w:eastAsia="zh-CN"/>
        </w:rPr>
        <w:t>, the Nbsf Management Update, the Nbsf Management Subscribe, the Nbsf Management Unsubscribe and the Nbsf Management Notify</w:t>
      </w:r>
      <w:r w:rsidRPr="00140E21">
        <w:rPr>
          <w:lang w:eastAsia="zh-CN"/>
        </w:rPr>
        <w:t xml:space="preserve"> operations.</w:t>
      </w:r>
    </w:p>
    <w:p w14:paraId="67B95D86" w14:textId="77777777" w:rsidR="00776774" w:rsidRPr="00140E21" w:rsidRDefault="00776774" w:rsidP="00776774">
      <w:pPr>
        <w:pStyle w:val="Heading5"/>
        <w:rPr>
          <w:lang w:eastAsia="zh-CN"/>
        </w:rPr>
      </w:pPr>
      <w:bookmarkStart w:id="6020" w:name="_Toc20204690"/>
      <w:bookmarkStart w:id="6021" w:name="_Toc27895404"/>
      <w:bookmarkStart w:id="6022" w:name="_Toc36192507"/>
      <w:bookmarkStart w:id="6023" w:name="_Toc45193609"/>
      <w:bookmarkStart w:id="6024" w:name="_Toc47593241"/>
      <w:bookmarkStart w:id="6025" w:name="_Toc51835328"/>
      <w:bookmarkStart w:id="6026" w:name="_Toc83355938"/>
      <w:r w:rsidRPr="00140E21">
        <w:rPr>
          <w:lang w:eastAsia="zh-CN"/>
        </w:rPr>
        <w:t>5.2.13.2.2</w:t>
      </w:r>
      <w:r w:rsidRPr="00140E21">
        <w:rPr>
          <w:lang w:eastAsia="zh-CN"/>
        </w:rPr>
        <w:tab/>
        <w:t>Nbsf_Management_Register service operation</w:t>
      </w:r>
      <w:bookmarkEnd w:id="6020"/>
      <w:bookmarkEnd w:id="6021"/>
      <w:bookmarkEnd w:id="6022"/>
      <w:bookmarkEnd w:id="6023"/>
      <w:bookmarkEnd w:id="6024"/>
      <w:bookmarkEnd w:id="6025"/>
      <w:bookmarkEnd w:id="6026"/>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54236B80" w:rsidR="00776774" w:rsidRDefault="00776774" w:rsidP="00776774">
      <w:pPr>
        <w:pStyle w:val="NO"/>
      </w:pPr>
      <w:r>
        <w:t>NOTE</w:t>
      </w:r>
      <w:r w:rsidR="00E60916">
        <w:t> 2</w:t>
      </w:r>
      <w:r>
        <w:t>:</w:t>
      </w:r>
      <w:r>
        <w:tab/>
        <w:t>For TSN scenarios the UE address contains the DS-TT port MAC address.</w:t>
      </w:r>
    </w:p>
    <w:p w14:paraId="6DEA51D5" w14:textId="5152537C" w:rsidR="00E60916" w:rsidRPr="00EE66A3" w:rsidRDefault="00E60916" w:rsidP="00776774">
      <w:r w:rsidRPr="00EE66A3">
        <w:rPr>
          <w:b/>
          <w:bCs/>
        </w:rPr>
        <w:t>Inputs, Conditional:</w:t>
      </w:r>
      <w:r>
        <w:t xml:space="preserve"> SUPI [Required, if PCF registration is for a UE, otherwise it is optional].</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18ED32AD" w:rsidR="00E60916" w:rsidRDefault="00E60916" w:rsidP="00E60916">
      <w:pPr>
        <w:pStyle w:val="NO"/>
      </w:pPr>
      <w:r>
        <w:t>NOTE 3:</w:t>
      </w:r>
      <w:r>
        <w:tab/>
        <w:t>DNN and S-NSSAI are not applicable when the PCF registration is for a UE.</w:t>
      </w:r>
    </w:p>
    <w:p w14:paraId="67FCF1CB" w14:textId="328BDDE0" w:rsidR="00E60916" w:rsidRDefault="00E60916" w:rsidP="00E60916">
      <w:pPr>
        <w:pStyle w:val="NO"/>
      </w:pPr>
      <w:r>
        <w:t>NOTE 4:</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27" w:name="_Toc20204691"/>
      <w:bookmarkStart w:id="6028" w:name="_Toc27895405"/>
      <w:bookmarkStart w:id="6029" w:name="_Toc36192508"/>
      <w:bookmarkStart w:id="6030" w:name="_Toc45193610"/>
      <w:bookmarkStart w:id="6031" w:name="_Toc47593242"/>
      <w:bookmarkStart w:id="6032" w:name="_Toc51835329"/>
      <w:bookmarkStart w:id="6033" w:name="_Toc83355939"/>
      <w:r w:rsidRPr="00140E21">
        <w:rPr>
          <w:lang w:eastAsia="zh-CN"/>
        </w:rPr>
        <w:t>5.2.13.2.3</w:t>
      </w:r>
      <w:r w:rsidRPr="00140E21">
        <w:rPr>
          <w:lang w:eastAsia="zh-CN"/>
        </w:rPr>
        <w:tab/>
        <w:t>Nbsf_Management_Deregister service operation</w:t>
      </w:r>
      <w:bookmarkEnd w:id="6027"/>
      <w:bookmarkEnd w:id="6028"/>
      <w:bookmarkEnd w:id="6029"/>
      <w:bookmarkEnd w:id="6030"/>
      <w:bookmarkEnd w:id="6031"/>
      <w:bookmarkEnd w:id="6032"/>
      <w:bookmarkEnd w:id="603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34" w:name="_Toc20204692"/>
      <w:bookmarkStart w:id="6035" w:name="_Toc27895406"/>
      <w:bookmarkStart w:id="6036" w:name="_Toc36192509"/>
      <w:bookmarkStart w:id="6037" w:name="_Toc45193611"/>
      <w:bookmarkStart w:id="6038" w:name="_Toc47593243"/>
      <w:bookmarkStart w:id="6039" w:name="_Toc51835330"/>
      <w:bookmarkStart w:id="6040" w:name="_Toc83355940"/>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34"/>
      <w:bookmarkEnd w:id="6035"/>
      <w:bookmarkEnd w:id="6036"/>
      <w:bookmarkEnd w:id="6037"/>
      <w:bookmarkEnd w:id="6038"/>
      <w:bookmarkEnd w:id="6039"/>
      <w:bookmarkEnd w:id="604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EA61510" w:rsidR="00776774" w:rsidRPr="00140E21" w:rsidRDefault="00776774" w:rsidP="00776774">
      <w:pPr>
        <w:rPr>
          <w:lang w:eastAsia="ja-JP"/>
        </w:rPr>
      </w:pPr>
      <w:r w:rsidRPr="00140E21">
        <w:rPr>
          <w:b/>
        </w:rPr>
        <w:lastRenderedPageBreak/>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03B214C5" w:rsidR="00776774" w:rsidRDefault="00776774" w:rsidP="00776774">
      <w:pPr>
        <w:pStyle w:val="NO"/>
      </w:pPr>
      <w:r>
        <w:t>NOTE:</w:t>
      </w:r>
      <w:r>
        <w:tab/>
        <w:t>For TSN scenarios the UE address contains the DS-TT port MAC address.</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41" w:name="_Toc20204693"/>
      <w:bookmarkStart w:id="6042" w:name="_Toc27895407"/>
      <w:bookmarkStart w:id="6043" w:name="_Toc36192510"/>
      <w:bookmarkStart w:id="6044" w:name="_Toc45193612"/>
      <w:bookmarkStart w:id="6045" w:name="_Toc47593244"/>
      <w:bookmarkStart w:id="6046" w:name="_Toc51835331"/>
      <w:bookmarkStart w:id="6047" w:name="_Toc83355941"/>
      <w:r w:rsidRPr="00140E21">
        <w:rPr>
          <w:lang w:eastAsia="zh-CN"/>
        </w:rPr>
        <w:t>5.2.13.2.5</w:t>
      </w:r>
      <w:r w:rsidRPr="00140E21">
        <w:rPr>
          <w:lang w:eastAsia="zh-CN"/>
        </w:rPr>
        <w:tab/>
        <w:t>Nbsf_Management_Update service operation</w:t>
      </w:r>
      <w:bookmarkEnd w:id="6041"/>
      <w:bookmarkEnd w:id="6042"/>
      <w:bookmarkEnd w:id="6043"/>
      <w:bookmarkEnd w:id="6044"/>
      <w:bookmarkEnd w:id="6045"/>
      <w:bookmarkEnd w:id="6046"/>
      <w:bookmarkEnd w:id="6047"/>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97CA5D3" w:rsidR="00776774" w:rsidRDefault="00776774" w:rsidP="00776774">
      <w:pPr>
        <w:pStyle w:val="NO"/>
      </w:pPr>
      <w:r>
        <w:t>NOTE</w:t>
      </w:r>
      <w:r w:rsidR="00E60916">
        <w:t> 2</w:t>
      </w:r>
      <w:r>
        <w:t>:</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0204E234" w:rsidR="00E60916" w:rsidRDefault="00E60916" w:rsidP="00E60916">
      <w:pPr>
        <w:pStyle w:val="Heading5"/>
        <w:rPr>
          <w:lang w:eastAsia="zh-CN"/>
        </w:rPr>
      </w:pPr>
      <w:bookmarkStart w:id="6048" w:name="_Toc20204694"/>
      <w:bookmarkStart w:id="6049" w:name="_Toc27895408"/>
      <w:bookmarkStart w:id="6050" w:name="_Toc36192511"/>
      <w:bookmarkStart w:id="6051" w:name="_Toc45193613"/>
      <w:bookmarkStart w:id="6052" w:name="_Toc47593245"/>
      <w:bookmarkStart w:id="6053" w:name="_Toc51835332"/>
      <w:bookmarkStart w:id="6054" w:name="_Toc83355942"/>
      <w:r>
        <w:rPr>
          <w:lang w:eastAsia="zh-CN"/>
        </w:rPr>
        <w:t>5.2.13.2.6</w:t>
      </w:r>
      <w:r>
        <w:rPr>
          <w:lang w:eastAsia="zh-CN"/>
        </w:rPr>
        <w:tab/>
        <w:t>Nbsf_Management_Susbcribe service operation</w:t>
      </w:r>
      <w:bookmarkEnd w:id="6054"/>
    </w:p>
    <w:p w14:paraId="66A2C1DB" w14:textId="77777777" w:rsidR="00E60916" w:rsidRDefault="00E60916" w:rsidP="00E60916">
      <w:pPr>
        <w:rPr>
          <w:lang w:eastAsia="zh-CN"/>
        </w:rPr>
      </w:pPr>
      <w:r w:rsidRPr="00EE66A3">
        <w:rPr>
          <w:b/>
          <w:bCs/>
          <w:lang w:eastAsia="zh-CN"/>
        </w:rPr>
        <w:t>Service Operation name:</w:t>
      </w:r>
      <w:r>
        <w:rPr>
          <w:lang w:eastAsia="zh-CN"/>
        </w:rPr>
        <w:t xml:space="preserve"> Nbsf_Management Susbcribe</w:t>
      </w:r>
    </w:p>
    <w:p w14:paraId="1EFCAF5E" w14:textId="77777777" w:rsidR="00E60916" w:rsidRDefault="00E60916" w:rsidP="00E60916">
      <w:pPr>
        <w:rPr>
          <w:lang w:eastAsia="zh-CN"/>
        </w:rPr>
      </w:pPr>
      <w:r w:rsidRPr="00EE66A3">
        <w:rPr>
          <w:b/>
          <w:bCs/>
          <w:lang w:eastAsia="zh-CN"/>
        </w:rPr>
        <w:t>Description:</w:t>
      </w:r>
      <w:r>
        <w:rPr>
          <w:lang w:eastAsia="zh-CN"/>
        </w:rPr>
        <w:t xml:space="preserve"> NEF or AF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77777777" w:rsidR="00E60916" w:rsidRDefault="00E60916" w:rsidP="00E60916">
      <w:pPr>
        <w:rPr>
          <w:lang w:eastAsia="zh-CN"/>
        </w:rPr>
      </w:pPr>
      <w:r w:rsidRPr="00EE66A3">
        <w:rPr>
          <w:b/>
          <w:bCs/>
          <w:lang w:eastAsia="zh-CN"/>
        </w:rPr>
        <w:t>Inputs, Optional:</w:t>
      </w:r>
      <w:r>
        <w:rPr>
          <w:lang w:eastAsia="zh-CN"/>
        </w:rPr>
        <w:t xml:space="preserve"> GPSI.</w:t>
      </w:r>
    </w:p>
    <w:p w14:paraId="017ED23A" w14:textId="0A5E7CA5"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593240FF"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77777777" w:rsidR="00E60916" w:rsidRDefault="00E60916" w:rsidP="00EE66A3">
      <w:pPr>
        <w:pStyle w:val="Heading5"/>
        <w:rPr>
          <w:lang w:eastAsia="zh-CN"/>
        </w:rPr>
      </w:pPr>
      <w:bookmarkStart w:id="6055" w:name="_Toc83355943"/>
      <w:r>
        <w:rPr>
          <w:lang w:eastAsia="zh-CN"/>
        </w:rPr>
        <w:lastRenderedPageBreak/>
        <w:t>5.2.13.2.7</w:t>
      </w:r>
      <w:r>
        <w:rPr>
          <w:lang w:eastAsia="zh-CN"/>
        </w:rPr>
        <w:tab/>
        <w:t>Nbsf_Management_Unsusbcribe service operation</w:t>
      </w:r>
      <w:bookmarkEnd w:id="6055"/>
    </w:p>
    <w:p w14:paraId="6A8E16A0" w14:textId="77777777" w:rsidR="00E60916" w:rsidRDefault="00E60916" w:rsidP="00E60916">
      <w:pPr>
        <w:rPr>
          <w:lang w:eastAsia="zh-CN"/>
        </w:rPr>
      </w:pPr>
      <w:r w:rsidRPr="00EE66A3">
        <w:rPr>
          <w:b/>
          <w:bCs/>
          <w:lang w:eastAsia="zh-CN"/>
        </w:rPr>
        <w:t>Service Operation name:</w:t>
      </w:r>
      <w:r>
        <w:rPr>
          <w:lang w:eastAsia="zh-CN"/>
        </w:rPr>
        <w:t xml:space="preserve"> Nbsf_Management Unsusbcribe</w:t>
      </w:r>
    </w:p>
    <w:p w14:paraId="6952BB28" w14:textId="77777777" w:rsidR="00E60916" w:rsidRDefault="00E60916" w:rsidP="00E60916">
      <w:pPr>
        <w:rPr>
          <w:lang w:eastAsia="zh-CN"/>
        </w:rPr>
      </w:pPr>
      <w:r w:rsidRPr="00EE66A3">
        <w:rPr>
          <w:b/>
          <w:bCs/>
          <w:lang w:eastAsia="zh-CN"/>
        </w:rPr>
        <w:t>Description:</w:t>
      </w:r>
      <w:r>
        <w:rPr>
          <w:lang w:eastAsia="zh-CN"/>
        </w:rPr>
        <w:t xml:space="preserve"> NEF or AF or PCF for a UE can undo a previous subscribtion.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56" w:name="_Toc83355944"/>
      <w:r>
        <w:rPr>
          <w:lang w:eastAsia="zh-CN"/>
        </w:rPr>
        <w:t>5.2.13.2.8</w:t>
      </w:r>
      <w:r>
        <w:rPr>
          <w:lang w:eastAsia="zh-CN"/>
        </w:rPr>
        <w:tab/>
        <w:t>Nbsf_Management_Notify service operation</w:t>
      </w:r>
      <w:bookmarkEnd w:id="6056"/>
    </w:p>
    <w:p w14:paraId="6AD0AD53" w14:textId="77777777" w:rsidR="00E60916" w:rsidRDefault="00E60916" w:rsidP="00E60916">
      <w:pPr>
        <w:rPr>
          <w:lang w:eastAsia="zh-CN"/>
        </w:rPr>
      </w:pPr>
      <w:r w:rsidRPr="00EE66A3">
        <w:rPr>
          <w:b/>
          <w:bCs/>
          <w:lang w:eastAsia="zh-CN"/>
        </w:rPr>
        <w:t>Service Operation name:</w:t>
      </w:r>
      <w:r>
        <w:rPr>
          <w:lang w:eastAsia="zh-CN"/>
        </w:rPr>
        <w:t xml:space="preserve"> Nbsf_Management Notify</w:t>
      </w:r>
    </w:p>
    <w:p w14:paraId="41D2E20C" w14:textId="77777777" w:rsidR="00E60916" w:rsidRDefault="00E60916" w:rsidP="00E60916">
      <w:pPr>
        <w:rPr>
          <w:lang w:eastAsia="zh-CN"/>
        </w:rPr>
      </w:pPr>
      <w:r w:rsidRPr="00EE66A3">
        <w:rPr>
          <w:b/>
          <w:bCs/>
          <w:lang w:eastAsia="zh-CN"/>
        </w:rPr>
        <w:t>Description:</w:t>
      </w:r>
      <w:r>
        <w:rPr>
          <w:lang w:eastAsia="zh-CN"/>
        </w:rPr>
        <w:t xml:space="preserve"> BSF can notify NEF or AF or PCF for a UE of newly registered PCF for a PDU Session or of deregistered PCF for a PDU Session.</w:t>
      </w:r>
    </w:p>
    <w:p w14:paraId="5F4F4CD1" w14:textId="2ED06DF5"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57" w:name="_Toc83355945"/>
      <w:r w:rsidRPr="00140E21">
        <w:t>5.2.14</w:t>
      </w:r>
      <w:r w:rsidRPr="00140E21">
        <w:tab/>
        <w:t>UDSF Services</w:t>
      </w:r>
      <w:bookmarkEnd w:id="6048"/>
      <w:bookmarkEnd w:id="6049"/>
      <w:bookmarkEnd w:id="6050"/>
      <w:bookmarkEnd w:id="6051"/>
      <w:bookmarkEnd w:id="6052"/>
      <w:bookmarkEnd w:id="6053"/>
      <w:bookmarkEnd w:id="6057"/>
    </w:p>
    <w:p w14:paraId="1203F136" w14:textId="77777777" w:rsidR="00776774" w:rsidRPr="00140E21" w:rsidRDefault="00776774" w:rsidP="00776774">
      <w:pPr>
        <w:pStyle w:val="Heading4"/>
      </w:pPr>
      <w:bookmarkStart w:id="6058" w:name="_Toc20204695"/>
      <w:bookmarkStart w:id="6059" w:name="_Toc27895409"/>
      <w:bookmarkStart w:id="6060" w:name="_Toc36192512"/>
      <w:bookmarkStart w:id="6061" w:name="_Toc45193614"/>
      <w:bookmarkStart w:id="6062" w:name="_Toc47593246"/>
      <w:bookmarkStart w:id="6063" w:name="_Toc51835333"/>
      <w:bookmarkStart w:id="6064" w:name="_Toc83355946"/>
      <w:r w:rsidRPr="00140E21">
        <w:t>5.2.14.1</w:t>
      </w:r>
      <w:r w:rsidRPr="00140E21">
        <w:tab/>
        <w:t>General</w:t>
      </w:r>
      <w:bookmarkEnd w:id="6058"/>
      <w:bookmarkEnd w:id="6059"/>
      <w:bookmarkEnd w:id="6060"/>
      <w:bookmarkEnd w:id="6061"/>
      <w:bookmarkEnd w:id="6062"/>
      <w:bookmarkEnd w:id="6063"/>
      <w:bookmarkEnd w:id="6064"/>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65" w:name="_Toc20204696"/>
      <w:bookmarkStart w:id="6066" w:name="_Toc27895410"/>
      <w:bookmarkStart w:id="6067" w:name="_Toc36192513"/>
      <w:bookmarkStart w:id="6068" w:name="_Toc45193615"/>
      <w:bookmarkStart w:id="6069" w:name="_Toc47593247"/>
      <w:bookmarkStart w:id="6070" w:name="_Toc51835334"/>
      <w:bookmarkStart w:id="6071" w:name="_Toc83355947"/>
      <w:r w:rsidRPr="00140E21">
        <w:t>5.2.14.2</w:t>
      </w:r>
      <w:r w:rsidRPr="00140E21">
        <w:tab/>
        <w:t>Nudsf_UnstructuredDataManagement service</w:t>
      </w:r>
      <w:bookmarkEnd w:id="6065"/>
      <w:bookmarkEnd w:id="6066"/>
      <w:bookmarkEnd w:id="6067"/>
      <w:bookmarkEnd w:id="6068"/>
      <w:bookmarkEnd w:id="6069"/>
      <w:bookmarkEnd w:id="6070"/>
      <w:bookmarkEnd w:id="6071"/>
    </w:p>
    <w:p w14:paraId="04899CC8" w14:textId="77777777" w:rsidR="00776774" w:rsidRPr="00140E21" w:rsidRDefault="00776774" w:rsidP="00776774">
      <w:pPr>
        <w:pStyle w:val="Heading5"/>
        <w:rPr>
          <w:lang w:eastAsia="zh-CN"/>
        </w:rPr>
      </w:pPr>
      <w:bookmarkStart w:id="6072" w:name="_Toc20204697"/>
      <w:bookmarkStart w:id="6073" w:name="_Toc27895411"/>
      <w:bookmarkStart w:id="6074" w:name="_Toc36192514"/>
      <w:bookmarkStart w:id="6075" w:name="_Toc45193616"/>
      <w:bookmarkStart w:id="6076" w:name="_Toc47593248"/>
      <w:bookmarkStart w:id="6077" w:name="_Toc51835335"/>
      <w:bookmarkStart w:id="6078" w:name="_Toc83355948"/>
      <w:r w:rsidRPr="00140E21">
        <w:rPr>
          <w:lang w:eastAsia="zh-CN"/>
        </w:rPr>
        <w:t>5.2.14.2.1</w:t>
      </w:r>
      <w:r w:rsidRPr="00140E21">
        <w:rPr>
          <w:lang w:eastAsia="zh-CN"/>
        </w:rPr>
        <w:tab/>
        <w:t>General</w:t>
      </w:r>
      <w:bookmarkEnd w:id="6072"/>
      <w:bookmarkEnd w:id="6073"/>
      <w:bookmarkEnd w:id="6074"/>
      <w:bookmarkEnd w:id="6075"/>
      <w:bookmarkEnd w:id="6076"/>
      <w:bookmarkEnd w:id="6077"/>
      <w:bookmarkEnd w:id="6078"/>
    </w:p>
    <w:p w14:paraId="2E5069D1" w14:textId="77777777" w:rsidR="00776774" w:rsidRPr="00140E21" w:rsidRDefault="00776774" w:rsidP="00776774">
      <w:pPr>
        <w:pStyle w:val="Heading5"/>
        <w:rPr>
          <w:lang w:eastAsia="zh-CN"/>
        </w:rPr>
      </w:pPr>
      <w:bookmarkStart w:id="6079" w:name="_Toc20204698"/>
      <w:bookmarkStart w:id="6080" w:name="_Toc27895412"/>
      <w:bookmarkStart w:id="6081" w:name="_Toc36192515"/>
      <w:bookmarkStart w:id="6082" w:name="_Toc45193617"/>
      <w:bookmarkStart w:id="6083" w:name="_Toc47593249"/>
      <w:bookmarkStart w:id="6084" w:name="_Toc51835336"/>
      <w:bookmarkStart w:id="6085" w:name="_Toc8335594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79"/>
      <w:bookmarkEnd w:id="6080"/>
      <w:bookmarkEnd w:id="6081"/>
      <w:bookmarkEnd w:id="6082"/>
      <w:bookmarkEnd w:id="6083"/>
      <w:bookmarkEnd w:id="6084"/>
      <w:bookmarkEnd w:id="6085"/>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lastRenderedPageBreak/>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86" w:name="_Toc20204699"/>
      <w:bookmarkStart w:id="6087" w:name="_Toc27895413"/>
      <w:bookmarkStart w:id="6088" w:name="_Toc36192516"/>
      <w:bookmarkStart w:id="6089" w:name="_Toc45193618"/>
      <w:bookmarkStart w:id="6090" w:name="_Toc47593250"/>
      <w:bookmarkStart w:id="6091" w:name="_Toc51835337"/>
      <w:bookmarkStart w:id="6092" w:name="_Toc83355950"/>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86"/>
      <w:bookmarkEnd w:id="6087"/>
      <w:bookmarkEnd w:id="6088"/>
      <w:bookmarkEnd w:id="6089"/>
      <w:bookmarkEnd w:id="6090"/>
      <w:bookmarkEnd w:id="6091"/>
      <w:bookmarkEnd w:id="6092"/>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093" w:name="_Toc20204700"/>
      <w:bookmarkStart w:id="6094" w:name="_Toc27895414"/>
      <w:bookmarkStart w:id="6095" w:name="_Toc36192517"/>
      <w:bookmarkStart w:id="6096" w:name="_Toc45193619"/>
      <w:bookmarkStart w:id="6097" w:name="_Toc47593251"/>
      <w:bookmarkStart w:id="6098" w:name="_Toc51835338"/>
      <w:bookmarkStart w:id="6099" w:name="_Toc8335595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093"/>
      <w:bookmarkEnd w:id="6094"/>
      <w:bookmarkEnd w:id="6095"/>
      <w:bookmarkEnd w:id="6096"/>
      <w:bookmarkEnd w:id="6097"/>
      <w:bookmarkEnd w:id="6098"/>
      <w:bookmarkEnd w:id="6099"/>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00" w:name="_Toc20204701"/>
      <w:bookmarkStart w:id="6101" w:name="_Toc27895415"/>
      <w:bookmarkStart w:id="6102" w:name="_Toc36192518"/>
      <w:bookmarkStart w:id="6103" w:name="_Toc45193620"/>
      <w:bookmarkStart w:id="6104" w:name="_Toc47593252"/>
      <w:bookmarkStart w:id="6105" w:name="_Toc51835339"/>
      <w:bookmarkStart w:id="6106" w:name="_Toc8335595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00"/>
      <w:bookmarkEnd w:id="6101"/>
      <w:bookmarkEnd w:id="6102"/>
      <w:bookmarkEnd w:id="6103"/>
      <w:bookmarkEnd w:id="6104"/>
      <w:bookmarkEnd w:id="6105"/>
      <w:bookmarkEnd w:id="6106"/>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107" w:name="_Toc20204702"/>
      <w:bookmarkStart w:id="6108" w:name="_Toc27895416"/>
      <w:bookmarkStart w:id="6109" w:name="_Toc36192519"/>
      <w:bookmarkStart w:id="6110" w:name="_Toc45193621"/>
      <w:bookmarkStart w:id="6111" w:name="_Toc47593253"/>
      <w:bookmarkStart w:id="6112" w:name="_Toc51835340"/>
      <w:bookmarkStart w:id="6113" w:name="_Toc83355953"/>
      <w:r w:rsidRPr="00140E21">
        <w:t>5.2.15</w:t>
      </w:r>
      <w:r w:rsidRPr="00140E21">
        <w:tab/>
        <w:t>LMF Services</w:t>
      </w:r>
      <w:bookmarkEnd w:id="6107"/>
      <w:bookmarkEnd w:id="6108"/>
      <w:bookmarkEnd w:id="6109"/>
      <w:bookmarkEnd w:id="6110"/>
      <w:bookmarkEnd w:id="6111"/>
      <w:bookmarkEnd w:id="6112"/>
      <w:bookmarkEnd w:id="6113"/>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14" w:name="_Toc20204703"/>
      <w:bookmarkStart w:id="6115" w:name="_Toc27895417"/>
      <w:bookmarkStart w:id="6116" w:name="_Toc36192520"/>
      <w:bookmarkStart w:id="6117" w:name="_Toc45193622"/>
      <w:bookmarkStart w:id="6118" w:name="_Toc47593254"/>
      <w:bookmarkStart w:id="6119" w:name="_Toc51835341"/>
      <w:bookmarkStart w:id="6120" w:name="_Toc83355954"/>
      <w:r w:rsidRPr="00140E21">
        <w:lastRenderedPageBreak/>
        <w:t>5.2.16</w:t>
      </w:r>
      <w:r w:rsidRPr="00140E21">
        <w:tab/>
        <w:t>NSSF Services</w:t>
      </w:r>
      <w:bookmarkEnd w:id="6114"/>
      <w:bookmarkEnd w:id="6115"/>
      <w:bookmarkEnd w:id="6116"/>
      <w:bookmarkEnd w:id="6117"/>
      <w:bookmarkEnd w:id="6118"/>
      <w:bookmarkEnd w:id="6119"/>
      <w:bookmarkEnd w:id="6120"/>
    </w:p>
    <w:p w14:paraId="2AA005D8" w14:textId="77777777" w:rsidR="00776774" w:rsidRPr="00140E21" w:rsidRDefault="00776774" w:rsidP="00776774">
      <w:pPr>
        <w:pStyle w:val="Heading4"/>
      </w:pPr>
      <w:bookmarkStart w:id="6121" w:name="_Toc20204704"/>
      <w:bookmarkStart w:id="6122" w:name="_Toc27895418"/>
      <w:bookmarkStart w:id="6123" w:name="_Toc36192521"/>
      <w:bookmarkStart w:id="6124" w:name="_Toc45193623"/>
      <w:bookmarkStart w:id="6125" w:name="_Toc47593255"/>
      <w:bookmarkStart w:id="6126" w:name="_Toc51835342"/>
      <w:bookmarkStart w:id="6127" w:name="_Toc83355955"/>
      <w:r w:rsidRPr="00140E21">
        <w:t>5.2.16.1</w:t>
      </w:r>
      <w:r w:rsidRPr="00140E21">
        <w:tab/>
        <w:t>General</w:t>
      </w:r>
      <w:bookmarkEnd w:id="6121"/>
      <w:bookmarkEnd w:id="6122"/>
      <w:bookmarkEnd w:id="6123"/>
      <w:bookmarkEnd w:id="6124"/>
      <w:bookmarkEnd w:id="6125"/>
      <w:bookmarkEnd w:id="6126"/>
      <w:bookmarkEnd w:id="6127"/>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r w:rsidR="003A38E5" w:rsidRPr="00140E21" w14:paraId="5572CB2E" w14:textId="77777777" w:rsidTr="003A38E5">
        <w:tc>
          <w:tcPr>
            <w:tcW w:w="2093" w:type="dxa"/>
            <w:tcBorders>
              <w:bottom w:val="nil"/>
            </w:tcBorders>
          </w:tcPr>
          <w:p w14:paraId="735FAAB2" w14:textId="208686D6" w:rsidR="003A38E5" w:rsidRPr="00140E21" w:rsidRDefault="003A38E5" w:rsidP="003A38E5">
            <w:pPr>
              <w:pStyle w:val="TAL"/>
              <w:rPr>
                <w:rFonts w:eastAsia="Malgun Gothic"/>
              </w:rPr>
            </w:pPr>
            <w:r>
              <w:rPr>
                <w:rFonts w:eastAsia="Malgun Gothic"/>
              </w:rPr>
              <w:t>Nnssf_NSRestriction</w:t>
            </w:r>
          </w:p>
        </w:tc>
        <w:tc>
          <w:tcPr>
            <w:tcW w:w="2335" w:type="dxa"/>
          </w:tcPr>
          <w:p w14:paraId="38247310" w14:textId="615A0951" w:rsidR="003A38E5" w:rsidRPr="00140E21" w:rsidRDefault="003A38E5" w:rsidP="003A38E5">
            <w:pPr>
              <w:pStyle w:val="TAL"/>
              <w:rPr>
                <w:rFonts w:eastAsia="SimSun"/>
              </w:rPr>
            </w:pPr>
            <w:r>
              <w:rPr>
                <w:rFonts w:eastAsia="SimSun"/>
              </w:rPr>
              <w:t>Subscribe</w:t>
            </w:r>
          </w:p>
        </w:tc>
        <w:tc>
          <w:tcPr>
            <w:tcW w:w="1890" w:type="dxa"/>
            <w:tcBorders>
              <w:bottom w:val="nil"/>
            </w:tcBorders>
            <w:shd w:val="clear" w:color="auto" w:fill="auto"/>
          </w:tcPr>
          <w:p w14:paraId="695F0527" w14:textId="38CA3471" w:rsidR="003A38E5" w:rsidRPr="00140E21" w:rsidRDefault="003A38E5" w:rsidP="003A38E5">
            <w:pPr>
              <w:pStyle w:val="TAC"/>
              <w:rPr>
                <w:rFonts w:eastAsia="Malgun Gothic"/>
              </w:rPr>
            </w:pPr>
            <w:r>
              <w:rPr>
                <w:rFonts w:eastAsia="Malgun Gothic"/>
              </w:rPr>
              <w:t>Subscribe/Notify</w:t>
            </w:r>
          </w:p>
        </w:tc>
        <w:tc>
          <w:tcPr>
            <w:tcW w:w="1710" w:type="dxa"/>
          </w:tcPr>
          <w:p w14:paraId="7D5588EC" w14:textId="24EBD7B6" w:rsidR="003A38E5" w:rsidRPr="00140E21" w:rsidRDefault="003A38E5" w:rsidP="003A38E5">
            <w:pPr>
              <w:pStyle w:val="TAC"/>
              <w:rPr>
                <w:rFonts w:eastAsia="SimSun"/>
              </w:rPr>
            </w:pPr>
            <w:r>
              <w:rPr>
                <w:rFonts w:eastAsia="SimSun"/>
              </w:rPr>
              <w:t>AMF</w:t>
            </w:r>
          </w:p>
        </w:tc>
      </w:tr>
      <w:tr w:rsidR="003A38E5" w:rsidRPr="00140E21" w14:paraId="4FBA79BF" w14:textId="77777777" w:rsidTr="003A38E5">
        <w:tc>
          <w:tcPr>
            <w:tcW w:w="2093" w:type="dxa"/>
            <w:tcBorders>
              <w:top w:val="nil"/>
            </w:tcBorders>
          </w:tcPr>
          <w:p w14:paraId="02EFAF11" w14:textId="77777777" w:rsidR="003A38E5" w:rsidRPr="00140E21" w:rsidRDefault="003A38E5" w:rsidP="003A38E5">
            <w:pPr>
              <w:pStyle w:val="TAL"/>
              <w:rPr>
                <w:rFonts w:eastAsia="Malgun Gothic"/>
              </w:rPr>
            </w:pPr>
          </w:p>
        </w:tc>
        <w:tc>
          <w:tcPr>
            <w:tcW w:w="2335" w:type="dxa"/>
          </w:tcPr>
          <w:p w14:paraId="401BCCF5" w14:textId="7B8C223C" w:rsidR="003A38E5" w:rsidRPr="00140E21" w:rsidRDefault="003A38E5" w:rsidP="003A38E5">
            <w:pPr>
              <w:pStyle w:val="TAL"/>
              <w:rPr>
                <w:rFonts w:eastAsia="SimSun"/>
              </w:rPr>
            </w:pPr>
            <w:r>
              <w:rPr>
                <w:rFonts w:eastAsia="SimSun"/>
              </w:rPr>
              <w:t>Notify</w:t>
            </w:r>
          </w:p>
        </w:tc>
        <w:tc>
          <w:tcPr>
            <w:tcW w:w="1890" w:type="dxa"/>
            <w:tcBorders>
              <w:top w:val="nil"/>
            </w:tcBorders>
            <w:shd w:val="clear" w:color="auto" w:fill="auto"/>
          </w:tcPr>
          <w:p w14:paraId="0592AC2D" w14:textId="240E4EFF" w:rsidR="003A38E5" w:rsidRPr="00140E21" w:rsidRDefault="003A38E5" w:rsidP="003A38E5">
            <w:pPr>
              <w:pStyle w:val="TAC"/>
              <w:rPr>
                <w:rFonts w:eastAsia="Malgun Gothic"/>
              </w:rPr>
            </w:pPr>
          </w:p>
        </w:tc>
        <w:tc>
          <w:tcPr>
            <w:tcW w:w="1710" w:type="dxa"/>
          </w:tcPr>
          <w:p w14:paraId="66E3E44E" w14:textId="086A6D8D" w:rsidR="003A38E5" w:rsidRPr="00140E21" w:rsidRDefault="003A38E5" w:rsidP="003A38E5">
            <w:pPr>
              <w:pStyle w:val="TAC"/>
              <w:rPr>
                <w:rFonts w:eastAsia="SimSun"/>
              </w:rPr>
            </w:pPr>
            <w:r>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28" w:name="_Toc20204705"/>
      <w:bookmarkStart w:id="6129" w:name="_Toc27895419"/>
      <w:bookmarkStart w:id="6130" w:name="_Toc36192522"/>
      <w:bookmarkStart w:id="6131" w:name="_Toc45193624"/>
      <w:bookmarkStart w:id="6132" w:name="_Toc47593256"/>
      <w:bookmarkStart w:id="6133" w:name="_Toc51835343"/>
      <w:bookmarkStart w:id="6134" w:name="_Toc83355956"/>
      <w:r w:rsidRPr="00140E21">
        <w:t>5.2.16.2</w:t>
      </w:r>
      <w:r w:rsidRPr="00140E21">
        <w:tab/>
        <w:t>Nnssf_NSSelection service</w:t>
      </w:r>
      <w:bookmarkEnd w:id="6128"/>
      <w:bookmarkEnd w:id="6129"/>
      <w:bookmarkEnd w:id="6130"/>
      <w:bookmarkEnd w:id="6131"/>
      <w:bookmarkEnd w:id="6132"/>
      <w:bookmarkEnd w:id="6133"/>
      <w:bookmarkEnd w:id="6134"/>
    </w:p>
    <w:p w14:paraId="077B7832" w14:textId="77777777" w:rsidR="00776774" w:rsidRPr="00140E21" w:rsidRDefault="00776774" w:rsidP="00776774">
      <w:pPr>
        <w:pStyle w:val="Heading5"/>
      </w:pPr>
      <w:bookmarkStart w:id="6135" w:name="_Toc20204706"/>
      <w:bookmarkStart w:id="6136" w:name="_Toc27895420"/>
      <w:bookmarkStart w:id="6137" w:name="_Toc36192523"/>
      <w:bookmarkStart w:id="6138" w:name="_Toc45193625"/>
      <w:bookmarkStart w:id="6139" w:name="_Toc47593257"/>
      <w:bookmarkStart w:id="6140" w:name="_Toc51835344"/>
      <w:bookmarkStart w:id="6141" w:name="_Toc83355957"/>
      <w:r w:rsidRPr="00140E21">
        <w:rPr>
          <w:lang w:eastAsia="zh-CN"/>
        </w:rPr>
        <w:t>5.2.16.2.1</w:t>
      </w:r>
      <w:r w:rsidRPr="00140E21">
        <w:rPr>
          <w:lang w:eastAsia="zh-CN"/>
        </w:rPr>
        <w:tab/>
      </w:r>
      <w:r w:rsidRPr="00140E21">
        <w:t>Nnssf_NSSelection_Get service operation</w:t>
      </w:r>
      <w:bookmarkEnd w:id="6135"/>
      <w:bookmarkEnd w:id="6136"/>
      <w:bookmarkEnd w:id="6137"/>
      <w:bookmarkEnd w:id="6138"/>
      <w:bookmarkEnd w:id="6139"/>
      <w:bookmarkEnd w:id="6140"/>
      <w:bookmarkEnd w:id="6141"/>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lastRenderedPageBreak/>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6A65387C"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 and the corresponding Mapping Of Allowed NSSAIs for current Access Type and other Access Type</w:t>
      </w:r>
      <w:r w:rsidR="000D524E">
        <w:t>, Rejected S-NSSAI(s) for RA</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41AF71F"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Pr="00140E21">
        <w:t>.</w:t>
      </w:r>
    </w:p>
    <w:p w14:paraId="1DE9F815" w14:textId="77777777" w:rsidR="00776774" w:rsidRPr="00140E21" w:rsidRDefault="00776774" w:rsidP="00776774">
      <w:r w:rsidRPr="00140E21">
        <w:lastRenderedPageBreak/>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42" w:name="_Toc20204707"/>
      <w:bookmarkStart w:id="6143" w:name="_Toc27895421"/>
      <w:bookmarkStart w:id="6144" w:name="_Toc36192524"/>
      <w:bookmarkStart w:id="6145" w:name="_Toc45193626"/>
      <w:bookmarkStart w:id="6146" w:name="_Toc47593258"/>
      <w:bookmarkStart w:id="6147" w:name="_Toc51835345"/>
      <w:bookmarkStart w:id="6148" w:name="_Toc83355958"/>
      <w:r w:rsidRPr="00140E21">
        <w:t>5.2.16.3</w:t>
      </w:r>
      <w:r w:rsidRPr="00140E21">
        <w:tab/>
        <w:t>Nnssf_NSSAIAvailability service</w:t>
      </w:r>
      <w:bookmarkEnd w:id="6142"/>
      <w:bookmarkEnd w:id="6143"/>
      <w:bookmarkEnd w:id="6144"/>
      <w:bookmarkEnd w:id="6145"/>
      <w:bookmarkEnd w:id="6146"/>
      <w:bookmarkEnd w:id="6147"/>
      <w:bookmarkEnd w:id="6148"/>
    </w:p>
    <w:p w14:paraId="29DC09D7" w14:textId="77777777" w:rsidR="00776774" w:rsidRPr="00140E21" w:rsidRDefault="00776774" w:rsidP="00776774">
      <w:pPr>
        <w:pStyle w:val="Heading5"/>
        <w:rPr>
          <w:lang w:eastAsia="zh-CN"/>
        </w:rPr>
      </w:pPr>
      <w:bookmarkStart w:id="6149" w:name="_Toc20204708"/>
      <w:bookmarkStart w:id="6150" w:name="_Toc27895422"/>
      <w:bookmarkStart w:id="6151" w:name="_Toc36192525"/>
      <w:bookmarkStart w:id="6152" w:name="_Toc45193627"/>
      <w:bookmarkStart w:id="6153" w:name="_Toc47593259"/>
      <w:bookmarkStart w:id="6154" w:name="_Toc51835346"/>
      <w:bookmarkStart w:id="6155" w:name="_Toc83355959"/>
      <w:r w:rsidRPr="00140E21">
        <w:rPr>
          <w:lang w:eastAsia="zh-CN"/>
        </w:rPr>
        <w:t>5.2.16.3.1</w:t>
      </w:r>
      <w:r w:rsidRPr="00140E21">
        <w:rPr>
          <w:lang w:eastAsia="zh-CN"/>
        </w:rPr>
        <w:tab/>
        <w:t>General</w:t>
      </w:r>
      <w:bookmarkEnd w:id="6149"/>
      <w:bookmarkEnd w:id="6150"/>
      <w:bookmarkEnd w:id="6151"/>
      <w:bookmarkEnd w:id="6152"/>
      <w:bookmarkEnd w:id="6153"/>
      <w:bookmarkEnd w:id="6154"/>
      <w:bookmarkEnd w:id="6155"/>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56" w:name="_Toc20204709"/>
      <w:bookmarkStart w:id="6157" w:name="_Toc27895423"/>
      <w:bookmarkStart w:id="6158" w:name="_Toc36192526"/>
      <w:bookmarkStart w:id="6159" w:name="_Toc45193628"/>
      <w:bookmarkStart w:id="6160" w:name="_Toc47593260"/>
      <w:bookmarkStart w:id="6161"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62" w:name="_Toc83355960"/>
      <w:r w:rsidRPr="00140E21">
        <w:rPr>
          <w:lang w:eastAsia="zh-CN"/>
        </w:rPr>
        <w:t>5.2.16.3.2</w:t>
      </w:r>
      <w:r w:rsidRPr="00140E21">
        <w:rPr>
          <w:lang w:eastAsia="zh-CN"/>
        </w:rPr>
        <w:tab/>
      </w:r>
      <w:r w:rsidRPr="00140E21">
        <w:t>Nnssf_NSSAIAvailability_Update service operation</w:t>
      </w:r>
      <w:bookmarkEnd w:id="6156"/>
      <w:bookmarkEnd w:id="6157"/>
      <w:bookmarkEnd w:id="6158"/>
      <w:bookmarkEnd w:id="6159"/>
      <w:bookmarkEnd w:id="6160"/>
      <w:bookmarkEnd w:id="6161"/>
      <w:bookmarkEnd w:id="6162"/>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077E5633"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55B2983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63" w:name="_Toc20204710"/>
      <w:bookmarkStart w:id="6164" w:name="_Toc27895424"/>
      <w:bookmarkStart w:id="6165" w:name="_Toc36192527"/>
      <w:bookmarkStart w:id="6166" w:name="_Toc45193629"/>
      <w:bookmarkStart w:id="6167" w:name="_Toc47593261"/>
      <w:bookmarkStart w:id="6168" w:name="_Toc51835348"/>
      <w:bookmarkStart w:id="6169" w:name="_Toc83355961"/>
      <w:r w:rsidRPr="00140E21">
        <w:rPr>
          <w:lang w:eastAsia="zh-CN"/>
        </w:rPr>
        <w:t>5.2.16.3.3</w:t>
      </w:r>
      <w:r w:rsidRPr="00140E21">
        <w:rPr>
          <w:lang w:eastAsia="zh-CN"/>
        </w:rPr>
        <w:tab/>
      </w:r>
      <w:r w:rsidRPr="00140E21">
        <w:t>Nnssf_NSSAIAvailability_Notify service operation</w:t>
      </w:r>
      <w:bookmarkEnd w:id="6163"/>
      <w:bookmarkEnd w:id="6164"/>
      <w:bookmarkEnd w:id="6165"/>
      <w:bookmarkEnd w:id="6166"/>
      <w:bookmarkEnd w:id="6167"/>
      <w:bookmarkEnd w:id="6168"/>
      <w:bookmarkEnd w:id="6169"/>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70" w:name="_Toc20204711"/>
      <w:bookmarkStart w:id="6171" w:name="_Toc27895425"/>
      <w:bookmarkStart w:id="6172" w:name="_Toc36192528"/>
      <w:bookmarkStart w:id="6173" w:name="_Toc45193630"/>
      <w:bookmarkStart w:id="6174" w:name="_Toc47593262"/>
      <w:bookmarkStart w:id="6175" w:name="_Toc51835349"/>
      <w:bookmarkStart w:id="6176" w:name="_Toc83355962"/>
      <w:r w:rsidRPr="00140E21">
        <w:t>5.2.16.3.4</w:t>
      </w:r>
      <w:r w:rsidRPr="00140E21">
        <w:tab/>
        <w:t>Nnssf_NSSAIAvailability_Subscribe service operation</w:t>
      </w:r>
      <w:bookmarkEnd w:id="6170"/>
      <w:bookmarkEnd w:id="6171"/>
      <w:bookmarkEnd w:id="6172"/>
      <w:bookmarkEnd w:id="6173"/>
      <w:bookmarkEnd w:id="6174"/>
      <w:bookmarkEnd w:id="6175"/>
      <w:bookmarkEnd w:id="6176"/>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lastRenderedPageBreak/>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09CC1647"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 and authorized by the NSSF for the TAI, and 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177" w:name="_Toc20204712"/>
      <w:bookmarkStart w:id="6178" w:name="_Toc27895426"/>
      <w:bookmarkStart w:id="6179" w:name="_Toc36192529"/>
      <w:bookmarkStart w:id="6180" w:name="_Toc45193631"/>
      <w:bookmarkStart w:id="6181" w:name="_Toc47593263"/>
      <w:bookmarkStart w:id="6182" w:name="_Toc51835350"/>
      <w:bookmarkStart w:id="6183" w:name="_Toc83355963"/>
      <w:r w:rsidRPr="00140E21">
        <w:t>5.2.16.3.5</w:t>
      </w:r>
      <w:r w:rsidRPr="00140E21">
        <w:tab/>
        <w:t>Nnssf_NSSAIAvailability_Unsubscribe service operation</w:t>
      </w:r>
      <w:bookmarkEnd w:id="6177"/>
      <w:bookmarkEnd w:id="6178"/>
      <w:bookmarkEnd w:id="6179"/>
      <w:bookmarkEnd w:id="6180"/>
      <w:bookmarkEnd w:id="6181"/>
      <w:bookmarkEnd w:id="6182"/>
      <w:bookmarkEnd w:id="6183"/>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84" w:name="_Toc20204713"/>
      <w:bookmarkStart w:id="6185" w:name="_Toc27895427"/>
      <w:bookmarkStart w:id="6186" w:name="_Toc36192530"/>
      <w:bookmarkStart w:id="6187" w:name="_Toc45193632"/>
      <w:bookmarkStart w:id="6188" w:name="_Toc47593264"/>
      <w:bookmarkStart w:id="6189" w:name="_Toc51835351"/>
      <w:bookmarkStart w:id="6190" w:name="_Toc83355964"/>
      <w:r w:rsidRPr="00140E21">
        <w:t>5.2.16.3.6</w:t>
      </w:r>
      <w:r w:rsidRPr="00140E21">
        <w:tab/>
        <w:t>Nnssf_NSSAIAvailability_Delete service operation</w:t>
      </w:r>
      <w:bookmarkEnd w:id="6184"/>
      <w:bookmarkEnd w:id="6185"/>
      <w:bookmarkEnd w:id="6186"/>
      <w:bookmarkEnd w:id="6187"/>
      <w:bookmarkEnd w:id="6188"/>
      <w:bookmarkEnd w:id="6189"/>
      <w:bookmarkEnd w:id="6190"/>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191" w:name="_Toc20204714"/>
      <w:bookmarkStart w:id="6192" w:name="_Toc27895428"/>
      <w:bookmarkStart w:id="6193" w:name="_Toc36192531"/>
      <w:bookmarkStart w:id="6194" w:name="_Toc45193633"/>
      <w:bookmarkStart w:id="6195" w:name="_Toc47593265"/>
      <w:bookmarkStart w:id="6196" w:name="_Toc51835352"/>
      <w:bookmarkStart w:id="6197" w:name="_Toc83355965"/>
      <w:r>
        <w:t>5.2.16.4</w:t>
      </w:r>
      <w:r w:rsidR="00685B7C">
        <w:tab/>
        <w:t>Void</w:t>
      </w:r>
      <w:bookmarkEnd w:id="6197"/>
    </w:p>
    <w:p w14:paraId="4240F5D9" w14:textId="77777777" w:rsidR="00685B7C" w:rsidRDefault="00685B7C" w:rsidP="002217D3"/>
    <w:p w14:paraId="3B1B7C72" w14:textId="77777777" w:rsidR="00776774" w:rsidRPr="00140E21" w:rsidRDefault="00776774" w:rsidP="00776774">
      <w:pPr>
        <w:pStyle w:val="Heading3"/>
      </w:pPr>
      <w:bookmarkStart w:id="6198" w:name="_Toc83355966"/>
      <w:r w:rsidRPr="00140E21">
        <w:t>5.2.17</w:t>
      </w:r>
      <w:r w:rsidRPr="00140E21">
        <w:tab/>
        <w:t>CHF Spending Limit Control Service</w:t>
      </w:r>
      <w:bookmarkEnd w:id="6191"/>
      <w:bookmarkEnd w:id="6192"/>
      <w:bookmarkEnd w:id="6193"/>
      <w:bookmarkEnd w:id="6194"/>
      <w:bookmarkEnd w:id="6195"/>
      <w:bookmarkEnd w:id="6196"/>
      <w:bookmarkEnd w:id="6198"/>
    </w:p>
    <w:p w14:paraId="2881F782" w14:textId="77777777" w:rsidR="00776774" w:rsidRPr="00140E21" w:rsidRDefault="00776774" w:rsidP="00776774">
      <w:pPr>
        <w:pStyle w:val="Heading4"/>
      </w:pPr>
      <w:bookmarkStart w:id="6199" w:name="_Toc20204715"/>
      <w:bookmarkStart w:id="6200" w:name="_Toc27895429"/>
      <w:bookmarkStart w:id="6201" w:name="_Toc36192532"/>
      <w:bookmarkStart w:id="6202" w:name="_Toc45193634"/>
      <w:bookmarkStart w:id="6203" w:name="_Toc47593266"/>
      <w:bookmarkStart w:id="6204" w:name="_Toc51835353"/>
      <w:bookmarkStart w:id="6205" w:name="_Toc83355967"/>
      <w:r w:rsidRPr="00140E21">
        <w:t>5.2.17.1</w:t>
      </w:r>
      <w:r w:rsidRPr="00140E21">
        <w:tab/>
        <w:t>General</w:t>
      </w:r>
      <w:bookmarkEnd w:id="6199"/>
      <w:bookmarkEnd w:id="6200"/>
      <w:bookmarkEnd w:id="6201"/>
      <w:bookmarkEnd w:id="6202"/>
      <w:bookmarkEnd w:id="6203"/>
      <w:bookmarkEnd w:id="6204"/>
      <w:bookmarkEnd w:id="6205"/>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06" w:name="_Toc20204716"/>
      <w:bookmarkStart w:id="6207" w:name="_Toc27895430"/>
      <w:bookmarkStart w:id="6208" w:name="_Toc36192533"/>
      <w:bookmarkStart w:id="6209" w:name="_Toc45193635"/>
      <w:bookmarkStart w:id="6210" w:name="_Toc47593267"/>
      <w:bookmarkStart w:id="6211" w:name="_Toc51835354"/>
      <w:bookmarkStart w:id="6212" w:name="_Toc83355968"/>
      <w:r w:rsidRPr="00140E21">
        <w:lastRenderedPageBreak/>
        <w:t>5.2.17.2</w:t>
      </w:r>
      <w:r w:rsidRPr="00140E21">
        <w:tab/>
        <w:t>Nchf_SpendingLimitControl service</w:t>
      </w:r>
      <w:bookmarkEnd w:id="6206"/>
      <w:bookmarkEnd w:id="6207"/>
      <w:bookmarkEnd w:id="6208"/>
      <w:bookmarkEnd w:id="6209"/>
      <w:bookmarkEnd w:id="6210"/>
      <w:bookmarkEnd w:id="6211"/>
      <w:bookmarkEnd w:id="6212"/>
    </w:p>
    <w:p w14:paraId="7082D5D1" w14:textId="77777777" w:rsidR="00776774" w:rsidRPr="00140E21" w:rsidRDefault="00776774" w:rsidP="00776774">
      <w:pPr>
        <w:pStyle w:val="Heading5"/>
      </w:pPr>
      <w:bookmarkStart w:id="6213" w:name="_Toc20204717"/>
      <w:bookmarkStart w:id="6214" w:name="_Toc27895431"/>
      <w:bookmarkStart w:id="6215" w:name="_Toc36192534"/>
      <w:bookmarkStart w:id="6216" w:name="_Toc45193636"/>
      <w:bookmarkStart w:id="6217" w:name="_Toc47593268"/>
      <w:bookmarkStart w:id="6218" w:name="_Toc51835355"/>
      <w:bookmarkStart w:id="6219" w:name="_Toc83355969"/>
      <w:r w:rsidRPr="00140E21">
        <w:t>5.2.17.2.1</w:t>
      </w:r>
      <w:r w:rsidRPr="00140E21">
        <w:tab/>
        <w:t>General</w:t>
      </w:r>
      <w:bookmarkEnd w:id="6213"/>
      <w:bookmarkEnd w:id="6214"/>
      <w:bookmarkEnd w:id="6215"/>
      <w:bookmarkEnd w:id="6216"/>
      <w:bookmarkEnd w:id="6217"/>
      <w:bookmarkEnd w:id="6218"/>
      <w:bookmarkEnd w:id="6219"/>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20" w:name="_Toc20204718"/>
      <w:bookmarkStart w:id="6221" w:name="_Toc27895432"/>
      <w:bookmarkStart w:id="6222" w:name="_Toc36192535"/>
      <w:bookmarkStart w:id="6223" w:name="_Toc45193637"/>
      <w:bookmarkStart w:id="6224" w:name="_Toc47593269"/>
      <w:bookmarkStart w:id="6225" w:name="_Toc51835356"/>
      <w:bookmarkStart w:id="6226" w:name="_Toc83355970"/>
      <w:r w:rsidRPr="00140E21">
        <w:t>5.2.17.2.2</w:t>
      </w:r>
      <w:r w:rsidRPr="00140E21">
        <w:tab/>
        <w:t>Nchf_SpendingLimitControl Subscribe service operation</w:t>
      </w:r>
      <w:bookmarkEnd w:id="6220"/>
      <w:bookmarkEnd w:id="6221"/>
      <w:bookmarkEnd w:id="6222"/>
      <w:bookmarkEnd w:id="6223"/>
      <w:bookmarkEnd w:id="6224"/>
      <w:bookmarkEnd w:id="6225"/>
      <w:bookmarkEnd w:id="6226"/>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27" w:name="_Toc20204719"/>
      <w:bookmarkStart w:id="6228" w:name="_Toc27895433"/>
      <w:bookmarkStart w:id="6229" w:name="_Toc36192536"/>
      <w:bookmarkStart w:id="6230" w:name="_Toc45193638"/>
      <w:bookmarkStart w:id="6231" w:name="_Toc47593270"/>
      <w:bookmarkStart w:id="6232" w:name="_Toc51835357"/>
      <w:bookmarkStart w:id="6233" w:name="_Toc83355971"/>
      <w:r w:rsidRPr="00140E21">
        <w:t>5.2.17.2.3</w:t>
      </w:r>
      <w:r w:rsidRPr="00140E21">
        <w:tab/>
        <w:t>Nchf_SpendingLimitControl Unsubscribe service operation</w:t>
      </w:r>
      <w:bookmarkEnd w:id="6227"/>
      <w:bookmarkEnd w:id="6228"/>
      <w:bookmarkEnd w:id="6229"/>
      <w:bookmarkEnd w:id="6230"/>
      <w:bookmarkEnd w:id="6231"/>
      <w:bookmarkEnd w:id="6232"/>
      <w:bookmarkEnd w:id="6233"/>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34" w:name="_Toc20204720"/>
      <w:bookmarkStart w:id="6235" w:name="_Toc27895434"/>
      <w:bookmarkStart w:id="6236" w:name="_Toc36192537"/>
      <w:bookmarkStart w:id="6237" w:name="_Toc45193639"/>
      <w:bookmarkStart w:id="6238" w:name="_Toc47593271"/>
      <w:bookmarkStart w:id="6239" w:name="_Toc51835358"/>
      <w:bookmarkStart w:id="6240" w:name="_Toc83355972"/>
      <w:r w:rsidRPr="00140E21">
        <w:t>5.2.17.2.4</w:t>
      </w:r>
      <w:r w:rsidRPr="00140E21">
        <w:tab/>
        <w:t>Nchf_SpendingLimitControl Notify service operation</w:t>
      </w:r>
      <w:bookmarkEnd w:id="6234"/>
      <w:bookmarkEnd w:id="6235"/>
      <w:bookmarkEnd w:id="6236"/>
      <w:bookmarkEnd w:id="6237"/>
      <w:bookmarkEnd w:id="6238"/>
      <w:bookmarkEnd w:id="6239"/>
      <w:bookmarkEnd w:id="6240"/>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41" w:name="_Toc20204721"/>
      <w:bookmarkStart w:id="6242" w:name="_Toc27895435"/>
      <w:bookmarkStart w:id="6243" w:name="_Toc36192538"/>
      <w:bookmarkStart w:id="6244" w:name="_Toc45193640"/>
      <w:bookmarkStart w:id="6245" w:name="_Toc47593272"/>
      <w:bookmarkStart w:id="6246" w:name="_Toc51835359"/>
      <w:bookmarkStart w:id="6247" w:name="_Toc83355973"/>
      <w:r w:rsidRPr="00140E21">
        <w:lastRenderedPageBreak/>
        <w:t>5.2.18</w:t>
      </w:r>
      <w:r w:rsidRPr="00140E21">
        <w:tab/>
        <w:t>UCMF Services</w:t>
      </w:r>
      <w:bookmarkEnd w:id="6241"/>
      <w:bookmarkEnd w:id="6242"/>
      <w:bookmarkEnd w:id="6243"/>
      <w:bookmarkEnd w:id="6244"/>
      <w:bookmarkEnd w:id="6245"/>
      <w:bookmarkEnd w:id="6246"/>
      <w:bookmarkEnd w:id="6247"/>
    </w:p>
    <w:p w14:paraId="7232F518" w14:textId="77777777" w:rsidR="00776774" w:rsidRPr="00140E21" w:rsidRDefault="00776774" w:rsidP="00776774">
      <w:pPr>
        <w:pStyle w:val="Heading4"/>
      </w:pPr>
      <w:bookmarkStart w:id="6248" w:name="_Toc20204722"/>
      <w:bookmarkStart w:id="6249" w:name="_Toc27895436"/>
      <w:bookmarkStart w:id="6250" w:name="_Toc36192539"/>
      <w:bookmarkStart w:id="6251" w:name="_Toc45193641"/>
      <w:bookmarkStart w:id="6252" w:name="_Toc47593273"/>
      <w:bookmarkStart w:id="6253" w:name="_Toc51835360"/>
      <w:bookmarkStart w:id="6254" w:name="_Toc83355974"/>
      <w:r w:rsidRPr="00140E21">
        <w:t>5.2.18.1</w:t>
      </w:r>
      <w:r w:rsidRPr="00140E21">
        <w:tab/>
        <w:t>General</w:t>
      </w:r>
      <w:bookmarkEnd w:id="6248"/>
      <w:bookmarkEnd w:id="6249"/>
      <w:bookmarkEnd w:id="6250"/>
      <w:bookmarkEnd w:id="6251"/>
      <w:bookmarkEnd w:id="6252"/>
      <w:bookmarkEnd w:id="6253"/>
      <w:bookmarkEnd w:id="6254"/>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55" w:name="_Toc20204723"/>
      <w:bookmarkStart w:id="6256" w:name="_Toc27895437"/>
      <w:bookmarkStart w:id="6257" w:name="_Toc36192540"/>
      <w:bookmarkStart w:id="6258" w:name="_Toc45193642"/>
      <w:bookmarkStart w:id="6259" w:name="_Toc47593274"/>
      <w:bookmarkStart w:id="6260" w:name="_Toc51835361"/>
      <w:bookmarkStart w:id="6261" w:name="_Toc83355975"/>
      <w:r w:rsidRPr="00140E21">
        <w:t>5.2.18.2</w:t>
      </w:r>
      <w:r w:rsidRPr="00140E21">
        <w:tab/>
        <w:t>Nucmf_Provisioning service</w:t>
      </w:r>
      <w:bookmarkEnd w:id="6255"/>
      <w:bookmarkEnd w:id="6256"/>
      <w:bookmarkEnd w:id="6257"/>
      <w:bookmarkEnd w:id="6258"/>
      <w:bookmarkEnd w:id="6259"/>
      <w:bookmarkEnd w:id="6260"/>
      <w:bookmarkEnd w:id="6261"/>
    </w:p>
    <w:p w14:paraId="3C9D3D39" w14:textId="77777777" w:rsidR="00776774" w:rsidRPr="00140E21" w:rsidRDefault="00776774" w:rsidP="00776774">
      <w:pPr>
        <w:pStyle w:val="Heading5"/>
      </w:pPr>
      <w:bookmarkStart w:id="6262" w:name="_Toc20204724"/>
      <w:bookmarkStart w:id="6263" w:name="_Toc27895438"/>
      <w:bookmarkStart w:id="6264" w:name="_Toc36192541"/>
      <w:bookmarkStart w:id="6265" w:name="_Toc45193643"/>
      <w:bookmarkStart w:id="6266" w:name="_Toc47593275"/>
      <w:bookmarkStart w:id="6267" w:name="_Toc51835362"/>
      <w:bookmarkStart w:id="6268" w:name="_Toc83355976"/>
      <w:r w:rsidRPr="00140E21">
        <w:t>5.2.18.2.1</w:t>
      </w:r>
      <w:r w:rsidRPr="00140E21">
        <w:tab/>
        <w:t>Nucmf_Provisioning_Create service operation</w:t>
      </w:r>
      <w:bookmarkEnd w:id="6262"/>
      <w:bookmarkEnd w:id="6263"/>
      <w:bookmarkEnd w:id="6264"/>
      <w:bookmarkEnd w:id="6265"/>
      <w:bookmarkEnd w:id="6266"/>
      <w:bookmarkEnd w:id="6267"/>
      <w:bookmarkEnd w:id="6268"/>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269" w:name="_Toc20204725"/>
      <w:bookmarkStart w:id="6270" w:name="_Toc27895439"/>
      <w:bookmarkStart w:id="6271"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272" w:name="_Toc45193644"/>
      <w:bookmarkStart w:id="6273" w:name="_Toc47593276"/>
      <w:bookmarkStart w:id="6274" w:name="_Toc51835363"/>
      <w:bookmarkStart w:id="6275" w:name="_Toc83355977"/>
      <w:r w:rsidRPr="00140E21">
        <w:t>5.2.18.2.2</w:t>
      </w:r>
      <w:r w:rsidRPr="00140E21">
        <w:tab/>
        <w:t>Nucmf_Provisioning_Delete service operation</w:t>
      </w:r>
      <w:bookmarkEnd w:id="6269"/>
      <w:bookmarkEnd w:id="6270"/>
      <w:bookmarkEnd w:id="6271"/>
      <w:bookmarkEnd w:id="6272"/>
      <w:bookmarkEnd w:id="6273"/>
      <w:bookmarkEnd w:id="6274"/>
      <w:bookmarkEnd w:id="6275"/>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76" w:name="_Toc36192543"/>
      <w:bookmarkStart w:id="6277" w:name="_Toc45193645"/>
      <w:bookmarkStart w:id="6278" w:name="_Toc47593277"/>
      <w:bookmarkStart w:id="6279" w:name="_Toc51835364"/>
      <w:bookmarkStart w:id="6280" w:name="_Toc20204726"/>
      <w:bookmarkStart w:id="6281" w:name="_Toc27895440"/>
      <w:bookmarkStart w:id="6282" w:name="_Toc83355978"/>
      <w:r>
        <w:lastRenderedPageBreak/>
        <w:t>5.2.18.2.3</w:t>
      </w:r>
      <w:r>
        <w:tab/>
        <w:t>Nucmf_Provisioning_Update service operation</w:t>
      </w:r>
      <w:bookmarkEnd w:id="6276"/>
      <w:bookmarkEnd w:id="6277"/>
      <w:bookmarkEnd w:id="6278"/>
      <w:bookmarkEnd w:id="6279"/>
      <w:bookmarkEnd w:id="6282"/>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83" w:name="_Toc36192544"/>
      <w:bookmarkStart w:id="6284" w:name="_Toc45193646"/>
      <w:bookmarkStart w:id="6285" w:name="_Toc47593278"/>
      <w:bookmarkStart w:id="6286" w:name="_Toc51835365"/>
      <w:bookmarkStart w:id="6287" w:name="_Toc83355979"/>
      <w:r w:rsidRPr="00140E21">
        <w:t>5.2.18.3</w:t>
      </w:r>
      <w:r w:rsidRPr="00140E21">
        <w:tab/>
        <w:t>Nucmf_UECapabilityManagement Service</w:t>
      </w:r>
      <w:bookmarkEnd w:id="6280"/>
      <w:bookmarkEnd w:id="6281"/>
      <w:bookmarkEnd w:id="6283"/>
      <w:bookmarkEnd w:id="6284"/>
      <w:bookmarkEnd w:id="6285"/>
      <w:bookmarkEnd w:id="6286"/>
      <w:bookmarkEnd w:id="6287"/>
    </w:p>
    <w:p w14:paraId="378F23EE" w14:textId="77777777" w:rsidR="00776774" w:rsidRPr="00140E21" w:rsidRDefault="00776774" w:rsidP="00776774">
      <w:pPr>
        <w:pStyle w:val="Heading5"/>
      </w:pPr>
      <w:bookmarkStart w:id="6288" w:name="_Toc20204727"/>
      <w:bookmarkStart w:id="6289" w:name="_Toc27895441"/>
      <w:bookmarkStart w:id="6290" w:name="_Toc36192545"/>
      <w:bookmarkStart w:id="6291" w:name="_Toc45193647"/>
      <w:bookmarkStart w:id="6292" w:name="_Toc47593279"/>
      <w:bookmarkStart w:id="6293" w:name="_Toc51835366"/>
      <w:bookmarkStart w:id="6294" w:name="_Toc83355980"/>
      <w:r w:rsidRPr="00140E21">
        <w:t>5.2.18.3.1</w:t>
      </w:r>
      <w:r w:rsidRPr="00140E21">
        <w:tab/>
        <w:t>Nucmf_UECapabilityManagement Resolve service operation</w:t>
      </w:r>
      <w:bookmarkEnd w:id="6288"/>
      <w:bookmarkEnd w:id="6289"/>
      <w:bookmarkEnd w:id="6290"/>
      <w:bookmarkEnd w:id="6291"/>
      <w:bookmarkEnd w:id="6292"/>
      <w:bookmarkEnd w:id="6293"/>
      <w:bookmarkEnd w:id="6294"/>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295" w:name="_Toc20204728"/>
      <w:bookmarkStart w:id="6296" w:name="_Toc27895442"/>
      <w:bookmarkStart w:id="6297"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298" w:name="_Toc45193648"/>
      <w:bookmarkStart w:id="6299" w:name="_Toc47593280"/>
      <w:bookmarkStart w:id="6300" w:name="_Toc51835367"/>
      <w:bookmarkStart w:id="6301" w:name="_Toc83355981"/>
      <w:r w:rsidRPr="00140E21">
        <w:t>5.2.18.3.2</w:t>
      </w:r>
      <w:r w:rsidRPr="00140E21">
        <w:tab/>
        <w:t>Nucmf_UECapabilityManagement_Assign service operation</w:t>
      </w:r>
      <w:bookmarkEnd w:id="6295"/>
      <w:bookmarkEnd w:id="6296"/>
      <w:bookmarkEnd w:id="6297"/>
      <w:bookmarkEnd w:id="6298"/>
      <w:bookmarkEnd w:id="6299"/>
      <w:bookmarkEnd w:id="6300"/>
      <w:bookmarkEnd w:id="6301"/>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lastRenderedPageBreak/>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02" w:name="_Toc20204729"/>
      <w:bookmarkStart w:id="6303" w:name="_Toc27895443"/>
      <w:bookmarkStart w:id="6304"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05" w:name="_Toc45193649"/>
      <w:bookmarkStart w:id="6306" w:name="_Toc47593281"/>
      <w:bookmarkStart w:id="6307" w:name="_Toc51835368"/>
      <w:bookmarkStart w:id="6308" w:name="_Toc83355982"/>
      <w:r w:rsidRPr="00140E21">
        <w:rPr>
          <w:lang w:eastAsia="zh-CN"/>
        </w:rPr>
        <w:t>5.2.18.3.3</w:t>
      </w:r>
      <w:r w:rsidRPr="00140E21">
        <w:rPr>
          <w:lang w:eastAsia="zh-CN"/>
        </w:rPr>
        <w:tab/>
        <w:t>Nucmf_UECapabilityManagement_Subscribe service operation</w:t>
      </w:r>
      <w:bookmarkEnd w:id="6302"/>
      <w:bookmarkEnd w:id="6303"/>
      <w:bookmarkEnd w:id="6304"/>
      <w:bookmarkEnd w:id="6305"/>
      <w:bookmarkEnd w:id="6306"/>
      <w:bookmarkEnd w:id="6307"/>
      <w:bookmarkEnd w:id="630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09" w:name="_Toc20204730"/>
      <w:bookmarkStart w:id="6310" w:name="_Toc27895444"/>
      <w:bookmarkStart w:id="631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12" w:name="_Toc45193650"/>
      <w:bookmarkStart w:id="6313" w:name="_Toc47593282"/>
      <w:bookmarkStart w:id="6314" w:name="_Toc51835369"/>
      <w:bookmarkStart w:id="6315" w:name="_Toc83355983"/>
      <w:r w:rsidRPr="00140E21">
        <w:t>5.2.18.3.4</w:t>
      </w:r>
      <w:r w:rsidRPr="00140E21">
        <w:tab/>
        <w:t>Nucmf_UECapabilityManagement_Unsubscribe service operation</w:t>
      </w:r>
      <w:bookmarkEnd w:id="6309"/>
      <w:bookmarkEnd w:id="6310"/>
      <w:bookmarkEnd w:id="6311"/>
      <w:bookmarkEnd w:id="6312"/>
      <w:bookmarkEnd w:id="6313"/>
      <w:bookmarkEnd w:id="6314"/>
      <w:bookmarkEnd w:id="6315"/>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316" w:name="_Toc20204731"/>
      <w:bookmarkStart w:id="6317" w:name="_Toc27895445"/>
      <w:bookmarkStart w:id="6318" w:name="_Toc36192549"/>
      <w:bookmarkStart w:id="6319" w:name="_Toc45193651"/>
      <w:bookmarkStart w:id="6320" w:name="_Toc47593283"/>
      <w:bookmarkStart w:id="6321" w:name="_Toc51835370"/>
      <w:bookmarkStart w:id="6322" w:name="_Toc83355984"/>
      <w:r w:rsidRPr="00140E21">
        <w:t>5.2.18.3.5</w:t>
      </w:r>
      <w:r w:rsidRPr="00140E21">
        <w:tab/>
        <w:t>Nucmf_UECapabilityManagement_Notify service operation</w:t>
      </w:r>
      <w:bookmarkEnd w:id="6316"/>
      <w:bookmarkEnd w:id="6317"/>
      <w:bookmarkEnd w:id="6318"/>
      <w:bookmarkEnd w:id="6319"/>
      <w:bookmarkEnd w:id="6320"/>
      <w:bookmarkEnd w:id="6321"/>
      <w:bookmarkEnd w:id="6322"/>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23"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24" w:name="_Toc27895446"/>
      <w:bookmarkStart w:id="6325" w:name="_Toc36192550"/>
      <w:bookmarkStart w:id="6326" w:name="_Toc45193652"/>
      <w:bookmarkStart w:id="6327" w:name="_Toc47593284"/>
      <w:bookmarkStart w:id="6328" w:name="_Toc51835371"/>
      <w:bookmarkStart w:id="6329" w:name="_Toc83355985"/>
      <w:r w:rsidRPr="00140E21">
        <w:lastRenderedPageBreak/>
        <w:t>5.2.19</w:t>
      </w:r>
      <w:r w:rsidRPr="00140E21">
        <w:tab/>
        <w:t>AF Services</w:t>
      </w:r>
      <w:bookmarkEnd w:id="6323"/>
      <w:bookmarkEnd w:id="6324"/>
      <w:bookmarkEnd w:id="6325"/>
      <w:bookmarkEnd w:id="6326"/>
      <w:bookmarkEnd w:id="6327"/>
      <w:bookmarkEnd w:id="6328"/>
      <w:bookmarkEnd w:id="6329"/>
    </w:p>
    <w:p w14:paraId="4235BBDF" w14:textId="77777777" w:rsidR="00776774" w:rsidRPr="00140E21" w:rsidRDefault="00776774" w:rsidP="00776774">
      <w:pPr>
        <w:pStyle w:val="Heading4"/>
      </w:pPr>
      <w:bookmarkStart w:id="6330" w:name="_Toc20204733"/>
      <w:bookmarkStart w:id="6331" w:name="_Toc27895447"/>
      <w:bookmarkStart w:id="6332" w:name="_Toc36192551"/>
      <w:bookmarkStart w:id="6333" w:name="_Toc45193653"/>
      <w:bookmarkStart w:id="6334" w:name="_Toc47593285"/>
      <w:bookmarkStart w:id="6335" w:name="_Toc51835372"/>
      <w:bookmarkStart w:id="6336" w:name="_Toc83355986"/>
      <w:r w:rsidRPr="00140E21">
        <w:t>5.2.19.1</w:t>
      </w:r>
      <w:r w:rsidRPr="00140E21">
        <w:tab/>
        <w:t>General</w:t>
      </w:r>
      <w:bookmarkEnd w:id="6330"/>
      <w:bookmarkEnd w:id="6331"/>
      <w:bookmarkEnd w:id="6332"/>
      <w:bookmarkEnd w:id="6333"/>
      <w:bookmarkEnd w:id="6334"/>
      <w:bookmarkEnd w:id="6335"/>
      <w:bookmarkEnd w:id="6336"/>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EE66A3">
        <w:tc>
          <w:tcPr>
            <w:tcW w:w="2928" w:type="dxa"/>
            <w:tcBorders>
              <w:top w:val="nil"/>
              <w:bottom w:val="single" w:sz="4" w:space="0" w:color="auto"/>
            </w:tcBorders>
          </w:tcPr>
          <w:p w14:paraId="27E3A239" w14:textId="77777777" w:rsidR="00776774" w:rsidRPr="00140E21" w:rsidRDefault="00776774" w:rsidP="007F7E17">
            <w:pPr>
              <w:pStyle w:val="TAL"/>
            </w:pPr>
          </w:p>
        </w:tc>
        <w:tc>
          <w:tcPr>
            <w:tcW w:w="2268" w:type="dxa"/>
            <w:tcBorders>
              <w:bottom w:val="single" w:sz="4" w:space="0" w:color="auto"/>
            </w:tcBorders>
          </w:tcPr>
          <w:p w14:paraId="62D32BAA" w14:textId="77777777" w:rsidR="00776774" w:rsidRPr="00140E21" w:rsidRDefault="00776774" w:rsidP="007F7E17">
            <w:pPr>
              <w:pStyle w:val="TAL"/>
            </w:pPr>
            <w:r w:rsidRPr="00140E21">
              <w:t>Notify</w:t>
            </w:r>
          </w:p>
        </w:tc>
        <w:tc>
          <w:tcPr>
            <w:tcW w:w="2464" w:type="dxa"/>
            <w:tcBorders>
              <w:top w:val="nil"/>
              <w:bottom w:val="single" w:sz="4" w:space="0" w:color="auto"/>
            </w:tcBorders>
          </w:tcPr>
          <w:p w14:paraId="5A3EF31F" w14:textId="77777777" w:rsidR="00776774" w:rsidRPr="00140E21" w:rsidRDefault="00776774" w:rsidP="007F7E17">
            <w:pPr>
              <w:pStyle w:val="TAL"/>
            </w:pPr>
          </w:p>
        </w:tc>
        <w:tc>
          <w:tcPr>
            <w:tcW w:w="1788" w:type="dxa"/>
            <w:tcBorders>
              <w:bottom w:val="single" w:sz="4" w:space="0" w:color="auto"/>
            </w:tcBorders>
          </w:tcPr>
          <w:p w14:paraId="3C01C859" w14:textId="77777777" w:rsidR="00776774" w:rsidRPr="00140E21" w:rsidRDefault="00776774" w:rsidP="007F7E17">
            <w:pPr>
              <w:pStyle w:val="TAL"/>
            </w:pPr>
            <w:r w:rsidRPr="00140E21">
              <w:t>NEF, NWDAF</w:t>
            </w:r>
          </w:p>
        </w:tc>
      </w:tr>
      <w:tr w:rsidR="005E2F62" w:rsidRPr="00140E21" w14:paraId="425F5940" w14:textId="77777777" w:rsidTr="005E2F62">
        <w:tc>
          <w:tcPr>
            <w:tcW w:w="2928" w:type="dxa"/>
            <w:tcBorders>
              <w:top w:val="single" w:sz="4" w:space="0" w:color="auto"/>
            </w:tcBorders>
          </w:tcPr>
          <w:p w14:paraId="1AB26FF1" w14:textId="0DA63797" w:rsidR="005E2F62" w:rsidRPr="00140E21" w:rsidRDefault="005E2F62" w:rsidP="007F7E17">
            <w:pPr>
              <w:pStyle w:val="TAL"/>
            </w:pPr>
            <w:r>
              <w:t>Naf_ProSe</w:t>
            </w:r>
          </w:p>
        </w:tc>
        <w:tc>
          <w:tcPr>
            <w:tcW w:w="2268" w:type="dxa"/>
            <w:tcBorders>
              <w:top w:val="single" w:sz="4" w:space="0" w:color="auto"/>
            </w:tcBorders>
          </w:tcPr>
          <w:p w14:paraId="4A7D4226" w14:textId="0F30B95A" w:rsidR="005E2F62" w:rsidRPr="00140E21" w:rsidRDefault="005E2F62" w:rsidP="007F7E17">
            <w:pPr>
              <w:pStyle w:val="TAL"/>
            </w:pPr>
            <w:r>
              <w:t>AuthorizeDiscovery</w:t>
            </w:r>
          </w:p>
        </w:tc>
        <w:tc>
          <w:tcPr>
            <w:tcW w:w="2464" w:type="dxa"/>
            <w:tcBorders>
              <w:top w:val="single" w:sz="4" w:space="0" w:color="auto"/>
            </w:tcBorders>
          </w:tcPr>
          <w:p w14:paraId="425F7E3A" w14:textId="5245040C" w:rsidR="005E2F62" w:rsidRPr="00140E21" w:rsidRDefault="005E2F62" w:rsidP="007F7E17">
            <w:pPr>
              <w:pStyle w:val="TAL"/>
            </w:pPr>
            <w:r>
              <w:t>Request/Response</w:t>
            </w:r>
          </w:p>
        </w:tc>
        <w:tc>
          <w:tcPr>
            <w:tcW w:w="1788" w:type="dxa"/>
            <w:tcBorders>
              <w:top w:val="single" w:sz="4" w:space="0" w:color="auto"/>
            </w:tcBorders>
          </w:tcPr>
          <w:p w14:paraId="647A496A" w14:textId="18EF6300" w:rsidR="005E2F62" w:rsidRPr="00140E21" w:rsidRDefault="005E2F62" w:rsidP="007F7E17">
            <w:pPr>
              <w:pStyle w:val="TAL"/>
            </w:pPr>
            <w:r>
              <w:t>5G DDNMF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37" w:name="_Toc20204734"/>
      <w:bookmarkStart w:id="6338" w:name="_Toc27895448"/>
      <w:bookmarkStart w:id="6339" w:name="_Toc36192552"/>
      <w:bookmarkStart w:id="6340" w:name="_Toc45193654"/>
      <w:bookmarkStart w:id="6341" w:name="_Toc47593286"/>
      <w:bookmarkStart w:id="6342" w:name="_Toc51835373"/>
      <w:bookmarkStart w:id="6343" w:name="_Toc83355987"/>
      <w:r w:rsidRPr="00140E21">
        <w:t>5.2.19.2</w:t>
      </w:r>
      <w:r w:rsidRPr="00140E21">
        <w:tab/>
        <w:t>Naf_EventExposure service</w:t>
      </w:r>
      <w:bookmarkEnd w:id="6337"/>
      <w:bookmarkEnd w:id="6338"/>
      <w:bookmarkEnd w:id="6339"/>
      <w:bookmarkEnd w:id="6340"/>
      <w:bookmarkEnd w:id="6341"/>
      <w:bookmarkEnd w:id="6342"/>
      <w:bookmarkEnd w:id="6343"/>
    </w:p>
    <w:p w14:paraId="74290A02" w14:textId="77777777" w:rsidR="00776774" w:rsidRPr="00140E21" w:rsidRDefault="00776774" w:rsidP="00776774">
      <w:pPr>
        <w:pStyle w:val="Heading5"/>
      </w:pPr>
      <w:bookmarkStart w:id="6344" w:name="_Toc20204735"/>
      <w:bookmarkStart w:id="6345" w:name="_Toc27895449"/>
      <w:bookmarkStart w:id="6346" w:name="_Toc36192553"/>
      <w:bookmarkStart w:id="6347" w:name="_Toc45193655"/>
      <w:bookmarkStart w:id="6348" w:name="_Toc47593287"/>
      <w:bookmarkStart w:id="6349" w:name="_Toc51835374"/>
      <w:bookmarkStart w:id="6350" w:name="_Toc83355988"/>
      <w:r w:rsidRPr="00140E21">
        <w:t>5.2.19.2.1</w:t>
      </w:r>
      <w:r w:rsidRPr="00140E21">
        <w:tab/>
        <w:t>General</w:t>
      </w:r>
      <w:bookmarkEnd w:id="6344"/>
      <w:bookmarkEnd w:id="6345"/>
      <w:bookmarkEnd w:id="6346"/>
      <w:bookmarkEnd w:id="6347"/>
      <w:bookmarkEnd w:id="6348"/>
      <w:bookmarkEnd w:id="6349"/>
      <w:bookmarkEnd w:id="6350"/>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51"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68A8FC96" w14:textId="35EF0589" w:rsidR="006C03A0" w:rsidRDefault="006C03A0" w:rsidP="00776774">
      <w:pPr>
        <w:pStyle w:val="B1"/>
      </w:pPr>
      <w:r>
        <w:t>-</w:t>
      </w:r>
      <w:r>
        <w:tab/>
        <w:t>Collective Behaviour information, as defined in clause 6.5.2 of TS 23.288 [50].</w:t>
      </w:r>
    </w:p>
    <w:p w14:paraId="5F229D8C" w14:textId="1D5889BE"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352" w:name="_Toc27895450"/>
      <w:bookmarkStart w:id="6353"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54" w:name="_Toc45193656"/>
      <w:bookmarkStart w:id="6355" w:name="_Toc47593288"/>
      <w:bookmarkStart w:id="6356" w:name="_Toc51835375"/>
      <w:bookmarkStart w:id="6357" w:name="_Toc83355989"/>
      <w:r w:rsidRPr="00140E21">
        <w:t>5.2.19.2.2</w:t>
      </w:r>
      <w:r w:rsidRPr="00140E21">
        <w:tab/>
        <w:t>Naf_EventExposure_Subscribe service operation</w:t>
      </w:r>
      <w:bookmarkEnd w:id="6351"/>
      <w:bookmarkEnd w:id="6352"/>
      <w:bookmarkEnd w:id="6353"/>
      <w:bookmarkEnd w:id="6354"/>
      <w:bookmarkEnd w:id="6355"/>
      <w:bookmarkEnd w:id="6356"/>
      <w:bookmarkEnd w:id="6357"/>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389FCE9A" w:rsidR="00776774" w:rsidRPr="00140E21" w:rsidRDefault="00776774" w:rsidP="00776774">
      <w:r w:rsidRPr="00140E21">
        <w:rPr>
          <w:b/>
        </w:rPr>
        <w:t>Input, Required:</w:t>
      </w:r>
      <w:r>
        <w:t xml:space="preserve"> Target of Event Reporting</w:t>
      </w:r>
      <w:r w:rsidRPr="00140E21">
        <w:t>:</w:t>
      </w:r>
      <w:r w:rsidR="00526CD1">
        <w:t xml:space="preserve"> either</w:t>
      </w:r>
      <w:r w:rsidRPr="00140E21">
        <w:t xml:space="preserve"> UE ID(s),</w:t>
      </w:r>
      <w:r w:rsidR="00526CD1">
        <w:t xml:space="preserve"> or UE IP v4 address(es)</w:t>
      </w:r>
      <w:r w:rsidR="003050BF">
        <w:t>,</w:t>
      </w:r>
      <w:r w:rsidR="00526CD1">
        <w:t xml:space="preserve"> or UE IP v6 prefix(es), or</w:t>
      </w:r>
      <w:r w:rsidRPr="00140E21">
        <w:t xml:space="preserve"> </w:t>
      </w:r>
      <w:r w:rsidR="003050BF">
        <w:t>Internal/</w:t>
      </w:r>
      <w:r w:rsidRPr="00140E21">
        <w:t>External Group Identifier, or indication that any UE is targeted,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58" w:name="_Toc20204737"/>
      <w:bookmarkStart w:id="6359" w:name="_Toc27895451"/>
      <w:bookmarkStart w:id="6360" w:name="_Toc36192555"/>
      <w:bookmarkStart w:id="6361" w:name="_Toc45193657"/>
      <w:bookmarkStart w:id="6362" w:name="_Toc47593289"/>
      <w:bookmarkStart w:id="6363" w:name="_Toc51835376"/>
      <w:bookmarkStart w:id="6364" w:name="_Toc83355990"/>
      <w:r w:rsidRPr="00140E21">
        <w:t>5.2.19.2.3</w:t>
      </w:r>
      <w:r w:rsidRPr="00140E21">
        <w:tab/>
        <w:t>Naf_EventExposure_Unsubscribe service operation</w:t>
      </w:r>
      <w:bookmarkEnd w:id="6358"/>
      <w:bookmarkEnd w:id="6359"/>
      <w:bookmarkEnd w:id="6360"/>
      <w:bookmarkEnd w:id="6361"/>
      <w:bookmarkEnd w:id="6362"/>
      <w:bookmarkEnd w:id="6363"/>
      <w:bookmarkEnd w:id="636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65" w:name="_Toc20204738"/>
      <w:bookmarkStart w:id="6366" w:name="_Toc27895452"/>
      <w:bookmarkStart w:id="6367" w:name="_Toc36192556"/>
      <w:bookmarkStart w:id="6368" w:name="_Toc45193658"/>
      <w:bookmarkStart w:id="6369" w:name="_Toc47593290"/>
      <w:bookmarkStart w:id="6370" w:name="_Toc51835377"/>
      <w:bookmarkStart w:id="6371" w:name="_Toc83355991"/>
      <w:r w:rsidRPr="00140E21">
        <w:t>5.2.19.2.4</w:t>
      </w:r>
      <w:r w:rsidRPr="00140E21">
        <w:tab/>
        <w:t>Naf_EventExposure_Notify service operation</w:t>
      </w:r>
      <w:bookmarkEnd w:id="6365"/>
      <w:bookmarkEnd w:id="6366"/>
      <w:bookmarkEnd w:id="6367"/>
      <w:bookmarkEnd w:id="6368"/>
      <w:bookmarkEnd w:id="6369"/>
      <w:bookmarkEnd w:id="6370"/>
      <w:bookmarkEnd w:id="6371"/>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lastRenderedPageBreak/>
        <w:t>Output, Optional:</w:t>
      </w:r>
      <w:r w:rsidRPr="00140E21">
        <w:t xml:space="preserve"> None.</w:t>
      </w:r>
    </w:p>
    <w:p w14:paraId="3D8E6101" w14:textId="32574869" w:rsidR="005E2F62" w:rsidRDefault="005E2F62" w:rsidP="00EE66A3">
      <w:pPr>
        <w:pStyle w:val="Heading4"/>
      </w:pPr>
      <w:bookmarkStart w:id="6372" w:name="_Toc45193659"/>
      <w:bookmarkStart w:id="6373" w:name="_Toc47593291"/>
      <w:bookmarkStart w:id="6374" w:name="_Toc51835378"/>
      <w:bookmarkStart w:id="6375" w:name="_Toc83355992"/>
      <w:r>
        <w:t>5.2.19.3</w:t>
      </w:r>
      <w:r>
        <w:tab/>
        <w:t>Naf_ProSe service</w:t>
      </w:r>
      <w:bookmarkEnd w:id="6375"/>
    </w:p>
    <w:p w14:paraId="7E2CBA7A" w14:textId="77777777" w:rsidR="005E2F62" w:rsidRDefault="005E2F62" w:rsidP="00EE66A3">
      <w:pPr>
        <w:pStyle w:val="Heading5"/>
      </w:pPr>
      <w:bookmarkStart w:id="6376" w:name="_Toc83355993"/>
      <w:r>
        <w:t>5.2.19.3.1</w:t>
      </w:r>
      <w:r>
        <w:tab/>
        <w:t>General</w:t>
      </w:r>
      <w:bookmarkEnd w:id="6376"/>
    </w:p>
    <w:p w14:paraId="73230084" w14:textId="77777777" w:rsidR="005E2F62" w:rsidRDefault="005E2F62" w:rsidP="005E2F62">
      <w:r w:rsidRPr="00EE66A3">
        <w:rPr>
          <w:b/>
          <w:bCs/>
        </w:rPr>
        <w:t>Service description:</w:t>
      </w:r>
      <w:r>
        <w:t xml:space="preserve"> This service enables consumer NF to request authorization for Discovery Request.</w:t>
      </w:r>
    </w:p>
    <w:p w14:paraId="0E1B7B41" w14:textId="77777777" w:rsidR="005E2F62" w:rsidRDefault="005E2F62" w:rsidP="00EE66A3">
      <w:pPr>
        <w:pStyle w:val="Heading5"/>
      </w:pPr>
      <w:bookmarkStart w:id="6377" w:name="_Toc83355994"/>
      <w:r>
        <w:t>5.2.19.3.2</w:t>
      </w:r>
      <w:r>
        <w:tab/>
        <w:t>Naf_ProSe_AuthorizeDiscovery service operation</w:t>
      </w:r>
      <w:bookmarkEnd w:id="6377"/>
    </w:p>
    <w:p w14:paraId="69F27D6E" w14:textId="77777777" w:rsidR="005E2F62" w:rsidRDefault="005E2F62" w:rsidP="005E2F62">
      <w:r w:rsidRPr="00EE66A3">
        <w:rPr>
          <w:b/>
          <w:bCs/>
        </w:rPr>
        <w:t>Service operation name:</w:t>
      </w:r>
      <w:r>
        <w:t xml:space="preserve"> Naf_ProSe_AuthorizeDiscovery</w:t>
      </w:r>
    </w:p>
    <w:p w14:paraId="4556AA4B" w14:textId="77777777" w:rsidR="005E2F62" w:rsidRDefault="005E2F62" w:rsidP="005E2F62">
      <w:r w:rsidRPr="00EE66A3">
        <w:rPr>
          <w:b/>
          <w:bCs/>
        </w:rPr>
        <w:t>Description:</w:t>
      </w:r>
      <w:r>
        <w:t xml:space="preserve"> Authorize Discovery Request from the consumer NF.</w:t>
      </w:r>
    </w:p>
    <w:p w14:paraId="4A32225E" w14:textId="77777777" w:rsidR="005E2F62" w:rsidRDefault="005E2F62" w:rsidP="005E2F62">
      <w:r w:rsidRPr="00EE66A3">
        <w:rPr>
          <w:b/>
          <w:bCs/>
        </w:rPr>
        <w:t>Input, Required:</w:t>
      </w:r>
      <w:r>
        <w:t xml:space="preserve"> ProSe Application ID, Request Type.</w:t>
      </w:r>
    </w:p>
    <w:p w14:paraId="18872295" w14:textId="77777777" w:rsidR="005E2F62" w:rsidRDefault="005E2F62" w:rsidP="005E2F62">
      <w:r w:rsidRPr="00EE66A3">
        <w:rPr>
          <w:b/>
          <w:bCs/>
        </w:rPr>
        <w:t>Input, Optional:</w:t>
      </w:r>
      <w:r>
        <w:t xml:space="preserve"> Application Level Container, Allowed number of suffixes, RPAUID, Target RPAUID.</w:t>
      </w:r>
    </w:p>
    <w:p w14:paraId="6F4CDE0E" w14:textId="77777777" w:rsidR="005E2F62" w:rsidRDefault="005E2F62" w:rsidP="005E2F62">
      <w:r w:rsidRPr="00EE66A3">
        <w:rPr>
          <w:b/>
          <w:bCs/>
        </w:rPr>
        <w:t>Output, Required:</w:t>
      </w:r>
      <w:r>
        <w:t xml:space="preserve"> ProSe Application Code Suffix pool, Response Type, PDUID(s), Target PDUID.</w:t>
      </w:r>
    </w:p>
    <w:p w14:paraId="70B508C2" w14:textId="073A8EF3" w:rsidR="005E2F62" w:rsidRDefault="005E2F62" w:rsidP="005E2F62">
      <w:r w:rsidRPr="00EE66A3">
        <w:rPr>
          <w:b/>
          <w:bCs/>
        </w:rPr>
        <w:t>Output, Optional:</w:t>
      </w:r>
      <w:r>
        <w:t xml:space="preserve"> </w:t>
      </w:r>
      <w:r w:rsidR="00C67BF7">
        <w:t>Mask</w:t>
      </w:r>
      <w:r>
        <w:t>(s) for the ProSe Application Code Suffix(es) corresponding to ProSe Application ID, N sets of Target PDUID - Target RPAUID - Metadata Indicator.</w:t>
      </w:r>
    </w:p>
    <w:p w14:paraId="029D9738" w14:textId="457D4573" w:rsidR="005E2F62" w:rsidRDefault="005E2F62" w:rsidP="005E2F62">
      <w:r>
        <w:t>See clause 6.3.1 in TS 23.304 [77], for examples of usage of this service operation.</w:t>
      </w:r>
    </w:p>
    <w:p w14:paraId="6CFC0962" w14:textId="5414517F" w:rsidR="00776774" w:rsidRDefault="00776774" w:rsidP="00776774">
      <w:pPr>
        <w:pStyle w:val="Heading3"/>
      </w:pPr>
      <w:bookmarkStart w:id="6378" w:name="_Toc83355995"/>
      <w:r>
        <w:t>5.2.20</w:t>
      </w:r>
      <w:r>
        <w:tab/>
        <w:t>NSSAA</w:t>
      </w:r>
      <w:r w:rsidR="00D86C9A">
        <w:t>F</w:t>
      </w:r>
      <w:r>
        <w:t xml:space="preserve"> service</w:t>
      </w:r>
      <w:bookmarkEnd w:id="6372"/>
      <w:bookmarkEnd w:id="6373"/>
      <w:bookmarkEnd w:id="6374"/>
      <w:r w:rsidR="00D86C9A">
        <w:t>s</w:t>
      </w:r>
      <w:bookmarkEnd w:id="6378"/>
    </w:p>
    <w:p w14:paraId="1C00D8EF" w14:textId="77777777" w:rsidR="00776774" w:rsidRDefault="00776774" w:rsidP="00776774">
      <w:pPr>
        <w:pStyle w:val="Heading4"/>
      </w:pPr>
      <w:bookmarkStart w:id="6379" w:name="_Toc45193660"/>
      <w:bookmarkStart w:id="6380" w:name="_Toc47593292"/>
      <w:bookmarkStart w:id="6381" w:name="_Toc51835379"/>
      <w:bookmarkStart w:id="6382" w:name="_Toc83355996"/>
      <w:r>
        <w:t>5.2.20.1</w:t>
      </w:r>
      <w:r>
        <w:tab/>
        <w:t>General</w:t>
      </w:r>
      <w:bookmarkEnd w:id="6379"/>
      <w:bookmarkEnd w:id="6380"/>
      <w:bookmarkEnd w:id="6381"/>
      <w:bookmarkEnd w:id="6382"/>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383" w:name="_Toc45193661"/>
      <w:bookmarkStart w:id="6384" w:name="_Toc47593293"/>
      <w:bookmarkStart w:id="6385" w:name="_Toc51835380"/>
      <w:bookmarkStart w:id="6386" w:name="_Toc83355997"/>
      <w:r>
        <w:t>5.2.20.2</w:t>
      </w:r>
      <w:r>
        <w:tab/>
        <w:t>Nnssaaf_NSSAA service</w:t>
      </w:r>
      <w:bookmarkEnd w:id="6383"/>
      <w:bookmarkEnd w:id="6384"/>
      <w:bookmarkEnd w:id="6385"/>
      <w:bookmarkEnd w:id="6386"/>
    </w:p>
    <w:p w14:paraId="6E53FB71" w14:textId="77777777" w:rsidR="00776774" w:rsidRDefault="00776774" w:rsidP="00776774">
      <w:pPr>
        <w:pStyle w:val="Heading5"/>
      </w:pPr>
      <w:bookmarkStart w:id="6387" w:name="_Toc45193662"/>
      <w:bookmarkStart w:id="6388" w:name="_Toc47593294"/>
      <w:bookmarkStart w:id="6389" w:name="_Toc51835381"/>
      <w:bookmarkStart w:id="6390" w:name="_Toc83355998"/>
      <w:r>
        <w:t>5.2.20.2.1</w:t>
      </w:r>
      <w:r>
        <w:tab/>
        <w:t>General</w:t>
      </w:r>
      <w:bookmarkEnd w:id="6387"/>
      <w:bookmarkEnd w:id="6388"/>
      <w:bookmarkEnd w:id="6389"/>
      <w:bookmarkEnd w:id="639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91" w:name="_Toc45193663"/>
      <w:bookmarkStart w:id="6392" w:name="_Toc47593295"/>
      <w:bookmarkStart w:id="6393" w:name="_Toc51835382"/>
      <w:bookmarkStart w:id="6394" w:name="_Toc83355999"/>
      <w:r>
        <w:t>5.2.20.2.2</w:t>
      </w:r>
      <w:r>
        <w:tab/>
        <w:t>Nnssaaf_NSSAA_Authenticate service operation</w:t>
      </w:r>
      <w:bookmarkEnd w:id="6391"/>
      <w:bookmarkEnd w:id="6392"/>
      <w:bookmarkEnd w:id="6393"/>
      <w:bookmarkEnd w:id="6394"/>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395" w:name="_Toc45193664"/>
      <w:bookmarkStart w:id="6396" w:name="_Toc47593296"/>
      <w:bookmarkStart w:id="6397" w:name="_Toc51835383"/>
      <w:bookmarkStart w:id="6398" w:name="_Toc83356000"/>
      <w:r>
        <w:t>5.2.20.2.3</w:t>
      </w:r>
      <w:r>
        <w:tab/>
        <w:t>Nnssaaf_NSSAA_</w:t>
      </w:r>
      <w:r w:rsidR="00D86C9A">
        <w:t xml:space="preserve">Re-AuthenticationNotification </w:t>
      </w:r>
      <w:r>
        <w:t>service operation</w:t>
      </w:r>
      <w:bookmarkEnd w:id="6395"/>
      <w:bookmarkEnd w:id="6396"/>
      <w:bookmarkEnd w:id="6397"/>
      <w:bookmarkEnd w:id="6398"/>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399" w:name="_Toc83356001"/>
      <w:r>
        <w:lastRenderedPageBreak/>
        <w:t>5.2.20.2.4</w:t>
      </w:r>
      <w:r>
        <w:tab/>
        <w:t>Nnssaaf_NSSAA_RevocationNotification service operation</w:t>
      </w:r>
      <w:bookmarkEnd w:id="6399"/>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00" w:name="_Toc83356002"/>
      <w:r>
        <w:t>5.2.20.3</w:t>
      </w:r>
      <w:r>
        <w:tab/>
        <w:t>Nnssaaf_AIW service</w:t>
      </w:r>
      <w:bookmarkEnd w:id="6400"/>
    </w:p>
    <w:p w14:paraId="4A8A1A0A" w14:textId="77777777" w:rsidR="008471CD" w:rsidRDefault="008471CD" w:rsidP="002217D3">
      <w:pPr>
        <w:pStyle w:val="Heading5"/>
      </w:pPr>
      <w:bookmarkStart w:id="6401" w:name="_Toc83356003"/>
      <w:r>
        <w:t>5.2.20.3.1</w:t>
      </w:r>
      <w:r>
        <w:tab/>
        <w:t>General</w:t>
      </w:r>
      <w:bookmarkEnd w:id="6401"/>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02" w:name="_Toc83356004"/>
      <w:r>
        <w:t>5.2.20.3.2</w:t>
      </w:r>
      <w:r>
        <w:tab/>
        <w:t>Nnssaaf_AIW_Authenticate service operation</w:t>
      </w:r>
      <w:bookmarkEnd w:id="6402"/>
    </w:p>
    <w:p w14:paraId="63DEF509" w14:textId="77777777" w:rsidR="008471CD" w:rsidRDefault="008471CD" w:rsidP="008471CD">
      <w:r>
        <w:t>See TS 33.501 [15].</w:t>
      </w:r>
    </w:p>
    <w:p w14:paraId="2329860D" w14:textId="086AE732" w:rsidR="005D29D7" w:rsidRDefault="005D29D7" w:rsidP="005D29D7">
      <w:pPr>
        <w:pStyle w:val="Heading3"/>
      </w:pPr>
      <w:bookmarkStart w:id="6403" w:name="_Toc83356005"/>
      <w:r>
        <w:t>5.2.21</w:t>
      </w:r>
      <w:r>
        <w:tab/>
        <w:t>NSACF services</w:t>
      </w:r>
      <w:bookmarkEnd w:id="6403"/>
    </w:p>
    <w:p w14:paraId="3E205EEE" w14:textId="77777777" w:rsidR="005D29D7" w:rsidRDefault="005D29D7" w:rsidP="00EE66A3">
      <w:pPr>
        <w:pStyle w:val="Heading4"/>
      </w:pPr>
      <w:bookmarkStart w:id="6404" w:name="_Toc83356006"/>
      <w:r>
        <w:t>5.2.21.1</w:t>
      </w:r>
      <w:r>
        <w:tab/>
        <w:t>General</w:t>
      </w:r>
      <w:bookmarkEnd w:id="6404"/>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B3CAD">
        <w:tc>
          <w:tcPr>
            <w:tcW w:w="293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617"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604"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223"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6E7760">
        <w:tc>
          <w:tcPr>
            <w:tcW w:w="293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617" w:type="dxa"/>
            <w:tcBorders>
              <w:bottom w:val="single" w:sz="4" w:space="0" w:color="auto"/>
            </w:tcBorders>
          </w:tcPr>
          <w:p w14:paraId="4B8B706D" w14:textId="524CD079" w:rsidR="005D29D7" w:rsidRPr="00140E21" w:rsidRDefault="00AB64CF" w:rsidP="005D29D7">
            <w:pPr>
              <w:pStyle w:val="TAL"/>
            </w:pPr>
            <w:r>
              <w:t>NumOfUEsUpdate</w:t>
            </w:r>
          </w:p>
        </w:tc>
        <w:tc>
          <w:tcPr>
            <w:tcW w:w="1604" w:type="dxa"/>
            <w:tcBorders>
              <w:bottom w:val="nil"/>
            </w:tcBorders>
            <w:shd w:val="clear" w:color="auto" w:fill="auto"/>
          </w:tcPr>
          <w:p w14:paraId="3F64D2B3" w14:textId="7AED8C9D" w:rsidR="005D29D7" w:rsidRPr="00140E21" w:rsidRDefault="005D29D7" w:rsidP="005D29D7">
            <w:pPr>
              <w:pStyle w:val="TAL"/>
            </w:pPr>
            <w:r>
              <w:t>Request/Response</w:t>
            </w:r>
          </w:p>
        </w:tc>
        <w:tc>
          <w:tcPr>
            <w:tcW w:w="1223"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6E7760">
        <w:tc>
          <w:tcPr>
            <w:tcW w:w="2937" w:type="dxa"/>
            <w:tcBorders>
              <w:top w:val="nil"/>
              <w:bottom w:val="nil"/>
            </w:tcBorders>
            <w:shd w:val="clear" w:color="auto" w:fill="auto"/>
          </w:tcPr>
          <w:p w14:paraId="5E650C69" w14:textId="77777777" w:rsidR="00AB64CF" w:rsidRPr="00140E21" w:rsidRDefault="00AB64CF" w:rsidP="005D29D7">
            <w:pPr>
              <w:pStyle w:val="TAL"/>
            </w:pPr>
          </w:p>
        </w:tc>
        <w:tc>
          <w:tcPr>
            <w:tcW w:w="3617"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604" w:type="dxa"/>
            <w:tcBorders>
              <w:top w:val="nil"/>
              <w:bottom w:val="nil"/>
            </w:tcBorders>
            <w:shd w:val="clear" w:color="auto" w:fill="auto"/>
          </w:tcPr>
          <w:p w14:paraId="5F29F39A" w14:textId="77777777" w:rsidR="00AB64CF" w:rsidDel="00D86C9A" w:rsidRDefault="00AB64CF" w:rsidP="005D29D7">
            <w:pPr>
              <w:pStyle w:val="TAL"/>
            </w:pPr>
          </w:p>
        </w:tc>
        <w:tc>
          <w:tcPr>
            <w:tcW w:w="1223"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6E7760">
        <w:tc>
          <w:tcPr>
            <w:tcW w:w="293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617"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604"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223"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6E7760">
        <w:tc>
          <w:tcPr>
            <w:tcW w:w="2937" w:type="dxa"/>
            <w:tcBorders>
              <w:bottom w:val="nil"/>
            </w:tcBorders>
          </w:tcPr>
          <w:p w14:paraId="3AE7CA37" w14:textId="42A9396D" w:rsidR="009E7391" w:rsidRPr="00140E21" w:rsidRDefault="009E7391" w:rsidP="008471CD">
            <w:pPr>
              <w:pStyle w:val="TAL"/>
            </w:pPr>
            <w:r>
              <w:t>Nnsacf_SliceEventExposure</w:t>
            </w:r>
          </w:p>
        </w:tc>
        <w:tc>
          <w:tcPr>
            <w:tcW w:w="3617" w:type="dxa"/>
            <w:tcBorders>
              <w:bottom w:val="single" w:sz="4" w:space="0" w:color="auto"/>
            </w:tcBorders>
          </w:tcPr>
          <w:p w14:paraId="694573AC" w14:textId="67E6DDCA" w:rsidR="009E7391" w:rsidRPr="00140E21" w:rsidRDefault="009E7391" w:rsidP="008471CD">
            <w:pPr>
              <w:pStyle w:val="TAL"/>
            </w:pPr>
            <w:r>
              <w:t>Subscribe</w:t>
            </w:r>
          </w:p>
        </w:tc>
        <w:tc>
          <w:tcPr>
            <w:tcW w:w="1604" w:type="dxa"/>
            <w:tcBorders>
              <w:bottom w:val="nil"/>
            </w:tcBorders>
            <w:shd w:val="clear" w:color="auto" w:fill="auto"/>
          </w:tcPr>
          <w:p w14:paraId="28738991" w14:textId="728B1477" w:rsidR="009E7391" w:rsidRPr="00140E21" w:rsidRDefault="009E7391" w:rsidP="008471CD">
            <w:pPr>
              <w:pStyle w:val="TAL"/>
            </w:pPr>
            <w:r>
              <w:t>Subscribe/Notify</w:t>
            </w:r>
          </w:p>
        </w:tc>
        <w:tc>
          <w:tcPr>
            <w:tcW w:w="1223" w:type="dxa"/>
            <w:tcBorders>
              <w:bottom w:val="single" w:sz="4" w:space="0" w:color="auto"/>
            </w:tcBorders>
          </w:tcPr>
          <w:p w14:paraId="737151B8" w14:textId="0A4098FA" w:rsidR="009E7391" w:rsidRPr="00140E21" w:rsidRDefault="009E7391" w:rsidP="008471CD">
            <w:pPr>
              <w:pStyle w:val="TAL"/>
            </w:pPr>
            <w:r>
              <w:t>NEF</w:t>
            </w:r>
            <w:r w:rsidR="003040A5">
              <w:t>, AF (NOTE 2)</w:t>
            </w:r>
          </w:p>
        </w:tc>
      </w:tr>
      <w:tr w:rsidR="009E7391" w:rsidRPr="00140E21" w14:paraId="4907A4CF" w14:textId="77777777" w:rsidTr="006E7760">
        <w:tc>
          <w:tcPr>
            <w:tcW w:w="2937" w:type="dxa"/>
            <w:tcBorders>
              <w:top w:val="nil"/>
              <w:bottom w:val="nil"/>
            </w:tcBorders>
          </w:tcPr>
          <w:p w14:paraId="39CB4509" w14:textId="77777777" w:rsidR="009E7391" w:rsidRPr="00140E21" w:rsidRDefault="009E7391" w:rsidP="009E7391">
            <w:pPr>
              <w:pStyle w:val="TAL"/>
            </w:pPr>
          </w:p>
        </w:tc>
        <w:tc>
          <w:tcPr>
            <w:tcW w:w="3617"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604" w:type="dxa"/>
            <w:tcBorders>
              <w:top w:val="nil"/>
              <w:bottom w:val="nil"/>
            </w:tcBorders>
            <w:shd w:val="clear" w:color="auto" w:fill="auto"/>
          </w:tcPr>
          <w:p w14:paraId="7897D4DE" w14:textId="77777777" w:rsidR="009E7391" w:rsidDel="00D86C9A" w:rsidRDefault="009E7391" w:rsidP="009E7391">
            <w:pPr>
              <w:pStyle w:val="TAL"/>
            </w:pPr>
          </w:p>
        </w:tc>
        <w:tc>
          <w:tcPr>
            <w:tcW w:w="1223" w:type="dxa"/>
            <w:tcBorders>
              <w:top w:val="single" w:sz="4" w:space="0" w:color="auto"/>
              <w:bottom w:val="single" w:sz="4" w:space="0" w:color="auto"/>
            </w:tcBorders>
          </w:tcPr>
          <w:p w14:paraId="73CE3657" w14:textId="6DBCFE02" w:rsidR="009E7391" w:rsidRDefault="009E7391" w:rsidP="009E7391">
            <w:pPr>
              <w:pStyle w:val="TAL"/>
            </w:pPr>
            <w:r>
              <w:t>NEF</w:t>
            </w:r>
            <w:r w:rsidR="003040A5">
              <w:t>, AF</w:t>
            </w:r>
          </w:p>
        </w:tc>
      </w:tr>
      <w:tr w:rsidR="009E7391" w:rsidRPr="00140E21" w14:paraId="3425EE15" w14:textId="77777777" w:rsidTr="006E7760">
        <w:tc>
          <w:tcPr>
            <w:tcW w:w="2937" w:type="dxa"/>
            <w:tcBorders>
              <w:top w:val="nil"/>
              <w:bottom w:val="single" w:sz="4" w:space="0" w:color="auto"/>
            </w:tcBorders>
          </w:tcPr>
          <w:p w14:paraId="2B9543DD" w14:textId="77777777" w:rsidR="009E7391" w:rsidRPr="00140E21" w:rsidRDefault="009E7391" w:rsidP="009E7391">
            <w:pPr>
              <w:pStyle w:val="TAL"/>
            </w:pPr>
          </w:p>
        </w:tc>
        <w:tc>
          <w:tcPr>
            <w:tcW w:w="3617"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604"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223" w:type="dxa"/>
            <w:tcBorders>
              <w:top w:val="single" w:sz="4" w:space="0" w:color="auto"/>
              <w:bottom w:val="single" w:sz="4" w:space="0" w:color="auto"/>
            </w:tcBorders>
          </w:tcPr>
          <w:p w14:paraId="2223028F" w14:textId="716209A1" w:rsidR="009E7391" w:rsidRDefault="009E7391" w:rsidP="009E7391">
            <w:pPr>
              <w:pStyle w:val="TAL"/>
            </w:pPr>
            <w:r>
              <w:t>NEF</w:t>
            </w:r>
            <w:r w:rsidR="003040A5">
              <w:t>, AF</w:t>
            </w:r>
          </w:p>
        </w:tc>
      </w:tr>
      <w:tr w:rsidR="008A3270" w:rsidRPr="00140E21" w14:paraId="4CBB9099" w14:textId="77777777" w:rsidTr="006E7760">
        <w:tc>
          <w:tcPr>
            <w:tcW w:w="2937" w:type="dxa"/>
            <w:tcBorders>
              <w:top w:val="single" w:sz="4" w:space="0" w:color="auto"/>
              <w:bottom w:val="single" w:sz="4" w:space="0" w:color="auto"/>
            </w:tcBorders>
            <w:shd w:val="clear" w:color="auto" w:fill="auto"/>
          </w:tcPr>
          <w:p w14:paraId="588639C5" w14:textId="6142625C" w:rsidR="008A3270" w:rsidRPr="00140E21" w:rsidRDefault="008A3270" w:rsidP="008A3270">
            <w:pPr>
              <w:pStyle w:val="TAL"/>
            </w:pPr>
            <w:r>
              <w:t>Nnsacf_SliceStatus</w:t>
            </w:r>
          </w:p>
        </w:tc>
        <w:tc>
          <w:tcPr>
            <w:tcW w:w="3617" w:type="dxa"/>
            <w:tcBorders>
              <w:top w:val="single" w:sz="4" w:space="0" w:color="auto"/>
              <w:bottom w:val="single" w:sz="4" w:space="0" w:color="auto"/>
            </w:tcBorders>
          </w:tcPr>
          <w:p w14:paraId="30630E1D" w14:textId="51044621" w:rsidR="008A3270" w:rsidRDefault="008A3270" w:rsidP="008A3270">
            <w:pPr>
              <w:pStyle w:val="TAL"/>
            </w:pPr>
            <w:r>
              <w:t>Retrieval</w:t>
            </w:r>
          </w:p>
        </w:tc>
        <w:tc>
          <w:tcPr>
            <w:tcW w:w="1604" w:type="dxa"/>
            <w:tcBorders>
              <w:top w:val="single" w:sz="4" w:space="0" w:color="auto"/>
              <w:bottom w:val="single" w:sz="4" w:space="0" w:color="auto"/>
            </w:tcBorders>
          </w:tcPr>
          <w:p w14:paraId="63213651" w14:textId="4AFB9429" w:rsidR="008A3270" w:rsidDel="00D86C9A" w:rsidRDefault="008A3270" w:rsidP="008A3270">
            <w:pPr>
              <w:pStyle w:val="TAL"/>
            </w:pPr>
            <w:r>
              <w:t>Request/Response</w:t>
            </w:r>
          </w:p>
        </w:tc>
        <w:tc>
          <w:tcPr>
            <w:tcW w:w="1223" w:type="dxa"/>
            <w:tcBorders>
              <w:top w:val="single" w:sz="4" w:space="0" w:color="auto"/>
              <w:bottom w:val="single" w:sz="4" w:space="0" w:color="auto"/>
            </w:tcBorders>
          </w:tcPr>
          <w:p w14:paraId="0C2D9BB8" w14:textId="59185162" w:rsidR="008A3270" w:rsidRDefault="008A3270" w:rsidP="008A3270">
            <w:pPr>
              <w:pStyle w:val="TAL"/>
            </w:pPr>
            <w:r>
              <w:t>NEF</w:t>
            </w:r>
            <w:r w:rsidR="003040A5">
              <w:t>,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77777777" w:rsidR="005B3CAD" w:rsidRDefault="005B3CAD">
            <w:pPr>
              <w:pStyle w:val="TAN"/>
            </w:pPr>
            <w:r>
              <w:t>NOTE:</w:t>
            </w:r>
            <w:r>
              <w:tab/>
              <w:t>If EPS counting is required for the S-NSSAI, the SMF+PGW-C uses the Nnsacf_NumberOfUEs services operation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05" w:name="_Toc83356007"/>
      <w:r>
        <w:t>5.2.21.2</w:t>
      </w:r>
      <w:r>
        <w:tab/>
        <w:t>Nnsacf_</w:t>
      </w:r>
      <w:r w:rsidR="00AB64CF">
        <w:t xml:space="preserve">NSAC </w:t>
      </w:r>
      <w:r>
        <w:t>services</w:t>
      </w:r>
      <w:bookmarkEnd w:id="6405"/>
    </w:p>
    <w:p w14:paraId="61946B87" w14:textId="77777777" w:rsidR="005D29D7" w:rsidRDefault="005D29D7" w:rsidP="00EE66A3">
      <w:pPr>
        <w:pStyle w:val="Heading5"/>
      </w:pPr>
      <w:bookmarkStart w:id="6406" w:name="_Toc83356008"/>
      <w:r>
        <w:t>5.2.21.2.1</w:t>
      </w:r>
      <w:r>
        <w:tab/>
        <w:t>General</w:t>
      </w:r>
      <w:bookmarkEnd w:id="6406"/>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07" w:name="_Toc83356009"/>
      <w:r>
        <w:t>5.2.21.2.2</w:t>
      </w:r>
      <w:r>
        <w:tab/>
        <w:t>Nnsacf_</w:t>
      </w:r>
      <w:r w:rsidR="00AB64CF">
        <w:t xml:space="preserve">NSAC_NumOfUEsUpdate </w:t>
      </w:r>
      <w:r>
        <w:t>service operation</w:t>
      </w:r>
      <w:bookmarkEnd w:id="6407"/>
    </w:p>
    <w:p w14:paraId="473A8CF2" w14:textId="43DF9530" w:rsidR="005D29D7" w:rsidRDefault="005D29D7" w:rsidP="005D29D7">
      <w:r w:rsidRPr="00EE66A3">
        <w:rPr>
          <w:b/>
          <w:bCs/>
        </w:rPr>
        <w:t>Service Operation name:</w:t>
      </w:r>
      <w:r>
        <w:t xml:space="preserve"> Nnsacf_</w:t>
      </w:r>
      <w:r w:rsidR="00AB64CF">
        <w:t>NSAC_NumOfUEsUpdate</w:t>
      </w:r>
    </w:p>
    <w:p w14:paraId="3BD5A395" w14:textId="736B3065"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r w:rsidR="00AB64CF">
        <w:t>NSAC_</w:t>
      </w:r>
      <w:r>
        <w:t xml:space="preserve">EACNotify service operation), the NSACF first checks whether the number of UEs registered with the network slice has reached the maximum number of UEs per network slice threshold. If the maximum </w:t>
      </w:r>
      <w:r>
        <w:lastRenderedPageBreak/>
        <w:t>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63873558" w:rsidR="005D29D7" w:rsidRDefault="005D29D7" w:rsidP="005D29D7">
      <w:r w:rsidRPr="00EE66A3">
        <w:rPr>
          <w:b/>
          <w:bCs/>
        </w:rPr>
        <w:t>Inputs, Required:</w:t>
      </w:r>
      <w:r>
        <w:t xml:space="preserve"> S-NSSAI(s), UE ID (SUPI)</w:t>
      </w:r>
      <w:r w:rsidR="008A3270">
        <w:t>,</w:t>
      </w:r>
      <w:r w:rsidR="0093449A">
        <w:t xml:space="preserve"> NF ID,</w:t>
      </w:r>
      <w:r w:rsidR="008A3270">
        <w:t xml:space="preserve"> access 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58CFBFBD" w:rsidR="005D29D7" w:rsidRDefault="005D29D7" w:rsidP="005D29D7">
      <w:r>
        <w:t>The UE ID is used by the NSACF to maintain a list of UE IDs registered with the network slice.</w:t>
      </w:r>
      <w:r w:rsidR="008A3270">
        <w:t xml:space="preserve"> The NSACF also takes access 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6DB77595" w14:textId="0D237CA6" w:rsidR="00096A45" w:rsidRDefault="00096A45" w:rsidP="005D29D7">
      <w:r>
        <w:t>If this is the first time to perform NSAC procedure for the S-NSSAI towards the NSACF, the AMF includes notification endpoint for EAC Notification to implicitly subscribe the EAC notification for the S-NSSAI from the NSACF.</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5AB8E612" w14:textId="718E4BB3" w:rsidR="005D29D7" w:rsidRDefault="005D29D7" w:rsidP="00EE66A3">
      <w:pPr>
        <w:pStyle w:val="EditorsNote"/>
      </w:pPr>
      <w:r>
        <w:t>Editor's note:</w:t>
      </w:r>
      <w:r>
        <w:tab/>
        <w:t>It is FFS how to support in case multi NSACF is supported, e.g. discover the same NSACF, coordination of the local maximum number among NSACF.</w:t>
      </w:r>
    </w:p>
    <w:p w14:paraId="19216345" w14:textId="7AFB0DE1" w:rsidR="005D29D7" w:rsidRDefault="005D29D7" w:rsidP="005D29D7">
      <w:r w:rsidRPr="00EE66A3">
        <w:rPr>
          <w:b/>
          <w:bCs/>
        </w:rPr>
        <w:t>Outputs, Required:</w:t>
      </w:r>
      <w:r>
        <w:t xml:space="preserve"> maximum number of UEs per network slice reached, availability status.</w:t>
      </w:r>
    </w:p>
    <w:p w14:paraId="081FE701" w14:textId="722C8A59" w:rsidR="005D29D7" w:rsidRDefault="005D29D7" w:rsidP="00EE66A3">
      <w:pPr>
        <w:pStyle w:val="Heading5"/>
      </w:pPr>
      <w:bookmarkStart w:id="6408" w:name="_Toc83356010"/>
      <w:r>
        <w:t>5.2.21.2.3</w:t>
      </w:r>
      <w:r>
        <w:tab/>
        <w:t>Nnsacf_</w:t>
      </w:r>
      <w:r w:rsidR="00AB64CF">
        <w:t>NSAC_</w:t>
      </w:r>
      <w:r>
        <w:t>EACNotify service operation</w:t>
      </w:r>
      <w:bookmarkEnd w:id="6408"/>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323D83FA" w:rsidR="005D29D7" w:rsidRDefault="005D29D7" w:rsidP="005D29D7">
      <w:r w:rsidRPr="00EE66A3">
        <w:rPr>
          <w:b/>
          <w:bCs/>
        </w:rPr>
        <w:t>Inputs, Required:</w:t>
      </w:r>
      <w:r>
        <w:t xml:space="preserve"> S-NSSAI, EAC flag.</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lastRenderedPageBreak/>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09" w:name="_Toc83356011"/>
      <w:r>
        <w:t>5.2.21.2</w:t>
      </w:r>
      <w:r w:rsidR="00AB64CF">
        <w:t>.4</w:t>
      </w:r>
      <w:r>
        <w:tab/>
        <w:t>Nnsacf_</w:t>
      </w:r>
      <w:r w:rsidR="00AB64CF">
        <w:t xml:space="preserve">NSAC_NumOfPDUsUpdate </w:t>
      </w:r>
      <w:r>
        <w:t>service operation</w:t>
      </w:r>
      <w:bookmarkEnd w:id="6409"/>
    </w:p>
    <w:p w14:paraId="3823CA96" w14:textId="493C8B17" w:rsidR="00657DBC" w:rsidRDefault="00657DBC" w:rsidP="00657DBC">
      <w:r w:rsidRPr="002217D3">
        <w:rPr>
          <w:b/>
          <w:bCs/>
        </w:rPr>
        <w:t>Service Operation name:</w:t>
      </w:r>
      <w:r>
        <w:t xml:space="preserve"> Nnsacf_</w:t>
      </w:r>
      <w:r w:rsidR="00AB64CF">
        <w:t>NSAC_NumOfPDUsUpdate</w:t>
      </w:r>
    </w:p>
    <w:p w14:paraId="62C1B22A" w14:textId="77777777"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threshold. If the maximum number of PDU Sessions on the network slice has already been reached, the PDU Session Establishment procedure is rejected.</w:t>
      </w:r>
    </w:p>
    <w:p w14:paraId="66530B7F" w14:textId="74A0F796" w:rsidR="00657DBC" w:rsidRDefault="00657DBC" w:rsidP="00657DBC">
      <w:r w:rsidRPr="002217D3">
        <w:rPr>
          <w:b/>
          <w:bCs/>
        </w:rPr>
        <w:t>Inputs, Required:</w:t>
      </w:r>
      <w:r>
        <w:t xml:space="preserve"> S-NSSAI</w:t>
      </w:r>
      <w:r w:rsidR="009749F8">
        <w:t>, UE ID, PDU Session ID</w:t>
      </w:r>
      <w:r>
        <w:t>, 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77777777" w:rsidR="009749F8" w:rsidRDefault="009749F8" w:rsidP="00657DBC">
      <w:r>
        <w:t>The UE ID is used by the NSACF to maintain a list of UE IDs that has established PDU sessions with the network slice.</w:t>
      </w:r>
    </w:p>
    <w:p w14:paraId="76AB719E" w14:textId="77777777" w:rsidR="009749F8" w:rsidRDefault="009749F8" w:rsidP="00657DBC">
      <w:r>
        <w:t>PDU Session ID is used by the NSACF to maintain for each UE ID, the PDU Session ID(s) for established PDU Sessions.</w:t>
      </w:r>
    </w:p>
    <w:p w14:paraId="16964D7C" w14:textId="02393F51" w:rsidR="00657DBC" w:rsidRDefault="00657DBC" w:rsidP="00657DBC">
      <w:r>
        <w:t>The update flag input parameter indicates whether the number of the PDU Sessions established on that network slice is to be increased, for example at PDU Session Establishment procedure</w:t>
      </w:r>
      <w:r w:rsidR="003040A5">
        <w:t>,</w:t>
      </w:r>
      <w:r>
        <w:t xml:space="preserve"> or decreased, for example at PDU Session Release procedure.</w:t>
      </w:r>
    </w:p>
    <w:p w14:paraId="1950127B" w14:textId="03D4929D" w:rsidR="009749F8" w:rsidRPr="006E7760" w:rsidRDefault="009749F8" w:rsidP="00657DBC">
      <w:r w:rsidRPr="006E7760">
        <w:rPr>
          <w:b/>
          <w:bCs/>
        </w:rPr>
        <w:t>Inputs, Optional:</w:t>
      </w:r>
      <w:r>
        <w:t xml:space="preserve"> None.</w:t>
      </w:r>
    </w:p>
    <w:p w14:paraId="14BB0ED3" w14:textId="70056066" w:rsidR="00657DBC" w:rsidRDefault="00657DBC" w:rsidP="00657DBC">
      <w:r w:rsidRPr="002217D3">
        <w:rPr>
          <w:b/>
          <w:bCs/>
        </w:rPr>
        <w:t>Outputs, Required:</w:t>
      </w:r>
      <w:r>
        <w:t xml:space="preserve"> maximum number of PDU Sessions per network slice reached, availability status</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10" w:name="_Toc83356012"/>
      <w:r>
        <w:t>5.2.21.3</w:t>
      </w:r>
      <w:r>
        <w:tab/>
        <w:t>Void</w:t>
      </w:r>
      <w:bookmarkEnd w:id="6410"/>
    </w:p>
    <w:p w14:paraId="5EDDA8D7" w14:textId="77777777" w:rsidR="00AB64CF" w:rsidRPr="006E7760" w:rsidRDefault="00AB64CF" w:rsidP="006E7760"/>
    <w:p w14:paraId="479EE793" w14:textId="07BA589A" w:rsidR="009E7391" w:rsidRDefault="009E7391" w:rsidP="009E7391">
      <w:pPr>
        <w:pStyle w:val="Heading4"/>
      </w:pPr>
      <w:bookmarkStart w:id="6411" w:name="_Toc83356013"/>
      <w:r>
        <w:t>5.2.21.4</w:t>
      </w:r>
      <w:r>
        <w:tab/>
        <w:t>Nnsacf_SliceEventExposure services</w:t>
      </w:r>
      <w:bookmarkEnd w:id="6411"/>
    </w:p>
    <w:p w14:paraId="0DECAF22" w14:textId="77777777" w:rsidR="009E7391" w:rsidRDefault="009E7391" w:rsidP="002217D3">
      <w:pPr>
        <w:pStyle w:val="Heading5"/>
      </w:pPr>
      <w:bookmarkStart w:id="6412" w:name="_Toc83356014"/>
      <w:r>
        <w:t>5.2.21.4.1</w:t>
      </w:r>
      <w:r>
        <w:tab/>
        <w:t>General</w:t>
      </w:r>
      <w:bookmarkEnd w:id="6412"/>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13" w:name="_Toc83356015"/>
      <w:r>
        <w:t>5.2.21.4.2</w:t>
      </w:r>
      <w:r>
        <w:tab/>
        <w:t>Nnsacf_SliceEventExposure_Subscribe service operation</w:t>
      </w:r>
      <w:bookmarkEnd w:id="6413"/>
    </w:p>
    <w:p w14:paraId="2EF5AF18" w14:textId="77777777" w:rsidR="009E7391" w:rsidRDefault="009E7391" w:rsidP="009E7391">
      <w:r w:rsidRPr="002217D3">
        <w:rPr>
          <w:b/>
          <w:bCs/>
        </w:rPr>
        <w:t>Service operation name:</w:t>
      </w:r>
      <w:r>
        <w:t xml:space="preserve"> Nnsacf_SliceEventExposureSubscribe</w:t>
      </w:r>
    </w:p>
    <w:p w14:paraId="04AEC9F0" w14:textId="77777777"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 or both.</w:t>
      </w:r>
    </w:p>
    <w:p w14:paraId="65A7E7CC" w14:textId="45236004" w:rsidR="009E7391" w:rsidRDefault="009E7391" w:rsidP="009E7391">
      <w:r w:rsidRPr="002217D3">
        <w:rPr>
          <w:b/>
          <w:bCs/>
        </w:rPr>
        <w:t>Inputs, Required:</w:t>
      </w:r>
      <w:r>
        <w:t xml:space="preserve"> Event ID, Event Filter, Event Reporting information.</w:t>
      </w:r>
    </w:p>
    <w:p w14:paraId="59595823" w14:textId="77777777" w:rsidR="009E7391" w:rsidRDefault="009E7391" w:rsidP="009E7391">
      <w:r>
        <w:t>The Event ID parameter defines whether to notify the number of UEs registered with a network slice or the number of PDU Sessions established on a network slice or both.</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77777777" w:rsidR="009E7391" w:rsidRDefault="009E7391" w:rsidP="009E7391">
      <w:r>
        <w:lastRenderedPageBreak/>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14" w:name="_Toc83356016"/>
      <w:r>
        <w:t>5.2.21.4.3</w:t>
      </w:r>
      <w:r>
        <w:tab/>
        <w:t>Nnsacf_SliceEventExposure_Unsubscribe service operation</w:t>
      </w:r>
      <w:bookmarkEnd w:id="6414"/>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15" w:name="_Toc83356017"/>
      <w:r>
        <w:t>5.2.21.4.4</w:t>
      </w:r>
      <w:r>
        <w:tab/>
        <w:t>Nnsacf_SliceEventExposure_Notify service operation</w:t>
      </w:r>
      <w:bookmarkEnd w:id="6415"/>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77777777" w:rsidR="009E7391" w:rsidRDefault="009E7391" w:rsidP="009E7391">
      <w:r>
        <w:t>The Event ID parameter defines the type of the reported information, i.e. the number of UEs registered with a network slice or the number of PDUs Sessions established on a network slice or both.</w:t>
      </w:r>
    </w:p>
    <w:p w14:paraId="0023E415" w14:textId="77777777" w:rsidR="009E7391" w:rsidRDefault="009E7391" w:rsidP="009E7391">
      <w:r>
        <w:t>The Event Filter parameter is the S-NSSAI for which the Notification applies.</w:t>
      </w:r>
    </w:p>
    <w:p w14:paraId="465EF572" w14:textId="7777777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or both.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 with periodicity provided during the subscription.</w:t>
      </w:r>
    </w:p>
    <w:p w14:paraId="0E91CBC3" w14:textId="0DD2AA3A" w:rsidR="009E7391" w:rsidRDefault="009E7391" w:rsidP="009E7391">
      <w:r w:rsidRPr="002217D3">
        <w:rPr>
          <w:b/>
          <w:bCs/>
        </w:rPr>
        <w:t>Outputs, Required:</w:t>
      </w:r>
      <w:r>
        <w:t xml:space="preserve"> None.</w:t>
      </w:r>
    </w:p>
    <w:p w14:paraId="13379941" w14:textId="67D2977D" w:rsidR="008A3270" w:rsidRDefault="008A3270" w:rsidP="008A3270">
      <w:pPr>
        <w:pStyle w:val="Heading4"/>
      </w:pPr>
      <w:bookmarkStart w:id="6416" w:name="_Toc83356018"/>
      <w:r>
        <w:t>5.2.21.5</w:t>
      </w:r>
      <w:r>
        <w:tab/>
        <w:t>Nnsacf_SliceStatus services</w:t>
      </w:r>
      <w:bookmarkEnd w:id="6416"/>
    </w:p>
    <w:p w14:paraId="3D7B9138" w14:textId="77777777" w:rsidR="008A3270" w:rsidRDefault="008A3270" w:rsidP="002217D3">
      <w:pPr>
        <w:pStyle w:val="Heading5"/>
      </w:pPr>
      <w:bookmarkStart w:id="6417" w:name="_Toc83356019"/>
      <w:r>
        <w:t>5.2.21.5.1</w:t>
      </w:r>
      <w:r>
        <w:tab/>
        <w:t>General</w:t>
      </w:r>
      <w:bookmarkEnd w:id="6417"/>
    </w:p>
    <w:p w14:paraId="7A36A45B" w14:textId="146B2AD3" w:rsidR="008A3270" w:rsidRDefault="008A3270" w:rsidP="008A3270">
      <w:r w:rsidRPr="002217D3">
        <w:rPr>
          <w:b/>
          <w:bCs/>
        </w:rPr>
        <w:t>Service Description:</w:t>
      </w:r>
      <w:r>
        <w:t xml:space="preserve"> The Nnsacf_SliceStatus services provide network slice status information on request from the consumer NF</w:t>
      </w:r>
      <w:r w:rsidR="003040A5">
        <w:t xml:space="preserve"> (e.g. AF via NEF)</w:t>
      </w:r>
      <w:r>
        <w:t xml:space="preserve"> related to the current number of UEs registered with a network slice or the current number of PDU Sessions established on a network slice or both.</w:t>
      </w:r>
    </w:p>
    <w:p w14:paraId="136C91D4" w14:textId="77777777" w:rsidR="008A3270" w:rsidRDefault="008A3270" w:rsidP="002217D3">
      <w:pPr>
        <w:pStyle w:val="Heading5"/>
      </w:pPr>
      <w:bookmarkStart w:id="6418" w:name="_Toc83356020"/>
      <w:r>
        <w:lastRenderedPageBreak/>
        <w:t>5.2.21.5.2</w:t>
      </w:r>
      <w:r>
        <w:tab/>
        <w:t>Nnsacf_SliceStatus_Retrieval service operation</w:t>
      </w:r>
      <w:bookmarkEnd w:id="6418"/>
    </w:p>
    <w:p w14:paraId="2B64D8CF" w14:textId="77777777" w:rsidR="008A3270" w:rsidRDefault="008A3270" w:rsidP="008A3270">
      <w:r w:rsidRPr="002217D3">
        <w:rPr>
          <w:b/>
          <w:bCs/>
        </w:rPr>
        <w:t>Service operation name:</w:t>
      </w:r>
      <w:r>
        <w:t xml:space="preserve"> Nnsacf_SliceStatus_Retrieval</w:t>
      </w:r>
    </w:p>
    <w:p w14:paraId="6B6753C6" w14:textId="77777777" w:rsidR="008A3270" w:rsidRDefault="008A3270" w:rsidP="008A3270">
      <w:r w:rsidRPr="002217D3">
        <w:rPr>
          <w:b/>
          <w:bCs/>
        </w:rPr>
        <w:t>Description:</w:t>
      </w:r>
      <w:r>
        <w:t xml:space="preserve"> This service operation is used by the consumer NF to retrieve the network slice status information related to the number of UEs registered for a network slice or the number of PDU Sessions established on a network slice or both.</w:t>
      </w:r>
    </w:p>
    <w:p w14:paraId="54799F73" w14:textId="6C0409A8" w:rsidR="008A3270" w:rsidRDefault="008A3270" w:rsidP="008A3270">
      <w:r w:rsidRPr="002217D3">
        <w:rPr>
          <w:b/>
          <w:bCs/>
        </w:rPr>
        <w:t>Inputs, Required:</w:t>
      </w:r>
      <w:r>
        <w:t xml:space="preserve"> Event ID, Event Filter.</w:t>
      </w:r>
    </w:p>
    <w:p w14:paraId="1B00BFE1" w14:textId="77777777" w:rsidR="008A3270" w:rsidRDefault="008A3270" w:rsidP="008A3270">
      <w:r>
        <w:t>The Event ID parameter defines whether the requested information is about the number of UEs registered with a network slice or the number of PDU Sessions established on a network slice or both.</w:t>
      </w:r>
    </w:p>
    <w:p w14:paraId="2321A67D" w14:textId="77777777" w:rsidR="008A3270" w:rsidRDefault="008A3270" w:rsidP="008A3270">
      <w:r>
        <w:t>The Event Filter parameter is the S-NSSAI for which the requested information is applicable.</w:t>
      </w:r>
    </w:p>
    <w:p w14:paraId="6779BB8A" w14:textId="77777777" w:rsidR="008A3270" w:rsidRDefault="008A3270" w:rsidP="008A3270">
      <w:r w:rsidRPr="002217D3">
        <w:rPr>
          <w:b/>
          <w:bCs/>
        </w:rPr>
        <w:t>Outputs, Required:</w:t>
      </w:r>
      <w:r>
        <w:t xml:space="preserve"> Event ID, Event Filter, Event Reporting information.</w:t>
      </w:r>
    </w:p>
    <w:p w14:paraId="6294C0D7" w14:textId="77777777" w:rsidR="008A3270" w:rsidRDefault="008A3270" w:rsidP="008A3270">
      <w:r>
        <w:t>The Event ID parameter defines the type of the reported information, i.e. information about the number of UEs registered with a network slice or the number of PDUs Sessions established on a network slice or both.</w:t>
      </w:r>
    </w:p>
    <w:p w14:paraId="39952C1B" w14:textId="77777777" w:rsidR="008A3270" w:rsidRDefault="008A3270" w:rsidP="008A3270">
      <w:r>
        <w:t>The Event Filter parameter is the S-NSSAI for which the information retrieval is applicable.</w:t>
      </w:r>
    </w:p>
    <w:p w14:paraId="229AF842" w14:textId="77777777" w:rsidR="008A3270" w:rsidRDefault="008A3270" w:rsidP="008A3270">
      <w: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p>
    <w:p w14:paraId="23AFF5E0" w14:textId="78D4B52E" w:rsidR="003A38E5" w:rsidRDefault="003A38E5" w:rsidP="003A38E5">
      <w:pPr>
        <w:pStyle w:val="Heading3"/>
      </w:pPr>
      <w:bookmarkStart w:id="6419" w:name="_Toc83356021"/>
      <w:r>
        <w:t>5.2.22</w:t>
      </w:r>
      <w:r>
        <w:tab/>
        <w:t>DCCF Services</w:t>
      </w:r>
      <w:bookmarkEnd w:id="6419"/>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20" w:name="_Toc83356022"/>
      <w:r>
        <w:t>5.2.23</w:t>
      </w:r>
      <w:r>
        <w:tab/>
        <w:t>MFAF Services</w:t>
      </w:r>
      <w:bookmarkEnd w:id="6420"/>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21" w:name="_Toc83356023"/>
      <w:r>
        <w:t>5.2.24</w:t>
      </w:r>
      <w:r>
        <w:tab/>
        <w:t>ADRF Services</w:t>
      </w:r>
      <w:bookmarkEnd w:id="6421"/>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22" w:name="_Toc83356024"/>
      <w:r>
        <w:t>5.2.25</w:t>
      </w:r>
      <w:r>
        <w:tab/>
        <w:t>EASDF Services</w:t>
      </w:r>
      <w:bookmarkEnd w:id="6422"/>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23" w:name="_Toc83356025"/>
      <w:r>
        <w:t>5.2.26</w:t>
      </w:r>
      <w:r>
        <w:tab/>
        <w:t>UPF Services</w:t>
      </w:r>
      <w:bookmarkEnd w:id="6423"/>
    </w:p>
    <w:p w14:paraId="07D0EFEB" w14:textId="4CEB5A8E" w:rsidR="00685B7C" w:rsidRDefault="00685B7C" w:rsidP="00685B7C">
      <w:pPr>
        <w:pStyle w:val="Heading4"/>
      </w:pPr>
      <w:bookmarkStart w:id="6424" w:name="_Toc83356026"/>
      <w:r>
        <w:t>5.2.26.1</w:t>
      </w:r>
      <w:r>
        <w:tab/>
        <w:t>General</w:t>
      </w:r>
      <w:bookmarkEnd w:id="6424"/>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25" w:name="_Toc83356027"/>
      <w:r>
        <w:lastRenderedPageBreak/>
        <w:t>5.2.26.2</w:t>
      </w:r>
      <w:r>
        <w:tab/>
        <w:t>Nupf_EventExposure Service</w:t>
      </w:r>
      <w:bookmarkEnd w:id="6425"/>
    </w:p>
    <w:p w14:paraId="283C14AB" w14:textId="77777777" w:rsidR="00685B7C" w:rsidRDefault="00685B7C" w:rsidP="002217D3">
      <w:pPr>
        <w:pStyle w:val="Heading5"/>
      </w:pPr>
      <w:bookmarkStart w:id="6426" w:name="_Toc83356028"/>
      <w:r>
        <w:t>5.2.26.2.1</w:t>
      </w:r>
      <w:r>
        <w:tab/>
        <w:t>General</w:t>
      </w:r>
      <w:bookmarkEnd w:id="6426"/>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27" w:name="_Toc83356029"/>
      <w:r>
        <w:t>5.2.26.2.2</w:t>
      </w:r>
      <w:r>
        <w:tab/>
        <w:t>Nupf_EventExposure_Notify service operation</w:t>
      </w:r>
      <w:bookmarkEnd w:id="6427"/>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28" w:name="_Toc83356030"/>
      <w:r>
        <w:t>5.2.27</w:t>
      </w:r>
      <w:r>
        <w:tab/>
        <w:t>TSCTSF Services</w:t>
      </w:r>
      <w:bookmarkEnd w:id="6428"/>
    </w:p>
    <w:p w14:paraId="269393DF" w14:textId="77777777" w:rsidR="007C70A8" w:rsidRDefault="007C70A8" w:rsidP="002217D3">
      <w:pPr>
        <w:pStyle w:val="Heading4"/>
      </w:pPr>
      <w:bookmarkStart w:id="6429" w:name="_Toc83356031"/>
      <w:r>
        <w:t>5.2.27.1</w:t>
      </w:r>
      <w:r>
        <w:tab/>
        <w:t>General</w:t>
      </w:r>
      <w:bookmarkEnd w:id="6429"/>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B1786E" w:rsidRPr="00140E21" w14:paraId="1915E328" w14:textId="77777777" w:rsidTr="00B1786E">
        <w:tc>
          <w:tcPr>
            <w:tcW w:w="3289" w:type="dxa"/>
            <w:tcBorders>
              <w:top w:val="nil"/>
              <w:bottom w:val="nil"/>
            </w:tcBorders>
            <w:shd w:val="clear" w:color="auto" w:fill="auto"/>
          </w:tcPr>
          <w:p w14:paraId="492E0315" w14:textId="77777777" w:rsidR="00B1786E" w:rsidRDefault="00B1786E" w:rsidP="00B1786E">
            <w:pPr>
              <w:pStyle w:val="TAL"/>
            </w:pPr>
          </w:p>
        </w:tc>
        <w:tc>
          <w:tcPr>
            <w:tcW w:w="2410" w:type="dxa"/>
            <w:tcBorders>
              <w:top w:val="single" w:sz="4" w:space="0" w:color="auto"/>
            </w:tcBorders>
          </w:tcPr>
          <w:p w14:paraId="05390D41" w14:textId="605F80F5" w:rsidR="00B1786E" w:rsidRPr="00D72B81" w:rsidRDefault="00B1786E" w:rsidP="00B1786E">
            <w:pPr>
              <w:pStyle w:val="TAL"/>
            </w:pPr>
            <w:r>
              <w:t>ASTICreate</w:t>
            </w:r>
          </w:p>
        </w:tc>
        <w:tc>
          <w:tcPr>
            <w:tcW w:w="2126" w:type="dxa"/>
            <w:tcBorders>
              <w:top w:val="single" w:sz="4" w:space="0" w:color="auto"/>
            </w:tcBorders>
          </w:tcPr>
          <w:p w14:paraId="78BE3B2B" w14:textId="761E1654" w:rsidR="00B1786E" w:rsidRPr="00D72B81" w:rsidRDefault="00B1786E" w:rsidP="00B1786E">
            <w:pPr>
              <w:pStyle w:val="TAL"/>
            </w:pPr>
            <w:r w:rsidRPr="00D72B81">
              <w:t>Request/Response</w:t>
            </w:r>
          </w:p>
        </w:tc>
        <w:tc>
          <w:tcPr>
            <w:tcW w:w="1556" w:type="dxa"/>
            <w:tcBorders>
              <w:top w:val="single" w:sz="4" w:space="0" w:color="auto"/>
            </w:tcBorders>
          </w:tcPr>
          <w:p w14:paraId="34F0E88B" w14:textId="7B4B9B02" w:rsidR="00B1786E" w:rsidRPr="00D72B81" w:rsidRDefault="00B1786E" w:rsidP="00B1786E">
            <w:pPr>
              <w:pStyle w:val="TAL"/>
            </w:pPr>
            <w:r w:rsidRPr="00D72B81">
              <w:t>AF, NEF</w:t>
            </w:r>
          </w:p>
        </w:tc>
      </w:tr>
      <w:tr w:rsidR="00B1786E" w:rsidRPr="00140E21" w14:paraId="04128C57" w14:textId="77777777" w:rsidTr="00B1786E">
        <w:tc>
          <w:tcPr>
            <w:tcW w:w="3289" w:type="dxa"/>
            <w:tcBorders>
              <w:top w:val="nil"/>
              <w:bottom w:val="nil"/>
            </w:tcBorders>
            <w:shd w:val="clear" w:color="auto" w:fill="auto"/>
          </w:tcPr>
          <w:p w14:paraId="77B83405" w14:textId="77777777" w:rsidR="00B1786E" w:rsidRDefault="00B1786E" w:rsidP="00B1786E">
            <w:pPr>
              <w:pStyle w:val="TAL"/>
            </w:pPr>
          </w:p>
        </w:tc>
        <w:tc>
          <w:tcPr>
            <w:tcW w:w="2410" w:type="dxa"/>
            <w:tcBorders>
              <w:top w:val="single" w:sz="4" w:space="0" w:color="auto"/>
            </w:tcBorders>
          </w:tcPr>
          <w:p w14:paraId="70B09063" w14:textId="68FCD6DD" w:rsidR="00B1786E" w:rsidRPr="00D72B81" w:rsidRDefault="00B1786E" w:rsidP="00B1786E">
            <w:pPr>
              <w:pStyle w:val="TAL"/>
            </w:pPr>
            <w:r>
              <w:t>ASTIUpdate</w:t>
            </w:r>
          </w:p>
        </w:tc>
        <w:tc>
          <w:tcPr>
            <w:tcW w:w="2126" w:type="dxa"/>
            <w:tcBorders>
              <w:top w:val="single" w:sz="4" w:space="0" w:color="auto"/>
            </w:tcBorders>
          </w:tcPr>
          <w:p w14:paraId="40A00772" w14:textId="1E869DBB" w:rsidR="00B1786E" w:rsidRPr="00D72B81" w:rsidRDefault="00B1786E" w:rsidP="00B1786E">
            <w:pPr>
              <w:pStyle w:val="TAL"/>
            </w:pPr>
            <w:r w:rsidRPr="00D72B81">
              <w:t>Request/Response</w:t>
            </w:r>
          </w:p>
        </w:tc>
        <w:tc>
          <w:tcPr>
            <w:tcW w:w="1556" w:type="dxa"/>
            <w:tcBorders>
              <w:top w:val="single" w:sz="4" w:space="0" w:color="auto"/>
            </w:tcBorders>
          </w:tcPr>
          <w:p w14:paraId="564A8664" w14:textId="2D5DC81B" w:rsidR="00B1786E" w:rsidRPr="00D72B81" w:rsidRDefault="00B1786E" w:rsidP="00B1786E">
            <w:pPr>
              <w:pStyle w:val="TAL"/>
            </w:pPr>
            <w:r w:rsidRPr="00D72B81">
              <w:t>AF, NEF</w:t>
            </w:r>
          </w:p>
        </w:tc>
      </w:tr>
      <w:tr w:rsidR="00B1786E" w:rsidRPr="00140E21" w14:paraId="4F54619D" w14:textId="77777777" w:rsidTr="00B1786E">
        <w:tc>
          <w:tcPr>
            <w:tcW w:w="3289" w:type="dxa"/>
            <w:tcBorders>
              <w:top w:val="nil"/>
              <w:bottom w:val="nil"/>
            </w:tcBorders>
            <w:shd w:val="clear" w:color="auto" w:fill="auto"/>
          </w:tcPr>
          <w:p w14:paraId="569E8932" w14:textId="77777777" w:rsidR="00B1786E" w:rsidRDefault="00B1786E" w:rsidP="00B1786E">
            <w:pPr>
              <w:pStyle w:val="TAL"/>
            </w:pPr>
          </w:p>
        </w:tc>
        <w:tc>
          <w:tcPr>
            <w:tcW w:w="2410" w:type="dxa"/>
            <w:tcBorders>
              <w:top w:val="single" w:sz="4" w:space="0" w:color="auto"/>
            </w:tcBorders>
          </w:tcPr>
          <w:p w14:paraId="1B0227B8" w14:textId="451140E9" w:rsidR="00B1786E" w:rsidRPr="00D72B81" w:rsidRDefault="00B1786E" w:rsidP="00B1786E">
            <w:pPr>
              <w:pStyle w:val="TAL"/>
            </w:pPr>
            <w:r>
              <w:t>ASTIDelete</w:t>
            </w:r>
          </w:p>
        </w:tc>
        <w:tc>
          <w:tcPr>
            <w:tcW w:w="2126" w:type="dxa"/>
            <w:tcBorders>
              <w:top w:val="single" w:sz="4" w:space="0" w:color="auto"/>
            </w:tcBorders>
          </w:tcPr>
          <w:p w14:paraId="3CBA8E8B" w14:textId="2AD8BA67" w:rsidR="00B1786E" w:rsidRPr="00D72B81" w:rsidRDefault="00B1786E" w:rsidP="00B1786E">
            <w:pPr>
              <w:pStyle w:val="TAL"/>
            </w:pPr>
            <w:r w:rsidRPr="00D72B81">
              <w:t>Request/Response</w:t>
            </w:r>
          </w:p>
        </w:tc>
        <w:tc>
          <w:tcPr>
            <w:tcW w:w="1556" w:type="dxa"/>
            <w:tcBorders>
              <w:top w:val="single" w:sz="4" w:space="0" w:color="auto"/>
            </w:tcBorders>
          </w:tcPr>
          <w:p w14:paraId="5BFB3606" w14:textId="5773D855" w:rsidR="00B1786E" w:rsidRPr="00D72B81" w:rsidRDefault="00B1786E" w:rsidP="00B1786E">
            <w:pPr>
              <w:pStyle w:val="TAL"/>
            </w:pPr>
            <w:r w:rsidRPr="00D72B81">
              <w:t>AF, NEF</w:t>
            </w:r>
          </w:p>
        </w:tc>
      </w:tr>
      <w:tr w:rsidR="00B1786E" w:rsidRPr="00140E21" w14:paraId="715BA108" w14:textId="77777777" w:rsidTr="00B1786E">
        <w:tc>
          <w:tcPr>
            <w:tcW w:w="3289" w:type="dxa"/>
            <w:tcBorders>
              <w:top w:val="nil"/>
              <w:bottom w:val="single" w:sz="4" w:space="0" w:color="auto"/>
            </w:tcBorders>
            <w:shd w:val="clear" w:color="auto" w:fill="auto"/>
          </w:tcPr>
          <w:p w14:paraId="7331B147" w14:textId="77777777" w:rsidR="00B1786E" w:rsidRDefault="00B1786E" w:rsidP="00B1786E">
            <w:pPr>
              <w:pStyle w:val="TAL"/>
            </w:pPr>
          </w:p>
        </w:tc>
        <w:tc>
          <w:tcPr>
            <w:tcW w:w="2410" w:type="dxa"/>
            <w:tcBorders>
              <w:top w:val="single" w:sz="4" w:space="0" w:color="auto"/>
            </w:tcBorders>
          </w:tcPr>
          <w:p w14:paraId="546AEA8D" w14:textId="729321B7" w:rsidR="00B1786E" w:rsidRPr="00D72B81" w:rsidRDefault="00B1786E" w:rsidP="00B1786E">
            <w:pPr>
              <w:pStyle w:val="TAL"/>
            </w:pPr>
            <w:r>
              <w:t>ASTIGet</w:t>
            </w:r>
          </w:p>
        </w:tc>
        <w:tc>
          <w:tcPr>
            <w:tcW w:w="2126" w:type="dxa"/>
            <w:tcBorders>
              <w:top w:val="single" w:sz="4" w:space="0" w:color="auto"/>
            </w:tcBorders>
          </w:tcPr>
          <w:p w14:paraId="24B50382" w14:textId="123F29B2" w:rsidR="00B1786E" w:rsidRPr="00D72B81" w:rsidRDefault="00B1786E" w:rsidP="00B1786E">
            <w:pPr>
              <w:pStyle w:val="TAL"/>
            </w:pPr>
            <w:r w:rsidRPr="00D72B81">
              <w:t>Request/Response</w:t>
            </w:r>
          </w:p>
        </w:tc>
        <w:tc>
          <w:tcPr>
            <w:tcW w:w="1556" w:type="dxa"/>
            <w:tcBorders>
              <w:top w:val="single" w:sz="4" w:space="0" w:color="auto"/>
            </w:tcBorders>
          </w:tcPr>
          <w:p w14:paraId="4F54555D" w14:textId="1C2F4BF6" w:rsidR="00B1786E" w:rsidRPr="00D72B81" w:rsidRDefault="00B1786E" w:rsidP="00B1786E">
            <w:pPr>
              <w:pStyle w:val="TAL"/>
            </w:pPr>
            <w:r w:rsidRPr="00D72B81">
              <w:t>AF, NEF</w:t>
            </w:r>
          </w:p>
        </w:tc>
      </w:tr>
      <w:tr w:rsidR="00B1786E" w:rsidRPr="00140E21" w14:paraId="1053D7AA" w14:textId="77777777" w:rsidTr="00B1786E">
        <w:tc>
          <w:tcPr>
            <w:tcW w:w="3289" w:type="dxa"/>
            <w:tcBorders>
              <w:top w:val="single" w:sz="4" w:space="0" w:color="auto"/>
              <w:bottom w:val="nil"/>
            </w:tcBorders>
            <w:shd w:val="clear" w:color="auto" w:fill="auto"/>
          </w:tcPr>
          <w:p w14:paraId="683937EF" w14:textId="458996A7" w:rsidR="00B1786E" w:rsidRPr="006E7760" w:rsidRDefault="00B1786E" w:rsidP="00B1786E">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B1786E" w:rsidRPr="00D72B81" w:rsidRDefault="00B1786E" w:rsidP="00B1786E">
            <w:pPr>
              <w:pStyle w:val="TAL"/>
            </w:pPr>
            <w:r w:rsidRPr="00D72B81">
              <w:t>Create</w:t>
            </w:r>
          </w:p>
        </w:tc>
        <w:tc>
          <w:tcPr>
            <w:tcW w:w="2126" w:type="dxa"/>
            <w:tcBorders>
              <w:top w:val="single" w:sz="4" w:space="0" w:color="auto"/>
            </w:tcBorders>
            <w:vAlign w:val="center"/>
          </w:tcPr>
          <w:p w14:paraId="5420B3B1" w14:textId="665266A6" w:rsidR="00B1786E" w:rsidRPr="00D72B81" w:rsidRDefault="00B1786E" w:rsidP="00B1786E">
            <w:pPr>
              <w:pStyle w:val="TAL"/>
            </w:pPr>
            <w:r w:rsidRPr="00D72B81">
              <w:t>Request/Response</w:t>
            </w:r>
          </w:p>
        </w:tc>
        <w:tc>
          <w:tcPr>
            <w:tcW w:w="1556" w:type="dxa"/>
            <w:tcBorders>
              <w:top w:val="single" w:sz="4" w:space="0" w:color="auto"/>
            </w:tcBorders>
            <w:vAlign w:val="center"/>
          </w:tcPr>
          <w:p w14:paraId="059A6CFD" w14:textId="2E639E05" w:rsidR="00B1786E" w:rsidRPr="00D72B81" w:rsidRDefault="00B1786E" w:rsidP="00B1786E">
            <w:pPr>
              <w:pStyle w:val="TAL"/>
            </w:pPr>
            <w:r w:rsidRPr="00D72B81">
              <w:t>AF, NEF</w:t>
            </w:r>
          </w:p>
        </w:tc>
      </w:tr>
      <w:tr w:rsidR="00B1786E" w:rsidRPr="00140E21" w14:paraId="07A84C5F" w14:textId="77777777" w:rsidTr="00B1786E">
        <w:tc>
          <w:tcPr>
            <w:tcW w:w="3289" w:type="dxa"/>
            <w:tcBorders>
              <w:top w:val="nil"/>
              <w:bottom w:val="nil"/>
            </w:tcBorders>
            <w:shd w:val="clear" w:color="auto" w:fill="auto"/>
          </w:tcPr>
          <w:p w14:paraId="6310E426" w14:textId="77777777" w:rsidR="00B1786E" w:rsidRDefault="00B1786E" w:rsidP="00B1786E">
            <w:pPr>
              <w:pStyle w:val="TAL"/>
            </w:pPr>
          </w:p>
        </w:tc>
        <w:tc>
          <w:tcPr>
            <w:tcW w:w="2410" w:type="dxa"/>
            <w:tcBorders>
              <w:top w:val="single" w:sz="4" w:space="0" w:color="auto"/>
            </w:tcBorders>
            <w:vAlign w:val="center"/>
          </w:tcPr>
          <w:p w14:paraId="1A0D638B" w14:textId="4D328A0D" w:rsidR="00B1786E" w:rsidRPr="00D72B81" w:rsidRDefault="00B1786E" w:rsidP="00B1786E">
            <w:pPr>
              <w:pStyle w:val="TAL"/>
            </w:pPr>
            <w:r w:rsidRPr="00D72B81">
              <w:t>Update</w:t>
            </w:r>
          </w:p>
        </w:tc>
        <w:tc>
          <w:tcPr>
            <w:tcW w:w="2126" w:type="dxa"/>
            <w:tcBorders>
              <w:top w:val="single" w:sz="4" w:space="0" w:color="auto"/>
            </w:tcBorders>
            <w:vAlign w:val="center"/>
          </w:tcPr>
          <w:p w14:paraId="0EB087E4" w14:textId="310C3524" w:rsidR="00B1786E" w:rsidRPr="00D72B81" w:rsidRDefault="00B1786E" w:rsidP="00B1786E">
            <w:pPr>
              <w:pStyle w:val="TAL"/>
            </w:pPr>
            <w:r w:rsidRPr="00D72B81">
              <w:t>Request/Response</w:t>
            </w:r>
          </w:p>
        </w:tc>
        <w:tc>
          <w:tcPr>
            <w:tcW w:w="1556" w:type="dxa"/>
            <w:tcBorders>
              <w:top w:val="single" w:sz="4" w:space="0" w:color="auto"/>
            </w:tcBorders>
            <w:vAlign w:val="center"/>
          </w:tcPr>
          <w:p w14:paraId="2559F8BE" w14:textId="41C77764" w:rsidR="00B1786E" w:rsidRPr="00D72B81" w:rsidRDefault="00B1786E" w:rsidP="00B1786E">
            <w:pPr>
              <w:pStyle w:val="TAL"/>
            </w:pPr>
            <w:r w:rsidRPr="00D72B81">
              <w:t>AF, NEF</w:t>
            </w:r>
          </w:p>
        </w:tc>
      </w:tr>
      <w:tr w:rsidR="00B1786E" w:rsidRPr="00140E21" w14:paraId="422A2726" w14:textId="77777777" w:rsidTr="00B1786E">
        <w:tc>
          <w:tcPr>
            <w:tcW w:w="3289" w:type="dxa"/>
            <w:tcBorders>
              <w:top w:val="nil"/>
              <w:bottom w:val="nil"/>
            </w:tcBorders>
            <w:shd w:val="clear" w:color="auto" w:fill="auto"/>
          </w:tcPr>
          <w:p w14:paraId="074419B3" w14:textId="77777777" w:rsidR="00B1786E" w:rsidRDefault="00B1786E" w:rsidP="00B1786E">
            <w:pPr>
              <w:pStyle w:val="TAL"/>
            </w:pPr>
          </w:p>
        </w:tc>
        <w:tc>
          <w:tcPr>
            <w:tcW w:w="2410" w:type="dxa"/>
            <w:tcBorders>
              <w:top w:val="single" w:sz="4" w:space="0" w:color="auto"/>
            </w:tcBorders>
            <w:vAlign w:val="center"/>
          </w:tcPr>
          <w:p w14:paraId="5A9AA518" w14:textId="662CB91D" w:rsidR="00B1786E" w:rsidRPr="00D72B81" w:rsidRDefault="00B1786E" w:rsidP="00B1786E">
            <w:pPr>
              <w:pStyle w:val="TAL"/>
            </w:pPr>
            <w:r w:rsidRPr="00D72B81">
              <w:t>Delete</w:t>
            </w:r>
          </w:p>
        </w:tc>
        <w:tc>
          <w:tcPr>
            <w:tcW w:w="2126" w:type="dxa"/>
            <w:tcBorders>
              <w:top w:val="single" w:sz="4" w:space="0" w:color="auto"/>
            </w:tcBorders>
            <w:vAlign w:val="center"/>
          </w:tcPr>
          <w:p w14:paraId="79BC64FA" w14:textId="5CC68558" w:rsidR="00B1786E" w:rsidRPr="00D72B81" w:rsidRDefault="00B1786E" w:rsidP="00B1786E">
            <w:pPr>
              <w:pStyle w:val="TAL"/>
            </w:pPr>
            <w:r w:rsidRPr="00D72B81">
              <w:t>Request/Response</w:t>
            </w:r>
          </w:p>
        </w:tc>
        <w:tc>
          <w:tcPr>
            <w:tcW w:w="1556" w:type="dxa"/>
            <w:tcBorders>
              <w:top w:val="single" w:sz="4" w:space="0" w:color="auto"/>
            </w:tcBorders>
            <w:vAlign w:val="center"/>
          </w:tcPr>
          <w:p w14:paraId="4B7AD42A" w14:textId="46F66BD1" w:rsidR="00B1786E" w:rsidRPr="00D72B81" w:rsidRDefault="00B1786E" w:rsidP="00B1786E">
            <w:pPr>
              <w:pStyle w:val="TAL"/>
            </w:pPr>
            <w:r w:rsidRPr="00D72B81">
              <w:t>AF, NEF</w:t>
            </w:r>
          </w:p>
        </w:tc>
      </w:tr>
      <w:tr w:rsidR="00B1786E" w:rsidRPr="00140E21" w14:paraId="608793D7" w14:textId="77777777" w:rsidTr="00B1786E">
        <w:tc>
          <w:tcPr>
            <w:tcW w:w="3289" w:type="dxa"/>
            <w:tcBorders>
              <w:top w:val="nil"/>
              <w:bottom w:val="nil"/>
            </w:tcBorders>
            <w:shd w:val="clear" w:color="auto" w:fill="auto"/>
          </w:tcPr>
          <w:p w14:paraId="747D7567" w14:textId="77777777" w:rsidR="00B1786E" w:rsidRDefault="00B1786E" w:rsidP="00B1786E">
            <w:pPr>
              <w:pStyle w:val="TAL"/>
            </w:pPr>
          </w:p>
        </w:tc>
        <w:tc>
          <w:tcPr>
            <w:tcW w:w="2410" w:type="dxa"/>
            <w:tcBorders>
              <w:top w:val="single" w:sz="4" w:space="0" w:color="auto"/>
            </w:tcBorders>
            <w:vAlign w:val="center"/>
          </w:tcPr>
          <w:p w14:paraId="0C0DF1D3" w14:textId="6A78F8FA" w:rsidR="00B1786E" w:rsidRPr="00D72B81" w:rsidRDefault="00B1786E" w:rsidP="00B1786E">
            <w:pPr>
              <w:pStyle w:val="TAL"/>
            </w:pPr>
            <w:r w:rsidRPr="00D72B81">
              <w:t>Notify</w:t>
            </w:r>
          </w:p>
        </w:tc>
        <w:tc>
          <w:tcPr>
            <w:tcW w:w="2126" w:type="dxa"/>
            <w:tcBorders>
              <w:top w:val="single" w:sz="4" w:space="0" w:color="auto"/>
            </w:tcBorders>
            <w:vAlign w:val="center"/>
          </w:tcPr>
          <w:p w14:paraId="0E02D371" w14:textId="5CA305E0" w:rsidR="00B1786E" w:rsidRPr="00D72B81" w:rsidRDefault="00B1786E" w:rsidP="00B1786E">
            <w:pPr>
              <w:pStyle w:val="TAL"/>
            </w:pPr>
            <w:r w:rsidRPr="00D72B81">
              <w:t>Subscribe/Notify</w:t>
            </w:r>
          </w:p>
        </w:tc>
        <w:tc>
          <w:tcPr>
            <w:tcW w:w="1556" w:type="dxa"/>
            <w:tcBorders>
              <w:top w:val="single" w:sz="4" w:space="0" w:color="auto"/>
            </w:tcBorders>
            <w:vAlign w:val="center"/>
          </w:tcPr>
          <w:p w14:paraId="1D765AD6" w14:textId="5CFDFD26" w:rsidR="00B1786E" w:rsidRPr="00D72B81" w:rsidRDefault="00B1786E" w:rsidP="00B1786E">
            <w:pPr>
              <w:pStyle w:val="TAL"/>
            </w:pPr>
            <w:r w:rsidRPr="00D72B81">
              <w:t>AF, NEF</w:t>
            </w:r>
          </w:p>
        </w:tc>
      </w:tr>
      <w:tr w:rsidR="00B1786E" w:rsidRPr="00140E21" w14:paraId="58C3EC78" w14:textId="77777777" w:rsidTr="00B1786E">
        <w:tc>
          <w:tcPr>
            <w:tcW w:w="3289" w:type="dxa"/>
            <w:tcBorders>
              <w:top w:val="nil"/>
              <w:bottom w:val="nil"/>
            </w:tcBorders>
            <w:shd w:val="clear" w:color="auto" w:fill="auto"/>
          </w:tcPr>
          <w:p w14:paraId="04EDC54A" w14:textId="77777777" w:rsidR="00B1786E" w:rsidRDefault="00B1786E" w:rsidP="00B1786E">
            <w:pPr>
              <w:pStyle w:val="TAL"/>
            </w:pPr>
          </w:p>
        </w:tc>
        <w:tc>
          <w:tcPr>
            <w:tcW w:w="2410" w:type="dxa"/>
            <w:tcBorders>
              <w:top w:val="single" w:sz="4" w:space="0" w:color="auto"/>
            </w:tcBorders>
            <w:vAlign w:val="center"/>
          </w:tcPr>
          <w:p w14:paraId="30B65285" w14:textId="11747827" w:rsidR="00B1786E" w:rsidRPr="00D72B81" w:rsidRDefault="00B1786E" w:rsidP="00B1786E">
            <w:pPr>
              <w:pStyle w:val="TAL"/>
            </w:pPr>
            <w:r w:rsidRPr="00D72B81">
              <w:t>Subscribe</w:t>
            </w:r>
          </w:p>
        </w:tc>
        <w:tc>
          <w:tcPr>
            <w:tcW w:w="2126" w:type="dxa"/>
            <w:tcBorders>
              <w:top w:val="single" w:sz="4" w:space="0" w:color="auto"/>
            </w:tcBorders>
            <w:vAlign w:val="center"/>
          </w:tcPr>
          <w:p w14:paraId="5D88795A" w14:textId="76AB4237" w:rsidR="00B1786E" w:rsidRPr="00D72B81" w:rsidRDefault="00B1786E" w:rsidP="00B1786E">
            <w:pPr>
              <w:pStyle w:val="TAL"/>
            </w:pPr>
            <w:r w:rsidRPr="00D72B81">
              <w:t>Subscribe/Notify</w:t>
            </w:r>
          </w:p>
        </w:tc>
        <w:tc>
          <w:tcPr>
            <w:tcW w:w="1556" w:type="dxa"/>
            <w:tcBorders>
              <w:top w:val="single" w:sz="4" w:space="0" w:color="auto"/>
            </w:tcBorders>
            <w:vAlign w:val="center"/>
          </w:tcPr>
          <w:p w14:paraId="57A46502" w14:textId="23182202" w:rsidR="00B1786E" w:rsidRPr="00D72B81" w:rsidRDefault="00B1786E" w:rsidP="00B1786E">
            <w:pPr>
              <w:pStyle w:val="TAL"/>
            </w:pPr>
            <w:r w:rsidRPr="00D72B81">
              <w:t>AF, NEF</w:t>
            </w:r>
          </w:p>
        </w:tc>
      </w:tr>
      <w:tr w:rsidR="00B1786E" w:rsidRPr="00140E21" w14:paraId="4EF4A502" w14:textId="77777777" w:rsidTr="00B1786E">
        <w:tc>
          <w:tcPr>
            <w:tcW w:w="3289" w:type="dxa"/>
            <w:tcBorders>
              <w:top w:val="nil"/>
            </w:tcBorders>
            <w:shd w:val="clear" w:color="auto" w:fill="auto"/>
          </w:tcPr>
          <w:p w14:paraId="6FECCB5C" w14:textId="77777777" w:rsidR="00B1786E" w:rsidRDefault="00B1786E" w:rsidP="00B1786E">
            <w:pPr>
              <w:pStyle w:val="TAL"/>
            </w:pPr>
          </w:p>
        </w:tc>
        <w:tc>
          <w:tcPr>
            <w:tcW w:w="2410" w:type="dxa"/>
            <w:tcBorders>
              <w:top w:val="single" w:sz="4" w:space="0" w:color="auto"/>
            </w:tcBorders>
            <w:vAlign w:val="center"/>
          </w:tcPr>
          <w:p w14:paraId="6A426A6D" w14:textId="720C50CD" w:rsidR="00B1786E" w:rsidRPr="00D72B81" w:rsidRDefault="00B1786E" w:rsidP="00B1786E">
            <w:pPr>
              <w:pStyle w:val="TAL"/>
            </w:pPr>
            <w:r w:rsidRPr="00D72B81">
              <w:t>Unsubscribe</w:t>
            </w:r>
          </w:p>
        </w:tc>
        <w:tc>
          <w:tcPr>
            <w:tcW w:w="2126" w:type="dxa"/>
            <w:tcBorders>
              <w:top w:val="single" w:sz="4" w:space="0" w:color="auto"/>
            </w:tcBorders>
            <w:vAlign w:val="center"/>
          </w:tcPr>
          <w:p w14:paraId="10F9C7EB" w14:textId="1D0E9DD6" w:rsidR="00B1786E" w:rsidRPr="00D72B81" w:rsidRDefault="00B1786E" w:rsidP="00B1786E">
            <w:pPr>
              <w:pStyle w:val="TAL"/>
            </w:pPr>
            <w:r w:rsidRPr="00D72B81">
              <w:t>Subscribe/Notify</w:t>
            </w:r>
          </w:p>
        </w:tc>
        <w:tc>
          <w:tcPr>
            <w:tcW w:w="1556" w:type="dxa"/>
            <w:tcBorders>
              <w:top w:val="single" w:sz="4" w:space="0" w:color="auto"/>
            </w:tcBorders>
            <w:vAlign w:val="center"/>
          </w:tcPr>
          <w:p w14:paraId="5977408F" w14:textId="54C9E1A0" w:rsidR="00B1786E" w:rsidRPr="00D72B81" w:rsidRDefault="00B1786E" w:rsidP="00B1786E">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30" w:name="_Toc83356032"/>
      <w:r>
        <w:lastRenderedPageBreak/>
        <w:t>5.2.27.2</w:t>
      </w:r>
      <w:r>
        <w:tab/>
        <w:t>Ntsctsf_TimeSynchronization service</w:t>
      </w:r>
      <w:bookmarkEnd w:id="6430"/>
    </w:p>
    <w:p w14:paraId="746224C1" w14:textId="77777777" w:rsidR="007C70A8" w:rsidRDefault="007C70A8" w:rsidP="002217D3">
      <w:pPr>
        <w:pStyle w:val="Heading5"/>
      </w:pPr>
      <w:bookmarkStart w:id="6431" w:name="_Toc83356033"/>
      <w:r>
        <w:t>5.2.27.2.1</w:t>
      </w:r>
      <w:r>
        <w:tab/>
        <w:t>General</w:t>
      </w:r>
      <w:bookmarkEnd w:id="6431"/>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4A655AAF" w:rsidR="007C70A8" w:rsidRDefault="007C70A8" w:rsidP="002217D3">
      <w:pPr>
        <w:pStyle w:val="B1"/>
      </w:pPr>
      <w:r>
        <w:t>-</w:t>
      </w:r>
      <w:r>
        <w:tab/>
        <w:t>NF Service Consumer request to create and update time synchronization configuration</w:t>
      </w:r>
      <w:r w:rsidR="000D524E">
        <w:t xml:space="preserve"> for a PTP instance</w:t>
      </w:r>
      <w:r>
        <w:t xml:space="preserve">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32" w:name="_Toc83356034"/>
      <w:r>
        <w:t>5.2.27.2.2</w:t>
      </w:r>
      <w:r>
        <w:tab/>
        <w:t>Ntsctsf_TimeSynchronization_ConfigCreate operation</w:t>
      </w:r>
      <w:bookmarkEnd w:id="6432"/>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2D54D97F" w:rsidR="007C70A8" w:rsidRDefault="007C70A8" w:rsidP="007C70A8">
      <w:r w:rsidRPr="002217D3">
        <w:rPr>
          <w:b/>
          <w:bCs/>
        </w:rPr>
        <w:t>Outputs, Required:</w:t>
      </w:r>
      <w:r>
        <w:t xml:space="preserve"> Operation execution result indication, in successful operation the</w:t>
      </w:r>
      <w:r w:rsidR="000D524E">
        <w:t xml:space="preserve"> PTP instance ID.</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33" w:name="_Toc83356035"/>
      <w:r>
        <w:t>5.2.27.2.3</w:t>
      </w:r>
      <w:r>
        <w:tab/>
        <w:t>Ntsctsf_TimeSynchronization_ConfigUpdate operation</w:t>
      </w:r>
      <w:bookmarkEnd w:id="6433"/>
    </w:p>
    <w:p w14:paraId="4E7F7BD0" w14:textId="3D8E6E4A" w:rsidR="007C70A8" w:rsidRDefault="007C70A8" w:rsidP="007C70A8">
      <w:r w:rsidRPr="002217D3">
        <w:rPr>
          <w:b/>
          <w:bCs/>
        </w:rPr>
        <w:t>Service operation name:</w:t>
      </w:r>
      <w:r>
        <w:t xml:space="preserve"> Ntsctsf_TimeSynchronization_ConfigUpdate</w:t>
      </w:r>
    </w:p>
    <w:p w14:paraId="05D03B56" w14:textId="77777777" w:rsidR="007C70A8" w:rsidRDefault="007C70A8" w:rsidP="007C70A8">
      <w:r w:rsidRPr="002217D3">
        <w:rPr>
          <w:b/>
          <w:bCs/>
        </w:rPr>
        <w:t>Description:</w:t>
      </w:r>
      <w:r>
        <w:t xml:space="preserve"> Authorize the request and forward the request to update the time synchronization configuration.</w:t>
      </w:r>
    </w:p>
    <w:p w14:paraId="7E195451" w14:textId="50EFA9CC" w:rsidR="007C70A8" w:rsidRDefault="007C70A8" w:rsidP="007C70A8">
      <w:r w:rsidRPr="002217D3">
        <w:rPr>
          <w:b/>
          <w:bCs/>
        </w:rPr>
        <w:t>Inputs, Required:</w:t>
      </w:r>
      <w:r w:rsidR="000D524E">
        <w:t xml:space="preserve"> PTP instance ID.</w:t>
      </w:r>
    </w:p>
    <w:p w14:paraId="0F7F3BE4" w14:textId="1551DD04" w:rsidR="007C70A8" w:rsidRDefault="007C70A8" w:rsidP="007C70A8">
      <w:r w:rsidRPr="002217D3">
        <w:rPr>
          <w:b/>
          <w:bCs/>
        </w:rPr>
        <w:t>Inputs, Optional:</w:t>
      </w:r>
      <w:r w:rsidR="000D524E">
        <w:t xml:space="preserve"> List of UE identities (SUPIs) to be added to the time synchronization configuration.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77777777" w:rsidR="007C70A8" w:rsidRDefault="007C70A8" w:rsidP="002217D3">
      <w:pPr>
        <w:pStyle w:val="Heading5"/>
      </w:pPr>
      <w:bookmarkStart w:id="6434" w:name="_Toc83356036"/>
      <w:r>
        <w:t>5.2.27.2.4</w:t>
      </w:r>
      <w:r>
        <w:tab/>
        <w:t>Ntsctsf_ TimeSynchronization_ConfigDelete operation</w:t>
      </w:r>
      <w:bookmarkEnd w:id="6434"/>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78EA9B0F" w:rsidR="007C70A8" w:rsidRDefault="007C70A8" w:rsidP="007C70A8">
      <w:r w:rsidRPr="002217D3">
        <w:rPr>
          <w:b/>
          <w:bCs/>
        </w:rPr>
        <w:t>Inputs, Required:</w:t>
      </w:r>
      <w:r w:rsidR="000D524E">
        <w:t xml:space="preserve"> PTP instance ID.</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77777777" w:rsidR="007C70A8" w:rsidRDefault="007C70A8" w:rsidP="002217D3">
      <w:pPr>
        <w:pStyle w:val="Heading5"/>
      </w:pPr>
      <w:bookmarkStart w:id="6435" w:name="_Toc83356037"/>
      <w:r>
        <w:t>5.2.27.2.5</w:t>
      </w:r>
      <w:r>
        <w:tab/>
        <w:t>Ntsctsf_ TimeSynchronization_ConfigUpdateNotify operation</w:t>
      </w:r>
      <w:bookmarkEnd w:id="6435"/>
    </w:p>
    <w:p w14:paraId="2228B7AC" w14:textId="77777777" w:rsidR="007C70A8" w:rsidRDefault="007C70A8" w:rsidP="007C70A8">
      <w:r w:rsidRPr="006E7760">
        <w:rPr>
          <w:b/>
          <w:bCs/>
        </w:rPr>
        <w:t>Service operation name:</w:t>
      </w:r>
      <w:r>
        <w:t xml:space="preserve"> Ntsctsf_ TimeSynchronization_ConfigUpdateNotify</w:t>
      </w:r>
    </w:p>
    <w:p w14:paraId="1D55F7F1" w14:textId="304D1A87" w:rsidR="007C70A8" w:rsidRDefault="007C70A8" w:rsidP="007C70A8">
      <w:r w:rsidRPr="006E7760">
        <w:rPr>
          <w:b/>
          <w:bCs/>
        </w:rPr>
        <w:t>Description:</w:t>
      </w:r>
      <w:r>
        <w:t xml:space="preserve"> Forward the notification for the time synchronization configuration</w:t>
      </w:r>
      <w:r w:rsidR="000D524E">
        <w:t>.</w:t>
      </w:r>
    </w:p>
    <w:p w14:paraId="1055F1DD" w14:textId="7E39281A" w:rsidR="007C70A8" w:rsidRDefault="007C70A8" w:rsidP="007C70A8">
      <w:r w:rsidRPr="006E7760">
        <w:rPr>
          <w:b/>
          <w:bCs/>
        </w:rPr>
        <w:lastRenderedPageBreak/>
        <w:t>Inputs, Required:</w:t>
      </w:r>
      <w:r w:rsidR="000D524E">
        <w:t xml:space="preserve"> PTP instance ID.</w:t>
      </w:r>
    </w:p>
    <w:p w14:paraId="5C7B992D" w14:textId="31482E2B" w:rsidR="007C70A8" w:rsidRDefault="007C70A8" w:rsidP="007C70A8">
      <w:r w:rsidRPr="006E7760">
        <w:rPr>
          <w:b/>
          <w:bCs/>
        </w:rPr>
        <w:t>Inputs, Optional:</w:t>
      </w:r>
      <w:r>
        <w:t xml:space="preserve"> Current state of the time synchronization configuration</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36" w:name="_Toc83356038"/>
      <w:r>
        <w:t>5.2.27.2.6</w:t>
      </w:r>
      <w:r>
        <w:tab/>
        <w:t>Ntsctsf_TimeSynchronization_CapsSubscribe operation</w:t>
      </w:r>
      <w:bookmarkEnd w:id="6436"/>
    </w:p>
    <w:p w14:paraId="3FD36E2B" w14:textId="77777777" w:rsidR="007C70A8" w:rsidRDefault="007C70A8" w:rsidP="007C70A8">
      <w:r w:rsidRPr="002217D3">
        <w:rPr>
          <w:b/>
          <w:bCs/>
        </w:rPr>
        <w:t>Service operation name:</w:t>
      </w:r>
      <w:r>
        <w:t xml:space="preserve"> Ntsctsf_TimeSynchronization_CapsSubscribe</w:t>
      </w:r>
    </w:p>
    <w:p w14:paraId="1615568F" w14:textId="71C479D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 using</w:t>
      </w:r>
      <w:r>
        <w:t xml:space="preserve"> DNN/S-NSSAI combination.</w:t>
      </w:r>
    </w:p>
    <w:p w14:paraId="3DA3A7F6" w14:textId="4606E41C" w:rsidR="007C70A8" w:rsidRDefault="007C70A8" w:rsidP="007C70A8">
      <w:r w:rsidRPr="002217D3">
        <w:rPr>
          <w:b/>
          <w:bCs/>
        </w:rPr>
        <w:t>Inputs, Required:</w:t>
      </w:r>
      <w:r w:rsidR="000D524E">
        <w:t xml:space="preserve"> Combination of (DNN, S-NSSAI), N</w:t>
      </w:r>
      <w:r>
        <w:t xml:space="preserve">otification </w:t>
      </w:r>
      <w:r w:rsidR="000D524E">
        <w:t>T</w:t>
      </w:r>
      <w:r>
        <w:t xml:space="preserve">arget </w:t>
      </w:r>
      <w:r w:rsidR="000D524E">
        <w:t>A</w:t>
      </w:r>
      <w:r>
        <w:t xml:space="preserve">ddress and </w:t>
      </w:r>
      <w:r w:rsidR="000D524E">
        <w:t>N</w:t>
      </w:r>
      <w:r>
        <w:t xml:space="preserve">otification </w:t>
      </w:r>
      <w:r w:rsidR="000D524E">
        <w:t>C</w:t>
      </w:r>
      <w:r>
        <w:t xml:space="preserve">orrelation </w:t>
      </w:r>
      <w:r w:rsidR="000D524E">
        <w:t>ID</w:t>
      </w:r>
      <w:r>
        <w:t>.</w:t>
      </w:r>
    </w:p>
    <w:p w14:paraId="2BFDD51C" w14:textId="2BE04238" w:rsidR="007C70A8" w:rsidRDefault="007C70A8" w:rsidP="007C70A8">
      <w:r w:rsidRPr="002217D3">
        <w:rPr>
          <w:b/>
          <w:bCs/>
        </w:rPr>
        <w:t>Inputs, Optional:</w:t>
      </w:r>
      <w:r>
        <w:t xml:space="preserve"> </w:t>
      </w:r>
      <w:r w:rsidR="000D524E">
        <w:t xml:space="preserve">Event Filter(s) as described in Table 5.2.6.25.6-1,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37" w:name="_Toc83356039"/>
      <w:r>
        <w:t>5.2.27.2.7</w:t>
      </w:r>
      <w:r>
        <w:tab/>
        <w:t>Ntsctsf_TimeSynchronization_CapsUnsubscribe operation</w:t>
      </w:r>
      <w:bookmarkEnd w:id="6437"/>
    </w:p>
    <w:p w14:paraId="20BE5D8E" w14:textId="77777777" w:rsidR="007C70A8" w:rsidRDefault="007C70A8" w:rsidP="007C70A8">
      <w:r w:rsidRPr="002217D3">
        <w:rPr>
          <w:b/>
          <w:bCs/>
        </w:rPr>
        <w:t>Service operation name:</w:t>
      </w:r>
      <w:r>
        <w:t xml:space="preserve"> Ntsctsf_TimeSynchronization_CapsUnsubscribe</w:t>
      </w:r>
    </w:p>
    <w:p w14:paraId="61BCDB59" w14:textId="5F81E530" w:rsidR="007C70A8" w:rsidRDefault="007C70A8" w:rsidP="007C70A8">
      <w:r w:rsidRPr="002217D3">
        <w:rPr>
          <w:b/>
          <w:bCs/>
        </w:rPr>
        <w:t>Description:</w:t>
      </w:r>
      <w:r>
        <w:t xml:space="preserve"> The AF unsubscribes to receive notification about time synchronization for a UE or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38" w:name="_Toc83356040"/>
      <w:r>
        <w:t>5.2.27.2.8</w:t>
      </w:r>
      <w:r>
        <w:tab/>
        <w:t>Ntsctsf_TimeSynchronization_CapsNotify operation</w:t>
      </w:r>
      <w:bookmarkEnd w:id="6438"/>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58871962" w14:textId="2FF0B092" w:rsidR="007C70A8" w:rsidRDefault="007C70A8" w:rsidP="007C70A8">
      <w:r>
        <w:t>Inputs, Required: Notification Correlation ID.</w:t>
      </w:r>
    </w:p>
    <w:p w14:paraId="719D1F7A" w14:textId="3E9F601A" w:rsidR="007C70A8" w:rsidRDefault="007C70A8" w:rsidP="007C70A8">
      <w:r w:rsidRPr="002217D3">
        <w:rPr>
          <w:b/>
          <w:bCs/>
        </w:rPr>
        <w:t>Inputs, Optional:</w:t>
      </w:r>
      <w:r w:rsidR="000D524E">
        <w:t xml:space="preserve"> Time synchronization capabilities as described in Table 5.2.6.25.8-1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2B05938E" w:rsidR="00B1786E" w:rsidRDefault="00B1786E" w:rsidP="00B1786E">
      <w:pPr>
        <w:pStyle w:val="Heading5"/>
      </w:pPr>
      <w:bookmarkStart w:id="6439" w:name="_Toc83356041"/>
      <w:r>
        <w:t>5.2.27.2.9</w:t>
      </w:r>
      <w:r>
        <w:tab/>
        <w:t>Ntsctsf_TimeSynchronization_ASTICreate operation</w:t>
      </w:r>
      <w:bookmarkEnd w:id="6439"/>
    </w:p>
    <w:p w14:paraId="2DE52B3A" w14:textId="5A1F0EBC" w:rsidR="00B1786E" w:rsidRDefault="00B1786E" w:rsidP="00B1786E">
      <w:r w:rsidRPr="006E7760">
        <w:rPr>
          <w:b/>
          <w:bCs/>
        </w:rPr>
        <w:t>Service operation name:</w:t>
      </w:r>
      <w:r>
        <w:t xml:space="preserve"> Ntsctsf_TimeSynchronization_ASTICreate</w:t>
      </w:r>
    </w:p>
    <w:p w14:paraId="6F193042" w14:textId="77777777" w:rsidR="00B1786E" w:rsidRDefault="00B1786E" w:rsidP="00B1786E">
      <w:r w:rsidRPr="006E7760">
        <w:rPr>
          <w:b/>
          <w:bCs/>
        </w:rPr>
        <w:t>Description:</w:t>
      </w:r>
      <w:r>
        <w:t xml:space="preserve"> Authorize the request, activate the 5G access stratum time distribution.</w:t>
      </w:r>
    </w:p>
    <w:p w14:paraId="7B595BB1" w14:textId="77777777" w:rsidR="00B1786E" w:rsidRDefault="00B1786E" w:rsidP="00B1786E">
      <w:r w:rsidRPr="006E7760">
        <w:rPr>
          <w:b/>
          <w:bCs/>
        </w:rPr>
        <w:t>Inputs, Required:</w:t>
      </w:r>
      <w:r>
        <w:t xml:space="preserve"> List of UE identities, mandatory service parameters as described in Table 4.15.9.4-1.</w:t>
      </w:r>
    </w:p>
    <w:p w14:paraId="251B5815" w14:textId="77777777" w:rsidR="00B1786E" w:rsidRDefault="00B1786E" w:rsidP="00B1786E">
      <w:r w:rsidRPr="006E7760">
        <w:rPr>
          <w:b/>
          <w:bCs/>
        </w:rPr>
        <w:t>Inputs, Optional:</w:t>
      </w:r>
      <w:r>
        <w:t xml:space="preserve"> DNN, S-NSSAI, optional service parameters as described in Table 4.15.9.4-1.</w:t>
      </w:r>
    </w:p>
    <w:p w14:paraId="44E60591" w14:textId="77777777" w:rsidR="00B1786E" w:rsidRDefault="00B1786E" w:rsidP="00B1786E">
      <w:r w:rsidRPr="006E7760">
        <w:rPr>
          <w:b/>
          <w:bCs/>
        </w:rPr>
        <w:t>Outputs, Required:</w:t>
      </w:r>
      <w:r>
        <w:t xml:space="preserve"> Operation execution result indication, in successful operation the time synchronization configuration id.</w:t>
      </w:r>
    </w:p>
    <w:p w14:paraId="3D6950D5" w14:textId="77777777" w:rsidR="00B1786E" w:rsidRDefault="00B1786E" w:rsidP="00B1786E">
      <w:r w:rsidRPr="006E7760">
        <w:rPr>
          <w:b/>
          <w:bCs/>
        </w:rPr>
        <w:lastRenderedPageBreak/>
        <w:t>Outputs, Optional:</w:t>
      </w:r>
      <w:r>
        <w:t xml:space="preserve"> None.</w:t>
      </w:r>
    </w:p>
    <w:p w14:paraId="51F82AB9" w14:textId="77777777" w:rsidR="00B1786E" w:rsidRDefault="00B1786E" w:rsidP="006E7760">
      <w:pPr>
        <w:pStyle w:val="Heading5"/>
      </w:pPr>
      <w:bookmarkStart w:id="6440" w:name="_Toc83356042"/>
      <w:r>
        <w:t>5.2.27.2.10</w:t>
      </w:r>
      <w:r>
        <w:tab/>
        <w:t>Ntsctsf_TimeSynchronization_ASTIUpdate operation</w:t>
      </w:r>
      <w:bookmarkEnd w:id="6440"/>
    </w:p>
    <w:p w14:paraId="66DDC603" w14:textId="3B92B39D" w:rsidR="00B1786E" w:rsidRDefault="00B1786E" w:rsidP="00B1786E">
      <w:r w:rsidRPr="006E7760">
        <w:rPr>
          <w:b/>
          <w:bCs/>
        </w:rPr>
        <w:t>Service operation name:</w:t>
      </w:r>
      <w:r>
        <w:t xml:space="preserve"> Ntsctsf_TimeSynchronization_ASTIUpdate</w:t>
      </w:r>
    </w:p>
    <w:p w14:paraId="2624D9E3" w14:textId="77777777" w:rsidR="00B1786E" w:rsidRDefault="00B1786E" w:rsidP="00B1786E">
      <w:r w:rsidRPr="006E7760">
        <w:rPr>
          <w:b/>
          <w:bCs/>
        </w:rPr>
        <w:t>Description:</w:t>
      </w:r>
      <w:r>
        <w:t xml:space="preserve"> Authorize the request and forward the request to update the 5G access stratum time distribution configuration.</w:t>
      </w:r>
    </w:p>
    <w:p w14:paraId="17700E14" w14:textId="77777777" w:rsidR="00B1786E" w:rsidRDefault="00B1786E" w:rsidP="00B1786E">
      <w:r w:rsidRPr="006E7760">
        <w:rPr>
          <w:b/>
          <w:bCs/>
        </w:rPr>
        <w:t>Inputs, Required:</w:t>
      </w:r>
      <w:r>
        <w:t xml:space="preserve"> Time synchronization configuration id.</w:t>
      </w:r>
    </w:p>
    <w:p w14:paraId="5B5447C2" w14:textId="0BE09007" w:rsidR="00B1786E" w:rsidRDefault="00B1786E" w:rsidP="00B1786E">
      <w:r w:rsidRPr="006E7760">
        <w:rPr>
          <w:b/>
          <w:bCs/>
        </w:rPr>
        <w:t>Inputs, Optional:</w:t>
      </w:r>
      <w:r>
        <w:t xml:space="preserve"> service parameters as in Ntsctsf_TimeSynchronization_ASTICreate input.</w:t>
      </w:r>
    </w:p>
    <w:p w14:paraId="1ACF9AA2" w14:textId="77777777" w:rsidR="00B1786E" w:rsidRDefault="00B1786E" w:rsidP="00B1786E">
      <w:r w:rsidRPr="006E7760">
        <w:rPr>
          <w:b/>
          <w:bCs/>
        </w:rPr>
        <w:t>Outputs, Required:</w:t>
      </w:r>
      <w:r>
        <w:t xml:space="preserve"> Operation execution result indication.</w:t>
      </w:r>
    </w:p>
    <w:p w14:paraId="2D3C19D8" w14:textId="77777777" w:rsidR="00B1786E" w:rsidRDefault="00B1786E" w:rsidP="00B1786E">
      <w:r w:rsidRPr="006E7760">
        <w:rPr>
          <w:b/>
          <w:bCs/>
        </w:rPr>
        <w:t>Outputs, Optional:</w:t>
      </w:r>
      <w:r>
        <w:t xml:space="preserve"> None.</w:t>
      </w:r>
    </w:p>
    <w:p w14:paraId="158168CF" w14:textId="77777777" w:rsidR="00B1786E" w:rsidRDefault="00B1786E" w:rsidP="006E7760">
      <w:pPr>
        <w:pStyle w:val="Heading5"/>
      </w:pPr>
      <w:bookmarkStart w:id="6441" w:name="_Toc83356043"/>
      <w:r>
        <w:t>5.2.27.2.11</w:t>
      </w:r>
      <w:r>
        <w:tab/>
        <w:t>Ntsctsf_TimeSynchronization_ASTIDelete operation</w:t>
      </w:r>
      <w:bookmarkEnd w:id="6441"/>
    </w:p>
    <w:p w14:paraId="7C8D1513" w14:textId="00E9E3C2" w:rsidR="00B1786E" w:rsidRDefault="00B1786E" w:rsidP="00B1786E">
      <w:r w:rsidRPr="006E7760">
        <w:rPr>
          <w:b/>
          <w:bCs/>
        </w:rPr>
        <w:t>Service operation name:</w:t>
      </w:r>
      <w:r>
        <w:t xml:space="preserve"> Ntsctsf_TimeSynchronization_ASTIDelete</w:t>
      </w:r>
    </w:p>
    <w:p w14:paraId="0F84209E" w14:textId="77777777" w:rsidR="00B1786E" w:rsidRDefault="00B1786E" w:rsidP="00B1786E">
      <w:r w:rsidRPr="006E7760">
        <w:rPr>
          <w:b/>
          <w:bCs/>
        </w:rPr>
        <w:t>Description:</w:t>
      </w:r>
      <w:r>
        <w:t xml:space="preserve"> Authorize the request, delete the 5G access stratum time distribution configuration, deactivate the corresponding 5G access stratum time distribution service.</w:t>
      </w:r>
    </w:p>
    <w:p w14:paraId="793E94D1" w14:textId="77777777" w:rsidR="00B1786E" w:rsidRDefault="00B1786E" w:rsidP="00B1786E">
      <w:r w:rsidRPr="006E7760">
        <w:rPr>
          <w:b/>
          <w:bCs/>
        </w:rPr>
        <w:t>Inputs, Required:</w:t>
      </w:r>
      <w:r>
        <w:t xml:space="preserve"> Time synchronization configuration id.</w:t>
      </w:r>
    </w:p>
    <w:p w14:paraId="60BAB65A" w14:textId="77777777" w:rsidR="00B1786E" w:rsidRDefault="00B1786E" w:rsidP="00B1786E">
      <w:r w:rsidRPr="006E7760">
        <w:rPr>
          <w:b/>
          <w:bCs/>
        </w:rPr>
        <w:t>Inputs, Optional:</w:t>
      </w:r>
      <w:r>
        <w:t xml:space="preserve"> None.</w:t>
      </w:r>
    </w:p>
    <w:p w14:paraId="758F4DD9" w14:textId="77777777" w:rsidR="00B1786E" w:rsidRDefault="00B1786E" w:rsidP="00B1786E">
      <w:r w:rsidRPr="006E7760">
        <w:rPr>
          <w:b/>
          <w:bCs/>
        </w:rPr>
        <w:t>Outputs, Required:</w:t>
      </w:r>
      <w:r>
        <w:t xml:space="preserve"> Operation execution result indication.</w:t>
      </w:r>
    </w:p>
    <w:p w14:paraId="459894B6" w14:textId="77777777" w:rsidR="00B1786E" w:rsidRDefault="00B1786E" w:rsidP="00B1786E">
      <w:r w:rsidRPr="006E7760">
        <w:rPr>
          <w:b/>
          <w:bCs/>
        </w:rPr>
        <w:t>Outputs, Optional:</w:t>
      </w:r>
      <w:r>
        <w:t xml:space="preserve"> None.</w:t>
      </w:r>
    </w:p>
    <w:p w14:paraId="0C3FF488" w14:textId="77777777" w:rsidR="00B1786E" w:rsidRDefault="00B1786E" w:rsidP="006E7760">
      <w:pPr>
        <w:pStyle w:val="Heading5"/>
      </w:pPr>
      <w:bookmarkStart w:id="6442" w:name="_Toc83356044"/>
      <w:r>
        <w:t>5.2.27.2.12</w:t>
      </w:r>
      <w:r>
        <w:tab/>
        <w:t>Ntsctsf_TimeSynchronization_ASTIGet operation</w:t>
      </w:r>
      <w:bookmarkEnd w:id="6442"/>
    </w:p>
    <w:p w14:paraId="57A48CCE" w14:textId="27D33011" w:rsidR="00B1786E" w:rsidRDefault="00B1786E" w:rsidP="00B1786E">
      <w:r w:rsidRPr="006E7760">
        <w:rPr>
          <w:b/>
          <w:bCs/>
        </w:rPr>
        <w:t>Service operation name:</w:t>
      </w:r>
      <w:r>
        <w:t xml:space="preserve"> Ntsctsf_TimeSynchronization_ASTIGet</w:t>
      </w:r>
    </w:p>
    <w:p w14:paraId="3A0B5E4F" w14:textId="77777777" w:rsidR="00B1786E" w:rsidRDefault="00B1786E" w:rsidP="00B1786E">
      <w:r w:rsidRPr="006E7760">
        <w:rPr>
          <w:b/>
          <w:bCs/>
        </w:rPr>
        <w:t>Description:</w:t>
      </w:r>
      <w:r>
        <w:t xml:space="preserve"> Authorize the request and query the status of the access stratum time distribution.</w:t>
      </w:r>
    </w:p>
    <w:p w14:paraId="360803C1" w14:textId="77777777" w:rsidR="00B1786E" w:rsidRDefault="00B1786E" w:rsidP="00B1786E">
      <w:r w:rsidRPr="006E7760">
        <w:rPr>
          <w:b/>
          <w:bCs/>
        </w:rPr>
        <w:t>Inputs, Required:</w:t>
      </w:r>
      <w:r>
        <w:t xml:space="preserve"> List of UE identities.</w:t>
      </w:r>
    </w:p>
    <w:p w14:paraId="3FB5D2F8" w14:textId="77777777" w:rsidR="00B1786E" w:rsidRDefault="00B1786E" w:rsidP="00B1786E">
      <w:r w:rsidRPr="006E7760">
        <w:rPr>
          <w:b/>
          <w:bCs/>
        </w:rPr>
        <w:t>Inputs, Optional:</w:t>
      </w:r>
      <w:r>
        <w:t xml:space="preserve"> DNN, S-NSSAI.</w:t>
      </w:r>
    </w:p>
    <w:p w14:paraId="14216867" w14:textId="77777777" w:rsidR="00B1786E" w:rsidRDefault="00B1786E" w:rsidP="00B1786E">
      <w:r w:rsidRPr="006E7760">
        <w:rPr>
          <w:b/>
          <w:bCs/>
        </w:rPr>
        <w:t>Outputs, Required:</w:t>
      </w:r>
      <w:r>
        <w:t xml:space="preserve"> Operation execution result indication.</w:t>
      </w:r>
    </w:p>
    <w:p w14:paraId="316D8541" w14:textId="77777777" w:rsidR="00B1786E" w:rsidRDefault="00B1786E" w:rsidP="00B1786E">
      <w:r w:rsidRPr="006E7760">
        <w:rPr>
          <w:b/>
          <w:bCs/>
        </w:rPr>
        <w:t>Outputs, Optional:</w:t>
      </w:r>
      <w:r>
        <w:t xml:space="preserve"> Status of the access stratum time distribution (active, optionally with requested time synchronization error budget or inactive).</w:t>
      </w:r>
    </w:p>
    <w:p w14:paraId="63F0FB27" w14:textId="0336A6B5" w:rsidR="007C70A8" w:rsidRDefault="007C70A8" w:rsidP="002217D3">
      <w:pPr>
        <w:pStyle w:val="Heading4"/>
      </w:pPr>
      <w:bookmarkStart w:id="6443" w:name="_Toc83356045"/>
      <w:r>
        <w:t>5.2.27.3</w:t>
      </w:r>
      <w:r>
        <w:tab/>
        <w:t>Ntsctsf_</w:t>
      </w:r>
      <w:r w:rsidR="00B1786E">
        <w:t>QoSandTSCAssistance</w:t>
      </w:r>
      <w:bookmarkEnd w:id="6443"/>
    </w:p>
    <w:p w14:paraId="614B92EB" w14:textId="77777777" w:rsidR="007C70A8" w:rsidRDefault="007C70A8" w:rsidP="006E7760">
      <w:pPr>
        <w:pStyle w:val="Heading5"/>
      </w:pPr>
      <w:bookmarkStart w:id="6444" w:name="_Toc83356046"/>
      <w:r>
        <w:t>5.2.27.3.1</w:t>
      </w:r>
      <w:r>
        <w:tab/>
        <w:t>General</w:t>
      </w:r>
      <w:bookmarkEnd w:id="6444"/>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77777777" w:rsidR="007C70A8" w:rsidRDefault="007C70A8" w:rsidP="002217D3">
      <w:pPr>
        <w:pStyle w:val="B1"/>
      </w:pPr>
      <w:r>
        <w:t>-</w:t>
      </w:r>
      <w:r>
        <w:tab/>
        <w:t>NF Service Consumer request to reserve or update resources for handling traffic characterized by TSC QoS parameters as described in clause 6.1.3.22 of TS 23.503 [20].</w:t>
      </w:r>
    </w:p>
    <w:p w14:paraId="299BB050" w14:textId="16BB2D0C" w:rsidR="00B1786E" w:rsidRDefault="00B1786E" w:rsidP="00B1786E">
      <w:pPr>
        <w:pStyle w:val="Heading5"/>
      </w:pPr>
      <w:bookmarkStart w:id="6445" w:name="_Toc83356047"/>
      <w:r>
        <w:t>5.2.27.3.2</w:t>
      </w:r>
      <w:r>
        <w:tab/>
        <w:t>Ntsctsf_QoSandTSCAssistance_Create operation</w:t>
      </w:r>
      <w:bookmarkEnd w:id="6445"/>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77777777" w:rsidR="00B1786E" w:rsidRDefault="00B1786E" w:rsidP="00B1786E">
      <w:r w:rsidRPr="006E7760">
        <w:rPr>
          <w:b/>
          <w:bCs/>
        </w:rPr>
        <w:lastRenderedPageBreak/>
        <w:t>Inputs, Required:</w:t>
      </w:r>
      <w:r>
        <w:t xml:space="preserve"> AF Identifier, UE address, Flow description(s) or External Application Identifier, QoS Reference.</w:t>
      </w:r>
    </w:p>
    <w:p w14:paraId="1D15F92F" w14:textId="77777777" w:rsidR="00B1786E" w:rsidRDefault="00B1786E" w:rsidP="00B1786E">
      <w:r w:rsidRPr="006E7760">
        <w:rPr>
          <w:b/>
          <w:bCs/>
        </w:rPr>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 Requested 5GS delay, priority, Requested GFBR, Requested MFBR, Flow Direction, Burst Size, Burst Arrival Time at UE (uplink) or UPF (downlink), Periodicity, Survival Time, Time domain, DNN if available, S-NSSAI if available, Alternative QoS Related parameter sets as described in clause 6.1.3.22 of TS 23.503 [20].</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46" w:name="_Toc83356048"/>
      <w:r>
        <w:t>5.2.27.3.3</w:t>
      </w:r>
      <w:r>
        <w:tab/>
        <w:t>Ntsctsf_QoSandTSCAssistance_Update operation</w:t>
      </w:r>
      <w:bookmarkEnd w:id="6446"/>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77777777" w:rsidR="00B1786E" w:rsidRDefault="00B1786E" w:rsidP="00B1786E">
      <w:r w:rsidRPr="006E7760">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 Requested 5GS delay, priority, Requested GFBR, Requested MFBR, Flow Direction, Burst Size, Burst Arrival Time at UE (uplink) or UPF (downlink), Periodicity, Time domain, Survival Time, Alternative QoS Related parameter sets.</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47" w:name="_Toc83356049"/>
      <w:r>
        <w:t>5.2.27.3.4</w:t>
      </w:r>
      <w:r>
        <w:tab/>
        <w:t>Ntsctsf_QoSandTSCAssistance_Delete operation</w:t>
      </w:r>
      <w:bookmarkEnd w:id="6447"/>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48" w:name="_Toc83356050"/>
      <w:r>
        <w:t>5.2.27.3.5</w:t>
      </w:r>
      <w:r>
        <w:tab/>
        <w:t>Ntsctsf_QoSandTSCAssistance_Notify operation</w:t>
      </w:r>
      <w:bookmarkEnd w:id="6448"/>
    </w:p>
    <w:p w14:paraId="2E1B31B1" w14:textId="77777777" w:rsidR="00B1786E" w:rsidRDefault="00B1786E" w:rsidP="00B1786E">
      <w:r w:rsidRPr="006E7760">
        <w:rPr>
          <w:b/>
          <w:bCs/>
        </w:rPr>
        <w:t>Service operation name:</w:t>
      </w:r>
      <w:r>
        <w:t xml:space="preserve"> Ntsctsf_QoSandTSCAssistance_Notify</w:t>
      </w:r>
    </w:p>
    <w:p w14:paraId="21F3801F" w14:textId="77777777" w:rsidR="00B1786E" w:rsidRDefault="00B1786E" w:rsidP="00B1786E">
      <w:r w:rsidRPr="006E7760">
        <w:rPr>
          <w:b/>
          <w:bCs/>
        </w:rPr>
        <w:t>Description:</w:t>
      </w:r>
      <w:r>
        <w:t xml:space="preserve"> NEF reports the QoS Flow level event(s) to the consumer.</w:t>
      </w:r>
    </w:p>
    <w:p w14:paraId="72271177" w14:textId="77777777" w:rsidR="00B1786E" w:rsidRDefault="00B1786E" w:rsidP="00B1786E">
      <w:r w:rsidRPr="006E7760">
        <w:rPr>
          <w:b/>
          <w:bCs/>
        </w:rPr>
        <w:t>Inputs, Required:</w:t>
      </w:r>
      <w:r>
        <w:t xml:space="preserve"> 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49" w:name="_Toc83356051"/>
      <w:r>
        <w:lastRenderedPageBreak/>
        <w:t>5.2.27.3.6</w:t>
      </w:r>
      <w:r>
        <w:tab/>
        <w:t>Ntsctsf_QoSandTSCAssistance_Subscribe operation</w:t>
      </w:r>
      <w:bookmarkEnd w:id="6449"/>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50" w:name="_Toc83356052"/>
      <w:r>
        <w:t>5.2.27.3.7</w:t>
      </w:r>
      <w:r>
        <w:tab/>
        <w:t>Ntsctsf_QoSandTSCAssistance_Unsubscribe operation</w:t>
      </w:r>
      <w:bookmarkEnd w:id="6450"/>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77777777" w:rsidR="00B1786E" w:rsidRDefault="00B1786E" w:rsidP="00B1786E">
      <w:r w:rsidRPr="006E7760">
        <w:rPr>
          <w:b/>
          <w:bCs/>
        </w:rPr>
        <w:t>Outputs, Required:</w:t>
      </w:r>
      <w:r>
        <w:t xml:space="preserve"> Transaction Reference ID, result.</w:t>
      </w:r>
    </w:p>
    <w:p w14:paraId="282CF6A7" w14:textId="77777777" w:rsidR="00B1786E" w:rsidRDefault="00B1786E" w:rsidP="00B1786E">
      <w:r w:rsidRPr="006E7760">
        <w:rPr>
          <w:b/>
          <w:bCs/>
        </w:rPr>
        <w:t>Output (optional):</w:t>
      </w:r>
      <w:r>
        <w:t xml:space="preserve"> None.</w:t>
      </w:r>
    </w:p>
    <w:p w14:paraId="0FE4BCE5" w14:textId="525C6071" w:rsidR="00776774" w:rsidRPr="00140E21" w:rsidRDefault="00776774" w:rsidP="00776774">
      <w:pPr>
        <w:pStyle w:val="Heading8"/>
      </w:pPr>
      <w:r w:rsidRPr="00140E21">
        <w:br w:type="page"/>
      </w:r>
      <w:bookmarkStart w:id="6451" w:name="_Toc20204739"/>
      <w:bookmarkStart w:id="6452" w:name="_Toc27895453"/>
      <w:bookmarkStart w:id="6453" w:name="_Toc36192557"/>
      <w:bookmarkStart w:id="6454" w:name="_Toc45193665"/>
      <w:bookmarkStart w:id="6455" w:name="_Toc47593297"/>
      <w:bookmarkStart w:id="6456" w:name="_Toc51835384"/>
      <w:bookmarkStart w:id="6457" w:name="_Toc83356053"/>
      <w:r w:rsidRPr="00140E21">
        <w:lastRenderedPageBreak/>
        <w:t>Annex A (informative):</w:t>
      </w:r>
      <w:r w:rsidRPr="00140E21">
        <w:br/>
        <w:t>Drafting rules and conventions for NF services</w:t>
      </w:r>
      <w:bookmarkEnd w:id="6451"/>
      <w:bookmarkEnd w:id="6452"/>
      <w:bookmarkEnd w:id="6453"/>
      <w:bookmarkEnd w:id="6454"/>
      <w:bookmarkEnd w:id="6455"/>
      <w:bookmarkEnd w:id="6456"/>
      <w:bookmarkEnd w:id="6457"/>
    </w:p>
    <w:p w14:paraId="552F534A" w14:textId="77777777" w:rsidR="00776774" w:rsidRPr="00140E21" w:rsidRDefault="00776774" w:rsidP="00776774">
      <w:pPr>
        <w:pStyle w:val="Heading1"/>
      </w:pPr>
      <w:bookmarkStart w:id="6458" w:name="_Toc20204740"/>
      <w:bookmarkStart w:id="6459" w:name="_Toc27895454"/>
      <w:bookmarkStart w:id="6460" w:name="_Toc36192558"/>
      <w:bookmarkStart w:id="6461" w:name="_Toc45193666"/>
      <w:bookmarkStart w:id="6462" w:name="_Toc47593298"/>
      <w:bookmarkStart w:id="6463" w:name="_Toc51835385"/>
      <w:bookmarkStart w:id="6464" w:name="_Toc83356054"/>
      <w:r w:rsidRPr="00140E21">
        <w:t>A.1</w:t>
      </w:r>
      <w:r w:rsidRPr="00140E21">
        <w:tab/>
        <w:t>General</w:t>
      </w:r>
      <w:bookmarkEnd w:id="6458"/>
      <w:bookmarkEnd w:id="6459"/>
      <w:bookmarkEnd w:id="6460"/>
      <w:bookmarkEnd w:id="6461"/>
      <w:bookmarkEnd w:id="6462"/>
      <w:bookmarkEnd w:id="6463"/>
      <w:bookmarkEnd w:id="646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65" w:name="_Toc20204741"/>
      <w:bookmarkStart w:id="6466" w:name="_Toc27895455"/>
      <w:bookmarkStart w:id="6467" w:name="_Toc36192559"/>
      <w:bookmarkStart w:id="6468" w:name="_Toc45193667"/>
      <w:bookmarkStart w:id="6469" w:name="_Toc47593299"/>
      <w:bookmarkStart w:id="6470" w:name="_Toc51835386"/>
      <w:bookmarkStart w:id="6471" w:name="_Toc83356055"/>
      <w:r w:rsidRPr="00140E21">
        <w:t>A.2</w:t>
      </w:r>
      <w:r w:rsidRPr="00140E21">
        <w:tab/>
        <w:t>Naming</w:t>
      </w:r>
      <w:bookmarkEnd w:id="6465"/>
      <w:bookmarkEnd w:id="6466"/>
      <w:bookmarkEnd w:id="6467"/>
      <w:bookmarkEnd w:id="6468"/>
      <w:bookmarkEnd w:id="6469"/>
      <w:bookmarkEnd w:id="6470"/>
      <w:bookmarkEnd w:id="6471"/>
    </w:p>
    <w:p w14:paraId="6B7F5E09" w14:textId="77777777" w:rsidR="00776774" w:rsidRPr="00140E21" w:rsidRDefault="00776774" w:rsidP="00776774">
      <w:pPr>
        <w:pStyle w:val="Heading2"/>
      </w:pPr>
      <w:bookmarkStart w:id="6472" w:name="_Toc20204742"/>
      <w:bookmarkStart w:id="6473" w:name="_Toc27895456"/>
      <w:bookmarkStart w:id="6474" w:name="_Toc36192560"/>
      <w:bookmarkStart w:id="6475" w:name="_Toc45193668"/>
      <w:bookmarkStart w:id="6476" w:name="_Toc47593300"/>
      <w:bookmarkStart w:id="6477" w:name="_Toc51835387"/>
      <w:bookmarkStart w:id="6478" w:name="_Toc83356056"/>
      <w:r w:rsidRPr="00140E21">
        <w:t>A.2.1</w:t>
      </w:r>
      <w:r w:rsidRPr="00140E21">
        <w:tab/>
        <w:t>Service naming</w:t>
      </w:r>
      <w:bookmarkEnd w:id="6472"/>
      <w:bookmarkEnd w:id="6473"/>
      <w:bookmarkEnd w:id="6474"/>
      <w:bookmarkEnd w:id="6475"/>
      <w:bookmarkEnd w:id="6476"/>
      <w:bookmarkEnd w:id="6477"/>
      <w:bookmarkEnd w:id="6478"/>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479" w:name="_Toc20204743"/>
      <w:bookmarkStart w:id="6480" w:name="_Toc27895457"/>
      <w:bookmarkStart w:id="6481" w:name="_Toc36192561"/>
      <w:bookmarkStart w:id="6482" w:name="_Toc45193669"/>
      <w:bookmarkStart w:id="6483" w:name="_Toc47593301"/>
      <w:bookmarkStart w:id="6484" w:name="_Toc51835388"/>
      <w:bookmarkStart w:id="6485" w:name="_Toc83356057"/>
      <w:r w:rsidRPr="00140E21">
        <w:t>A.2.2</w:t>
      </w:r>
      <w:r w:rsidRPr="00140E21">
        <w:tab/>
        <w:t>Service operation naming</w:t>
      </w:r>
      <w:bookmarkEnd w:id="6479"/>
      <w:bookmarkEnd w:id="6480"/>
      <w:bookmarkEnd w:id="6481"/>
      <w:bookmarkEnd w:id="6482"/>
      <w:bookmarkEnd w:id="6483"/>
      <w:bookmarkEnd w:id="6484"/>
      <w:bookmarkEnd w:id="648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64" type="#_x0000_t75" style="width:334.5pt;height:299.25pt" o:ole="">
            <v:imagedata r:id="rId460" o:title=""/>
          </v:shape>
          <o:OLEObject Type="Embed" ProgID="Word.Picture.8" ShapeID="_x0000_i1264" DrawAspect="Content" ObjectID="_1693969393" r:id="rId461"/>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486" w:name="_Toc20204744"/>
      <w:bookmarkStart w:id="6487" w:name="_Toc27895458"/>
      <w:bookmarkStart w:id="6488" w:name="_Toc36192562"/>
      <w:bookmarkStart w:id="6489" w:name="_Toc45193670"/>
      <w:bookmarkStart w:id="6490" w:name="_Toc47593302"/>
      <w:bookmarkStart w:id="6491" w:name="_Toc51835389"/>
      <w:bookmarkStart w:id="6492" w:name="_Toc83356058"/>
      <w:r w:rsidRPr="00140E21">
        <w:t>A.3</w:t>
      </w:r>
      <w:r w:rsidRPr="00140E21">
        <w:tab/>
        <w:t>Representation in an information flow</w:t>
      </w:r>
      <w:bookmarkEnd w:id="6486"/>
      <w:bookmarkEnd w:id="6487"/>
      <w:bookmarkEnd w:id="6488"/>
      <w:bookmarkEnd w:id="6489"/>
      <w:bookmarkEnd w:id="6490"/>
      <w:bookmarkEnd w:id="6491"/>
      <w:bookmarkEnd w:id="6492"/>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65" type="#_x0000_t75" style="width:481.5pt;height:98.25pt" o:ole="">
            <v:imagedata r:id="rId462" o:title=""/>
          </v:shape>
          <o:OLEObject Type="Embed" ProgID="Word.Picture.8" ShapeID="_x0000_i1265" DrawAspect="Content" ObjectID="_1693969394" r:id="rId463"/>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493" w:name="_Toc20204745"/>
      <w:bookmarkStart w:id="6494" w:name="_Toc27895459"/>
      <w:bookmarkStart w:id="6495" w:name="_Toc36192563"/>
      <w:bookmarkStart w:id="6496" w:name="_Toc45193671"/>
      <w:bookmarkStart w:id="6497" w:name="_Toc47593303"/>
      <w:bookmarkStart w:id="6498" w:name="_Toc51835390"/>
      <w:bookmarkStart w:id="6499" w:name="_Toc83356059"/>
      <w:r w:rsidRPr="00140E21">
        <w:lastRenderedPageBreak/>
        <w:t>A.4</w:t>
      </w:r>
      <w:r w:rsidRPr="00140E21">
        <w:tab/>
        <w:t>Reference to services and service operations in procedures</w:t>
      </w:r>
      <w:bookmarkEnd w:id="6493"/>
      <w:bookmarkEnd w:id="6494"/>
      <w:bookmarkEnd w:id="6495"/>
      <w:bookmarkEnd w:id="6496"/>
      <w:bookmarkEnd w:id="6497"/>
      <w:bookmarkEnd w:id="6498"/>
      <w:bookmarkEnd w:id="6499"/>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00" w:name="_Toc20204746"/>
      <w:bookmarkStart w:id="6501" w:name="_Toc27895460"/>
      <w:bookmarkStart w:id="6502" w:name="_Toc36192564"/>
      <w:bookmarkStart w:id="6503" w:name="_Toc45193672"/>
      <w:bookmarkStart w:id="6504" w:name="_Toc47593304"/>
      <w:bookmarkStart w:id="6505" w:name="_Toc51835391"/>
      <w:bookmarkStart w:id="6506" w:name="_Toc83356060"/>
      <w:r w:rsidRPr="00140E21">
        <w:t>A.5</w:t>
      </w:r>
      <w:r w:rsidRPr="00140E21">
        <w:tab/>
        <w:t>Service and service operation description template</w:t>
      </w:r>
      <w:bookmarkEnd w:id="6500"/>
      <w:bookmarkEnd w:id="6501"/>
      <w:bookmarkEnd w:id="6502"/>
      <w:bookmarkEnd w:id="6503"/>
      <w:bookmarkEnd w:id="6504"/>
      <w:bookmarkEnd w:id="6505"/>
      <w:bookmarkEnd w:id="6506"/>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07" w:name="_Toc20204747"/>
      <w:bookmarkStart w:id="6508" w:name="_Toc27895461"/>
      <w:bookmarkStart w:id="6509" w:name="_Toc36192565"/>
      <w:bookmarkStart w:id="6510" w:name="_Toc45193673"/>
      <w:bookmarkStart w:id="6511" w:name="_Toc47593305"/>
      <w:bookmarkStart w:id="6512" w:name="_Toc51835392"/>
      <w:bookmarkStart w:id="6513" w:name="_Toc83356061"/>
      <w:r w:rsidRPr="00140E21">
        <w:t>A.6</w:t>
      </w:r>
      <w:r w:rsidRPr="00140E21">
        <w:tab/>
        <w:t>Design Guidelines for NF services</w:t>
      </w:r>
      <w:bookmarkEnd w:id="6507"/>
      <w:bookmarkEnd w:id="6508"/>
      <w:bookmarkEnd w:id="6509"/>
      <w:bookmarkEnd w:id="6510"/>
      <w:bookmarkEnd w:id="6511"/>
      <w:bookmarkEnd w:id="6512"/>
      <w:bookmarkEnd w:id="6513"/>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14" w:name="_Toc20204748"/>
      <w:bookmarkStart w:id="6515" w:name="_Toc27895462"/>
      <w:bookmarkStart w:id="6516" w:name="_Toc36192566"/>
      <w:bookmarkStart w:id="6517" w:name="_Toc45193674"/>
      <w:bookmarkStart w:id="6518" w:name="_Toc47593306"/>
      <w:bookmarkStart w:id="6519" w:name="_Toc51835393"/>
      <w:bookmarkStart w:id="6520" w:name="_Toc83356062"/>
      <w:r w:rsidRPr="00140E21">
        <w:t>A.6.1</w:t>
      </w:r>
      <w:r w:rsidRPr="00140E21">
        <w:tab/>
        <w:t>Self-Containment</w:t>
      </w:r>
      <w:bookmarkEnd w:id="6514"/>
      <w:bookmarkEnd w:id="6515"/>
      <w:bookmarkEnd w:id="6516"/>
      <w:bookmarkEnd w:id="6517"/>
      <w:bookmarkEnd w:id="6518"/>
      <w:bookmarkEnd w:id="6519"/>
      <w:bookmarkEnd w:id="652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21" w:name="_Toc20204749"/>
      <w:bookmarkStart w:id="6522" w:name="_Toc27895463"/>
      <w:bookmarkStart w:id="6523" w:name="_Toc36192567"/>
      <w:bookmarkStart w:id="6524" w:name="_Toc45193675"/>
      <w:bookmarkStart w:id="6525" w:name="_Toc47593307"/>
      <w:bookmarkStart w:id="6526" w:name="_Toc51835394"/>
      <w:bookmarkStart w:id="6527" w:name="_Toc83356063"/>
      <w:r w:rsidRPr="00140E21">
        <w:t>A.6.2</w:t>
      </w:r>
      <w:r w:rsidRPr="00140E21">
        <w:tab/>
        <w:t>Reusability</w:t>
      </w:r>
      <w:bookmarkEnd w:id="6521"/>
      <w:bookmarkEnd w:id="6522"/>
      <w:bookmarkEnd w:id="6523"/>
      <w:bookmarkEnd w:id="6524"/>
      <w:bookmarkEnd w:id="6525"/>
      <w:bookmarkEnd w:id="6526"/>
      <w:bookmarkEnd w:id="6527"/>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28" w:name="_Toc20204750"/>
      <w:bookmarkStart w:id="6529" w:name="_Toc27895464"/>
      <w:bookmarkStart w:id="6530" w:name="_Toc36192568"/>
      <w:bookmarkStart w:id="6531" w:name="_Toc45193676"/>
      <w:bookmarkStart w:id="6532" w:name="_Toc47593308"/>
      <w:bookmarkStart w:id="6533" w:name="_Toc51835395"/>
      <w:bookmarkStart w:id="6534" w:name="_Toc83356064"/>
      <w:r w:rsidRPr="00140E21">
        <w:t>A.6.3</w:t>
      </w:r>
      <w:r w:rsidRPr="00140E21">
        <w:tab/>
        <w:t>Use Independent Management Schemes</w:t>
      </w:r>
      <w:bookmarkEnd w:id="6528"/>
      <w:bookmarkEnd w:id="6529"/>
      <w:bookmarkEnd w:id="6530"/>
      <w:bookmarkEnd w:id="6531"/>
      <w:bookmarkEnd w:id="6532"/>
      <w:bookmarkEnd w:id="6533"/>
      <w:bookmarkEnd w:id="6534"/>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35" w:name="_Toc20204751"/>
      <w:bookmarkStart w:id="6536" w:name="_Toc27895465"/>
      <w:bookmarkStart w:id="6537" w:name="_Toc36192569"/>
      <w:bookmarkStart w:id="6538" w:name="_Toc45193677"/>
      <w:bookmarkStart w:id="6539" w:name="_Toc47593309"/>
      <w:bookmarkStart w:id="6540" w:name="_Toc51835396"/>
      <w:bookmarkStart w:id="6541" w:name="_Toc83356065"/>
      <w:r w:rsidRPr="00140E21">
        <w:lastRenderedPageBreak/>
        <w:t>Annex B (informative):</w:t>
      </w:r>
      <w:r w:rsidRPr="00140E21">
        <w:br/>
        <w:t>Drafting Rules for Information flows</w:t>
      </w:r>
      <w:bookmarkEnd w:id="6535"/>
      <w:bookmarkEnd w:id="6536"/>
      <w:bookmarkEnd w:id="6537"/>
      <w:bookmarkEnd w:id="6538"/>
      <w:bookmarkEnd w:id="6539"/>
      <w:bookmarkEnd w:id="6540"/>
      <w:bookmarkEnd w:id="654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0"/>
    <w:p w14:paraId="4FA29A4B" w14:textId="77777777" w:rsidR="00776774" w:rsidRPr="00140E21" w:rsidRDefault="00776774" w:rsidP="00776774">
      <w:pPr>
        <w:pStyle w:val="Heading8"/>
      </w:pPr>
      <w:r w:rsidRPr="00140E21">
        <w:br w:type="page"/>
      </w:r>
      <w:bookmarkStart w:id="6542" w:name="_Toc20204752"/>
      <w:bookmarkStart w:id="6543" w:name="_Toc27895466"/>
      <w:bookmarkStart w:id="6544" w:name="_Toc36192570"/>
      <w:bookmarkStart w:id="6545" w:name="_Toc45193678"/>
      <w:bookmarkStart w:id="6546" w:name="_Toc47593310"/>
      <w:bookmarkStart w:id="6547" w:name="_Toc51835397"/>
      <w:bookmarkStart w:id="6548" w:name="_Toc83356066"/>
      <w:r w:rsidRPr="00140E21">
        <w:lastRenderedPageBreak/>
        <w:t>Annex C (informative):</w:t>
      </w:r>
      <w:r w:rsidRPr="00140E21">
        <w:br/>
        <w:t>Generating EPS PDN Connection parameters from 5G PDU Session parameters</w:t>
      </w:r>
      <w:bookmarkEnd w:id="6542"/>
      <w:bookmarkEnd w:id="6543"/>
      <w:bookmarkEnd w:id="6544"/>
      <w:bookmarkEnd w:id="6545"/>
      <w:bookmarkEnd w:id="6546"/>
      <w:bookmarkEnd w:id="6547"/>
      <w:bookmarkEnd w:id="6548"/>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49" w:name="_Toc20204753"/>
      <w:bookmarkStart w:id="6550" w:name="_Toc27895467"/>
      <w:bookmarkStart w:id="6551" w:name="_Toc36192571"/>
      <w:bookmarkStart w:id="6552" w:name="_Toc45193679"/>
      <w:bookmarkStart w:id="6553" w:name="_Toc47593311"/>
      <w:bookmarkStart w:id="6554" w:name="_Toc51835398"/>
      <w:bookmarkStart w:id="6555" w:name="_Toc83356067"/>
      <w:r w:rsidRPr="00140E21">
        <w:lastRenderedPageBreak/>
        <w:t>Annex D (normative):</w:t>
      </w:r>
      <w:r w:rsidRPr="00140E21">
        <w:br/>
        <w:t>UE Presence in Area of Interest</w:t>
      </w:r>
      <w:bookmarkEnd w:id="6549"/>
      <w:bookmarkEnd w:id="6550"/>
      <w:bookmarkEnd w:id="6551"/>
      <w:bookmarkEnd w:id="6552"/>
      <w:bookmarkEnd w:id="6553"/>
      <w:bookmarkEnd w:id="6554"/>
      <w:bookmarkEnd w:id="6555"/>
    </w:p>
    <w:p w14:paraId="2AA0D222" w14:textId="77777777" w:rsidR="00776774" w:rsidRPr="00140E21" w:rsidRDefault="00776774" w:rsidP="00776774">
      <w:pPr>
        <w:pStyle w:val="Heading1"/>
      </w:pPr>
      <w:bookmarkStart w:id="6556" w:name="_Toc20204754"/>
      <w:bookmarkStart w:id="6557" w:name="_Toc27895468"/>
      <w:bookmarkStart w:id="6558" w:name="_Toc36192572"/>
      <w:bookmarkStart w:id="6559" w:name="_Toc45193680"/>
      <w:bookmarkStart w:id="6560" w:name="_Toc47593312"/>
      <w:bookmarkStart w:id="6561" w:name="_Toc51835399"/>
      <w:bookmarkStart w:id="6562" w:name="_Toc83356068"/>
      <w:r w:rsidRPr="00140E21">
        <w:t>D.1</w:t>
      </w:r>
      <w:r w:rsidRPr="00140E21">
        <w:tab/>
        <w:t>Determination of UE presence in Area of Interest by AMF</w:t>
      </w:r>
      <w:bookmarkEnd w:id="6556"/>
      <w:bookmarkEnd w:id="6557"/>
      <w:bookmarkEnd w:id="6558"/>
      <w:bookmarkEnd w:id="6559"/>
      <w:bookmarkEnd w:id="6560"/>
      <w:bookmarkEnd w:id="6561"/>
      <w:bookmarkEnd w:id="6562"/>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63" w:name="_Toc20204755"/>
      <w:bookmarkStart w:id="6564" w:name="_Toc27895469"/>
      <w:bookmarkStart w:id="6565" w:name="_Toc36192573"/>
      <w:bookmarkStart w:id="6566" w:name="_Toc45193681"/>
      <w:bookmarkStart w:id="6567" w:name="_Toc47593313"/>
      <w:bookmarkStart w:id="6568" w:name="_Toc51835400"/>
      <w:bookmarkStart w:id="6569" w:name="_Toc83356069"/>
      <w:r w:rsidRPr="00140E21">
        <w:t>D.2</w:t>
      </w:r>
      <w:r w:rsidRPr="00140E21">
        <w:tab/>
        <w:t>Determination of UE presence in Area of Interest by NG-RAN</w:t>
      </w:r>
      <w:bookmarkEnd w:id="6563"/>
      <w:bookmarkEnd w:id="6564"/>
      <w:bookmarkEnd w:id="6565"/>
      <w:bookmarkEnd w:id="6566"/>
      <w:bookmarkEnd w:id="6567"/>
      <w:bookmarkEnd w:id="6568"/>
      <w:bookmarkEnd w:id="6569"/>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570" w:name="_Toc20204756"/>
      <w:bookmarkStart w:id="6571" w:name="_Toc27895470"/>
      <w:bookmarkStart w:id="6572" w:name="_Toc36192574"/>
      <w:bookmarkStart w:id="6573" w:name="_Toc45193682"/>
      <w:bookmarkStart w:id="6574" w:name="_Toc47593314"/>
      <w:bookmarkStart w:id="6575" w:name="_Toc51835401"/>
      <w:bookmarkStart w:id="6576" w:name="_Toc83356070"/>
      <w:r>
        <w:lastRenderedPageBreak/>
        <w:t>Annex E (normative):</w:t>
      </w:r>
      <w:r>
        <w:br/>
        <w:t>Delegated SMF and PCF discovery in the Home Routed and specific SMF Service Areas scenarios</w:t>
      </w:r>
      <w:bookmarkEnd w:id="6570"/>
      <w:bookmarkEnd w:id="6571"/>
      <w:bookmarkEnd w:id="6572"/>
      <w:bookmarkEnd w:id="6573"/>
      <w:bookmarkEnd w:id="6574"/>
      <w:bookmarkEnd w:id="6575"/>
      <w:bookmarkEnd w:id="6576"/>
    </w:p>
    <w:p w14:paraId="3A9432CE" w14:textId="77777777" w:rsidR="00776774" w:rsidRDefault="00776774" w:rsidP="00776774">
      <w:pPr>
        <w:pStyle w:val="Heading1"/>
      </w:pPr>
      <w:bookmarkStart w:id="6577" w:name="_Toc20204757"/>
      <w:bookmarkStart w:id="6578" w:name="_Toc27895471"/>
      <w:bookmarkStart w:id="6579" w:name="_Toc36192575"/>
      <w:bookmarkStart w:id="6580" w:name="_Toc45193683"/>
      <w:bookmarkStart w:id="6581" w:name="_Toc47593315"/>
      <w:bookmarkStart w:id="6582" w:name="_Toc51835402"/>
      <w:bookmarkStart w:id="6583" w:name="_Toc83356071"/>
      <w:r>
        <w:t>E.0</w:t>
      </w:r>
      <w:r>
        <w:tab/>
        <w:t>Overview</w:t>
      </w:r>
      <w:bookmarkEnd w:id="6577"/>
      <w:bookmarkEnd w:id="6578"/>
      <w:bookmarkEnd w:id="6579"/>
      <w:bookmarkEnd w:id="6580"/>
      <w:bookmarkEnd w:id="6581"/>
      <w:bookmarkEnd w:id="6582"/>
      <w:bookmarkEnd w:id="6583"/>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584" w:name="_Toc20204758"/>
      <w:bookmarkStart w:id="6585" w:name="_Toc27895472"/>
      <w:bookmarkStart w:id="6586" w:name="_Toc36192576"/>
      <w:bookmarkStart w:id="6587" w:name="_Toc45193684"/>
      <w:bookmarkStart w:id="6588" w:name="_Toc47593316"/>
      <w:bookmarkStart w:id="6589" w:name="_Toc51835403"/>
      <w:bookmarkStart w:id="6590" w:name="_Toc83356072"/>
      <w:r>
        <w:t>E.1</w:t>
      </w:r>
      <w:r>
        <w:tab/>
        <w:t>Delegated SMF discovery in the Home Routed scenario</w:t>
      </w:r>
      <w:bookmarkEnd w:id="6584"/>
      <w:bookmarkEnd w:id="6585"/>
      <w:bookmarkEnd w:id="6586"/>
      <w:bookmarkEnd w:id="6587"/>
      <w:bookmarkEnd w:id="6588"/>
      <w:bookmarkEnd w:id="6589"/>
      <w:bookmarkEnd w:id="6590"/>
    </w:p>
    <w:p w14:paraId="240A2A9D" w14:textId="77777777" w:rsidR="00776774" w:rsidRDefault="00776774" w:rsidP="00776774">
      <w:pPr>
        <w:pStyle w:val="TH"/>
      </w:pPr>
      <w:r>
        <w:object w:dxaOrig="10608" w:dyaOrig="8329" w14:anchorId="5350BA12">
          <v:shape id="_x0000_i1266" type="#_x0000_t75" style="width:468.75pt;height:369.75pt" o:ole="">
            <v:imagedata r:id="rId464" o:title=""/>
          </v:shape>
          <o:OLEObject Type="Embed" ProgID="Visio.Drawing.11" ShapeID="_x0000_i1266" DrawAspect="Content" ObjectID="_1693969395" r:id="rId465"/>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591" w:name="_Toc20204759"/>
      <w:bookmarkStart w:id="6592" w:name="_Toc27895473"/>
      <w:bookmarkStart w:id="6593" w:name="_Toc36192577"/>
      <w:bookmarkStart w:id="6594" w:name="_Toc45193685"/>
      <w:bookmarkStart w:id="6595" w:name="_Toc47593317"/>
      <w:bookmarkStart w:id="6596" w:name="_Toc51835404"/>
      <w:bookmarkStart w:id="6597" w:name="_Toc83356073"/>
      <w:r>
        <w:lastRenderedPageBreak/>
        <w:t>E.2</w:t>
      </w:r>
      <w:r>
        <w:tab/>
        <w:t>Delegated I-SMF discovery</w:t>
      </w:r>
      <w:bookmarkEnd w:id="6591"/>
      <w:bookmarkEnd w:id="6592"/>
      <w:bookmarkEnd w:id="6593"/>
      <w:bookmarkEnd w:id="6594"/>
      <w:bookmarkEnd w:id="6595"/>
      <w:bookmarkEnd w:id="6596"/>
      <w:bookmarkEnd w:id="6597"/>
    </w:p>
    <w:p w14:paraId="6BA332F1" w14:textId="77777777" w:rsidR="00776774" w:rsidRDefault="00776774" w:rsidP="00776774">
      <w:pPr>
        <w:pStyle w:val="TH"/>
      </w:pPr>
      <w:r>
        <w:object w:dxaOrig="8616" w:dyaOrig="14568" w14:anchorId="5AFF3382">
          <v:shape id="_x0000_i1267" type="#_x0000_t75" style="width:351.75pt;height:594pt" o:ole="">
            <v:imagedata r:id="rId466" o:title=""/>
          </v:shape>
          <o:OLEObject Type="Embed" ProgID="Visio.Drawing.11" ShapeID="_x0000_i1267" DrawAspect="Content" ObjectID="_1693969396" r:id="rId467"/>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598" w:name="_Toc20204760"/>
      <w:bookmarkStart w:id="6599" w:name="_Toc27895474"/>
      <w:bookmarkStart w:id="6600" w:name="_Toc36192578"/>
      <w:bookmarkStart w:id="6601" w:name="_Toc45193686"/>
      <w:bookmarkStart w:id="6602" w:name="_Toc47593318"/>
      <w:bookmarkStart w:id="6603" w:name="_Toc51835405"/>
      <w:bookmarkStart w:id="6604" w:name="_Toc83356074"/>
      <w:r>
        <w:t>E.3</w:t>
      </w:r>
      <w:r>
        <w:tab/>
        <w:t>Delegated PCF discovery in the Roaming scenario</w:t>
      </w:r>
      <w:bookmarkEnd w:id="6598"/>
      <w:bookmarkEnd w:id="6599"/>
      <w:bookmarkEnd w:id="6600"/>
      <w:bookmarkEnd w:id="6601"/>
      <w:bookmarkEnd w:id="6602"/>
      <w:bookmarkEnd w:id="6603"/>
      <w:bookmarkEnd w:id="6604"/>
    </w:p>
    <w:p w14:paraId="634A144C" w14:textId="77777777" w:rsidR="00776774" w:rsidRDefault="00776774" w:rsidP="00776774">
      <w:pPr>
        <w:pStyle w:val="TH"/>
      </w:pPr>
      <w:r w:rsidRPr="00850742">
        <w:object w:dxaOrig="11340" w:dyaOrig="7600" w14:anchorId="0B67DC72">
          <v:shape id="_x0000_i1268" type="#_x0000_t75" style="width:480pt;height:321.75pt" o:ole="">
            <v:imagedata r:id="rId468" o:title=""/>
          </v:shape>
          <o:OLEObject Type="Embed" ProgID="Visio.Drawing.15" ShapeID="_x0000_i1268" DrawAspect="Content" ObjectID="_1693969397" r:id="rId469"/>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05" w:name="_Toc20204761"/>
      <w:bookmarkStart w:id="6606" w:name="_Toc27895475"/>
      <w:bookmarkStart w:id="6607" w:name="_Toc36192579"/>
      <w:bookmarkStart w:id="6608" w:name="_Toc45193687"/>
      <w:bookmarkStart w:id="6609" w:name="_Toc47593319"/>
      <w:bookmarkStart w:id="6610" w:name="_Toc51835406"/>
      <w:bookmarkStart w:id="6611" w:name="_Toc83356075"/>
      <w:r>
        <w:t>Annex F (informative):</w:t>
      </w:r>
      <w:r>
        <w:br/>
        <w:t>Information flows for 5GS integration with TSN</w:t>
      </w:r>
      <w:bookmarkEnd w:id="6605"/>
      <w:bookmarkEnd w:id="6606"/>
      <w:bookmarkEnd w:id="6607"/>
      <w:bookmarkEnd w:id="6608"/>
      <w:bookmarkEnd w:id="6609"/>
      <w:bookmarkEnd w:id="6610"/>
      <w:bookmarkEnd w:id="6611"/>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12" w:name="_Toc20204762"/>
      <w:bookmarkStart w:id="6613" w:name="_Toc27895476"/>
      <w:bookmarkStart w:id="6614" w:name="_Toc36192580"/>
      <w:bookmarkStart w:id="6615" w:name="_Toc45193688"/>
      <w:bookmarkStart w:id="6616" w:name="_Toc47593320"/>
      <w:bookmarkStart w:id="6617" w:name="_Toc51835407"/>
      <w:bookmarkStart w:id="6618" w:name="_Toc83356076"/>
      <w:r>
        <w:t>F.1</w:t>
      </w:r>
      <w:r>
        <w:tab/>
        <w:t>5GS Bridge information reporting</w:t>
      </w:r>
      <w:bookmarkEnd w:id="6612"/>
      <w:bookmarkEnd w:id="6613"/>
      <w:bookmarkEnd w:id="6614"/>
      <w:bookmarkEnd w:id="6615"/>
      <w:bookmarkEnd w:id="6616"/>
      <w:bookmarkEnd w:id="6617"/>
      <w:bookmarkEnd w:id="6618"/>
    </w:p>
    <w:p w14:paraId="2709A42D" w14:textId="77777777" w:rsidR="00776774" w:rsidRDefault="00776774" w:rsidP="00776774">
      <w:pPr>
        <w:pStyle w:val="TH"/>
      </w:pPr>
      <w:r w:rsidRPr="0046585E">
        <w:object w:dxaOrig="8785" w:dyaOrig="5389" w14:anchorId="2A80A934">
          <v:shape id="_x0000_i1269" type="#_x0000_t75" style="width:438.75pt;height:268.5pt" o:ole="">
            <v:imagedata r:id="rId470" o:title=""/>
          </v:shape>
          <o:OLEObject Type="Embed" ProgID="Visio.Drawing.15" ShapeID="_x0000_i1269" DrawAspect="Content" ObjectID="_1693969398" r:id="rId471"/>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6B1F0D6" w:rsidR="00776774" w:rsidRDefault="00776774" w:rsidP="00776774">
      <w:pPr>
        <w:pStyle w:val="B1"/>
      </w:pPr>
      <w:r>
        <w:tab/>
        <w:t xml:space="preserve">During this procedure, the SMF receives the UE-DS-TT residence time, DS-TT MAC address for this PDU Session and port management capabilities from the DS-TT/UE in PDU Session Establishment request, and 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19" w:name="_Toc20204763"/>
      <w:bookmarkStart w:id="6620" w:name="_Toc27895477"/>
      <w:bookmarkStart w:id="6621" w:name="_Toc36192581"/>
      <w:bookmarkStart w:id="6622" w:name="_Toc45193689"/>
      <w:bookmarkStart w:id="6623" w:name="_Toc47593321"/>
      <w:bookmarkStart w:id="6624" w:name="_Toc51835408"/>
      <w:bookmarkStart w:id="6625" w:name="_Toc83356077"/>
      <w:r>
        <w:t>F.2</w:t>
      </w:r>
      <w:r>
        <w:tab/>
        <w:t>5GS Bridge configuration</w:t>
      </w:r>
      <w:bookmarkEnd w:id="6619"/>
      <w:bookmarkEnd w:id="6620"/>
      <w:bookmarkEnd w:id="6621"/>
      <w:bookmarkEnd w:id="6622"/>
      <w:bookmarkEnd w:id="6623"/>
      <w:bookmarkEnd w:id="6624"/>
      <w:bookmarkEnd w:id="6625"/>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70" type="#_x0000_t75" style="width:383.25pt;height:276.75pt" o:ole="">
            <v:imagedata r:id="rId472" o:title=""/>
          </v:shape>
          <o:OLEObject Type="Embed" ProgID="Visio.Drawing.15" ShapeID="_x0000_i1270" DrawAspect="Content" ObjectID="_1693969399" r:id="rId473"/>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A35DB96"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26" w:name="_Toc83356078"/>
      <w:r>
        <w:t>F.3</w:t>
      </w:r>
      <w:r>
        <w:tab/>
        <w:t>BMCA procedure</w:t>
      </w:r>
      <w:bookmarkEnd w:id="6626"/>
    </w:p>
    <w:p w14:paraId="3AD8F99D" w14:textId="0D04891B" w:rsidR="005B3CAD" w:rsidRDefault="005B3CAD" w:rsidP="006E7760">
      <w:pPr>
        <w:pStyle w:val="TH"/>
      </w:pPr>
      <w:r>
        <w:object w:dxaOrig="8161" w:dyaOrig="4321" w14:anchorId="0993FAAE">
          <v:shape id="_x0000_i1272" type="#_x0000_t75" style="width:406.5pt;height:3in" o:ole="">
            <v:imagedata r:id="rId474" o:title=""/>
          </v:shape>
          <o:OLEObject Type="Embed" ProgID="Visio.Drawing.15" ShapeID="_x0000_i1272" DrawAspect="Content" ObjectID="_1693969400" r:id="rId475"/>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1D55AA84"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t>Master PTP port on the NW-TT and DS-TT(s) port for this PTP domain. The NW-TT/UPF forwards the regenerated Announce messages to the PDU session(s) related to the Master PTP ports on the DS-TT(s).</w:t>
      </w:r>
    </w:p>
    <w:p w14:paraId="62B98A22" w14:textId="4804EB23"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27" w:name="_Toc83356079"/>
      <w:r w:rsidRPr="00140E21">
        <w:lastRenderedPageBreak/>
        <w:t>Annex</w:t>
      </w:r>
      <w:r>
        <w:t xml:space="preserve"> G</w:t>
      </w:r>
      <w:r w:rsidRPr="00140E21">
        <w:t xml:space="preserve"> (normative):</w:t>
      </w:r>
      <w:r w:rsidRPr="00140E21">
        <w:br/>
      </w:r>
      <w:r>
        <w:t>Support of GERAN/UTRAN access by SMF+PGW-C</w:t>
      </w:r>
      <w:bookmarkEnd w:id="6627"/>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02EB9098" w:rsidR="00A225D5" w:rsidRDefault="00A225D5" w:rsidP="002217D3">
      <w:pPr>
        <w:pStyle w:val="NO"/>
      </w:pPr>
      <w:r>
        <w:t>NOTE 3:</w:t>
      </w:r>
      <w:r>
        <w:tab/>
        <w:t>IP address preservation upon mobility between 5GS and GERAN/UTRAN is not supported, as described in clause 5.17.2.4 of TS 23.501 [2].</w:t>
      </w:r>
    </w:p>
    <w:p w14:paraId="35C03FA3" w14:textId="46803A27" w:rsidR="00A225D5" w:rsidRDefault="00A225D5" w:rsidP="002217D3">
      <w:pPr>
        <w:pStyle w:val="NO"/>
      </w:pPr>
      <w:r>
        <w:t>NOTE 4:</w:t>
      </w:r>
      <w:r>
        <w:tab/>
        <w:t>As described in clause 5.17.2.1 of TS 23.501 [2], IP address preservation cannot be ensured when UE previously in GERAN/UTRAN moves from EPC/EUTRAN to 5GS or when UE previously in 5GS moves from EPC/EUTRAN to GERAN/UTRAN.</w:t>
      </w:r>
    </w:p>
    <w:p w14:paraId="17E1E330" w14:textId="68D0BD9C" w:rsidR="00A225D5" w:rsidRDefault="00A225D5" w:rsidP="002217D3">
      <w:pPr>
        <w:pStyle w:val="NO"/>
      </w:pPr>
      <w:r>
        <w:t>NOTE 5:</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28" w:name="_Toc20204764"/>
      <w:bookmarkStart w:id="6629" w:name="_Toc27895478"/>
      <w:bookmarkStart w:id="6630" w:name="_Toc36192582"/>
      <w:bookmarkStart w:id="6631" w:name="_Toc45193690"/>
      <w:bookmarkStart w:id="6632" w:name="_Toc47593322"/>
      <w:bookmarkStart w:id="6633" w:name="_Toc51835409"/>
      <w:bookmarkStart w:id="6634" w:name="_Toc83356080"/>
      <w:r w:rsidRPr="00140E21">
        <w:lastRenderedPageBreak/>
        <w:t>Annex</w:t>
      </w:r>
      <w:r w:rsidR="00A225D5">
        <w:t xml:space="preserve"> H</w:t>
      </w:r>
      <w:r w:rsidRPr="00140E21">
        <w:t xml:space="preserve"> (informative):</w:t>
      </w:r>
      <w:r w:rsidRPr="00140E21">
        <w:br/>
        <w:t>Change history</w:t>
      </w:r>
      <w:bookmarkEnd w:id="6628"/>
      <w:bookmarkEnd w:id="6629"/>
      <w:bookmarkEnd w:id="6630"/>
      <w:bookmarkEnd w:id="6631"/>
      <w:bookmarkEnd w:id="6632"/>
      <w:bookmarkEnd w:id="6633"/>
      <w:bookmarkEnd w:id="66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35" w:name="MCCTEMPHISTCELL"/>
            <w:bookmarkEnd w:id="6635"/>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bl>
    <w:p w14:paraId="43F7BDFD" w14:textId="77777777" w:rsidR="00080512" w:rsidRPr="00776774" w:rsidRDefault="00080512" w:rsidP="00776774"/>
    <w:sectPr w:rsidR="00080512" w:rsidRPr="00776774">
      <w:headerReference w:type="default" r:id="rId476"/>
      <w:footerReference w:type="default" r:id="rId4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9DE29" w14:textId="77777777" w:rsidR="00096A45" w:rsidRDefault="00096A45">
      <w:r>
        <w:separator/>
      </w:r>
    </w:p>
  </w:endnote>
  <w:endnote w:type="continuationSeparator" w:id="0">
    <w:p w14:paraId="36E9ABD6" w14:textId="77777777" w:rsidR="00096A45" w:rsidRDefault="00096A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F32B5" w14:textId="77777777" w:rsidR="00096A45" w:rsidRDefault="00096A45">
      <w:r>
        <w:separator/>
      </w:r>
    </w:p>
  </w:footnote>
  <w:footnote w:type="continuationSeparator" w:id="0">
    <w:p w14:paraId="48CCD9B8" w14:textId="77777777" w:rsidR="00096A45" w:rsidRDefault="00096A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09EE4BCB"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7760">
      <w:rPr>
        <w:rFonts w:ascii="Arial" w:hAnsi="Arial" w:cs="Arial"/>
        <w:b/>
        <w:noProof/>
        <w:sz w:val="18"/>
        <w:szCs w:val="18"/>
      </w:rPr>
      <w:t>3GPP TS 23.502 V17.2.0 (2021-09)</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1024B31F"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7760">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52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33525"/>
    <w:rsid w:val="001A4C42"/>
    <w:rsid w:val="001A7420"/>
    <w:rsid w:val="001B6637"/>
    <w:rsid w:val="001C21C3"/>
    <w:rsid w:val="001D02C2"/>
    <w:rsid w:val="001F0C1D"/>
    <w:rsid w:val="001F1132"/>
    <w:rsid w:val="001F168B"/>
    <w:rsid w:val="002058F0"/>
    <w:rsid w:val="002217D3"/>
    <w:rsid w:val="00223C79"/>
    <w:rsid w:val="002347A2"/>
    <w:rsid w:val="002666A7"/>
    <w:rsid w:val="002675F0"/>
    <w:rsid w:val="002A3367"/>
    <w:rsid w:val="002B6339"/>
    <w:rsid w:val="002E00EE"/>
    <w:rsid w:val="002E667E"/>
    <w:rsid w:val="003040A5"/>
    <w:rsid w:val="003050BF"/>
    <w:rsid w:val="003172DC"/>
    <w:rsid w:val="003353CB"/>
    <w:rsid w:val="00335450"/>
    <w:rsid w:val="00337163"/>
    <w:rsid w:val="00341BC9"/>
    <w:rsid w:val="0035462D"/>
    <w:rsid w:val="00365F9E"/>
    <w:rsid w:val="003765B8"/>
    <w:rsid w:val="003A38E5"/>
    <w:rsid w:val="003B5407"/>
    <w:rsid w:val="003C3971"/>
    <w:rsid w:val="003D3597"/>
    <w:rsid w:val="00423334"/>
    <w:rsid w:val="004345EC"/>
    <w:rsid w:val="004650B2"/>
    <w:rsid w:val="00465515"/>
    <w:rsid w:val="00485DC1"/>
    <w:rsid w:val="00494592"/>
    <w:rsid w:val="004A4573"/>
    <w:rsid w:val="004D3578"/>
    <w:rsid w:val="004E213A"/>
    <w:rsid w:val="004F0988"/>
    <w:rsid w:val="004F3340"/>
    <w:rsid w:val="00526CD1"/>
    <w:rsid w:val="0053388B"/>
    <w:rsid w:val="00535773"/>
    <w:rsid w:val="00540FD3"/>
    <w:rsid w:val="00542A61"/>
    <w:rsid w:val="00543E6C"/>
    <w:rsid w:val="005475BC"/>
    <w:rsid w:val="0055227A"/>
    <w:rsid w:val="00565087"/>
    <w:rsid w:val="00597B11"/>
    <w:rsid w:val="005A2BB8"/>
    <w:rsid w:val="005B3CAD"/>
    <w:rsid w:val="005D29D7"/>
    <w:rsid w:val="005D2E01"/>
    <w:rsid w:val="005D7526"/>
    <w:rsid w:val="005E2F62"/>
    <w:rsid w:val="005E4BB2"/>
    <w:rsid w:val="006014AF"/>
    <w:rsid w:val="00602AEA"/>
    <w:rsid w:val="00614FDF"/>
    <w:rsid w:val="0063543D"/>
    <w:rsid w:val="00647114"/>
    <w:rsid w:val="00657DBC"/>
    <w:rsid w:val="00685B7C"/>
    <w:rsid w:val="006A323F"/>
    <w:rsid w:val="006B30D0"/>
    <w:rsid w:val="006B3D7B"/>
    <w:rsid w:val="006C03A0"/>
    <w:rsid w:val="006C3D95"/>
    <w:rsid w:val="006E5C86"/>
    <w:rsid w:val="006E7760"/>
    <w:rsid w:val="00701116"/>
    <w:rsid w:val="00702757"/>
    <w:rsid w:val="00713C44"/>
    <w:rsid w:val="00731EC1"/>
    <w:rsid w:val="00734A5B"/>
    <w:rsid w:val="00737283"/>
    <w:rsid w:val="0074026F"/>
    <w:rsid w:val="007429F6"/>
    <w:rsid w:val="00744E76"/>
    <w:rsid w:val="00765EAF"/>
    <w:rsid w:val="00774DA4"/>
    <w:rsid w:val="00776774"/>
    <w:rsid w:val="007767FC"/>
    <w:rsid w:val="00781F0F"/>
    <w:rsid w:val="007B600E"/>
    <w:rsid w:val="007C70A8"/>
    <w:rsid w:val="007C723D"/>
    <w:rsid w:val="007E7ECC"/>
    <w:rsid w:val="007F0F4A"/>
    <w:rsid w:val="007F7E17"/>
    <w:rsid w:val="008028A4"/>
    <w:rsid w:val="00830747"/>
    <w:rsid w:val="008471CD"/>
    <w:rsid w:val="008768CA"/>
    <w:rsid w:val="008A3270"/>
    <w:rsid w:val="008C384C"/>
    <w:rsid w:val="008C4877"/>
    <w:rsid w:val="00901AD1"/>
    <w:rsid w:val="0090271F"/>
    <w:rsid w:val="00902E23"/>
    <w:rsid w:val="009114D7"/>
    <w:rsid w:val="0091348E"/>
    <w:rsid w:val="00917CCB"/>
    <w:rsid w:val="0093449A"/>
    <w:rsid w:val="00942EC2"/>
    <w:rsid w:val="00964B2F"/>
    <w:rsid w:val="009727FD"/>
    <w:rsid w:val="009749F8"/>
    <w:rsid w:val="00995925"/>
    <w:rsid w:val="009E7391"/>
    <w:rsid w:val="009F37B7"/>
    <w:rsid w:val="00A10F02"/>
    <w:rsid w:val="00A13CEC"/>
    <w:rsid w:val="00A164B4"/>
    <w:rsid w:val="00A225D5"/>
    <w:rsid w:val="00A238E8"/>
    <w:rsid w:val="00A26956"/>
    <w:rsid w:val="00A27486"/>
    <w:rsid w:val="00A419F2"/>
    <w:rsid w:val="00A50F6F"/>
    <w:rsid w:val="00A53724"/>
    <w:rsid w:val="00A56066"/>
    <w:rsid w:val="00A73129"/>
    <w:rsid w:val="00A82346"/>
    <w:rsid w:val="00A92BA1"/>
    <w:rsid w:val="00AB64CF"/>
    <w:rsid w:val="00AC1119"/>
    <w:rsid w:val="00AC6BC6"/>
    <w:rsid w:val="00AE65E2"/>
    <w:rsid w:val="00B0491F"/>
    <w:rsid w:val="00B13067"/>
    <w:rsid w:val="00B15449"/>
    <w:rsid w:val="00B1786E"/>
    <w:rsid w:val="00B21546"/>
    <w:rsid w:val="00B4641D"/>
    <w:rsid w:val="00B60E5E"/>
    <w:rsid w:val="00B66B4C"/>
    <w:rsid w:val="00B81E9B"/>
    <w:rsid w:val="00B81EB7"/>
    <w:rsid w:val="00B93086"/>
    <w:rsid w:val="00BA19ED"/>
    <w:rsid w:val="00BA4890"/>
    <w:rsid w:val="00BA4B8D"/>
    <w:rsid w:val="00BB36AD"/>
    <w:rsid w:val="00BC0F7D"/>
    <w:rsid w:val="00BD7D31"/>
    <w:rsid w:val="00BE3255"/>
    <w:rsid w:val="00BF128E"/>
    <w:rsid w:val="00C074DD"/>
    <w:rsid w:val="00C1496A"/>
    <w:rsid w:val="00C33079"/>
    <w:rsid w:val="00C45231"/>
    <w:rsid w:val="00C67BF7"/>
    <w:rsid w:val="00C72833"/>
    <w:rsid w:val="00C80F1D"/>
    <w:rsid w:val="00C93F40"/>
    <w:rsid w:val="00CA3D0C"/>
    <w:rsid w:val="00CB45A9"/>
    <w:rsid w:val="00CE064A"/>
    <w:rsid w:val="00CE5B0F"/>
    <w:rsid w:val="00D20DF8"/>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D4C17"/>
    <w:rsid w:val="00DD74A5"/>
    <w:rsid w:val="00DF2B1F"/>
    <w:rsid w:val="00DF62CD"/>
    <w:rsid w:val="00E16509"/>
    <w:rsid w:val="00E17E21"/>
    <w:rsid w:val="00E278BC"/>
    <w:rsid w:val="00E44582"/>
    <w:rsid w:val="00E60916"/>
    <w:rsid w:val="00E77645"/>
    <w:rsid w:val="00E9662D"/>
    <w:rsid w:val="00EA15B0"/>
    <w:rsid w:val="00EA5EA7"/>
    <w:rsid w:val="00EB0435"/>
    <w:rsid w:val="00EC4A25"/>
    <w:rsid w:val="00EE66A3"/>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99" Type="http://schemas.openxmlformats.org/officeDocument/2006/relationships/package" Target="embeddings/Microsoft_Visio_Drawing27.vsdx"/><Relationship Id="rId21" Type="http://schemas.openxmlformats.org/officeDocument/2006/relationships/oleObject" Target="embeddings/Microsoft_Visio_2003-2010_Drawing.vsd"/><Relationship Id="rId63" Type="http://schemas.openxmlformats.org/officeDocument/2006/relationships/package" Target="embeddings/Microsoft_Visio_Drawing1.vsdx"/><Relationship Id="rId159" Type="http://schemas.openxmlformats.org/officeDocument/2006/relationships/oleObject" Target="embeddings/Microsoft_Visio_2003-2010_Drawing21.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433" Type="http://schemas.openxmlformats.org/officeDocument/2006/relationships/package" Target="embeddings/Microsoft_Visio_Drawing45.vsdx"/><Relationship Id="rId268" Type="http://schemas.openxmlformats.org/officeDocument/2006/relationships/image" Target="media/image131.emf"/><Relationship Id="rId475" Type="http://schemas.openxmlformats.org/officeDocument/2006/relationships/package" Target="embeddings/Microsoft_Visio_Drawing53.vsdx"/><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oleObject" Target="embeddings/oleObject81.bin"/><Relationship Id="rId377" Type="http://schemas.openxmlformats.org/officeDocument/2006/relationships/package" Target="embeddings/Microsoft_Visio_Drawing33.vsdx"/><Relationship Id="rId5" Type="http://schemas.openxmlformats.org/officeDocument/2006/relationships/webSettings" Target="webSettings.xml"/><Relationship Id="rId181" Type="http://schemas.openxmlformats.org/officeDocument/2006/relationships/package" Target="embeddings/Microsoft_Visio_Drawing15.vsdx"/><Relationship Id="rId237" Type="http://schemas.openxmlformats.org/officeDocument/2006/relationships/oleObject" Target="embeddings/oleObject53.bin"/><Relationship Id="rId402" Type="http://schemas.openxmlformats.org/officeDocument/2006/relationships/image" Target="media/image198.emf"/><Relationship Id="rId279" Type="http://schemas.openxmlformats.org/officeDocument/2006/relationships/oleObject" Target="embeddings/oleObject62.bin"/><Relationship Id="rId444" Type="http://schemas.openxmlformats.org/officeDocument/2006/relationships/image" Target="media/image219.emf"/><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13.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package" Target="embeddings/Microsoft_Visio_Drawing7.vsdx"/><Relationship Id="rId150" Type="http://schemas.openxmlformats.org/officeDocument/2006/relationships/image" Target="media/image72.emf"/><Relationship Id="rId192" Type="http://schemas.openxmlformats.org/officeDocument/2006/relationships/image" Target="media/image93.emf"/><Relationship Id="rId206" Type="http://schemas.openxmlformats.org/officeDocument/2006/relationships/image" Target="media/image100.emf"/><Relationship Id="rId413" Type="http://schemas.openxmlformats.org/officeDocument/2006/relationships/package" Target="embeddings/Microsoft_Visio_Drawing40.vsdx"/><Relationship Id="rId248" Type="http://schemas.openxmlformats.org/officeDocument/2006/relationships/image" Target="media/image121.emf"/><Relationship Id="rId455" Type="http://schemas.openxmlformats.org/officeDocument/2006/relationships/oleObject" Target="embeddings/oleObject111.bin"/><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oleObject" Target="embeddings/oleObject72.bin"/><Relationship Id="rId357" Type="http://schemas.openxmlformats.org/officeDocument/2006/relationships/oleObject" Target="embeddings/oleObject91.bin"/><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oleObject" Target="embeddings/oleObject43.bin"/><Relationship Id="rId217" Type="http://schemas.openxmlformats.org/officeDocument/2006/relationships/oleObject" Target="embeddings/oleObject52.bin"/><Relationship Id="rId399" Type="http://schemas.openxmlformats.org/officeDocument/2006/relationships/oleObject" Target="embeddings/oleObject105.bin"/><Relationship Id="rId259" Type="http://schemas.openxmlformats.org/officeDocument/2006/relationships/oleObject" Target="embeddings/Microsoft_Visio_2003-2010_Drawing44.vsd"/><Relationship Id="rId424" Type="http://schemas.openxmlformats.org/officeDocument/2006/relationships/image" Target="media/image209.emf"/><Relationship Id="rId466" Type="http://schemas.openxmlformats.org/officeDocument/2006/relationships/image" Target="media/image230.emf"/><Relationship Id="rId23" Type="http://schemas.openxmlformats.org/officeDocument/2006/relationships/oleObject" Target="embeddings/oleObject6.bin"/><Relationship Id="rId119" Type="http://schemas.openxmlformats.org/officeDocument/2006/relationships/oleObject" Target="embeddings/oleObject37.bin"/><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oleObject" Target="embeddings/oleObject22.bin"/><Relationship Id="rId130" Type="http://schemas.openxmlformats.org/officeDocument/2006/relationships/image" Target="media/image62.emf"/><Relationship Id="rId368" Type="http://schemas.openxmlformats.org/officeDocument/2006/relationships/image" Target="media/image181.emf"/><Relationship Id="rId172" Type="http://schemas.openxmlformats.org/officeDocument/2006/relationships/image" Target="media/image83.emf"/><Relationship Id="rId228" Type="http://schemas.openxmlformats.org/officeDocument/2006/relationships/image" Target="media/image111.emf"/><Relationship Id="rId435" Type="http://schemas.openxmlformats.org/officeDocument/2006/relationships/oleObject" Target="embeddings/oleObject106.bin"/><Relationship Id="rId477" Type="http://schemas.openxmlformats.org/officeDocument/2006/relationships/footer" Target="footer1.xml"/><Relationship Id="rId13" Type="http://schemas.openxmlformats.org/officeDocument/2006/relationships/oleObject" Target="embeddings/oleObject3.bin"/><Relationship Id="rId109" Type="http://schemas.openxmlformats.org/officeDocument/2006/relationships/oleObject" Target="embeddings/oleObject32.bin"/><Relationship Id="rId260" Type="http://schemas.openxmlformats.org/officeDocument/2006/relationships/image" Target="media/image127.emf"/><Relationship Id="rId281" Type="http://schemas.openxmlformats.org/officeDocument/2006/relationships/oleObject" Target="embeddings/Microsoft_Visio_2003-2010_Drawing47.vsd"/><Relationship Id="rId316" Type="http://schemas.openxmlformats.org/officeDocument/2006/relationships/image" Target="media/image155.emf"/><Relationship Id="rId337" Type="http://schemas.openxmlformats.org/officeDocument/2006/relationships/oleObject" Target="embeddings/oleObject82.bin"/><Relationship Id="rId34" Type="http://schemas.openxmlformats.org/officeDocument/2006/relationships/image" Target="media/image14.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26.bin"/><Relationship Id="rId120" Type="http://schemas.openxmlformats.org/officeDocument/2006/relationships/image" Target="media/image57.emf"/><Relationship Id="rId141" Type="http://schemas.openxmlformats.org/officeDocument/2006/relationships/oleObject" Target="embeddings/Microsoft_Visio_2003-2010_Drawing14.vsd"/><Relationship Id="rId358" Type="http://schemas.openxmlformats.org/officeDocument/2006/relationships/image" Target="media/image176.emf"/><Relationship Id="rId379" Type="http://schemas.openxmlformats.org/officeDocument/2006/relationships/package" Target="embeddings/Microsoft_Visio_Drawing34.vsdx"/><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oleObject47.bin"/><Relationship Id="rId218" Type="http://schemas.openxmlformats.org/officeDocument/2006/relationships/image" Target="media/image106.emf"/><Relationship Id="rId239" Type="http://schemas.openxmlformats.org/officeDocument/2006/relationships/oleObject" Target="embeddings/oleObject54.bin"/><Relationship Id="rId390" Type="http://schemas.openxmlformats.org/officeDocument/2006/relationships/image" Target="media/image192.emf"/><Relationship Id="rId404" Type="http://schemas.openxmlformats.org/officeDocument/2006/relationships/image" Target="media/image199.emf"/><Relationship Id="rId425" Type="http://schemas.openxmlformats.org/officeDocument/2006/relationships/oleObject" Target="embeddings/Microsoft_Visio_2003-2010_Drawing57.vsd"/><Relationship Id="rId446" Type="http://schemas.openxmlformats.org/officeDocument/2006/relationships/image" Target="media/image220.emf"/><Relationship Id="rId467" Type="http://schemas.openxmlformats.org/officeDocument/2006/relationships/oleObject" Target="embeddings/Microsoft_Visio_2003-2010_Drawing65.vsd"/><Relationship Id="rId250" Type="http://schemas.openxmlformats.org/officeDocument/2006/relationships/image" Target="media/image122.emf"/><Relationship Id="rId271" Type="http://schemas.openxmlformats.org/officeDocument/2006/relationships/package" Target="embeddings/Microsoft_Visio_Drawing25.vsdx"/><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image" Target="media/image9.emf"/><Relationship Id="rId45" Type="http://schemas.openxmlformats.org/officeDocument/2006/relationships/oleObject" Target="embeddings/oleObject13.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31" Type="http://schemas.openxmlformats.org/officeDocument/2006/relationships/package" Target="embeddings/Microsoft_Visio_Drawing11.vsdx"/><Relationship Id="rId327" Type="http://schemas.openxmlformats.org/officeDocument/2006/relationships/oleObject" Target="embeddings/oleObject78.bin"/><Relationship Id="rId348" Type="http://schemas.openxmlformats.org/officeDocument/2006/relationships/image" Target="media/image171.emf"/><Relationship Id="rId369" Type="http://schemas.openxmlformats.org/officeDocument/2006/relationships/oleObject" Target="embeddings/Microsoft_Visio_2003-2010_Drawing50.vsd"/><Relationship Id="rId152" Type="http://schemas.openxmlformats.org/officeDocument/2006/relationships/image" Target="media/image73.emf"/><Relationship Id="rId173" Type="http://schemas.openxmlformats.org/officeDocument/2006/relationships/oleObject" Target="embeddings/Microsoft_Visio_2003-2010_Drawing24.vsd"/><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oleObject" Target="embeddings/Microsoft_Visio_2003-2010_Drawing39.vsd"/><Relationship Id="rId380" Type="http://schemas.openxmlformats.org/officeDocument/2006/relationships/image" Target="media/image187.emf"/><Relationship Id="rId415" Type="http://schemas.openxmlformats.org/officeDocument/2006/relationships/package" Target="embeddings/Microsoft_Visio_Drawing41.vsdx"/><Relationship Id="rId436" Type="http://schemas.openxmlformats.org/officeDocument/2006/relationships/image" Target="media/image215.emf"/><Relationship Id="rId457" Type="http://schemas.openxmlformats.org/officeDocument/2006/relationships/package" Target="embeddings/Microsoft_Visio_Drawing48.vsdx"/><Relationship Id="rId240" Type="http://schemas.openxmlformats.org/officeDocument/2006/relationships/image" Target="media/image117.emf"/><Relationship Id="rId261" Type="http://schemas.openxmlformats.org/officeDocument/2006/relationships/oleObject" Target="embeddings/Microsoft_Visio_2003-2010_Drawing45.vsd"/><Relationship Id="rId478" Type="http://schemas.openxmlformats.org/officeDocument/2006/relationships/fontTable" Target="fontTable.xml"/><Relationship Id="rId14" Type="http://schemas.openxmlformats.org/officeDocument/2006/relationships/image" Target="media/image4.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package" Target="embeddings/Microsoft_Visio_Drawing5.vsdx"/><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oleObject73.bin"/><Relationship Id="rId338" Type="http://schemas.openxmlformats.org/officeDocument/2006/relationships/image" Target="media/image166.emf"/><Relationship Id="rId359" Type="http://schemas.openxmlformats.org/officeDocument/2006/relationships/oleObject" Target="embeddings/oleObject92.bin"/><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oleObject38.bin"/><Relationship Id="rId142" Type="http://schemas.openxmlformats.org/officeDocument/2006/relationships/image" Target="media/image68.emf"/><Relationship Id="rId163" Type="http://schemas.openxmlformats.org/officeDocument/2006/relationships/oleObject" Target="embeddings/Microsoft_Visio_2003-2010_Drawing22.vsd"/><Relationship Id="rId184" Type="http://schemas.openxmlformats.org/officeDocument/2006/relationships/image" Target="media/image89.emf"/><Relationship Id="rId219" Type="http://schemas.openxmlformats.org/officeDocument/2006/relationships/oleObject" Target="embeddings/Microsoft_Visio_2003-2010_Drawing36.vsd"/><Relationship Id="rId370" Type="http://schemas.openxmlformats.org/officeDocument/2006/relationships/image" Target="media/image182.emf"/><Relationship Id="rId391" Type="http://schemas.openxmlformats.org/officeDocument/2006/relationships/oleObject" Target="embeddings/oleObject101.bin"/><Relationship Id="rId405" Type="http://schemas.openxmlformats.org/officeDocument/2006/relationships/oleObject" Target="embeddings/Microsoft_Visio_2003-2010_Drawing53.vsd"/><Relationship Id="rId426" Type="http://schemas.openxmlformats.org/officeDocument/2006/relationships/image" Target="media/image210.emf"/><Relationship Id="rId447" Type="http://schemas.openxmlformats.org/officeDocument/2006/relationships/oleObject" Target="embeddings/oleObject108.bin"/><Relationship Id="rId230" Type="http://schemas.openxmlformats.org/officeDocument/2006/relationships/image" Target="media/image112.emf"/><Relationship Id="rId251" Type="http://schemas.openxmlformats.org/officeDocument/2006/relationships/oleObject" Target="embeddings/oleObject57.bin"/><Relationship Id="rId468" Type="http://schemas.openxmlformats.org/officeDocument/2006/relationships/image" Target="media/image231.emf"/><Relationship Id="rId25" Type="http://schemas.openxmlformats.org/officeDocument/2006/relationships/oleObject" Target="embeddings/oleObject7.bin"/><Relationship Id="rId46" Type="http://schemas.openxmlformats.org/officeDocument/2006/relationships/image" Target="media/image20.emf"/><Relationship Id="rId67" Type="http://schemas.openxmlformats.org/officeDocument/2006/relationships/oleObject" Target="embeddings/Microsoft_Visio_2003-2010_Drawing5.vsd"/><Relationship Id="rId272" Type="http://schemas.openxmlformats.org/officeDocument/2006/relationships/image" Target="media/image133.emf"/><Relationship Id="rId293" Type="http://schemas.openxmlformats.org/officeDocument/2006/relationships/oleObject" Target="embeddings/oleObject66.bin"/><Relationship Id="rId307" Type="http://schemas.openxmlformats.org/officeDocument/2006/relationships/oleObject" Target="embeddings/oleObject68.bin"/><Relationship Id="rId328" Type="http://schemas.openxmlformats.org/officeDocument/2006/relationships/image" Target="media/image161.emf"/><Relationship Id="rId349" Type="http://schemas.openxmlformats.org/officeDocument/2006/relationships/oleObject" Target="embeddings/oleObject88.bin"/><Relationship Id="rId88" Type="http://schemas.openxmlformats.org/officeDocument/2006/relationships/image" Target="media/image41.emf"/><Relationship Id="rId111" Type="http://schemas.openxmlformats.org/officeDocument/2006/relationships/oleObject" Target="embeddings/oleObject33.bin"/><Relationship Id="rId132" Type="http://schemas.openxmlformats.org/officeDocument/2006/relationships/image" Target="media/image63.emf"/><Relationship Id="rId153" Type="http://schemas.openxmlformats.org/officeDocument/2006/relationships/oleObject" Target="embeddings/Microsoft_Visio_2003-2010_Drawing18.vsd"/><Relationship Id="rId174" Type="http://schemas.openxmlformats.org/officeDocument/2006/relationships/image" Target="media/image84.emf"/><Relationship Id="rId195" Type="http://schemas.openxmlformats.org/officeDocument/2006/relationships/oleObject" Target="embeddings/Microsoft_Visio_2003-2010_Drawing26.vsd"/><Relationship Id="rId209" Type="http://schemas.openxmlformats.org/officeDocument/2006/relationships/oleObject" Target="embeddings/Microsoft_Visio_2003-2010_Drawing33.vsd"/><Relationship Id="rId360" Type="http://schemas.openxmlformats.org/officeDocument/2006/relationships/image" Target="media/image177.emf"/><Relationship Id="rId381" Type="http://schemas.openxmlformats.org/officeDocument/2006/relationships/package" Target="embeddings/Microsoft_Visio_Drawing35.vsdx"/><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package" Target="embeddings/Microsoft_Word_Document.docx"/><Relationship Id="rId437" Type="http://schemas.openxmlformats.org/officeDocument/2006/relationships/oleObject" Target="embeddings/Microsoft_Visio_2003-2010_Drawing61.vsd"/><Relationship Id="rId458" Type="http://schemas.openxmlformats.org/officeDocument/2006/relationships/image" Target="media/image226.emf"/><Relationship Id="rId479" Type="http://schemas.openxmlformats.org/officeDocument/2006/relationships/theme" Target="theme/theme1.xml"/><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19.bin"/><Relationship Id="rId262" Type="http://schemas.openxmlformats.org/officeDocument/2006/relationships/image" Target="media/image128.emf"/><Relationship Id="rId283" Type="http://schemas.openxmlformats.org/officeDocument/2006/relationships/oleObject" Target="embeddings/oleObject63.bin"/><Relationship Id="rId318" Type="http://schemas.openxmlformats.org/officeDocument/2006/relationships/image" Target="media/image156.emf"/><Relationship Id="rId339" Type="http://schemas.openxmlformats.org/officeDocument/2006/relationships/oleObject" Target="embeddings/oleObject83.bin"/><Relationship Id="rId78" Type="http://schemas.openxmlformats.org/officeDocument/2006/relationships/image" Target="media/image36.e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58.emf"/><Relationship Id="rId143" Type="http://schemas.openxmlformats.org/officeDocument/2006/relationships/oleObject" Target="embeddings/oleObject41.bin"/><Relationship Id="rId164" Type="http://schemas.openxmlformats.org/officeDocument/2006/relationships/image" Target="media/image79.emf"/><Relationship Id="rId185" Type="http://schemas.openxmlformats.org/officeDocument/2006/relationships/oleObject" Target="embeddings/oleObject48.bin"/><Relationship Id="rId350" Type="http://schemas.openxmlformats.org/officeDocument/2006/relationships/image" Target="media/image172.emf"/><Relationship Id="rId371" Type="http://schemas.openxmlformats.org/officeDocument/2006/relationships/oleObject" Target="embeddings/oleObject97.bin"/><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oleObject" Target="embeddings/Microsoft_Visio_2003-2010_Drawing58.vsd"/><Relationship Id="rId448" Type="http://schemas.openxmlformats.org/officeDocument/2006/relationships/image" Target="media/image221.emf"/><Relationship Id="rId469" Type="http://schemas.openxmlformats.org/officeDocument/2006/relationships/package" Target="embeddings/Microsoft_Visio_Drawing50.vsdx"/><Relationship Id="rId26" Type="http://schemas.openxmlformats.org/officeDocument/2006/relationships/image" Target="media/image10.emf"/><Relationship Id="rId231" Type="http://schemas.openxmlformats.org/officeDocument/2006/relationships/oleObject" Target="embeddings/Microsoft_Visio_2003-2010_Drawing40.vsd"/><Relationship Id="rId252" Type="http://schemas.openxmlformats.org/officeDocument/2006/relationships/image" Target="media/image123.emf"/><Relationship Id="rId273" Type="http://schemas.openxmlformats.org/officeDocument/2006/relationships/oleObject" Target="embeddings/Microsoft_Visio_2003-2010_Drawing46.vsd"/><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package" Target="embeddings/Microsoft_Visio_Drawing31.vsdx"/><Relationship Id="rId47" Type="http://schemas.openxmlformats.org/officeDocument/2006/relationships/oleObject" Target="embeddings/oleObject14.bin"/><Relationship Id="rId68" Type="http://schemas.openxmlformats.org/officeDocument/2006/relationships/image" Target="media/image31.emf"/><Relationship Id="rId89" Type="http://schemas.openxmlformats.org/officeDocument/2006/relationships/package" Target="embeddings/Microsoft_Visio_Drawing8.vsdx"/><Relationship Id="rId112" Type="http://schemas.openxmlformats.org/officeDocument/2006/relationships/image" Target="media/image53.emf"/><Relationship Id="rId133" Type="http://schemas.openxmlformats.org/officeDocument/2006/relationships/oleObject" Target="embeddings/Microsoft_Visio_2003-2010_Drawing11.vsd"/><Relationship Id="rId154" Type="http://schemas.openxmlformats.org/officeDocument/2006/relationships/image" Target="media/image74.emf"/><Relationship Id="rId175" Type="http://schemas.openxmlformats.org/officeDocument/2006/relationships/oleObject" Target="embeddings/oleObject45.bin"/><Relationship Id="rId340" Type="http://schemas.openxmlformats.org/officeDocument/2006/relationships/image" Target="media/image167.emf"/><Relationship Id="rId361" Type="http://schemas.openxmlformats.org/officeDocument/2006/relationships/oleObject" Target="embeddings/oleObject93.bin"/><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Microsoft_Visio_2003-2010_Drawing56.vsd"/><Relationship Id="rId438" Type="http://schemas.openxmlformats.org/officeDocument/2006/relationships/image" Target="media/image216.emf"/><Relationship Id="rId459" Type="http://schemas.openxmlformats.org/officeDocument/2006/relationships/package" Target="embeddings/Microsoft_Visio_Drawing49.vsdx"/><Relationship Id="rId16" Type="http://schemas.openxmlformats.org/officeDocument/2006/relationships/image" Target="media/image5.emf"/><Relationship Id="rId221" Type="http://schemas.openxmlformats.org/officeDocument/2006/relationships/package" Target="embeddings/Microsoft_Visio_Drawing17.vsdx"/><Relationship Id="rId242" Type="http://schemas.openxmlformats.org/officeDocument/2006/relationships/image" Target="media/image118.emf"/><Relationship Id="rId263" Type="http://schemas.openxmlformats.org/officeDocument/2006/relationships/package" Target="embeddings/Microsoft_Visio_Drawing23.vsdx"/><Relationship Id="rId284" Type="http://schemas.openxmlformats.org/officeDocument/2006/relationships/image" Target="media/image139.emf"/><Relationship Id="rId319" Type="http://schemas.openxmlformats.org/officeDocument/2006/relationships/oleObject" Target="embeddings/oleObject74.bin"/><Relationship Id="rId470" Type="http://schemas.openxmlformats.org/officeDocument/2006/relationships/image" Target="media/image232.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emf"/><Relationship Id="rId123" Type="http://schemas.openxmlformats.org/officeDocument/2006/relationships/oleObject" Target="embeddings/Microsoft_Visio_2003-2010_Drawing9.vsd"/><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package" Target="embeddings/Microsoft_Visio_Drawing12.vsdx"/><Relationship Id="rId186" Type="http://schemas.openxmlformats.org/officeDocument/2006/relationships/image" Target="media/image90.emf"/><Relationship Id="rId351" Type="http://schemas.openxmlformats.org/officeDocument/2006/relationships/oleObject" Target="embeddings/oleObject89.bin"/><Relationship Id="rId372" Type="http://schemas.openxmlformats.org/officeDocument/2006/relationships/image" Target="media/image183.emf"/><Relationship Id="rId393" Type="http://schemas.openxmlformats.org/officeDocument/2006/relationships/oleObject" Target="embeddings/oleObject102.bin"/><Relationship Id="rId407" Type="http://schemas.openxmlformats.org/officeDocument/2006/relationships/oleObject" Target="embeddings/Microsoft_Visio_2003-2010_Drawing54.vsd"/><Relationship Id="rId428" Type="http://schemas.openxmlformats.org/officeDocument/2006/relationships/image" Target="media/image211.emf"/><Relationship Id="rId449" Type="http://schemas.openxmlformats.org/officeDocument/2006/relationships/package" Target="embeddings/Microsoft_Visio_Drawing47.vsdx"/><Relationship Id="rId211" Type="http://schemas.openxmlformats.org/officeDocument/2006/relationships/package" Target="embeddings/Microsoft_Visio_Drawing16.vsdx"/><Relationship Id="rId232" Type="http://schemas.openxmlformats.org/officeDocument/2006/relationships/image" Target="media/image113.emf"/><Relationship Id="rId253" Type="http://schemas.openxmlformats.org/officeDocument/2006/relationships/package" Target="embeddings/Microsoft_Visio_Drawing22.vsdx"/><Relationship Id="rId274" Type="http://schemas.openxmlformats.org/officeDocument/2006/relationships/image" Target="media/image134.emf"/><Relationship Id="rId295" Type="http://schemas.openxmlformats.org/officeDocument/2006/relationships/oleObject" Target="embeddings/oleObject67.bin"/><Relationship Id="rId309" Type="http://schemas.openxmlformats.org/officeDocument/2006/relationships/oleObject" Target="embeddings/oleObject69.bin"/><Relationship Id="rId460" Type="http://schemas.openxmlformats.org/officeDocument/2006/relationships/image" Target="media/image227.emf"/><Relationship Id="rId27" Type="http://schemas.openxmlformats.org/officeDocument/2006/relationships/oleObject" Target="embeddings/oleObject8.bin"/><Relationship Id="rId48" Type="http://schemas.openxmlformats.org/officeDocument/2006/relationships/image" Target="media/image21.emf"/><Relationship Id="rId69" Type="http://schemas.openxmlformats.org/officeDocument/2006/relationships/package" Target="embeddings/Microsoft_Visio_Drawing2.vsdx"/><Relationship Id="rId113" Type="http://schemas.openxmlformats.org/officeDocument/2006/relationships/oleObject" Target="embeddings/oleObject34.bin"/><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Microsoft_Visio_2003-2010_Drawing19.vsd"/><Relationship Id="rId176" Type="http://schemas.openxmlformats.org/officeDocument/2006/relationships/image" Target="media/image85.emf"/><Relationship Id="rId197" Type="http://schemas.openxmlformats.org/officeDocument/2006/relationships/oleObject" Target="embeddings/Microsoft_Visio_2003-2010_Drawing27.vsd"/><Relationship Id="rId341" Type="http://schemas.openxmlformats.org/officeDocument/2006/relationships/oleObject" Target="embeddings/oleObject84.bin"/><Relationship Id="rId362" Type="http://schemas.openxmlformats.org/officeDocument/2006/relationships/image" Target="media/image178.emf"/><Relationship Id="rId383" Type="http://schemas.openxmlformats.org/officeDocument/2006/relationships/package" Target="embeddings/Microsoft_Visio_Drawing36.vsdx"/><Relationship Id="rId418" Type="http://schemas.openxmlformats.org/officeDocument/2006/relationships/image" Target="media/image206.emf"/><Relationship Id="rId439" Type="http://schemas.openxmlformats.org/officeDocument/2006/relationships/oleObject" Target="embeddings/Microsoft_Visio_2003-2010_Drawing62.vsd"/><Relationship Id="rId201" Type="http://schemas.openxmlformats.org/officeDocument/2006/relationships/oleObject" Target="embeddings/Microsoft_Visio_2003-2010_Drawing29.vsd"/><Relationship Id="rId222" Type="http://schemas.openxmlformats.org/officeDocument/2006/relationships/image" Target="media/image108.emf"/><Relationship Id="rId243" Type="http://schemas.openxmlformats.org/officeDocument/2006/relationships/package" Target="embeddings/Microsoft_Visio_Drawing20.vsdx"/><Relationship Id="rId264" Type="http://schemas.openxmlformats.org/officeDocument/2006/relationships/image" Target="media/image129.emf"/><Relationship Id="rId285" Type="http://schemas.openxmlformats.org/officeDocument/2006/relationships/package" Target="embeddings/Microsoft_Visio_Drawing26.vsdx"/><Relationship Id="rId450" Type="http://schemas.openxmlformats.org/officeDocument/2006/relationships/image" Target="media/image222.emf"/><Relationship Id="rId471" Type="http://schemas.openxmlformats.org/officeDocument/2006/relationships/package" Target="embeddings/Microsoft_Visio_Drawing51.vsdx"/><Relationship Id="rId17" Type="http://schemas.openxmlformats.org/officeDocument/2006/relationships/package" Target="embeddings/Microsoft_Visio_Drawing.vsdx"/><Relationship Id="rId38" Type="http://schemas.openxmlformats.org/officeDocument/2006/relationships/image" Target="media/image16.emf"/><Relationship Id="rId59" Type="http://schemas.openxmlformats.org/officeDocument/2006/relationships/oleObject" Target="embeddings/oleObject20.bin"/><Relationship Id="rId103" Type="http://schemas.openxmlformats.org/officeDocument/2006/relationships/oleObject" Target="embeddings/oleObject29.bin"/><Relationship Id="rId124" Type="http://schemas.openxmlformats.org/officeDocument/2006/relationships/image" Target="media/image59.emf"/><Relationship Id="rId310" Type="http://schemas.openxmlformats.org/officeDocument/2006/relationships/image" Target="media/image152.emf"/><Relationship Id="rId70" Type="http://schemas.openxmlformats.org/officeDocument/2006/relationships/image" Target="media/image32.emf"/><Relationship Id="rId91" Type="http://schemas.openxmlformats.org/officeDocument/2006/relationships/package" Target="embeddings/Microsoft_Visio_Drawing9.vsdx"/><Relationship Id="rId145" Type="http://schemas.openxmlformats.org/officeDocument/2006/relationships/oleObject" Target="embeddings/oleObject42.bin"/><Relationship Id="rId166" Type="http://schemas.openxmlformats.org/officeDocument/2006/relationships/image" Target="media/image80.emf"/><Relationship Id="rId187" Type="http://schemas.openxmlformats.org/officeDocument/2006/relationships/oleObject" Target="embeddings/oleObject49.bin"/><Relationship Id="rId331" Type="http://schemas.openxmlformats.org/officeDocument/2006/relationships/oleObject" Target="embeddings/oleObject79.bin"/><Relationship Id="rId352" Type="http://schemas.openxmlformats.org/officeDocument/2006/relationships/image" Target="media/image173.emf"/><Relationship Id="rId373" Type="http://schemas.openxmlformats.org/officeDocument/2006/relationships/oleObject" Target="embeddings/oleObject98.bin"/><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59.vsd"/><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19.vsdx"/><Relationship Id="rId254" Type="http://schemas.openxmlformats.org/officeDocument/2006/relationships/image" Target="media/image124.emf"/><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image" Target="media/image54.emf"/><Relationship Id="rId275" Type="http://schemas.openxmlformats.org/officeDocument/2006/relationships/oleObject" Target="embeddings/oleObject60.bin"/><Relationship Id="rId296" Type="http://schemas.openxmlformats.org/officeDocument/2006/relationships/image" Target="media/image145.emf"/><Relationship Id="rId300" Type="http://schemas.openxmlformats.org/officeDocument/2006/relationships/image" Target="media/image147.emf"/><Relationship Id="rId461" Type="http://schemas.openxmlformats.org/officeDocument/2006/relationships/oleObject" Target="embeddings/oleObject112.bin"/><Relationship Id="rId60" Type="http://schemas.openxmlformats.org/officeDocument/2006/relationships/image" Target="media/image27.emf"/><Relationship Id="rId81" Type="http://schemas.openxmlformats.org/officeDocument/2006/relationships/oleObject" Target="embeddings/oleObject24.bin"/><Relationship Id="rId135" Type="http://schemas.openxmlformats.org/officeDocument/2006/relationships/oleObject" Target="embeddings/oleObject40.bin"/><Relationship Id="rId156" Type="http://schemas.openxmlformats.org/officeDocument/2006/relationships/image" Target="media/image75.emf"/><Relationship Id="rId177" Type="http://schemas.openxmlformats.org/officeDocument/2006/relationships/package" Target="embeddings/Microsoft_Visio_Drawing14.vsdx"/><Relationship Id="rId198" Type="http://schemas.openxmlformats.org/officeDocument/2006/relationships/image" Target="media/image96.emf"/><Relationship Id="rId321" Type="http://schemas.openxmlformats.org/officeDocument/2006/relationships/oleObject" Target="embeddings/oleObject75.bin"/><Relationship Id="rId342" Type="http://schemas.openxmlformats.org/officeDocument/2006/relationships/image" Target="media/image168.emf"/><Relationship Id="rId363" Type="http://schemas.openxmlformats.org/officeDocument/2006/relationships/oleObject" Target="embeddings/oleObject94.bin"/><Relationship Id="rId384" Type="http://schemas.openxmlformats.org/officeDocument/2006/relationships/image" Target="media/image189.emf"/><Relationship Id="rId419" Type="http://schemas.openxmlformats.org/officeDocument/2006/relationships/package" Target="embeddings/Microsoft_Visio_Drawing42.vsdx"/><Relationship Id="rId202" Type="http://schemas.openxmlformats.org/officeDocument/2006/relationships/image" Target="media/image98.emf"/><Relationship Id="rId223" Type="http://schemas.openxmlformats.org/officeDocument/2006/relationships/oleObject" Target="embeddings/Microsoft_Visio_2003-2010_Drawing37.vsd"/><Relationship Id="rId244" Type="http://schemas.openxmlformats.org/officeDocument/2006/relationships/image" Target="media/image119.emf"/><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2.vsd"/><Relationship Id="rId265" Type="http://schemas.openxmlformats.org/officeDocument/2006/relationships/oleObject" Target="embeddings/oleObject58.bin"/><Relationship Id="rId286" Type="http://schemas.openxmlformats.org/officeDocument/2006/relationships/image" Target="media/image140.emf"/><Relationship Id="rId451" Type="http://schemas.openxmlformats.org/officeDocument/2006/relationships/oleObject" Target="embeddings/oleObject109.bin"/><Relationship Id="rId472" Type="http://schemas.openxmlformats.org/officeDocument/2006/relationships/image" Target="media/image233.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4.bin"/><Relationship Id="rId188" Type="http://schemas.openxmlformats.org/officeDocument/2006/relationships/image" Target="media/image91.emf"/><Relationship Id="rId311" Type="http://schemas.openxmlformats.org/officeDocument/2006/relationships/oleObject" Target="embeddings/oleObject70.bin"/><Relationship Id="rId332" Type="http://schemas.openxmlformats.org/officeDocument/2006/relationships/image" Target="media/image163.emf"/><Relationship Id="rId353" Type="http://schemas.openxmlformats.org/officeDocument/2006/relationships/oleObject" Target="embeddings/oleObject90.bin"/><Relationship Id="rId374" Type="http://schemas.openxmlformats.org/officeDocument/2006/relationships/image" Target="media/image184.emf"/><Relationship Id="rId395" Type="http://schemas.openxmlformats.org/officeDocument/2006/relationships/oleObject" Target="embeddings/oleObject103.bin"/><Relationship Id="rId409" Type="http://schemas.openxmlformats.org/officeDocument/2006/relationships/oleObject" Target="embeddings/Microsoft_Visio_2003-2010_Drawing55.vsd"/><Relationship Id="rId71" Type="http://schemas.openxmlformats.org/officeDocument/2006/relationships/oleObject" Target="embeddings/Microsoft_Visio_2003-2010_Drawing6.vsd"/><Relationship Id="rId92" Type="http://schemas.openxmlformats.org/officeDocument/2006/relationships/image" Target="media/image43.emf"/><Relationship Id="rId213" Type="http://schemas.openxmlformats.org/officeDocument/2006/relationships/oleObject" Target="embeddings/Microsoft_Visio_2003-2010_Drawing34.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55" Type="http://schemas.openxmlformats.org/officeDocument/2006/relationships/oleObject" Target="embeddings/Microsoft_Visio_2003-2010_Drawing42.vsd"/><Relationship Id="rId276" Type="http://schemas.openxmlformats.org/officeDocument/2006/relationships/image" Target="media/image135.emf"/><Relationship Id="rId297" Type="http://schemas.openxmlformats.org/officeDocument/2006/relationships/oleObject" Target="embeddings/Microsoft_Visio_2003-2010_Drawing49.vsd"/><Relationship Id="rId441" Type="http://schemas.openxmlformats.org/officeDocument/2006/relationships/package" Target="embeddings/Microsoft_Visio_Drawing46.vsdx"/><Relationship Id="rId462" Type="http://schemas.openxmlformats.org/officeDocument/2006/relationships/image" Target="media/image228.emf"/><Relationship Id="rId40" Type="http://schemas.openxmlformats.org/officeDocument/2006/relationships/image" Target="media/image17.emf"/><Relationship Id="rId115" Type="http://schemas.openxmlformats.org/officeDocument/2006/relationships/oleObject" Target="embeddings/oleObject35.bin"/><Relationship Id="rId136" Type="http://schemas.openxmlformats.org/officeDocument/2006/relationships/image" Target="media/image65.emf"/><Relationship Id="rId157" Type="http://schemas.openxmlformats.org/officeDocument/2006/relationships/oleObject" Target="embeddings/Microsoft_Visio_2003-2010_Drawing20.vsd"/><Relationship Id="rId178" Type="http://schemas.openxmlformats.org/officeDocument/2006/relationships/image" Target="media/image86.emf"/><Relationship Id="rId301" Type="http://schemas.openxmlformats.org/officeDocument/2006/relationships/package" Target="embeddings/Microsoft_Visio_Drawing28.vsdx"/><Relationship Id="rId322" Type="http://schemas.openxmlformats.org/officeDocument/2006/relationships/image" Target="media/image158.emf"/><Relationship Id="rId343" Type="http://schemas.openxmlformats.org/officeDocument/2006/relationships/oleObject" Target="embeddings/oleObject85.bin"/><Relationship Id="rId364" Type="http://schemas.openxmlformats.org/officeDocument/2006/relationships/image" Target="media/image179.emf"/><Relationship Id="rId61" Type="http://schemas.openxmlformats.org/officeDocument/2006/relationships/oleObject" Target="embeddings/oleObject21.bin"/><Relationship Id="rId82" Type="http://schemas.openxmlformats.org/officeDocument/2006/relationships/image" Target="media/image38.emf"/><Relationship Id="rId199" Type="http://schemas.openxmlformats.org/officeDocument/2006/relationships/oleObject" Target="embeddings/Microsoft_Visio_2003-2010_Drawing28.vsd"/><Relationship Id="rId203" Type="http://schemas.openxmlformats.org/officeDocument/2006/relationships/oleObject" Target="embeddings/Microsoft_Visio_2003-2010_Drawing30.vsd"/><Relationship Id="rId385" Type="http://schemas.openxmlformats.org/officeDocument/2006/relationships/oleObject" Target="embeddings/Microsoft_Visio_2003-2010_Drawing51.vsd"/><Relationship Id="rId19" Type="http://schemas.openxmlformats.org/officeDocument/2006/relationships/oleObject" Target="embeddings/oleObject5.bin"/><Relationship Id="rId224" Type="http://schemas.openxmlformats.org/officeDocument/2006/relationships/image" Target="media/image109.emf"/><Relationship Id="rId245" Type="http://schemas.openxmlformats.org/officeDocument/2006/relationships/oleObject" Target="embeddings/oleObject55.bin"/><Relationship Id="rId266" Type="http://schemas.openxmlformats.org/officeDocument/2006/relationships/image" Target="media/image130.emf"/><Relationship Id="rId287" Type="http://schemas.openxmlformats.org/officeDocument/2006/relationships/oleObject" Target="embeddings/Microsoft_Visio_2003-2010_Drawing48.vsd"/><Relationship Id="rId410" Type="http://schemas.openxmlformats.org/officeDocument/2006/relationships/image" Target="media/image202.emf"/><Relationship Id="rId431" Type="http://schemas.openxmlformats.org/officeDocument/2006/relationships/oleObject" Target="embeddings/Microsoft_Visio_2003-2010_Drawing60.vsd"/><Relationship Id="rId452" Type="http://schemas.openxmlformats.org/officeDocument/2006/relationships/image" Target="media/image223.emf"/><Relationship Id="rId473" Type="http://schemas.openxmlformats.org/officeDocument/2006/relationships/package" Target="embeddings/Microsoft_Visio_Drawing52.vsdx"/><Relationship Id="rId30" Type="http://schemas.openxmlformats.org/officeDocument/2006/relationships/image" Target="media/image12.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Microsoft_Visio_2003-2010_Drawing15.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oleObject" Target="embeddings/oleObject80.bin"/><Relationship Id="rId354" Type="http://schemas.openxmlformats.org/officeDocument/2006/relationships/image" Target="media/image174.emf"/><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Microsoft_Visio_2003-2010_Drawing7.vsd"/><Relationship Id="rId189" Type="http://schemas.openxmlformats.org/officeDocument/2006/relationships/oleObject" Target="embeddings/oleObject50.bin"/><Relationship Id="rId375" Type="http://schemas.openxmlformats.org/officeDocument/2006/relationships/oleObject" Target="embeddings/oleObject99.bin"/><Relationship Id="rId396" Type="http://schemas.openxmlformats.org/officeDocument/2006/relationships/image" Target="media/image195.w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Microsoft_Visio_2003-2010_Drawing41.vsd"/><Relationship Id="rId256" Type="http://schemas.openxmlformats.org/officeDocument/2006/relationships/image" Target="media/image125.emf"/><Relationship Id="rId277" Type="http://schemas.openxmlformats.org/officeDocument/2006/relationships/oleObject" Target="embeddings/oleObject61.bin"/><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package" Target="embeddings/Microsoft_Visio_Drawing43.vsdx"/><Relationship Id="rId442" Type="http://schemas.openxmlformats.org/officeDocument/2006/relationships/image" Target="media/image218.emf"/><Relationship Id="rId463" Type="http://schemas.openxmlformats.org/officeDocument/2006/relationships/oleObject" Target="embeddings/oleObject113.bin"/><Relationship Id="rId116" Type="http://schemas.openxmlformats.org/officeDocument/2006/relationships/image" Target="media/image55.emf"/><Relationship Id="rId137" Type="http://schemas.openxmlformats.org/officeDocument/2006/relationships/oleObject" Target="embeddings/Microsoft_Visio_2003-2010_Drawing12.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oleObject76.bin"/><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3.vsd"/><Relationship Id="rId62" Type="http://schemas.openxmlformats.org/officeDocument/2006/relationships/image" Target="media/image28.emf"/><Relationship Id="rId83" Type="http://schemas.openxmlformats.org/officeDocument/2006/relationships/package" Target="embeddings/Microsoft_Visio_Drawing6.vsdx"/><Relationship Id="rId179" Type="http://schemas.openxmlformats.org/officeDocument/2006/relationships/oleObject" Target="embeddings/oleObject46.bin"/><Relationship Id="rId365" Type="http://schemas.openxmlformats.org/officeDocument/2006/relationships/oleObject" Target="embeddings/oleObject95.bin"/><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Microsoft_Visio_2003-2010_Drawing38.vsd"/><Relationship Id="rId246" Type="http://schemas.openxmlformats.org/officeDocument/2006/relationships/image" Target="media/image120.emf"/><Relationship Id="rId267" Type="http://schemas.openxmlformats.org/officeDocument/2006/relationships/package" Target="embeddings/Microsoft_Visio_Drawing24.vsdx"/><Relationship Id="rId288" Type="http://schemas.openxmlformats.org/officeDocument/2006/relationships/image" Target="media/image141.emf"/><Relationship Id="rId411" Type="http://schemas.openxmlformats.org/officeDocument/2006/relationships/package" Target="embeddings/Microsoft_Visio_Drawing39.vsdx"/><Relationship Id="rId432" Type="http://schemas.openxmlformats.org/officeDocument/2006/relationships/image" Target="media/image213.emf"/><Relationship Id="rId453" Type="http://schemas.openxmlformats.org/officeDocument/2006/relationships/oleObject" Target="embeddings/oleObject110.bin"/><Relationship Id="rId474" Type="http://schemas.openxmlformats.org/officeDocument/2006/relationships/image" Target="media/image234.emf"/><Relationship Id="rId106" Type="http://schemas.openxmlformats.org/officeDocument/2006/relationships/image" Target="media/image50.emf"/><Relationship Id="rId127" Type="http://schemas.openxmlformats.org/officeDocument/2006/relationships/oleObject" Target="embeddings/Microsoft_Visio_2003-2010_Drawing10.vsd"/><Relationship Id="rId313" Type="http://schemas.openxmlformats.org/officeDocument/2006/relationships/oleObject" Target="embeddings/oleObject71.bin"/><Relationship Id="rId10" Type="http://schemas.openxmlformats.org/officeDocument/2006/relationships/image" Target="media/image2.emf"/><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package" Target="embeddings/Microsoft_Visio_Drawing3.vsdx"/><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package" Target="embeddings/Microsoft_Visio_Drawing13.vsdx"/><Relationship Id="rId334" Type="http://schemas.openxmlformats.org/officeDocument/2006/relationships/image" Target="media/image164.emf"/><Relationship Id="rId355" Type="http://schemas.openxmlformats.org/officeDocument/2006/relationships/package" Target="embeddings/Microsoft_Visio_Drawing32.vsdx"/><Relationship Id="rId376" Type="http://schemas.openxmlformats.org/officeDocument/2006/relationships/image" Target="media/image185.emf"/><Relationship Id="rId397" Type="http://schemas.openxmlformats.org/officeDocument/2006/relationships/oleObject" Target="embeddings/oleObject104.bin"/><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oleObject" Target="embeddings/Microsoft_Visio_2003-2010_Drawing35.vsd"/><Relationship Id="rId236" Type="http://schemas.openxmlformats.org/officeDocument/2006/relationships/image" Target="media/image115.emf"/><Relationship Id="rId257" Type="http://schemas.openxmlformats.org/officeDocument/2006/relationships/oleObject" Target="embeddings/Microsoft_Visio_2003-2010_Drawing43.vsd"/><Relationship Id="rId278" Type="http://schemas.openxmlformats.org/officeDocument/2006/relationships/image" Target="media/image136.emf"/><Relationship Id="rId401" Type="http://schemas.openxmlformats.org/officeDocument/2006/relationships/oleObject" Target="embeddings/Microsoft_Visio_2003-2010_Drawing52.vsd"/><Relationship Id="rId422" Type="http://schemas.openxmlformats.org/officeDocument/2006/relationships/image" Target="media/image208.emf"/><Relationship Id="rId443" Type="http://schemas.openxmlformats.org/officeDocument/2006/relationships/oleObject" Target="embeddings/Microsoft_Visio_2003-2010_Drawing63.vsd"/><Relationship Id="rId464" Type="http://schemas.openxmlformats.org/officeDocument/2006/relationships/image" Target="media/image229.emf"/><Relationship Id="rId303" Type="http://schemas.openxmlformats.org/officeDocument/2006/relationships/package" Target="embeddings/Microsoft_Visio_Drawing29.vsdx"/><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6.bin"/><Relationship Id="rId387" Type="http://schemas.openxmlformats.org/officeDocument/2006/relationships/package" Target="embeddings/Microsoft_Visio_Drawing37.vsdx"/><Relationship Id="rId191" Type="http://schemas.openxmlformats.org/officeDocument/2006/relationships/oleObject" Target="embeddings/oleObject51.bin"/><Relationship Id="rId205" Type="http://schemas.openxmlformats.org/officeDocument/2006/relationships/oleObject" Target="embeddings/Microsoft_Visio_2003-2010_Drawing31.vsd"/><Relationship Id="rId247" Type="http://schemas.openxmlformats.org/officeDocument/2006/relationships/oleObject" Target="embeddings/oleObject56.bin"/><Relationship Id="rId412" Type="http://schemas.openxmlformats.org/officeDocument/2006/relationships/image" Target="media/image203.emf"/><Relationship Id="rId107" Type="http://schemas.openxmlformats.org/officeDocument/2006/relationships/oleObject" Target="embeddings/oleObject31.bin"/><Relationship Id="rId289" Type="http://schemas.openxmlformats.org/officeDocument/2006/relationships/oleObject" Target="embeddings/oleObject64.bin"/><Relationship Id="rId454" Type="http://schemas.openxmlformats.org/officeDocument/2006/relationships/image" Target="media/image224.emf"/><Relationship Id="rId11" Type="http://schemas.openxmlformats.org/officeDocument/2006/relationships/oleObject" Target="embeddings/oleObject2.bin"/><Relationship Id="rId53" Type="http://schemas.openxmlformats.org/officeDocument/2006/relationships/oleObject" Target="embeddings/oleObject17.bin"/><Relationship Id="rId149" Type="http://schemas.openxmlformats.org/officeDocument/2006/relationships/oleObject" Target="embeddings/Microsoft_Visio_2003-2010_Drawing16.vsd"/><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wmf"/><Relationship Id="rId95" Type="http://schemas.openxmlformats.org/officeDocument/2006/relationships/oleObject" Target="embeddings/Microsoft_Visio_2003-2010_Drawing8.vsd"/><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package" Target="embeddings/Microsoft_Visio_Drawing44.vsdx"/><Relationship Id="rId258" Type="http://schemas.openxmlformats.org/officeDocument/2006/relationships/image" Target="media/image126.emf"/><Relationship Id="rId465" Type="http://schemas.openxmlformats.org/officeDocument/2006/relationships/oleObject" Target="embeddings/Microsoft_Visio_2003-2010_Drawing64.vsd"/><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oleObject" Target="embeddings/oleObject77.bin"/><Relationship Id="rId367" Type="http://schemas.openxmlformats.org/officeDocument/2006/relationships/oleObject" Target="embeddings/oleObject96.bin"/><Relationship Id="rId171" Type="http://schemas.openxmlformats.org/officeDocument/2006/relationships/oleObject" Target="embeddings/Microsoft_Visio_2003-2010_Drawing23.vsd"/><Relationship Id="rId227" Type="http://schemas.openxmlformats.org/officeDocument/2006/relationships/package" Target="embeddings/Microsoft_Visio_Drawing18.vsdx"/><Relationship Id="rId269" Type="http://schemas.openxmlformats.org/officeDocument/2006/relationships/oleObject" Target="embeddings/oleObject59.bin"/><Relationship Id="rId434" Type="http://schemas.openxmlformats.org/officeDocument/2006/relationships/image" Target="media/image214.emf"/><Relationship Id="rId476" Type="http://schemas.openxmlformats.org/officeDocument/2006/relationships/header" Target="header1.xml"/><Relationship Id="rId33" Type="http://schemas.openxmlformats.org/officeDocument/2006/relationships/oleObject" Target="embeddings/oleObject10.bin"/><Relationship Id="rId129" Type="http://schemas.openxmlformats.org/officeDocument/2006/relationships/package" Target="embeddings/Microsoft_Visio_Drawing10.vsdx"/><Relationship Id="rId280" Type="http://schemas.openxmlformats.org/officeDocument/2006/relationships/image" Target="media/image137.emf"/><Relationship Id="rId336" Type="http://schemas.openxmlformats.org/officeDocument/2006/relationships/image" Target="media/image165.emf"/><Relationship Id="rId75" Type="http://schemas.openxmlformats.org/officeDocument/2006/relationships/package" Target="embeddings/Microsoft_Visio_Drawing4.vsdx"/><Relationship Id="rId140" Type="http://schemas.openxmlformats.org/officeDocument/2006/relationships/image" Target="media/image67.emf"/><Relationship Id="rId182" Type="http://schemas.openxmlformats.org/officeDocument/2006/relationships/image" Target="media/image88.emf"/><Relationship Id="rId378" Type="http://schemas.openxmlformats.org/officeDocument/2006/relationships/image" Target="media/image186.emf"/><Relationship Id="rId403" Type="http://schemas.openxmlformats.org/officeDocument/2006/relationships/package" Target="embeddings/Microsoft_Visio_Drawing38.vsdx"/><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oleObject" Target="embeddings/oleObject107.bin"/><Relationship Id="rId291" Type="http://schemas.openxmlformats.org/officeDocument/2006/relationships/oleObject" Target="embeddings/oleObject65.bin"/><Relationship Id="rId305" Type="http://schemas.openxmlformats.org/officeDocument/2006/relationships/package" Target="embeddings/Microsoft_Visio_Drawing30.vsdx"/><Relationship Id="rId347" Type="http://schemas.openxmlformats.org/officeDocument/2006/relationships/oleObject" Target="embeddings/oleObject87.bin"/><Relationship Id="rId44" Type="http://schemas.openxmlformats.org/officeDocument/2006/relationships/image" Target="media/image19.emf"/><Relationship Id="rId86" Type="http://schemas.openxmlformats.org/officeDocument/2006/relationships/image" Target="media/image40.emf"/><Relationship Id="rId151" Type="http://schemas.openxmlformats.org/officeDocument/2006/relationships/oleObject" Target="embeddings/Microsoft_Visio_2003-2010_Drawing17.vsd"/><Relationship Id="rId389" Type="http://schemas.openxmlformats.org/officeDocument/2006/relationships/oleObject" Target="embeddings/oleObject100.bin"/><Relationship Id="rId193" Type="http://schemas.openxmlformats.org/officeDocument/2006/relationships/oleObject" Target="embeddings/Microsoft_Visio_2003-2010_Drawing25.vsd"/><Relationship Id="rId207" Type="http://schemas.openxmlformats.org/officeDocument/2006/relationships/oleObject" Target="embeddings/Microsoft_Visio_2003-2010_Drawing32.vsd"/><Relationship Id="rId249" Type="http://schemas.openxmlformats.org/officeDocument/2006/relationships/package" Target="embeddings/Microsoft_Visio_Drawing21.vsdx"/><Relationship Id="rId414" Type="http://schemas.openxmlformats.org/officeDocument/2006/relationships/image" Target="media/image204.emf"/><Relationship Id="rId456" Type="http://schemas.openxmlformats.org/officeDocument/2006/relationships/image" Target="media/image2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713</Pages>
  <Words>340040</Words>
  <Characters>1795414</Characters>
  <Application>Microsoft Office Word</Application>
  <DocSecurity>0</DocSecurity>
  <Lines>42747</Lines>
  <Paragraphs>32853</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2102601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23.682_CR0483_(Rel-17)_TEI17_GEM</cp:lastModifiedBy>
  <cp:revision>2</cp:revision>
  <cp:lastPrinted>2019-02-25T14:05:00Z</cp:lastPrinted>
  <dcterms:created xsi:type="dcterms:W3CDTF">2021-09-24T06:09:00Z</dcterms:created>
  <dcterms:modified xsi:type="dcterms:W3CDTF">2021-09-24T06:09:00Z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