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675B11B6"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16</w:t>
            </w:r>
            <w:r w:rsidRPr="003B7B43">
              <w:t>.</w:t>
            </w:r>
            <w:r w:rsidR="00DB663B">
              <w:t>6</w:t>
            </w:r>
            <w:r w:rsidRPr="003B7B43">
              <w:t xml:space="preserve">.0 </w:t>
            </w:r>
            <w:r w:rsidRPr="003B7B43">
              <w:rPr>
                <w:sz w:val="32"/>
              </w:rPr>
              <w:t>(20</w:t>
            </w:r>
            <w:r>
              <w:rPr>
                <w:sz w:val="32"/>
              </w:rPr>
              <w:t>20</w:t>
            </w:r>
            <w:r w:rsidRPr="003B7B43">
              <w:rPr>
                <w:sz w:val="32"/>
              </w:rPr>
              <w:t>-</w:t>
            </w:r>
            <w:r w:rsidR="00DB663B">
              <w:rPr>
                <w:sz w:val="32"/>
              </w:rPr>
              <w:t>12</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77777777" w:rsidR="004F0988" w:rsidRPr="000A31B5" w:rsidRDefault="000A31B5" w:rsidP="000A31B5">
            <w:pPr>
              <w:pStyle w:val="ZT"/>
              <w:framePr w:wrap="auto" w:hAnchor="text" w:yAlign="inline"/>
              <w:rPr>
                <w:i/>
                <w:sz w:val="28"/>
              </w:rPr>
            </w:pPr>
            <w:r w:rsidRPr="003B7B43">
              <w:t>(</w:t>
            </w:r>
            <w:r w:rsidRPr="003B7B43">
              <w:rPr>
                <w:rStyle w:val="ZGSM"/>
              </w:rPr>
              <w:t>Release 16</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2E7E8BBF" w:rsidR="00C074DD" w:rsidRPr="000A31B5" w:rsidRDefault="003028D3" w:rsidP="00C074DD">
            <w:pPr>
              <w:rPr>
                <w:i/>
              </w:rPr>
            </w:pPr>
            <w:r>
              <w:rPr>
                <w:i/>
                <w:noProof/>
              </w:rPr>
              <w:drawing>
                <wp:inline distT="0" distB="0" distL="0" distR="0" wp14:anchorId="2013193B" wp14:editId="09EB99F9">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FA3CA07" w14:textId="3318C8D1" w:rsidR="00C074DD" w:rsidRPr="000A31B5" w:rsidRDefault="003028D3" w:rsidP="00C074DD">
            <w:pPr>
              <w:jc w:val="right"/>
            </w:pPr>
            <w:r>
              <w:rPr>
                <w:noProof/>
              </w:rPr>
              <w:drawing>
                <wp:inline distT="0" distB="0" distL="0" distR="0" wp14:anchorId="17BBB9C3" wp14:editId="5BB46879">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1"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1"/>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2"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3"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3"/>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4"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77777777" w:rsidR="00E16509" w:rsidRPr="000A31B5" w:rsidRDefault="00E16509" w:rsidP="00133525">
            <w:pPr>
              <w:pStyle w:val="FP"/>
              <w:jc w:val="center"/>
              <w:rPr>
                <w:noProof/>
                <w:sz w:val="18"/>
              </w:rPr>
            </w:pPr>
            <w:r w:rsidRPr="000A31B5">
              <w:rPr>
                <w:noProof/>
                <w:sz w:val="18"/>
              </w:rPr>
              <w:t xml:space="preserve">© </w:t>
            </w:r>
            <w:r w:rsidR="000A31B5">
              <w:rPr>
                <w:noProof/>
                <w:sz w:val="18"/>
              </w:rPr>
              <w:t>2020</w:t>
            </w:r>
            <w:r w:rsidRPr="000A31B5">
              <w:rPr>
                <w:noProof/>
                <w:sz w:val="18"/>
              </w:rPr>
              <w:t>, 3GPP Organizational Partners (ARIB, ATIS, CCSA, ETSI, TSDSI, TTA, TTC).</w:t>
            </w:r>
            <w:bookmarkStart w:id="5" w:name="copyrightaddon"/>
            <w:bookmarkEnd w:id="5"/>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4"/>
          </w:p>
          <w:p w14:paraId="34E01ECD" w14:textId="77777777" w:rsidR="00E16509" w:rsidRPr="000A31B5" w:rsidRDefault="00E16509" w:rsidP="00133525"/>
        </w:tc>
      </w:tr>
      <w:bookmarkEnd w:id="2"/>
    </w:tbl>
    <w:p w14:paraId="4E5FFF1B" w14:textId="77777777" w:rsidR="00080512" w:rsidRPr="000A31B5" w:rsidRDefault="00080512">
      <w:pPr>
        <w:pStyle w:val="TT"/>
      </w:pPr>
      <w:r w:rsidRPr="000A31B5">
        <w:br w:type="page"/>
      </w:r>
      <w:bookmarkStart w:id="6" w:name="tableOfContents"/>
      <w:bookmarkEnd w:id="6"/>
      <w:r w:rsidRPr="000A31B5">
        <w:lastRenderedPageBreak/>
        <w:t>Contents</w:t>
      </w:r>
    </w:p>
    <w:p w14:paraId="7DE0F87E" w14:textId="230C52A3" w:rsidR="0080156D"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t>Foreword</w:t>
      </w:r>
      <w:r>
        <w:tab/>
      </w:r>
      <w:r>
        <w:fldChar w:fldCharType="begin" w:fldLock="1"/>
      </w:r>
      <w:r>
        <w:instrText xml:space="preserve"> PAGEREF _Toc58925251 \h </w:instrText>
      </w:r>
      <w:r>
        <w:fldChar w:fldCharType="separate"/>
      </w:r>
      <w:r>
        <w:t>7</w:t>
      </w:r>
      <w:r>
        <w:fldChar w:fldCharType="end"/>
      </w:r>
    </w:p>
    <w:p w14:paraId="3AA9FD93" w14:textId="19B82C28" w:rsidR="0080156D" w:rsidRDefault="0080156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_Toc58925252 \h </w:instrText>
      </w:r>
      <w:r>
        <w:fldChar w:fldCharType="separate"/>
      </w:r>
      <w:r>
        <w:t>8</w:t>
      </w:r>
      <w:r>
        <w:fldChar w:fldCharType="end"/>
      </w:r>
    </w:p>
    <w:p w14:paraId="2671B75C" w14:textId="044F5BE6" w:rsidR="0080156D" w:rsidRDefault="0080156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_Toc58925253 \h </w:instrText>
      </w:r>
      <w:r>
        <w:fldChar w:fldCharType="separate"/>
      </w:r>
      <w:r>
        <w:t>8</w:t>
      </w:r>
      <w:r>
        <w:fldChar w:fldCharType="end"/>
      </w:r>
    </w:p>
    <w:p w14:paraId="73941EC8" w14:textId="08B71B5F" w:rsidR="0080156D" w:rsidRDefault="0080156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_Toc58925254 \h </w:instrText>
      </w:r>
      <w:r>
        <w:fldChar w:fldCharType="separate"/>
      </w:r>
      <w:r>
        <w:t>9</w:t>
      </w:r>
      <w:r>
        <w:fldChar w:fldCharType="end"/>
      </w:r>
    </w:p>
    <w:p w14:paraId="146DE11C" w14:textId="3EB5DC13" w:rsidR="0080156D" w:rsidRDefault="0080156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_Toc58925255 \h </w:instrText>
      </w:r>
      <w:r>
        <w:fldChar w:fldCharType="separate"/>
      </w:r>
      <w:r>
        <w:t>9</w:t>
      </w:r>
      <w:r>
        <w:fldChar w:fldCharType="end"/>
      </w:r>
    </w:p>
    <w:p w14:paraId="5661ABCA" w14:textId="10AC7042" w:rsidR="0080156D" w:rsidRDefault="0080156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_Toc58925256 \h </w:instrText>
      </w:r>
      <w:r>
        <w:fldChar w:fldCharType="separate"/>
      </w:r>
      <w:r>
        <w:t>10</w:t>
      </w:r>
      <w:r>
        <w:fldChar w:fldCharType="end"/>
      </w:r>
    </w:p>
    <w:p w14:paraId="7C083C32" w14:textId="25D8D8EC" w:rsidR="0080156D" w:rsidRDefault="0080156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_Toc58925257 \h </w:instrText>
      </w:r>
      <w:r>
        <w:fldChar w:fldCharType="separate"/>
      </w:r>
      <w:r>
        <w:t>10</w:t>
      </w:r>
      <w:r>
        <w:fldChar w:fldCharType="end"/>
      </w:r>
    </w:p>
    <w:p w14:paraId="62FA45DE" w14:textId="41FD9714" w:rsidR="0080156D" w:rsidRDefault="0080156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_Toc58925258 \h </w:instrText>
      </w:r>
      <w:r>
        <w:fldChar w:fldCharType="separate"/>
      </w:r>
      <w:r>
        <w:t>10</w:t>
      </w:r>
      <w:r>
        <w:fldChar w:fldCharType="end"/>
      </w:r>
    </w:p>
    <w:p w14:paraId="365751A8" w14:textId="5A886C04" w:rsidR="0080156D" w:rsidRDefault="0080156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_Toc58925259 \h </w:instrText>
      </w:r>
      <w:r>
        <w:fldChar w:fldCharType="separate"/>
      </w:r>
      <w:r>
        <w:t>10</w:t>
      </w:r>
      <w:r>
        <w:fldChar w:fldCharType="end"/>
      </w:r>
    </w:p>
    <w:p w14:paraId="4EE4651C" w14:textId="75DCB54B" w:rsidR="0080156D" w:rsidRDefault="0080156D">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_Toc58925260 \h </w:instrText>
      </w:r>
      <w:r>
        <w:fldChar w:fldCharType="separate"/>
      </w:r>
      <w:r>
        <w:t>10</w:t>
      </w:r>
      <w:r>
        <w:fldChar w:fldCharType="end"/>
      </w:r>
    </w:p>
    <w:p w14:paraId="2B07BD2A" w14:textId="3A16DC84" w:rsidR="0080156D" w:rsidRDefault="0080156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_Toc58925261 \h </w:instrText>
      </w:r>
      <w:r>
        <w:fldChar w:fldCharType="separate"/>
      </w:r>
      <w:r>
        <w:t>11</w:t>
      </w:r>
      <w:r>
        <w:fldChar w:fldCharType="end"/>
      </w:r>
    </w:p>
    <w:p w14:paraId="62F0AD80" w14:textId="34374E49" w:rsidR="0080156D" w:rsidRDefault="0080156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BE3C36">
        <w:rPr>
          <w:rFonts w:eastAsia="MS Mincho"/>
        </w:rPr>
        <w:t>Identification and authentication</w:t>
      </w:r>
      <w:r>
        <w:tab/>
      </w:r>
      <w:r>
        <w:fldChar w:fldCharType="begin" w:fldLock="1"/>
      </w:r>
      <w:r>
        <w:instrText xml:space="preserve"> PAGEREF _Toc58925262 \h </w:instrText>
      </w:r>
      <w:r>
        <w:fldChar w:fldCharType="separate"/>
      </w:r>
      <w:r>
        <w:t>11</w:t>
      </w:r>
      <w:r>
        <w:fldChar w:fldCharType="end"/>
      </w:r>
    </w:p>
    <w:p w14:paraId="463CFF03" w14:textId="1E8C8419" w:rsidR="0080156D" w:rsidRDefault="0080156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BE3C36">
        <w:rPr>
          <w:rFonts w:eastAsia="MS Mincho"/>
        </w:rPr>
        <w:t>Authorisation</w:t>
      </w:r>
      <w:r>
        <w:tab/>
      </w:r>
      <w:r>
        <w:fldChar w:fldCharType="begin" w:fldLock="1"/>
      </w:r>
      <w:r>
        <w:instrText xml:space="preserve"> PAGEREF _Toc58925263 \h </w:instrText>
      </w:r>
      <w:r>
        <w:fldChar w:fldCharType="separate"/>
      </w:r>
      <w:r>
        <w:t>11</w:t>
      </w:r>
      <w:r>
        <w:fldChar w:fldCharType="end"/>
      </w:r>
    </w:p>
    <w:p w14:paraId="2D0FE511" w14:textId="4EBF4201" w:rsidR="0080156D" w:rsidRDefault="0080156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BE3C36">
        <w:rPr>
          <w:rFonts w:eastAsia="MS Mincho"/>
        </w:rPr>
        <w:t>Access control and barring</w:t>
      </w:r>
      <w:r>
        <w:tab/>
      </w:r>
      <w:r>
        <w:fldChar w:fldCharType="begin" w:fldLock="1"/>
      </w:r>
      <w:r>
        <w:instrText xml:space="preserve"> PAGEREF _Toc58925264 \h </w:instrText>
      </w:r>
      <w:r>
        <w:fldChar w:fldCharType="separate"/>
      </w:r>
      <w:r>
        <w:t>11</w:t>
      </w:r>
      <w:r>
        <w:fldChar w:fldCharType="end"/>
      </w:r>
    </w:p>
    <w:p w14:paraId="55D381E2" w14:textId="0C52C1E3" w:rsidR="0080156D" w:rsidRDefault="0080156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BE3C36">
        <w:rPr>
          <w:rFonts w:eastAsia="MS Mincho"/>
        </w:rPr>
        <w:t>Policy control</w:t>
      </w:r>
      <w:r>
        <w:tab/>
      </w:r>
      <w:r>
        <w:fldChar w:fldCharType="begin" w:fldLock="1"/>
      </w:r>
      <w:r>
        <w:instrText xml:space="preserve"> PAGEREF _Toc58925265 \h </w:instrText>
      </w:r>
      <w:r>
        <w:fldChar w:fldCharType="separate"/>
      </w:r>
      <w:r>
        <w:t>11</w:t>
      </w:r>
      <w:r>
        <w:fldChar w:fldCharType="end"/>
      </w:r>
    </w:p>
    <w:p w14:paraId="2E2AAA99" w14:textId="786ED4EB" w:rsidR="0080156D" w:rsidRDefault="0080156D">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BE3C36">
        <w:rPr>
          <w:rFonts w:eastAsia="MS Mincho"/>
        </w:rPr>
        <w:t>Lawful Interception</w:t>
      </w:r>
      <w:r>
        <w:tab/>
      </w:r>
      <w:r>
        <w:fldChar w:fldCharType="begin" w:fldLock="1"/>
      </w:r>
      <w:r>
        <w:instrText xml:space="preserve"> PAGEREF _Toc58925266 \h </w:instrText>
      </w:r>
      <w:r>
        <w:fldChar w:fldCharType="separate"/>
      </w:r>
      <w:r>
        <w:t>12</w:t>
      </w:r>
      <w:r>
        <w:fldChar w:fldCharType="end"/>
      </w:r>
    </w:p>
    <w:p w14:paraId="35DF6DD9" w14:textId="51A4364B" w:rsidR="0080156D" w:rsidRDefault="0080156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_Toc58925267 \h </w:instrText>
      </w:r>
      <w:r>
        <w:fldChar w:fldCharType="separate"/>
      </w:r>
      <w:r>
        <w:t>12</w:t>
      </w:r>
      <w:r>
        <w:fldChar w:fldCharType="end"/>
      </w:r>
    </w:p>
    <w:p w14:paraId="5785F57F" w14:textId="0990C832" w:rsidR="0080156D" w:rsidRDefault="0080156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_Toc58925268 \h </w:instrText>
      </w:r>
      <w:r>
        <w:fldChar w:fldCharType="separate"/>
      </w:r>
      <w:r>
        <w:t>12</w:t>
      </w:r>
      <w:r>
        <w:fldChar w:fldCharType="end"/>
      </w:r>
    </w:p>
    <w:p w14:paraId="4927F6E8" w14:textId="747F18BF" w:rsidR="0080156D" w:rsidRDefault="0080156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_Toc58925269 \h </w:instrText>
      </w:r>
      <w:r>
        <w:fldChar w:fldCharType="separate"/>
      </w:r>
      <w:r>
        <w:t>12</w:t>
      </w:r>
      <w:r>
        <w:fldChar w:fldCharType="end"/>
      </w:r>
    </w:p>
    <w:p w14:paraId="1D380018" w14:textId="563A7ECC" w:rsidR="0080156D" w:rsidRDefault="0080156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_Toc58925270 \h </w:instrText>
      </w:r>
      <w:r>
        <w:fldChar w:fldCharType="separate"/>
      </w:r>
      <w:r>
        <w:t>12</w:t>
      </w:r>
      <w:r>
        <w:fldChar w:fldCharType="end"/>
      </w:r>
    </w:p>
    <w:p w14:paraId="08685C15" w14:textId="4659F623" w:rsidR="0080156D" w:rsidRDefault="0080156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_Toc58925271 \h </w:instrText>
      </w:r>
      <w:r>
        <w:fldChar w:fldCharType="separate"/>
      </w:r>
      <w:r>
        <w:t>12</w:t>
      </w:r>
      <w:r>
        <w:fldChar w:fldCharType="end"/>
      </w:r>
    </w:p>
    <w:p w14:paraId="26A1506C" w14:textId="57AD4FA9" w:rsidR="0080156D" w:rsidRDefault="0080156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_Toc58925272 \h </w:instrText>
      </w:r>
      <w:r>
        <w:fldChar w:fldCharType="separate"/>
      </w:r>
      <w:r>
        <w:t>13</w:t>
      </w:r>
      <w:r>
        <w:fldChar w:fldCharType="end"/>
      </w:r>
    </w:p>
    <w:p w14:paraId="1596FAF5" w14:textId="305DC76B" w:rsidR="0080156D" w:rsidRDefault="0080156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_Toc58925273 \h </w:instrText>
      </w:r>
      <w:r>
        <w:fldChar w:fldCharType="separate"/>
      </w:r>
      <w:r>
        <w:t>13</w:t>
      </w:r>
      <w:r>
        <w:fldChar w:fldCharType="end"/>
      </w:r>
    </w:p>
    <w:p w14:paraId="5C263390" w14:textId="33A6D6EA" w:rsidR="0080156D" w:rsidRDefault="0080156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_Toc58925274 \h </w:instrText>
      </w:r>
      <w:r>
        <w:fldChar w:fldCharType="separate"/>
      </w:r>
      <w:r>
        <w:t>13</w:t>
      </w:r>
      <w:r>
        <w:fldChar w:fldCharType="end"/>
      </w:r>
    </w:p>
    <w:p w14:paraId="4094FBBF" w14:textId="747B33AF" w:rsidR="0080156D" w:rsidRDefault="0080156D">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_Toc58925275 \h </w:instrText>
      </w:r>
      <w:r>
        <w:fldChar w:fldCharType="separate"/>
      </w:r>
      <w:r>
        <w:t>13</w:t>
      </w:r>
      <w:r>
        <w:fldChar w:fldCharType="end"/>
      </w:r>
    </w:p>
    <w:p w14:paraId="2E8A9F76" w14:textId="6BF82605" w:rsidR="0080156D" w:rsidRDefault="0080156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_Toc58925276 \h </w:instrText>
      </w:r>
      <w:r>
        <w:fldChar w:fldCharType="separate"/>
      </w:r>
      <w:r>
        <w:t>14</w:t>
      </w:r>
      <w:r>
        <w:fldChar w:fldCharType="end"/>
      </w:r>
    </w:p>
    <w:p w14:paraId="171439E0" w14:textId="31A8FCCB" w:rsidR="0080156D" w:rsidRDefault="0080156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_Toc58925277 \h </w:instrText>
      </w:r>
      <w:r>
        <w:fldChar w:fldCharType="separate"/>
      </w:r>
      <w:r>
        <w:t>14</w:t>
      </w:r>
      <w:r>
        <w:fldChar w:fldCharType="end"/>
      </w:r>
    </w:p>
    <w:p w14:paraId="7DFD0F34" w14:textId="494D963B" w:rsidR="0080156D" w:rsidRDefault="0080156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_Toc58925278 \h </w:instrText>
      </w:r>
      <w:r>
        <w:fldChar w:fldCharType="separate"/>
      </w:r>
      <w:r>
        <w:t>14</w:t>
      </w:r>
      <w:r>
        <w:fldChar w:fldCharType="end"/>
      </w:r>
    </w:p>
    <w:p w14:paraId="703D2D02" w14:textId="78B042C0" w:rsidR="0080156D" w:rsidRDefault="0080156D">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_Toc58925279 \h </w:instrText>
      </w:r>
      <w:r>
        <w:fldChar w:fldCharType="separate"/>
      </w:r>
      <w:r>
        <w:t>14</w:t>
      </w:r>
      <w:r>
        <w:fldChar w:fldCharType="end"/>
      </w:r>
    </w:p>
    <w:p w14:paraId="75F48DF3" w14:textId="6F2083E0" w:rsidR="0080156D" w:rsidRDefault="0080156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_Toc58925280 \h </w:instrText>
      </w:r>
      <w:r>
        <w:fldChar w:fldCharType="separate"/>
      </w:r>
      <w:r>
        <w:t>16</w:t>
      </w:r>
      <w:r>
        <w:fldChar w:fldCharType="end"/>
      </w:r>
    </w:p>
    <w:p w14:paraId="41F69698" w14:textId="54A06EB9" w:rsidR="0080156D" w:rsidRDefault="0080156D">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_Toc58925281 \h </w:instrText>
      </w:r>
      <w:r>
        <w:fldChar w:fldCharType="separate"/>
      </w:r>
      <w:r>
        <w:t>16</w:t>
      </w:r>
      <w:r>
        <w:fldChar w:fldCharType="end"/>
      </w:r>
    </w:p>
    <w:p w14:paraId="2BFC0DAD" w14:textId="78E21F2D" w:rsidR="0080156D" w:rsidRDefault="0080156D">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_Toc58925282 \h </w:instrText>
      </w:r>
      <w:r>
        <w:fldChar w:fldCharType="separate"/>
      </w:r>
      <w:r>
        <w:t>16</w:t>
      </w:r>
      <w:r>
        <w:fldChar w:fldCharType="end"/>
      </w:r>
    </w:p>
    <w:p w14:paraId="7FA5721F" w14:textId="06E505AA" w:rsidR="0080156D" w:rsidRDefault="0080156D">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_Toc58925283 \h </w:instrText>
      </w:r>
      <w:r>
        <w:fldChar w:fldCharType="separate"/>
      </w:r>
      <w:r>
        <w:t>16</w:t>
      </w:r>
      <w:r>
        <w:fldChar w:fldCharType="end"/>
      </w:r>
    </w:p>
    <w:p w14:paraId="09180C05" w14:textId="713F5A0B" w:rsidR="0080156D" w:rsidRDefault="0080156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_Toc58925284 \h </w:instrText>
      </w:r>
      <w:r>
        <w:fldChar w:fldCharType="separate"/>
      </w:r>
      <w:r>
        <w:t>16</w:t>
      </w:r>
      <w:r>
        <w:fldChar w:fldCharType="end"/>
      </w:r>
    </w:p>
    <w:p w14:paraId="7A91DFEC" w14:textId="0B82CB30" w:rsidR="0080156D" w:rsidRDefault="0080156D">
      <w:pPr>
        <w:pStyle w:val="TOC2"/>
        <w:rPr>
          <w:rFonts w:asciiTheme="minorHAnsi" w:eastAsiaTheme="minorEastAsia" w:hAnsiTheme="minorHAnsi" w:cstheme="minorBidi"/>
          <w:sz w:val="22"/>
          <w:szCs w:val="22"/>
          <w:lang w:eastAsia="en-GB"/>
        </w:rPr>
      </w:pPr>
      <w:r w:rsidRPr="00BE3C36">
        <w:rPr>
          <w:lang w:val="en-US"/>
        </w:rPr>
        <w:t>4.6</w:t>
      </w:r>
      <w:r>
        <w:rPr>
          <w:rFonts w:asciiTheme="minorHAnsi" w:eastAsiaTheme="minorEastAsia" w:hAnsiTheme="minorHAnsi" w:cstheme="minorBidi"/>
          <w:sz w:val="22"/>
          <w:szCs w:val="22"/>
          <w:lang w:eastAsia="en-GB"/>
        </w:rPr>
        <w:tab/>
      </w:r>
      <w:r w:rsidRPr="00BE3C36">
        <w:rPr>
          <w:lang w:val="en-US"/>
        </w:rPr>
        <w:t>User Plane management</w:t>
      </w:r>
      <w:r>
        <w:tab/>
      </w:r>
      <w:r>
        <w:fldChar w:fldCharType="begin" w:fldLock="1"/>
      </w:r>
      <w:r>
        <w:instrText xml:space="preserve"> PAGEREF _Toc58925285 \h </w:instrText>
      </w:r>
      <w:r>
        <w:fldChar w:fldCharType="separate"/>
      </w:r>
      <w:r>
        <w:t>16</w:t>
      </w:r>
      <w:r>
        <w:fldChar w:fldCharType="end"/>
      </w:r>
    </w:p>
    <w:p w14:paraId="49486535" w14:textId="4E7C6CA9" w:rsidR="0080156D" w:rsidRDefault="0080156D">
      <w:pPr>
        <w:pStyle w:val="TOC3"/>
        <w:rPr>
          <w:rFonts w:asciiTheme="minorHAnsi" w:eastAsiaTheme="minorEastAsia" w:hAnsiTheme="minorHAnsi" w:cstheme="minorBidi"/>
          <w:sz w:val="22"/>
          <w:szCs w:val="22"/>
          <w:lang w:eastAsia="en-GB"/>
        </w:rPr>
      </w:pPr>
      <w:r w:rsidRPr="00BE3C36">
        <w:rPr>
          <w:lang w:val="en-US"/>
        </w:rPr>
        <w:t>4.6.1</w:t>
      </w:r>
      <w:r>
        <w:rPr>
          <w:rFonts w:asciiTheme="minorHAnsi" w:eastAsiaTheme="minorEastAsia" w:hAnsiTheme="minorHAnsi" w:cstheme="minorBidi"/>
          <w:sz w:val="22"/>
          <w:szCs w:val="22"/>
          <w:lang w:eastAsia="en-GB"/>
        </w:rPr>
        <w:tab/>
      </w:r>
      <w:r w:rsidRPr="00BE3C36">
        <w:rPr>
          <w:lang w:val="en-US"/>
        </w:rPr>
        <w:t>General</w:t>
      </w:r>
      <w:r>
        <w:tab/>
      </w:r>
      <w:r>
        <w:fldChar w:fldCharType="begin" w:fldLock="1"/>
      </w:r>
      <w:r>
        <w:instrText xml:space="preserve"> PAGEREF _Toc58925286 \h </w:instrText>
      </w:r>
      <w:r>
        <w:fldChar w:fldCharType="separate"/>
      </w:r>
      <w:r>
        <w:t>16</w:t>
      </w:r>
      <w:r>
        <w:fldChar w:fldCharType="end"/>
      </w:r>
    </w:p>
    <w:p w14:paraId="795F817C" w14:textId="6ABBA525" w:rsidR="0080156D" w:rsidRDefault="0080156D">
      <w:pPr>
        <w:pStyle w:val="TOC3"/>
        <w:rPr>
          <w:rFonts w:asciiTheme="minorHAnsi" w:eastAsiaTheme="minorEastAsia" w:hAnsiTheme="minorHAnsi" w:cstheme="minorBidi"/>
          <w:sz w:val="22"/>
          <w:szCs w:val="22"/>
          <w:lang w:eastAsia="en-GB"/>
        </w:rPr>
      </w:pPr>
      <w:r w:rsidRPr="00BE3C36">
        <w:rPr>
          <w:lang w:val="en-US"/>
        </w:rPr>
        <w:t>4.6.2</w:t>
      </w:r>
      <w:r>
        <w:rPr>
          <w:rFonts w:asciiTheme="minorHAnsi" w:eastAsiaTheme="minorEastAsia" w:hAnsiTheme="minorHAnsi" w:cstheme="minorBidi"/>
          <w:sz w:val="22"/>
          <w:szCs w:val="22"/>
          <w:lang w:eastAsia="en-GB"/>
        </w:rPr>
        <w:tab/>
      </w:r>
      <w:r w:rsidRPr="00BE3C36">
        <w:rPr>
          <w:lang w:val="en-US"/>
        </w:rPr>
        <w:t>IP address allocation</w:t>
      </w:r>
      <w:r>
        <w:tab/>
      </w:r>
      <w:r>
        <w:fldChar w:fldCharType="begin" w:fldLock="1"/>
      </w:r>
      <w:r>
        <w:instrText xml:space="preserve"> PAGEREF _Toc58925287 \h </w:instrText>
      </w:r>
      <w:r>
        <w:fldChar w:fldCharType="separate"/>
      </w:r>
      <w:r>
        <w:t>17</w:t>
      </w:r>
      <w:r>
        <w:fldChar w:fldCharType="end"/>
      </w:r>
    </w:p>
    <w:p w14:paraId="5FF76D14" w14:textId="08AF6B29" w:rsidR="0080156D" w:rsidRDefault="0080156D">
      <w:pPr>
        <w:pStyle w:val="TOC4"/>
        <w:rPr>
          <w:rFonts w:asciiTheme="minorHAnsi" w:eastAsiaTheme="minorEastAsia" w:hAnsiTheme="minorHAnsi" w:cstheme="minorBidi"/>
          <w:sz w:val="22"/>
          <w:szCs w:val="22"/>
          <w:lang w:eastAsia="en-GB"/>
        </w:rPr>
      </w:pPr>
      <w:r w:rsidRPr="00BE3C36">
        <w:rPr>
          <w:lang w:val="en-US"/>
        </w:rPr>
        <w:t>4.6.2.1</w:t>
      </w:r>
      <w:r>
        <w:rPr>
          <w:rFonts w:asciiTheme="minorHAnsi" w:eastAsiaTheme="minorEastAsia" w:hAnsiTheme="minorHAnsi" w:cstheme="minorBidi"/>
          <w:sz w:val="22"/>
          <w:szCs w:val="22"/>
          <w:lang w:eastAsia="en-GB"/>
        </w:rPr>
        <w:tab/>
      </w:r>
      <w:r w:rsidRPr="00BE3C36">
        <w:rPr>
          <w:lang w:val="en-US"/>
        </w:rPr>
        <w:t>General</w:t>
      </w:r>
      <w:r>
        <w:tab/>
      </w:r>
      <w:r>
        <w:fldChar w:fldCharType="begin" w:fldLock="1"/>
      </w:r>
      <w:r>
        <w:instrText xml:space="preserve"> PAGEREF _Toc58925288 \h </w:instrText>
      </w:r>
      <w:r>
        <w:fldChar w:fldCharType="separate"/>
      </w:r>
      <w:r>
        <w:t>17</w:t>
      </w:r>
      <w:r>
        <w:fldChar w:fldCharType="end"/>
      </w:r>
    </w:p>
    <w:p w14:paraId="32207BFF" w14:textId="4B104316" w:rsidR="0080156D" w:rsidRDefault="0080156D">
      <w:pPr>
        <w:pStyle w:val="TOC4"/>
        <w:rPr>
          <w:rFonts w:asciiTheme="minorHAnsi" w:eastAsiaTheme="minorEastAsia" w:hAnsiTheme="minorHAnsi" w:cstheme="minorBidi"/>
          <w:sz w:val="22"/>
          <w:szCs w:val="22"/>
          <w:lang w:eastAsia="en-GB"/>
        </w:rPr>
      </w:pPr>
      <w:r w:rsidRPr="00BE3C36">
        <w:rPr>
          <w:lang w:val="en-US"/>
        </w:rPr>
        <w:t>4.6.2.2</w:t>
      </w:r>
      <w:r>
        <w:rPr>
          <w:rFonts w:asciiTheme="minorHAnsi" w:eastAsiaTheme="minorEastAsia" w:hAnsiTheme="minorHAnsi" w:cstheme="minorBidi"/>
          <w:sz w:val="22"/>
          <w:szCs w:val="22"/>
          <w:lang w:eastAsia="en-GB"/>
        </w:rPr>
        <w:tab/>
      </w:r>
      <w:r w:rsidRPr="00BE3C36">
        <w:rPr>
          <w:lang w:val="en-US"/>
        </w:rPr>
        <w:t>IPv6 Address Allocation using DHCPv6</w:t>
      </w:r>
      <w:r>
        <w:tab/>
      </w:r>
      <w:r>
        <w:fldChar w:fldCharType="begin" w:fldLock="1"/>
      </w:r>
      <w:r>
        <w:instrText xml:space="preserve"> PAGEREF _Toc58925289 \h </w:instrText>
      </w:r>
      <w:r>
        <w:fldChar w:fldCharType="separate"/>
      </w:r>
      <w:r>
        <w:t>17</w:t>
      </w:r>
      <w:r>
        <w:fldChar w:fldCharType="end"/>
      </w:r>
    </w:p>
    <w:p w14:paraId="2341B669" w14:textId="08307C31" w:rsidR="0080156D" w:rsidRDefault="0080156D">
      <w:pPr>
        <w:pStyle w:val="TOC4"/>
        <w:rPr>
          <w:rFonts w:asciiTheme="minorHAnsi" w:eastAsiaTheme="minorEastAsia" w:hAnsiTheme="minorHAnsi" w:cstheme="minorBidi"/>
          <w:sz w:val="22"/>
          <w:szCs w:val="22"/>
          <w:lang w:eastAsia="en-GB"/>
        </w:rPr>
      </w:pPr>
      <w:r w:rsidRPr="00BE3C36">
        <w:rPr>
          <w:lang w:val="sv-SE"/>
        </w:rPr>
        <w:t>4.6.2.3</w:t>
      </w:r>
      <w:r>
        <w:rPr>
          <w:rFonts w:asciiTheme="minorHAnsi" w:eastAsiaTheme="minorEastAsia" w:hAnsiTheme="minorHAnsi" w:cstheme="minorBidi"/>
          <w:sz w:val="22"/>
          <w:szCs w:val="22"/>
          <w:lang w:eastAsia="en-GB"/>
        </w:rPr>
        <w:tab/>
      </w:r>
      <w:r w:rsidRPr="00BE3C36">
        <w:rPr>
          <w:lang w:val="sv-SE"/>
        </w:rPr>
        <w:t>IPv6 Prefix Delegation via DHCPv6</w:t>
      </w:r>
      <w:r>
        <w:tab/>
      </w:r>
      <w:r>
        <w:fldChar w:fldCharType="begin" w:fldLock="1"/>
      </w:r>
      <w:r>
        <w:instrText xml:space="preserve"> PAGEREF _Toc58925290 \h </w:instrText>
      </w:r>
      <w:r>
        <w:fldChar w:fldCharType="separate"/>
      </w:r>
      <w:r>
        <w:t>18</w:t>
      </w:r>
      <w:r>
        <w:fldChar w:fldCharType="end"/>
      </w:r>
    </w:p>
    <w:p w14:paraId="2AFFACA4" w14:textId="73BC40F5" w:rsidR="0080156D" w:rsidRDefault="0080156D">
      <w:pPr>
        <w:pStyle w:val="TOC4"/>
        <w:rPr>
          <w:rFonts w:asciiTheme="minorHAnsi" w:eastAsiaTheme="minorEastAsia" w:hAnsiTheme="minorHAnsi" w:cstheme="minorBidi"/>
          <w:sz w:val="22"/>
          <w:szCs w:val="22"/>
          <w:lang w:eastAsia="en-GB"/>
        </w:rPr>
      </w:pPr>
      <w:r w:rsidRPr="00BE3C36">
        <w:rPr>
          <w:lang w:val="en-US"/>
        </w:rPr>
        <w:t>4.6.2.4</w:t>
      </w:r>
      <w:r>
        <w:rPr>
          <w:rFonts w:asciiTheme="minorHAnsi" w:eastAsiaTheme="minorEastAsia" w:hAnsiTheme="minorHAnsi" w:cstheme="minorBidi"/>
          <w:sz w:val="22"/>
          <w:szCs w:val="22"/>
          <w:lang w:eastAsia="en-GB"/>
        </w:rPr>
        <w:tab/>
      </w:r>
      <w:r w:rsidRPr="00BE3C36">
        <w:rPr>
          <w:lang w:val="en-US"/>
        </w:rPr>
        <w:t>The procedure of Stateless IPv6 Address Autoconfiguration</w:t>
      </w:r>
      <w:r>
        <w:tab/>
      </w:r>
      <w:r>
        <w:fldChar w:fldCharType="begin" w:fldLock="1"/>
      </w:r>
      <w:r>
        <w:instrText xml:space="preserve"> PAGEREF _Toc58925291 \h </w:instrText>
      </w:r>
      <w:r>
        <w:fldChar w:fldCharType="separate"/>
      </w:r>
      <w:r>
        <w:t>18</w:t>
      </w:r>
      <w:r>
        <w:fldChar w:fldCharType="end"/>
      </w:r>
    </w:p>
    <w:p w14:paraId="2D8EE8E5" w14:textId="0ECB3CE8" w:rsidR="0080156D" w:rsidRDefault="0080156D">
      <w:pPr>
        <w:pStyle w:val="TOC3"/>
        <w:rPr>
          <w:rFonts w:asciiTheme="minorHAnsi" w:eastAsiaTheme="minorEastAsia" w:hAnsiTheme="minorHAnsi" w:cstheme="minorBidi"/>
          <w:sz w:val="22"/>
          <w:szCs w:val="22"/>
          <w:lang w:eastAsia="en-GB"/>
        </w:rPr>
      </w:pPr>
      <w:r w:rsidRPr="00BE3C36">
        <w:rPr>
          <w:lang w:val="en-US"/>
        </w:rPr>
        <w:t>4.6.3</w:t>
      </w:r>
      <w:r>
        <w:rPr>
          <w:rFonts w:asciiTheme="minorHAnsi" w:eastAsiaTheme="minorEastAsia" w:hAnsiTheme="minorHAnsi" w:cstheme="minorBidi"/>
          <w:sz w:val="22"/>
          <w:szCs w:val="22"/>
          <w:lang w:eastAsia="en-GB"/>
        </w:rPr>
        <w:tab/>
      </w:r>
      <w:r w:rsidRPr="00BE3C36">
        <w:rPr>
          <w:lang w:val="en-US"/>
        </w:rPr>
        <w:t>Packet Detection Rule</w:t>
      </w:r>
      <w:r>
        <w:tab/>
      </w:r>
      <w:r>
        <w:fldChar w:fldCharType="begin" w:fldLock="1"/>
      </w:r>
      <w:r>
        <w:instrText xml:space="preserve"> PAGEREF _Toc58925292 \h </w:instrText>
      </w:r>
      <w:r>
        <w:fldChar w:fldCharType="separate"/>
      </w:r>
      <w:r>
        <w:t>19</w:t>
      </w:r>
      <w:r>
        <w:fldChar w:fldCharType="end"/>
      </w:r>
    </w:p>
    <w:p w14:paraId="5E896072" w14:textId="65E7C252" w:rsidR="0080156D" w:rsidRDefault="0080156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_Toc58925293 \h </w:instrText>
      </w:r>
      <w:r>
        <w:fldChar w:fldCharType="separate"/>
      </w:r>
      <w:r>
        <w:t>19</w:t>
      </w:r>
      <w:r>
        <w:fldChar w:fldCharType="end"/>
      </w:r>
    </w:p>
    <w:p w14:paraId="5745EBA6" w14:textId="15BE62C3" w:rsidR="0080156D" w:rsidRDefault="0080156D">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_Toc58925294 \h </w:instrText>
      </w:r>
      <w:r>
        <w:fldChar w:fldCharType="separate"/>
      </w:r>
      <w:r>
        <w:t>19</w:t>
      </w:r>
      <w:r>
        <w:fldChar w:fldCharType="end"/>
      </w:r>
    </w:p>
    <w:p w14:paraId="306E3146" w14:textId="4FC5F5C8" w:rsidR="0080156D" w:rsidRDefault="0080156D">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_Toc58925295 \h </w:instrText>
      </w:r>
      <w:r>
        <w:fldChar w:fldCharType="separate"/>
      </w:r>
      <w:r>
        <w:t>20</w:t>
      </w:r>
      <w:r>
        <w:fldChar w:fldCharType="end"/>
      </w:r>
    </w:p>
    <w:p w14:paraId="0E650879" w14:textId="5EFDA92E" w:rsidR="0080156D" w:rsidRDefault="0080156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_Toc58925296 \h </w:instrText>
      </w:r>
      <w:r>
        <w:fldChar w:fldCharType="separate"/>
      </w:r>
      <w:r>
        <w:t>20</w:t>
      </w:r>
      <w:r>
        <w:fldChar w:fldCharType="end"/>
      </w:r>
    </w:p>
    <w:p w14:paraId="5502CCB8" w14:textId="4A6E0E62" w:rsidR="0080156D" w:rsidRDefault="0080156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_Toc58925297 \h </w:instrText>
      </w:r>
      <w:r>
        <w:fldChar w:fldCharType="separate"/>
      </w:r>
      <w:r>
        <w:t>20</w:t>
      </w:r>
      <w:r>
        <w:fldChar w:fldCharType="end"/>
      </w:r>
    </w:p>
    <w:p w14:paraId="6774829D" w14:textId="3C04BEAF" w:rsidR="0080156D" w:rsidRDefault="0080156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_Toc58925298 \h </w:instrText>
      </w:r>
      <w:r>
        <w:fldChar w:fldCharType="separate"/>
      </w:r>
      <w:r>
        <w:t>20</w:t>
      </w:r>
      <w:r>
        <w:fldChar w:fldCharType="end"/>
      </w:r>
    </w:p>
    <w:p w14:paraId="7BC39DB8" w14:textId="327E7E68" w:rsidR="0080156D" w:rsidRDefault="0080156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_Toc58925299 \h </w:instrText>
      </w:r>
      <w:r>
        <w:fldChar w:fldCharType="separate"/>
      </w:r>
      <w:r>
        <w:t>21</w:t>
      </w:r>
      <w:r>
        <w:fldChar w:fldCharType="end"/>
      </w:r>
    </w:p>
    <w:p w14:paraId="1A869023" w14:textId="17FC0524" w:rsidR="0080156D" w:rsidRDefault="0080156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_Toc58925300 \h </w:instrText>
      </w:r>
      <w:r>
        <w:fldChar w:fldCharType="separate"/>
      </w:r>
      <w:r>
        <w:t>21</w:t>
      </w:r>
      <w:r>
        <w:fldChar w:fldCharType="end"/>
      </w:r>
    </w:p>
    <w:p w14:paraId="37543E98" w14:textId="1F07AF85" w:rsidR="0080156D" w:rsidRDefault="0080156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_Toc58925301 \h </w:instrText>
      </w:r>
      <w:r>
        <w:fldChar w:fldCharType="separate"/>
      </w:r>
      <w:r>
        <w:t>21</w:t>
      </w:r>
      <w:r>
        <w:fldChar w:fldCharType="end"/>
      </w:r>
    </w:p>
    <w:p w14:paraId="35F229AE" w14:textId="5F62CEEC" w:rsidR="0080156D" w:rsidRDefault="0080156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_Toc58925302 \h </w:instrText>
      </w:r>
      <w:r>
        <w:fldChar w:fldCharType="separate"/>
      </w:r>
      <w:r>
        <w:t>21</w:t>
      </w:r>
      <w:r>
        <w:fldChar w:fldCharType="end"/>
      </w:r>
    </w:p>
    <w:p w14:paraId="2635D799" w14:textId="3F99859D" w:rsidR="0080156D" w:rsidRDefault="0080156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_Toc58925303 \h </w:instrText>
      </w:r>
      <w:r>
        <w:fldChar w:fldCharType="separate"/>
      </w:r>
      <w:r>
        <w:t>21</w:t>
      </w:r>
      <w:r>
        <w:fldChar w:fldCharType="end"/>
      </w:r>
    </w:p>
    <w:p w14:paraId="7A9CC4D2" w14:textId="0D1A86C5" w:rsidR="0080156D" w:rsidRDefault="0080156D">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_Toc58925304 \h </w:instrText>
      </w:r>
      <w:r>
        <w:fldChar w:fldCharType="separate"/>
      </w:r>
      <w:r>
        <w:t>22</w:t>
      </w:r>
      <w:r>
        <w:fldChar w:fldCharType="end"/>
      </w:r>
    </w:p>
    <w:p w14:paraId="6B37ADFD" w14:textId="72BC7B0F" w:rsidR="0080156D" w:rsidRDefault="0080156D">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_Toc58925305 \h </w:instrText>
      </w:r>
      <w:r>
        <w:fldChar w:fldCharType="separate"/>
      </w:r>
      <w:r>
        <w:t>22</w:t>
      </w:r>
      <w:r>
        <w:fldChar w:fldCharType="end"/>
      </w:r>
    </w:p>
    <w:p w14:paraId="521AACEF" w14:textId="37DC398A" w:rsidR="0080156D" w:rsidRDefault="0080156D">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_Toc58925306 \h </w:instrText>
      </w:r>
      <w:r>
        <w:fldChar w:fldCharType="separate"/>
      </w:r>
      <w:r>
        <w:t>22</w:t>
      </w:r>
      <w:r>
        <w:fldChar w:fldCharType="end"/>
      </w:r>
    </w:p>
    <w:p w14:paraId="6469278F" w14:textId="591A27C8" w:rsidR="0080156D" w:rsidRDefault="0080156D">
      <w:pPr>
        <w:pStyle w:val="TOC3"/>
        <w:rPr>
          <w:rFonts w:asciiTheme="minorHAnsi" w:eastAsiaTheme="minorEastAsia" w:hAnsiTheme="minorHAnsi" w:cstheme="minorBidi"/>
          <w:sz w:val="22"/>
          <w:szCs w:val="22"/>
          <w:lang w:eastAsia="en-GB"/>
        </w:rPr>
      </w:pPr>
      <w:r>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_Toc58925307 \h </w:instrText>
      </w:r>
      <w:r>
        <w:fldChar w:fldCharType="separate"/>
      </w:r>
      <w:r>
        <w:t>22</w:t>
      </w:r>
      <w:r>
        <w:fldChar w:fldCharType="end"/>
      </w:r>
    </w:p>
    <w:p w14:paraId="311F97E1" w14:textId="06878396" w:rsidR="0080156D" w:rsidRDefault="0080156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_Toc58925308 \h </w:instrText>
      </w:r>
      <w:r>
        <w:fldChar w:fldCharType="separate"/>
      </w:r>
      <w:r>
        <w:t>23</w:t>
      </w:r>
      <w:r>
        <w:fldChar w:fldCharType="end"/>
      </w:r>
    </w:p>
    <w:p w14:paraId="2412610A" w14:textId="58D07578" w:rsidR="0080156D" w:rsidRDefault="0080156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_Toc58925309 \h </w:instrText>
      </w:r>
      <w:r>
        <w:fldChar w:fldCharType="separate"/>
      </w:r>
      <w:r>
        <w:t>23</w:t>
      </w:r>
      <w:r>
        <w:fldChar w:fldCharType="end"/>
      </w:r>
    </w:p>
    <w:p w14:paraId="70218F5A" w14:textId="2C4A115C" w:rsidR="0080156D" w:rsidRDefault="0080156D">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_Toc58925310 \h </w:instrText>
      </w:r>
      <w:r>
        <w:fldChar w:fldCharType="separate"/>
      </w:r>
      <w:r>
        <w:t>23</w:t>
      </w:r>
      <w:r>
        <w:fldChar w:fldCharType="end"/>
      </w:r>
    </w:p>
    <w:p w14:paraId="52855DEA" w14:textId="68FDFCDA" w:rsidR="0080156D" w:rsidRDefault="0080156D">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_Toc58925311 \h </w:instrText>
      </w:r>
      <w:r>
        <w:fldChar w:fldCharType="separate"/>
      </w:r>
      <w:r>
        <w:t>23</w:t>
      </w:r>
      <w:r>
        <w:fldChar w:fldCharType="end"/>
      </w:r>
    </w:p>
    <w:p w14:paraId="6170BB57" w14:textId="058582DA" w:rsidR="0080156D" w:rsidRDefault="0080156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_Toc58925312 \h </w:instrText>
      </w:r>
      <w:r>
        <w:fldChar w:fldCharType="separate"/>
      </w:r>
      <w:r>
        <w:t>23</w:t>
      </w:r>
      <w:r>
        <w:fldChar w:fldCharType="end"/>
      </w:r>
    </w:p>
    <w:p w14:paraId="3CCFD092" w14:textId="1CE1AEEE" w:rsidR="0080156D" w:rsidRDefault="0080156D">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_Toc58925313 \h </w:instrText>
      </w:r>
      <w:r>
        <w:fldChar w:fldCharType="separate"/>
      </w:r>
      <w:r>
        <w:t>24</w:t>
      </w:r>
      <w:r>
        <w:fldChar w:fldCharType="end"/>
      </w:r>
    </w:p>
    <w:p w14:paraId="0B815453" w14:textId="1A0A11B4" w:rsidR="0080156D" w:rsidRDefault="0080156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_Toc58925314 \h </w:instrText>
      </w:r>
      <w:r>
        <w:fldChar w:fldCharType="separate"/>
      </w:r>
      <w:r>
        <w:t>25</w:t>
      </w:r>
      <w:r>
        <w:fldChar w:fldCharType="end"/>
      </w:r>
    </w:p>
    <w:p w14:paraId="7B8C9B1D" w14:textId="28471018" w:rsidR="0080156D" w:rsidRDefault="0080156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_Toc58925315 \h </w:instrText>
      </w:r>
      <w:r>
        <w:fldChar w:fldCharType="separate"/>
      </w:r>
      <w:r>
        <w:t>26</w:t>
      </w:r>
      <w:r>
        <w:fldChar w:fldCharType="end"/>
      </w:r>
    </w:p>
    <w:p w14:paraId="5C2792C2" w14:textId="1DB0E486" w:rsidR="0080156D" w:rsidRDefault="0080156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_Toc58925316 \h </w:instrText>
      </w:r>
      <w:r>
        <w:fldChar w:fldCharType="separate"/>
      </w:r>
      <w:r>
        <w:t>26</w:t>
      </w:r>
      <w:r>
        <w:fldChar w:fldCharType="end"/>
      </w:r>
    </w:p>
    <w:p w14:paraId="7535F39E" w14:textId="24BDAF1C" w:rsidR="0080156D" w:rsidRDefault="0080156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_Toc58925317 \h </w:instrText>
      </w:r>
      <w:r>
        <w:fldChar w:fldCharType="separate"/>
      </w:r>
      <w:r>
        <w:t>26</w:t>
      </w:r>
      <w:r>
        <w:fldChar w:fldCharType="end"/>
      </w:r>
    </w:p>
    <w:p w14:paraId="31CFD7C1" w14:textId="07FE7A54" w:rsidR="0080156D" w:rsidRDefault="0080156D">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_Toc58925318 \h </w:instrText>
      </w:r>
      <w:r>
        <w:fldChar w:fldCharType="separate"/>
      </w:r>
      <w:r>
        <w:t>27</w:t>
      </w:r>
      <w:r>
        <w:fldChar w:fldCharType="end"/>
      </w:r>
    </w:p>
    <w:p w14:paraId="0D94DB90" w14:textId="17FE2B9C" w:rsidR="0080156D" w:rsidRDefault="0080156D">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_Toc58925319 \h </w:instrText>
      </w:r>
      <w:r>
        <w:fldChar w:fldCharType="separate"/>
      </w:r>
      <w:r>
        <w:t>27</w:t>
      </w:r>
      <w:r>
        <w:fldChar w:fldCharType="end"/>
      </w:r>
    </w:p>
    <w:p w14:paraId="22B7CBA0" w14:textId="0A3C963E" w:rsidR="0080156D" w:rsidRDefault="0080156D">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_Toc58925320 \h </w:instrText>
      </w:r>
      <w:r>
        <w:fldChar w:fldCharType="separate"/>
      </w:r>
      <w:r>
        <w:t>27</w:t>
      </w:r>
      <w:r>
        <w:fldChar w:fldCharType="end"/>
      </w:r>
    </w:p>
    <w:p w14:paraId="000B8854" w14:textId="1E591069" w:rsidR="0080156D" w:rsidRDefault="0080156D">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_Toc58925321 \h </w:instrText>
      </w:r>
      <w:r>
        <w:fldChar w:fldCharType="separate"/>
      </w:r>
      <w:r>
        <w:t>28</w:t>
      </w:r>
      <w:r>
        <w:fldChar w:fldCharType="end"/>
      </w:r>
    </w:p>
    <w:p w14:paraId="5579B1C4" w14:textId="20948C57" w:rsidR="0080156D" w:rsidRDefault="0080156D">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_Toc58925322 \h </w:instrText>
      </w:r>
      <w:r>
        <w:fldChar w:fldCharType="separate"/>
      </w:r>
      <w:r>
        <w:t>29</w:t>
      </w:r>
      <w:r>
        <w:fldChar w:fldCharType="end"/>
      </w:r>
    </w:p>
    <w:p w14:paraId="38A58F56" w14:textId="17331588" w:rsidR="0080156D" w:rsidRDefault="0080156D">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_Toc58925323 \h </w:instrText>
      </w:r>
      <w:r>
        <w:fldChar w:fldCharType="separate"/>
      </w:r>
      <w:r>
        <w:t>29</w:t>
      </w:r>
      <w:r>
        <w:fldChar w:fldCharType="end"/>
      </w:r>
    </w:p>
    <w:p w14:paraId="4278A345" w14:textId="5ED67FD0" w:rsidR="0080156D" w:rsidRDefault="0080156D">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_Toc58925324 \h </w:instrText>
      </w:r>
      <w:r>
        <w:fldChar w:fldCharType="separate"/>
      </w:r>
      <w:r>
        <w:t>29</w:t>
      </w:r>
      <w:r>
        <w:fldChar w:fldCharType="end"/>
      </w:r>
    </w:p>
    <w:p w14:paraId="291C5D6B" w14:textId="4FE8A21A" w:rsidR="0080156D" w:rsidRDefault="0080156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_Toc58925325 \h </w:instrText>
      </w:r>
      <w:r>
        <w:fldChar w:fldCharType="separate"/>
      </w:r>
      <w:r>
        <w:t>30</w:t>
      </w:r>
      <w:r>
        <w:fldChar w:fldCharType="end"/>
      </w:r>
    </w:p>
    <w:p w14:paraId="4038930F" w14:textId="7D02EDDE" w:rsidR="0080156D" w:rsidRDefault="0080156D">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_Toc58925326 \h </w:instrText>
      </w:r>
      <w:r>
        <w:fldChar w:fldCharType="separate"/>
      </w:r>
      <w:r>
        <w:t>30</w:t>
      </w:r>
      <w:r>
        <w:fldChar w:fldCharType="end"/>
      </w:r>
    </w:p>
    <w:p w14:paraId="556E8156" w14:textId="7FC50A4C" w:rsidR="0080156D" w:rsidRDefault="0080156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_Toc58925327 \h </w:instrText>
      </w:r>
      <w:r>
        <w:fldChar w:fldCharType="separate"/>
      </w:r>
      <w:r>
        <w:t>30</w:t>
      </w:r>
      <w:r>
        <w:fldChar w:fldCharType="end"/>
      </w:r>
    </w:p>
    <w:p w14:paraId="0B64A6BF" w14:textId="2553B24F" w:rsidR="0080156D" w:rsidRDefault="0080156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_Toc58925328 \h </w:instrText>
      </w:r>
      <w:r>
        <w:fldChar w:fldCharType="separate"/>
      </w:r>
      <w:r>
        <w:t>30</w:t>
      </w:r>
      <w:r>
        <w:fldChar w:fldCharType="end"/>
      </w:r>
    </w:p>
    <w:p w14:paraId="2F5DB372" w14:textId="3B6F626D" w:rsidR="0080156D" w:rsidRDefault="0080156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_Toc58925329 \h </w:instrText>
      </w:r>
      <w:r>
        <w:fldChar w:fldCharType="separate"/>
      </w:r>
      <w:r>
        <w:t>30</w:t>
      </w:r>
      <w:r>
        <w:fldChar w:fldCharType="end"/>
      </w:r>
    </w:p>
    <w:p w14:paraId="38B9EFE3" w14:textId="66F9ECC1" w:rsidR="0080156D" w:rsidRDefault="0080156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_Toc58925330 \h </w:instrText>
      </w:r>
      <w:r>
        <w:fldChar w:fldCharType="separate"/>
      </w:r>
      <w:r>
        <w:t>30</w:t>
      </w:r>
      <w:r>
        <w:fldChar w:fldCharType="end"/>
      </w:r>
    </w:p>
    <w:p w14:paraId="50349847" w14:textId="6A287718" w:rsidR="0080156D" w:rsidRDefault="0080156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_Toc58925331 \h </w:instrText>
      </w:r>
      <w:r>
        <w:fldChar w:fldCharType="separate"/>
      </w:r>
      <w:r>
        <w:t>31</w:t>
      </w:r>
      <w:r>
        <w:fldChar w:fldCharType="end"/>
      </w:r>
    </w:p>
    <w:p w14:paraId="0CC2BA35" w14:textId="5F8AFC52" w:rsidR="0080156D" w:rsidRDefault="0080156D">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_Toc58925332 \h </w:instrText>
      </w:r>
      <w:r>
        <w:fldChar w:fldCharType="separate"/>
      </w:r>
      <w:r>
        <w:t>31</w:t>
      </w:r>
      <w:r>
        <w:fldChar w:fldCharType="end"/>
      </w:r>
    </w:p>
    <w:p w14:paraId="256E31A3" w14:textId="3153CE1C" w:rsidR="0080156D" w:rsidRDefault="0080156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_Toc58925333 \h </w:instrText>
      </w:r>
      <w:r>
        <w:fldChar w:fldCharType="separate"/>
      </w:r>
      <w:r>
        <w:t>32</w:t>
      </w:r>
      <w:r>
        <w:fldChar w:fldCharType="end"/>
      </w:r>
    </w:p>
    <w:p w14:paraId="0F72FE67" w14:textId="3A40ECBF" w:rsidR="0080156D" w:rsidRDefault="0080156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_Toc58925334 \h </w:instrText>
      </w:r>
      <w:r>
        <w:fldChar w:fldCharType="separate"/>
      </w:r>
      <w:r>
        <w:t>32</w:t>
      </w:r>
      <w:r>
        <w:fldChar w:fldCharType="end"/>
      </w:r>
    </w:p>
    <w:p w14:paraId="49967422" w14:textId="3A076275" w:rsidR="0080156D" w:rsidRDefault="0080156D">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_Toc58925335 \h </w:instrText>
      </w:r>
      <w:r>
        <w:fldChar w:fldCharType="separate"/>
      </w:r>
      <w:r>
        <w:t>32</w:t>
      </w:r>
      <w:r>
        <w:fldChar w:fldCharType="end"/>
      </w:r>
    </w:p>
    <w:p w14:paraId="2BF21777" w14:textId="12F26E27" w:rsidR="0080156D" w:rsidRDefault="0080156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_Toc58925336 \h </w:instrText>
      </w:r>
      <w:r>
        <w:fldChar w:fldCharType="separate"/>
      </w:r>
      <w:r>
        <w:t>33</w:t>
      </w:r>
      <w:r>
        <w:fldChar w:fldCharType="end"/>
      </w:r>
    </w:p>
    <w:p w14:paraId="017B0547" w14:textId="31BF8465" w:rsidR="0080156D" w:rsidRDefault="0080156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_Toc58925337 \h </w:instrText>
      </w:r>
      <w:r>
        <w:fldChar w:fldCharType="separate"/>
      </w:r>
      <w:r>
        <w:t>33</w:t>
      </w:r>
      <w:r>
        <w:fldChar w:fldCharType="end"/>
      </w:r>
    </w:p>
    <w:p w14:paraId="67862E7C" w14:textId="531B2DE4" w:rsidR="0080156D" w:rsidRDefault="0080156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_Toc58925338 \h </w:instrText>
      </w:r>
      <w:r>
        <w:fldChar w:fldCharType="separate"/>
      </w:r>
      <w:r>
        <w:t>33</w:t>
      </w:r>
      <w:r>
        <w:fldChar w:fldCharType="end"/>
      </w:r>
    </w:p>
    <w:p w14:paraId="21B24602" w14:textId="4F791144" w:rsidR="0080156D" w:rsidRDefault="0080156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_Toc58925339 \h </w:instrText>
      </w:r>
      <w:r>
        <w:fldChar w:fldCharType="separate"/>
      </w:r>
      <w:r>
        <w:t>33</w:t>
      </w:r>
      <w:r>
        <w:fldChar w:fldCharType="end"/>
      </w:r>
    </w:p>
    <w:p w14:paraId="4F347C70" w14:textId="49A685AD" w:rsidR="0080156D" w:rsidRDefault="0080156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_Toc58925340 \h </w:instrText>
      </w:r>
      <w:r>
        <w:fldChar w:fldCharType="separate"/>
      </w:r>
      <w:r>
        <w:t>34</w:t>
      </w:r>
      <w:r>
        <w:fldChar w:fldCharType="end"/>
      </w:r>
    </w:p>
    <w:p w14:paraId="2B96B9FE" w14:textId="78DCCCBC" w:rsidR="0080156D" w:rsidRDefault="0080156D">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_Toc58925341 \h </w:instrText>
      </w:r>
      <w:r>
        <w:fldChar w:fldCharType="separate"/>
      </w:r>
      <w:r>
        <w:t>34</w:t>
      </w:r>
      <w:r>
        <w:fldChar w:fldCharType="end"/>
      </w:r>
    </w:p>
    <w:p w14:paraId="506A0EED" w14:textId="3EE4858B" w:rsidR="0080156D" w:rsidRDefault="0080156D">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_Toc58925342 \h </w:instrText>
      </w:r>
      <w:r>
        <w:fldChar w:fldCharType="separate"/>
      </w:r>
      <w:r>
        <w:t>37</w:t>
      </w:r>
      <w:r>
        <w:fldChar w:fldCharType="end"/>
      </w:r>
    </w:p>
    <w:p w14:paraId="0FCB8925" w14:textId="4F7A25EF" w:rsidR="0080156D" w:rsidRDefault="0080156D">
      <w:pPr>
        <w:pStyle w:val="TOC4"/>
        <w:rPr>
          <w:rFonts w:asciiTheme="minorHAnsi" w:eastAsiaTheme="minorEastAsia" w:hAnsiTheme="minorHAnsi" w:cstheme="minorBidi"/>
          <w:sz w:val="22"/>
          <w:szCs w:val="22"/>
          <w:lang w:eastAsia="en-GB"/>
        </w:rPr>
      </w:pPr>
      <w:r w:rsidRPr="00BE3C36">
        <w:rPr>
          <w:lang w:val="it-IT"/>
        </w:rPr>
        <w:t>7.2.1.3</w:t>
      </w:r>
      <w:r>
        <w:rPr>
          <w:rFonts w:asciiTheme="minorHAnsi" w:eastAsiaTheme="minorEastAsia" w:hAnsiTheme="minorHAnsi" w:cstheme="minorBidi"/>
          <w:sz w:val="22"/>
          <w:szCs w:val="22"/>
          <w:lang w:eastAsia="en-GB"/>
        </w:rPr>
        <w:tab/>
      </w:r>
      <w:r w:rsidRPr="00BE3C36">
        <w:rPr>
          <w:lang w:val="it-IT"/>
        </w:rPr>
        <w:t>FN-RG Registration via W-5GAN</w:t>
      </w:r>
      <w:r>
        <w:tab/>
      </w:r>
      <w:r>
        <w:fldChar w:fldCharType="begin" w:fldLock="1"/>
      </w:r>
      <w:r>
        <w:instrText xml:space="preserve"> PAGEREF _Toc58925343 \h </w:instrText>
      </w:r>
      <w:r>
        <w:fldChar w:fldCharType="separate"/>
      </w:r>
      <w:r>
        <w:t>38</w:t>
      </w:r>
      <w:r>
        <w:fldChar w:fldCharType="end"/>
      </w:r>
    </w:p>
    <w:p w14:paraId="0E590B43" w14:textId="4C8104F8" w:rsidR="0080156D" w:rsidRDefault="0080156D">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_Toc58925344 \h </w:instrText>
      </w:r>
      <w:r>
        <w:fldChar w:fldCharType="separate"/>
      </w:r>
      <w:r>
        <w:t>40</w:t>
      </w:r>
      <w:r>
        <w:fldChar w:fldCharType="end"/>
      </w:r>
    </w:p>
    <w:p w14:paraId="0911D35F" w14:textId="3B5CB186" w:rsidR="0080156D" w:rsidRDefault="0080156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_Toc58925345 \h </w:instrText>
      </w:r>
      <w:r>
        <w:fldChar w:fldCharType="separate"/>
      </w:r>
      <w:r>
        <w:t>40</w:t>
      </w:r>
      <w:r>
        <w:fldChar w:fldCharType="end"/>
      </w:r>
    </w:p>
    <w:p w14:paraId="0BE6A8AD" w14:textId="6747C754" w:rsidR="0080156D" w:rsidRDefault="0080156D">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_Toc58925346 \h </w:instrText>
      </w:r>
      <w:r>
        <w:fldChar w:fldCharType="separate"/>
      </w:r>
      <w:r>
        <w:t>40</w:t>
      </w:r>
      <w:r>
        <w:fldChar w:fldCharType="end"/>
      </w:r>
    </w:p>
    <w:p w14:paraId="2AE19B10" w14:textId="06A020C5" w:rsidR="0080156D" w:rsidRDefault="0080156D">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_Toc58925347 \h </w:instrText>
      </w:r>
      <w:r>
        <w:fldChar w:fldCharType="separate"/>
      </w:r>
      <w:r>
        <w:t>42</w:t>
      </w:r>
      <w:r>
        <w:fldChar w:fldCharType="end"/>
      </w:r>
    </w:p>
    <w:p w14:paraId="2C0680B7" w14:textId="7780A4A5" w:rsidR="0080156D" w:rsidRDefault="0080156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_Toc58925348 \h </w:instrText>
      </w:r>
      <w:r>
        <w:fldChar w:fldCharType="separate"/>
      </w:r>
      <w:r>
        <w:t>44</w:t>
      </w:r>
      <w:r>
        <w:fldChar w:fldCharType="end"/>
      </w:r>
    </w:p>
    <w:p w14:paraId="1084C666" w14:textId="2AB08F75" w:rsidR="0080156D" w:rsidRDefault="0080156D">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_Toc58925349 \h </w:instrText>
      </w:r>
      <w:r>
        <w:fldChar w:fldCharType="separate"/>
      </w:r>
      <w:r>
        <w:t>44</w:t>
      </w:r>
      <w:r>
        <w:fldChar w:fldCharType="end"/>
      </w:r>
    </w:p>
    <w:p w14:paraId="50BBE955" w14:textId="0A4F3338" w:rsidR="0080156D" w:rsidRDefault="0080156D">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_Toc58925350 \h </w:instrText>
      </w:r>
      <w:r>
        <w:fldChar w:fldCharType="separate"/>
      </w:r>
      <w:r>
        <w:t>44</w:t>
      </w:r>
      <w:r>
        <w:fldChar w:fldCharType="end"/>
      </w:r>
    </w:p>
    <w:p w14:paraId="53F33725" w14:textId="363651F4" w:rsidR="0080156D" w:rsidRDefault="0080156D">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_Toc58925351 \h </w:instrText>
      </w:r>
      <w:r>
        <w:fldChar w:fldCharType="separate"/>
      </w:r>
      <w:r>
        <w:t>46</w:t>
      </w:r>
      <w:r>
        <w:fldChar w:fldCharType="end"/>
      </w:r>
    </w:p>
    <w:p w14:paraId="34977B68" w14:textId="61322769" w:rsidR="0080156D" w:rsidRDefault="0080156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_Toc58925352 \h </w:instrText>
      </w:r>
      <w:r>
        <w:fldChar w:fldCharType="separate"/>
      </w:r>
      <w:r>
        <w:t>48</w:t>
      </w:r>
      <w:r>
        <w:fldChar w:fldCharType="end"/>
      </w:r>
    </w:p>
    <w:p w14:paraId="32660D03" w14:textId="26B39D8A" w:rsidR="0080156D" w:rsidRDefault="0080156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_Toc58925353 \h </w:instrText>
      </w:r>
      <w:r>
        <w:fldChar w:fldCharType="separate"/>
      </w:r>
      <w:r>
        <w:t>48</w:t>
      </w:r>
      <w:r>
        <w:fldChar w:fldCharType="end"/>
      </w:r>
    </w:p>
    <w:p w14:paraId="100E09D4" w14:textId="325C024C" w:rsidR="0080156D" w:rsidRDefault="0080156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_Toc58925354 \h </w:instrText>
      </w:r>
      <w:r>
        <w:fldChar w:fldCharType="separate"/>
      </w:r>
      <w:r>
        <w:t>48</w:t>
      </w:r>
      <w:r>
        <w:fldChar w:fldCharType="end"/>
      </w:r>
    </w:p>
    <w:p w14:paraId="059BC669" w14:textId="264388CF" w:rsidR="0080156D" w:rsidRDefault="0080156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_Toc58925355 \h </w:instrText>
      </w:r>
      <w:r>
        <w:fldChar w:fldCharType="separate"/>
      </w:r>
      <w:r>
        <w:t>48</w:t>
      </w:r>
      <w:r>
        <w:fldChar w:fldCharType="end"/>
      </w:r>
    </w:p>
    <w:p w14:paraId="44176D0E" w14:textId="316ECF06" w:rsidR="0080156D" w:rsidRDefault="0080156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_Toc58925356 \h </w:instrText>
      </w:r>
      <w:r>
        <w:fldChar w:fldCharType="separate"/>
      </w:r>
      <w:r>
        <w:t>50</w:t>
      </w:r>
      <w:r>
        <w:fldChar w:fldCharType="end"/>
      </w:r>
    </w:p>
    <w:p w14:paraId="51BF93CB" w14:textId="475D4CDF" w:rsidR="0080156D" w:rsidRDefault="0080156D">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_Toc58925357 \h </w:instrText>
      </w:r>
      <w:r>
        <w:fldChar w:fldCharType="separate"/>
      </w:r>
      <w:r>
        <w:t>50</w:t>
      </w:r>
      <w:r>
        <w:fldChar w:fldCharType="end"/>
      </w:r>
    </w:p>
    <w:p w14:paraId="3D95A731" w14:textId="1C4FD89C" w:rsidR="0080156D" w:rsidRDefault="0080156D">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_Toc58925358 \h </w:instrText>
      </w:r>
      <w:r>
        <w:fldChar w:fldCharType="separate"/>
      </w:r>
      <w:r>
        <w:t>50</w:t>
      </w:r>
      <w:r>
        <w:fldChar w:fldCharType="end"/>
      </w:r>
    </w:p>
    <w:p w14:paraId="313BD17A" w14:textId="334FEF19" w:rsidR="0080156D" w:rsidRDefault="0080156D">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_Toc58925359 \h </w:instrText>
      </w:r>
      <w:r>
        <w:fldChar w:fldCharType="separate"/>
      </w:r>
      <w:r>
        <w:t>50</w:t>
      </w:r>
      <w:r>
        <w:fldChar w:fldCharType="end"/>
      </w:r>
    </w:p>
    <w:p w14:paraId="5EE00485" w14:textId="791883FF" w:rsidR="0080156D" w:rsidRDefault="0080156D">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_Toc58925360 \h </w:instrText>
      </w:r>
      <w:r>
        <w:fldChar w:fldCharType="separate"/>
      </w:r>
      <w:r>
        <w:t>51</w:t>
      </w:r>
      <w:r>
        <w:fldChar w:fldCharType="end"/>
      </w:r>
    </w:p>
    <w:p w14:paraId="531A3BEE" w14:textId="4C05A2A5" w:rsidR="0080156D" w:rsidRDefault="0080156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_Toc58925361 \h </w:instrText>
      </w:r>
      <w:r>
        <w:fldChar w:fldCharType="separate"/>
      </w:r>
      <w:r>
        <w:t>51</w:t>
      </w:r>
      <w:r>
        <w:fldChar w:fldCharType="end"/>
      </w:r>
    </w:p>
    <w:p w14:paraId="3079FC98" w14:textId="065C6F92" w:rsidR="0080156D" w:rsidRDefault="0080156D">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_Toc58925362 \h </w:instrText>
      </w:r>
      <w:r>
        <w:fldChar w:fldCharType="separate"/>
      </w:r>
      <w:r>
        <w:t>51</w:t>
      </w:r>
      <w:r>
        <w:fldChar w:fldCharType="end"/>
      </w:r>
    </w:p>
    <w:p w14:paraId="52DC129B" w14:textId="36940B0B" w:rsidR="0080156D" w:rsidRDefault="0080156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_Toc58925363 \h </w:instrText>
      </w:r>
      <w:r>
        <w:fldChar w:fldCharType="separate"/>
      </w:r>
      <w:r>
        <w:t>51</w:t>
      </w:r>
      <w:r>
        <w:fldChar w:fldCharType="end"/>
      </w:r>
    </w:p>
    <w:p w14:paraId="5FC2B7C5" w14:textId="12A61D7F" w:rsidR="0080156D" w:rsidRDefault="0080156D">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_Toc58925364 \h </w:instrText>
      </w:r>
      <w:r>
        <w:fldChar w:fldCharType="separate"/>
      </w:r>
      <w:r>
        <w:t>51</w:t>
      </w:r>
      <w:r>
        <w:fldChar w:fldCharType="end"/>
      </w:r>
    </w:p>
    <w:p w14:paraId="4C10FD3F" w14:textId="48804726" w:rsidR="0080156D" w:rsidRDefault="0080156D">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_Toc58925365 \h </w:instrText>
      </w:r>
      <w:r>
        <w:fldChar w:fldCharType="separate"/>
      </w:r>
      <w:r>
        <w:t>52</w:t>
      </w:r>
      <w:r>
        <w:fldChar w:fldCharType="end"/>
      </w:r>
    </w:p>
    <w:p w14:paraId="42D03D51" w14:textId="37243A74" w:rsidR="0080156D" w:rsidRDefault="0080156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_Toc58925366 \h </w:instrText>
      </w:r>
      <w:r>
        <w:fldChar w:fldCharType="separate"/>
      </w:r>
      <w:r>
        <w:t>53</w:t>
      </w:r>
      <w:r>
        <w:fldChar w:fldCharType="end"/>
      </w:r>
    </w:p>
    <w:p w14:paraId="49CD27B0" w14:textId="6CF4997C" w:rsidR="0080156D" w:rsidRDefault="0080156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_Toc58925367 \h </w:instrText>
      </w:r>
      <w:r>
        <w:fldChar w:fldCharType="separate"/>
      </w:r>
      <w:r>
        <w:t>54</w:t>
      </w:r>
      <w:r>
        <w:fldChar w:fldCharType="end"/>
      </w:r>
    </w:p>
    <w:p w14:paraId="5E786DEB" w14:textId="68FADDC0" w:rsidR="0080156D" w:rsidRDefault="0080156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_Toc58925368 \h </w:instrText>
      </w:r>
      <w:r>
        <w:fldChar w:fldCharType="separate"/>
      </w:r>
      <w:r>
        <w:t>56</w:t>
      </w:r>
      <w:r>
        <w:fldChar w:fldCharType="end"/>
      </w:r>
    </w:p>
    <w:p w14:paraId="4D1DA830" w14:textId="63C452B8" w:rsidR="0080156D" w:rsidRDefault="0080156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_Toc58925369 \h </w:instrText>
      </w:r>
      <w:r>
        <w:fldChar w:fldCharType="separate"/>
      </w:r>
      <w:r>
        <w:t>57</w:t>
      </w:r>
      <w:r>
        <w:fldChar w:fldCharType="end"/>
      </w:r>
    </w:p>
    <w:p w14:paraId="05CA0EC9" w14:textId="12678698" w:rsidR="0080156D" w:rsidRDefault="0080156D">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_Toc58925370 \h </w:instrText>
      </w:r>
      <w:r>
        <w:fldChar w:fldCharType="separate"/>
      </w:r>
      <w:r>
        <w:t>58</w:t>
      </w:r>
      <w:r>
        <w:fldChar w:fldCharType="end"/>
      </w:r>
    </w:p>
    <w:p w14:paraId="33A5E43A" w14:textId="79D71B7A" w:rsidR="0080156D" w:rsidRDefault="0080156D">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_Toc58925371 \h </w:instrText>
      </w:r>
      <w:r>
        <w:fldChar w:fldCharType="separate"/>
      </w:r>
      <w:r>
        <w:t>58</w:t>
      </w:r>
      <w:r>
        <w:fldChar w:fldCharType="end"/>
      </w:r>
    </w:p>
    <w:p w14:paraId="7E31492D" w14:textId="020BC1FF" w:rsidR="0080156D" w:rsidRDefault="0080156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_Toc58925372 \h </w:instrText>
      </w:r>
      <w:r>
        <w:fldChar w:fldCharType="separate"/>
      </w:r>
      <w:r>
        <w:t>58</w:t>
      </w:r>
      <w:r>
        <w:fldChar w:fldCharType="end"/>
      </w:r>
    </w:p>
    <w:p w14:paraId="43D147D2" w14:textId="1D24E17E" w:rsidR="0080156D" w:rsidRDefault="0080156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_Toc58925373 \h </w:instrText>
      </w:r>
      <w:r>
        <w:fldChar w:fldCharType="separate"/>
      </w:r>
      <w:r>
        <w:t>58</w:t>
      </w:r>
      <w:r>
        <w:fldChar w:fldCharType="end"/>
      </w:r>
    </w:p>
    <w:p w14:paraId="4EBD2286" w14:textId="0B39398A" w:rsidR="0080156D" w:rsidRDefault="0080156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_Toc58925374 \h </w:instrText>
      </w:r>
      <w:r>
        <w:fldChar w:fldCharType="separate"/>
      </w:r>
      <w:r>
        <w:t>59</w:t>
      </w:r>
      <w:r>
        <w:fldChar w:fldCharType="end"/>
      </w:r>
    </w:p>
    <w:p w14:paraId="48E24359" w14:textId="0B75CE57" w:rsidR="0080156D" w:rsidRDefault="0080156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_Toc58925375 \h </w:instrText>
      </w:r>
      <w:r>
        <w:fldChar w:fldCharType="separate"/>
      </w:r>
      <w:r>
        <w:t>59</w:t>
      </w:r>
      <w:r>
        <w:fldChar w:fldCharType="end"/>
      </w:r>
    </w:p>
    <w:p w14:paraId="2B3E90EA" w14:textId="6826A53E" w:rsidR="0080156D" w:rsidRDefault="0080156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_Toc58925376 \h </w:instrText>
      </w:r>
      <w:r>
        <w:fldChar w:fldCharType="separate"/>
      </w:r>
      <w:r>
        <w:t>59</w:t>
      </w:r>
      <w:r>
        <w:fldChar w:fldCharType="end"/>
      </w:r>
    </w:p>
    <w:p w14:paraId="1A4A23D9" w14:textId="07F90C20" w:rsidR="0080156D" w:rsidRDefault="0080156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_Toc58925377 \h </w:instrText>
      </w:r>
      <w:r>
        <w:fldChar w:fldCharType="separate"/>
      </w:r>
      <w:r>
        <w:t>59</w:t>
      </w:r>
      <w:r>
        <w:fldChar w:fldCharType="end"/>
      </w:r>
    </w:p>
    <w:p w14:paraId="294DF035" w14:textId="28126A6A" w:rsidR="0080156D" w:rsidRDefault="0080156D">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_Toc58925378 \h </w:instrText>
      </w:r>
      <w:r>
        <w:fldChar w:fldCharType="separate"/>
      </w:r>
      <w:r>
        <w:t>59</w:t>
      </w:r>
      <w:r>
        <w:fldChar w:fldCharType="end"/>
      </w:r>
    </w:p>
    <w:p w14:paraId="2E04F9D2" w14:textId="6049FCC3" w:rsidR="0080156D" w:rsidRDefault="0080156D">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_Toc58925379 \h </w:instrText>
      </w:r>
      <w:r>
        <w:fldChar w:fldCharType="separate"/>
      </w:r>
      <w:r>
        <w:t>60</w:t>
      </w:r>
      <w:r>
        <w:fldChar w:fldCharType="end"/>
      </w:r>
    </w:p>
    <w:p w14:paraId="0FF0BB98" w14:textId="7928EF88" w:rsidR="0080156D" w:rsidRDefault="0080156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_Toc58925380 \h </w:instrText>
      </w:r>
      <w:r>
        <w:fldChar w:fldCharType="separate"/>
      </w:r>
      <w:r>
        <w:t>60</w:t>
      </w:r>
      <w:r>
        <w:fldChar w:fldCharType="end"/>
      </w:r>
    </w:p>
    <w:p w14:paraId="21596294" w14:textId="25018A38" w:rsidR="0080156D" w:rsidRDefault="0080156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_Toc58925381 \h </w:instrText>
      </w:r>
      <w:r>
        <w:fldChar w:fldCharType="separate"/>
      </w:r>
      <w:r>
        <w:t>60</w:t>
      </w:r>
      <w:r>
        <w:fldChar w:fldCharType="end"/>
      </w:r>
    </w:p>
    <w:p w14:paraId="7D278F9E" w14:textId="3BF66EBC" w:rsidR="0080156D" w:rsidRDefault="0080156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_Toc58925382 \h </w:instrText>
      </w:r>
      <w:r>
        <w:fldChar w:fldCharType="separate"/>
      </w:r>
      <w:r>
        <w:t>61</w:t>
      </w:r>
      <w:r>
        <w:fldChar w:fldCharType="end"/>
      </w:r>
    </w:p>
    <w:p w14:paraId="71BDA804" w14:textId="4E75E83A" w:rsidR="0080156D" w:rsidRDefault="0080156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_Toc58925383 \h </w:instrText>
      </w:r>
      <w:r>
        <w:fldChar w:fldCharType="separate"/>
      </w:r>
      <w:r>
        <w:t>61</w:t>
      </w:r>
      <w:r>
        <w:fldChar w:fldCharType="end"/>
      </w:r>
    </w:p>
    <w:p w14:paraId="13E398F7" w14:textId="0BC44596" w:rsidR="0080156D" w:rsidRDefault="0080156D">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_Toc58925384 \h </w:instrText>
      </w:r>
      <w:r>
        <w:fldChar w:fldCharType="separate"/>
      </w:r>
      <w:r>
        <w:t>61</w:t>
      </w:r>
      <w:r>
        <w:fldChar w:fldCharType="end"/>
      </w:r>
    </w:p>
    <w:p w14:paraId="1D700AC8" w14:textId="58E67E5E" w:rsidR="0080156D" w:rsidRDefault="0080156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_Toc58925385 \h </w:instrText>
      </w:r>
      <w:r>
        <w:fldChar w:fldCharType="separate"/>
      </w:r>
      <w:r>
        <w:t>61</w:t>
      </w:r>
      <w:r>
        <w:fldChar w:fldCharType="end"/>
      </w:r>
    </w:p>
    <w:p w14:paraId="6E5A6655" w14:textId="4494B860" w:rsidR="0080156D" w:rsidRDefault="0080156D">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_Toc58925386 \h </w:instrText>
      </w:r>
      <w:r>
        <w:fldChar w:fldCharType="separate"/>
      </w:r>
      <w:r>
        <w:t>61</w:t>
      </w:r>
      <w:r>
        <w:fldChar w:fldCharType="end"/>
      </w:r>
    </w:p>
    <w:p w14:paraId="1D14B641" w14:textId="1B0710CF" w:rsidR="0080156D" w:rsidRDefault="0080156D">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_Toc58925387 \h </w:instrText>
      </w:r>
      <w:r>
        <w:fldChar w:fldCharType="separate"/>
      </w:r>
      <w:r>
        <w:t>62</w:t>
      </w:r>
      <w:r>
        <w:fldChar w:fldCharType="end"/>
      </w:r>
    </w:p>
    <w:p w14:paraId="3EA09A54" w14:textId="2CAB64CE" w:rsidR="0080156D" w:rsidRDefault="0080156D">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_Toc58925388 \h </w:instrText>
      </w:r>
      <w:r>
        <w:fldChar w:fldCharType="separate"/>
      </w:r>
      <w:r>
        <w:t>63</w:t>
      </w:r>
      <w:r>
        <w:fldChar w:fldCharType="end"/>
      </w:r>
    </w:p>
    <w:p w14:paraId="324D63A1" w14:textId="22DE6020" w:rsidR="0080156D" w:rsidRDefault="0080156D">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_Toc58925389 \h </w:instrText>
      </w:r>
      <w:r>
        <w:fldChar w:fldCharType="separate"/>
      </w:r>
      <w:r>
        <w:t>63</w:t>
      </w:r>
      <w:r>
        <w:fldChar w:fldCharType="end"/>
      </w:r>
    </w:p>
    <w:p w14:paraId="5DF3EC88" w14:textId="5E459D5E" w:rsidR="0080156D" w:rsidRDefault="0080156D">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_Toc58925390 \h </w:instrText>
      </w:r>
      <w:r>
        <w:fldChar w:fldCharType="separate"/>
      </w:r>
      <w:r>
        <w:t>65</w:t>
      </w:r>
      <w:r>
        <w:fldChar w:fldCharType="end"/>
      </w:r>
    </w:p>
    <w:p w14:paraId="71C5FD76" w14:textId="1A9F96CB" w:rsidR="0080156D" w:rsidRDefault="0080156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_Toc58925391 \h </w:instrText>
      </w:r>
      <w:r>
        <w:fldChar w:fldCharType="separate"/>
      </w:r>
      <w:r>
        <w:t>66</w:t>
      </w:r>
      <w:r>
        <w:fldChar w:fldCharType="end"/>
      </w:r>
    </w:p>
    <w:p w14:paraId="539992D3" w14:textId="4FFD724C" w:rsidR="0080156D" w:rsidRDefault="0080156D">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_Toc58925392 \h </w:instrText>
      </w:r>
      <w:r>
        <w:fldChar w:fldCharType="separate"/>
      </w:r>
      <w:r>
        <w:t>66</w:t>
      </w:r>
      <w:r>
        <w:fldChar w:fldCharType="end"/>
      </w:r>
    </w:p>
    <w:p w14:paraId="45A28557" w14:textId="3F913427" w:rsidR="0080156D" w:rsidRDefault="0080156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_Toc58925393 \h </w:instrText>
      </w:r>
      <w:r>
        <w:fldChar w:fldCharType="separate"/>
      </w:r>
      <w:r>
        <w:t>67</w:t>
      </w:r>
      <w:r>
        <w:fldChar w:fldCharType="end"/>
      </w:r>
    </w:p>
    <w:p w14:paraId="06E22889" w14:textId="21DF1450" w:rsidR="0080156D" w:rsidRDefault="0080156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_Toc58925394 \h </w:instrText>
      </w:r>
      <w:r>
        <w:fldChar w:fldCharType="separate"/>
      </w:r>
      <w:r>
        <w:t>67</w:t>
      </w:r>
      <w:r>
        <w:fldChar w:fldCharType="end"/>
      </w:r>
    </w:p>
    <w:p w14:paraId="2D39BFA6" w14:textId="4B4A0791" w:rsidR="0080156D" w:rsidRDefault="0080156D">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_Toc58925395 \h </w:instrText>
      </w:r>
      <w:r>
        <w:fldChar w:fldCharType="separate"/>
      </w:r>
      <w:r>
        <w:t>67</w:t>
      </w:r>
      <w:r>
        <w:fldChar w:fldCharType="end"/>
      </w:r>
    </w:p>
    <w:p w14:paraId="1B7A1FC5" w14:textId="4FE3441E" w:rsidR="0080156D" w:rsidRDefault="0080156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_Toc58925396 \h </w:instrText>
      </w:r>
      <w:r>
        <w:fldChar w:fldCharType="separate"/>
      </w:r>
      <w:r>
        <w:t>67</w:t>
      </w:r>
      <w:r>
        <w:fldChar w:fldCharType="end"/>
      </w:r>
    </w:p>
    <w:p w14:paraId="37218196" w14:textId="7F8F002F" w:rsidR="0080156D" w:rsidRDefault="0080156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_Toc58925397 \h </w:instrText>
      </w:r>
      <w:r>
        <w:fldChar w:fldCharType="separate"/>
      </w:r>
      <w:r>
        <w:t>67</w:t>
      </w:r>
      <w:r>
        <w:fldChar w:fldCharType="end"/>
      </w:r>
    </w:p>
    <w:p w14:paraId="1B753A1A" w14:textId="6BF5EF0B" w:rsidR="0080156D" w:rsidRDefault="0080156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_Toc58925398 \h </w:instrText>
      </w:r>
      <w:r>
        <w:fldChar w:fldCharType="separate"/>
      </w:r>
      <w:r>
        <w:t>67</w:t>
      </w:r>
      <w:r>
        <w:fldChar w:fldCharType="end"/>
      </w:r>
    </w:p>
    <w:p w14:paraId="7B42AC6B" w14:textId="58F61E90" w:rsidR="0080156D" w:rsidRDefault="0080156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_Toc58925399 \h </w:instrText>
      </w:r>
      <w:r>
        <w:fldChar w:fldCharType="separate"/>
      </w:r>
      <w:r>
        <w:t>67</w:t>
      </w:r>
      <w:r>
        <w:fldChar w:fldCharType="end"/>
      </w:r>
    </w:p>
    <w:p w14:paraId="47DD6ED2" w14:textId="02238688" w:rsidR="0080156D" w:rsidRDefault="0080156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_Toc58925400 \h </w:instrText>
      </w:r>
      <w:r>
        <w:fldChar w:fldCharType="separate"/>
      </w:r>
      <w:r>
        <w:t>67</w:t>
      </w:r>
      <w:r>
        <w:fldChar w:fldCharType="end"/>
      </w:r>
    </w:p>
    <w:p w14:paraId="14F14223" w14:textId="59244F4D" w:rsidR="0080156D" w:rsidRDefault="0080156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_Toc58925401 \h </w:instrText>
      </w:r>
      <w:r>
        <w:fldChar w:fldCharType="separate"/>
      </w:r>
      <w:r>
        <w:t>67</w:t>
      </w:r>
      <w:r>
        <w:fldChar w:fldCharType="end"/>
      </w:r>
    </w:p>
    <w:p w14:paraId="0682F603" w14:textId="59A1724F" w:rsidR="0080156D" w:rsidRDefault="0080156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_Toc58925402 \h </w:instrText>
      </w:r>
      <w:r>
        <w:fldChar w:fldCharType="separate"/>
      </w:r>
      <w:r>
        <w:t>68</w:t>
      </w:r>
      <w:r>
        <w:fldChar w:fldCharType="end"/>
      </w:r>
    </w:p>
    <w:p w14:paraId="69247487" w14:textId="1456ECBD" w:rsidR="0080156D" w:rsidRDefault="0080156D">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_Toc58925403 \h </w:instrText>
      </w:r>
      <w:r>
        <w:fldChar w:fldCharType="separate"/>
      </w:r>
      <w:r>
        <w:t>68</w:t>
      </w:r>
      <w:r>
        <w:fldChar w:fldCharType="end"/>
      </w:r>
    </w:p>
    <w:p w14:paraId="36975C06" w14:textId="1D8769CF" w:rsidR="0080156D" w:rsidRDefault="0080156D">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_Toc58925404 \h </w:instrText>
      </w:r>
      <w:r>
        <w:fldChar w:fldCharType="separate"/>
      </w:r>
      <w:r>
        <w:t>68</w:t>
      </w:r>
      <w:r>
        <w:fldChar w:fldCharType="end"/>
      </w:r>
    </w:p>
    <w:p w14:paraId="67B22B1E" w14:textId="3A4DF7ED" w:rsidR="0080156D" w:rsidRDefault="0080156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_Toc58925405 \h </w:instrText>
      </w:r>
      <w:r>
        <w:fldChar w:fldCharType="separate"/>
      </w:r>
      <w:r>
        <w:t>68</w:t>
      </w:r>
      <w:r>
        <w:fldChar w:fldCharType="end"/>
      </w:r>
    </w:p>
    <w:p w14:paraId="392D0F0A" w14:textId="7E9ED840" w:rsidR="0080156D" w:rsidRDefault="0080156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_Toc58925406 \h </w:instrText>
      </w:r>
      <w:r>
        <w:fldChar w:fldCharType="separate"/>
      </w:r>
      <w:r>
        <w:t>68</w:t>
      </w:r>
      <w:r>
        <w:fldChar w:fldCharType="end"/>
      </w:r>
    </w:p>
    <w:p w14:paraId="10A6D71D" w14:textId="52DD1099" w:rsidR="0080156D" w:rsidRDefault="0080156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_Toc58925407 \h </w:instrText>
      </w:r>
      <w:r>
        <w:fldChar w:fldCharType="separate"/>
      </w:r>
      <w:r>
        <w:t>68</w:t>
      </w:r>
      <w:r>
        <w:fldChar w:fldCharType="end"/>
      </w:r>
    </w:p>
    <w:p w14:paraId="6B973D43" w14:textId="077DFBD4" w:rsidR="0080156D" w:rsidRDefault="0080156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_Toc58925408 \h </w:instrText>
      </w:r>
      <w:r>
        <w:fldChar w:fldCharType="separate"/>
      </w:r>
      <w:r>
        <w:t>69</w:t>
      </w:r>
      <w:r>
        <w:fldChar w:fldCharType="end"/>
      </w:r>
    </w:p>
    <w:p w14:paraId="2416295B" w14:textId="5575356C" w:rsidR="0080156D" w:rsidRDefault="0080156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_Toc58925409 \h </w:instrText>
      </w:r>
      <w:r>
        <w:fldChar w:fldCharType="separate"/>
      </w:r>
      <w:r>
        <w:t>69</w:t>
      </w:r>
      <w:r>
        <w:fldChar w:fldCharType="end"/>
      </w:r>
    </w:p>
    <w:p w14:paraId="013D3ED6" w14:textId="132DD2E1" w:rsidR="0080156D" w:rsidRDefault="0080156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_Toc58925410 \h </w:instrText>
      </w:r>
      <w:r>
        <w:fldChar w:fldCharType="separate"/>
      </w:r>
      <w:r>
        <w:t>69</w:t>
      </w:r>
      <w:r>
        <w:fldChar w:fldCharType="end"/>
      </w:r>
    </w:p>
    <w:p w14:paraId="25A042C1" w14:textId="146ACD2E" w:rsidR="0080156D" w:rsidRDefault="0080156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_Toc58925411 \h </w:instrText>
      </w:r>
      <w:r>
        <w:fldChar w:fldCharType="separate"/>
      </w:r>
      <w:r>
        <w:t>69</w:t>
      </w:r>
      <w:r>
        <w:fldChar w:fldCharType="end"/>
      </w:r>
    </w:p>
    <w:p w14:paraId="102DA3A2" w14:textId="26E42A0B" w:rsidR="0080156D" w:rsidRDefault="0080156D">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_Toc58925412 \h </w:instrText>
      </w:r>
      <w:r>
        <w:fldChar w:fldCharType="separate"/>
      </w:r>
      <w:r>
        <w:t>69</w:t>
      </w:r>
      <w:r>
        <w:fldChar w:fldCharType="end"/>
      </w:r>
    </w:p>
    <w:p w14:paraId="41EB41B3" w14:textId="14BBAF2F" w:rsidR="0080156D" w:rsidRDefault="0080156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_Toc58925413 \h </w:instrText>
      </w:r>
      <w:r>
        <w:fldChar w:fldCharType="separate"/>
      </w:r>
      <w:r>
        <w:t>70</w:t>
      </w:r>
      <w:r>
        <w:fldChar w:fldCharType="end"/>
      </w:r>
    </w:p>
    <w:p w14:paraId="794448ED" w14:textId="594E712D" w:rsidR="0080156D" w:rsidRDefault="0080156D">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_Toc58925414 \h </w:instrText>
      </w:r>
      <w:r>
        <w:fldChar w:fldCharType="separate"/>
      </w:r>
      <w:r>
        <w:t>70</w:t>
      </w:r>
      <w:r>
        <w:fldChar w:fldCharType="end"/>
      </w:r>
    </w:p>
    <w:p w14:paraId="4BAEACF9" w14:textId="609EC35B" w:rsidR="0080156D" w:rsidRDefault="0080156D">
      <w:pPr>
        <w:pStyle w:val="TOC2"/>
        <w:rPr>
          <w:rFonts w:asciiTheme="minorHAnsi" w:eastAsiaTheme="minorEastAsia" w:hAnsiTheme="minorHAnsi" w:cstheme="minorBidi"/>
          <w:sz w:val="22"/>
          <w:szCs w:val="22"/>
          <w:lang w:eastAsia="en-GB"/>
        </w:rPr>
      </w:pPr>
      <w:r w:rsidRPr="00BE3C36">
        <w:rPr>
          <w:lang w:val="en-US"/>
        </w:rPr>
        <w:t>9.1</w:t>
      </w:r>
      <w:r>
        <w:rPr>
          <w:rFonts w:asciiTheme="minorHAnsi" w:eastAsiaTheme="minorEastAsia" w:hAnsiTheme="minorHAnsi" w:cstheme="minorBidi"/>
          <w:sz w:val="22"/>
          <w:szCs w:val="22"/>
          <w:lang w:eastAsia="en-GB"/>
        </w:rPr>
        <w:tab/>
      </w:r>
      <w:r w:rsidRPr="00BE3C36">
        <w:rPr>
          <w:lang w:val="en-US"/>
        </w:rPr>
        <w:t>Session management related</w:t>
      </w:r>
      <w:r>
        <w:t xml:space="preserve"> policy control</w:t>
      </w:r>
      <w:r>
        <w:tab/>
      </w:r>
      <w:r>
        <w:fldChar w:fldCharType="begin" w:fldLock="1"/>
      </w:r>
      <w:r>
        <w:instrText xml:space="preserve"> PAGEREF _Toc58925415 \h </w:instrText>
      </w:r>
      <w:r>
        <w:fldChar w:fldCharType="separate"/>
      </w:r>
      <w:r>
        <w:t>70</w:t>
      </w:r>
      <w:r>
        <w:fldChar w:fldCharType="end"/>
      </w:r>
    </w:p>
    <w:p w14:paraId="072EB67C" w14:textId="1F304867" w:rsidR="0080156D" w:rsidRDefault="0080156D">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_Toc58925416 \h </w:instrText>
      </w:r>
      <w:r>
        <w:fldChar w:fldCharType="separate"/>
      </w:r>
      <w:r>
        <w:t>70</w:t>
      </w:r>
      <w:r>
        <w:fldChar w:fldCharType="end"/>
      </w:r>
    </w:p>
    <w:p w14:paraId="261B6759" w14:textId="62E5FE37" w:rsidR="0080156D" w:rsidRDefault="0080156D">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_Toc58925417 \h </w:instrText>
      </w:r>
      <w:r>
        <w:fldChar w:fldCharType="separate"/>
      </w:r>
      <w:r>
        <w:t>70</w:t>
      </w:r>
      <w:r>
        <w:fldChar w:fldCharType="end"/>
      </w:r>
    </w:p>
    <w:p w14:paraId="045892EF" w14:textId="2367DA46" w:rsidR="0080156D" w:rsidRDefault="0080156D">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_Toc58925418 \h </w:instrText>
      </w:r>
      <w:r>
        <w:fldChar w:fldCharType="separate"/>
      </w:r>
      <w:r>
        <w:t>70</w:t>
      </w:r>
      <w:r>
        <w:fldChar w:fldCharType="end"/>
      </w:r>
    </w:p>
    <w:p w14:paraId="550986E2" w14:textId="798F077C" w:rsidR="0080156D" w:rsidRDefault="0080156D">
      <w:pPr>
        <w:pStyle w:val="TOC2"/>
        <w:rPr>
          <w:rFonts w:asciiTheme="minorHAnsi" w:eastAsiaTheme="minorEastAsia" w:hAnsiTheme="minorHAnsi" w:cstheme="minorBidi"/>
          <w:sz w:val="22"/>
          <w:szCs w:val="22"/>
          <w:lang w:eastAsia="en-GB"/>
        </w:rPr>
      </w:pPr>
      <w:r w:rsidRPr="00BE3C36">
        <w:rPr>
          <w:lang w:val="en-US"/>
        </w:rPr>
        <w:t>9.2</w:t>
      </w:r>
      <w:r>
        <w:rPr>
          <w:rFonts w:asciiTheme="minorHAnsi" w:eastAsiaTheme="minorEastAsia" w:hAnsiTheme="minorHAnsi" w:cstheme="minorBidi"/>
          <w:sz w:val="22"/>
          <w:szCs w:val="22"/>
          <w:lang w:eastAsia="en-GB"/>
        </w:rPr>
        <w:tab/>
      </w:r>
      <w:r w:rsidRPr="00BE3C36">
        <w:rPr>
          <w:lang w:val="en-US"/>
        </w:rPr>
        <w:t>Network Functions and entities</w:t>
      </w:r>
      <w:r>
        <w:tab/>
      </w:r>
      <w:r>
        <w:fldChar w:fldCharType="begin" w:fldLock="1"/>
      </w:r>
      <w:r>
        <w:instrText xml:space="preserve"> PAGEREF _Toc58925419 \h </w:instrText>
      </w:r>
      <w:r>
        <w:fldChar w:fldCharType="separate"/>
      </w:r>
      <w:r>
        <w:t>71</w:t>
      </w:r>
      <w:r>
        <w:fldChar w:fldCharType="end"/>
      </w:r>
    </w:p>
    <w:p w14:paraId="69885E72" w14:textId="3EB566B4" w:rsidR="0080156D" w:rsidRDefault="0080156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_Toc58925420 \h </w:instrText>
      </w:r>
      <w:r>
        <w:fldChar w:fldCharType="separate"/>
      </w:r>
      <w:r>
        <w:t>71</w:t>
      </w:r>
      <w:r>
        <w:fldChar w:fldCharType="end"/>
      </w:r>
    </w:p>
    <w:p w14:paraId="2F9C2D28" w14:textId="79EA3EDD" w:rsidR="0080156D" w:rsidRDefault="0080156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_Toc58925421 \h </w:instrText>
      </w:r>
      <w:r>
        <w:fldChar w:fldCharType="separate"/>
      </w:r>
      <w:r>
        <w:t>71</w:t>
      </w:r>
      <w:r>
        <w:fldChar w:fldCharType="end"/>
      </w:r>
    </w:p>
    <w:p w14:paraId="157D2708" w14:textId="741F0130" w:rsidR="0080156D" w:rsidRDefault="0080156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_Toc58925422 \h </w:instrText>
      </w:r>
      <w:r>
        <w:fldChar w:fldCharType="separate"/>
      </w:r>
      <w:r>
        <w:t>71</w:t>
      </w:r>
      <w:r>
        <w:fldChar w:fldCharType="end"/>
      </w:r>
    </w:p>
    <w:p w14:paraId="7D4F2D07" w14:textId="073DB50B" w:rsidR="0080156D" w:rsidRDefault="0080156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_Toc58925423 \h </w:instrText>
      </w:r>
      <w:r>
        <w:fldChar w:fldCharType="separate"/>
      </w:r>
      <w:r>
        <w:t>72</w:t>
      </w:r>
      <w:r>
        <w:fldChar w:fldCharType="end"/>
      </w:r>
    </w:p>
    <w:p w14:paraId="617F5E8D" w14:textId="42DAA183" w:rsidR="0080156D" w:rsidRDefault="0080156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_Toc58925424 \h </w:instrText>
      </w:r>
      <w:r>
        <w:fldChar w:fldCharType="separate"/>
      </w:r>
      <w:r>
        <w:t>72</w:t>
      </w:r>
      <w:r>
        <w:fldChar w:fldCharType="end"/>
      </w:r>
    </w:p>
    <w:p w14:paraId="6E5B2E8C" w14:textId="7A5AF551" w:rsidR="0080156D" w:rsidRDefault="0080156D">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_Toc58925425 \h </w:instrText>
      </w:r>
      <w:r>
        <w:fldChar w:fldCharType="separate"/>
      </w:r>
      <w:r>
        <w:t>72</w:t>
      </w:r>
      <w:r>
        <w:fldChar w:fldCharType="end"/>
      </w:r>
    </w:p>
    <w:p w14:paraId="3B159D35" w14:textId="176CA37E" w:rsidR="0080156D" w:rsidRDefault="0080156D">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_Toc58925426 \h </w:instrText>
      </w:r>
      <w:r>
        <w:fldChar w:fldCharType="separate"/>
      </w:r>
      <w:r>
        <w:t>72</w:t>
      </w:r>
      <w:r>
        <w:fldChar w:fldCharType="end"/>
      </w:r>
    </w:p>
    <w:p w14:paraId="473CC6E8" w14:textId="77EF9AD0" w:rsidR="0080156D" w:rsidRDefault="0080156D">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_Toc58925427 \h </w:instrText>
      </w:r>
      <w:r>
        <w:fldChar w:fldCharType="separate"/>
      </w:r>
      <w:r>
        <w:t>72</w:t>
      </w:r>
      <w:r>
        <w:fldChar w:fldCharType="end"/>
      </w:r>
    </w:p>
    <w:p w14:paraId="01A78528" w14:textId="181BE926" w:rsidR="0080156D" w:rsidRDefault="0080156D">
      <w:pPr>
        <w:pStyle w:val="TOC2"/>
        <w:rPr>
          <w:rFonts w:asciiTheme="minorHAnsi" w:eastAsiaTheme="minorEastAsia" w:hAnsiTheme="minorHAnsi" w:cstheme="minorBidi"/>
          <w:sz w:val="22"/>
          <w:szCs w:val="22"/>
          <w:lang w:eastAsia="en-GB"/>
        </w:rPr>
      </w:pPr>
      <w:r w:rsidRPr="00BE3C36">
        <w:rPr>
          <w:lang w:val="en-US"/>
        </w:rPr>
        <w:t>9.5</w:t>
      </w:r>
      <w:r>
        <w:rPr>
          <w:rFonts w:asciiTheme="minorHAnsi" w:eastAsiaTheme="minorEastAsia" w:hAnsiTheme="minorHAnsi" w:cstheme="minorBidi"/>
          <w:sz w:val="22"/>
          <w:szCs w:val="22"/>
          <w:lang w:eastAsia="en-GB"/>
        </w:rPr>
        <w:tab/>
      </w:r>
      <w:r w:rsidRPr="00BE3C36">
        <w:rPr>
          <w:lang w:val="en-US"/>
        </w:rPr>
        <w:t xml:space="preserve">Non-session management </w:t>
      </w:r>
      <w:r>
        <w:t>related policy information</w:t>
      </w:r>
      <w:r>
        <w:tab/>
      </w:r>
      <w:r>
        <w:fldChar w:fldCharType="begin" w:fldLock="1"/>
      </w:r>
      <w:r>
        <w:instrText xml:space="preserve"> PAGEREF _Toc58925428 \h </w:instrText>
      </w:r>
      <w:r>
        <w:fldChar w:fldCharType="separate"/>
      </w:r>
      <w:r>
        <w:t>73</w:t>
      </w:r>
      <w:r>
        <w:fldChar w:fldCharType="end"/>
      </w:r>
    </w:p>
    <w:p w14:paraId="12ABFEF7" w14:textId="100A4519" w:rsidR="0080156D" w:rsidRDefault="0080156D">
      <w:pPr>
        <w:pStyle w:val="TOC3"/>
        <w:rPr>
          <w:rFonts w:asciiTheme="minorHAnsi" w:eastAsiaTheme="minorEastAsia" w:hAnsiTheme="minorHAnsi" w:cstheme="minorBidi"/>
          <w:sz w:val="22"/>
          <w:szCs w:val="22"/>
          <w:lang w:eastAsia="en-GB"/>
        </w:rPr>
      </w:pPr>
      <w:r w:rsidRPr="00BE3C36">
        <w:rPr>
          <w:lang w:val="en-US"/>
        </w:rPr>
        <w:t>9.5.1</w:t>
      </w:r>
      <w:r>
        <w:rPr>
          <w:rFonts w:asciiTheme="minorHAnsi" w:eastAsiaTheme="minorEastAsia" w:hAnsiTheme="minorHAnsi" w:cstheme="minorBidi"/>
          <w:sz w:val="22"/>
          <w:szCs w:val="22"/>
          <w:lang w:eastAsia="en-GB"/>
        </w:rPr>
        <w:tab/>
      </w:r>
      <w:r w:rsidRPr="00BE3C36">
        <w:rPr>
          <w:lang w:val="en-US"/>
        </w:rPr>
        <w:t>Access</w:t>
      </w:r>
      <w:r>
        <w:t xml:space="preserve"> and mobility related policy information</w:t>
      </w:r>
      <w:r>
        <w:tab/>
      </w:r>
      <w:r>
        <w:fldChar w:fldCharType="begin" w:fldLock="1"/>
      </w:r>
      <w:r>
        <w:instrText xml:space="preserve"> PAGEREF _Toc58925429 \h </w:instrText>
      </w:r>
      <w:r>
        <w:fldChar w:fldCharType="separate"/>
      </w:r>
      <w:r>
        <w:t>73</w:t>
      </w:r>
      <w:r>
        <w:fldChar w:fldCharType="end"/>
      </w:r>
    </w:p>
    <w:p w14:paraId="6B60FC61" w14:textId="1FA14DD2" w:rsidR="0080156D" w:rsidRDefault="0080156D">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_Toc58925430 \h </w:instrText>
      </w:r>
      <w:r>
        <w:fldChar w:fldCharType="separate"/>
      </w:r>
      <w:r>
        <w:t>74</w:t>
      </w:r>
      <w:r>
        <w:fldChar w:fldCharType="end"/>
      </w:r>
    </w:p>
    <w:p w14:paraId="02BF18DB" w14:textId="5F8F555B" w:rsidR="0080156D" w:rsidRDefault="0080156D">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_Toc58925431 \h </w:instrText>
      </w:r>
      <w:r>
        <w:fldChar w:fldCharType="separate"/>
      </w:r>
      <w:r>
        <w:t>74</w:t>
      </w:r>
      <w:r>
        <w:fldChar w:fldCharType="end"/>
      </w:r>
    </w:p>
    <w:p w14:paraId="78292BF3" w14:textId="420F8419" w:rsidR="0080156D" w:rsidRDefault="0080156D">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_Toc58925432 \h </w:instrText>
      </w:r>
      <w:r>
        <w:fldChar w:fldCharType="separate"/>
      </w:r>
      <w:r>
        <w:t>74</w:t>
      </w:r>
      <w:r>
        <w:fldChar w:fldCharType="end"/>
      </w:r>
    </w:p>
    <w:p w14:paraId="5E87F16E" w14:textId="5C3B273D" w:rsidR="0080156D" w:rsidRDefault="0080156D">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_Toc58925433 \h </w:instrText>
      </w:r>
      <w:r>
        <w:fldChar w:fldCharType="separate"/>
      </w:r>
      <w:r>
        <w:t>75</w:t>
      </w:r>
      <w:r>
        <w:fldChar w:fldCharType="end"/>
      </w:r>
    </w:p>
    <w:p w14:paraId="2045E5F3" w14:textId="6EE9963A" w:rsidR="0080156D" w:rsidRDefault="0080156D">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_Toc58925434 \h </w:instrText>
      </w:r>
      <w:r>
        <w:fldChar w:fldCharType="separate"/>
      </w:r>
      <w:r>
        <w:t>76</w:t>
      </w:r>
      <w:r>
        <w:fldChar w:fldCharType="end"/>
      </w:r>
    </w:p>
    <w:p w14:paraId="34935EB7" w14:textId="41F5DD3F" w:rsidR="0080156D" w:rsidRDefault="0080156D">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_Toc58925435 \h </w:instrText>
      </w:r>
      <w:r>
        <w:fldChar w:fldCharType="separate"/>
      </w:r>
      <w:r>
        <w:t>76</w:t>
      </w:r>
      <w:r>
        <w:fldChar w:fldCharType="end"/>
      </w:r>
    </w:p>
    <w:p w14:paraId="14A5583E" w14:textId="7BC7DE40" w:rsidR="0080156D" w:rsidRDefault="0080156D">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_Toc58925436 \h </w:instrText>
      </w:r>
      <w:r>
        <w:fldChar w:fldCharType="separate"/>
      </w:r>
      <w:r>
        <w:t>76</w:t>
      </w:r>
      <w:r>
        <w:fldChar w:fldCharType="end"/>
      </w:r>
    </w:p>
    <w:p w14:paraId="2636FA1F" w14:textId="60FC7163" w:rsidR="0080156D" w:rsidRDefault="0080156D">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BE3C36">
        <w:rPr>
          <w:vertAlign w:val="superscript"/>
        </w:rPr>
        <w:t>rd</w:t>
      </w:r>
      <w:r>
        <w:t xml:space="preserve"> party</w:t>
      </w:r>
      <w:r>
        <w:tab/>
      </w:r>
      <w:r>
        <w:fldChar w:fldCharType="begin" w:fldLock="1"/>
      </w:r>
      <w:r>
        <w:instrText xml:space="preserve"> PAGEREF _Toc58925437 \h </w:instrText>
      </w:r>
      <w:r>
        <w:fldChar w:fldCharType="separate"/>
      </w:r>
      <w:r>
        <w:t>76</w:t>
      </w:r>
      <w:r>
        <w:fldChar w:fldCharType="end"/>
      </w:r>
    </w:p>
    <w:p w14:paraId="26264890" w14:textId="0006A668" w:rsidR="0080156D" w:rsidRDefault="0080156D">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_Toc58925438 \h </w:instrText>
      </w:r>
      <w:r>
        <w:fldChar w:fldCharType="separate"/>
      </w:r>
      <w:r>
        <w:t>77</w:t>
      </w:r>
      <w:r>
        <w:fldChar w:fldCharType="end"/>
      </w:r>
    </w:p>
    <w:p w14:paraId="25BA72DD" w14:textId="24820F36" w:rsidR="0080156D" w:rsidRDefault="0080156D">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_Toc58925439 \h </w:instrText>
      </w:r>
      <w:r>
        <w:fldChar w:fldCharType="separate"/>
      </w:r>
      <w:r>
        <w:t>77</w:t>
      </w:r>
      <w:r>
        <w:fldChar w:fldCharType="end"/>
      </w:r>
    </w:p>
    <w:p w14:paraId="7CD544C0" w14:textId="6BB8EC11" w:rsidR="0080156D" w:rsidRDefault="0080156D">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_Toc58925440 \h </w:instrText>
      </w:r>
      <w:r>
        <w:fldChar w:fldCharType="separate"/>
      </w:r>
      <w:r>
        <w:t>78</w:t>
      </w:r>
      <w:r>
        <w:fldChar w:fldCharType="end"/>
      </w:r>
    </w:p>
    <w:p w14:paraId="1CBB69FF" w14:textId="5E129070" w:rsidR="0080156D" w:rsidRDefault="0080156D">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_Toc58925441 \h </w:instrText>
      </w:r>
      <w:r>
        <w:fldChar w:fldCharType="separate"/>
      </w:r>
      <w:r>
        <w:t>78</w:t>
      </w:r>
      <w:r>
        <w:fldChar w:fldCharType="end"/>
      </w:r>
    </w:p>
    <w:p w14:paraId="5CDE1302" w14:textId="37E45002" w:rsidR="0080156D" w:rsidRDefault="0080156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_Toc58925442 \h </w:instrText>
      </w:r>
      <w:r>
        <w:fldChar w:fldCharType="separate"/>
      </w:r>
      <w:r>
        <w:t>78</w:t>
      </w:r>
      <w:r>
        <w:fldChar w:fldCharType="end"/>
      </w:r>
    </w:p>
    <w:p w14:paraId="4E8C167B" w14:textId="51BE594C" w:rsidR="0080156D" w:rsidRDefault="0080156D">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_Toc58925443 \h </w:instrText>
      </w:r>
      <w:r>
        <w:fldChar w:fldCharType="separate"/>
      </w:r>
      <w:r>
        <w:t>79</w:t>
      </w:r>
      <w:r>
        <w:fldChar w:fldCharType="end"/>
      </w:r>
    </w:p>
    <w:p w14:paraId="6F4755F5" w14:textId="35C81950" w:rsidR="0080156D" w:rsidRDefault="0080156D">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_Toc58925444 \h </w:instrText>
      </w:r>
      <w:r>
        <w:fldChar w:fldCharType="separate"/>
      </w:r>
      <w:r>
        <w:t>81</w:t>
      </w:r>
      <w:r>
        <w:fldChar w:fldCharType="end"/>
      </w:r>
    </w:p>
    <w:p w14:paraId="048DD03B" w14:textId="1EB979B6"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7" w:name="_Toc58925251"/>
      <w:r w:rsidRPr="003B7B43">
        <w:lastRenderedPageBreak/>
        <w:t>Foreword</w:t>
      </w:r>
      <w:bookmarkEnd w:id="7"/>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8" w:name="_Toc58925252"/>
      <w:r w:rsidRPr="003B7B43">
        <w:lastRenderedPageBreak/>
        <w:t>1</w:t>
      </w:r>
      <w:r w:rsidRPr="003B7B43">
        <w:tab/>
        <w:t>Scope</w:t>
      </w:r>
      <w:bookmarkEnd w:id="8"/>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9" w:name="_Toc58925253"/>
      <w:r w:rsidRPr="003B7B43">
        <w:t>2</w:t>
      </w:r>
      <w:r w:rsidRPr="003B7B43">
        <w:tab/>
        <w:t>References</w:t>
      </w:r>
      <w:bookmarkEnd w:id="9"/>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6CBF8114" w:rsidR="000A31B5" w:rsidRPr="003B7B43" w:rsidRDefault="000A31B5" w:rsidP="000A31B5">
      <w:pPr>
        <w:pStyle w:val="EX"/>
      </w:pPr>
      <w:r w:rsidRPr="003B7B43">
        <w:t>[1]</w:t>
      </w:r>
      <w:r w:rsidRPr="003B7B43">
        <w:tab/>
      </w:r>
      <w:r w:rsidR="0080156D" w:rsidRPr="003B7B43">
        <w:t>3GPP</w:t>
      </w:r>
      <w:r w:rsidR="0080156D">
        <w:t> </w:t>
      </w:r>
      <w:r w:rsidR="0080156D" w:rsidRPr="003B7B43">
        <w:t>TR</w:t>
      </w:r>
      <w:r w:rsidR="0080156D">
        <w:t> </w:t>
      </w:r>
      <w:r w:rsidR="0080156D" w:rsidRPr="003B7B43">
        <w:t>21.905:</w:t>
      </w:r>
      <w:r w:rsidRPr="003B7B43">
        <w:t xml:space="preserve"> </w:t>
      </w:r>
      <w:r>
        <w:t>"</w:t>
      </w:r>
      <w:r w:rsidRPr="003B7B43">
        <w:t>Vocabulary for 3GPP Specifications</w:t>
      </w:r>
      <w:r>
        <w:t>"</w:t>
      </w:r>
      <w:r w:rsidRPr="003B7B43">
        <w:t>.</w:t>
      </w:r>
    </w:p>
    <w:p w14:paraId="6F758FBE" w14:textId="1E85BC5A" w:rsidR="000A31B5" w:rsidRPr="003B7B43" w:rsidRDefault="000A31B5" w:rsidP="000A31B5">
      <w:pPr>
        <w:pStyle w:val="EX"/>
      </w:pPr>
      <w:r w:rsidRPr="003B7B43">
        <w:t>[</w:t>
      </w:r>
      <w:r w:rsidRPr="003B7B43">
        <w:rPr>
          <w:noProof/>
        </w:rPr>
        <w:t>2</w:t>
      </w:r>
      <w:r w:rsidRPr="003B7B43">
        <w:t>]</w:t>
      </w:r>
      <w:r w:rsidRPr="003B7B43">
        <w:tab/>
      </w:r>
      <w:r w:rsidR="0080156D" w:rsidRPr="003B7B43">
        <w:t>3GPP</w:t>
      </w:r>
      <w:r w:rsidR="0080156D">
        <w:t> </w:t>
      </w:r>
      <w:r w:rsidR="0080156D" w:rsidRPr="003B7B43">
        <w:t>TS</w:t>
      </w:r>
      <w:r w:rsidR="0080156D">
        <w:t> </w:t>
      </w:r>
      <w:r w:rsidR="0080156D" w:rsidRPr="003B7B43">
        <w:t>23.501:</w:t>
      </w:r>
      <w:r w:rsidRPr="003B7B43">
        <w:t xml:space="preserve"> </w:t>
      </w:r>
      <w:r>
        <w:t>"</w:t>
      </w:r>
      <w:r w:rsidRPr="003B7B43">
        <w:t>System Architecture for the 5G System; Stage 2</w:t>
      </w:r>
      <w:r>
        <w:t>"</w:t>
      </w:r>
      <w:r w:rsidRPr="003B7B43">
        <w:t>.</w:t>
      </w:r>
    </w:p>
    <w:p w14:paraId="0C185E4B" w14:textId="75B07496" w:rsidR="000A31B5" w:rsidRPr="003B7B43" w:rsidRDefault="000A31B5" w:rsidP="000A31B5">
      <w:pPr>
        <w:pStyle w:val="EX"/>
      </w:pPr>
      <w:r w:rsidRPr="003B7B43">
        <w:t>[3]</w:t>
      </w:r>
      <w:r w:rsidRPr="003B7B43">
        <w:tab/>
      </w:r>
      <w:r w:rsidR="0080156D" w:rsidRPr="003B7B43">
        <w:t>3GPP</w:t>
      </w:r>
      <w:r w:rsidR="0080156D">
        <w:t> </w:t>
      </w:r>
      <w:r w:rsidR="0080156D" w:rsidRPr="003B7B43">
        <w:t>TS</w:t>
      </w:r>
      <w:r w:rsidR="0080156D">
        <w:t> </w:t>
      </w:r>
      <w:r w:rsidR="0080156D" w:rsidRPr="003B7B43">
        <w:t>23.502:</w:t>
      </w:r>
      <w:r w:rsidRPr="003B7B43">
        <w:t xml:space="preserve"> </w:t>
      </w:r>
      <w:r>
        <w:t>"</w:t>
      </w:r>
      <w:r w:rsidRPr="003B7B43">
        <w:t>Procedures for the 5G system, Stage 2</w:t>
      </w:r>
      <w:r>
        <w:t>"</w:t>
      </w:r>
      <w:r w:rsidRPr="003B7B43">
        <w:t>.</w:t>
      </w:r>
    </w:p>
    <w:p w14:paraId="1DE616E0" w14:textId="0956CFA1" w:rsidR="000A31B5" w:rsidRPr="003B7B43" w:rsidRDefault="000A31B5" w:rsidP="000A31B5">
      <w:pPr>
        <w:pStyle w:val="EX"/>
      </w:pPr>
      <w:r w:rsidRPr="003B7B43">
        <w:t>[4]</w:t>
      </w:r>
      <w:r w:rsidRPr="003B7B43">
        <w:tab/>
      </w:r>
      <w:r w:rsidR="0080156D" w:rsidRPr="003B7B43">
        <w:t>3GPP</w:t>
      </w:r>
      <w:r w:rsidR="0080156D">
        <w:t> </w:t>
      </w:r>
      <w:r w:rsidR="0080156D" w:rsidRPr="003B7B43">
        <w:t>TS</w:t>
      </w:r>
      <w:r w:rsidR="0080156D">
        <w:t> </w:t>
      </w:r>
      <w:r w:rsidR="0080156D"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AABD876" w:rsidR="000A31B5" w:rsidRPr="003B7B43" w:rsidRDefault="000A31B5" w:rsidP="000A31B5">
      <w:pPr>
        <w:pStyle w:val="EX"/>
      </w:pPr>
      <w:r w:rsidRPr="003B7B43">
        <w:t>[11]</w:t>
      </w:r>
      <w:r w:rsidRPr="003B7B43">
        <w:tab/>
      </w:r>
      <w:r w:rsidR="0080156D" w:rsidRPr="003B7B43">
        <w:t>3GPP</w:t>
      </w:r>
      <w:r w:rsidR="0080156D">
        <w:t> </w:t>
      </w:r>
      <w:r w:rsidR="0080156D" w:rsidRPr="003B7B43">
        <w:t>TS</w:t>
      </w:r>
      <w:r w:rsidR="0080156D">
        <w:t> </w:t>
      </w:r>
      <w:r w:rsidR="0080156D"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09054C42" w:rsidR="000A31B5" w:rsidRPr="003B7B43" w:rsidRDefault="000A31B5" w:rsidP="000A31B5">
      <w:pPr>
        <w:pStyle w:val="EX"/>
      </w:pPr>
      <w:r w:rsidRPr="003B7B43">
        <w:t>[14]</w:t>
      </w:r>
      <w:r w:rsidRPr="003B7B43">
        <w:tab/>
      </w:r>
      <w:r w:rsidR="0080156D" w:rsidRPr="003B7B43">
        <w:t>3GPP</w:t>
      </w:r>
      <w:r w:rsidR="0080156D">
        <w:t> </w:t>
      </w:r>
      <w:r w:rsidR="0080156D" w:rsidRPr="003B7B43">
        <w:t>TS</w:t>
      </w:r>
      <w:r w:rsidR="0080156D">
        <w:t> </w:t>
      </w:r>
      <w:r w:rsidR="0080156D"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9B1E0AE" w:rsidR="000A31B5" w:rsidRPr="003B7B43" w:rsidRDefault="000A31B5" w:rsidP="000A31B5">
      <w:pPr>
        <w:pStyle w:val="EX"/>
      </w:pPr>
      <w:r w:rsidRPr="003B7B43">
        <w:t>[22]</w:t>
      </w:r>
      <w:r w:rsidRPr="003B7B43">
        <w:tab/>
      </w:r>
      <w:r w:rsidR="0080156D" w:rsidRPr="003B7B43">
        <w:t>3GPP</w:t>
      </w:r>
      <w:r w:rsidR="0080156D">
        <w:t> </w:t>
      </w:r>
      <w:r w:rsidR="0080156D" w:rsidRPr="003B7B43">
        <w:t>TR</w:t>
      </w:r>
      <w:r w:rsidR="0080156D">
        <w:t> </w:t>
      </w:r>
      <w:r w:rsidR="0080156D" w:rsidRPr="003B7B43">
        <w:t>24.501:</w:t>
      </w:r>
      <w:r w:rsidRPr="003B7B43">
        <w:t xml:space="preserve"> </w:t>
      </w:r>
      <w:r>
        <w:t>"</w:t>
      </w:r>
      <w:r w:rsidRPr="003B7B43">
        <w:t>Non-Access-Stratum (NAS) protocol for 5G System (5GS); Stage 3</w:t>
      </w:r>
      <w:r>
        <w:t>"</w:t>
      </w:r>
      <w:r w:rsidRPr="003B7B43">
        <w:t>.</w:t>
      </w:r>
    </w:p>
    <w:p w14:paraId="48E10B0F" w14:textId="3836347C" w:rsidR="000A31B5" w:rsidRPr="003B7B43" w:rsidRDefault="000A31B5" w:rsidP="000A31B5">
      <w:pPr>
        <w:pStyle w:val="EX"/>
      </w:pPr>
      <w:r w:rsidRPr="003B7B43">
        <w:t>[23]</w:t>
      </w:r>
      <w:r w:rsidRPr="003B7B43">
        <w:tab/>
      </w:r>
      <w:r w:rsidR="0080156D" w:rsidRPr="003B7B43">
        <w:t>3GPP</w:t>
      </w:r>
      <w:r w:rsidR="0080156D">
        <w:t> </w:t>
      </w:r>
      <w:r w:rsidR="0080156D" w:rsidRPr="003B7B43">
        <w:t>TS</w:t>
      </w:r>
      <w:r w:rsidR="0080156D">
        <w:t> </w:t>
      </w:r>
      <w:r w:rsidR="0080156D" w:rsidRPr="003B7B43">
        <w:t>38.413:</w:t>
      </w:r>
      <w:r w:rsidRPr="003B7B43">
        <w:t xml:space="preserve"> </w:t>
      </w:r>
      <w:r>
        <w:t>"</w:t>
      </w:r>
      <w:r w:rsidRPr="003B7B43">
        <w:t>NG RAN; NG Application Protocol (NGAP)</w:t>
      </w:r>
      <w:r>
        <w:t>"</w:t>
      </w:r>
      <w:r w:rsidRPr="003B7B43">
        <w:t>.</w:t>
      </w:r>
    </w:p>
    <w:p w14:paraId="7C720B8C" w14:textId="27657230" w:rsidR="000A31B5" w:rsidRPr="003B7B43" w:rsidRDefault="000A31B5" w:rsidP="000A31B5">
      <w:pPr>
        <w:pStyle w:val="EX"/>
      </w:pPr>
      <w:r w:rsidRPr="003B7B43">
        <w:t>[24]</w:t>
      </w:r>
      <w:r w:rsidRPr="003B7B43">
        <w:tab/>
      </w:r>
      <w:r w:rsidR="0080156D" w:rsidRPr="003B7B43">
        <w:t>3GPP</w:t>
      </w:r>
      <w:r w:rsidR="0080156D">
        <w:t> </w:t>
      </w:r>
      <w:r w:rsidR="0080156D" w:rsidRPr="003B7B43">
        <w:t>TS</w:t>
      </w:r>
      <w:r w:rsidR="0080156D">
        <w:t> </w:t>
      </w:r>
      <w:r w:rsidR="0080156D"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4673460C" w:rsidR="000A31B5" w:rsidRPr="003B7B43" w:rsidRDefault="000A31B5" w:rsidP="000A31B5">
      <w:pPr>
        <w:pStyle w:val="EX"/>
      </w:pPr>
      <w:r w:rsidRPr="001E46AC">
        <w:t>[25</w:t>
      </w:r>
      <w:r w:rsidRPr="003B7B43">
        <w:t>]</w:t>
      </w:r>
      <w:r w:rsidRPr="003B7B43">
        <w:tab/>
      </w:r>
      <w:r w:rsidR="0080156D" w:rsidRPr="003B7B43">
        <w:t>3GPP</w:t>
      </w:r>
      <w:r w:rsidR="0080156D">
        <w:t> </w:t>
      </w:r>
      <w:r w:rsidR="0080156D" w:rsidRPr="003B7B43">
        <w:t>TS</w:t>
      </w:r>
      <w:r w:rsidR="0080156D">
        <w:t> </w:t>
      </w:r>
      <w:r w:rsidR="0080156D" w:rsidRPr="003B7B43">
        <w:t>22.011</w:t>
      </w:r>
      <w:r w:rsidR="0080156D">
        <w:t>:</w:t>
      </w:r>
      <w:r w:rsidRPr="003B7B43">
        <w:t xml:space="preserve"> </w:t>
      </w:r>
      <w:r>
        <w:t>"</w:t>
      </w:r>
      <w:r w:rsidRPr="003B7B43">
        <w:t>Service accessibility</w:t>
      </w:r>
      <w:r>
        <w:t>".</w:t>
      </w:r>
    </w:p>
    <w:p w14:paraId="1DCBEF91" w14:textId="17964CDA" w:rsidR="000A31B5" w:rsidRPr="003B7B43" w:rsidRDefault="000A31B5" w:rsidP="000A31B5">
      <w:pPr>
        <w:pStyle w:val="EX"/>
      </w:pPr>
      <w:r w:rsidRPr="003B7B43">
        <w:t>[26]</w:t>
      </w:r>
      <w:r w:rsidRPr="003B7B43">
        <w:tab/>
      </w:r>
      <w:r w:rsidR="0080156D" w:rsidRPr="003B7B43">
        <w:t>3GPP</w:t>
      </w:r>
      <w:r w:rsidR="0080156D">
        <w:t> </w:t>
      </w:r>
      <w:r w:rsidR="0080156D" w:rsidRPr="003B7B43">
        <w:t>TS</w:t>
      </w:r>
      <w:r w:rsidR="0080156D">
        <w:t> </w:t>
      </w:r>
      <w:r w:rsidR="0080156D" w:rsidRPr="003B7B43">
        <w:t>23.122</w:t>
      </w:r>
      <w:r w:rsidR="0080156D">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0" w:name="_Hlk8920865"/>
      <w:r w:rsidRPr="003B7B43">
        <w:t>CableLabs WR-TR-5WWC-ARCH</w:t>
      </w:r>
      <w:bookmarkEnd w:id="10"/>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5F1C4993" w:rsidR="000A31B5" w:rsidRPr="001E46AC" w:rsidRDefault="000A31B5" w:rsidP="000A31B5">
      <w:pPr>
        <w:pStyle w:val="EX"/>
      </w:pPr>
      <w:r w:rsidRPr="003B7B43">
        <w:t>[29]</w:t>
      </w:r>
      <w:r w:rsidRPr="003B7B43">
        <w:tab/>
      </w:r>
      <w:r w:rsidR="0080156D" w:rsidRPr="003B7B43">
        <w:t>3GPP</w:t>
      </w:r>
      <w:r w:rsidR="0080156D">
        <w:t> </w:t>
      </w:r>
      <w:r w:rsidR="0080156D" w:rsidRPr="003B7B43">
        <w:t>TS</w:t>
      </w:r>
      <w:r w:rsidR="0080156D">
        <w:t> </w:t>
      </w:r>
      <w:r w:rsidR="0080156D" w:rsidRPr="003B7B43">
        <w:t>23.273</w:t>
      </w:r>
      <w:r w:rsidR="0080156D">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1F0D006A" w:rsidR="000A31B5" w:rsidRPr="001E46AC" w:rsidRDefault="000A31B5" w:rsidP="000A31B5">
      <w:pPr>
        <w:pStyle w:val="EX"/>
      </w:pPr>
      <w:r w:rsidRPr="003B7B43">
        <w:t>[</w:t>
      </w:r>
      <w:r>
        <w:t>31</w:t>
      </w:r>
      <w:r w:rsidRPr="003B7B43">
        <w:t>]</w:t>
      </w:r>
      <w:r w:rsidRPr="003B7B43">
        <w:tab/>
      </w:r>
      <w:r w:rsidR="0080156D" w:rsidRPr="003B7B43">
        <w:t>3GPP</w:t>
      </w:r>
      <w:r w:rsidR="0080156D">
        <w:t> </w:t>
      </w:r>
      <w:r w:rsidR="0080156D" w:rsidRPr="003B7B43">
        <w:t>TS</w:t>
      </w:r>
      <w:r w:rsidR="0080156D">
        <w:t> </w:t>
      </w:r>
      <w:r w:rsidR="0080156D" w:rsidRPr="003B7B43">
        <w:t>23.2</w:t>
      </w:r>
      <w:r w:rsidR="0080156D">
        <w:t>0</w:t>
      </w:r>
      <w:r w:rsidR="0080156D" w:rsidRPr="003B7B43">
        <w:t>3</w:t>
      </w:r>
      <w:r w:rsidR="0080156D">
        <w:t>:</w:t>
      </w:r>
      <w:r w:rsidRPr="003B7B43">
        <w:t xml:space="preserve"> </w:t>
      </w:r>
      <w:r>
        <w:t>"Policy and charging control architecture".</w:t>
      </w:r>
    </w:p>
    <w:p w14:paraId="3053E155" w14:textId="2100C7A7" w:rsidR="000A31B5" w:rsidRPr="001E46AC" w:rsidRDefault="000A31B5" w:rsidP="000A31B5">
      <w:pPr>
        <w:pStyle w:val="EX"/>
      </w:pPr>
      <w:r w:rsidRPr="003B7B43">
        <w:t>[</w:t>
      </w:r>
      <w:r>
        <w:t>32</w:t>
      </w:r>
      <w:r w:rsidRPr="003B7B43">
        <w:t>]</w:t>
      </w:r>
      <w:r w:rsidRPr="003B7B43">
        <w:tab/>
      </w:r>
      <w:r w:rsidR="0080156D" w:rsidRPr="003B7B43">
        <w:t>3GPP</w:t>
      </w:r>
      <w:r w:rsidR="0080156D">
        <w:t> </w:t>
      </w:r>
      <w:r w:rsidR="0080156D" w:rsidRPr="003B7B43">
        <w:t>TS</w:t>
      </w:r>
      <w:r w:rsidR="0080156D">
        <w:t> </w:t>
      </w:r>
      <w:r w:rsidR="0080156D">
        <w:t>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0A33A9B2" w:rsidR="000A31B5" w:rsidRPr="001E46AC" w:rsidRDefault="000A31B5" w:rsidP="000A31B5">
      <w:pPr>
        <w:pStyle w:val="EX"/>
      </w:pPr>
      <w:r w:rsidRPr="003B7B43">
        <w:t>[</w:t>
      </w:r>
      <w:r>
        <w:t>39</w:t>
      </w:r>
      <w:r w:rsidRPr="003B7B43">
        <w:t>]</w:t>
      </w:r>
      <w:r w:rsidRPr="003B7B43">
        <w:tab/>
      </w:r>
      <w:r w:rsidR="0080156D">
        <w:t>3GPP</w:t>
      </w:r>
      <w:r w:rsidR="0080156D">
        <w:t> </w:t>
      </w:r>
      <w:r w:rsidR="0080156D">
        <w:t>TS</w:t>
      </w:r>
      <w:r w:rsidR="0080156D">
        <w:t> </w:t>
      </w:r>
      <w:r w:rsidR="0080156D">
        <w:t>29.519:</w:t>
      </w:r>
      <w:r>
        <w:t xml:space="preserve"> "Policy Data, Application Data and Structured Data for exposure".</w:t>
      </w:r>
    </w:p>
    <w:p w14:paraId="63E5E128" w14:textId="282884CB" w:rsidR="000A31B5" w:rsidRPr="001E46AC" w:rsidRDefault="000A31B5" w:rsidP="000A31B5">
      <w:pPr>
        <w:pStyle w:val="EX"/>
      </w:pPr>
      <w:r>
        <w:t>[40]</w:t>
      </w:r>
      <w:r>
        <w:tab/>
      </w:r>
      <w:r w:rsidR="0080156D">
        <w:t>3GPP</w:t>
      </w:r>
      <w:r w:rsidR="0080156D">
        <w:t> </w:t>
      </w:r>
      <w:r w:rsidR="0080156D">
        <w:t>TS</w:t>
      </w:r>
      <w:r w:rsidR="0080156D">
        <w:t> </w:t>
      </w:r>
      <w:r w:rsidR="0080156D">
        <w:t>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3F802573" w:rsidR="000A31B5" w:rsidRPr="001E46AC" w:rsidRDefault="000A31B5" w:rsidP="000A31B5">
      <w:pPr>
        <w:pStyle w:val="EX"/>
      </w:pPr>
      <w:r>
        <w:t>[42]</w:t>
      </w:r>
      <w:r>
        <w:tab/>
      </w:r>
      <w:r w:rsidR="0080156D">
        <w:t>3GPP</w:t>
      </w:r>
      <w:r w:rsidR="0080156D">
        <w:t> </w:t>
      </w:r>
      <w:r w:rsidR="0080156D">
        <w:t>TS</w:t>
      </w:r>
      <w:r w:rsidR="0080156D">
        <w:t> </w:t>
      </w:r>
      <w:r w:rsidR="0080156D">
        <w:t>29.413:</w:t>
      </w:r>
      <w:r>
        <w:t xml:space="preserve"> "Application of the NG Application Protocol (NGAP) to non-3GPP access".</w:t>
      </w:r>
    </w:p>
    <w:p w14:paraId="04858318" w14:textId="77777777" w:rsidR="000A31B5" w:rsidRPr="003B7B43" w:rsidRDefault="000A31B5" w:rsidP="000A31B5">
      <w:pPr>
        <w:pStyle w:val="Heading1"/>
      </w:pPr>
      <w:bookmarkStart w:id="11" w:name="_Toc58925254"/>
      <w:r w:rsidRPr="003B7B43">
        <w:t>3</w:t>
      </w:r>
      <w:r w:rsidRPr="003B7B43">
        <w:tab/>
        <w:t>Definitions and abbreviations</w:t>
      </w:r>
      <w:bookmarkEnd w:id="11"/>
    </w:p>
    <w:p w14:paraId="1102E692" w14:textId="77777777" w:rsidR="000A31B5" w:rsidRPr="003B7B43" w:rsidRDefault="000A31B5" w:rsidP="000A31B5">
      <w:pPr>
        <w:pStyle w:val="Heading2"/>
      </w:pPr>
      <w:bookmarkStart w:id="12" w:name="_Toc58925255"/>
      <w:r w:rsidRPr="003B7B43">
        <w:t>3.1</w:t>
      </w:r>
      <w:r w:rsidRPr="003B7B43">
        <w:tab/>
        <w:t>Definitions</w:t>
      </w:r>
      <w:bookmarkEnd w:id="12"/>
    </w:p>
    <w:p w14:paraId="37542104" w14:textId="0701F94F" w:rsidR="000A31B5" w:rsidRPr="003B7B43" w:rsidRDefault="000A31B5" w:rsidP="000A31B5">
      <w:r w:rsidRPr="003B7B43">
        <w:t xml:space="preserve">For the purposes of the present document, the terms and definitions given in </w:t>
      </w:r>
      <w:r w:rsidR="0080156D" w:rsidRPr="003B7B43">
        <w:t>TR</w:t>
      </w:r>
      <w:r w:rsidR="0080156D">
        <w:t> </w:t>
      </w:r>
      <w:r w:rsidR="0080156D" w:rsidRPr="003B7B43">
        <w:t>21.905</w:t>
      </w:r>
      <w:r w:rsidR="0080156D">
        <w:t> </w:t>
      </w:r>
      <w:r w:rsidR="0080156D" w:rsidRPr="003B7B43">
        <w:t>[</w:t>
      </w:r>
      <w:r w:rsidRPr="003B7B43">
        <w:t xml:space="preserve">1], </w:t>
      </w:r>
      <w:r w:rsidR="0080156D" w:rsidRPr="003B7B43">
        <w:t>TS</w:t>
      </w:r>
      <w:r w:rsidR="0080156D">
        <w:t> </w:t>
      </w:r>
      <w:r w:rsidR="0080156D" w:rsidRPr="003B7B43">
        <w:t>23.501</w:t>
      </w:r>
      <w:r w:rsidR="0080156D">
        <w:t> </w:t>
      </w:r>
      <w:r w:rsidR="0080156D" w:rsidRPr="003B7B43">
        <w:t>[</w:t>
      </w:r>
      <w:r w:rsidRPr="003B7B43">
        <w:t xml:space="preserve">2] , </w:t>
      </w:r>
      <w:r w:rsidR="0080156D" w:rsidRPr="003B7B43">
        <w:t>TS</w:t>
      </w:r>
      <w:r w:rsidR="0080156D">
        <w:t> </w:t>
      </w:r>
      <w:r w:rsidR="0080156D" w:rsidRPr="003B7B43">
        <w:t>23.502</w:t>
      </w:r>
      <w:r w:rsidR="0080156D">
        <w:t> </w:t>
      </w:r>
      <w:r w:rsidR="0080156D" w:rsidRPr="003B7B43">
        <w:t>[</w:t>
      </w:r>
      <w:r w:rsidRPr="003B7B43">
        <w:t xml:space="preserve">3] and </w:t>
      </w:r>
      <w:r w:rsidR="0080156D" w:rsidRPr="003B7B43">
        <w:t>TS</w:t>
      </w:r>
      <w:r w:rsidR="0080156D">
        <w:t> </w:t>
      </w:r>
      <w:r w:rsidR="0080156D" w:rsidRPr="003B7B43">
        <w:t>23.503</w:t>
      </w:r>
      <w:r w:rsidR="0080156D">
        <w:t> </w:t>
      </w:r>
      <w:r w:rsidR="0080156D" w:rsidRPr="003B7B43">
        <w:t>[</w:t>
      </w:r>
      <w:r w:rsidRPr="003B7B43">
        <w:t xml:space="preserve">4] apply. A term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or </w:t>
      </w:r>
      <w:r w:rsidR="0080156D" w:rsidRPr="003B7B43">
        <w:t>TS</w:t>
      </w:r>
      <w:r w:rsidR="0080156D">
        <w:t> </w:t>
      </w:r>
      <w:r w:rsidR="0080156D" w:rsidRPr="003B7B43">
        <w:t>23.503</w:t>
      </w:r>
      <w:r w:rsidR="0080156D">
        <w:t> </w:t>
      </w:r>
      <w:r w:rsidR="0080156D"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lastRenderedPageBreak/>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3" w:name="_Toc58925256"/>
      <w:r w:rsidRPr="003B7B43">
        <w:t>3.2</w:t>
      </w:r>
      <w:r w:rsidRPr="003B7B43">
        <w:tab/>
        <w:t>Abbreviations</w:t>
      </w:r>
      <w:bookmarkEnd w:id="13"/>
    </w:p>
    <w:p w14:paraId="63443BC5" w14:textId="2DE4452D" w:rsidR="000A31B5" w:rsidRPr="003B7B43" w:rsidRDefault="000A31B5" w:rsidP="000A31B5">
      <w:pPr>
        <w:keepNext/>
      </w:pPr>
      <w:r w:rsidRPr="003B7B43">
        <w:t xml:space="preserve">For the purposes of the present document, the abbreviations given in </w:t>
      </w:r>
      <w:r w:rsidR="0080156D" w:rsidRPr="003B7B43">
        <w:t>TR</w:t>
      </w:r>
      <w:r w:rsidR="0080156D">
        <w:t> </w:t>
      </w:r>
      <w:r w:rsidR="0080156D" w:rsidRPr="003B7B43">
        <w:t>21.905</w:t>
      </w:r>
      <w:r w:rsidR="0080156D">
        <w:t> </w:t>
      </w:r>
      <w:r w:rsidR="0080156D" w:rsidRPr="003B7B43">
        <w:t>[</w:t>
      </w:r>
      <w:r w:rsidRPr="003B7B43">
        <w:t xml:space="preserve">1],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and </w:t>
      </w:r>
      <w:r w:rsidR="0080156D" w:rsidRPr="003B7B43">
        <w:t>TS</w:t>
      </w:r>
      <w:r w:rsidR="0080156D">
        <w:t> </w:t>
      </w:r>
      <w:r w:rsidR="0080156D" w:rsidRPr="003B7B43">
        <w:t>23.503</w:t>
      </w:r>
      <w:r w:rsidR="0080156D">
        <w:t> </w:t>
      </w:r>
      <w:r w:rsidR="0080156D" w:rsidRPr="003B7B43">
        <w:t>[</w:t>
      </w:r>
      <w:r w:rsidRPr="003B7B43">
        <w:t xml:space="preserve">4] apply. An abbreviation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or </w:t>
      </w:r>
      <w:r w:rsidR="0080156D" w:rsidRPr="003B7B43">
        <w:t>TS</w:t>
      </w:r>
      <w:r w:rsidR="0080156D">
        <w:t> </w:t>
      </w:r>
      <w:r w:rsidR="0080156D" w:rsidRPr="003B7B43">
        <w:t>23.503</w:t>
      </w:r>
      <w:r w:rsidR="0080156D">
        <w:t> </w:t>
      </w:r>
      <w:r w:rsidR="0080156D"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4" w:name="_Toc58925257"/>
      <w:r w:rsidRPr="003B7B43">
        <w:t>4</w:t>
      </w:r>
      <w:r w:rsidRPr="003B7B43">
        <w:tab/>
        <w:t>High level features</w:t>
      </w:r>
      <w:bookmarkEnd w:id="14"/>
    </w:p>
    <w:p w14:paraId="79C91444" w14:textId="3208CD05" w:rsidR="000A31B5" w:rsidRPr="003B7B43" w:rsidRDefault="000A31B5" w:rsidP="000A31B5">
      <w:r w:rsidRPr="003B7B43">
        <w:t xml:space="preserve">This clause specifies high level description equivalent to </w:t>
      </w:r>
      <w:r w:rsidR="0080156D" w:rsidRPr="003B7B43">
        <w:t>TS</w:t>
      </w:r>
      <w:r w:rsidR="0080156D">
        <w:t> </w:t>
      </w:r>
      <w:r w:rsidR="0080156D" w:rsidRPr="003B7B43">
        <w:t>23.501</w:t>
      </w:r>
      <w:r w:rsidR="0080156D">
        <w:t> </w:t>
      </w:r>
      <w:r w:rsidR="0080156D" w:rsidRPr="003B7B43">
        <w:t>[</w:t>
      </w:r>
      <w:r w:rsidRPr="003B7B43">
        <w:t>2].</w:t>
      </w:r>
    </w:p>
    <w:p w14:paraId="321B70B6" w14:textId="77777777" w:rsidR="000A31B5" w:rsidRPr="003B7B43" w:rsidRDefault="000A31B5" w:rsidP="000A31B5">
      <w:pPr>
        <w:pStyle w:val="Heading2"/>
      </w:pPr>
      <w:bookmarkStart w:id="15" w:name="_Toc58925258"/>
      <w:r w:rsidRPr="003B7B43">
        <w:t>4.1</w:t>
      </w:r>
      <w:r w:rsidRPr="003B7B43">
        <w:tab/>
        <w:t>General</w:t>
      </w:r>
      <w:bookmarkEnd w:id="15"/>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6" w:name="_Toc58925259"/>
      <w:r w:rsidRPr="003B7B43">
        <w:t>4.2</w:t>
      </w:r>
      <w:r w:rsidRPr="003B7B43">
        <w:tab/>
        <w:t>Network Access Control</w:t>
      </w:r>
      <w:bookmarkEnd w:id="16"/>
    </w:p>
    <w:p w14:paraId="75E54BA4" w14:textId="77777777" w:rsidR="000A31B5" w:rsidRPr="003B7B43" w:rsidRDefault="000A31B5" w:rsidP="000A31B5">
      <w:pPr>
        <w:pStyle w:val="Heading3"/>
      </w:pPr>
      <w:bookmarkStart w:id="17" w:name="_Toc58925260"/>
      <w:r w:rsidRPr="003B7B43">
        <w:t>4.2.0</w:t>
      </w:r>
      <w:r w:rsidRPr="003B7B43">
        <w:tab/>
        <w:t>General</w:t>
      </w:r>
      <w:bookmarkEnd w:id="17"/>
    </w:p>
    <w:p w14:paraId="7893C464" w14:textId="70BAEA12" w:rsidR="000A31B5" w:rsidRPr="003B7B43" w:rsidRDefault="000A31B5" w:rsidP="000A31B5">
      <w:r w:rsidRPr="003B7B43">
        <w:t xml:space="preserve">This clause specifies the delta </w:t>
      </w:r>
      <w:r>
        <w:t xml:space="preserve">related to network access control defined in </w:t>
      </w:r>
      <w:r w:rsidR="0080156D">
        <w:t>TS</w:t>
      </w:r>
      <w:r w:rsidR="0080156D">
        <w:t> </w:t>
      </w:r>
      <w:r w:rsidR="0080156D">
        <w:t>23.501</w:t>
      </w:r>
      <w:r w:rsidR="0080156D">
        <w:t> </w:t>
      </w:r>
      <w:r w:rsidR="0080156D">
        <w:t>[</w:t>
      </w:r>
      <w:r>
        <w:t>2] clause 5.2.</w:t>
      </w:r>
    </w:p>
    <w:p w14:paraId="57E22D3C" w14:textId="77777777" w:rsidR="000A31B5" w:rsidRPr="003B7B43" w:rsidRDefault="000A31B5" w:rsidP="000A31B5">
      <w:pPr>
        <w:pStyle w:val="Heading3"/>
      </w:pPr>
      <w:bookmarkStart w:id="18" w:name="_Toc58925261"/>
      <w:r w:rsidRPr="003B7B43">
        <w:lastRenderedPageBreak/>
        <w:t>4.2.1</w:t>
      </w:r>
      <w:r w:rsidRPr="003B7B43">
        <w:tab/>
        <w:t>Network selection</w:t>
      </w:r>
      <w:bookmarkEnd w:id="18"/>
    </w:p>
    <w:p w14:paraId="1AEE28D9" w14:textId="754D194A" w:rsidR="000A31B5" w:rsidRPr="003B7B43" w:rsidRDefault="000A31B5" w:rsidP="000A31B5">
      <w:r>
        <w:t xml:space="preserve">In the case of 5G-RG or FN-RG connected via W-5GAN the PLMN selection specification defined in </w:t>
      </w:r>
      <w:r w:rsidR="0080156D">
        <w:t>TS</w:t>
      </w:r>
      <w:r w:rsidR="0080156D">
        <w:t> </w:t>
      </w:r>
      <w:r w:rsidR="0080156D">
        <w:t>22.011</w:t>
      </w:r>
      <w:r w:rsidR="0080156D">
        <w:t> </w:t>
      </w:r>
      <w:r w:rsidR="0080156D">
        <w:t>[</w:t>
      </w:r>
      <w:r>
        <w:t xml:space="preserve">25] and in </w:t>
      </w:r>
      <w:r w:rsidR="0080156D">
        <w:t>TS</w:t>
      </w:r>
      <w:r w:rsidR="0080156D">
        <w:t> </w:t>
      </w:r>
      <w:r w:rsidR="0080156D">
        <w:t>23.122</w:t>
      </w:r>
      <w:r w:rsidR="0080156D">
        <w:t> </w:t>
      </w:r>
      <w:r w:rsidR="0080156D">
        <w:t>[</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4605260" w:rsidR="000A31B5" w:rsidRDefault="000A31B5" w:rsidP="000A31B5">
      <w:r>
        <w:t xml:space="preserve">In the case of 5G-RG connected via FWA </w:t>
      </w:r>
      <w:r w:rsidR="0080156D">
        <w:t>TS</w:t>
      </w:r>
      <w:r w:rsidR="0080156D">
        <w:t> </w:t>
      </w:r>
      <w:r w:rsidR="0080156D">
        <w:t>23.501</w:t>
      </w:r>
      <w:r w:rsidR="0080156D">
        <w:t> </w:t>
      </w:r>
      <w:r w:rsidR="0080156D">
        <w:t>[</w:t>
      </w:r>
      <w:r>
        <w:t>2] clause 5.2.2 applies with the following difference:</w:t>
      </w:r>
    </w:p>
    <w:p w14:paraId="6EE41A65" w14:textId="295BA179" w:rsidR="000A31B5" w:rsidRPr="003B7B43" w:rsidRDefault="000A31B5" w:rsidP="000A31B5">
      <w:pPr>
        <w:pStyle w:val="B1"/>
      </w:pPr>
      <w:r>
        <w:t>-</w:t>
      </w:r>
      <w:r>
        <w:tab/>
        <w:t xml:space="preserve">The PLMN selection defined in </w:t>
      </w:r>
      <w:r w:rsidR="0080156D">
        <w:t>TS</w:t>
      </w:r>
      <w:r w:rsidR="0080156D">
        <w:t> </w:t>
      </w:r>
      <w:r w:rsidR="0080156D">
        <w:t>22.011</w:t>
      </w:r>
      <w:r w:rsidR="0080156D">
        <w:t> </w:t>
      </w:r>
      <w:r w:rsidR="0080156D">
        <w:t>[</w:t>
      </w:r>
      <w:r>
        <w:t xml:space="preserve">25] and in </w:t>
      </w:r>
      <w:r w:rsidR="0080156D">
        <w:t>TS</w:t>
      </w:r>
      <w:r w:rsidR="0080156D">
        <w:t> </w:t>
      </w:r>
      <w:r w:rsidR="0080156D">
        <w:t>23.122</w:t>
      </w:r>
      <w:r w:rsidR="0080156D">
        <w:t> </w:t>
      </w:r>
      <w:r w:rsidR="0080156D">
        <w:t>[</w:t>
      </w:r>
      <w:r>
        <w:t>26] applies with the UE replaced by 5G-RG.</w:t>
      </w:r>
    </w:p>
    <w:p w14:paraId="3FD58D1A" w14:textId="77777777" w:rsidR="000A31B5" w:rsidRPr="003B7B43" w:rsidRDefault="000A31B5" w:rsidP="000A31B5">
      <w:pPr>
        <w:pStyle w:val="Heading3"/>
        <w:rPr>
          <w:rFonts w:eastAsia="MS Mincho"/>
        </w:rPr>
      </w:pPr>
      <w:bookmarkStart w:id="19" w:name="_Toc58925262"/>
      <w:r w:rsidRPr="003B7B43">
        <w:t>4.2.2</w:t>
      </w:r>
      <w:r w:rsidRPr="003B7B43">
        <w:tab/>
      </w:r>
      <w:r w:rsidRPr="003B7B43">
        <w:rPr>
          <w:rFonts w:eastAsia="MS Mincho"/>
        </w:rPr>
        <w:t>Identification and authentication</w:t>
      </w:r>
      <w:bookmarkEnd w:id="19"/>
    </w:p>
    <w:p w14:paraId="7E92F462" w14:textId="0EE4BBEC" w:rsidR="000A31B5" w:rsidRPr="003B7B43" w:rsidRDefault="000A31B5" w:rsidP="000A31B5">
      <w:r>
        <w:t xml:space="preserve">In the case of 5G-RG connected via W-5GAN or FWA, the specification defined in </w:t>
      </w:r>
      <w:r w:rsidR="0080156D">
        <w:t>TS</w:t>
      </w:r>
      <w:r w:rsidR="0080156D">
        <w:t> </w:t>
      </w:r>
      <w:r w:rsidR="0080156D">
        <w:t>23.501</w:t>
      </w:r>
      <w:r w:rsidR="0080156D">
        <w:t> </w:t>
      </w:r>
      <w:r w:rsidR="0080156D">
        <w:t>[</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579769DC" w:rsidR="000A31B5" w:rsidRDefault="000A31B5" w:rsidP="000A31B5">
      <w:r>
        <w:t xml:space="preserve">In the case of FN-RG connected via W-5GAN, the specification defined in </w:t>
      </w:r>
      <w:r w:rsidR="0080156D">
        <w:t>TS</w:t>
      </w:r>
      <w:r w:rsidR="0080156D">
        <w:t> </w:t>
      </w:r>
      <w:r w:rsidR="0080156D">
        <w:t>23.501</w:t>
      </w:r>
      <w:r w:rsidR="0080156D">
        <w:t> </w:t>
      </w:r>
      <w:r w:rsidR="0080156D">
        <w:t>[</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0" w:name="_Toc58925263"/>
      <w:r w:rsidRPr="003B7B43">
        <w:t>4.2.3</w:t>
      </w:r>
      <w:r w:rsidRPr="003B7B43">
        <w:tab/>
      </w:r>
      <w:r w:rsidRPr="003B7B43">
        <w:rPr>
          <w:rFonts w:eastAsia="MS Mincho"/>
        </w:rPr>
        <w:t>Authorisation</w:t>
      </w:r>
      <w:bookmarkEnd w:id="20"/>
    </w:p>
    <w:p w14:paraId="4453189C" w14:textId="2106C84F" w:rsidR="000A31B5" w:rsidRPr="003B7B43" w:rsidRDefault="000A31B5" w:rsidP="000A31B5">
      <w:r>
        <w:t xml:space="preserve">In the case of 5G-RG connected via W-5GAN or FWA, the specification defined in </w:t>
      </w:r>
      <w:r w:rsidR="0080156D">
        <w:t>TS</w:t>
      </w:r>
      <w:r w:rsidR="0080156D">
        <w:t> </w:t>
      </w:r>
      <w:r w:rsidR="0080156D">
        <w:t>23.501</w:t>
      </w:r>
      <w:r w:rsidR="0080156D">
        <w:t> </w:t>
      </w:r>
      <w:r w:rsidR="0080156D">
        <w:t>[</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3FCEC29A" w:rsidR="000A31B5" w:rsidRDefault="000A31B5" w:rsidP="000A31B5">
      <w:r>
        <w:t xml:space="preserve">In the case of FN-RG connected via W-5GAN, the specification defined in </w:t>
      </w:r>
      <w:r w:rsidR="0080156D">
        <w:t>TS</w:t>
      </w:r>
      <w:r w:rsidR="0080156D">
        <w:t> </w:t>
      </w:r>
      <w:r w:rsidR="0080156D">
        <w:t>23.501</w:t>
      </w:r>
      <w:r w:rsidR="0080156D">
        <w:t> </w:t>
      </w:r>
      <w:r w:rsidR="0080156D">
        <w:t>[</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1" w:name="_Toc58925264"/>
      <w:r w:rsidRPr="003B7B43">
        <w:t>4.2.4</w:t>
      </w:r>
      <w:r w:rsidRPr="003B7B43">
        <w:tab/>
      </w:r>
      <w:r w:rsidRPr="003B7B43">
        <w:rPr>
          <w:rFonts w:eastAsia="MS Mincho"/>
        </w:rPr>
        <w:t>Access control and barring</w:t>
      </w:r>
      <w:bookmarkEnd w:id="21"/>
    </w:p>
    <w:p w14:paraId="65324E93" w14:textId="0D27DEC5" w:rsidR="000A31B5" w:rsidRDefault="000A31B5" w:rsidP="000A31B5">
      <w:r>
        <w:t xml:space="preserve">In the case of 5G-RG or FN-RG connected via W-5GAN the Access Control and Barring defined in </w:t>
      </w:r>
      <w:r w:rsidR="0080156D">
        <w:t>TS</w:t>
      </w:r>
      <w:r w:rsidR="0080156D">
        <w:t> </w:t>
      </w:r>
      <w:r w:rsidR="0080156D">
        <w:t>23.501</w:t>
      </w:r>
      <w:r w:rsidR="0080156D">
        <w:t> </w:t>
      </w:r>
      <w:r w:rsidR="0080156D">
        <w:t>[</w:t>
      </w:r>
      <w:r>
        <w:t>2] clause 5.2.5 is not applicable.</w:t>
      </w:r>
    </w:p>
    <w:p w14:paraId="55FD4ADF" w14:textId="2B93E392" w:rsidR="000A31B5" w:rsidRDefault="000A31B5" w:rsidP="000A31B5">
      <w:r>
        <w:t xml:space="preserve">In the case of 5G-RG connected via FWA the specification defined in </w:t>
      </w:r>
      <w:r w:rsidR="0080156D">
        <w:t>TS</w:t>
      </w:r>
      <w:r w:rsidR="0080156D">
        <w:t> </w:t>
      </w:r>
      <w:r w:rsidR="0080156D">
        <w:t>23.501</w:t>
      </w:r>
      <w:r w:rsidR="0080156D">
        <w:t> </w:t>
      </w:r>
      <w:r w:rsidR="0080156D">
        <w:t>[</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2" w:name="_Toc58925265"/>
      <w:r w:rsidRPr="003B7B43">
        <w:t>4.2.5</w:t>
      </w:r>
      <w:r w:rsidRPr="003B7B43">
        <w:tab/>
      </w:r>
      <w:r w:rsidRPr="003B7B43">
        <w:rPr>
          <w:rFonts w:eastAsia="MS Mincho"/>
        </w:rPr>
        <w:t>Policy control</w:t>
      </w:r>
      <w:bookmarkEnd w:id="22"/>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3" w:name="_Toc58925266"/>
      <w:r w:rsidRPr="003B7B43">
        <w:lastRenderedPageBreak/>
        <w:t>4.2.6</w:t>
      </w:r>
      <w:r w:rsidRPr="003B7B43">
        <w:tab/>
      </w:r>
      <w:r w:rsidRPr="003B7B43">
        <w:rPr>
          <w:rFonts w:eastAsia="MS Mincho"/>
        </w:rPr>
        <w:t>Lawful Interception</w:t>
      </w:r>
      <w:bookmarkEnd w:id="23"/>
    </w:p>
    <w:p w14:paraId="3E6C84C8" w14:textId="7AEE7832" w:rsidR="000A31B5" w:rsidRPr="003B7B43" w:rsidRDefault="000A31B5" w:rsidP="000A31B5">
      <w:r>
        <w:t xml:space="preserve">In the case of 5G-RG connected via FWA the specification defined in </w:t>
      </w:r>
      <w:r w:rsidR="0080156D">
        <w:t>TS</w:t>
      </w:r>
      <w:r w:rsidR="0080156D">
        <w:t> </w:t>
      </w:r>
      <w:r w:rsidR="0080156D">
        <w:t>23.501</w:t>
      </w:r>
      <w:r w:rsidR="0080156D">
        <w:t> </w:t>
      </w:r>
      <w:r w:rsidR="0080156D">
        <w:t>[</w:t>
      </w:r>
      <w:r>
        <w:t>2] clause 5.2.7 applies with the following difference:</w:t>
      </w:r>
    </w:p>
    <w:p w14:paraId="642EC5F8" w14:textId="77777777" w:rsidR="000A31B5" w:rsidRDefault="000A31B5" w:rsidP="000A31B5">
      <w:pPr>
        <w:pStyle w:val="B1"/>
      </w:pPr>
      <w:r>
        <w:t>-</w:t>
      </w:r>
      <w:r>
        <w:tab/>
        <w:t>UE is replaced by 5G-RG.</w:t>
      </w:r>
    </w:p>
    <w:p w14:paraId="716DA8B6" w14:textId="5CD8B71D" w:rsidR="000A31B5" w:rsidRPr="003B7B43" w:rsidRDefault="000A31B5" w:rsidP="000A31B5">
      <w:r>
        <w:t xml:space="preserve">In the case of 5G-RG connected via W-5GAN, the definition and functionality of Lawful Interception defined in </w:t>
      </w:r>
      <w:r w:rsidR="0080156D">
        <w:t>TS</w:t>
      </w:r>
      <w:r w:rsidR="0080156D">
        <w:t> </w:t>
      </w:r>
      <w:r w:rsidR="0080156D">
        <w:t>33.126</w:t>
      </w:r>
      <w:r w:rsidR="0080156D">
        <w:t> </w:t>
      </w:r>
      <w:r w:rsidR="0080156D">
        <w:t>[</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73F23239" w:rsidR="000A31B5" w:rsidRPr="00B86D32" w:rsidRDefault="000A31B5" w:rsidP="000A31B5">
      <w:r w:rsidRPr="00B86D32">
        <w:t xml:space="preserve">In the case of FN-RG connected via W-5GAN, the definition and functionality of Lawful Interception defined in </w:t>
      </w:r>
      <w:r w:rsidR="0080156D" w:rsidRPr="00B86D32">
        <w:t>TS</w:t>
      </w:r>
      <w:r w:rsidR="0080156D">
        <w:t> </w:t>
      </w:r>
      <w:r w:rsidR="0080156D" w:rsidRPr="00B86D32">
        <w:t>33.126</w:t>
      </w:r>
      <w:r w:rsidR="0080156D">
        <w:t> </w:t>
      </w:r>
      <w:r w:rsidR="0080156D"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4" w:name="_Toc58925267"/>
      <w:r w:rsidRPr="003B7B43">
        <w:t>4.3</w:t>
      </w:r>
      <w:r w:rsidRPr="003B7B43">
        <w:tab/>
        <w:t>Registration and Connection Management</w:t>
      </w:r>
      <w:bookmarkEnd w:id="24"/>
    </w:p>
    <w:p w14:paraId="72ADF9F8" w14:textId="77777777" w:rsidR="000A31B5" w:rsidRPr="003B7B43" w:rsidRDefault="000A31B5" w:rsidP="000A31B5">
      <w:pPr>
        <w:pStyle w:val="Heading3"/>
      </w:pPr>
      <w:bookmarkStart w:id="25" w:name="_Toc58925268"/>
      <w:r w:rsidRPr="003B7B43">
        <w:t>4.3.1</w:t>
      </w:r>
      <w:r w:rsidRPr="003B7B43">
        <w:tab/>
        <w:t>Registration management</w:t>
      </w:r>
      <w:bookmarkEnd w:id="25"/>
    </w:p>
    <w:p w14:paraId="175B9B1B" w14:textId="6363FD71" w:rsidR="000A31B5" w:rsidRPr="003B7B43" w:rsidRDefault="000A31B5" w:rsidP="000A31B5">
      <w:r w:rsidRPr="003B7B43">
        <w:t xml:space="preserve">Registration management when 5G-RG or FN-RG is connected to 5GC via wireline access is described in </w:t>
      </w:r>
      <w:r w:rsidR="0080156D" w:rsidRPr="003B7B43">
        <w:t>TS</w:t>
      </w:r>
      <w:r w:rsidR="0080156D">
        <w:t> </w:t>
      </w:r>
      <w:r w:rsidR="0080156D" w:rsidRPr="003B7B43">
        <w:t>23.501</w:t>
      </w:r>
      <w:r w:rsidR="0080156D">
        <w:t> </w:t>
      </w:r>
      <w:r w:rsidR="0080156D" w:rsidRPr="003B7B43">
        <w:t>[</w:t>
      </w:r>
      <w:r w:rsidRPr="003B7B43">
        <w:t>2] clause 5.5.1.</w:t>
      </w:r>
    </w:p>
    <w:p w14:paraId="305A0B23" w14:textId="6DE78F58" w:rsidR="000A31B5" w:rsidRPr="003B7B43" w:rsidRDefault="000A31B5" w:rsidP="000A31B5">
      <w:r>
        <w:t xml:space="preserve">Registration management when 5G-RG is connected to 5GC via NG RAN access is described in </w:t>
      </w:r>
      <w:r w:rsidR="0080156D">
        <w:t>TS</w:t>
      </w:r>
      <w:r w:rsidR="0080156D">
        <w:t> </w:t>
      </w:r>
      <w:r w:rsidR="0080156D">
        <w:t>23.501</w:t>
      </w:r>
      <w:r w:rsidR="0080156D">
        <w:t> </w:t>
      </w:r>
      <w:r w:rsidR="0080156D">
        <w:t>[</w:t>
      </w:r>
      <w:r>
        <w:t>2], clause 5.3.2.</w:t>
      </w:r>
    </w:p>
    <w:p w14:paraId="096A1DA0" w14:textId="77777777" w:rsidR="000A31B5" w:rsidRPr="003B7B43" w:rsidRDefault="000A31B5" w:rsidP="000A31B5">
      <w:pPr>
        <w:pStyle w:val="Heading3"/>
      </w:pPr>
      <w:bookmarkStart w:id="26" w:name="_Toc58925269"/>
      <w:r w:rsidRPr="003B7B43">
        <w:t>4.3.2</w:t>
      </w:r>
      <w:r w:rsidRPr="003B7B43">
        <w:tab/>
        <w:t>Connection management</w:t>
      </w:r>
      <w:bookmarkEnd w:id="26"/>
    </w:p>
    <w:p w14:paraId="46FF49C8" w14:textId="4AB8EE81" w:rsidR="000A31B5" w:rsidRPr="003B7B43" w:rsidRDefault="000A31B5" w:rsidP="000A31B5">
      <w:r w:rsidRPr="003B7B43">
        <w:t xml:space="preserve">Connection management when 5G-RG or FN-RG is connected to 5GC via wireline access is described in </w:t>
      </w:r>
      <w:r w:rsidR="0080156D" w:rsidRPr="003B7B43">
        <w:t>TS</w:t>
      </w:r>
      <w:r w:rsidR="0080156D">
        <w:t> </w:t>
      </w:r>
      <w:r w:rsidR="0080156D" w:rsidRPr="003B7B43">
        <w:t>23.501</w:t>
      </w:r>
      <w:r w:rsidR="0080156D">
        <w:t> </w:t>
      </w:r>
      <w:r w:rsidR="0080156D" w:rsidRPr="003B7B43">
        <w:t>[</w:t>
      </w:r>
      <w:r w:rsidRPr="003B7B43">
        <w:t>2] clause 5.5.2.</w:t>
      </w:r>
    </w:p>
    <w:p w14:paraId="4ABE6282" w14:textId="6697A3FC" w:rsidR="000A31B5" w:rsidRDefault="000A31B5" w:rsidP="000A31B5">
      <w:r>
        <w:t xml:space="preserve">Connection management when 5G-RG is connected to 5GC via NG RAN access is described in </w:t>
      </w:r>
      <w:r w:rsidR="0080156D">
        <w:t>TS</w:t>
      </w:r>
      <w:r w:rsidR="0080156D">
        <w:t> </w:t>
      </w:r>
      <w:r w:rsidR="0080156D">
        <w:t>23.501</w:t>
      </w:r>
      <w:r w:rsidR="0080156D">
        <w:t> </w:t>
      </w:r>
      <w:r w:rsidR="0080156D">
        <w:t>[</w:t>
      </w:r>
      <w:r>
        <w:t>2], clause 5.3.3</w:t>
      </w:r>
    </w:p>
    <w:p w14:paraId="04D601CD" w14:textId="77777777" w:rsidR="000A31B5" w:rsidRPr="003B7B43" w:rsidRDefault="000A31B5" w:rsidP="000A31B5">
      <w:pPr>
        <w:pStyle w:val="Heading3"/>
      </w:pPr>
      <w:bookmarkStart w:id="27" w:name="_Toc58925270"/>
      <w:r w:rsidRPr="003B7B43">
        <w:t>4.3.3</w:t>
      </w:r>
      <w:r w:rsidRPr="003B7B43">
        <w:tab/>
        <w:t>Mobility Restrictions</w:t>
      </w:r>
      <w:bookmarkEnd w:id="27"/>
    </w:p>
    <w:p w14:paraId="210FD085" w14:textId="77777777" w:rsidR="000A31B5" w:rsidRPr="003B7B43" w:rsidRDefault="000A31B5" w:rsidP="000A31B5">
      <w:pPr>
        <w:pStyle w:val="Heading4"/>
      </w:pPr>
      <w:bookmarkStart w:id="28" w:name="_Toc58925271"/>
      <w:r w:rsidRPr="003B7B43">
        <w:t>4.3.3.1</w:t>
      </w:r>
      <w:r w:rsidRPr="003B7B43">
        <w:tab/>
        <w:t>General</w:t>
      </w:r>
      <w:bookmarkEnd w:id="28"/>
    </w:p>
    <w:p w14:paraId="76BF36E2" w14:textId="77777777" w:rsidR="000A31B5" w:rsidRPr="003B7B43" w:rsidRDefault="000A31B5" w:rsidP="000A31B5">
      <w:r w:rsidRPr="003B7B43">
        <w:t>Mobility Restrictions restrict service access of an 5G-RG depending on RG location.</w:t>
      </w:r>
    </w:p>
    <w:p w14:paraId="20A981A0" w14:textId="09F7C098" w:rsidR="000A31B5" w:rsidRPr="003B7B43" w:rsidRDefault="000A31B5" w:rsidP="000A31B5">
      <w:r w:rsidRPr="003B7B43">
        <w:t xml:space="preserve">For a 5G-RG connecting over NG-RAN, the Mobility Restriction functionality as described in </w:t>
      </w:r>
      <w:r w:rsidR="0080156D" w:rsidRPr="003B7B43">
        <w:t>TS</w:t>
      </w:r>
      <w:r w:rsidR="0080156D">
        <w:t> </w:t>
      </w:r>
      <w:r w:rsidR="0080156D" w:rsidRPr="003B7B43">
        <w:t>23.501</w:t>
      </w:r>
      <w:r w:rsidR="0080156D">
        <w:t> </w:t>
      </w:r>
      <w:r w:rsidR="0080156D"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29" w:name="_Toc58925272"/>
      <w:r w:rsidRPr="003B7B43">
        <w:lastRenderedPageBreak/>
        <w:t>4.3.3.2</w:t>
      </w:r>
      <w:r w:rsidRPr="003B7B43">
        <w:tab/>
        <w:t>Management of Forbidden Area in wireline access</w:t>
      </w:r>
      <w:bookmarkEnd w:id="29"/>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77777777" w:rsidR="000A31B5" w:rsidRPr="003B7B43" w:rsidRDefault="000A31B5" w:rsidP="000A31B5">
      <w:pPr>
        <w:pStyle w:val="B1"/>
        <w:jc w:val="both"/>
      </w:pPr>
      <w:r w:rsidRPr="003B7B43">
        <w:t>-</w:t>
      </w:r>
      <w:r w:rsidRPr="003B7B43">
        <w:tab/>
        <w:t xml:space="preserve">The Forbidden Area in UDM can be encoded as a </w:t>
      </w:r>
      <w:r>
        <w:t>"</w:t>
      </w:r>
      <w:r w:rsidRPr="003B7B43">
        <w:t>white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7777777" w:rsidR="000A31B5" w:rsidRPr="003B7B43" w:rsidRDefault="000A31B5" w:rsidP="000A31B5">
      <w:pPr>
        <w:pStyle w:val="NO"/>
        <w:jc w:val="both"/>
      </w:pPr>
      <w:r w:rsidRPr="003B7B43">
        <w:t>NOTE:</w:t>
      </w:r>
      <w:r w:rsidRPr="003B7B43">
        <w:tab/>
        <w:t xml:space="preserve">The use of </w:t>
      </w:r>
      <w:r>
        <w:t>"</w:t>
      </w:r>
      <w:r w:rsidRPr="003B7B43">
        <w:t>white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0" w:name="_Toc58925273"/>
      <w:r w:rsidRPr="003B7B43">
        <w:t>4.3.3.3</w:t>
      </w:r>
      <w:r w:rsidRPr="003B7B43">
        <w:tab/>
        <w:t>Management of Service Area Restrictions in wireline access</w:t>
      </w:r>
      <w:bookmarkEnd w:id="30"/>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1" w:name="_Toc58925274"/>
      <w:r w:rsidRPr="003B7B43">
        <w:t>4.4</w:t>
      </w:r>
      <w:r w:rsidRPr="003B7B43">
        <w:tab/>
        <w:t>Session management</w:t>
      </w:r>
      <w:bookmarkEnd w:id="31"/>
    </w:p>
    <w:p w14:paraId="3F96B35E" w14:textId="77777777" w:rsidR="000A31B5" w:rsidRPr="003B7B43" w:rsidRDefault="000A31B5" w:rsidP="000A31B5">
      <w:pPr>
        <w:pStyle w:val="Heading3"/>
      </w:pPr>
      <w:bookmarkStart w:id="32" w:name="_Toc58925275"/>
      <w:r w:rsidRPr="003B7B43">
        <w:t>4.4.0</w:t>
      </w:r>
      <w:r w:rsidRPr="003B7B43">
        <w:tab/>
        <w:t>General</w:t>
      </w:r>
      <w:bookmarkEnd w:id="32"/>
    </w:p>
    <w:p w14:paraId="136BEBE7" w14:textId="004F2E9D" w:rsidR="000A31B5" w:rsidRPr="003B7B43" w:rsidRDefault="000A31B5" w:rsidP="000A31B5">
      <w:r w:rsidRPr="003B7B43">
        <w:t xml:space="preserve">This clause specifies the delta related to session management defined in </w:t>
      </w:r>
      <w:r w:rsidR="0080156D" w:rsidRPr="003B7B43">
        <w:t>TS</w:t>
      </w:r>
      <w:r w:rsidR="0080156D">
        <w:t> </w:t>
      </w:r>
      <w:r w:rsidR="0080156D" w:rsidRPr="003B7B43">
        <w:t>23.501</w:t>
      </w:r>
      <w:r w:rsidR="0080156D">
        <w:t> </w:t>
      </w:r>
      <w:r w:rsidR="0080156D" w:rsidRPr="003B7B43">
        <w:t>[</w:t>
      </w:r>
      <w:r w:rsidRPr="003B7B43">
        <w:t>2] clause 5.6.</w:t>
      </w:r>
    </w:p>
    <w:p w14:paraId="2E45ACB9" w14:textId="0F217EB7" w:rsidR="000A31B5" w:rsidRPr="003B7B43" w:rsidRDefault="000A31B5" w:rsidP="000A31B5">
      <w:r>
        <w:lastRenderedPageBreak/>
        <w:t xml:space="preserve">The LADN service defined in clause 5.6.5 in </w:t>
      </w:r>
      <w:r w:rsidR="0080156D">
        <w:t>TS</w:t>
      </w:r>
      <w:r w:rsidR="0080156D">
        <w:t> </w:t>
      </w:r>
      <w:r w:rsidR="0080156D">
        <w:t>23.501</w:t>
      </w:r>
      <w:r w:rsidR="0080156D">
        <w:t> </w:t>
      </w:r>
      <w:r w:rsidR="0080156D">
        <w:t>[</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33" w:name="_Toc58925276"/>
      <w:r w:rsidRPr="003B7B43">
        <w:t>4.4.1</w:t>
      </w:r>
      <w:r w:rsidRPr="003B7B43">
        <w:tab/>
        <w:t>Session management for 5G-RG</w:t>
      </w:r>
      <w:bookmarkEnd w:id="33"/>
    </w:p>
    <w:p w14:paraId="16A75889" w14:textId="75900AFB" w:rsidR="000A31B5" w:rsidRPr="003B7B43" w:rsidRDefault="000A31B5" w:rsidP="000A31B5">
      <w:r w:rsidRPr="003B7B43">
        <w:t xml:space="preserve">Session management of 5G-RG connected to 5GC via wireline access follows the principle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4" w:name="_Toc58925277"/>
      <w:r w:rsidRPr="003B7B43">
        <w:t>4.4.2</w:t>
      </w:r>
      <w:r w:rsidRPr="003B7B43">
        <w:tab/>
        <w:t>Session management for FN-RG</w:t>
      </w:r>
      <w:bookmarkEnd w:id="34"/>
    </w:p>
    <w:p w14:paraId="61738A8A" w14:textId="7BBBD3B9" w:rsidR="000A31B5" w:rsidRPr="003B7B43" w:rsidRDefault="000A31B5" w:rsidP="000A31B5">
      <w:r w:rsidRPr="003B7B43">
        <w:t xml:space="preserve">Session management of FN-RG follows the principle defined in </w:t>
      </w:r>
      <w:r w:rsidR="0080156D" w:rsidRPr="003B7B43">
        <w:t>TS</w:t>
      </w:r>
      <w:r w:rsidR="0080156D">
        <w:t> </w:t>
      </w:r>
      <w:r w:rsidR="0080156D" w:rsidRPr="003B7B43">
        <w:t>23.501</w:t>
      </w:r>
      <w:r w:rsidR="0080156D">
        <w:t> </w:t>
      </w:r>
      <w:r w:rsidR="0080156D"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6BCC79F6" w14:textId="77777777" w:rsidR="000A31B5" w:rsidRPr="003B7B43" w:rsidRDefault="000A31B5" w:rsidP="000A31B5">
      <w:pPr>
        <w:pStyle w:val="Heading2"/>
      </w:pPr>
      <w:bookmarkStart w:id="35" w:name="_Toc58925278"/>
      <w:r w:rsidRPr="003B7B43">
        <w:t>4.5</w:t>
      </w:r>
      <w:r w:rsidRPr="003B7B43">
        <w:tab/>
        <w:t>QoS model</w:t>
      </w:r>
      <w:bookmarkEnd w:id="35"/>
    </w:p>
    <w:p w14:paraId="1E6FB068" w14:textId="77777777" w:rsidR="000A31B5" w:rsidRPr="003B7B43" w:rsidRDefault="000A31B5" w:rsidP="000A31B5">
      <w:pPr>
        <w:pStyle w:val="Heading3"/>
      </w:pPr>
      <w:bookmarkStart w:id="36" w:name="_Toc58925279"/>
      <w:r w:rsidRPr="003B7B43">
        <w:t>4.5.0</w:t>
      </w:r>
      <w:r>
        <w:tab/>
      </w:r>
      <w:r w:rsidRPr="003B7B43">
        <w:t>General overview</w:t>
      </w:r>
      <w:bookmarkEnd w:id="36"/>
    </w:p>
    <w:p w14:paraId="3DCF37C2" w14:textId="1871B679" w:rsidR="000A31B5" w:rsidRPr="003B7B43" w:rsidRDefault="000A31B5" w:rsidP="000A31B5">
      <w:r w:rsidRPr="003B7B43">
        <w:t xml:space="preserve">The QoS model of </w:t>
      </w:r>
      <w:r w:rsidR="0080156D" w:rsidRPr="003B7B43">
        <w:t>TS</w:t>
      </w:r>
      <w:r w:rsidR="0080156D">
        <w:t> </w:t>
      </w:r>
      <w:r w:rsidR="0080156D" w:rsidRPr="003B7B43">
        <w:t>23.501</w:t>
      </w:r>
      <w:r w:rsidR="0080156D">
        <w:t> </w:t>
      </w:r>
      <w:r w:rsidR="0080156D"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65.5pt" o:ole="">
            <v:imagedata r:id="rId11" o:title=""/>
          </v:shape>
          <o:OLEObject Type="Embed" ProgID="Visio.Drawing.15" ShapeID="_x0000_i1025" DrawAspect="Content" ObjectID="_1669539377" r:id="rId12"/>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rsidR="0080156D">
        <w:t>[</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7" w:name="_Toc58925280"/>
      <w:r w:rsidRPr="003B7B43">
        <w:lastRenderedPageBreak/>
        <w:t>4.5.1</w:t>
      </w:r>
      <w:r w:rsidRPr="003B7B43">
        <w:tab/>
        <w:t>Wireline access specific 5G QoS parameters</w:t>
      </w:r>
      <w:bookmarkEnd w:id="37"/>
    </w:p>
    <w:p w14:paraId="7B179CF5" w14:textId="77777777" w:rsidR="000A31B5" w:rsidRPr="003B7B43" w:rsidRDefault="000A31B5" w:rsidP="000A31B5">
      <w:pPr>
        <w:pStyle w:val="Heading4"/>
      </w:pPr>
      <w:bookmarkStart w:id="38" w:name="_Toc58925281"/>
      <w:r>
        <w:t>4.5.1.0</w:t>
      </w:r>
      <w:r>
        <w:tab/>
        <w:t>Overview</w:t>
      </w:r>
      <w:bookmarkEnd w:id="38"/>
    </w:p>
    <w:p w14:paraId="53ED6454" w14:textId="4208B809" w:rsidR="000A31B5" w:rsidRDefault="000A31B5" w:rsidP="000A31B5">
      <w:r>
        <w:t xml:space="preserve">The </w:t>
      </w:r>
      <w:r w:rsidRPr="003B7B43">
        <w:t xml:space="preserve">5G QoS parameters specified in clause 5.7.2 of </w:t>
      </w:r>
      <w:r w:rsidR="0080156D" w:rsidRPr="003B7B43">
        <w:t>TS</w:t>
      </w:r>
      <w:r w:rsidR="0080156D">
        <w:t> </w:t>
      </w:r>
      <w:r w:rsidR="0080156D" w:rsidRPr="003B7B43">
        <w:t>23.501</w:t>
      </w:r>
      <w:r w:rsidR="0080156D">
        <w:t> </w:t>
      </w:r>
      <w:r w:rsidR="0080156D"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39" w:name="_Toc58925282"/>
      <w:r w:rsidRPr="003B7B43">
        <w:t>4.5.1.1</w:t>
      </w:r>
      <w:r>
        <w:tab/>
        <w:t>Void</w:t>
      </w:r>
      <w:bookmarkEnd w:id="39"/>
    </w:p>
    <w:p w14:paraId="0B31DEEA" w14:textId="77777777" w:rsidR="000A31B5" w:rsidRPr="003B7B43" w:rsidRDefault="000A31B5" w:rsidP="000A31B5"/>
    <w:p w14:paraId="13415EDF" w14:textId="77777777" w:rsidR="000A31B5" w:rsidRPr="003B7B43" w:rsidRDefault="000A31B5" w:rsidP="000A31B5">
      <w:pPr>
        <w:pStyle w:val="Heading4"/>
      </w:pPr>
      <w:bookmarkStart w:id="40" w:name="_Toc58925283"/>
      <w:r w:rsidRPr="003B7B43">
        <w:t>4.5.1.2</w:t>
      </w:r>
      <w:r w:rsidRPr="003B7B43">
        <w:tab/>
        <w:t>RG Level Wireline Access Characteristics</w:t>
      </w:r>
      <w:bookmarkEnd w:id="40"/>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1" w:name="_Toc58925284"/>
      <w:r w:rsidRPr="003B7B43">
        <w:t>4.5.2</w:t>
      </w:r>
      <w:r w:rsidRPr="003B7B43">
        <w:tab/>
        <w:t>QoS model applied to FN-RG</w:t>
      </w:r>
      <w:bookmarkEnd w:id="41"/>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2" w:name="_Toc58925285"/>
      <w:r w:rsidRPr="003B7B43">
        <w:rPr>
          <w:lang w:val="en-US"/>
        </w:rPr>
        <w:t>4.6</w:t>
      </w:r>
      <w:r w:rsidRPr="003B7B43">
        <w:rPr>
          <w:lang w:val="en-US"/>
        </w:rPr>
        <w:tab/>
        <w:t>User Plane management</w:t>
      </w:r>
      <w:bookmarkEnd w:id="42"/>
    </w:p>
    <w:p w14:paraId="5A2D1B49" w14:textId="77777777" w:rsidR="000A31B5" w:rsidRPr="003B7B43" w:rsidRDefault="000A31B5" w:rsidP="000A31B5">
      <w:pPr>
        <w:pStyle w:val="Heading3"/>
        <w:rPr>
          <w:lang w:val="en-US"/>
        </w:rPr>
      </w:pPr>
      <w:bookmarkStart w:id="43" w:name="_Toc58925286"/>
      <w:r w:rsidRPr="003B7B43">
        <w:rPr>
          <w:lang w:val="en-US"/>
        </w:rPr>
        <w:t>4.6.1</w:t>
      </w:r>
      <w:r w:rsidRPr="003B7B43">
        <w:rPr>
          <w:lang w:val="en-US"/>
        </w:rPr>
        <w:tab/>
        <w:t>General</w:t>
      </w:r>
      <w:bookmarkEnd w:id="43"/>
    </w:p>
    <w:p w14:paraId="0F7CAB1F" w14:textId="285A84A1" w:rsidR="000A31B5" w:rsidRPr="003B7B43" w:rsidRDefault="000A31B5" w:rsidP="000A31B5">
      <w:pPr>
        <w:rPr>
          <w:lang w:val="en-US"/>
        </w:rPr>
      </w:pPr>
      <w:r w:rsidRPr="003B7B43">
        <w:rPr>
          <w:lang w:val="en-US"/>
        </w:rPr>
        <w:t xml:space="preserve">The management of the user plane follows the description in </w:t>
      </w:r>
      <w:r w:rsidR="0080156D" w:rsidRPr="003B7B43">
        <w:rPr>
          <w:lang w:val="en-US"/>
        </w:rPr>
        <w:t>TS</w:t>
      </w:r>
      <w:r w:rsidR="0080156D">
        <w:rPr>
          <w:lang w:val="en-US"/>
        </w:rPr>
        <w:t> </w:t>
      </w:r>
      <w:r w:rsidR="0080156D" w:rsidRPr="003B7B43">
        <w:rPr>
          <w:lang w:val="en-US"/>
        </w:rPr>
        <w:t>23.501</w:t>
      </w:r>
      <w:r w:rsidR="0080156D">
        <w:rPr>
          <w:lang w:val="en-US"/>
        </w:rPr>
        <w:t> </w:t>
      </w:r>
      <w:r w:rsidR="0080156D"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44" w:name="_Toc58925287"/>
      <w:r w:rsidRPr="003B7B43">
        <w:rPr>
          <w:lang w:val="en-US"/>
        </w:rPr>
        <w:lastRenderedPageBreak/>
        <w:t>4.6.2</w:t>
      </w:r>
      <w:r w:rsidRPr="003B7B43">
        <w:rPr>
          <w:lang w:val="en-US"/>
        </w:rPr>
        <w:tab/>
        <w:t>IP address allocation</w:t>
      </w:r>
      <w:bookmarkEnd w:id="44"/>
    </w:p>
    <w:p w14:paraId="4AB5EA32" w14:textId="77777777" w:rsidR="000A31B5" w:rsidRPr="003B7B43" w:rsidRDefault="000A31B5" w:rsidP="000A31B5">
      <w:pPr>
        <w:pStyle w:val="Heading4"/>
        <w:rPr>
          <w:lang w:val="en-US"/>
        </w:rPr>
      </w:pPr>
      <w:bookmarkStart w:id="45" w:name="_Toc58925288"/>
      <w:r w:rsidRPr="003B7B43">
        <w:rPr>
          <w:lang w:val="en-US"/>
        </w:rPr>
        <w:t>4.6.2.1</w:t>
      </w:r>
      <w:r w:rsidRPr="003B7B43">
        <w:rPr>
          <w:lang w:val="en-US"/>
        </w:rPr>
        <w:tab/>
        <w:t>General</w:t>
      </w:r>
      <w:bookmarkEnd w:id="45"/>
    </w:p>
    <w:p w14:paraId="3FE65A74" w14:textId="72E0C815" w:rsidR="000A31B5" w:rsidRPr="003B7B43" w:rsidRDefault="000A31B5" w:rsidP="000A31B5">
      <w:r w:rsidRPr="003B7B43">
        <w:t xml:space="preserve">IP address allocation is performed as described in </w:t>
      </w:r>
      <w:r w:rsidR="0080156D" w:rsidRPr="003B7B43">
        <w:t>TS</w:t>
      </w:r>
      <w:r w:rsidR="0080156D">
        <w:t> </w:t>
      </w:r>
      <w:r w:rsidR="0080156D" w:rsidRPr="003B7B43">
        <w:t>23.501</w:t>
      </w:r>
      <w:r w:rsidR="0080156D">
        <w:t> </w:t>
      </w:r>
      <w:r w:rsidR="0080156D"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C7E6BB0" w:rsidR="000A31B5" w:rsidRPr="003B7B43" w:rsidRDefault="000A31B5" w:rsidP="000A31B5">
      <w:r w:rsidRPr="003B7B43">
        <w:t xml:space="preserve">In addition to the IP address management features described in </w:t>
      </w:r>
      <w:r w:rsidR="0080156D" w:rsidRPr="003B7B43">
        <w:t>TS</w:t>
      </w:r>
      <w:r w:rsidR="0080156D">
        <w:t> </w:t>
      </w:r>
      <w:r w:rsidR="0080156D" w:rsidRPr="003B7B43">
        <w:t>23.501</w:t>
      </w:r>
      <w:r w:rsidR="0080156D">
        <w:t> </w:t>
      </w:r>
      <w:r w:rsidR="0080156D"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3E84781F" w:rsidR="000A31B5" w:rsidRPr="003B7B43" w:rsidRDefault="000A31B5" w:rsidP="000A31B5">
      <w:r w:rsidRPr="003B7B43">
        <w:t xml:space="preserve">The requested IPv6 address or set of IPv6 Prefixes may be (as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46" w:name="_Toc58925289"/>
      <w:r w:rsidRPr="003B7B43">
        <w:rPr>
          <w:lang w:val="en-US"/>
        </w:rPr>
        <w:t>4.6.2.2</w:t>
      </w:r>
      <w:r w:rsidRPr="003B7B43">
        <w:rPr>
          <w:lang w:val="en-US"/>
        </w:rPr>
        <w:tab/>
        <w:t>IPv6 Address Allocation using DHCPv6</w:t>
      </w:r>
      <w:bookmarkEnd w:id="46"/>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47" w:name="_Hlk9961716"/>
      <w:r w:rsidRPr="001E46AC">
        <w:t>The SMF may receive a Router Solicitation message, soliciting a Router Advertisement message.</w:t>
      </w:r>
    </w:p>
    <w:bookmarkEnd w:id="47"/>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8" w:name="_Toc58925290"/>
      <w:r w:rsidRPr="003B7B43">
        <w:rPr>
          <w:lang w:val="sv-SE"/>
        </w:rPr>
        <w:t>4.6.2.3</w:t>
      </w:r>
      <w:r w:rsidRPr="003B7B43">
        <w:rPr>
          <w:lang w:val="sv-SE"/>
        </w:rPr>
        <w:tab/>
        <w:t>IPv6 Prefix Delegation via DHCPv6</w:t>
      </w:r>
      <w:bookmarkEnd w:id="48"/>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49" w:name="_Toc58925291"/>
      <w:r>
        <w:rPr>
          <w:lang w:val="en-US"/>
        </w:rPr>
        <w:t>4.6.2.4</w:t>
      </w:r>
      <w:r>
        <w:rPr>
          <w:lang w:val="en-US"/>
        </w:rPr>
        <w:tab/>
        <w:t>The procedure of Stateless IPv6 Address Autoconfiguration</w:t>
      </w:r>
      <w:bookmarkEnd w:id="49"/>
    </w:p>
    <w:p w14:paraId="5081BE8B" w14:textId="70D260F9" w:rsidR="000A31B5" w:rsidRDefault="000A31B5" w:rsidP="000A31B5">
      <w:pPr>
        <w:rPr>
          <w:lang w:val="en-US"/>
        </w:rPr>
      </w:pPr>
      <w:r>
        <w:rPr>
          <w:lang w:val="en-US"/>
        </w:rPr>
        <w:t xml:space="preserve">Stateless IPv6 Address Autoconfiguration applies as described in </w:t>
      </w:r>
      <w:r w:rsidR="0080156D">
        <w:rPr>
          <w:lang w:val="en-US"/>
        </w:rPr>
        <w:t>TS</w:t>
      </w:r>
      <w:r w:rsidR="0080156D">
        <w:rPr>
          <w:lang w:val="en-US"/>
        </w:rPr>
        <w:t> </w:t>
      </w:r>
      <w:r w:rsidR="0080156D">
        <w:rPr>
          <w:lang w:val="en-US"/>
        </w:rPr>
        <w:t>23.501</w:t>
      </w:r>
      <w:r w:rsidR="0080156D">
        <w:rPr>
          <w:lang w:val="en-US"/>
        </w:rPr>
        <w:t> </w:t>
      </w:r>
      <w:r w:rsidR="0080156D">
        <w:rPr>
          <w:lang w:val="en-US"/>
        </w:rPr>
        <w:t>[</w:t>
      </w:r>
      <w:r>
        <w:rPr>
          <w:lang w:val="en-US"/>
        </w:rPr>
        <w:t>2], clause 5.8.2.2.3 with the differences described below.</w:t>
      </w:r>
    </w:p>
    <w:p w14:paraId="1C77CAF7" w14:textId="3E459762"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80156D">
        <w:rPr>
          <w:lang w:val="en-US"/>
        </w:rPr>
        <w:t>TS</w:t>
      </w:r>
      <w:r w:rsidR="0080156D">
        <w:rPr>
          <w:lang w:val="en-US"/>
        </w:rPr>
        <w:t> </w:t>
      </w:r>
      <w:r w:rsidR="0080156D">
        <w:rPr>
          <w:lang w:val="en-US"/>
        </w:rPr>
        <w:t>23.501</w:t>
      </w:r>
      <w:r w:rsidR="0080156D">
        <w:rPr>
          <w:lang w:val="en-US"/>
        </w:rPr>
        <w:t> </w:t>
      </w:r>
      <w:r w:rsidR="0080156D">
        <w:rPr>
          <w:lang w:val="en-US"/>
        </w:rPr>
        <w:t>[</w:t>
      </w:r>
      <w:r>
        <w:rPr>
          <w:lang w:val="en-US"/>
        </w:rPr>
        <w:t>2], clause 5.8.2.2.3.</w:t>
      </w:r>
    </w:p>
    <w:p w14:paraId="3AB231DC" w14:textId="64185A22"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80156D">
        <w:rPr>
          <w:lang w:val="en-US"/>
        </w:rPr>
        <w:t>TS</w:t>
      </w:r>
      <w:r w:rsidR="0080156D">
        <w:rPr>
          <w:lang w:val="en-US"/>
        </w:rPr>
        <w:t> </w:t>
      </w:r>
      <w:r w:rsidR="0080156D">
        <w:rPr>
          <w:lang w:val="en-US"/>
        </w:rPr>
        <w:t>23.501</w:t>
      </w:r>
      <w:r w:rsidR="0080156D">
        <w:rPr>
          <w:lang w:val="en-US"/>
        </w:rPr>
        <w:t> </w:t>
      </w:r>
      <w:r w:rsidR="0080156D">
        <w:rPr>
          <w:lang w:val="en-US"/>
        </w:rPr>
        <w:t>[</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0" w:name="_Toc58925292"/>
      <w:r w:rsidRPr="003B7B43">
        <w:rPr>
          <w:lang w:val="en-US"/>
        </w:rPr>
        <w:t>4.6.3</w:t>
      </w:r>
      <w:r w:rsidRPr="003B7B43">
        <w:rPr>
          <w:lang w:val="en-US"/>
        </w:rPr>
        <w:tab/>
        <w:t>Packet Detection Rule</w:t>
      </w:r>
      <w:bookmarkEnd w:id="50"/>
    </w:p>
    <w:p w14:paraId="71B3FE70" w14:textId="2BC10308" w:rsidR="000A31B5" w:rsidRPr="003B7B43" w:rsidRDefault="000A31B5" w:rsidP="000A31B5">
      <w:r>
        <w:t xml:space="preserve">PDR used to support PDU Sessions for RG follow the specifications in </w:t>
      </w:r>
      <w:r w:rsidR="0080156D">
        <w:t>TS</w:t>
      </w:r>
      <w:r w:rsidR="0080156D">
        <w:t> </w:t>
      </w:r>
      <w:r w:rsidR="0080156D">
        <w:t>23.501</w:t>
      </w:r>
      <w:r w:rsidR="0080156D">
        <w:t> </w:t>
      </w:r>
      <w:r w:rsidR="0080156D">
        <w:t>[</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1" w:name="_Toc58925293"/>
      <w:r w:rsidRPr="003B7B43">
        <w:t>4.6.4</w:t>
      </w:r>
      <w:r w:rsidRPr="003B7B43">
        <w:tab/>
        <w:t>Forwarding Action Rule</w:t>
      </w:r>
      <w:bookmarkEnd w:id="51"/>
    </w:p>
    <w:p w14:paraId="21C2819D" w14:textId="5055F4B7"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80156D" w:rsidRPr="003B7B43">
        <w:t>TS</w:t>
      </w:r>
      <w:r w:rsidR="0080156D">
        <w:t> </w:t>
      </w:r>
      <w:r w:rsidR="0080156D" w:rsidRPr="003B7B43">
        <w:t>23.501</w:t>
      </w:r>
      <w:r w:rsidR="0080156D">
        <w:t> </w:t>
      </w:r>
      <w:r w:rsidR="0080156D"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2" w:name="_Toc58925294"/>
      <w:r>
        <w:t>4.6.5</w:t>
      </w:r>
      <w:r>
        <w:tab/>
        <w:t>Usage Reporting Rule</w:t>
      </w:r>
      <w:bookmarkEnd w:id="52"/>
    </w:p>
    <w:p w14:paraId="0BB7DA1C" w14:textId="19CDB5B5" w:rsidR="000A31B5" w:rsidRDefault="000A31B5" w:rsidP="000A31B5">
      <w:r>
        <w:t xml:space="preserve">URR used to support PDU Sessions for RG follow the specifications in </w:t>
      </w:r>
      <w:r w:rsidR="0080156D">
        <w:t>TS</w:t>
      </w:r>
      <w:r w:rsidR="0080156D">
        <w:t> </w:t>
      </w:r>
      <w:r w:rsidR="0080156D">
        <w:t>23.501</w:t>
      </w:r>
      <w:r w:rsidR="0080156D">
        <w:t> </w:t>
      </w:r>
      <w:r w:rsidR="0080156D">
        <w:t>[</w:t>
      </w:r>
      <w:r>
        <w:t>2] clause 5.8.2.11.5 with the clarifications and additions shown below:</w:t>
      </w:r>
    </w:p>
    <w:p w14:paraId="273728E2" w14:textId="7A8F0168" w:rsidR="000A31B5" w:rsidRDefault="000A31B5" w:rsidP="000A31B5">
      <w:r>
        <w:t xml:space="preserve">For PDU Sessions used for IPTV service (see also clause 4.6.6), an URR may indicate a Reporting trigger (defined in </w:t>
      </w:r>
      <w:r w:rsidR="0080156D">
        <w:t>TS</w:t>
      </w:r>
      <w:r w:rsidR="0080156D">
        <w:t> </w:t>
      </w:r>
      <w:r w:rsidR="0080156D">
        <w:t>23.501</w:t>
      </w:r>
      <w:r w:rsidR="0080156D">
        <w:t> </w:t>
      </w:r>
      <w:r w:rsidR="0080156D">
        <w:t>[</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3" w:name="_Toc58925295"/>
      <w:r>
        <w:lastRenderedPageBreak/>
        <w:t>4.6.6</w:t>
      </w:r>
      <w:r>
        <w:tab/>
        <w:t>Usage of N4 to support IPTV</w:t>
      </w:r>
      <w:bookmarkEnd w:id="53"/>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4" w:name="_Toc58925296"/>
      <w:r w:rsidRPr="003B7B43">
        <w:t>4.7</w:t>
      </w:r>
      <w:r w:rsidRPr="003B7B43">
        <w:tab/>
        <w:t>Identifiers</w:t>
      </w:r>
      <w:bookmarkEnd w:id="54"/>
    </w:p>
    <w:p w14:paraId="54BE4A53" w14:textId="77777777" w:rsidR="000A31B5" w:rsidRPr="003B7B43" w:rsidRDefault="000A31B5" w:rsidP="000A31B5">
      <w:pPr>
        <w:pStyle w:val="Heading3"/>
      </w:pPr>
      <w:bookmarkStart w:id="55" w:name="_Toc58925297"/>
      <w:r w:rsidRPr="003B7B43">
        <w:t>4.7.1</w:t>
      </w:r>
      <w:r w:rsidRPr="003B7B43">
        <w:tab/>
        <w:t>General</w:t>
      </w:r>
      <w:bookmarkEnd w:id="55"/>
    </w:p>
    <w:p w14:paraId="23362BC5" w14:textId="5C563E90" w:rsidR="000A31B5" w:rsidRPr="003B7B43" w:rsidRDefault="000A31B5" w:rsidP="000A31B5">
      <w:r w:rsidRPr="003B7B43">
        <w:t xml:space="preserve">As described in </w:t>
      </w:r>
      <w:r w:rsidR="0080156D" w:rsidRPr="003B7B43">
        <w:t>TS</w:t>
      </w:r>
      <w:r w:rsidR="0080156D">
        <w:t> </w:t>
      </w:r>
      <w:r w:rsidR="0080156D" w:rsidRPr="003B7B43">
        <w:t>23.501</w:t>
      </w:r>
      <w:r w:rsidR="0080156D">
        <w:t> </w:t>
      </w:r>
      <w:r w:rsidR="0080156D" w:rsidRPr="003B7B43">
        <w:t>[</w:t>
      </w:r>
      <w:r w:rsidRPr="003B7B43">
        <w:t xml:space="preserve">2], each subscriber in the 5G System shall be allocated one 5G Subscription Permanent Identifier (SUPI) for use within the 3GPP system. As described in </w:t>
      </w:r>
      <w:r w:rsidR="0080156D" w:rsidRPr="003B7B43">
        <w:t>TS</w:t>
      </w:r>
      <w:r w:rsidR="0080156D">
        <w:t> </w:t>
      </w:r>
      <w:r w:rsidR="0080156D" w:rsidRPr="003B7B43">
        <w:t>23.501</w:t>
      </w:r>
      <w:r w:rsidR="0080156D">
        <w:t> </w:t>
      </w:r>
      <w:r w:rsidR="0080156D"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56" w:name="_Toc58925298"/>
      <w:r w:rsidRPr="003B7B43">
        <w:t>4.7.2</w:t>
      </w:r>
      <w:r w:rsidRPr="003B7B43">
        <w:tab/>
        <w:t>SUPI and SUCI for 5G-BRG support</w:t>
      </w:r>
      <w:bookmarkEnd w:id="56"/>
    </w:p>
    <w:p w14:paraId="790F9719" w14:textId="104F3E16" w:rsidR="000A31B5" w:rsidRPr="003B7B43" w:rsidRDefault="000A31B5" w:rsidP="000A31B5">
      <w:r w:rsidRPr="003B7B43">
        <w:t xml:space="preserve">The SUPI for an 5G-BRG shall contain an IMSI, as described in </w:t>
      </w:r>
      <w:r w:rsidR="0080156D" w:rsidRPr="003B7B43">
        <w:t>TS</w:t>
      </w:r>
      <w:r w:rsidR="0080156D">
        <w:t> </w:t>
      </w:r>
      <w:r w:rsidR="0080156D" w:rsidRPr="003B7B43">
        <w:t>23.501</w:t>
      </w:r>
      <w:r w:rsidR="0080156D">
        <w:t> </w:t>
      </w:r>
      <w:r w:rsidR="0080156D" w:rsidRPr="003B7B43">
        <w:t>[</w:t>
      </w:r>
      <w:r w:rsidRPr="003B7B43">
        <w:t>2], clause 5.9.2.</w:t>
      </w:r>
    </w:p>
    <w:p w14:paraId="6624A4C6" w14:textId="206AD79C" w:rsidR="000A31B5" w:rsidRPr="003B7B43" w:rsidRDefault="000A31B5" w:rsidP="000A31B5">
      <w:r w:rsidRPr="003B7B43">
        <w:t xml:space="preserve">The SUCI provided by the 5G-BRG to the network contains the concealed SUPI, as described in </w:t>
      </w:r>
      <w:r w:rsidR="0080156D" w:rsidRPr="003B7B43">
        <w:t>TS</w:t>
      </w:r>
      <w:r w:rsidR="0080156D">
        <w:t> </w:t>
      </w:r>
      <w:r w:rsidR="0080156D" w:rsidRPr="003B7B43">
        <w:t>33.501</w:t>
      </w:r>
      <w:r w:rsidR="0080156D">
        <w:t> </w:t>
      </w:r>
      <w:r w:rsidR="0080156D" w:rsidRPr="003B7B43">
        <w:t>[</w:t>
      </w:r>
      <w:r w:rsidRPr="003B7B43">
        <w:t>11].</w:t>
      </w:r>
    </w:p>
    <w:p w14:paraId="26D2222A" w14:textId="77777777" w:rsidR="000A31B5" w:rsidRPr="003B7B43" w:rsidRDefault="000A31B5" w:rsidP="000A31B5">
      <w:pPr>
        <w:pStyle w:val="Heading3"/>
      </w:pPr>
      <w:bookmarkStart w:id="57" w:name="_Toc58925299"/>
      <w:r w:rsidRPr="003B7B43">
        <w:lastRenderedPageBreak/>
        <w:t>4.7.3</w:t>
      </w:r>
      <w:r w:rsidRPr="003B7B43">
        <w:tab/>
        <w:t>SUPI and SUCI for FN-BRG support</w:t>
      </w:r>
      <w:bookmarkEnd w:id="57"/>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48C28CD7" w:rsidR="000A31B5" w:rsidRPr="003B7B43" w:rsidRDefault="000A31B5" w:rsidP="000A31B5">
      <w:r w:rsidRPr="003B7B43">
        <w:t xml:space="preserve">As described in </w:t>
      </w:r>
      <w:r w:rsidR="0080156D" w:rsidRPr="003B7B43">
        <w:t>TS</w:t>
      </w:r>
      <w:r w:rsidR="0080156D">
        <w:t> </w:t>
      </w:r>
      <w:r w:rsidR="0080156D" w:rsidRPr="003B7B43">
        <w:t>23.003</w:t>
      </w:r>
      <w:r w:rsidR="0080156D">
        <w:t> </w:t>
      </w:r>
      <w:r w:rsidR="0080156D"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8" w:name="_Toc58925300"/>
      <w:r w:rsidRPr="003B7B43">
        <w:t>4.7.4</w:t>
      </w:r>
      <w:r w:rsidRPr="003B7B43">
        <w:tab/>
        <w:t>SUPI and SUCI for 5G-CRG and FN-CRG support</w:t>
      </w:r>
      <w:bookmarkEnd w:id="58"/>
    </w:p>
    <w:p w14:paraId="4E6DC1E8" w14:textId="54E0CB56"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80156D" w:rsidRPr="003B7B43">
        <w:t>TS</w:t>
      </w:r>
      <w:r w:rsidR="0080156D">
        <w:t> </w:t>
      </w:r>
      <w:r w:rsidR="0080156D" w:rsidRPr="003B7B43">
        <w:t>23.501</w:t>
      </w:r>
      <w:r w:rsidR="0080156D">
        <w:t> </w:t>
      </w:r>
      <w:r w:rsidR="0080156D" w:rsidRPr="003B7B43">
        <w:t>[</w:t>
      </w:r>
      <w:r w:rsidRPr="003B7B43">
        <w:t>2], or a</w:t>
      </w:r>
      <w:r>
        <w:t xml:space="preserve"> GCI (Global Cable identifier defined in clause 4.7.9).</w:t>
      </w:r>
    </w:p>
    <w:p w14:paraId="63B4ADC8" w14:textId="61CAE3B5" w:rsidR="000A31B5" w:rsidRDefault="000A31B5" w:rsidP="000A31B5">
      <w:r>
        <w:t xml:space="preserve">The SUPI for a 5G-CRG subscription shall, based on operator configuration, contain either an IMSI, as described in clause 5.9.2 of </w:t>
      </w:r>
      <w:r w:rsidR="0080156D">
        <w:t>TS</w:t>
      </w:r>
      <w:r w:rsidR="0080156D">
        <w:t> </w:t>
      </w:r>
      <w:r w:rsidR="0080156D">
        <w:t>23.501</w:t>
      </w:r>
      <w:r w:rsidR="0080156D">
        <w:t> </w:t>
      </w:r>
      <w:r w:rsidR="0080156D">
        <w:t>[</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14439864" w:rsidR="000A31B5" w:rsidRPr="003B7B43" w:rsidRDefault="000A31B5" w:rsidP="000A31B5">
      <w:r w:rsidRPr="003B7B43">
        <w:t xml:space="preserve">The SUCI provided by the 5G-CRG to the network contains the concealed SUPI, as described in </w:t>
      </w:r>
      <w:r w:rsidR="0080156D" w:rsidRPr="003B7B43">
        <w:t>TS</w:t>
      </w:r>
      <w:r w:rsidR="0080156D">
        <w:t> </w:t>
      </w:r>
      <w:r w:rsidR="0080156D" w:rsidRPr="003B7B43">
        <w:t>33.501</w:t>
      </w:r>
      <w:r w:rsidR="0080156D">
        <w:t> </w:t>
      </w:r>
      <w:r w:rsidR="0080156D"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2F71648" w:rsidR="000A31B5" w:rsidRPr="003B7B43" w:rsidRDefault="000A31B5" w:rsidP="000A31B5">
      <w:r>
        <w:t xml:space="preserve">As described in </w:t>
      </w:r>
      <w:r w:rsidR="0080156D">
        <w:t>TS</w:t>
      </w:r>
      <w:r w:rsidR="0080156D">
        <w:t> </w:t>
      </w:r>
      <w:r w:rsidR="0080156D">
        <w:t>23.003</w:t>
      </w:r>
      <w:r w:rsidR="0080156D">
        <w:t> </w:t>
      </w:r>
      <w:r w:rsidR="0080156D">
        <w:t>[</w:t>
      </w:r>
      <w:r>
        <w:t>14], for both cases where the SUCI contains an IMSI or contains a GCI, the SUCI contains an identifier of the Home network i.e. an identifier of the operator managing the subscription.</w:t>
      </w:r>
    </w:p>
    <w:p w14:paraId="172FE2C8" w14:textId="1D5FF186" w:rsidR="000A31B5" w:rsidRDefault="000A31B5" w:rsidP="000A31B5">
      <w:pPr>
        <w:pStyle w:val="NO"/>
      </w:pPr>
      <w:r>
        <w:t>NOTE:</w:t>
      </w:r>
      <w:r>
        <w:tab/>
        <w:t xml:space="preserve">If the SUCI contains an IMSI, the identifier of the operator managing the subscription is carried in the MCC/MNC part of the IMSI as defined in </w:t>
      </w:r>
      <w:r w:rsidR="0080156D">
        <w:t>TS</w:t>
      </w:r>
      <w:r w:rsidR="0080156D">
        <w:t> </w:t>
      </w:r>
      <w:r w:rsidR="0080156D">
        <w:t>23.003</w:t>
      </w:r>
      <w:r w:rsidR="0080156D">
        <w:t> </w:t>
      </w:r>
      <w:r w:rsidR="0080156D">
        <w:t>[</w:t>
      </w:r>
      <w:r>
        <w:t>14].</w:t>
      </w:r>
    </w:p>
    <w:p w14:paraId="231BDBA3" w14:textId="77777777" w:rsidR="000A31B5" w:rsidRPr="003B7B43" w:rsidRDefault="000A31B5" w:rsidP="000A31B5">
      <w:pPr>
        <w:pStyle w:val="Heading3"/>
      </w:pPr>
      <w:bookmarkStart w:id="59" w:name="_Toc58925301"/>
      <w:r w:rsidRPr="003B7B43">
        <w:t>4.7.5</w:t>
      </w:r>
      <w:r w:rsidRPr="003B7B43">
        <w:tab/>
        <w:t>Line ID</w:t>
      </w:r>
      <w:bookmarkEnd w:id="59"/>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0" w:name="_Toc58925302"/>
      <w:r w:rsidRPr="003B7B43">
        <w:t>4.7.6</w:t>
      </w:r>
      <w:r w:rsidRPr="003B7B43">
        <w:tab/>
        <w:t>HFC identifier</w:t>
      </w:r>
      <w:bookmarkEnd w:id="60"/>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1" w:name="_Toc58925303"/>
      <w:r w:rsidRPr="003B7B43">
        <w:t>4.7.7</w:t>
      </w:r>
      <w:r w:rsidRPr="003B7B43">
        <w:tab/>
        <w:t>PEI</w:t>
      </w:r>
      <w:bookmarkEnd w:id="61"/>
    </w:p>
    <w:p w14:paraId="3B545CA1" w14:textId="1A6ED2F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80156D">
        <w:t>TS</w:t>
      </w:r>
      <w:r w:rsidR="0080156D">
        <w:t> </w:t>
      </w:r>
      <w:r w:rsidR="0080156D">
        <w:t>23.501</w:t>
      </w:r>
      <w:r w:rsidR="0080156D">
        <w:t> </w:t>
      </w:r>
      <w:r w:rsidR="0080156D">
        <w:t>[</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2" w:name="_Toc58925304"/>
      <w:r>
        <w:t>4.7.8</w:t>
      </w:r>
      <w:r>
        <w:tab/>
        <w:t>Global Line Identifier</w:t>
      </w:r>
      <w:bookmarkEnd w:id="62"/>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4CB5B546" w:rsidR="000A31B5" w:rsidRDefault="000A31B5" w:rsidP="000A31B5">
      <w:r>
        <w:t xml:space="preserve">The Global Line Identifier is a variable length identifier encoded as defined in </w:t>
      </w:r>
      <w:r w:rsidR="0080156D">
        <w:t>TS</w:t>
      </w:r>
      <w:r w:rsidR="0080156D">
        <w:t> </w:t>
      </w:r>
      <w:r w:rsidR="0080156D">
        <w:t>23.003</w:t>
      </w:r>
      <w:r w:rsidR="0080156D">
        <w:t> </w:t>
      </w:r>
      <w:r w:rsidR="0080156D">
        <w:t>[</w:t>
      </w:r>
      <w:r>
        <w:t>14] and in BBF T</w:t>
      </w:r>
      <w:r w:rsidR="00DB663B">
        <w:t>R</w:t>
      </w:r>
      <w:r>
        <w:noBreakHyphen/>
        <w:t>470 [38].</w:t>
      </w:r>
    </w:p>
    <w:p w14:paraId="7128DB3C" w14:textId="77777777" w:rsidR="000A31B5" w:rsidRDefault="000A31B5" w:rsidP="000A31B5">
      <w:pPr>
        <w:pStyle w:val="Heading3"/>
      </w:pPr>
      <w:bookmarkStart w:id="63" w:name="_Toc58925305"/>
      <w:r>
        <w:t>4.7.9</w:t>
      </w:r>
      <w:r>
        <w:tab/>
        <w:t>Global Cable Identifier</w:t>
      </w:r>
      <w:bookmarkEnd w:id="63"/>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3689B8D4" w:rsidR="000A31B5" w:rsidRDefault="000A31B5" w:rsidP="000A31B5">
      <w:r>
        <w:t xml:space="preserve">The Global Cable Identifier is a variable length identifier encoded as defined in </w:t>
      </w:r>
      <w:r w:rsidR="0080156D">
        <w:t>TS</w:t>
      </w:r>
      <w:r w:rsidR="0080156D">
        <w:t> </w:t>
      </w:r>
      <w:r w:rsidR="0080156D">
        <w:t>23.003</w:t>
      </w:r>
      <w:r w:rsidR="0080156D">
        <w:t> </w:t>
      </w:r>
      <w:r w:rsidR="0080156D">
        <w:t>[</w:t>
      </w:r>
      <w:r>
        <w:t>14] and CableLabs WR</w:t>
      </w:r>
      <w:r>
        <w:noBreakHyphen/>
        <w:t>TR</w:t>
      </w:r>
      <w:r>
        <w:noBreakHyphen/>
        <w:t>5WWC</w:t>
      </w:r>
      <w:r>
        <w:noBreakHyphen/>
        <w:t>ARCH [27].</w:t>
      </w:r>
    </w:p>
    <w:p w14:paraId="7E380F9E" w14:textId="77777777" w:rsidR="000A31B5" w:rsidRDefault="000A31B5" w:rsidP="000A31B5">
      <w:pPr>
        <w:pStyle w:val="Heading3"/>
      </w:pPr>
      <w:bookmarkStart w:id="64" w:name="_Toc58925306"/>
      <w:r>
        <w:t>4.7.10</w:t>
      </w:r>
      <w:r>
        <w:tab/>
        <w:t>RAT types dedicated for Wireline access</w:t>
      </w:r>
      <w:bookmarkEnd w:id="64"/>
    </w:p>
    <w:p w14:paraId="47BC0C72" w14:textId="14675BD2" w:rsidR="000A31B5" w:rsidRPr="00DF6B19" w:rsidRDefault="000A31B5" w:rsidP="000A31B5">
      <w:r>
        <w:t xml:space="preserve">The AMF, as described in </w:t>
      </w:r>
      <w:r w:rsidR="0080156D">
        <w:t>TS</w:t>
      </w:r>
      <w:r w:rsidR="0080156D">
        <w:t> </w:t>
      </w:r>
      <w:r w:rsidR="0080156D">
        <w:t>23.501</w:t>
      </w:r>
      <w:r w:rsidR="0080156D">
        <w:t> </w:t>
      </w:r>
      <w:r w:rsidR="0080156D">
        <w:t>[</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5" w:name="_Toc58925307"/>
      <w:r>
        <w:t>4.7.11</w:t>
      </w:r>
      <w:r>
        <w:tab/>
        <w:t>SUPI and SUCI for N5GC device support</w:t>
      </w:r>
      <w:bookmarkEnd w:id="65"/>
    </w:p>
    <w:p w14:paraId="018A52F2" w14:textId="4DD8837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80156D">
        <w:t>TS</w:t>
      </w:r>
      <w:r w:rsidR="0080156D">
        <w:t> </w:t>
      </w:r>
      <w:r w:rsidR="0080156D">
        <w:t>23.003</w:t>
      </w:r>
      <w:r w:rsidR="0080156D">
        <w:t> </w:t>
      </w:r>
      <w:r w:rsidR="0080156D">
        <w:t>[</w:t>
      </w:r>
      <w:r>
        <w:t>14].</w:t>
      </w:r>
    </w:p>
    <w:p w14:paraId="329CBBD9" w14:textId="4C003CFF" w:rsidR="000A31B5" w:rsidRDefault="000A31B5" w:rsidP="000A31B5">
      <w:r>
        <w:t>The SUCI provided by the W-AGF to the</w:t>
      </w:r>
      <w:r w:rsidR="00DB663B">
        <w:t xml:space="preserve"> AMF</w:t>
      </w:r>
      <w:r>
        <w:t xml:space="preserve"> is derived from the EAP-Identity message received from the N5GC device, as defined in </w:t>
      </w:r>
      <w:r w:rsidR="0080156D">
        <w:t>TS</w:t>
      </w:r>
      <w:r w:rsidR="0080156D">
        <w:t> </w:t>
      </w:r>
      <w:r w:rsidR="0080156D">
        <w:t>33.501</w:t>
      </w:r>
      <w:r w:rsidR="0080156D">
        <w:t> </w:t>
      </w:r>
      <w:r w:rsidR="0080156D">
        <w:t>[</w:t>
      </w:r>
      <w:r>
        <w:t xml:space="preserve">11]. The format of this SUCI is defined in </w:t>
      </w:r>
      <w:r w:rsidR="0080156D">
        <w:t>TS</w:t>
      </w:r>
      <w:r w:rsidR="0080156D">
        <w:t> </w:t>
      </w:r>
      <w:r w:rsidR="0080156D">
        <w:t>23.003</w:t>
      </w:r>
      <w:r w:rsidR="0080156D">
        <w:t> </w:t>
      </w:r>
      <w:r w:rsidR="0080156D">
        <w:t>[</w:t>
      </w:r>
      <w:r>
        <w:t>14].</w:t>
      </w:r>
    </w:p>
    <w:p w14:paraId="41DF3492" w14:textId="77777777" w:rsidR="000A31B5" w:rsidRPr="003B7B43" w:rsidRDefault="000A31B5" w:rsidP="000A31B5">
      <w:pPr>
        <w:pStyle w:val="Heading2"/>
      </w:pPr>
      <w:bookmarkStart w:id="66" w:name="_Toc58925308"/>
      <w:r w:rsidRPr="003B7B43">
        <w:lastRenderedPageBreak/>
        <w:t>4.8</w:t>
      </w:r>
      <w:r w:rsidRPr="003B7B43">
        <w:tab/>
        <w:t>Security aspects</w:t>
      </w:r>
      <w:bookmarkEnd w:id="66"/>
    </w:p>
    <w:p w14:paraId="2AF0A7FC" w14:textId="438C3E1C" w:rsidR="000A31B5" w:rsidRDefault="0080156D" w:rsidP="000A31B5">
      <w:r>
        <w:t>TS</w:t>
      </w:r>
      <w:r>
        <w:t> </w:t>
      </w:r>
      <w:r>
        <w:t>23.501</w:t>
      </w:r>
      <w:r>
        <w:t> </w:t>
      </w:r>
      <w:r>
        <w:t>[</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47422414" w:rsidR="000A31B5" w:rsidRDefault="000A31B5" w:rsidP="000A31B5">
      <w:pPr>
        <w:pStyle w:val="B1"/>
      </w:pPr>
      <w:r>
        <w:t>-</w:t>
      </w:r>
      <w:r>
        <w:tab/>
        <w:t xml:space="preserve">UE is replaced by W-AGF on behalf of the FN-CRG for the balance of </w:t>
      </w:r>
      <w:r w:rsidR="0080156D">
        <w:t>TS</w:t>
      </w:r>
      <w:r w:rsidR="0080156D">
        <w:t> </w:t>
      </w:r>
      <w:r w:rsidR="0080156D">
        <w:t>23.501</w:t>
      </w:r>
      <w:r w:rsidR="0080156D">
        <w:t> </w:t>
      </w:r>
      <w:r w:rsidR="0080156D">
        <w:t>[</w:t>
      </w:r>
      <w:r>
        <w:t>2] clause 5.10 and clauses.</w:t>
      </w:r>
    </w:p>
    <w:p w14:paraId="304E63A7" w14:textId="61D2631C" w:rsidR="000A31B5" w:rsidRDefault="000A31B5" w:rsidP="000A31B5">
      <w:pPr>
        <w:pStyle w:val="B1"/>
      </w:pPr>
      <w:r>
        <w:t>-</w:t>
      </w:r>
      <w:r>
        <w:tab/>
        <w:t xml:space="preserve">See </w:t>
      </w:r>
      <w:r w:rsidR="0080156D">
        <w:t>TS</w:t>
      </w:r>
      <w:r w:rsidR="0080156D">
        <w:t> </w:t>
      </w:r>
      <w:r w:rsidR="0080156D">
        <w:t>33.501</w:t>
      </w:r>
      <w:r w:rsidR="0080156D">
        <w:t> </w:t>
      </w:r>
      <w:r w:rsidR="0080156D">
        <w:t>[</w:t>
      </w:r>
      <w:r>
        <w:t>11] for additional requirements</w:t>
      </w:r>
    </w:p>
    <w:p w14:paraId="4A51CAC5" w14:textId="115EAD62" w:rsidR="000A31B5" w:rsidRDefault="0080156D" w:rsidP="000A31B5">
      <w:r>
        <w:t>TS</w:t>
      </w:r>
      <w:r>
        <w:t> </w:t>
      </w:r>
      <w:r>
        <w:t>23.501</w:t>
      </w:r>
      <w:r>
        <w:t> </w:t>
      </w:r>
      <w:r>
        <w:t>[</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7CCB02A7" w:rsidR="000A31B5" w:rsidRDefault="000A31B5" w:rsidP="000A31B5">
      <w:pPr>
        <w:pStyle w:val="B1"/>
      </w:pPr>
      <w:r>
        <w:t>-</w:t>
      </w:r>
      <w:r>
        <w:tab/>
        <w:t xml:space="preserve">See </w:t>
      </w:r>
      <w:r w:rsidR="0080156D">
        <w:t>TS</w:t>
      </w:r>
      <w:r w:rsidR="0080156D">
        <w:t> </w:t>
      </w:r>
      <w:r w:rsidR="0080156D">
        <w:t>33.501</w:t>
      </w:r>
      <w:r w:rsidR="0080156D">
        <w:t> </w:t>
      </w:r>
      <w:r w:rsidR="0080156D">
        <w:t>[</w:t>
      </w:r>
      <w:r>
        <w:t>11] for additional requirements</w:t>
      </w:r>
    </w:p>
    <w:p w14:paraId="354B891A" w14:textId="77777777" w:rsidR="000A31B5" w:rsidRPr="003B7B43" w:rsidRDefault="000A31B5" w:rsidP="000A31B5">
      <w:pPr>
        <w:pStyle w:val="Heading2"/>
      </w:pPr>
      <w:bookmarkStart w:id="67" w:name="_Toc58925309"/>
      <w:r w:rsidRPr="003B7B43">
        <w:t>4.9</w:t>
      </w:r>
      <w:r w:rsidRPr="003B7B43">
        <w:tab/>
        <w:t>Support of specific services</w:t>
      </w:r>
      <w:bookmarkEnd w:id="67"/>
    </w:p>
    <w:p w14:paraId="2DD78243" w14:textId="77777777" w:rsidR="000A31B5" w:rsidRPr="003B7B43" w:rsidRDefault="000A31B5" w:rsidP="000A31B5">
      <w:pPr>
        <w:pStyle w:val="Heading3"/>
      </w:pPr>
      <w:bookmarkStart w:id="68" w:name="_Toc58925310"/>
      <w:r w:rsidRPr="003B7B43">
        <w:t>4.9.0</w:t>
      </w:r>
      <w:r w:rsidRPr="003B7B43">
        <w:tab/>
        <w:t>General</w:t>
      </w:r>
      <w:bookmarkEnd w:id="68"/>
    </w:p>
    <w:p w14:paraId="3FAD19AF" w14:textId="77777777" w:rsidR="000A31B5" w:rsidRPr="003B7B43" w:rsidRDefault="000A31B5" w:rsidP="000A31B5">
      <w:r w:rsidRPr="003B7B43">
        <w:t>This clause specifies high level definition of services specific for WWC scenario.</w:t>
      </w:r>
    </w:p>
    <w:p w14:paraId="6EBF2424" w14:textId="1BEAD86B" w:rsidR="000A31B5" w:rsidRPr="003B7B43" w:rsidRDefault="000A31B5" w:rsidP="000A31B5">
      <w:r>
        <w:t xml:space="preserve">PWS functionality as described in </w:t>
      </w:r>
      <w:r w:rsidR="0080156D">
        <w:t>TS</w:t>
      </w:r>
      <w:r w:rsidR="0080156D">
        <w:t> </w:t>
      </w:r>
      <w:r w:rsidR="0080156D">
        <w:t>23.041</w:t>
      </w:r>
      <w:r w:rsidR="0080156D">
        <w:t> </w:t>
      </w:r>
      <w:r w:rsidR="0080156D">
        <w:t>[</w:t>
      </w:r>
      <w:r>
        <w:t>40] is not supported for Wireline access but may be supported by RG(s) connected over 3GPP access.</w:t>
      </w:r>
    </w:p>
    <w:p w14:paraId="35DA638D" w14:textId="77777777" w:rsidR="000A31B5" w:rsidRPr="003B7B43" w:rsidRDefault="000A31B5" w:rsidP="000A31B5">
      <w:pPr>
        <w:pStyle w:val="Heading3"/>
      </w:pPr>
      <w:bookmarkStart w:id="69" w:name="_Toc58925311"/>
      <w:r w:rsidRPr="003B7B43">
        <w:t>4.9.1</w:t>
      </w:r>
      <w:r w:rsidRPr="003B7B43">
        <w:tab/>
        <w:t>IPTV</w:t>
      </w:r>
      <w:bookmarkEnd w:id="69"/>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0" w:name="_Toc58925312"/>
      <w:r w:rsidRPr="003B7B43">
        <w:t>4.10</w:t>
      </w:r>
      <w:r w:rsidRPr="003B7B43">
        <w:tab/>
        <w:t>UE behind 5G-RG and FN-RG</w:t>
      </w:r>
      <w:bookmarkEnd w:id="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6" type="#_x0000_t75" style="width:479.25pt;height:155.25pt" o:ole="">
            <v:imagedata r:id="rId13" o:title=""/>
          </v:shape>
          <o:OLEObject Type="Embed" ProgID="Visio.Drawing.15" ShapeID="_x0000_i1026" DrawAspect="Content" ObjectID="_1669539378" r:id="rId14"/>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586EA1E8" w:rsidR="000A31B5" w:rsidRPr="003B7B43" w:rsidRDefault="000A31B5" w:rsidP="000A31B5">
      <w:r w:rsidRPr="003B7B43">
        <w:t xml:space="preserve">The TNGF and Ta reference point are defined in </w:t>
      </w:r>
      <w:r w:rsidR="0080156D" w:rsidRPr="003B7B43">
        <w:t>TS</w:t>
      </w:r>
      <w:r w:rsidR="0080156D">
        <w:t> </w:t>
      </w:r>
      <w:r w:rsidR="0080156D" w:rsidRPr="003B7B43">
        <w:t>23.501</w:t>
      </w:r>
      <w:r w:rsidR="0080156D">
        <w:t> </w:t>
      </w:r>
      <w:r w:rsidR="0080156D" w:rsidRPr="003B7B43">
        <w:t>[</w:t>
      </w:r>
      <w:r w:rsidRPr="003B7B43">
        <w:t>2].</w:t>
      </w:r>
    </w:p>
    <w:p w14:paraId="6AB3EC10" w14:textId="705F4D12"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80156D" w:rsidRPr="003B7B43">
        <w:t>TS</w:t>
      </w:r>
      <w:r w:rsidR="0080156D">
        <w:t> </w:t>
      </w:r>
      <w:r w:rsidR="0080156D" w:rsidRPr="003B7B43">
        <w:t>23.501</w:t>
      </w:r>
      <w:r w:rsidR="0080156D">
        <w:t> </w:t>
      </w:r>
      <w:r w:rsidR="0080156D"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1" w:name="_Toc58925313"/>
      <w:r w:rsidRPr="003B7B43">
        <w:t>4.10a</w:t>
      </w:r>
      <w:r w:rsidRPr="003B7B43">
        <w:tab/>
        <w:t>Non</w:t>
      </w:r>
      <w:r>
        <w:t>-</w:t>
      </w:r>
      <w:r w:rsidRPr="003B7B43">
        <w:t>5G capable device behind 5G-CRG and FN-CRG</w:t>
      </w:r>
      <w:bookmarkEnd w:id="71"/>
    </w:p>
    <w:p w14:paraId="5C54B979" w14:textId="52856006"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80156D">
        <w:t>TS</w:t>
      </w:r>
      <w:r w:rsidR="0080156D">
        <w:t> </w:t>
      </w:r>
      <w:r w:rsidR="0080156D">
        <w:t>33.501</w:t>
      </w:r>
      <w:r w:rsidR="0080156D">
        <w:t> </w:t>
      </w:r>
      <w:r w:rsidR="0080156D">
        <w:t>[</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7" type="#_x0000_t75" style="width:381.75pt;height:216.75pt" o:ole="">
            <v:imagedata r:id="rId15" o:title=""/>
          </v:shape>
          <o:OLEObject Type="Embed" ProgID="Visio.Drawing.11" ShapeID="_x0000_i1027" DrawAspect="Content" ObjectID="_1669539379" r:id="rId16"/>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4AD63283"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80156D">
        <w:t>TS</w:t>
      </w:r>
      <w:r w:rsidR="0080156D">
        <w:t> </w:t>
      </w:r>
      <w:r w:rsidR="0080156D">
        <w:t>33.501</w:t>
      </w:r>
      <w:r w:rsidR="0080156D">
        <w:t> </w:t>
      </w:r>
      <w:r w:rsidR="0080156D">
        <w:t>[</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0BD5ADE5" w:rsidR="000A31B5" w:rsidRDefault="000A31B5" w:rsidP="000A31B5">
      <w:pPr>
        <w:pStyle w:val="B1"/>
      </w:pPr>
      <w:r>
        <w:t>4.</w:t>
      </w:r>
      <w:r>
        <w:tab/>
        <w:t xml:space="preserve">AMF selects a suitable AUSF as specified in </w:t>
      </w:r>
      <w:r w:rsidR="0080156D">
        <w:t>TS</w:t>
      </w:r>
      <w:r w:rsidR="0080156D">
        <w:t> </w:t>
      </w:r>
      <w:r w:rsidR="0080156D">
        <w:t>23.501</w:t>
      </w:r>
      <w:r w:rsidR="0080156D">
        <w:t> </w:t>
      </w:r>
      <w:r w:rsidR="0080156D">
        <w:t>[</w:t>
      </w:r>
      <w:r>
        <w:t>2] clause 6.3.4.</w:t>
      </w:r>
    </w:p>
    <w:p w14:paraId="7D60B192" w14:textId="6BEE07CD" w:rsidR="000A31B5" w:rsidRDefault="000A31B5" w:rsidP="000A31B5">
      <w:pPr>
        <w:pStyle w:val="B1"/>
      </w:pPr>
      <w:r>
        <w:t>5.</w:t>
      </w:r>
      <w:r>
        <w:tab/>
        <w:t xml:space="preserve">EAP based authentication defined in </w:t>
      </w:r>
      <w:r w:rsidR="0080156D">
        <w:t>TS</w:t>
      </w:r>
      <w:r w:rsidR="0080156D">
        <w:t> </w:t>
      </w:r>
      <w:r w:rsidR="0080156D">
        <w:t>33.501</w:t>
      </w:r>
      <w:r w:rsidR="0080156D">
        <w:t> </w:t>
      </w:r>
      <w:r w:rsidR="0080156D">
        <w:t>[</w:t>
      </w:r>
      <w:r>
        <w:t>11] is performed between the AUSF and N5GC device.</w:t>
      </w:r>
    </w:p>
    <w:p w14:paraId="01892062" w14:textId="661B89CC"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80156D">
        <w:t>TS</w:t>
      </w:r>
      <w:r w:rsidR="0080156D">
        <w:t> </w:t>
      </w:r>
      <w:r w:rsidR="0080156D">
        <w:t>33.501</w:t>
      </w:r>
      <w:r w:rsidR="0080156D">
        <w:t> </w:t>
      </w:r>
      <w:r w:rsidR="0080156D">
        <w:t>[</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130EC959" w:rsidR="000A31B5" w:rsidRPr="003B7B43" w:rsidRDefault="000A31B5" w:rsidP="000A31B5">
      <w:pPr>
        <w:pStyle w:val="B1"/>
      </w:pPr>
      <w:r>
        <w:t>6.</w:t>
      </w:r>
      <w:r>
        <w:tab/>
        <w:t xml:space="preserve">The AMF performs other registration procedures as required (see </w:t>
      </w:r>
      <w:r w:rsidR="0080156D">
        <w:t>TS</w:t>
      </w:r>
      <w:r w:rsidR="0080156D">
        <w:t> </w:t>
      </w:r>
      <w:r w:rsidR="0080156D">
        <w:t>23.502</w:t>
      </w:r>
      <w:r w:rsidR="0080156D">
        <w:t> </w:t>
      </w:r>
      <w:r w:rsidR="0080156D">
        <w:t>[</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2" w:name="_Toc58925314"/>
      <w:r w:rsidRPr="003B7B43">
        <w:t>4.11</w:t>
      </w:r>
      <w:r w:rsidRPr="003B7B43">
        <w:tab/>
        <w:t>Fixed Wireless Access</w:t>
      </w:r>
      <w:bookmarkEnd w:id="72"/>
    </w:p>
    <w:p w14:paraId="5AE0CC45" w14:textId="2099726D" w:rsidR="000A31B5" w:rsidRPr="003B7B43" w:rsidRDefault="000A31B5" w:rsidP="000A31B5">
      <w:r w:rsidRPr="003B7B43">
        <w:t xml:space="preserve">For the 5G-RG connected to 5GC via NG-RAN the specifications defined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and </w:t>
      </w:r>
      <w:r w:rsidR="0080156D" w:rsidRPr="003B7B43">
        <w:t>TS</w:t>
      </w:r>
      <w:r w:rsidR="0080156D">
        <w:t> </w:t>
      </w:r>
      <w:r w:rsidR="0080156D" w:rsidRPr="003B7B43">
        <w:t>23.503</w:t>
      </w:r>
      <w:r w:rsidR="0080156D">
        <w:t> </w:t>
      </w:r>
      <w:r w:rsidR="0080156D"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2B9CE278" w:rsidR="000A31B5" w:rsidRDefault="000A31B5" w:rsidP="000A31B5">
      <w:pPr>
        <w:pStyle w:val="B1"/>
      </w:pPr>
      <w:r>
        <w:lastRenderedPageBreak/>
        <w:t>-</w:t>
      </w:r>
      <w:r>
        <w:tab/>
        <w:t xml:space="preserve">The 5G-RG may support LTE access connected to EPC and EPC interworking as defined in </w:t>
      </w:r>
      <w:r w:rsidR="0080156D">
        <w:t>TS</w:t>
      </w:r>
      <w:r w:rsidR="0080156D">
        <w:t> </w:t>
      </w:r>
      <w:r w:rsidR="0080156D">
        <w:t>23.501</w:t>
      </w:r>
      <w:r w:rsidR="0080156D">
        <w:t> </w:t>
      </w:r>
      <w:r w:rsidR="0080156D">
        <w:t>[</w:t>
      </w:r>
      <w:r>
        <w:t xml:space="preserve">2], clause 5.17. This is controlled by SMF Selection Subscription data defined in Table 5.2.3.3.1-1 of </w:t>
      </w:r>
      <w:r w:rsidR="0080156D">
        <w:t>TS</w:t>
      </w:r>
      <w:r w:rsidR="0080156D">
        <w:t> </w:t>
      </w:r>
      <w:r w:rsidR="0080156D">
        <w:t>23.502</w:t>
      </w:r>
      <w:r w:rsidR="0080156D">
        <w:t> </w:t>
      </w:r>
      <w:r w:rsidR="0080156D">
        <w:t>[</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3872D9EF" w:rsidR="000A31B5" w:rsidRDefault="000A31B5" w:rsidP="000A31B5">
      <w:pPr>
        <w:pStyle w:val="B1"/>
      </w:pPr>
      <w:r>
        <w:t>-</w:t>
      </w:r>
      <w:r>
        <w:tab/>
        <w:t xml:space="preserve">5G Multi-Operator Core Network (5G MOCN) is supported for 5G-RG connected via NG RAN as defined in clause 5.18 of </w:t>
      </w:r>
      <w:r w:rsidR="0080156D">
        <w:t>TS</w:t>
      </w:r>
      <w:r w:rsidR="0080156D">
        <w:t> </w:t>
      </w:r>
      <w:r w:rsidR="0080156D">
        <w:t>23.501</w:t>
      </w:r>
      <w:r w:rsidR="0080156D">
        <w:t> </w:t>
      </w:r>
      <w:r w:rsidR="0080156D">
        <w:t>[</w:t>
      </w:r>
      <w:r>
        <w:t>2]</w:t>
      </w:r>
    </w:p>
    <w:p w14:paraId="2EEDC3EA" w14:textId="77777777" w:rsidR="000A31B5" w:rsidRDefault="000A31B5" w:rsidP="000A31B5">
      <w:pPr>
        <w:pStyle w:val="B1"/>
      </w:pPr>
      <w:r>
        <w:t>-</w:t>
      </w:r>
      <w:r>
        <w:tab/>
        <w:t>The LBO roaming for 5G-RG connected via NG RAN is not specified in this release.</w:t>
      </w:r>
    </w:p>
    <w:p w14:paraId="7281A599" w14:textId="62D2CE5E" w:rsidR="000A31B5" w:rsidRDefault="000A31B5" w:rsidP="000A31B5">
      <w:pPr>
        <w:pStyle w:val="B1"/>
      </w:pPr>
      <w:r>
        <w:t>-</w:t>
      </w:r>
      <w:r>
        <w:tab/>
        <w:t xml:space="preserve">The LADN service defined in clause 5.6.5 in </w:t>
      </w:r>
      <w:r w:rsidR="0080156D">
        <w:t>TS</w:t>
      </w:r>
      <w:r w:rsidR="0080156D">
        <w:t> </w:t>
      </w:r>
      <w:r w:rsidR="0080156D">
        <w:t>23.501</w:t>
      </w:r>
      <w:r w:rsidR="0080156D">
        <w:t> </w:t>
      </w:r>
      <w:r w:rsidR="0080156D">
        <w:t>[</w:t>
      </w:r>
      <w:r>
        <w:t xml:space="preserve">2] applies to the 5G-RG connected to 5GC via 3GPP access. The specification in clause 5.6.5 in </w:t>
      </w:r>
      <w:r w:rsidR="0080156D">
        <w:t>TS</w:t>
      </w:r>
      <w:r w:rsidR="0080156D">
        <w:t> </w:t>
      </w:r>
      <w:r w:rsidR="0080156D">
        <w:t>23.501</w:t>
      </w:r>
      <w:r w:rsidR="0080156D">
        <w:t> </w:t>
      </w:r>
      <w:r w:rsidR="0080156D">
        <w:t>[</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73" w:name="_Toc58925315"/>
      <w:r w:rsidRPr="003B7B43">
        <w:t>4.12</w:t>
      </w:r>
      <w:r w:rsidRPr="003B7B43">
        <w:tab/>
        <w:t>Hybrid Access</w:t>
      </w:r>
      <w:bookmarkEnd w:id="73"/>
    </w:p>
    <w:p w14:paraId="7C4DFF82" w14:textId="77777777" w:rsidR="000A31B5" w:rsidRPr="003B7B43" w:rsidRDefault="000A31B5" w:rsidP="000A31B5">
      <w:pPr>
        <w:pStyle w:val="Heading3"/>
      </w:pPr>
      <w:bookmarkStart w:id="74" w:name="_Toc58925316"/>
      <w:r w:rsidRPr="003B7B43">
        <w:t>4.12.1</w:t>
      </w:r>
      <w:r w:rsidRPr="003B7B43">
        <w:tab/>
        <w:t>General</w:t>
      </w:r>
      <w:bookmarkEnd w:id="74"/>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AC430AD"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80156D">
        <w:t>TS</w:t>
      </w:r>
      <w:r w:rsidR="0080156D">
        <w:t> </w:t>
      </w:r>
      <w:r w:rsidR="0080156D">
        <w:t>23.502</w:t>
      </w:r>
      <w:r w:rsidR="0080156D">
        <w:t> </w:t>
      </w:r>
      <w:r w:rsidR="0080156D">
        <w:t>[</w:t>
      </w:r>
      <w:r>
        <w:t>3], clause 4.9.2, but with UE replaced by 5G-RG and N3IWF replaced by W-5GAN.</w:t>
      </w:r>
    </w:p>
    <w:p w14:paraId="49844F3F" w14:textId="179DD88B"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80156D">
        <w:t>TS</w:t>
      </w:r>
      <w:r w:rsidR="0080156D">
        <w:t> </w:t>
      </w:r>
      <w:r w:rsidR="0080156D">
        <w:t>23.502</w:t>
      </w:r>
      <w:r w:rsidR="0080156D">
        <w:t> </w:t>
      </w:r>
      <w:r w:rsidR="0080156D">
        <w:t>[</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5" w:name="_Toc58925317"/>
      <w:r w:rsidRPr="003B7B43">
        <w:t>4.12.2</w:t>
      </w:r>
      <w:r w:rsidRPr="003B7B43">
        <w:tab/>
        <w:t>Hybrid Access with Multi-Access PDU Session connectivity over NG-RAN and W-5GAN</w:t>
      </w:r>
      <w:bookmarkEnd w:id="75"/>
    </w:p>
    <w:p w14:paraId="120AB332" w14:textId="69D23DF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80156D">
        <w:rPr>
          <w:lang w:eastAsia="x-none"/>
        </w:rPr>
        <w:t>TS</w:t>
      </w:r>
      <w:r w:rsidR="0080156D">
        <w:rPr>
          <w:lang w:eastAsia="x-none"/>
        </w:rPr>
        <w:t> </w:t>
      </w:r>
      <w:r w:rsidR="0080156D">
        <w:rPr>
          <w:lang w:eastAsia="x-none"/>
        </w:rPr>
        <w:t>23.501</w:t>
      </w:r>
      <w:r w:rsidR="0080156D">
        <w:rPr>
          <w:lang w:eastAsia="x-none"/>
        </w:rPr>
        <w:t> </w:t>
      </w:r>
      <w:r w:rsidR="0080156D">
        <w:rPr>
          <w:lang w:eastAsia="x-none"/>
        </w:rPr>
        <w:t>[</w:t>
      </w:r>
      <w:r>
        <w:rPr>
          <w:lang w:eastAsia="x-none"/>
        </w:rPr>
        <w:t xml:space="preserve">2] in Figure 4.2.8.4-1. This scenario uses the ATSSS solution described in </w:t>
      </w:r>
      <w:r w:rsidR="0080156D">
        <w:rPr>
          <w:lang w:eastAsia="x-none"/>
        </w:rPr>
        <w:t>TS</w:t>
      </w:r>
      <w:r w:rsidR="0080156D">
        <w:rPr>
          <w:lang w:eastAsia="x-none"/>
        </w:rPr>
        <w:t> </w:t>
      </w:r>
      <w:r w:rsidR="0080156D">
        <w:rPr>
          <w:lang w:eastAsia="x-none"/>
        </w:rPr>
        <w:t>23.501</w:t>
      </w:r>
      <w:r w:rsidR="0080156D">
        <w:rPr>
          <w:lang w:eastAsia="x-none"/>
        </w:rPr>
        <w:t> </w:t>
      </w:r>
      <w:r w:rsidR="0080156D">
        <w:rPr>
          <w:lang w:eastAsia="x-none"/>
        </w:rPr>
        <w:t>[</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76" w:name="_Toc58925318"/>
      <w:r w:rsidRPr="003B7B43">
        <w:lastRenderedPageBreak/>
        <w:t>4.12.3</w:t>
      </w:r>
      <w:r w:rsidRPr="003B7B43">
        <w:tab/>
        <w:t>Hybrid Access with multi-access connectivity over E-UTRAN/EPC and W-5GAN</w:t>
      </w:r>
      <w:bookmarkEnd w:id="76"/>
    </w:p>
    <w:p w14:paraId="5C81794A" w14:textId="77777777" w:rsidR="000A31B5" w:rsidRPr="003B7B43" w:rsidRDefault="000A31B5" w:rsidP="000A31B5">
      <w:pPr>
        <w:pStyle w:val="Heading4"/>
      </w:pPr>
      <w:bookmarkStart w:id="77" w:name="_Toc58925319"/>
      <w:r w:rsidRPr="003B7B43">
        <w:t>4.12.3.1</w:t>
      </w:r>
      <w:r w:rsidRPr="003B7B43">
        <w:tab/>
        <w:t>General</w:t>
      </w:r>
      <w:bookmarkEnd w:id="7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3B7B43" w:rsidRDefault="000A31B5" w:rsidP="000A31B5">
      <w:pPr>
        <w:pStyle w:val="NO"/>
      </w:pPr>
      <w:r w:rsidRPr="001E46AC">
        <w:t>NOTE:</w:t>
      </w:r>
      <w:r w:rsidRPr="001E46AC">
        <w:tab/>
        <w:t>Co-existence with NBIFOM is not defined. It is assumed that NBIFOM and the multi-access connectivity described in this clause are not deployed in the same network.</w:t>
      </w:r>
    </w:p>
    <w:p w14:paraId="32A1B6CC" w14:textId="77777777" w:rsidR="000A31B5" w:rsidRPr="003B7B43" w:rsidRDefault="000A31B5" w:rsidP="000A31B5">
      <w:r w:rsidRPr="003B7B43">
        <w:t>The use of ATSSS with EPS interworking applies to IP-based PDU Session and PDN Connection types.</w:t>
      </w:r>
    </w:p>
    <w:p w14:paraId="00EE8096" w14:textId="0CE1BCBC" w:rsidR="000A31B5" w:rsidRDefault="000A31B5" w:rsidP="000A31B5">
      <w:r>
        <w:t xml:space="preserve">For this scenario, the general principles for ATSSS as described in </w:t>
      </w:r>
      <w:r w:rsidR="0080156D">
        <w:t>TS</w:t>
      </w:r>
      <w:r w:rsidR="0080156D">
        <w:t> </w:t>
      </w:r>
      <w:r w:rsidR="0080156D">
        <w:t>23.501</w:t>
      </w:r>
      <w:r w:rsidR="0080156D">
        <w:t> </w:t>
      </w:r>
      <w:r w:rsidR="0080156D">
        <w:t>[</w:t>
      </w:r>
      <w:r>
        <w:t>2], clause 5.32 apply, with the additions provided in this clause.</w:t>
      </w:r>
    </w:p>
    <w:p w14:paraId="58C7B11D" w14:textId="77777777" w:rsidR="000A31B5" w:rsidRDefault="000A31B5" w:rsidP="000A31B5">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3B7B43" w:rsidRDefault="000A31B5" w:rsidP="000A31B5">
      <w:pPr>
        <w:pStyle w:val="NO"/>
      </w:pPr>
      <w:r w:rsidRPr="003B7B43">
        <w:t>NOTE:</w:t>
      </w:r>
      <w:r w:rsidRPr="003B7B43">
        <w:tab/>
        <w:t>To the MME and SGW this is a regular PDN Connection and the support for ATSSS is transparent to MME and SGW.</w:t>
      </w:r>
    </w:p>
    <w:p w14:paraId="31A1A777" w14:textId="77777777" w:rsidR="000A31B5" w:rsidRDefault="000A31B5" w:rsidP="000A31B5">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Default="000A31B5" w:rsidP="000A31B5">
      <w:r>
        <w:t>The multi-access connectivity described in this clause supports simultaneous connectivity using 3GPP access via EPC and W-5GAN access via 5GC.</w:t>
      </w:r>
    </w:p>
    <w:p w14:paraId="6BD0BCEF" w14:textId="77777777" w:rsidR="000A31B5" w:rsidRDefault="000A31B5" w:rsidP="000A31B5">
      <w:r>
        <w:t>The ATSSS rules are provided from the PGW-C+SMF to the 5G-RG via SM NAS signalling over 5GC, as described in TS 23.501, clause 5.32.2. ATSSS rules are not provided via the EPC.</w:t>
      </w:r>
    </w:p>
    <w:p w14:paraId="41ED0CB1" w14:textId="2D903435" w:rsidR="000A31B5" w:rsidRDefault="000A31B5" w:rsidP="000A31B5">
      <w:r>
        <w:t xml:space="preserve">After the establishment of a MA PDU Session and setting up user-plane resources in 3GPP access in EPC and non-3GPP access in 5GC, the 5G-RG distributes the uplink traffic across the two access networks as described in </w:t>
      </w:r>
      <w:r w:rsidR="0080156D">
        <w:t>TS</w:t>
      </w:r>
      <w:r w:rsidR="0080156D">
        <w:t> </w:t>
      </w:r>
      <w:r w:rsidR="0080156D">
        <w:t>23.501</w:t>
      </w:r>
      <w:r w:rsidR="0080156D">
        <w:t> </w:t>
      </w:r>
      <w:r w:rsidR="0080156D">
        <w:t>[</w:t>
      </w:r>
      <w:r>
        <w:t xml:space="preserve">2], clause 5.32.1. Similarly, the PDU Session Anchor UPF performs distribution of downlink traffic across the two access networks as described in </w:t>
      </w:r>
      <w:r w:rsidR="0080156D">
        <w:t>TS</w:t>
      </w:r>
      <w:r w:rsidR="0080156D">
        <w:t> </w:t>
      </w:r>
      <w:r w:rsidR="0080156D">
        <w:t>23.501</w:t>
      </w:r>
      <w:r w:rsidR="0080156D">
        <w:t> </w:t>
      </w:r>
      <w:r w:rsidR="0080156D">
        <w:t>[</w:t>
      </w:r>
      <w:r>
        <w:t>2], clause 5.32.1.</w:t>
      </w:r>
    </w:p>
    <w:p w14:paraId="3E0CC37C" w14:textId="77777777" w:rsidR="000A31B5" w:rsidRDefault="000A31B5" w:rsidP="000A31B5">
      <w:r>
        <w:t>The PMF protocol may be used via any user plane connection, i.e. via 3GPP access in EPC or non-3GPP access in 5GC.</w:t>
      </w:r>
    </w:p>
    <w:p w14:paraId="0AB43614" w14:textId="2A9D6E6A" w:rsidR="000A31B5" w:rsidRDefault="000A31B5" w:rsidP="000A31B5">
      <w:r>
        <w:t xml:space="preserve">The PCF functionality to support ATSSS, as described in </w:t>
      </w:r>
      <w:r w:rsidR="0080156D">
        <w:t>TS</w:t>
      </w:r>
      <w:r w:rsidR="0080156D">
        <w:t> </w:t>
      </w:r>
      <w:r w:rsidR="0080156D">
        <w:t>23.501</w:t>
      </w:r>
      <w:r w:rsidR="0080156D">
        <w:t> </w:t>
      </w:r>
      <w:r w:rsidR="0080156D">
        <w:t>[</w:t>
      </w:r>
      <w:r>
        <w:t xml:space="preserve">2], clause 5.32.1 and </w:t>
      </w:r>
      <w:r w:rsidR="0080156D">
        <w:t>TS</w:t>
      </w:r>
      <w:r w:rsidR="0080156D">
        <w:t> </w:t>
      </w:r>
      <w:r w:rsidR="0080156D">
        <w:t>23.503</w:t>
      </w:r>
      <w:r w:rsidR="0080156D">
        <w:t> </w:t>
      </w:r>
      <w:r w:rsidR="0080156D">
        <w:t>[</w:t>
      </w:r>
      <w:r>
        <w:t>4] applies also in the case of interworking with EPC.</w:t>
      </w:r>
    </w:p>
    <w:p w14:paraId="3E8B626D" w14:textId="77777777" w:rsidR="000A31B5" w:rsidRPr="003B7B43" w:rsidRDefault="000A31B5" w:rsidP="000A31B5">
      <w:pPr>
        <w:pStyle w:val="Heading4"/>
      </w:pPr>
      <w:bookmarkStart w:id="78" w:name="_Toc58925320"/>
      <w:r w:rsidRPr="003B7B43">
        <w:t>4.12.3.2</w:t>
      </w:r>
      <w:r w:rsidRPr="003B7B43">
        <w:tab/>
        <w:t>PDN Connections and Multi Access PDU Sessions</w:t>
      </w:r>
      <w:bookmarkEnd w:id="78"/>
    </w:p>
    <w:p w14:paraId="044BBC2E" w14:textId="77777777" w:rsidR="000A31B5" w:rsidRPr="003B7B43" w:rsidRDefault="000A31B5" w:rsidP="000A31B5">
      <w:r w:rsidRPr="003B7B43">
        <w:t>When the 5G-RG wants to request a new PDN Connection in EPC and wants to use this PDN Connection as user-plane resource associated with a MA PDU Session:</w:t>
      </w:r>
    </w:p>
    <w:p w14:paraId="687ED63F" w14:textId="77777777" w:rsidR="000A31B5" w:rsidRDefault="000A31B5" w:rsidP="000A31B5">
      <w:pPr>
        <w:pStyle w:val="B1"/>
      </w:pPr>
      <w:r>
        <w:t>-</w:t>
      </w:r>
      <w:r>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Default="000A31B5" w:rsidP="000A31B5">
      <w:pPr>
        <w:pStyle w:val="B2"/>
      </w:pPr>
      <w:r>
        <w:t>-</w:t>
      </w:r>
      <w:r>
        <w:tab/>
        <w:t>An indication that the PDN Connection is requested to be associated with a MA PDU Session</w:t>
      </w:r>
    </w:p>
    <w:p w14:paraId="209436E6" w14:textId="00909A6A" w:rsidR="000A31B5" w:rsidRDefault="000A31B5" w:rsidP="000A31B5">
      <w:pPr>
        <w:pStyle w:val="B2"/>
      </w:pPr>
      <w:r>
        <w:t>-</w:t>
      </w:r>
      <w:r>
        <w:tab/>
        <w:t xml:space="preserve">The 5G-RG's ATSSS capabilities as described in </w:t>
      </w:r>
      <w:r w:rsidR="0080156D">
        <w:t>TS</w:t>
      </w:r>
      <w:r w:rsidR="0080156D">
        <w:t> </w:t>
      </w:r>
      <w:r w:rsidR="0080156D">
        <w:t>23.501</w:t>
      </w:r>
      <w:r w:rsidR="0080156D">
        <w:t> </w:t>
      </w:r>
      <w:r w:rsidR="0080156D">
        <w:t>[</w:t>
      </w:r>
      <w:r>
        <w:t>2], clause 5.32.2 (i.e. whether the 5G-RG is capable of supporting the ATSSS-LL functionality, or the MPTCP functionality, or both)</w:t>
      </w:r>
    </w:p>
    <w:p w14:paraId="710AEAD2" w14:textId="5EB226B7" w:rsidR="000A31B5" w:rsidRPr="003B7B43" w:rsidRDefault="000A31B5" w:rsidP="000A31B5">
      <w:pPr>
        <w:pStyle w:val="B1"/>
      </w:pPr>
      <w:bookmarkStart w:id="79" w:name="_Hlk8121633"/>
      <w:r>
        <w:t>-</w:t>
      </w:r>
      <w:r>
        <w:tab/>
        <w:t xml:space="preserve">The MME may select a PGW-C+SMF as described in </w:t>
      </w:r>
      <w:r w:rsidR="0080156D">
        <w:t>TS</w:t>
      </w:r>
      <w:r w:rsidR="0080156D">
        <w:t> </w:t>
      </w:r>
      <w:r w:rsidR="0080156D">
        <w:t>23.401</w:t>
      </w:r>
      <w:r w:rsidR="0080156D">
        <w:t> </w:t>
      </w:r>
      <w:r w:rsidR="0080156D">
        <w:t>[</w:t>
      </w:r>
      <w:r>
        <w:t xml:space="preserve">24] and </w:t>
      </w:r>
      <w:r w:rsidR="0080156D">
        <w:t>TS</w:t>
      </w:r>
      <w:r w:rsidR="0080156D">
        <w:t> </w:t>
      </w:r>
      <w:r w:rsidR="0080156D">
        <w:t>23.502</w:t>
      </w:r>
      <w:r w:rsidR="0080156D">
        <w:t> </w:t>
      </w:r>
      <w:r w:rsidR="0080156D">
        <w:t>[</w:t>
      </w:r>
      <w:r>
        <w:t>3], clause 4.11.0a.4.</w:t>
      </w:r>
    </w:p>
    <w:bookmarkEnd w:id="79"/>
    <w:p w14:paraId="4ADF6F40" w14:textId="77777777" w:rsidR="000A31B5" w:rsidRPr="003B7B43" w:rsidRDefault="000A31B5" w:rsidP="000A31B5">
      <w:pPr>
        <w:pStyle w:val="NO"/>
      </w:pPr>
      <w:r w:rsidRPr="003B7B43">
        <w:lastRenderedPageBreak/>
        <w:t>NOTE</w:t>
      </w:r>
      <w:r>
        <w:t> </w:t>
      </w:r>
      <w:r w:rsidRPr="003B7B43">
        <w:t>1:</w:t>
      </w:r>
      <w:r>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680330E3" w:rsidR="000A31B5" w:rsidRPr="003B7B43" w:rsidRDefault="000A31B5" w:rsidP="000A31B5">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80156D">
        <w:t>TS</w:t>
      </w:r>
      <w:r w:rsidR="0080156D">
        <w:t> </w:t>
      </w:r>
      <w:r w:rsidR="0080156D">
        <w:t>23.502</w:t>
      </w:r>
      <w:r w:rsidR="0080156D">
        <w:t> </w:t>
      </w:r>
      <w:r w:rsidR="0080156D">
        <w:t>[</w:t>
      </w:r>
      <w:r>
        <w:t>3], clause 4.22.2. The PGW-C+SMF provides the following information in the PCO to the 5G-RG:</w:t>
      </w:r>
    </w:p>
    <w:p w14:paraId="597D9413" w14:textId="77777777" w:rsidR="000A31B5" w:rsidRDefault="000A31B5" w:rsidP="000A31B5">
      <w:pPr>
        <w:pStyle w:val="B2"/>
      </w:pPr>
      <w:r>
        <w:t>-</w:t>
      </w:r>
      <w:r>
        <w:tab/>
        <w:t>An indication whether the request for using the PDN Connection for MA-PDU Session is accepted or not.</w:t>
      </w:r>
    </w:p>
    <w:p w14:paraId="41A67B89" w14:textId="4996EC4A" w:rsidR="000A31B5" w:rsidRDefault="000A31B5" w:rsidP="000A31B5">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80156D">
        <w:t>TS</w:t>
      </w:r>
      <w:r w:rsidR="0080156D">
        <w:t> </w:t>
      </w:r>
      <w:r w:rsidR="0080156D">
        <w:t>23.501</w:t>
      </w:r>
      <w:r w:rsidR="0080156D">
        <w:t> </w:t>
      </w:r>
      <w:r w:rsidR="0080156D">
        <w:t>[</w:t>
      </w:r>
      <w:r>
        <w:t>2], clause 5.32.2.</w:t>
      </w:r>
    </w:p>
    <w:p w14:paraId="2ADE206C" w14:textId="0563D939" w:rsidR="000A31B5" w:rsidRDefault="000A31B5" w:rsidP="000A31B5">
      <w:pPr>
        <w:pStyle w:val="B2"/>
      </w:pPr>
      <w:r>
        <w:t>-</w:t>
      </w:r>
      <w:r>
        <w:tab/>
        <w:t>UE Measurement Assistance Information (as described in clause </w:t>
      </w:r>
      <w:r w:rsidR="0080156D">
        <w:t>TS</w:t>
      </w:r>
      <w:r w:rsidR="0080156D">
        <w:t> </w:t>
      </w:r>
      <w:r w:rsidR="0080156D">
        <w:t>23.501</w:t>
      </w:r>
      <w:r w:rsidR="0080156D">
        <w:t> </w:t>
      </w:r>
      <w:r w:rsidR="0080156D">
        <w:t>[</w:t>
      </w:r>
      <w:r>
        <w:t>2], clause 5.32.2).</w:t>
      </w:r>
    </w:p>
    <w:p w14:paraId="268E870F" w14:textId="77777777" w:rsidR="000A31B5" w:rsidRPr="003B7B43" w:rsidRDefault="000A31B5" w:rsidP="000A31B5">
      <w:r w:rsidRPr="003B7B43">
        <w:t>After the PDN Connection establishment:</w:t>
      </w:r>
    </w:p>
    <w:p w14:paraId="44E00A4A" w14:textId="77777777" w:rsidR="000A31B5" w:rsidRPr="003B7B43" w:rsidRDefault="000A31B5" w:rsidP="000A31B5">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3B7B43" w:rsidRDefault="000A31B5" w:rsidP="000A31B5">
      <w:pPr>
        <w:pStyle w:val="NO"/>
      </w:pPr>
      <w:r w:rsidRPr="003B7B43">
        <w:t>NOTE</w:t>
      </w:r>
      <w:r>
        <w:t> </w:t>
      </w:r>
      <w:r w:rsidRPr="003B7B43">
        <w:t>2:</w:t>
      </w:r>
      <w:r>
        <w:tab/>
      </w:r>
      <w:r w:rsidRPr="003B7B43">
        <w:t>Adding the PDU Session connectivity and user plane resources over W-5GAN in 5GS allows the PGW-C+SMF to provide ATSSS rules to the UE.</w:t>
      </w:r>
    </w:p>
    <w:p w14:paraId="706024EA" w14:textId="1288F5F1" w:rsidR="000A31B5" w:rsidRPr="003B7B43" w:rsidRDefault="000A31B5" w:rsidP="000A31B5">
      <w:r>
        <w:t xml:space="preserve">When the 5G-RG wants to request a new MA PDU Session in 5GC/W-5GAN, the description in </w:t>
      </w:r>
      <w:r w:rsidR="0080156D">
        <w:t>TS</w:t>
      </w:r>
      <w:r w:rsidR="0080156D">
        <w:t> </w:t>
      </w:r>
      <w:r w:rsidR="0080156D">
        <w:t>23.501</w:t>
      </w:r>
      <w:r w:rsidR="0080156D">
        <w:t> </w:t>
      </w:r>
      <w:r w:rsidR="0080156D">
        <w:t>[</w:t>
      </w:r>
      <w:r>
        <w:t xml:space="preserve">2], clause 5.32.2, applies. After the MA PDU Session establishment in 5GS/W-5GAN, the description in </w:t>
      </w:r>
      <w:r w:rsidR="0080156D">
        <w:t>TS</w:t>
      </w:r>
      <w:r w:rsidR="0080156D">
        <w:t> </w:t>
      </w:r>
      <w:r w:rsidR="0080156D">
        <w:t>23.501</w:t>
      </w:r>
      <w:r w:rsidR="0080156D">
        <w:t> </w:t>
      </w:r>
      <w:r w:rsidR="0080156D">
        <w:t>[</w:t>
      </w:r>
      <w:r>
        <w:t>2], clause 5.32.2, applies with the following additions:</w:t>
      </w:r>
    </w:p>
    <w:p w14:paraId="33750AB0" w14:textId="77777777" w:rsidR="000A31B5" w:rsidRDefault="000A31B5" w:rsidP="000A31B5">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07A76279" w:rsidR="000A31B5" w:rsidRDefault="000A31B5" w:rsidP="000A31B5">
      <w:pPr>
        <w:pStyle w:val="B1"/>
      </w:pPr>
      <w:r>
        <w:t>-</w:t>
      </w:r>
      <w:r>
        <w:tab/>
        <w:t xml:space="preserve">When the 5G-RG deregisters from the EPC access (but remains registered on the 5GC access), the MME will notify the PGW-C+SMF that the PDN Connection is released, as described in </w:t>
      </w:r>
      <w:r w:rsidR="0080156D">
        <w:t>TS</w:t>
      </w:r>
      <w:r w:rsidR="0080156D">
        <w:t> </w:t>
      </w:r>
      <w:r w:rsidR="0080156D">
        <w:t>23.401</w:t>
      </w:r>
      <w:r w:rsidR="0080156D">
        <w:t> </w:t>
      </w:r>
      <w:r w:rsidR="0080156D">
        <w:t>[</w:t>
      </w:r>
      <w:r>
        <w:t>24]. The SMF can then notify the UPF that the access type has become unavailable.</w:t>
      </w:r>
    </w:p>
    <w:p w14:paraId="0D3614DA" w14:textId="77777777" w:rsidR="000A31B5" w:rsidRDefault="000A31B5" w:rsidP="000A31B5">
      <w:pPr>
        <w:rPr>
          <w:lang w:eastAsia="x-none"/>
        </w:rPr>
      </w:pPr>
      <w:r>
        <w:rPr>
          <w:lang w:eastAsia="x-none"/>
        </w:rPr>
        <w:t>A 5G-RG that has an established MA-PDU session over non-3GPP access in 5GC and 3GPP access in EPS, may be able to use EN-DC for the 3GPP access leg.</w:t>
      </w:r>
    </w:p>
    <w:p w14:paraId="6ECAA7C3" w14:textId="76FEF9AE" w:rsidR="000A31B5" w:rsidRDefault="000A31B5" w:rsidP="000A31B5">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80156D">
        <w:rPr>
          <w:lang w:eastAsia="x-none"/>
        </w:rPr>
        <w:t>TS</w:t>
      </w:r>
      <w:r w:rsidR="0080156D">
        <w:rPr>
          <w:lang w:eastAsia="x-none"/>
        </w:rPr>
        <w:t> </w:t>
      </w:r>
      <w:r w:rsidR="0080156D">
        <w:rPr>
          <w:lang w:eastAsia="x-none"/>
        </w:rPr>
        <w:t>23.501</w:t>
      </w:r>
      <w:r w:rsidR="0080156D">
        <w:rPr>
          <w:lang w:eastAsia="x-none"/>
        </w:rPr>
        <w:t> </w:t>
      </w:r>
      <w:r w:rsidR="0080156D">
        <w:rPr>
          <w:lang w:eastAsia="x-none"/>
        </w:rPr>
        <w:t>[</w:t>
      </w:r>
      <w:r>
        <w:rPr>
          <w:lang w:eastAsia="x-none"/>
        </w:rPr>
        <w:t>2], clause 5.17.2. The PDU Session and User Plane resources active over W-5GAN are not affected by such inter 3GPP access RAT change.</w:t>
      </w:r>
    </w:p>
    <w:p w14:paraId="6F92E95C" w14:textId="77777777" w:rsidR="000A31B5" w:rsidRPr="003B7B43" w:rsidRDefault="000A31B5" w:rsidP="000A31B5">
      <w:pPr>
        <w:pStyle w:val="Heading4"/>
      </w:pPr>
      <w:bookmarkStart w:id="80" w:name="_Toc58925321"/>
      <w:r w:rsidRPr="003B7B43">
        <w:t>4.12.3.3</w:t>
      </w:r>
      <w:r w:rsidRPr="003B7B43">
        <w:tab/>
        <w:t>QoS Support</w:t>
      </w:r>
      <w:bookmarkEnd w:id="80"/>
    </w:p>
    <w:p w14:paraId="720F62A2" w14:textId="31FF8E8D" w:rsidR="000A31B5" w:rsidRDefault="000A31B5" w:rsidP="000A31B5">
      <w:r>
        <w:t xml:space="preserve">The general principles for QoS support with ATSSS as described in </w:t>
      </w:r>
      <w:r w:rsidR="0080156D">
        <w:t>TS</w:t>
      </w:r>
      <w:r w:rsidR="0080156D">
        <w:t> </w:t>
      </w:r>
      <w:r w:rsidR="0080156D">
        <w:t>23.501</w:t>
      </w:r>
      <w:r w:rsidR="0080156D">
        <w:t> </w:t>
      </w:r>
      <w:r w:rsidR="0080156D">
        <w:t>[</w:t>
      </w:r>
      <w:r>
        <w:t>2], clause 5.32.4, applies, with the clarifications provided in this clause.</w:t>
      </w:r>
    </w:p>
    <w:p w14:paraId="5347D690" w14:textId="77777777" w:rsidR="000A31B5" w:rsidRDefault="000A31B5" w:rsidP="000A31B5">
      <w:r>
        <w:t>With an MA PDU Session associated to a PDN Connection on EPS there may be separate user-plane tunnels between the AN and the PGW-U+UPF, one associated with 3GPP access in EPC and one associated with W-5GAN in 5GS.</w:t>
      </w:r>
    </w:p>
    <w:p w14:paraId="05FF39F1" w14:textId="65ADC2E9" w:rsidR="000A31B5" w:rsidRDefault="000A31B5" w:rsidP="000A31B5">
      <w:r>
        <w:t xml:space="preserve">As described in </w:t>
      </w:r>
      <w:r w:rsidR="0080156D">
        <w:t>TS</w:t>
      </w:r>
      <w:r w:rsidR="0080156D">
        <w:t> </w:t>
      </w:r>
      <w:r w:rsidR="0080156D">
        <w:t>23.502</w:t>
      </w:r>
      <w:r w:rsidR="0080156D">
        <w:t> </w:t>
      </w:r>
      <w:r w:rsidR="0080156D">
        <w:t>[</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11D1689F" w:rsidR="000A31B5" w:rsidRDefault="000A31B5" w:rsidP="000A31B5">
      <w:r>
        <w:lastRenderedPageBreak/>
        <w:t xml:space="preserve">As described in </w:t>
      </w:r>
      <w:r w:rsidR="0080156D">
        <w:t>TS</w:t>
      </w:r>
      <w:r w:rsidR="0080156D">
        <w:t> </w:t>
      </w:r>
      <w:r w:rsidR="0080156D">
        <w:t>23.501</w:t>
      </w:r>
      <w:r w:rsidR="0080156D">
        <w:t> </w:t>
      </w:r>
      <w:r w:rsidR="0080156D">
        <w:t>[</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Default="000A31B5" w:rsidP="000A31B5">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Default="000A31B5" w:rsidP="000A31B5">
      <w:r>
        <w:t>The UPF shall treat the downlink traffic according to the N4 rules (QER, etc.) received from PGW-C+SMF.</w:t>
      </w:r>
    </w:p>
    <w:p w14:paraId="3465D76F" w14:textId="77777777" w:rsidR="000A31B5" w:rsidRPr="003B7B43" w:rsidRDefault="000A31B5" w:rsidP="000A31B5">
      <w:pPr>
        <w:pStyle w:val="Heading2"/>
      </w:pPr>
      <w:bookmarkStart w:id="81" w:name="_Toc58925322"/>
      <w:r>
        <w:t>4.13</w:t>
      </w:r>
      <w:r>
        <w:tab/>
        <w:t>Support of FN-RG</w:t>
      </w:r>
      <w:bookmarkEnd w:id="81"/>
    </w:p>
    <w:p w14:paraId="42068FE5" w14:textId="2F0C4B52" w:rsidR="000A31B5" w:rsidRDefault="000A31B5" w:rsidP="000A31B5">
      <w:r>
        <w:t xml:space="preserve">FN-RG is a legacy type of residential gateway that does not support N1 signalling and is not 5GC capable. The architecture to support FN-RG is depicted in clause 4.2.8.4 in </w:t>
      </w:r>
      <w:r w:rsidR="0080156D">
        <w:t>TS</w:t>
      </w:r>
      <w:r w:rsidR="0080156D">
        <w:t> </w:t>
      </w:r>
      <w:r w:rsidR="0080156D">
        <w:t>23.501</w:t>
      </w:r>
      <w:r w:rsidR="0080156D">
        <w:t> </w:t>
      </w:r>
      <w:r w:rsidR="0080156D">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rsidR="0080156D">
        <w:t>[</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3754FD94"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80156D">
        <w:t>TS</w:t>
      </w:r>
      <w:r w:rsidR="0080156D">
        <w:t> </w:t>
      </w:r>
      <w:r w:rsidR="0080156D">
        <w:t>23.501</w:t>
      </w:r>
      <w:r w:rsidR="0080156D">
        <w:t> </w:t>
      </w:r>
      <w:r w:rsidR="0080156D">
        <w:t>[</w:t>
      </w:r>
      <w:r>
        <w:t>2].</w:t>
      </w:r>
    </w:p>
    <w:p w14:paraId="4E4564F6" w14:textId="77777777" w:rsidR="000A31B5" w:rsidRDefault="000A31B5" w:rsidP="000A31B5">
      <w:pPr>
        <w:pStyle w:val="Heading2"/>
      </w:pPr>
      <w:bookmarkStart w:id="82" w:name="_Toc58925323"/>
      <w:r>
        <w:t>4.14</w:t>
      </w:r>
      <w:r>
        <w:tab/>
        <w:t>Support of slicing</w:t>
      </w:r>
      <w:bookmarkEnd w:id="82"/>
    </w:p>
    <w:p w14:paraId="573F1C5D" w14:textId="201D4240" w:rsidR="000A31B5" w:rsidRDefault="000A31B5" w:rsidP="000A31B5">
      <w:r>
        <w:t xml:space="preserve">Slicing as defined in </w:t>
      </w:r>
      <w:r w:rsidR="0080156D">
        <w:t>TS</w:t>
      </w:r>
      <w:r w:rsidR="0080156D">
        <w:t> </w:t>
      </w:r>
      <w:r w:rsidR="0080156D">
        <w:t>23.501</w:t>
      </w:r>
      <w:r w:rsidR="0080156D">
        <w:t> </w:t>
      </w:r>
      <w:r w:rsidR="0080156D">
        <w:t>[</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C52D9E0" w:rsidR="000A31B5" w:rsidRDefault="000A31B5" w:rsidP="000A31B5">
      <w:pPr>
        <w:pStyle w:val="B1"/>
      </w:pPr>
      <w:r>
        <w:t>-</w:t>
      </w:r>
      <w:r>
        <w:tab/>
        <w:t xml:space="preserve">For 5G-RG access over 3GPP access (FWA), slicing is supported as described in </w:t>
      </w:r>
      <w:r w:rsidR="0080156D">
        <w:t>TS</w:t>
      </w:r>
      <w:r w:rsidR="0080156D">
        <w:t> </w:t>
      </w:r>
      <w:r w:rsidR="0080156D">
        <w:t>23.501</w:t>
      </w:r>
      <w:r w:rsidR="0080156D">
        <w:t> </w:t>
      </w:r>
      <w:r w:rsidR="0080156D">
        <w:t>[</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162089AB" w:rsidR="000A31B5" w:rsidRDefault="000A31B5" w:rsidP="000A31B5">
      <w:pPr>
        <w:pStyle w:val="B1"/>
      </w:pPr>
      <w:r>
        <w:t>-</w:t>
      </w:r>
      <w:r>
        <w:tab/>
        <w:t xml:space="preserve">The W-AGF shall support the same requirements for AMF selection based on slicing request from the UE than defined for N3IWF / TNGF in </w:t>
      </w:r>
      <w:r w:rsidR="0080156D">
        <w:t>TS</w:t>
      </w:r>
      <w:r w:rsidR="0080156D">
        <w:t> </w:t>
      </w:r>
      <w:r w:rsidR="0080156D">
        <w:t>23.501</w:t>
      </w:r>
      <w:r w:rsidR="0080156D">
        <w:t> </w:t>
      </w:r>
      <w:r w:rsidR="0080156D">
        <w:t>[</w:t>
      </w:r>
      <w:r>
        <w:t>2] clause 5.15.</w:t>
      </w:r>
    </w:p>
    <w:p w14:paraId="00785D8F" w14:textId="77777777" w:rsidR="000A31B5" w:rsidRDefault="000A31B5" w:rsidP="000A31B5">
      <w:pPr>
        <w:pStyle w:val="Heading2"/>
      </w:pPr>
      <w:bookmarkStart w:id="83" w:name="_Toc58925324"/>
      <w:r>
        <w:t>4.15</w:t>
      </w:r>
      <w:r>
        <w:tab/>
        <w:t>Support for IMS services</w:t>
      </w:r>
      <w:bookmarkEnd w:id="83"/>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4" w:name="_Toc58925325"/>
      <w:r w:rsidRPr="003B7B43">
        <w:lastRenderedPageBreak/>
        <w:t>5</w:t>
      </w:r>
      <w:r w:rsidRPr="003B7B43">
        <w:tab/>
        <w:t>Network Function</w:t>
      </w:r>
      <w:bookmarkEnd w:id="84"/>
    </w:p>
    <w:p w14:paraId="493A5433" w14:textId="77777777" w:rsidR="000A31B5" w:rsidRPr="003B7B43" w:rsidRDefault="000A31B5" w:rsidP="000A31B5">
      <w:pPr>
        <w:pStyle w:val="Heading2"/>
      </w:pPr>
      <w:bookmarkStart w:id="85" w:name="_Toc58925326"/>
      <w:r w:rsidRPr="003B7B43">
        <w:t>5.0</w:t>
      </w:r>
      <w:r w:rsidRPr="003B7B43">
        <w:tab/>
        <w:t>General</w:t>
      </w:r>
      <w:bookmarkEnd w:id="85"/>
    </w:p>
    <w:p w14:paraId="5DBD1030" w14:textId="50018862" w:rsidR="000A31B5" w:rsidRPr="003B7B43" w:rsidRDefault="000A31B5" w:rsidP="000A31B5">
      <w:r w:rsidRPr="003B7B43">
        <w:t xml:space="preserve">This clause specifies the definition network function specific for W-AGF and the delta to network function defined in </w:t>
      </w:r>
      <w:r w:rsidR="0080156D" w:rsidRPr="003B7B43">
        <w:t>TS</w:t>
      </w:r>
      <w:r w:rsidR="0080156D">
        <w:t> </w:t>
      </w:r>
      <w:r w:rsidR="0080156D" w:rsidRPr="003B7B43">
        <w:t>23.501</w:t>
      </w:r>
      <w:r w:rsidR="0080156D">
        <w:t> </w:t>
      </w:r>
      <w:r w:rsidR="0080156D" w:rsidRPr="003B7B43">
        <w:t>[</w:t>
      </w:r>
      <w:r w:rsidRPr="003B7B43">
        <w:t>2].</w:t>
      </w:r>
    </w:p>
    <w:p w14:paraId="3922F9EC" w14:textId="77777777" w:rsidR="000A31B5" w:rsidRPr="003B7B43" w:rsidRDefault="000A31B5" w:rsidP="000A31B5">
      <w:pPr>
        <w:pStyle w:val="Heading2"/>
      </w:pPr>
      <w:bookmarkStart w:id="86" w:name="_Toc58925327"/>
      <w:r w:rsidRPr="003B7B43">
        <w:t>5.1</w:t>
      </w:r>
      <w:r w:rsidRPr="003B7B43">
        <w:tab/>
        <w:t>Network Function Functional description</w:t>
      </w:r>
      <w:bookmarkEnd w:id="86"/>
    </w:p>
    <w:p w14:paraId="0DDAAF93" w14:textId="77777777" w:rsidR="000A31B5" w:rsidRPr="003B7B43" w:rsidRDefault="000A31B5" w:rsidP="000A31B5">
      <w:pPr>
        <w:pStyle w:val="Heading3"/>
      </w:pPr>
      <w:bookmarkStart w:id="87" w:name="_Toc58925328"/>
      <w:r w:rsidRPr="003B7B43">
        <w:t>5.1.1</w:t>
      </w:r>
      <w:r w:rsidRPr="003B7B43">
        <w:tab/>
        <w:t>W-AGF</w:t>
      </w:r>
      <w:bookmarkEnd w:id="87"/>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2756B8C7" w:rsidR="000A31B5" w:rsidRDefault="000A31B5" w:rsidP="000A31B5">
      <w:pPr>
        <w:pStyle w:val="B1"/>
      </w:pPr>
      <w:r>
        <w:t>-</w:t>
      </w:r>
      <w:r>
        <w:tab/>
        <w:t xml:space="preserve">Supporting AMF discovery and selection defined in </w:t>
      </w:r>
      <w:r w:rsidR="0080156D">
        <w:t>TS</w:t>
      </w:r>
      <w:r w:rsidR="0080156D">
        <w:t> </w:t>
      </w:r>
      <w:r w:rsidR="0080156D">
        <w:t>23.501</w:t>
      </w:r>
      <w:r w:rsidR="0080156D">
        <w:t> </w:t>
      </w:r>
      <w:r w:rsidR="0080156D">
        <w:t>[</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88" w:name="_Toc58925329"/>
      <w:r w:rsidRPr="003B7B43">
        <w:t>6</w:t>
      </w:r>
      <w:r w:rsidRPr="003B7B43">
        <w:tab/>
        <w:t>Control and User Plane Protocol Stacks</w:t>
      </w:r>
      <w:bookmarkEnd w:id="88"/>
    </w:p>
    <w:p w14:paraId="2E510BB6" w14:textId="77777777" w:rsidR="000A31B5" w:rsidRPr="003B7B43" w:rsidRDefault="000A31B5" w:rsidP="000A31B5">
      <w:pPr>
        <w:pStyle w:val="Heading2"/>
        <w:rPr>
          <w:lang w:eastAsia="zh-CN"/>
        </w:rPr>
      </w:pPr>
      <w:bookmarkStart w:id="89" w:name="_Toc58925330"/>
      <w:r w:rsidRPr="003B7B43">
        <w:rPr>
          <w:lang w:eastAsia="zh-CN"/>
        </w:rPr>
        <w:t>6.1</w:t>
      </w:r>
      <w:r w:rsidRPr="003B7B43">
        <w:rPr>
          <w:lang w:eastAsia="zh-CN"/>
        </w:rPr>
        <w:tab/>
        <w:t>General</w:t>
      </w:r>
      <w:bookmarkEnd w:id="89"/>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0" w:name="_Toc58925331"/>
      <w:r w:rsidRPr="003B7B43">
        <w:rPr>
          <w:lang w:eastAsia="zh-CN"/>
        </w:rPr>
        <w:lastRenderedPageBreak/>
        <w:t>6.2</w:t>
      </w:r>
      <w:r w:rsidRPr="003B7B43">
        <w:rPr>
          <w:lang w:eastAsia="zh-CN"/>
        </w:rPr>
        <w:tab/>
      </w:r>
      <w:r w:rsidRPr="003B7B43">
        <w:t>Control Plane Protocol Stacks for W-5GAN</w:t>
      </w:r>
      <w:bookmarkEnd w:id="90"/>
    </w:p>
    <w:p w14:paraId="654AB7C2" w14:textId="77777777" w:rsidR="000A31B5" w:rsidRPr="003B7B43" w:rsidRDefault="000A31B5" w:rsidP="000A31B5">
      <w:pPr>
        <w:pStyle w:val="Heading3"/>
      </w:pPr>
      <w:bookmarkStart w:id="91" w:name="_Toc58925332"/>
      <w:r w:rsidRPr="003B7B43">
        <w:rPr>
          <w:lang w:eastAsia="zh-CN"/>
        </w:rPr>
        <w:t>6.2.1</w:t>
      </w:r>
      <w:r w:rsidRPr="003B7B43">
        <w:rPr>
          <w:lang w:eastAsia="zh-CN"/>
        </w:rPr>
        <w:tab/>
      </w:r>
      <w:r w:rsidRPr="003B7B43">
        <w:t>Control Plane Protocol Stacks between the 5G-RG and the 5GC</w:t>
      </w:r>
      <w:bookmarkEnd w:id="91"/>
    </w:p>
    <w:p w14:paraId="7E786909" w14:textId="77777777" w:rsidR="000A31B5" w:rsidRPr="003B7B43" w:rsidRDefault="000A31B5" w:rsidP="000A31B5">
      <w:pPr>
        <w:pStyle w:val="TH"/>
        <w:rPr>
          <w:lang w:eastAsia="ko-KR"/>
        </w:rPr>
      </w:pPr>
      <w:r w:rsidRPr="003B7B43">
        <w:object w:dxaOrig="7411" w:dyaOrig="3161" w14:anchorId="363AD94D">
          <v:shape id="_x0000_i1028" type="#_x0000_t75" style="width:372pt;height:157.5pt" o:ole="">
            <v:imagedata r:id="rId17" o:title=""/>
          </v:shape>
          <o:OLEObject Type="Embed" ProgID="Visio.Drawing.15" ShapeID="_x0000_i1028" DrawAspect="Content" ObjectID="_1669539380" r:id="rId18"/>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92"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21CA4EC8"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80156D">
        <w:rPr>
          <w:lang w:eastAsia="zh-CN"/>
        </w:rPr>
        <w:t>TS</w:t>
      </w:r>
      <w:r w:rsidR="0080156D">
        <w:rPr>
          <w:lang w:eastAsia="zh-CN"/>
        </w:rPr>
        <w:t> </w:t>
      </w:r>
      <w:r w:rsidR="0080156D">
        <w:rPr>
          <w:lang w:eastAsia="zh-CN"/>
        </w:rPr>
        <w:t>23.501</w:t>
      </w:r>
      <w:r w:rsidR="0080156D">
        <w:rPr>
          <w:lang w:eastAsia="zh-CN"/>
        </w:rPr>
        <w:t> </w:t>
      </w:r>
      <w:r w:rsidR="0080156D">
        <w:rPr>
          <w:lang w:eastAsia="zh-CN"/>
        </w:rPr>
        <w:t>[</w:t>
      </w:r>
      <w:r>
        <w:rPr>
          <w:lang w:eastAsia="zh-CN"/>
        </w:rPr>
        <w:t>2] clause 8</w:t>
      </w:r>
      <w:r w:rsidRPr="003B7B43">
        <w:rPr>
          <w:lang w:eastAsia="zh-CN"/>
        </w:rPr>
        <w:t>.</w:t>
      </w:r>
    </w:p>
    <w:bookmarkEnd w:id="92"/>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0DEA7655" w:rsidR="000A31B5" w:rsidRPr="003B7B43" w:rsidRDefault="000A31B5" w:rsidP="000A31B5">
      <w:pPr>
        <w:rPr>
          <w:lang w:eastAsia="zh-CN"/>
        </w:rPr>
      </w:pPr>
      <w:r w:rsidRPr="003B7B43">
        <w:rPr>
          <w:lang w:eastAsia="zh-CN"/>
        </w:rPr>
        <w:t xml:space="preserve">For the 5G-RG connected via NG-RAN the protocol stack defined in </w:t>
      </w:r>
      <w:r w:rsidR="0080156D" w:rsidRPr="003B7B43">
        <w:rPr>
          <w:lang w:eastAsia="zh-CN"/>
        </w:rPr>
        <w:t>TS</w:t>
      </w:r>
      <w:r w:rsidR="0080156D">
        <w:rPr>
          <w:lang w:eastAsia="zh-CN"/>
        </w:rPr>
        <w:t> </w:t>
      </w:r>
      <w:r w:rsidR="0080156D" w:rsidRPr="003B7B43">
        <w:rPr>
          <w:lang w:eastAsia="zh-CN"/>
        </w:rPr>
        <w:t>23.501</w:t>
      </w:r>
      <w:r w:rsidR="0080156D">
        <w:rPr>
          <w:lang w:eastAsia="zh-CN"/>
        </w:rPr>
        <w:t> </w:t>
      </w:r>
      <w:r w:rsidR="0080156D"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3" w:name="_Toc58925333"/>
      <w:r w:rsidRPr="003B7B43">
        <w:rPr>
          <w:lang w:eastAsia="zh-CN"/>
        </w:rPr>
        <w:lastRenderedPageBreak/>
        <w:t>6.2.2</w:t>
      </w:r>
      <w:r w:rsidRPr="003B7B43">
        <w:rPr>
          <w:lang w:eastAsia="zh-CN"/>
        </w:rPr>
        <w:tab/>
      </w:r>
      <w:r w:rsidRPr="003B7B43">
        <w:t>Control Plane Protocol Stacks between the FN-RG and the 5GC</w:t>
      </w:r>
      <w:bookmarkEnd w:id="93"/>
    </w:p>
    <w:p w14:paraId="3ACF739C" w14:textId="77777777" w:rsidR="000A31B5" w:rsidRDefault="000A31B5" w:rsidP="000A31B5">
      <w:pPr>
        <w:pStyle w:val="TH"/>
      </w:pPr>
      <w:r w:rsidRPr="003B7B43">
        <w:object w:dxaOrig="8141" w:dyaOrig="3741" w14:anchorId="0AAF264F">
          <v:shape id="_x0000_i1029" type="#_x0000_t75" style="width:407.25pt;height:187.5pt" o:ole="">
            <v:imagedata r:id="rId19" o:title=""/>
          </v:shape>
          <o:OLEObject Type="Embed" ProgID="Visio.Drawing.15" ShapeID="_x0000_i1029" DrawAspect="Content" ObjectID="_1669539381" r:id="rId20"/>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4" w:name="_Toc58925334"/>
      <w:r w:rsidRPr="003B7B43">
        <w:rPr>
          <w:lang w:eastAsia="zh-CN"/>
        </w:rPr>
        <w:t>6.3</w:t>
      </w:r>
      <w:r w:rsidRPr="003B7B43">
        <w:rPr>
          <w:lang w:eastAsia="zh-CN"/>
        </w:rPr>
        <w:tab/>
      </w:r>
      <w:r w:rsidRPr="003B7B43">
        <w:t>User Plane Protocol Stacks for W-5GAN</w:t>
      </w:r>
      <w:bookmarkEnd w:id="94"/>
    </w:p>
    <w:p w14:paraId="33F8C647" w14:textId="77777777" w:rsidR="000A31B5" w:rsidRPr="003B7B43" w:rsidRDefault="000A31B5" w:rsidP="000A31B5">
      <w:pPr>
        <w:pStyle w:val="Heading3"/>
      </w:pPr>
      <w:bookmarkStart w:id="95" w:name="_Toc58925335"/>
      <w:r w:rsidRPr="003B7B43">
        <w:rPr>
          <w:lang w:eastAsia="zh-CN"/>
        </w:rPr>
        <w:t>6.3.1</w:t>
      </w:r>
      <w:r w:rsidRPr="003B7B43">
        <w:rPr>
          <w:lang w:eastAsia="zh-CN"/>
        </w:rPr>
        <w:tab/>
      </w:r>
      <w:r w:rsidRPr="003B7B43">
        <w:t>User Plane Protocol Stacks between the 5G-RG and the 5GC</w:t>
      </w:r>
      <w:bookmarkEnd w:id="95"/>
    </w:p>
    <w:p w14:paraId="69DB6D6E" w14:textId="77777777" w:rsidR="000A31B5" w:rsidRPr="003B7B43" w:rsidRDefault="000A31B5" w:rsidP="000A31B5">
      <w:pPr>
        <w:pStyle w:val="TH"/>
        <w:rPr>
          <w:lang w:eastAsia="zh-CN"/>
        </w:rPr>
      </w:pPr>
      <w:r w:rsidRPr="003B7B43">
        <w:object w:dxaOrig="8505" w:dyaOrig="3885" w14:anchorId="7C5D552D">
          <v:shape id="_x0000_i1030" type="#_x0000_t75" style="width:423.75pt;height:197.25pt" o:ole="">
            <v:imagedata r:id="rId21" o:title=""/>
          </v:shape>
          <o:OLEObject Type="Embed" ProgID="Visio.Drawing.11" ShapeID="_x0000_i1030" DrawAspect="Content" ObjectID="_1669539382" r:id="rId22"/>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D653196" w:rsidR="000A31B5" w:rsidRPr="003B7B43" w:rsidRDefault="000A31B5" w:rsidP="000A31B5">
      <w:pPr>
        <w:rPr>
          <w:lang w:eastAsia="zh-CN"/>
        </w:rPr>
      </w:pPr>
      <w:r>
        <w:rPr>
          <w:lang w:eastAsia="zh-CN"/>
        </w:rPr>
        <w:t xml:space="preserve">The protocol stack between 5GC/UPF and W-AGF is defined in </w:t>
      </w:r>
      <w:r w:rsidR="0080156D">
        <w:rPr>
          <w:lang w:eastAsia="zh-CN"/>
        </w:rPr>
        <w:t>TS</w:t>
      </w:r>
      <w:r w:rsidR="0080156D">
        <w:rPr>
          <w:lang w:eastAsia="zh-CN"/>
        </w:rPr>
        <w:t> </w:t>
      </w:r>
      <w:r w:rsidR="0080156D">
        <w:rPr>
          <w:lang w:eastAsia="zh-CN"/>
        </w:rPr>
        <w:t>23.501</w:t>
      </w:r>
      <w:r w:rsidR="0080156D">
        <w:rPr>
          <w:lang w:eastAsia="zh-CN"/>
        </w:rPr>
        <w:t> </w:t>
      </w:r>
      <w:r w:rsidR="0080156D">
        <w:rPr>
          <w:lang w:eastAsia="zh-CN"/>
        </w:rPr>
        <w:t>[</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61D567C1" w:rsidR="000A31B5" w:rsidRPr="003B7B43" w:rsidRDefault="000A31B5" w:rsidP="000A31B5">
      <w:pPr>
        <w:rPr>
          <w:lang w:eastAsia="zh-CN"/>
        </w:rPr>
      </w:pPr>
      <w:r w:rsidRPr="003B7B43">
        <w:rPr>
          <w:lang w:eastAsia="zh-CN"/>
        </w:rPr>
        <w:t xml:space="preserve">For the 5G-RG connected via NG-RAN the protocol stack defined in </w:t>
      </w:r>
      <w:r w:rsidR="0080156D" w:rsidRPr="003B7B43">
        <w:rPr>
          <w:lang w:eastAsia="zh-CN"/>
        </w:rPr>
        <w:t>TS</w:t>
      </w:r>
      <w:r w:rsidR="0080156D">
        <w:rPr>
          <w:lang w:eastAsia="zh-CN"/>
        </w:rPr>
        <w:t> </w:t>
      </w:r>
      <w:r w:rsidR="0080156D" w:rsidRPr="003B7B43">
        <w:rPr>
          <w:lang w:eastAsia="zh-CN"/>
        </w:rPr>
        <w:t>23.501</w:t>
      </w:r>
      <w:r w:rsidR="0080156D">
        <w:rPr>
          <w:lang w:eastAsia="zh-CN"/>
        </w:rPr>
        <w:t> </w:t>
      </w:r>
      <w:r w:rsidR="0080156D"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6" w:name="_Toc58925336"/>
      <w:r w:rsidRPr="003B7B43">
        <w:rPr>
          <w:lang w:eastAsia="zh-CN"/>
        </w:rPr>
        <w:t>6.3.</w:t>
      </w:r>
      <w:r w:rsidRPr="001E46AC">
        <w:rPr>
          <w:lang w:eastAsia="zh-CN"/>
        </w:rPr>
        <w:t>2</w:t>
      </w:r>
      <w:r w:rsidRPr="003B7B43">
        <w:rPr>
          <w:lang w:eastAsia="zh-CN"/>
        </w:rPr>
        <w:tab/>
      </w:r>
      <w:r w:rsidRPr="003B7B43">
        <w:t>User Plane Protocol Stacks between the FN-RG and the 5GC</w:t>
      </w:r>
      <w:bookmarkEnd w:id="96"/>
    </w:p>
    <w:p w14:paraId="165B4776" w14:textId="77777777" w:rsidR="000A31B5" w:rsidRPr="003B7B43" w:rsidRDefault="000A31B5" w:rsidP="000A31B5">
      <w:pPr>
        <w:pStyle w:val="TH"/>
      </w:pPr>
      <w:r w:rsidRPr="003B7B43">
        <w:object w:dxaOrig="8491" w:dyaOrig="3495" w14:anchorId="23998D32">
          <v:shape id="_x0000_i1031" type="#_x0000_t75" style="width:424.5pt;height:174.75pt" o:ole="">
            <v:imagedata r:id="rId23" o:title=""/>
          </v:shape>
          <o:OLEObject Type="Embed" ProgID="Visio.Drawing.15" ShapeID="_x0000_i1031" DrawAspect="Content" ObjectID="_1669539383" r:id="rId24"/>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7" w:name="_Toc58925337"/>
      <w:r w:rsidRPr="003B7B43">
        <w:t>7</w:t>
      </w:r>
      <w:r w:rsidRPr="003B7B43">
        <w:tab/>
        <w:t>System procedure</w:t>
      </w:r>
      <w:bookmarkEnd w:id="97"/>
    </w:p>
    <w:p w14:paraId="71444ADC" w14:textId="77777777" w:rsidR="000A31B5" w:rsidRPr="003B7B43" w:rsidRDefault="000A31B5" w:rsidP="000A31B5">
      <w:pPr>
        <w:pStyle w:val="Heading2"/>
      </w:pPr>
      <w:bookmarkStart w:id="98" w:name="_Toc58925338"/>
      <w:r w:rsidRPr="003B7B43">
        <w:t>7.1</w:t>
      </w:r>
      <w:r w:rsidRPr="003B7B43">
        <w:tab/>
        <w:t>General</w:t>
      </w:r>
      <w:bookmarkEnd w:id="98"/>
    </w:p>
    <w:p w14:paraId="63F8BD46" w14:textId="1C6A6C2A" w:rsidR="000A31B5" w:rsidRPr="003B7B43" w:rsidRDefault="000A31B5" w:rsidP="000A31B5">
      <w:r w:rsidRPr="003B7B43">
        <w:t xml:space="preserve">This clause describes the differences in respect the procedures defined in </w:t>
      </w:r>
      <w:r w:rsidR="0080156D" w:rsidRPr="003B7B43">
        <w:t>TS</w:t>
      </w:r>
      <w:r w:rsidR="0080156D">
        <w:t> </w:t>
      </w:r>
      <w:r w:rsidR="0080156D" w:rsidRPr="003B7B43">
        <w:t>23.502</w:t>
      </w:r>
      <w:r w:rsidR="0080156D">
        <w:t> </w:t>
      </w:r>
      <w:r w:rsidR="0080156D" w:rsidRPr="003B7B43">
        <w:t>[</w:t>
      </w:r>
      <w:r w:rsidRPr="003B7B43">
        <w:t>3] clause 4.</w:t>
      </w:r>
    </w:p>
    <w:p w14:paraId="5882213C" w14:textId="77777777" w:rsidR="000A31B5" w:rsidRPr="003B7B43" w:rsidRDefault="000A31B5" w:rsidP="000A31B5">
      <w:pPr>
        <w:pStyle w:val="Heading2"/>
      </w:pPr>
      <w:bookmarkStart w:id="99" w:name="_Toc58925339"/>
      <w:r w:rsidRPr="003B7B43">
        <w:t>7.2</w:t>
      </w:r>
      <w:r w:rsidRPr="003B7B43">
        <w:tab/>
        <w:t>Connection, Registration and Mobility Management procedures</w:t>
      </w:r>
      <w:bookmarkEnd w:id="99"/>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2D8FF357" w:rsidR="000A31B5" w:rsidRPr="003B7B43" w:rsidRDefault="000A31B5" w:rsidP="000A31B5">
      <w:r w:rsidRPr="003B7B43">
        <w:t xml:space="preserve">Where parameters have not been described, the meaning of the parameter is the same as for 3GPP access as described in </w:t>
      </w:r>
      <w:r w:rsidR="0080156D" w:rsidRPr="003B7B43">
        <w:t>TS</w:t>
      </w:r>
      <w:r w:rsidR="0080156D">
        <w:t> </w:t>
      </w:r>
      <w:r w:rsidR="0080156D" w:rsidRPr="003B7B43">
        <w:t>23.502</w:t>
      </w:r>
      <w:r w:rsidR="0080156D">
        <w:t> </w:t>
      </w:r>
      <w:r w:rsidR="0080156D" w:rsidRPr="003B7B43">
        <w:t>[</w:t>
      </w:r>
      <w:r w:rsidRPr="003B7B43">
        <w:t xml:space="preserve">3], </w:t>
      </w:r>
      <w:r w:rsidR="0080156D" w:rsidRPr="003B7B43">
        <w:t>TS</w:t>
      </w:r>
      <w:r w:rsidR="0080156D">
        <w:t> </w:t>
      </w:r>
      <w:r w:rsidR="0080156D" w:rsidRPr="003B7B43">
        <w:t>24.501</w:t>
      </w:r>
      <w:r w:rsidR="0080156D">
        <w:t> </w:t>
      </w:r>
      <w:r w:rsidR="0080156D" w:rsidRPr="003B7B43">
        <w:t>[</w:t>
      </w:r>
      <w:r w:rsidRPr="003B7B43">
        <w:t xml:space="preserve">22], </w:t>
      </w:r>
      <w:r w:rsidR="0080156D" w:rsidRPr="003B7B43">
        <w:t>TS</w:t>
      </w:r>
      <w:r w:rsidR="0080156D">
        <w:t> </w:t>
      </w:r>
      <w:r w:rsidR="0080156D" w:rsidRPr="003B7B43">
        <w:t>38.413</w:t>
      </w:r>
      <w:r w:rsidR="0080156D">
        <w:t> </w:t>
      </w:r>
      <w:r w:rsidR="0080156D" w:rsidRPr="003B7B43">
        <w:t>[</w:t>
      </w:r>
      <w:r w:rsidRPr="003B7B43">
        <w:t>23].</w:t>
      </w:r>
    </w:p>
    <w:p w14:paraId="40F5FE2A" w14:textId="77777777" w:rsidR="000A31B5" w:rsidRPr="003B7B43" w:rsidRDefault="000A31B5" w:rsidP="000A31B5">
      <w:pPr>
        <w:pStyle w:val="Heading3"/>
      </w:pPr>
      <w:bookmarkStart w:id="100" w:name="_Toc58925340"/>
      <w:r w:rsidRPr="003B7B43">
        <w:lastRenderedPageBreak/>
        <w:t>7.2.1</w:t>
      </w:r>
      <w:r w:rsidRPr="003B7B43">
        <w:tab/>
        <w:t>Registration Management procedures</w:t>
      </w:r>
      <w:bookmarkEnd w:id="100"/>
    </w:p>
    <w:p w14:paraId="38247464" w14:textId="4980B723" w:rsidR="000A31B5" w:rsidRPr="003B7B43" w:rsidRDefault="000A31B5" w:rsidP="000A31B5">
      <w:r w:rsidRPr="003B7B43">
        <w:t xml:space="preserve">This clause specifies delta for Registration Management procedure defined in </w:t>
      </w:r>
      <w:r w:rsidR="0080156D" w:rsidRPr="003B7B43">
        <w:t>TS</w:t>
      </w:r>
      <w:r w:rsidR="0080156D">
        <w:t> </w:t>
      </w:r>
      <w:r w:rsidR="0080156D" w:rsidRPr="003B7B43">
        <w:t>23.502</w:t>
      </w:r>
      <w:r w:rsidR="0080156D">
        <w:t> </w:t>
      </w:r>
      <w:r w:rsidR="0080156D" w:rsidRPr="003B7B43">
        <w:t>[</w:t>
      </w:r>
      <w:r w:rsidRPr="003B7B43">
        <w:t>3] clause 4.2 for 5G-RG and FN-RG.</w:t>
      </w:r>
    </w:p>
    <w:p w14:paraId="6991DFB7" w14:textId="77777777" w:rsidR="000A31B5" w:rsidRPr="003B7B43" w:rsidRDefault="000A31B5" w:rsidP="000A31B5">
      <w:pPr>
        <w:pStyle w:val="Heading4"/>
      </w:pPr>
      <w:bookmarkStart w:id="101" w:name="_Toc58925341"/>
      <w:r w:rsidRPr="003B7B43">
        <w:t>7.2.1.1</w:t>
      </w:r>
      <w:r w:rsidRPr="003B7B43">
        <w:tab/>
        <w:t>5G-RG Registration via W-5GAN</w:t>
      </w:r>
      <w:bookmarkEnd w:id="101"/>
    </w:p>
    <w:p w14:paraId="1C4062F3" w14:textId="77777777" w:rsidR="000A31B5" w:rsidRPr="003B7B43" w:rsidRDefault="000A31B5" w:rsidP="000A31B5">
      <w:r w:rsidRPr="003B7B43">
        <w:t>The 5G-RG registration management procedures are followed for both W-5GBAN and W-5GCAN.</w:t>
      </w:r>
    </w:p>
    <w:p w14:paraId="6D20B43B" w14:textId="4CA20FFC" w:rsidR="000A31B5" w:rsidRPr="003B7B43" w:rsidRDefault="000A31B5" w:rsidP="000A31B5">
      <w:r w:rsidRPr="003B7B43">
        <w:t xml:space="preserve">Clause 7.2.1.1 specifies how a 5G-RG can register to 5GC via aW-5GAN. It is based on the Registration procedure specified in </w:t>
      </w:r>
      <w:r w:rsidR="0080156D" w:rsidRPr="003B7B43">
        <w:t>TS</w:t>
      </w:r>
      <w:r w:rsidR="0080156D">
        <w:t> </w:t>
      </w:r>
      <w:r w:rsidR="0080156D" w:rsidRPr="003B7B43">
        <w:t>23.502</w:t>
      </w:r>
      <w:r w:rsidR="0080156D">
        <w:t> </w:t>
      </w:r>
      <w:r w:rsidR="0080156D"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80156D" w:rsidRPr="001E46AC">
        <w:t>TS</w:t>
      </w:r>
      <w:r w:rsidR="0080156D">
        <w:t> </w:t>
      </w:r>
      <w:r w:rsidR="0080156D" w:rsidRPr="001E46AC">
        <w:t>23.502</w:t>
      </w:r>
      <w:r w:rsidR="0080156D">
        <w:t> </w:t>
      </w:r>
      <w:r w:rsidR="0080156D" w:rsidRPr="001E46AC">
        <w:t>[</w:t>
      </w:r>
      <w:r w:rsidRPr="001E46AC">
        <w:t>3]</w:t>
      </w:r>
      <w:r w:rsidRPr="003B7B43">
        <w:t xml:space="preserve">. If the 5G-RG needs to be authenticated, mutual authentication is executed between the 5G-RG and AUSF. The details of the authentication procedure are specified in </w:t>
      </w:r>
      <w:r w:rsidR="0080156D" w:rsidRPr="003B7B43">
        <w:t>TS</w:t>
      </w:r>
      <w:r w:rsidR="0080156D">
        <w:t> </w:t>
      </w:r>
      <w:r w:rsidR="0080156D" w:rsidRPr="003B7B43">
        <w:t>33.501</w:t>
      </w:r>
      <w:r w:rsidR="0080156D">
        <w:t> </w:t>
      </w:r>
      <w:r w:rsidR="0080156D"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9AF20A6"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80156D">
        <w:t>TS</w:t>
      </w:r>
      <w:r w:rsidR="0080156D">
        <w:t> </w:t>
      </w:r>
      <w:r w:rsidR="0080156D">
        <w:t>33.501</w:t>
      </w:r>
      <w:r w:rsidR="0080156D">
        <w:t> </w:t>
      </w:r>
      <w:r w:rsidR="0080156D">
        <w:t>[</w:t>
      </w:r>
      <w:r>
        <w:t xml:space="preserve">11]. Specific EAP authentication methods (see </w:t>
      </w:r>
      <w:r w:rsidR="0080156D">
        <w:t>TS</w:t>
      </w:r>
      <w:r w:rsidR="0080156D">
        <w:t> </w:t>
      </w:r>
      <w:r w:rsidR="0080156D">
        <w:t>33.501</w:t>
      </w:r>
      <w:r w:rsidR="0080156D">
        <w:t> </w:t>
      </w:r>
      <w:r w:rsidR="0080156D">
        <w:t>[</w:t>
      </w:r>
      <w:r>
        <w:t xml:space="preserve">11]) for 5G-CRG with non-3GPP identities and credentials may be used for isolated network (see </w:t>
      </w:r>
      <w:r w:rsidR="0080156D">
        <w:t>TS</w:t>
      </w:r>
      <w:r w:rsidR="0080156D">
        <w:t> </w:t>
      </w:r>
      <w:r w:rsidR="0080156D">
        <w:t>33.501</w:t>
      </w:r>
      <w:r w:rsidR="0080156D">
        <w:t> </w:t>
      </w:r>
      <w:r w:rsidR="0080156D">
        <w:t>[</w:t>
      </w:r>
      <w:r>
        <w:t>11]).</w:t>
      </w:r>
    </w:p>
    <w:p w14:paraId="4B3FDF9F" w14:textId="77777777" w:rsidR="000A31B5" w:rsidRDefault="000A31B5" w:rsidP="000A31B5">
      <w:pPr>
        <w:pStyle w:val="TH"/>
      </w:pPr>
      <w:r w:rsidRPr="00A966FB">
        <w:object w:dxaOrig="11235" w:dyaOrig="11940" w14:anchorId="54CA75BA">
          <v:shape id="_x0000_i1032" type="#_x0000_t75" style="width:450.75pt;height:479.25pt" o:ole="">
            <v:imagedata r:id="rId25" o:title=""/>
          </v:shape>
          <o:OLEObject Type="Embed" ProgID="Visio.Drawing.15" ShapeID="_x0000_i1032" DrawAspect="Content" ObjectID="_1669539384" r:id="rId26"/>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7F380948"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80156D">
        <w:t>TS</w:t>
      </w:r>
      <w:r w:rsidR="0080156D">
        <w:t> </w:t>
      </w:r>
      <w:r w:rsidR="0080156D">
        <w:t>24.501</w:t>
      </w:r>
      <w:r w:rsidR="0080156D">
        <w:t> </w:t>
      </w:r>
      <w:r w:rsidR="0080156D">
        <w:t>[</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5B5419B3"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80156D">
        <w:t>TS</w:t>
      </w:r>
      <w:r w:rsidR="0080156D">
        <w:t> </w:t>
      </w:r>
      <w:r w:rsidR="0080156D">
        <w:t>33.501</w:t>
      </w:r>
      <w:r w:rsidR="0080156D">
        <w:t> </w:t>
      </w:r>
      <w:r w:rsidR="0080156D">
        <w:t>[</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3D5822D2"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80156D" w:rsidRPr="003B7B43">
        <w:t>TS</w:t>
      </w:r>
      <w:r w:rsidR="0080156D">
        <w:t> </w:t>
      </w:r>
      <w:r w:rsidR="0080156D" w:rsidRPr="003B7B43">
        <w:t>23.501</w:t>
      </w:r>
      <w:r w:rsidR="0080156D">
        <w:t> </w:t>
      </w:r>
      <w:r w:rsidR="0080156D"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1E5BD54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80156D" w:rsidRPr="003B7B43">
        <w:t>TS</w:t>
      </w:r>
      <w:r w:rsidR="0080156D">
        <w:t> </w:t>
      </w:r>
      <w:r w:rsidR="0080156D" w:rsidRPr="003B7B43">
        <w:t>23.501</w:t>
      </w:r>
      <w:r w:rsidR="0080156D">
        <w:t> </w:t>
      </w:r>
      <w:r w:rsidR="0080156D" w:rsidRPr="003B7B43">
        <w:t>[</w:t>
      </w:r>
      <w:r w:rsidRPr="003B7B43">
        <w:t>2] clause 6.3.4 based on SUPI or SUCI.</w:t>
      </w:r>
      <w:r>
        <w:t xml:space="preserve"> As defined in 33.501 [11], the AMF transfers the SUCI and the selected PLMN ID to the AUSF.</w:t>
      </w:r>
    </w:p>
    <w:p w14:paraId="53C5D6AA" w14:textId="1CE028F1" w:rsidR="000A31B5" w:rsidRPr="003B7B43" w:rsidRDefault="000A31B5" w:rsidP="000A31B5">
      <w:pPr>
        <w:pStyle w:val="B1"/>
      </w:pPr>
      <w:r w:rsidRPr="003B7B43">
        <w:tab/>
        <w:t xml:space="preserve">The AUSF executes the authentication of the UE as specified in </w:t>
      </w:r>
      <w:r w:rsidR="0080156D" w:rsidRPr="003B7B43">
        <w:t>TS</w:t>
      </w:r>
      <w:r w:rsidR="0080156D">
        <w:t> </w:t>
      </w:r>
      <w:r w:rsidR="0080156D" w:rsidRPr="003B7B43">
        <w:t>33.501</w:t>
      </w:r>
      <w:r w:rsidR="0080156D">
        <w:t> </w:t>
      </w:r>
      <w:r w:rsidR="0080156D" w:rsidRPr="003B7B43">
        <w:t>[</w:t>
      </w:r>
      <w:r w:rsidRPr="003B7B43">
        <w:t xml:space="preserve">11]. The AUSF selects a UDM as described in </w:t>
      </w:r>
      <w:r w:rsidR="0080156D" w:rsidRPr="003B7B43">
        <w:t>TS</w:t>
      </w:r>
      <w:r w:rsidR="0080156D">
        <w:t> </w:t>
      </w:r>
      <w:r w:rsidR="0080156D" w:rsidRPr="003B7B43">
        <w:t>23.501</w:t>
      </w:r>
      <w:r w:rsidR="0080156D">
        <w:t> </w:t>
      </w:r>
      <w:r w:rsidR="0080156D"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265C3671" w:rsidR="000A31B5" w:rsidRPr="003B7B43" w:rsidRDefault="000A31B5" w:rsidP="000A31B5">
      <w:pPr>
        <w:pStyle w:val="B1"/>
      </w:pPr>
      <w:r w:rsidRPr="003B7B43">
        <w:tab/>
        <w:t>The AMF decides if the Registration Request needs to be rerouted as described in clause </w:t>
      </w:r>
      <w:r w:rsidR="0080156D" w:rsidRPr="003B7B43">
        <w:t>TS</w:t>
      </w:r>
      <w:r w:rsidR="0080156D">
        <w:t> </w:t>
      </w:r>
      <w:r w:rsidR="0080156D" w:rsidRPr="003B7B43">
        <w:t>23.502</w:t>
      </w:r>
      <w:r w:rsidR="0080156D">
        <w:t> </w:t>
      </w:r>
      <w:r w:rsidR="0080156D" w:rsidRPr="003B7B43">
        <w:t>[</w:t>
      </w:r>
      <w:r w:rsidRPr="003B7B43">
        <w:t>3] clause 4.2.2.2.3, where the initial AMF refers to the AMF.</w:t>
      </w:r>
    </w:p>
    <w:p w14:paraId="29F6B243" w14:textId="33E96F50" w:rsidR="000A31B5" w:rsidRDefault="000A31B5" w:rsidP="000A31B5">
      <w:pPr>
        <w:pStyle w:val="B1"/>
      </w:pPr>
      <w:r>
        <w:t>7a.</w:t>
      </w:r>
      <w:r>
        <w:tab/>
        <w:t xml:space="preserve">If NAS security context does not exist, the NAS security initiation is performed as described in </w:t>
      </w:r>
      <w:r w:rsidR="0080156D">
        <w:t>TS</w:t>
      </w:r>
      <w:r w:rsidR="0080156D">
        <w:t> </w:t>
      </w:r>
      <w:r w:rsidR="0080156D">
        <w:t>33.501</w:t>
      </w:r>
      <w:r w:rsidR="0080156D">
        <w:t> </w:t>
      </w:r>
      <w:r w:rsidR="0080156D">
        <w:t>[</w:t>
      </w:r>
      <w:r>
        <w:t xml:space="preserve">11]: the AMF initiates NAS Security Mode command. If the 5G-RG had no NAS security context in step 1, the UE includes the full Registration Request message as defined in </w:t>
      </w:r>
      <w:r w:rsidR="0080156D">
        <w:t>TS</w:t>
      </w:r>
      <w:r w:rsidR="0080156D">
        <w:t> </w:t>
      </w:r>
      <w:r w:rsidR="0080156D">
        <w:t>24.501</w:t>
      </w:r>
      <w:r w:rsidR="0080156D">
        <w:t> </w:t>
      </w:r>
      <w:r w:rsidR="0080156D">
        <w:t>[</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2C68C68A" w:rsidR="000A31B5" w:rsidRDefault="000A31B5" w:rsidP="000A31B5">
      <w:pPr>
        <w:pStyle w:val="B1"/>
      </w:pPr>
      <w:r>
        <w:tab/>
        <w:t xml:space="preserve">The AMF initiates a NGAP/N2 procedure to provide the 5G-AN with security context as specified in </w:t>
      </w:r>
      <w:r w:rsidR="0080156D">
        <w:t>TS</w:t>
      </w:r>
      <w:r w:rsidR="0080156D">
        <w:t> </w:t>
      </w:r>
      <w:r w:rsidR="0080156D">
        <w:t>38.413</w:t>
      </w:r>
      <w:r w:rsidR="0080156D">
        <w:t> </w:t>
      </w:r>
      <w:r w:rsidR="0080156D">
        <w:t>[</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00C08527"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80156D">
        <w:t>TS</w:t>
      </w:r>
      <w:r w:rsidR="0080156D">
        <w:t> </w:t>
      </w:r>
      <w:r w:rsidR="0080156D">
        <w:t>33.501</w:t>
      </w:r>
      <w:r w:rsidR="0080156D">
        <w:t> </w:t>
      </w:r>
      <w:r w:rsidR="0080156D">
        <w:t>[</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7EAAA5C9"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80156D" w:rsidRPr="003B7B43">
        <w:t>TS</w:t>
      </w:r>
      <w:r w:rsidR="0080156D">
        <w:t> </w:t>
      </w:r>
      <w:r w:rsidR="0080156D" w:rsidRPr="003B7B43">
        <w:t>23.502</w:t>
      </w:r>
      <w:r w:rsidR="0080156D">
        <w:t> </w:t>
      </w:r>
      <w:r w:rsidR="0080156D" w:rsidRPr="003B7B43">
        <w:t>[</w:t>
      </w:r>
      <w:r w:rsidRPr="003B7B43">
        <w:t>3], clause 4.2.2.2.2 step 11.</w:t>
      </w:r>
    </w:p>
    <w:p w14:paraId="29F7EBB4" w14:textId="64A970E4" w:rsidR="000A31B5" w:rsidRPr="003B7B43" w:rsidRDefault="000A31B5" w:rsidP="000A31B5">
      <w:pPr>
        <w:pStyle w:val="B1"/>
      </w:pPr>
      <w:r>
        <w:t>9</w:t>
      </w:r>
      <w:r w:rsidRPr="003B7B43">
        <w:t>.</w:t>
      </w:r>
      <w:r w:rsidRPr="003B7B43">
        <w:tab/>
        <w:t xml:space="preserve">The AMF performs step 12-16 in </w:t>
      </w:r>
      <w:r w:rsidR="0080156D" w:rsidRPr="003B7B43">
        <w:t>TS</w:t>
      </w:r>
      <w:r w:rsidR="0080156D">
        <w:t> </w:t>
      </w:r>
      <w:r w:rsidR="0080156D" w:rsidRPr="003B7B43">
        <w:t>23.502</w:t>
      </w:r>
      <w:r w:rsidR="0080156D">
        <w:t> </w:t>
      </w:r>
      <w:r w:rsidR="0080156D"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267AE35" w:rsidR="00DB663B" w:rsidRDefault="00DB663B" w:rsidP="000A31B5">
      <w:pPr>
        <w:pStyle w:val="B1"/>
      </w:pPr>
      <w:r>
        <w:t>10.</w:t>
      </w:r>
      <w:r>
        <w:tab/>
        <w:t xml:space="preserve">The AMF sends an N2 Initial Context Setup Request message as defined in </w:t>
      </w:r>
      <w:r w:rsidR="0080156D">
        <w:t>TS</w:t>
      </w:r>
      <w:r w:rsidR="0080156D">
        <w:t> </w:t>
      </w:r>
      <w:r w:rsidR="0080156D">
        <w:t>38.413</w:t>
      </w:r>
      <w:r w:rsidR="0080156D">
        <w:t> </w:t>
      </w:r>
      <w:r w:rsidR="0080156D">
        <w:t>[</w:t>
      </w:r>
      <w:r>
        <w:t xml:space="preserve">23] and </w:t>
      </w:r>
      <w:r w:rsidR="0080156D">
        <w:t>TS</w:t>
      </w:r>
      <w:r w:rsidR="0080156D">
        <w:t> </w:t>
      </w:r>
      <w:r w:rsidR="0080156D">
        <w:t>29.413</w:t>
      </w:r>
      <w:r w:rsidR="0080156D">
        <w:t> </w:t>
      </w:r>
      <w:r w:rsidR="0080156D">
        <w:t>[</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1A0D0F46"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80156D" w:rsidRPr="003B7B43">
        <w:t>TS</w:t>
      </w:r>
      <w:r w:rsidR="0080156D">
        <w:t> </w:t>
      </w:r>
      <w:r w:rsidR="0080156D" w:rsidRPr="003B7B43">
        <w:t>23.502</w:t>
      </w:r>
      <w:r w:rsidR="0080156D">
        <w:t> </w:t>
      </w:r>
      <w:r w:rsidR="0080156D" w:rsidRPr="003B7B43">
        <w:t>[</w:t>
      </w:r>
      <w:r w:rsidRPr="003B7B43">
        <w:t>3] clause 4.2.2.2.2) to the W-AGF</w:t>
      </w:r>
      <w:r>
        <w:t>,</w:t>
      </w:r>
      <w:r w:rsidRPr="003B7B43">
        <w:t xml:space="preserve"> which forwards the NAS Registration accept message to the 5G-RG.</w:t>
      </w:r>
    </w:p>
    <w:p w14:paraId="110EBC9B" w14:textId="5FB4C5BE" w:rsidR="000A31B5" w:rsidRPr="003B7B43" w:rsidRDefault="000A31B5" w:rsidP="000A31B5">
      <w:pPr>
        <w:pStyle w:val="B1"/>
      </w:pPr>
      <w:r w:rsidRPr="003B7B43">
        <w:t>14.</w:t>
      </w:r>
      <w:r w:rsidRPr="003B7B43">
        <w:tab/>
        <w:t xml:space="preserve">[Conditional]The 5G-RG responds with NAS Registration Complete message as described in </w:t>
      </w:r>
      <w:r w:rsidR="0080156D" w:rsidRPr="003B7B43">
        <w:t>TS</w:t>
      </w:r>
      <w:r w:rsidR="0080156D">
        <w:t> </w:t>
      </w:r>
      <w:r w:rsidR="0080156D" w:rsidRPr="003B7B43">
        <w:t>23.502</w:t>
      </w:r>
      <w:r w:rsidR="0080156D">
        <w:t> </w:t>
      </w:r>
      <w:r w:rsidR="0080156D"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599EEFB0" w:rsidR="000A31B5" w:rsidRPr="003B7B43" w:rsidRDefault="000A31B5" w:rsidP="000A31B5">
      <w:pPr>
        <w:pStyle w:val="B1"/>
      </w:pPr>
      <w:r w:rsidRPr="003B7B43">
        <w:t xml:space="preserve">15. The AMF performs step 23-24 in </w:t>
      </w:r>
      <w:r w:rsidR="0080156D" w:rsidRPr="003B7B43">
        <w:t>TS</w:t>
      </w:r>
      <w:r w:rsidR="0080156D">
        <w:t> </w:t>
      </w:r>
      <w:r w:rsidR="0080156D" w:rsidRPr="003B7B43">
        <w:t>23.502</w:t>
      </w:r>
      <w:r w:rsidR="0080156D">
        <w:t> </w:t>
      </w:r>
      <w:r w:rsidR="0080156D" w:rsidRPr="003B7B43">
        <w:t>[</w:t>
      </w:r>
      <w:r w:rsidRPr="003B7B43">
        <w:t>3] clause 4.2.2.2.2.</w:t>
      </w:r>
    </w:p>
    <w:p w14:paraId="59026051" w14:textId="77777777" w:rsidR="000A31B5" w:rsidRPr="003B7B43" w:rsidRDefault="000A31B5" w:rsidP="000A31B5">
      <w:pPr>
        <w:pStyle w:val="Heading4"/>
      </w:pPr>
      <w:bookmarkStart w:id="102" w:name="_Toc58925342"/>
      <w:r w:rsidRPr="003B7B43">
        <w:t>7.2.1.2</w:t>
      </w:r>
      <w:r w:rsidRPr="003B7B43">
        <w:tab/>
        <w:t>5G-RG Deregistration via W-5GAN</w:t>
      </w:r>
      <w:bookmarkEnd w:id="102"/>
    </w:p>
    <w:p w14:paraId="4B35DB2B" w14:textId="77777777" w:rsidR="000A31B5" w:rsidRPr="003B7B43" w:rsidRDefault="000A31B5" w:rsidP="000A31B5">
      <w:pPr>
        <w:pStyle w:val="TH"/>
      </w:pPr>
      <w:r w:rsidRPr="003B7B43">
        <w:t xml:space="preserve"> </w:t>
      </w:r>
      <w:r w:rsidRPr="003B7B43">
        <w:object w:dxaOrig="10175" w:dyaOrig="5615" w14:anchorId="7613541B">
          <v:shape id="_x0000_i1033" type="#_x0000_t75" style="width:417pt;height:230.25pt" o:ole="">
            <v:imagedata r:id="rId27" o:title=""/>
          </v:shape>
          <o:OLEObject Type="Embed" ProgID="Visio.Drawing.15" ShapeID="_x0000_i1033" DrawAspect="Content" ObjectID="_1669539385" r:id="rId28"/>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4A39FC09" w:rsidR="000A31B5" w:rsidRPr="003B7B43" w:rsidRDefault="000A31B5" w:rsidP="000A31B5">
      <w:pPr>
        <w:pStyle w:val="B2"/>
      </w:pPr>
      <w:r w:rsidRPr="003B7B43">
        <w:t>1a.</w:t>
      </w:r>
      <w:r w:rsidRPr="003B7B43">
        <w:tab/>
        <w:t xml:space="preserve">For 5G-RG-initiated Deregistration as in steps 1 to 7 of </w:t>
      </w:r>
      <w:r w:rsidR="0080156D" w:rsidRPr="003B7B43">
        <w:t>TS</w:t>
      </w:r>
      <w:r w:rsidR="0080156D">
        <w:t> </w:t>
      </w:r>
      <w:r w:rsidR="0080156D" w:rsidRPr="003B7B43">
        <w:t>23.502</w:t>
      </w:r>
      <w:r w:rsidR="0080156D">
        <w:t> </w:t>
      </w:r>
      <w:r w:rsidR="0080156D" w:rsidRPr="003B7B43">
        <w:t>[</w:t>
      </w:r>
      <w:r w:rsidRPr="003B7B43">
        <w:t>3], Figure 4.2.2.3.2-1.</w:t>
      </w:r>
    </w:p>
    <w:p w14:paraId="243FA0C1" w14:textId="63AC6463" w:rsidR="000A31B5" w:rsidRPr="003B7B43" w:rsidRDefault="000A31B5" w:rsidP="000A31B5">
      <w:pPr>
        <w:pStyle w:val="B2"/>
      </w:pPr>
      <w:r w:rsidRPr="003B7B43">
        <w:t>1b.</w:t>
      </w:r>
      <w:r w:rsidRPr="003B7B43">
        <w:tab/>
        <w:t xml:space="preserve">For network initiated deregistration as in steps 1 to 6 of </w:t>
      </w:r>
      <w:r w:rsidR="0080156D" w:rsidRPr="003B7B43">
        <w:t>TS</w:t>
      </w:r>
      <w:r w:rsidR="0080156D">
        <w:t> </w:t>
      </w:r>
      <w:r w:rsidR="0080156D" w:rsidRPr="003B7B43">
        <w:t>23.502</w:t>
      </w:r>
      <w:r w:rsidR="0080156D">
        <w:t> </w:t>
      </w:r>
      <w:r w:rsidR="0080156D"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3D99B4A"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80156D" w:rsidRPr="003B7B43">
        <w:t>TS</w:t>
      </w:r>
      <w:r w:rsidR="0080156D">
        <w:t> </w:t>
      </w:r>
      <w:r w:rsidR="0080156D" w:rsidRPr="003B7B43">
        <w:t>23.502</w:t>
      </w:r>
      <w:r w:rsidR="0080156D">
        <w:t> </w:t>
      </w:r>
      <w:r w:rsidR="0080156D" w:rsidRPr="003B7B43">
        <w:t>[</w:t>
      </w:r>
      <w:r w:rsidRPr="003B7B43">
        <w:t>3] Figure 4.2.2.3.3-1. The 5G-RG will interpret access type set to non-3GPP as referring to wireline access.</w:t>
      </w:r>
    </w:p>
    <w:p w14:paraId="1AC5BBB0" w14:textId="33567400"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80156D" w:rsidRPr="003B7B43">
        <w:t>TS</w:t>
      </w:r>
      <w:r w:rsidR="0080156D">
        <w:t> </w:t>
      </w:r>
      <w:r w:rsidR="0080156D" w:rsidRPr="003B7B43">
        <w:t>23.502</w:t>
      </w:r>
      <w:r w:rsidR="0080156D">
        <w:t> </w:t>
      </w:r>
      <w:r w:rsidR="0080156D" w:rsidRPr="003B7B43">
        <w:t>[</w:t>
      </w:r>
      <w:r w:rsidRPr="003B7B43">
        <w:t>3] Figure 4.2.2.3.3-1.</w:t>
      </w:r>
    </w:p>
    <w:p w14:paraId="2EBE1419" w14:textId="1E0E54AB"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80156D" w:rsidRPr="003B7B43">
        <w:t>TS</w:t>
      </w:r>
      <w:r w:rsidR="0080156D">
        <w:t> </w:t>
      </w:r>
      <w:r w:rsidR="0080156D" w:rsidRPr="003B7B43">
        <w:t>23.502</w:t>
      </w:r>
      <w:r w:rsidR="0080156D">
        <w:t> </w:t>
      </w:r>
      <w:r w:rsidR="0080156D"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A344E65"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80156D" w:rsidRPr="003B7B43">
        <w:t>TS</w:t>
      </w:r>
      <w:r w:rsidR="0080156D">
        <w:t> </w:t>
      </w:r>
      <w:r w:rsidR="0080156D" w:rsidRPr="003B7B43">
        <w:t>23.502</w:t>
      </w:r>
      <w:r w:rsidR="0080156D">
        <w:t> </w:t>
      </w:r>
      <w:r w:rsidR="0080156D" w:rsidRPr="003B7B43">
        <w:t>[</w:t>
      </w:r>
      <w:r w:rsidRPr="003B7B43">
        <w:t>3] clause 4.12.4.2.</w:t>
      </w:r>
    </w:p>
    <w:p w14:paraId="4AF37852" w14:textId="77777777" w:rsidR="000A31B5" w:rsidRPr="003B7B43" w:rsidRDefault="000A31B5" w:rsidP="000A31B5">
      <w:pPr>
        <w:pStyle w:val="Heading4"/>
        <w:jc w:val="both"/>
        <w:rPr>
          <w:lang w:val="it-IT"/>
        </w:rPr>
      </w:pPr>
      <w:bookmarkStart w:id="103" w:name="_Toc58925343"/>
      <w:r w:rsidRPr="003B7B43">
        <w:rPr>
          <w:lang w:val="it-IT"/>
        </w:rPr>
        <w:t>7.2.1.</w:t>
      </w:r>
      <w:r w:rsidRPr="001E46AC">
        <w:rPr>
          <w:lang w:val="it-IT"/>
        </w:rPr>
        <w:t>3</w:t>
      </w:r>
      <w:r w:rsidRPr="003B7B43">
        <w:rPr>
          <w:lang w:val="it-IT"/>
        </w:rPr>
        <w:tab/>
        <w:t>FN-RG Registration via W-5GAN</w:t>
      </w:r>
      <w:bookmarkEnd w:id="103"/>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4" w:name="_MON_1642507383"/>
    <w:bookmarkEnd w:id="104"/>
    <w:p w14:paraId="4814713F" w14:textId="77777777" w:rsidR="000A31B5" w:rsidRDefault="000A31B5" w:rsidP="000A31B5">
      <w:pPr>
        <w:pStyle w:val="TH"/>
      </w:pPr>
      <w:r>
        <w:object w:dxaOrig="9647" w:dyaOrig="6304" w14:anchorId="5E8E9375">
          <v:shape id="_x0000_i1034" type="#_x0000_t75" style="width:481.5pt;height:315pt" o:ole="">
            <v:imagedata r:id="rId29" o:title=""/>
          </v:shape>
          <o:OLEObject Type="Embed" ProgID="Word.Document.12" ShapeID="_x0000_i1034" DrawAspect="Content" ObjectID="_1669539386" r:id="rId30">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64260827" w:rsidR="000A31B5" w:rsidRDefault="000A31B5" w:rsidP="000A31B5">
      <w:pPr>
        <w:pStyle w:val="B2"/>
      </w:pPr>
      <w:r>
        <w:t>-</w:t>
      </w:r>
      <w:r>
        <w:tab/>
        <w:t xml:space="preserve">In the case of a BBF access: the GLI as defined in clause 4.7.8 together with an identifier of the Home network as described in </w:t>
      </w:r>
      <w:r w:rsidR="0080156D">
        <w:t>TS</w:t>
      </w:r>
      <w:r w:rsidR="0080156D">
        <w:t> </w:t>
      </w:r>
      <w:r w:rsidR="0080156D">
        <w:t>23.003</w:t>
      </w:r>
      <w:r w:rsidR="0080156D">
        <w:t> </w:t>
      </w:r>
      <w:r w:rsidR="0080156D">
        <w:t>[</w:t>
      </w:r>
      <w:r>
        <w:t>14].</w:t>
      </w:r>
    </w:p>
    <w:p w14:paraId="5B989B13" w14:textId="08043676" w:rsidR="000A31B5" w:rsidRDefault="000A31B5" w:rsidP="000A31B5">
      <w:pPr>
        <w:pStyle w:val="B2"/>
      </w:pPr>
      <w:r>
        <w:t>-</w:t>
      </w:r>
      <w:r>
        <w:tab/>
        <w:t xml:space="preserve">In the case of a Cable access: the GCI as defined in clause 4.7.8 together with an identifier of the Home network as described in </w:t>
      </w:r>
      <w:r w:rsidR="0080156D">
        <w:t>TS</w:t>
      </w:r>
      <w:r w:rsidR="0080156D">
        <w:t> </w:t>
      </w:r>
      <w:r w:rsidR="0080156D">
        <w:t>23.003</w:t>
      </w:r>
      <w:r w:rsidR="0080156D">
        <w:t> </w:t>
      </w:r>
      <w:r w:rsidR="0080156D">
        <w:t>[</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rsidR="0080156D">
        <w:t>[</w:t>
      </w:r>
      <w:r>
        <w:t>27].</w:t>
      </w:r>
    </w:p>
    <w:p w14:paraId="0080B111" w14:textId="646CCB33"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80156D" w:rsidRPr="003B7B43">
        <w:rPr>
          <w:lang w:val="en-US"/>
        </w:rPr>
        <w:t>TS</w:t>
      </w:r>
      <w:r w:rsidR="0080156D">
        <w:rPr>
          <w:lang w:val="en-US"/>
        </w:rPr>
        <w:t> </w:t>
      </w:r>
      <w:r w:rsidR="0080156D" w:rsidRPr="003B7B43">
        <w:rPr>
          <w:lang w:val="en-US"/>
        </w:rPr>
        <w:t>23.501</w:t>
      </w:r>
      <w:r w:rsidR="0080156D">
        <w:rPr>
          <w:lang w:val="en-US"/>
        </w:rPr>
        <w:t> </w:t>
      </w:r>
      <w:r w:rsidR="0080156D"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15F52883"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80156D" w:rsidRPr="003B7B43">
        <w:rPr>
          <w:lang w:val="en-US"/>
        </w:rPr>
        <w:t>TS</w:t>
      </w:r>
      <w:r w:rsidR="0080156D">
        <w:rPr>
          <w:lang w:val="en-US"/>
        </w:rPr>
        <w:t> </w:t>
      </w:r>
      <w:r w:rsidR="0080156D" w:rsidRPr="003B7B43">
        <w:rPr>
          <w:lang w:val="en-US"/>
        </w:rPr>
        <w:t>23.501</w:t>
      </w:r>
      <w:r w:rsidR="0080156D">
        <w:rPr>
          <w:lang w:val="en-US"/>
        </w:rPr>
        <w:t> </w:t>
      </w:r>
      <w:r w:rsidR="0080156D" w:rsidRPr="003B7B43">
        <w:rPr>
          <w:lang w:val="en-US"/>
        </w:rPr>
        <w:t>[</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02C8C4D"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80156D">
        <w:rPr>
          <w:lang w:val="en-US"/>
        </w:rPr>
        <w:t>TS</w:t>
      </w:r>
      <w:r w:rsidR="0080156D">
        <w:rPr>
          <w:lang w:val="en-US"/>
        </w:rPr>
        <w:t> </w:t>
      </w:r>
      <w:r w:rsidR="0080156D">
        <w:rPr>
          <w:lang w:val="en-US"/>
        </w:rPr>
        <w:t>23.502</w:t>
      </w:r>
      <w:r w:rsidR="0080156D">
        <w:rPr>
          <w:lang w:val="en-US"/>
        </w:rPr>
        <w:t> </w:t>
      </w:r>
      <w:r w:rsidR="0080156D">
        <w:rPr>
          <w:lang w:val="en-US"/>
        </w:rPr>
        <w:t>[</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7B4FD5FD"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80156D">
        <w:rPr>
          <w:lang w:val="en-US"/>
        </w:rPr>
        <w:t>TS</w:t>
      </w:r>
      <w:r w:rsidR="0080156D">
        <w:rPr>
          <w:lang w:val="en-US"/>
        </w:rPr>
        <w:t> </w:t>
      </w:r>
      <w:r w:rsidR="0080156D">
        <w:rPr>
          <w:lang w:val="en-US"/>
        </w:rPr>
        <w:t>33.501</w:t>
      </w:r>
      <w:r w:rsidR="0080156D">
        <w:rPr>
          <w:lang w:val="en-US"/>
        </w:rPr>
        <w:t> </w:t>
      </w:r>
      <w:r w:rsidR="0080156D">
        <w:rPr>
          <w:lang w:val="en-US"/>
        </w:rPr>
        <w:t>[</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649EC5AE"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80156D" w:rsidRPr="003B7B43">
        <w:rPr>
          <w:lang w:val="en-US"/>
        </w:rPr>
        <w:t>TS</w:t>
      </w:r>
      <w:r w:rsidR="0080156D">
        <w:rPr>
          <w:lang w:val="en-US"/>
        </w:rPr>
        <w:t> </w:t>
      </w:r>
      <w:r w:rsidR="0080156D" w:rsidRPr="003B7B43">
        <w:rPr>
          <w:lang w:val="en-US"/>
        </w:rPr>
        <w:t>23.502</w:t>
      </w:r>
      <w:r w:rsidR="0080156D">
        <w:rPr>
          <w:lang w:val="en-US"/>
        </w:rPr>
        <w:t> </w:t>
      </w:r>
      <w:r w:rsidR="0080156D"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08AFC51F"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80156D">
        <w:rPr>
          <w:lang w:val="en-US"/>
        </w:rPr>
        <w:t>TS</w:t>
      </w:r>
      <w:r w:rsidR="0080156D">
        <w:rPr>
          <w:lang w:val="en-US"/>
        </w:rPr>
        <w:t> </w:t>
      </w:r>
      <w:r w:rsidR="0080156D">
        <w:rPr>
          <w:lang w:val="en-US"/>
        </w:rPr>
        <w:t>38.413</w:t>
      </w:r>
      <w:r w:rsidR="0080156D">
        <w:rPr>
          <w:lang w:val="en-US"/>
        </w:rPr>
        <w:t> </w:t>
      </w:r>
      <w:r w:rsidR="0080156D">
        <w:rPr>
          <w:lang w:val="en-US"/>
        </w:rPr>
        <w:t>[</w:t>
      </w:r>
      <w:r>
        <w:rPr>
          <w:lang w:val="en-US"/>
        </w:rPr>
        <w:t xml:space="preserve">23] and </w:t>
      </w:r>
      <w:r w:rsidR="0080156D">
        <w:rPr>
          <w:lang w:val="en-US"/>
        </w:rPr>
        <w:t>TS</w:t>
      </w:r>
      <w:r w:rsidR="0080156D">
        <w:rPr>
          <w:lang w:val="en-US"/>
        </w:rPr>
        <w:t> </w:t>
      </w:r>
      <w:r w:rsidR="0080156D">
        <w:rPr>
          <w:lang w:val="en-US"/>
        </w:rPr>
        <w:t>29.413</w:t>
      </w:r>
      <w:r w:rsidR="0080156D">
        <w:rPr>
          <w:lang w:val="en-US"/>
        </w:rPr>
        <w:t> </w:t>
      </w:r>
      <w:r w:rsidR="0080156D">
        <w:rPr>
          <w:lang w:val="en-US"/>
        </w:rPr>
        <w:t>[</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75B8F4A8"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80156D" w:rsidRPr="003B7B43">
        <w:rPr>
          <w:lang w:val="en-US"/>
        </w:rPr>
        <w:t>TS</w:t>
      </w:r>
      <w:r w:rsidR="0080156D">
        <w:rPr>
          <w:lang w:val="en-US"/>
        </w:rPr>
        <w:t> </w:t>
      </w:r>
      <w:r w:rsidR="0080156D" w:rsidRPr="003B7B43">
        <w:rPr>
          <w:lang w:val="en-US"/>
        </w:rPr>
        <w:t>23.502</w:t>
      </w:r>
      <w:r w:rsidR="0080156D">
        <w:rPr>
          <w:lang w:val="en-US"/>
        </w:rPr>
        <w:t> </w:t>
      </w:r>
      <w:r w:rsidR="0080156D"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5" w:name="_Toc58925344"/>
      <w:r>
        <w:t>7.2.1.4</w:t>
      </w:r>
      <w:r>
        <w:tab/>
        <w:t>FN-RG Deregistration via W-5GAN</w:t>
      </w:r>
      <w:bookmarkEnd w:id="105"/>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6" w:name="_Toc58925345"/>
      <w:r w:rsidRPr="003B7B43">
        <w:t>7.2.2</w:t>
      </w:r>
      <w:r w:rsidRPr="003B7B43">
        <w:tab/>
        <w:t>Service Request procedures</w:t>
      </w:r>
      <w:bookmarkEnd w:id="106"/>
    </w:p>
    <w:p w14:paraId="02A4FEB3" w14:textId="77777777" w:rsidR="000A31B5" w:rsidRPr="003B7B43" w:rsidRDefault="000A31B5" w:rsidP="000A31B5">
      <w:pPr>
        <w:pStyle w:val="Heading4"/>
      </w:pPr>
      <w:bookmarkStart w:id="107" w:name="_Toc58925346"/>
      <w:r w:rsidRPr="003B7B43">
        <w:t>7.2.2.1</w:t>
      </w:r>
      <w:r w:rsidRPr="003B7B43">
        <w:tab/>
        <w:t>5G-RG Service Request procedure via W-5GAN Access</w:t>
      </w:r>
      <w:bookmarkEnd w:id="107"/>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08" w:name="_MON_1655714746"/>
    <w:bookmarkEnd w:id="108"/>
    <w:p w14:paraId="0867247C" w14:textId="77777777" w:rsidR="000A31B5" w:rsidRDefault="000A31B5" w:rsidP="000A31B5">
      <w:pPr>
        <w:pStyle w:val="TH"/>
      </w:pPr>
      <w:r>
        <w:object w:dxaOrig="8306" w:dyaOrig="7067" w14:anchorId="1EBBCEE4">
          <v:shape id="_x0000_i1035" type="#_x0000_t75" style="width:414.75pt;height:353.25pt" o:ole="">
            <v:imagedata r:id="rId31" o:title=""/>
          </v:shape>
          <o:OLEObject Type="Embed" ProgID="Word.Document.12" ShapeID="_x0000_i1035" DrawAspect="Content" ObjectID="_1669539387" r:id="rId32">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16B70FEB" w:rsidR="000A31B5" w:rsidRPr="003B7B43" w:rsidRDefault="000A31B5" w:rsidP="000A31B5">
      <w:pPr>
        <w:pStyle w:val="B1"/>
      </w:pPr>
      <w:r w:rsidRPr="003B7B43">
        <w:t>6.</w:t>
      </w:r>
      <w:r w:rsidRPr="003B7B43">
        <w:tab/>
        <w:t xml:space="preserve">Steps 4-11 in </w:t>
      </w:r>
      <w:r w:rsidR="0080156D" w:rsidRPr="003B7B43">
        <w:t>TS</w:t>
      </w:r>
      <w:r w:rsidR="0080156D">
        <w:t> </w:t>
      </w:r>
      <w:r w:rsidR="0080156D" w:rsidRPr="003B7B43">
        <w:t>23.502</w:t>
      </w:r>
      <w:r w:rsidR="0080156D">
        <w:t> </w:t>
      </w:r>
      <w:r w:rsidR="0080156D"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732CDDF0" w:rsidR="000A31B5" w:rsidRPr="003B7B43" w:rsidRDefault="000A31B5" w:rsidP="000A31B5">
      <w:pPr>
        <w:pStyle w:val="B1"/>
      </w:pPr>
      <w:r w:rsidRPr="003B7B43">
        <w:t>14.</w:t>
      </w:r>
      <w:r w:rsidRPr="003B7B43">
        <w:tab/>
      </w:r>
      <w:r>
        <w:t xml:space="preserve">All steps after step 14 in </w:t>
      </w:r>
      <w:r w:rsidR="0080156D">
        <w:t>TS</w:t>
      </w:r>
      <w:r w:rsidR="0080156D">
        <w:t> </w:t>
      </w:r>
      <w:r w:rsidR="0080156D">
        <w:t>23.502</w:t>
      </w:r>
      <w:r w:rsidR="0080156D">
        <w:t> </w:t>
      </w:r>
      <w:r w:rsidR="0080156D">
        <w:t>[</w:t>
      </w:r>
      <w:r>
        <w:t>3] figure 4.2.3.2-1 are performed for each requested PDU Session user plane.</w:t>
      </w:r>
    </w:p>
    <w:p w14:paraId="67DEB31D" w14:textId="3E1821F2"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80156D" w:rsidRPr="003B7B43">
        <w:t>TS</w:t>
      </w:r>
      <w:r w:rsidR="0080156D">
        <w:t> </w:t>
      </w:r>
      <w:r w:rsidR="0080156D" w:rsidRPr="003B7B43">
        <w:t>23.502</w:t>
      </w:r>
      <w:r w:rsidR="0080156D">
        <w:t> </w:t>
      </w:r>
      <w:r w:rsidR="0080156D"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5A16E2F3" w:rsidR="000A31B5" w:rsidRDefault="000A31B5" w:rsidP="000A31B5">
      <w:pPr>
        <w:pStyle w:val="B1"/>
      </w:pPr>
      <w:r>
        <w:t>-</w:t>
      </w:r>
      <w:r>
        <w:tab/>
        <w:t xml:space="preserve">In step 4a of </w:t>
      </w:r>
      <w:r w:rsidR="0080156D">
        <w:t>TS</w:t>
      </w:r>
      <w:r w:rsidR="0080156D">
        <w:t> </w:t>
      </w:r>
      <w:r w:rsidR="0080156D">
        <w:t>23.502</w:t>
      </w:r>
      <w:r w:rsidR="0080156D">
        <w:t> </w:t>
      </w:r>
      <w:r w:rsidR="0080156D">
        <w:t>[</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09" w:name="_Toc58925347"/>
      <w:r>
        <w:t>7.2.2.2</w:t>
      </w:r>
      <w:r>
        <w:tab/>
        <w:t>FN-RG Service Request procedure via W-5GAN Access</w:t>
      </w:r>
      <w:bookmarkEnd w:id="109"/>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6" type="#_x0000_t75" style="width:482.25pt;height:332.25pt" o:ole="">
            <v:imagedata r:id="rId33" o:title=""/>
          </v:shape>
          <o:OLEObject Type="Embed" ProgID="Visio.Drawing.15" ShapeID="_x0000_i1036" DrawAspect="Content" ObjectID="_1669539388" r:id="rId34"/>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42EF4C25" w:rsidR="000A31B5" w:rsidRDefault="000A31B5" w:rsidP="000A31B5">
      <w:pPr>
        <w:pStyle w:val="B1"/>
      </w:pPr>
      <w:r>
        <w:t>5.</w:t>
      </w:r>
      <w:r>
        <w:tab/>
        <w:t xml:space="preserve">Steps 4-11 in </w:t>
      </w:r>
      <w:r w:rsidR="0080156D">
        <w:t>TS</w:t>
      </w:r>
      <w:r w:rsidR="0080156D">
        <w:t> </w:t>
      </w:r>
      <w:r w:rsidR="0080156D">
        <w:t>23.502</w:t>
      </w:r>
      <w:r w:rsidR="0080156D">
        <w:t> </w:t>
      </w:r>
      <w:r w:rsidR="0080156D">
        <w:t>[</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77BDF00" w:rsidR="000A31B5" w:rsidRDefault="000A31B5" w:rsidP="000A31B5">
      <w:pPr>
        <w:pStyle w:val="B1"/>
      </w:pPr>
      <w:r>
        <w:t>10.</w:t>
      </w:r>
      <w:r>
        <w:tab/>
        <w:t xml:space="preserve">All steps after step 14 in </w:t>
      </w:r>
      <w:r w:rsidR="0080156D">
        <w:t>TS</w:t>
      </w:r>
      <w:r w:rsidR="0080156D">
        <w:t> </w:t>
      </w:r>
      <w:r w:rsidR="0080156D">
        <w:t>23.502</w:t>
      </w:r>
      <w:r w:rsidR="0080156D">
        <w:t> </w:t>
      </w:r>
      <w:r w:rsidR="0080156D">
        <w:t>[</w:t>
      </w:r>
      <w:r>
        <w:t>3] figure 4.2.3.2-1 are performed for each requested PDU session user plane.</w:t>
      </w:r>
    </w:p>
    <w:p w14:paraId="0AEC6BC6" w14:textId="0912D54B"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80156D">
        <w:t>TS</w:t>
      </w:r>
      <w:r w:rsidR="0080156D">
        <w:t> </w:t>
      </w:r>
      <w:r w:rsidR="0080156D">
        <w:t>23.502</w:t>
      </w:r>
      <w:r w:rsidR="0080156D">
        <w:t> </w:t>
      </w:r>
      <w:r w:rsidR="0080156D">
        <w:t>[</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0" w:name="_Toc58925348"/>
      <w:r w:rsidRPr="003B7B43">
        <w:t>7.2.3</w:t>
      </w:r>
      <w:r w:rsidRPr="003B7B43">
        <w:tab/>
        <w:t>5G-RG and FN-RG Configuration Update</w:t>
      </w:r>
      <w:bookmarkEnd w:id="110"/>
    </w:p>
    <w:p w14:paraId="6348052A" w14:textId="77777777" w:rsidR="000A31B5" w:rsidRPr="003B7B43" w:rsidRDefault="000A31B5" w:rsidP="000A31B5">
      <w:pPr>
        <w:pStyle w:val="Heading4"/>
      </w:pPr>
      <w:bookmarkStart w:id="111" w:name="_Toc58925349"/>
      <w:r w:rsidRPr="003B7B43">
        <w:t>7.2.3.0</w:t>
      </w:r>
      <w:r w:rsidRPr="003B7B43">
        <w:tab/>
        <w:t>General</w:t>
      </w:r>
      <w:bookmarkEnd w:id="111"/>
    </w:p>
    <w:p w14:paraId="5CFB012F" w14:textId="3507A876" w:rsidR="000A31B5" w:rsidRPr="003B7B43" w:rsidRDefault="000A31B5" w:rsidP="000A31B5">
      <w:r w:rsidRPr="003B7B43">
        <w:t xml:space="preserve">This clause specifies delta for Configuration Update procedure defined in </w:t>
      </w:r>
      <w:r w:rsidR="0080156D" w:rsidRPr="003B7B43">
        <w:t>TS</w:t>
      </w:r>
      <w:r w:rsidR="0080156D">
        <w:t> </w:t>
      </w:r>
      <w:r w:rsidR="0080156D" w:rsidRPr="003B7B43">
        <w:t>23.502</w:t>
      </w:r>
      <w:r w:rsidR="0080156D">
        <w:t> </w:t>
      </w:r>
      <w:r w:rsidR="0080156D" w:rsidRPr="003B7B43">
        <w:t>[</w:t>
      </w:r>
      <w:r w:rsidRPr="003B7B43">
        <w:t>3] clause 4.2.4 for 5G-RG and FN-RG.</w:t>
      </w:r>
    </w:p>
    <w:p w14:paraId="24695B9E" w14:textId="77777777" w:rsidR="000A31B5" w:rsidRPr="003B7B43" w:rsidRDefault="000A31B5" w:rsidP="000A31B5">
      <w:pPr>
        <w:pStyle w:val="Heading4"/>
      </w:pPr>
      <w:bookmarkStart w:id="112" w:name="_Toc58925350"/>
      <w:r w:rsidRPr="003B7B43">
        <w:t>7.2.3.1</w:t>
      </w:r>
      <w:r w:rsidRPr="003B7B43">
        <w:tab/>
        <w:t>5G-RG Configuration Update via W-5GAN Access</w:t>
      </w:r>
      <w:bookmarkEnd w:id="112"/>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204A375D" w:rsidR="000A31B5" w:rsidRPr="003B7B43" w:rsidRDefault="000A31B5" w:rsidP="000A31B5">
      <w:r w:rsidRPr="003B7B43">
        <w:t xml:space="preserve">The procedure described in </w:t>
      </w:r>
      <w:r w:rsidR="0080156D" w:rsidRPr="003B7B43">
        <w:t>TS</w:t>
      </w:r>
      <w:r w:rsidR="0080156D">
        <w:t> </w:t>
      </w:r>
      <w:r w:rsidR="0080156D" w:rsidRPr="003B7B43">
        <w:t>23.502</w:t>
      </w:r>
      <w:r w:rsidR="0080156D">
        <w:t> </w:t>
      </w:r>
      <w:r w:rsidR="0080156D"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3" w:name="_MON_1599640624"/>
    <w:bookmarkEnd w:id="113"/>
    <w:p w14:paraId="2F775002" w14:textId="77777777" w:rsidR="000A31B5" w:rsidRPr="003B7B43" w:rsidRDefault="000A31B5" w:rsidP="000A31B5">
      <w:pPr>
        <w:pStyle w:val="TH"/>
      </w:pPr>
      <w:r w:rsidRPr="003B7B43">
        <w:object w:dxaOrig="9423" w:dyaOrig="7085" w14:anchorId="6BEE36E0">
          <v:shape id="_x0000_i1037" type="#_x0000_t75" style="width:471.75pt;height:354.75pt" o:ole="">
            <v:imagedata r:id="rId35" o:title=""/>
          </v:shape>
          <o:OLEObject Type="Embed" ProgID="Word.Picture.8" ShapeID="_x0000_i1037" DrawAspect="Content" ObjectID="_1669539389" r:id="rId36"/>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6C625A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80156D" w:rsidRPr="003B7B43">
        <w:t>TS</w:t>
      </w:r>
      <w:r w:rsidR="0080156D">
        <w:t> </w:t>
      </w:r>
      <w:r w:rsidR="0080156D" w:rsidRPr="003B7B43">
        <w:t>23.502</w:t>
      </w:r>
      <w:r w:rsidR="0080156D">
        <w:t> </w:t>
      </w:r>
      <w:r w:rsidR="0080156D"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4" w:name="_MON_1622266790"/>
    <w:bookmarkEnd w:id="114"/>
    <w:p w14:paraId="54962F62" w14:textId="77777777" w:rsidR="000A31B5" w:rsidRDefault="000A31B5" w:rsidP="000A31B5">
      <w:pPr>
        <w:pStyle w:val="TH"/>
      </w:pPr>
      <w:r w:rsidRPr="003B7B43">
        <w:object w:dxaOrig="9423" w:dyaOrig="7085" w14:anchorId="2CBC1953">
          <v:shape id="_x0000_i1038" type="#_x0000_t75" style="width:480.75pt;height:252.75pt" o:ole="">
            <v:imagedata r:id="rId37" o:title="" cropbottom="17060f" cropright="-3720f"/>
          </v:shape>
          <o:OLEObject Type="Embed" ProgID="Word.Picture.8" ShapeID="_x0000_i1038" DrawAspect="Content" ObjectID="_1669539390" r:id="rId38"/>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5" w:name="_Toc58925351"/>
      <w:r>
        <w:t>7.2.3.2</w:t>
      </w:r>
      <w:r>
        <w:tab/>
        <w:t>FN-RG related Configuration Update via W-5GAN Access</w:t>
      </w:r>
      <w:bookmarkEnd w:id="115"/>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6" w:name="_MON_1639669987"/>
    <w:bookmarkEnd w:id="116"/>
    <w:p w14:paraId="22C041FF" w14:textId="77777777" w:rsidR="000A31B5" w:rsidRDefault="000A31B5" w:rsidP="000A31B5">
      <w:pPr>
        <w:pStyle w:val="TH"/>
      </w:pPr>
      <w:r w:rsidRPr="003B7B43">
        <w:object w:dxaOrig="9423" w:dyaOrig="7085" w14:anchorId="472458FF">
          <v:shape id="_x0000_i1039" type="#_x0000_t75" style="width:471.75pt;height:315pt" o:ole="">
            <v:imagedata r:id="rId39" o:title="" cropbottom="7153f"/>
          </v:shape>
          <o:OLEObject Type="Embed" ProgID="Word.Picture.8" ShapeID="_x0000_i1039" DrawAspect="Content" ObjectID="_1669539391" r:id="rId40"/>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21FE4C1D" w:rsidR="000A31B5" w:rsidRDefault="000A31B5" w:rsidP="000A31B5">
      <w:r>
        <w:t xml:space="preserve">The procedure of UE Configuration Update procedure for transparent UE Policy delivery described in </w:t>
      </w:r>
      <w:r w:rsidR="0080156D">
        <w:t>TS</w:t>
      </w:r>
      <w:r w:rsidR="0080156D">
        <w:t> </w:t>
      </w:r>
      <w:r w:rsidR="0080156D">
        <w:t>23.502</w:t>
      </w:r>
      <w:r w:rsidR="0080156D">
        <w:t> </w:t>
      </w:r>
      <w:r w:rsidR="0080156D">
        <w:t>[</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7" w:name="_MON_1622268144"/>
    <w:bookmarkEnd w:id="117"/>
    <w:p w14:paraId="44E8CBD4" w14:textId="77777777" w:rsidR="000A31B5" w:rsidRDefault="000A31B5" w:rsidP="000A31B5">
      <w:pPr>
        <w:pStyle w:val="TH"/>
      </w:pPr>
      <w:r w:rsidRPr="003B7B43">
        <w:object w:dxaOrig="9423" w:dyaOrig="7085" w14:anchorId="5877124A">
          <v:shape id="_x0000_i1040" type="#_x0000_t75" style="width:480.75pt;height:252.75pt" o:ole="">
            <v:imagedata r:id="rId41" o:title="" cropbottom="17060f" cropright="-3720f"/>
          </v:shape>
          <o:OLEObject Type="Embed" ProgID="Word.Picture.8" ShapeID="_x0000_i1040" DrawAspect="Content" ObjectID="_1669539392" r:id="rId42"/>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18" w:name="_Toc58925352"/>
      <w:r w:rsidRPr="003B7B43">
        <w:t>7.2.4</w:t>
      </w:r>
      <w:r w:rsidRPr="003B7B43">
        <w:tab/>
        <w:t>Reachability procedures</w:t>
      </w:r>
      <w:bookmarkEnd w:id="118"/>
    </w:p>
    <w:p w14:paraId="408D2CD6" w14:textId="3B641F26" w:rsidR="000A31B5" w:rsidRPr="003B7B43" w:rsidRDefault="000A31B5" w:rsidP="000A31B5">
      <w:pPr>
        <w:rPr>
          <w:lang w:eastAsia="zh-CN"/>
        </w:rPr>
      </w:pPr>
      <w:r w:rsidRPr="003B7B43">
        <w:t xml:space="preserve">The procedures described in </w:t>
      </w:r>
      <w:r w:rsidR="0080156D" w:rsidRPr="003B7B43">
        <w:t>TS</w:t>
      </w:r>
      <w:r w:rsidR="0080156D">
        <w:t> </w:t>
      </w:r>
      <w:r w:rsidR="0080156D" w:rsidRPr="003B7B43">
        <w:t>23.502</w:t>
      </w:r>
      <w:r w:rsidR="0080156D">
        <w:t> </w:t>
      </w:r>
      <w:r w:rsidR="0080156D"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19" w:name="_Toc58925353"/>
      <w:r w:rsidRPr="003B7B43">
        <w:t>7.2.5</w:t>
      </w:r>
      <w:r w:rsidRPr="003B7B43">
        <w:rPr>
          <w:lang w:eastAsia="zh-CN"/>
        </w:rPr>
        <w:tab/>
        <w:t>AN Release</w:t>
      </w:r>
      <w:bookmarkEnd w:id="119"/>
    </w:p>
    <w:p w14:paraId="6295C632" w14:textId="77777777" w:rsidR="000A31B5" w:rsidRDefault="000A31B5" w:rsidP="000A31B5">
      <w:pPr>
        <w:pStyle w:val="Heading4"/>
      </w:pPr>
      <w:bookmarkStart w:id="120" w:name="_Toc58925354"/>
      <w:r>
        <w:t>7.2.5.1</w:t>
      </w:r>
      <w:r>
        <w:tab/>
        <w:t>General</w:t>
      </w:r>
      <w:bookmarkEnd w:id="120"/>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1" w:name="_Toc58925355"/>
      <w:r>
        <w:t>7.2.5.2</w:t>
      </w:r>
      <w:r>
        <w:tab/>
        <w:t>5G-RG AN Release via W-5GAN</w:t>
      </w:r>
      <w:bookmarkEnd w:id="121"/>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1" type="#_x0000_t75" style="width:447.75pt;height:273.75pt" o:ole="">
            <v:imagedata r:id="rId43" o:title=""/>
          </v:shape>
          <o:OLEObject Type="Embed" ProgID="Visio.Drawing.15" ShapeID="_x0000_i1041" DrawAspect="Content" ObjectID="_1669539393" r:id="rId44"/>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434645BE"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80156D">
        <w:t>TS</w:t>
      </w:r>
      <w:r w:rsidR="0080156D">
        <w:t> </w:t>
      </w:r>
      <w:r w:rsidR="0080156D">
        <w:t>23.502</w:t>
      </w:r>
      <w:r w:rsidR="0080156D">
        <w:t> </w:t>
      </w:r>
      <w:r w:rsidR="0080156D">
        <w:t>[</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rsidR="0080156D">
        <w:t>[</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3893C10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80156D">
        <w:t>TS</w:t>
      </w:r>
      <w:r w:rsidR="0080156D">
        <w:t> </w:t>
      </w:r>
      <w:r w:rsidR="0080156D">
        <w:t>23.502</w:t>
      </w:r>
      <w:r w:rsidR="0080156D">
        <w:t> </w:t>
      </w:r>
      <w:r w:rsidR="0080156D">
        <w:t>[</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41145528"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80156D">
        <w:t>TS</w:t>
      </w:r>
      <w:r w:rsidR="0080156D">
        <w:t> </w:t>
      </w:r>
      <w:r w:rsidR="0080156D">
        <w:t>23.502</w:t>
      </w:r>
      <w:r w:rsidR="0080156D">
        <w:t> </w:t>
      </w:r>
      <w:r w:rsidR="0080156D">
        <w:t>[</w:t>
      </w:r>
      <w:r>
        <w:t>3], clause 4.2.6. The AMF marks the 5G-RG as CM-IDLE state in non-3GPP access.</w:t>
      </w:r>
    </w:p>
    <w:p w14:paraId="6DB4620F" w14:textId="2F6757E3" w:rsidR="000A31B5" w:rsidRDefault="000A31B5" w:rsidP="000A31B5">
      <w:pPr>
        <w:pStyle w:val="B1"/>
      </w:pPr>
      <w:r>
        <w:t>7.</w:t>
      </w:r>
      <w:r>
        <w:tab/>
        <w:t xml:space="preserve">For each of the PDU Sessions in the N2 UE Context Release Complete, the steps 5 to 7 in </w:t>
      </w:r>
      <w:r w:rsidR="0080156D">
        <w:t>TS</w:t>
      </w:r>
      <w:r w:rsidR="0080156D">
        <w:t> </w:t>
      </w:r>
      <w:r w:rsidR="0080156D">
        <w:t>23.502</w:t>
      </w:r>
      <w:r w:rsidR="0080156D">
        <w:t> </w:t>
      </w:r>
      <w:r w:rsidR="0080156D">
        <w:t>[</w:t>
      </w:r>
      <w:r>
        <w:t xml:space="preserve">3] clause 4.2.6 are performed (PDU Session Update SM Context). After the AMF receives the Nsmf_PDUSession_UpdateSMContext Response as in step 7 of </w:t>
      </w:r>
      <w:r w:rsidR="0080156D">
        <w:t>TS</w:t>
      </w:r>
      <w:r w:rsidR="0080156D">
        <w:t> </w:t>
      </w:r>
      <w:r w:rsidR="0080156D">
        <w:t>23.502</w:t>
      </w:r>
      <w:r w:rsidR="0080156D">
        <w:t> </w:t>
      </w:r>
      <w:r w:rsidR="0080156D">
        <w:t>[</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2" w:name="_Toc58925356"/>
      <w:r>
        <w:lastRenderedPageBreak/>
        <w:t>7.2.5.3</w:t>
      </w:r>
      <w:r>
        <w:tab/>
        <w:t>FN-RG AN Release via W-5GAN</w:t>
      </w:r>
      <w:bookmarkEnd w:id="122"/>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3" w:name="_Toc58925357"/>
      <w:r w:rsidRPr="003B7B43">
        <w:t>7.2.6</w:t>
      </w:r>
      <w:r w:rsidRPr="003B7B43">
        <w:tab/>
        <w:t>N2 procedures</w:t>
      </w:r>
      <w:bookmarkEnd w:id="123"/>
    </w:p>
    <w:p w14:paraId="226B9AC3" w14:textId="77777777" w:rsidR="000A31B5" w:rsidRPr="003B7B43" w:rsidRDefault="000A31B5" w:rsidP="000A31B5">
      <w:pPr>
        <w:pStyle w:val="Heading4"/>
      </w:pPr>
      <w:bookmarkStart w:id="124" w:name="_Toc58925358"/>
      <w:r w:rsidRPr="003B7B43">
        <w:t>7.2.6.0</w:t>
      </w:r>
      <w:r>
        <w:tab/>
      </w:r>
      <w:r w:rsidRPr="003B7B43">
        <w:t>General</w:t>
      </w:r>
      <w:bookmarkEnd w:id="124"/>
    </w:p>
    <w:p w14:paraId="151CFACB" w14:textId="0F80A1CF"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80156D" w:rsidRPr="003B7B43">
        <w:t>TS</w:t>
      </w:r>
      <w:r w:rsidR="0080156D">
        <w:t> </w:t>
      </w:r>
      <w:r w:rsidR="0080156D" w:rsidRPr="003B7B43">
        <w:t>23.502</w:t>
      </w:r>
      <w:r w:rsidR="0080156D">
        <w:t> </w:t>
      </w:r>
      <w:r w:rsidR="0080156D" w:rsidRPr="003B7B43">
        <w:t>[</w:t>
      </w:r>
      <w:r w:rsidRPr="003B7B43">
        <w:t>3] clause 4.2.7 for 5G-RG and FN-RG.</w:t>
      </w:r>
    </w:p>
    <w:p w14:paraId="13CDE9F5" w14:textId="77777777" w:rsidR="000A31B5" w:rsidRPr="003B7B43" w:rsidRDefault="000A31B5" w:rsidP="000A31B5">
      <w:pPr>
        <w:pStyle w:val="Heading4"/>
      </w:pPr>
      <w:bookmarkStart w:id="125" w:name="_Toc58925359"/>
      <w:r w:rsidRPr="003B7B43">
        <w:t>7.2.6.1</w:t>
      </w:r>
      <w:r w:rsidRPr="003B7B43">
        <w:tab/>
        <w:t>N2 procedures via W-5GAN Access</w:t>
      </w:r>
      <w:bookmarkEnd w:id="125"/>
    </w:p>
    <w:p w14:paraId="5D9515EC" w14:textId="77716B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80156D">
        <w:t>TS</w:t>
      </w:r>
      <w:r w:rsidR="0080156D">
        <w:t> </w:t>
      </w:r>
      <w:r w:rsidR="0080156D">
        <w:t>23.502</w:t>
      </w:r>
      <w:r w:rsidR="0080156D">
        <w:t> </w:t>
      </w:r>
      <w:r w:rsidR="0080156D">
        <w:t>[</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BADA0D0"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80156D" w:rsidRPr="003B7B43">
        <w:t>TS</w:t>
      </w:r>
      <w:r w:rsidR="0080156D">
        <w:t> </w:t>
      </w:r>
      <w:r w:rsidR="0080156D" w:rsidRPr="003B7B43">
        <w:t>23.502</w:t>
      </w:r>
      <w:r w:rsidR="0080156D">
        <w:t> </w:t>
      </w:r>
      <w:r w:rsidR="0080156D"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1473CD76" w:rsidR="000A31B5" w:rsidRDefault="000A31B5" w:rsidP="000A31B5">
      <w:r>
        <w:t xml:space="preserve">The Creating NGAP UE-TNLA-bindings during Registration and Service Request procedure as described in </w:t>
      </w:r>
      <w:r w:rsidR="0080156D">
        <w:t>TS</w:t>
      </w:r>
      <w:r w:rsidR="0080156D">
        <w:t> </w:t>
      </w:r>
      <w:r w:rsidR="0080156D">
        <w:t>23.502</w:t>
      </w:r>
      <w:r w:rsidR="0080156D">
        <w:t> </w:t>
      </w:r>
      <w:r w:rsidR="0080156D">
        <w:t>[</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57573673" w:rsidR="000A31B5" w:rsidRDefault="000A31B5" w:rsidP="000A31B5">
      <w:r>
        <w:t xml:space="preserve">The Creating NGAP UE-TNLA-bindings during handovers as described in </w:t>
      </w:r>
      <w:r w:rsidR="0080156D">
        <w:t>TS</w:t>
      </w:r>
      <w:r w:rsidR="0080156D">
        <w:t> </w:t>
      </w:r>
      <w:r w:rsidR="0080156D">
        <w:t>23.502</w:t>
      </w:r>
      <w:r w:rsidR="0080156D">
        <w:t> </w:t>
      </w:r>
      <w:r w:rsidR="0080156D">
        <w:t>[</w:t>
      </w:r>
      <w:r>
        <w:t>3] Clause 4.2.7.2.2 is not applicable to the scenario when 5G-RG or FN-RG is access to 5GC via W-5GAN.</w:t>
      </w:r>
    </w:p>
    <w:p w14:paraId="6C03A64C" w14:textId="66E07F57" w:rsidR="000A31B5" w:rsidRDefault="000A31B5" w:rsidP="000A31B5">
      <w:r>
        <w:t xml:space="preserve">Re-Creating NGAP UE-TNLA-bindings subsequent to NGAP UE-TNLA-binding release as described in </w:t>
      </w:r>
      <w:r w:rsidR="0080156D">
        <w:t>TS</w:t>
      </w:r>
      <w:r w:rsidR="0080156D">
        <w:t> </w:t>
      </w:r>
      <w:r w:rsidR="0080156D">
        <w:t>23.502</w:t>
      </w:r>
      <w:r w:rsidR="0080156D">
        <w:t> </w:t>
      </w:r>
      <w:r w:rsidR="0080156D">
        <w:t>[</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36F77B3" w:rsidR="000A31B5" w:rsidRDefault="000A31B5" w:rsidP="000A31B5">
      <w:r>
        <w:t xml:space="preserve">Re-Creating NGAP UE-TNLA-bindings subsequent to NGAP UE-TNLA-binding release as described in </w:t>
      </w:r>
      <w:r w:rsidR="0080156D">
        <w:t>TS</w:t>
      </w:r>
      <w:r w:rsidR="0080156D">
        <w:t> </w:t>
      </w:r>
      <w:r w:rsidR="0080156D">
        <w:t>23.502</w:t>
      </w:r>
      <w:r w:rsidR="0080156D">
        <w:t> </w:t>
      </w:r>
      <w:r w:rsidR="0080156D">
        <w:t>[</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6" w:name="_Toc58925360"/>
      <w:r w:rsidRPr="003B7B43">
        <w:t>7.2.7</w:t>
      </w:r>
      <w:r w:rsidRPr="003B7B43">
        <w:tab/>
        <w:t>5G-RG and FN-RG Capability Match Request procedure</w:t>
      </w:r>
      <w:bookmarkEnd w:id="126"/>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27" w:name="_Toc58925361"/>
      <w:r w:rsidRPr="003B7B43">
        <w:t>7.3</w:t>
      </w:r>
      <w:r w:rsidRPr="003B7B43">
        <w:tab/>
        <w:t>Session Management procedures</w:t>
      </w:r>
      <w:bookmarkEnd w:id="127"/>
    </w:p>
    <w:p w14:paraId="0CC5BE7E" w14:textId="77777777" w:rsidR="000A31B5" w:rsidRPr="003B7B43" w:rsidRDefault="000A31B5" w:rsidP="000A31B5">
      <w:pPr>
        <w:pStyle w:val="Heading3"/>
      </w:pPr>
      <w:bookmarkStart w:id="128" w:name="_Toc58925362"/>
      <w:r w:rsidRPr="003B7B43">
        <w:t>7.3.0</w:t>
      </w:r>
      <w:r w:rsidRPr="003B7B43">
        <w:tab/>
        <w:t>General</w:t>
      </w:r>
      <w:bookmarkEnd w:id="128"/>
    </w:p>
    <w:p w14:paraId="1929A90A" w14:textId="0955E110" w:rsidR="000A31B5" w:rsidRPr="003B7B43" w:rsidRDefault="000A31B5" w:rsidP="000A31B5">
      <w:r w:rsidRPr="003B7B43">
        <w:t xml:space="preserve">This clause specifies the delta for Session Management procedure defined in </w:t>
      </w:r>
      <w:r w:rsidR="0080156D" w:rsidRPr="003B7B43">
        <w:t>TS</w:t>
      </w:r>
      <w:r w:rsidR="0080156D">
        <w:t> </w:t>
      </w:r>
      <w:r w:rsidR="0080156D" w:rsidRPr="003B7B43">
        <w:t>23.502</w:t>
      </w:r>
      <w:r w:rsidR="0080156D">
        <w:t> </w:t>
      </w:r>
      <w:r w:rsidR="0080156D" w:rsidRPr="003B7B43">
        <w:t>[</w:t>
      </w:r>
      <w:r w:rsidRPr="003B7B43">
        <w:t>3] clause 4.3 for 5G-RG and FN-RG.</w:t>
      </w:r>
    </w:p>
    <w:p w14:paraId="6E46A020" w14:textId="77777777" w:rsidR="000A31B5" w:rsidRPr="003B7B43" w:rsidRDefault="000A31B5" w:rsidP="000A31B5">
      <w:pPr>
        <w:pStyle w:val="Heading3"/>
      </w:pPr>
      <w:bookmarkStart w:id="129" w:name="_Toc58925363"/>
      <w:r w:rsidRPr="003B7B43">
        <w:t>7.3.1</w:t>
      </w:r>
      <w:r w:rsidRPr="003B7B43">
        <w:tab/>
        <w:t>5G-RG Requested PDU Session Establishment via W-5GAN</w:t>
      </w:r>
      <w:bookmarkEnd w:id="129"/>
    </w:p>
    <w:p w14:paraId="2679CE02" w14:textId="77777777" w:rsidR="000A31B5" w:rsidRDefault="000A31B5" w:rsidP="000A31B5">
      <w:pPr>
        <w:pStyle w:val="Heading4"/>
      </w:pPr>
      <w:bookmarkStart w:id="130" w:name="_Toc58925364"/>
      <w:r>
        <w:t>7.3.1.1</w:t>
      </w:r>
      <w:r>
        <w:tab/>
        <w:t>5G-RG PDU Session establishment via W-5GAN</w:t>
      </w:r>
      <w:bookmarkEnd w:id="130"/>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5C9AE662" w:rsidR="000A31B5" w:rsidRPr="003B7B43" w:rsidRDefault="000A31B5" w:rsidP="000A31B5">
      <w:r w:rsidRPr="003B7B43">
        <w:t xml:space="preserve">The PDU Session Establishment procedure specified in </w:t>
      </w:r>
      <w:r w:rsidR="0080156D" w:rsidRPr="003B7B43">
        <w:t>TS</w:t>
      </w:r>
      <w:r w:rsidR="0080156D">
        <w:t> </w:t>
      </w:r>
      <w:r w:rsidR="0080156D" w:rsidRPr="003B7B43">
        <w:t>23.502</w:t>
      </w:r>
      <w:r w:rsidR="0080156D">
        <w:t> </w:t>
      </w:r>
      <w:r w:rsidR="0080156D"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2" type="#_x0000_t75" style="width:450.75pt;height:286.5pt" o:ole="">
            <v:imagedata r:id="rId45" o:title=""/>
          </v:shape>
          <o:OLEObject Type="Embed" ProgID="Visio.Drawing.15" ShapeID="_x0000_i1042" DrawAspect="Content" ObjectID="_1669539394" r:id="rId46"/>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6824635C" w:rsidR="000A31B5" w:rsidRDefault="000A31B5" w:rsidP="000A31B5">
      <w:pPr>
        <w:pStyle w:val="B1"/>
      </w:pPr>
      <w:r w:rsidRPr="003B7B43">
        <w:t>1.</w:t>
      </w:r>
      <w:r w:rsidRPr="003B7B43">
        <w:tab/>
        <w:t>The 5G-RG shall send a PDU Session Establishment Request message to AMF as specified in step 1 of</w:t>
      </w:r>
      <w:r>
        <w:t xml:space="preserve"> </w:t>
      </w:r>
      <w:r w:rsidR="0080156D">
        <w:t>TS</w:t>
      </w:r>
      <w:r w:rsidR="0080156D">
        <w:t> </w:t>
      </w:r>
      <w:r w:rsidR="0080156D">
        <w:t>23.502</w:t>
      </w:r>
      <w:r w:rsidR="0080156D">
        <w:t> </w:t>
      </w:r>
      <w:r w:rsidR="0080156D">
        <w:t>[</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1054BC12"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80156D" w:rsidRPr="003B7B43">
        <w:t>TS</w:t>
      </w:r>
      <w:r w:rsidR="0080156D">
        <w:t> </w:t>
      </w:r>
      <w:r w:rsidR="0080156D" w:rsidRPr="003B7B43">
        <w:t>23.502</w:t>
      </w:r>
      <w:r w:rsidR="0080156D">
        <w:t> </w:t>
      </w:r>
      <w:r w:rsidR="0080156D" w:rsidRPr="003B7B43">
        <w:t>[</w:t>
      </w:r>
      <w:r w:rsidRPr="003B7B43">
        <w:t>3] clause 4.3.2.2.1 as input to select an UPF.</w:t>
      </w:r>
    </w:p>
    <w:p w14:paraId="24F9AE57" w14:textId="4B1E907A" w:rsidR="000A31B5" w:rsidRDefault="000A31B5" w:rsidP="000A31B5">
      <w:pPr>
        <w:pStyle w:val="B1"/>
      </w:pPr>
      <w:r>
        <w:tab/>
        <w:t xml:space="preserve">If the 5G-RG needs Hybrid Access with Multi-Access PDU Session service, the 5G-RG requests a MA PDU Session as defined in clause 4.12. In that case, Steps of </w:t>
      </w:r>
      <w:r w:rsidR="0080156D">
        <w:t>TS</w:t>
      </w:r>
      <w:r w:rsidR="0080156D">
        <w:t> </w:t>
      </w:r>
      <w:r w:rsidR="0080156D">
        <w:t>23.502</w:t>
      </w:r>
      <w:r w:rsidR="0080156D">
        <w:t> </w:t>
      </w:r>
      <w:r w:rsidR="0080156D">
        <w:t>[</w:t>
      </w:r>
      <w:r>
        <w:t>3] clause 4.3.2.2.1 apply as modified by clause 4.12.</w:t>
      </w:r>
    </w:p>
    <w:p w14:paraId="19A1FE8C" w14:textId="35C939E3" w:rsidR="000A31B5" w:rsidRDefault="000A31B5" w:rsidP="000A31B5">
      <w:pPr>
        <w:pStyle w:val="B1"/>
      </w:pPr>
      <w:r w:rsidRPr="003B7B43">
        <w:t>2a.</w:t>
      </w:r>
      <w:r w:rsidRPr="003B7B43">
        <w:tab/>
        <w:t xml:space="preserve">Steps 2-11 specified in </w:t>
      </w:r>
      <w:r w:rsidR="0080156D" w:rsidRPr="003B7B43">
        <w:t>TS</w:t>
      </w:r>
      <w:r w:rsidR="0080156D">
        <w:t> </w:t>
      </w:r>
      <w:r w:rsidR="0080156D" w:rsidRPr="003B7B43">
        <w:t>23.502</w:t>
      </w:r>
      <w:r w:rsidR="0080156D">
        <w:t> </w:t>
      </w:r>
      <w:r w:rsidR="0080156D"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80156D">
        <w:t>TS</w:t>
      </w:r>
      <w:r w:rsidR="0080156D">
        <w:t> </w:t>
      </w:r>
      <w:r w:rsidR="0080156D">
        <w:t>23.502</w:t>
      </w:r>
      <w:r w:rsidR="0080156D">
        <w:t> </w:t>
      </w:r>
      <w:r w:rsidR="0080156D">
        <w:t>[</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9D2B122" w:rsidR="000A31B5" w:rsidRDefault="000A31B5" w:rsidP="000A31B5">
      <w:pPr>
        <w:pStyle w:val="B1"/>
      </w:pPr>
      <w:r>
        <w:t>2b.</w:t>
      </w:r>
      <w:r>
        <w:tab/>
        <w:t xml:space="preserve">As described in steps 11 and 12 of </w:t>
      </w:r>
      <w:r w:rsidR="0080156D">
        <w:t>TS</w:t>
      </w:r>
      <w:r w:rsidR="0080156D">
        <w:t> </w:t>
      </w:r>
      <w:r w:rsidR="0080156D">
        <w:t>23.502</w:t>
      </w:r>
      <w:r w:rsidR="0080156D">
        <w:t> </w:t>
      </w:r>
      <w:r w:rsidR="0080156D">
        <w:t>[</w:t>
      </w:r>
      <w:r>
        <w:t xml:space="preserve">3] clause 4.3.2.2.1, the AMF shall under request of the SMF send a N2 PDU Session Resource Setup Request message to W-AGF to establish the access resources for this PDU Session. The differences with steps 11 and 12 of </w:t>
      </w:r>
      <w:r w:rsidR="0080156D">
        <w:t>TS</w:t>
      </w:r>
      <w:r w:rsidR="0080156D">
        <w:t> </w:t>
      </w:r>
      <w:r w:rsidR="0080156D">
        <w:t>23.502</w:t>
      </w:r>
      <w:r w:rsidR="0080156D">
        <w:t> </w:t>
      </w:r>
      <w:r w:rsidR="0080156D">
        <w:t>[</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4D661A" w:rsidR="000A31B5" w:rsidRPr="003B7B43" w:rsidRDefault="000A31B5" w:rsidP="000A31B5">
      <w:pPr>
        <w:pStyle w:val="B1"/>
      </w:pPr>
      <w:r w:rsidRPr="003B7B43">
        <w:t>7.</w:t>
      </w:r>
      <w:r w:rsidRPr="003B7B43">
        <w:tab/>
        <w:t xml:space="preserve">All steps specified in </w:t>
      </w:r>
      <w:r w:rsidR="0080156D" w:rsidRPr="003B7B43">
        <w:t>TS</w:t>
      </w:r>
      <w:r w:rsidR="0080156D">
        <w:t> </w:t>
      </w:r>
      <w:r w:rsidR="0080156D" w:rsidRPr="003B7B43">
        <w:t>23.502</w:t>
      </w:r>
      <w:r w:rsidR="0080156D">
        <w:t> </w:t>
      </w:r>
      <w:r w:rsidR="0080156D"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1" w:name="_Toc58925365"/>
      <w:r w:rsidRPr="003B7B43">
        <w:t>7.3.1.2</w:t>
      </w:r>
      <w:r w:rsidRPr="003B7B43">
        <w:tab/>
        <w:t>PDU Session Establishment with ACS Discovery</w:t>
      </w:r>
      <w:bookmarkEnd w:id="131"/>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0087ED01" w:rsidR="000A31B5" w:rsidRPr="003B7B43" w:rsidRDefault="000A31B5" w:rsidP="000A31B5">
      <w:r w:rsidRPr="003B7B43">
        <w:t xml:space="preserve">When a 5G-RG performs ACS Discovery during PDU session establishment procedure, the UE Requested PDU Session Establishment via 3GPP Access as described in </w:t>
      </w:r>
      <w:r w:rsidR="0080156D" w:rsidRPr="003B7B43">
        <w:t>TS</w:t>
      </w:r>
      <w:r w:rsidR="0080156D">
        <w:t> </w:t>
      </w:r>
      <w:r w:rsidR="0080156D" w:rsidRPr="003B7B43">
        <w:t>23.502</w:t>
      </w:r>
      <w:r w:rsidR="0080156D">
        <w:t> </w:t>
      </w:r>
      <w:r w:rsidR="0080156D"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2" w:name="_Toc58925366"/>
      <w:r w:rsidRPr="003B7B43">
        <w:t>7.3.2</w:t>
      </w:r>
      <w:r w:rsidRPr="003B7B43">
        <w:tab/>
        <w:t>5G-RG or Network Requested PDU Session Modification via W-5GAN</w:t>
      </w:r>
      <w:bookmarkEnd w:id="132"/>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0F34575A" w:rsidR="000A31B5" w:rsidRPr="003B7B43" w:rsidRDefault="000A31B5" w:rsidP="000A31B5">
      <w:r w:rsidRPr="003B7B43">
        <w:t xml:space="preserve">The procedure below is based on the PDU Session Modification procedure specified in </w:t>
      </w:r>
      <w:r w:rsidR="0080156D" w:rsidRPr="003B7B43">
        <w:t>TS</w:t>
      </w:r>
      <w:r w:rsidR="0080156D">
        <w:t> </w:t>
      </w:r>
      <w:r w:rsidR="0080156D" w:rsidRPr="003B7B43">
        <w:t>23.502</w:t>
      </w:r>
      <w:r w:rsidR="0080156D">
        <w:t> </w:t>
      </w:r>
      <w:r w:rsidR="0080156D"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3" type="#_x0000_t75" style="width:426pt;height:387pt" o:ole="">
            <v:imagedata r:id="rId47" o:title=""/>
          </v:shape>
          <o:OLEObject Type="Embed" ProgID="Visio.Drawing.15" ShapeID="_x0000_i1043" DrawAspect="Content" ObjectID="_1669539395" r:id="rId48"/>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4E382A0E"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80156D" w:rsidRPr="003B7B43">
        <w:t>TS</w:t>
      </w:r>
      <w:r w:rsidR="0080156D">
        <w:t> </w:t>
      </w:r>
      <w:r w:rsidR="0080156D" w:rsidRPr="003B7B43">
        <w:t>23.502</w:t>
      </w:r>
      <w:r w:rsidR="0080156D">
        <w:t> </w:t>
      </w:r>
      <w:r w:rsidR="0080156D" w:rsidRPr="003B7B43">
        <w:t>[</w:t>
      </w:r>
      <w:r w:rsidRPr="003B7B43">
        <w:t>3] step 1 of clause 4.3.2.2. The message shall be sent to W-AGF via W-CP signalling connection. The W-AGF shall transparently forward the PDU Session Modification Request to AMF/SMF.</w:t>
      </w:r>
    </w:p>
    <w:p w14:paraId="35C58C39" w14:textId="4624BB5C"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80156D" w:rsidRPr="003B7B43">
        <w:t>TS</w:t>
      </w:r>
      <w:r w:rsidR="0080156D">
        <w:t> </w:t>
      </w:r>
      <w:r w:rsidR="0080156D" w:rsidRPr="003B7B43">
        <w:t>23.502</w:t>
      </w:r>
      <w:r w:rsidR="0080156D">
        <w:t> </w:t>
      </w:r>
      <w:r w:rsidR="0080156D"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6E568252" w:rsidR="000A31B5" w:rsidRPr="003B7B43" w:rsidRDefault="000A31B5" w:rsidP="000A31B5">
      <w:pPr>
        <w:pStyle w:val="B1"/>
      </w:pPr>
      <w:r w:rsidRPr="003B7B43">
        <w:t>6.</w:t>
      </w:r>
      <w:r w:rsidRPr="003B7B43">
        <w:tab/>
        <w:t xml:space="preserve">Step 7 as per the PDU Session Modification procedure in </w:t>
      </w:r>
      <w:r w:rsidR="0080156D" w:rsidRPr="003B7B43">
        <w:t>TS</w:t>
      </w:r>
      <w:r w:rsidR="0080156D">
        <w:t> </w:t>
      </w:r>
      <w:r w:rsidR="0080156D" w:rsidRPr="003B7B43">
        <w:t>23.502</w:t>
      </w:r>
      <w:r w:rsidR="0080156D">
        <w:t> </w:t>
      </w:r>
      <w:r w:rsidR="0080156D"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ACDE7D" w:rsidR="000A31B5" w:rsidRPr="003B7B43" w:rsidRDefault="000A31B5" w:rsidP="000A31B5">
      <w:pPr>
        <w:pStyle w:val="B1"/>
      </w:pPr>
      <w:r w:rsidRPr="003B7B43">
        <w:t>9.</w:t>
      </w:r>
      <w:r w:rsidRPr="003B7B43">
        <w:tab/>
        <w:t xml:space="preserve">All the steps after step 10 in </w:t>
      </w:r>
      <w:r w:rsidR="0080156D" w:rsidRPr="003B7B43">
        <w:t>TS</w:t>
      </w:r>
      <w:r w:rsidR="0080156D">
        <w:t> </w:t>
      </w:r>
      <w:r w:rsidR="0080156D" w:rsidRPr="003B7B43">
        <w:t>23.502</w:t>
      </w:r>
      <w:r w:rsidR="0080156D">
        <w:t> </w:t>
      </w:r>
      <w:r w:rsidR="0080156D"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3" w:name="_Toc58925367"/>
      <w:r w:rsidRPr="003B7B43">
        <w:t>7.3.3</w:t>
      </w:r>
      <w:r w:rsidRPr="003B7B43">
        <w:tab/>
        <w:t>5G-RG or Network Requested PDU Session Release via W-5GAN</w:t>
      </w:r>
      <w:bookmarkEnd w:id="133"/>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45A2976B"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80156D" w:rsidRPr="003B7B43">
        <w:t>TS</w:t>
      </w:r>
      <w:r w:rsidR="0080156D">
        <w:t> </w:t>
      </w:r>
      <w:r w:rsidR="0080156D" w:rsidRPr="003B7B43">
        <w:t>23.502</w:t>
      </w:r>
      <w:r w:rsidR="0080156D">
        <w:t> </w:t>
      </w:r>
      <w:r w:rsidR="0080156D"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4" type="#_x0000_t75" style="width:443.25pt;height:419.25pt" o:ole="">
            <v:imagedata r:id="rId49" o:title=""/>
          </v:shape>
          <o:OLEObject Type="Embed" ProgID="Visio.Drawing.15" ShapeID="_x0000_i1044" DrawAspect="Content" ObjectID="_1669539396" r:id="rId50"/>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D358E32"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80156D">
        <w:t>TS</w:t>
      </w:r>
      <w:r w:rsidR="0080156D">
        <w:t> </w:t>
      </w:r>
      <w:r w:rsidR="0080156D">
        <w:t>23.502</w:t>
      </w:r>
      <w:r w:rsidR="0080156D">
        <w:t> </w:t>
      </w:r>
      <w:r w:rsidR="0080156D">
        <w:t>[</w:t>
      </w:r>
      <w:r>
        <w:t>3]</w:t>
      </w:r>
      <w:r w:rsidRPr="003B7B43">
        <w:t>.</w:t>
      </w:r>
    </w:p>
    <w:p w14:paraId="6848196F" w14:textId="71FF26C2" w:rsidR="000A31B5" w:rsidRPr="003B7B43" w:rsidRDefault="000A31B5" w:rsidP="000A31B5">
      <w:pPr>
        <w:pStyle w:val="B1"/>
      </w:pPr>
      <w:r w:rsidRPr="003B7B43">
        <w:t>3.</w:t>
      </w:r>
      <w:r w:rsidRPr="003B7B43">
        <w:tab/>
        <w:t xml:space="preserve">The steps 1a (from AMF) to 4 according to the PDU Session Release procedure defined in </w:t>
      </w:r>
      <w:r w:rsidR="0080156D" w:rsidRPr="003B7B43">
        <w:t>TS</w:t>
      </w:r>
      <w:r w:rsidR="0080156D">
        <w:t> </w:t>
      </w:r>
      <w:r w:rsidR="0080156D" w:rsidRPr="003B7B43">
        <w:t>23.502</w:t>
      </w:r>
      <w:r w:rsidR="0080156D">
        <w:t> </w:t>
      </w:r>
      <w:r w:rsidR="0080156D" w:rsidRPr="003B7B43">
        <w:t>[</w:t>
      </w:r>
      <w:r w:rsidRPr="003B7B43">
        <w:t>3] clause 4.3.4.2 are executed.</w:t>
      </w:r>
    </w:p>
    <w:p w14:paraId="3104AD7D" w14:textId="6D3FE260"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80156D">
        <w:t>TS</w:t>
      </w:r>
      <w:r w:rsidR="0080156D">
        <w:t> </w:t>
      </w:r>
      <w:r w:rsidR="0080156D">
        <w:t>23.502</w:t>
      </w:r>
      <w:r w:rsidR="0080156D">
        <w:t> </w:t>
      </w:r>
      <w:r w:rsidR="0080156D">
        <w:t>[</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AF0A020"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80156D">
        <w:t>TS</w:t>
      </w:r>
      <w:r w:rsidR="0080156D">
        <w:t> </w:t>
      </w:r>
      <w:r w:rsidR="0080156D">
        <w:t>23.502</w:t>
      </w:r>
      <w:r w:rsidR="0080156D">
        <w:t> </w:t>
      </w:r>
      <w:r w:rsidR="0080156D">
        <w:t>[</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63977E8"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80156D">
        <w:t>TS</w:t>
      </w:r>
      <w:r w:rsidR="0080156D">
        <w:t> </w:t>
      </w:r>
      <w:r w:rsidR="0080156D">
        <w:t>23.502</w:t>
      </w:r>
      <w:r w:rsidR="0080156D">
        <w:t> </w:t>
      </w:r>
      <w:r w:rsidR="0080156D">
        <w:t>[</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792B5142" w:rsidR="000A31B5" w:rsidRPr="003B7B43" w:rsidRDefault="000A31B5" w:rsidP="000A31B5">
      <w:pPr>
        <w:pStyle w:val="B1"/>
      </w:pPr>
      <w:r w:rsidRPr="003B7B43">
        <w:t>11.</w:t>
      </w:r>
      <w:r w:rsidRPr="003B7B43">
        <w:tab/>
        <w:t xml:space="preserve">All steps after step 10 in the PDU Session Release procedure defined in </w:t>
      </w:r>
      <w:r w:rsidR="0080156D" w:rsidRPr="003B7B43">
        <w:t>TS</w:t>
      </w:r>
      <w:r w:rsidR="0080156D">
        <w:t> </w:t>
      </w:r>
      <w:r w:rsidR="0080156D" w:rsidRPr="003B7B43">
        <w:t>23.502</w:t>
      </w:r>
      <w:r w:rsidR="0080156D">
        <w:t> </w:t>
      </w:r>
      <w:r w:rsidR="0080156D" w:rsidRPr="003B7B43">
        <w:t>[</w:t>
      </w:r>
      <w:r w:rsidRPr="003B7B43">
        <w:t>3] clause 4.3.4.2 are executed.</w:t>
      </w:r>
    </w:p>
    <w:p w14:paraId="3C6411F7" w14:textId="0F26670B" w:rsidR="000A31B5" w:rsidRPr="003B7B43" w:rsidRDefault="000A31B5" w:rsidP="000A31B5">
      <w:r w:rsidRPr="003B7B43">
        <w:t xml:space="preserve">The network requested PDU Session Release procedure via W-5GAN access is the same as the network requested PDU Session Release Procedure specified in </w:t>
      </w:r>
      <w:r w:rsidR="0080156D" w:rsidRPr="003B7B43">
        <w:t>TS</w:t>
      </w:r>
      <w:r w:rsidR="0080156D">
        <w:t> </w:t>
      </w:r>
      <w:r w:rsidR="0080156D" w:rsidRPr="003B7B43">
        <w:t>23.502</w:t>
      </w:r>
      <w:r w:rsidR="0080156D">
        <w:t> </w:t>
      </w:r>
      <w:r w:rsidR="0080156D"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4" w:name="_Toc58925368"/>
      <w:r w:rsidRPr="003B7B43">
        <w:t>7.3.4</w:t>
      </w:r>
      <w:r w:rsidRPr="003B7B43">
        <w:tab/>
        <w:t>FN-RG</w:t>
      </w:r>
      <w:r>
        <w:t xml:space="preserve"> related</w:t>
      </w:r>
      <w:r w:rsidRPr="003B7B43">
        <w:t xml:space="preserve"> PDU Session Establishment via W-5GAN</w:t>
      </w:r>
      <w:bookmarkEnd w:id="134"/>
    </w:p>
    <w:p w14:paraId="091C31D6" w14:textId="616A7906" w:rsidR="000A31B5" w:rsidRPr="003B7B43" w:rsidRDefault="000A31B5" w:rsidP="000A31B5">
      <w:r w:rsidRPr="003B7B43">
        <w:t xml:space="preserve">The procedure below is based on the PDU Session Establishment procedure specified in </w:t>
      </w:r>
      <w:r w:rsidR="0080156D" w:rsidRPr="003B7B43">
        <w:t>TS</w:t>
      </w:r>
      <w:r w:rsidR="0080156D">
        <w:t> </w:t>
      </w:r>
      <w:r w:rsidR="0080156D" w:rsidRPr="003B7B43">
        <w:t>23.502</w:t>
      </w:r>
      <w:r w:rsidR="0080156D">
        <w:t> </w:t>
      </w:r>
      <w:r w:rsidR="0080156D"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5" type="#_x0000_t75" style="width:427.5pt;height:276pt" o:ole="">
            <v:imagedata r:id="rId51" o:title=""/>
          </v:shape>
          <o:OLEObject Type="Embed" ProgID="Visio.Drawing.15" ShapeID="_x0000_i1045" DrawAspect="Content" ObjectID="_1669539397" r:id="rId52"/>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00F14256"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80156D" w:rsidRPr="003B7B43">
        <w:t>TS</w:t>
      </w:r>
      <w:r w:rsidR="0080156D">
        <w:t> </w:t>
      </w:r>
      <w:r w:rsidR="0080156D" w:rsidRPr="003B7B43">
        <w:t>23.502</w:t>
      </w:r>
      <w:r w:rsidR="0080156D">
        <w:t> </w:t>
      </w:r>
      <w:r w:rsidR="0080156D" w:rsidRPr="003B7B43">
        <w:t>[</w:t>
      </w:r>
      <w:r w:rsidRPr="003B7B43">
        <w:t>3] clause 4.3.2.2.1 as input to select an UPF.</w:t>
      </w:r>
    </w:p>
    <w:p w14:paraId="35363BAD" w14:textId="023D2165" w:rsidR="000A31B5" w:rsidRPr="003B7B43" w:rsidRDefault="000A31B5" w:rsidP="000A31B5">
      <w:pPr>
        <w:pStyle w:val="B1"/>
      </w:pPr>
      <w:r w:rsidRPr="003B7B43">
        <w:t>2a.</w:t>
      </w:r>
      <w:r w:rsidRPr="003B7B43">
        <w:tab/>
        <w:t xml:space="preserve">The PDU session request is processed in the 5GC as per steps 2-11 of </w:t>
      </w:r>
      <w:r w:rsidR="0080156D" w:rsidRPr="003B7B43">
        <w:t>TS</w:t>
      </w:r>
      <w:r w:rsidR="0080156D">
        <w:t> </w:t>
      </w:r>
      <w:r w:rsidR="0080156D" w:rsidRPr="003B7B43">
        <w:t>23.502</w:t>
      </w:r>
      <w:r w:rsidR="0080156D">
        <w:t> </w:t>
      </w:r>
      <w:r w:rsidR="0080156D" w:rsidRPr="003B7B43">
        <w:t>[</w:t>
      </w:r>
      <w:r w:rsidRPr="003B7B43">
        <w:t xml:space="preserve">3] clause 4.3.2.2.1. These steps are for UPF selection and resource reservation/allocation in the UPF. </w:t>
      </w:r>
      <w:r>
        <w:t xml:space="preserve">With regard to </w:t>
      </w:r>
      <w:r w:rsidR="0080156D">
        <w:t>TS</w:t>
      </w:r>
      <w:r w:rsidR="0080156D">
        <w:t> </w:t>
      </w:r>
      <w:r w:rsidR="0080156D">
        <w:t>23.502</w:t>
      </w:r>
      <w:r w:rsidR="0080156D">
        <w:t> </w:t>
      </w:r>
      <w:r w:rsidR="0080156D">
        <w:t>[</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80156D">
        <w:t>TS</w:t>
      </w:r>
      <w:r w:rsidR="0080156D">
        <w:t> </w:t>
      </w:r>
      <w:r w:rsidR="0080156D">
        <w:t>23.502</w:t>
      </w:r>
      <w:r w:rsidR="0080156D">
        <w:t> </w:t>
      </w:r>
      <w:r w:rsidR="0080156D">
        <w:t>[</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41439C7F" w:rsidR="000A31B5" w:rsidRPr="003B7B43" w:rsidRDefault="000A31B5" w:rsidP="000A31B5">
      <w:pPr>
        <w:pStyle w:val="B1"/>
      </w:pPr>
      <w:r w:rsidRPr="003B7B43">
        <w:t>2b.</w:t>
      </w:r>
      <w:r w:rsidRPr="003B7B43">
        <w:tab/>
        <w:t xml:space="preserve">The SMF responds via AMF as defined in step 11 of clause 4.3.2.2.1 in </w:t>
      </w:r>
      <w:r w:rsidR="0080156D" w:rsidRPr="003B7B43">
        <w:t>TS</w:t>
      </w:r>
      <w:r w:rsidR="0080156D">
        <w:t> </w:t>
      </w:r>
      <w:r w:rsidR="0080156D" w:rsidRPr="003B7B43">
        <w:t>23.502</w:t>
      </w:r>
      <w:r w:rsidR="0080156D">
        <w:t> </w:t>
      </w:r>
      <w:r w:rsidR="0080156D"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80156D">
        <w:t>TS</w:t>
      </w:r>
      <w:r w:rsidR="0080156D">
        <w:t> </w:t>
      </w:r>
      <w:r w:rsidR="0080156D">
        <w:t>23.502</w:t>
      </w:r>
      <w:r w:rsidR="0080156D">
        <w:t> </w:t>
      </w:r>
      <w:r w:rsidR="0080156D">
        <w:t>[</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367F6048" w:rsidR="000A31B5" w:rsidRPr="003B7B43" w:rsidRDefault="000A31B5" w:rsidP="000A31B5">
      <w:pPr>
        <w:pStyle w:val="B1"/>
      </w:pPr>
      <w:r w:rsidRPr="003B7B43">
        <w:t>5.</w:t>
      </w:r>
      <w:r w:rsidRPr="003B7B43">
        <w:tab/>
        <w:t xml:space="preserve">The PDU session setup procedure is completed in 5GC. All steps after step 13 as specified in </w:t>
      </w:r>
      <w:r w:rsidR="0080156D" w:rsidRPr="003B7B43">
        <w:t>TS</w:t>
      </w:r>
      <w:r w:rsidR="0080156D">
        <w:t> </w:t>
      </w:r>
      <w:r w:rsidR="0080156D" w:rsidRPr="003B7B43">
        <w:t>23.502</w:t>
      </w:r>
      <w:r w:rsidR="0080156D">
        <w:t> </w:t>
      </w:r>
      <w:r w:rsidR="0080156D"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5" w:name="_Toc58925369"/>
      <w:r w:rsidRPr="003B7B43">
        <w:t>7.3.5</w:t>
      </w:r>
      <w:r w:rsidRPr="003B7B43">
        <w:tab/>
        <w:t>CN-initiated selective deactivation of UP connection of an existing PDU Session associated with W-5GAN Access</w:t>
      </w:r>
      <w:bookmarkEnd w:id="135"/>
    </w:p>
    <w:p w14:paraId="6E3F93A1" w14:textId="5742570D" w:rsidR="000A31B5" w:rsidRPr="003B7B43" w:rsidRDefault="000A31B5" w:rsidP="000A31B5">
      <w:r>
        <w:t xml:space="preserve">The procedure described in </w:t>
      </w:r>
      <w:r w:rsidR="0080156D">
        <w:t>TS</w:t>
      </w:r>
      <w:r w:rsidR="0080156D">
        <w:t> </w:t>
      </w:r>
      <w:r w:rsidR="0080156D">
        <w:t>23.502</w:t>
      </w:r>
      <w:r w:rsidR="0080156D">
        <w:t> </w:t>
      </w:r>
      <w:r w:rsidR="0080156D">
        <w:t>[</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6" w:name="_Toc58925370"/>
      <w:r>
        <w:t>7.3.6</w:t>
      </w:r>
      <w:r>
        <w:tab/>
        <w:t>FN-RG or Network Requested PDU Session Modification via W-5GAN</w:t>
      </w:r>
      <w:bookmarkEnd w:id="136"/>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37" w:name="_Toc58925371"/>
      <w:r>
        <w:t>7.3.7</w:t>
      </w:r>
      <w:r>
        <w:tab/>
        <w:t>FN-RG or Network Requested PDU Session Release via W-5GAN</w:t>
      </w:r>
      <w:bookmarkEnd w:id="137"/>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38" w:name="_Toc58925372"/>
      <w:r w:rsidRPr="003B7B43">
        <w:t>7.4</w:t>
      </w:r>
      <w:r w:rsidRPr="003B7B43">
        <w:tab/>
        <w:t>SMF and UPF interactions</w:t>
      </w:r>
      <w:bookmarkEnd w:id="138"/>
    </w:p>
    <w:p w14:paraId="74BE60A2" w14:textId="6AE725EC" w:rsidR="000A31B5" w:rsidRPr="003B7B43" w:rsidRDefault="000A31B5" w:rsidP="000A31B5">
      <w:r>
        <w:t xml:space="preserve">SMF and UPF interactions for 5G-RG and FN-RG follow the procedures defined in </w:t>
      </w:r>
      <w:r w:rsidR="0080156D">
        <w:t>TS</w:t>
      </w:r>
      <w:r w:rsidR="0080156D">
        <w:t> </w:t>
      </w:r>
      <w:r w:rsidR="0080156D">
        <w:t>23.502</w:t>
      </w:r>
      <w:r w:rsidR="0080156D">
        <w:t> </w:t>
      </w:r>
      <w:r w:rsidR="0080156D">
        <w:t>[</w:t>
      </w:r>
      <w:r>
        <w:t>3] clause 4.4.</w:t>
      </w:r>
    </w:p>
    <w:p w14:paraId="468E1479" w14:textId="77777777" w:rsidR="000A31B5" w:rsidRPr="003B7B43" w:rsidRDefault="000A31B5" w:rsidP="000A31B5">
      <w:pPr>
        <w:pStyle w:val="Heading2"/>
      </w:pPr>
      <w:bookmarkStart w:id="139" w:name="_Toc58925373"/>
      <w:r w:rsidRPr="003B7B43">
        <w:t>7.5</w:t>
      </w:r>
      <w:r w:rsidRPr="003B7B43">
        <w:tab/>
        <w:t>User Profile management procedures</w:t>
      </w:r>
      <w:bookmarkEnd w:id="139"/>
    </w:p>
    <w:p w14:paraId="53B435E8" w14:textId="75446994" w:rsidR="000A31B5" w:rsidRPr="003B7B43" w:rsidRDefault="000A31B5" w:rsidP="000A31B5">
      <w:r>
        <w:t xml:space="preserve">When 5G-RG or FN-RG is used, the User Profile management procedures in </w:t>
      </w:r>
      <w:r w:rsidR="0080156D">
        <w:t>TS</w:t>
      </w:r>
      <w:r w:rsidR="0080156D">
        <w:t> </w:t>
      </w:r>
      <w:r w:rsidR="0080156D">
        <w:t>23.502</w:t>
      </w:r>
      <w:r w:rsidR="0080156D">
        <w:t> </w:t>
      </w:r>
      <w:r w:rsidR="0080156D">
        <w:t>[</w:t>
      </w:r>
      <w:r>
        <w:t>3] clause 4.5 apply, with the differences described below:</w:t>
      </w:r>
    </w:p>
    <w:p w14:paraId="4384D7DA" w14:textId="58F9DDF5" w:rsidR="000A31B5" w:rsidRDefault="000A31B5" w:rsidP="000A31B5">
      <w:pPr>
        <w:pStyle w:val="B1"/>
      </w:pPr>
      <w:r>
        <w:t>-</w:t>
      </w:r>
      <w:r>
        <w:tab/>
        <w:t xml:space="preserve">The UE in </w:t>
      </w:r>
      <w:r w:rsidR="0080156D">
        <w:t>TS</w:t>
      </w:r>
      <w:r w:rsidR="0080156D">
        <w:t> </w:t>
      </w:r>
      <w:r w:rsidR="0080156D">
        <w:t>23.502</w:t>
      </w:r>
      <w:r w:rsidR="0080156D">
        <w:t> </w:t>
      </w:r>
      <w:r w:rsidR="0080156D">
        <w:t>[</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40" w:name="_Toc58925374"/>
      <w:r w:rsidRPr="003B7B43">
        <w:lastRenderedPageBreak/>
        <w:t>7.6</w:t>
      </w:r>
      <w:r w:rsidRPr="003B7B43">
        <w:tab/>
        <w:t>Handover procedure</w:t>
      </w:r>
      <w:bookmarkEnd w:id="140"/>
    </w:p>
    <w:p w14:paraId="0E025538" w14:textId="77777777" w:rsidR="000A31B5" w:rsidRPr="003B7B43" w:rsidRDefault="000A31B5" w:rsidP="000A31B5">
      <w:pPr>
        <w:pStyle w:val="Heading3"/>
      </w:pPr>
      <w:bookmarkStart w:id="141" w:name="_Toc58925375"/>
      <w:r w:rsidRPr="003B7B43">
        <w:t>7.6.1</w:t>
      </w:r>
      <w:r>
        <w:tab/>
      </w:r>
      <w:r w:rsidRPr="003B7B43">
        <w:t>General</w:t>
      </w:r>
      <w:bookmarkEnd w:id="141"/>
    </w:p>
    <w:p w14:paraId="0A8BEEC8" w14:textId="74D560B5" w:rsidR="000A31B5" w:rsidRDefault="000A31B5" w:rsidP="000A31B5">
      <w:r w:rsidRPr="003B7B43">
        <w:t xml:space="preserve">This clause includes the differences for </w:t>
      </w:r>
      <w:r>
        <w:t xml:space="preserve">5G-RG comparing to </w:t>
      </w:r>
      <w:r w:rsidR="0080156D">
        <w:t>TS</w:t>
      </w:r>
      <w:r w:rsidR="0080156D">
        <w:t> </w:t>
      </w:r>
      <w:r w:rsidR="0080156D">
        <w:t>23.502</w:t>
      </w:r>
      <w:r w:rsidR="0080156D">
        <w:t> </w:t>
      </w:r>
      <w:r w:rsidR="0080156D">
        <w:t>[</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2" w:name="_Toc58925376"/>
      <w:r w:rsidRPr="003B7B43">
        <w:t>7.6.2</w:t>
      </w:r>
      <w:r>
        <w:tab/>
      </w:r>
      <w:r w:rsidRPr="003B7B43">
        <w:t>Handover within NG-RAN</w:t>
      </w:r>
      <w:bookmarkEnd w:id="142"/>
    </w:p>
    <w:p w14:paraId="18712C89" w14:textId="5CAB143C" w:rsidR="000A31B5" w:rsidRPr="003B7B43" w:rsidRDefault="000A31B5" w:rsidP="000A31B5">
      <w:r>
        <w:t xml:space="preserve">If the 5G-RG is connected via FWA, the procedures in </w:t>
      </w:r>
      <w:r w:rsidR="0080156D">
        <w:t>TS</w:t>
      </w:r>
      <w:r w:rsidR="0080156D">
        <w:t> </w:t>
      </w:r>
      <w:r w:rsidR="0080156D">
        <w:t>23.502</w:t>
      </w:r>
      <w:r w:rsidR="0080156D">
        <w:t> </w:t>
      </w:r>
      <w:r w:rsidR="0080156D">
        <w:t>[</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3" w:name="_Toc58925377"/>
      <w:r w:rsidRPr="003B7B43">
        <w:rPr>
          <w:noProof/>
        </w:rPr>
        <w:t>7.6.3</w:t>
      </w:r>
      <w:r w:rsidRPr="003B7B43">
        <w:rPr>
          <w:noProof/>
        </w:rPr>
        <w:tab/>
        <w:t>Handover procedures between 3GPP access / 5GC and W-5GAN access</w:t>
      </w:r>
      <w:bookmarkEnd w:id="143"/>
    </w:p>
    <w:p w14:paraId="7A7333D6" w14:textId="77777777" w:rsidR="000A31B5" w:rsidRPr="003B7B43" w:rsidRDefault="000A31B5" w:rsidP="000A31B5">
      <w:pPr>
        <w:pStyle w:val="Heading4"/>
        <w:rPr>
          <w:lang w:eastAsia="ko-KR"/>
        </w:rPr>
      </w:pPr>
      <w:bookmarkStart w:id="144" w:name="_Toc58925378"/>
      <w:r w:rsidRPr="003B7B43">
        <w:rPr>
          <w:lang w:eastAsia="ko-KR"/>
        </w:rPr>
        <w:t>7.6.3.1</w:t>
      </w:r>
      <w:r w:rsidRPr="003B7B43">
        <w:rPr>
          <w:lang w:eastAsia="ko-KR"/>
        </w:rPr>
        <w:tab/>
        <w:t>Handover of a PDU Session procedure from W-5GAN access to 3GPP access</w:t>
      </w:r>
      <w:bookmarkEnd w:id="144"/>
    </w:p>
    <w:p w14:paraId="3098816B" w14:textId="49A3981C"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80156D">
        <w:rPr>
          <w:rFonts w:eastAsia="MS Mincho"/>
        </w:rPr>
        <w:t>TS</w:t>
      </w:r>
      <w:r w:rsidR="0080156D">
        <w:rPr>
          <w:rFonts w:eastAsia="MS Mincho"/>
        </w:rPr>
        <w:t> </w:t>
      </w:r>
      <w:r w:rsidR="0080156D">
        <w:rPr>
          <w:rFonts w:eastAsia="MS Mincho"/>
        </w:rPr>
        <w:t>23.502</w:t>
      </w:r>
      <w:r w:rsidR="0080156D">
        <w:rPr>
          <w:rFonts w:eastAsia="MS Mincho"/>
        </w:rPr>
        <w:t> </w:t>
      </w:r>
      <w:r w:rsidR="0080156D">
        <w:rPr>
          <w:rFonts w:eastAsia="MS Mincho"/>
        </w:rPr>
        <w:t>[</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6" type="#_x0000_t75" style="width:469.5pt;height:132.75pt" o:ole="">
            <v:imagedata r:id="rId53" o:title=""/>
          </v:shape>
          <o:OLEObject Type="Embed" ProgID="Visio.Drawing.11" ShapeID="_x0000_i1046" DrawAspect="Content" ObjectID="_1669539398" r:id="rId54"/>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9C0844B" w:rsidR="000A31B5" w:rsidRPr="003B7B43" w:rsidRDefault="000A31B5" w:rsidP="000A31B5">
      <w:pPr>
        <w:rPr>
          <w:lang w:eastAsia="ko-KR"/>
        </w:rPr>
      </w:pPr>
      <w:r>
        <w:rPr>
          <w:lang w:eastAsia="ko-KR"/>
        </w:rPr>
        <w:t xml:space="preserve">The Handover of a PDU Session procedure specified in </w:t>
      </w:r>
      <w:r w:rsidR="0080156D">
        <w:rPr>
          <w:lang w:eastAsia="ko-KR"/>
        </w:rPr>
        <w:t>TS</w:t>
      </w:r>
      <w:r w:rsidR="0080156D">
        <w:rPr>
          <w:lang w:eastAsia="ko-KR"/>
        </w:rPr>
        <w:t> </w:t>
      </w:r>
      <w:r w:rsidR="0080156D">
        <w:rPr>
          <w:lang w:eastAsia="ko-KR"/>
        </w:rPr>
        <w:t>23.502</w:t>
      </w:r>
      <w:r w:rsidR="0080156D">
        <w:rPr>
          <w:lang w:eastAsia="ko-KR"/>
        </w:rPr>
        <w:t> </w:t>
      </w:r>
      <w:r w:rsidR="0080156D">
        <w:rPr>
          <w:lang w:eastAsia="ko-KR"/>
        </w:rPr>
        <w:t>[</w:t>
      </w:r>
      <w:r>
        <w:rPr>
          <w:lang w:eastAsia="ko-KR"/>
        </w:rPr>
        <w:t>3] clause 4.9.2.1 applies with the following changes.</w:t>
      </w:r>
    </w:p>
    <w:p w14:paraId="5BB6B09B" w14:textId="2C974C12" w:rsidR="000A31B5" w:rsidRDefault="000A31B5" w:rsidP="000A31B5">
      <w:pPr>
        <w:pStyle w:val="B1"/>
      </w:pPr>
      <w:r>
        <w:t>1-2.</w:t>
      </w:r>
      <w:r>
        <w:tab/>
        <w:t xml:space="preserve">These steps are the same as steps 1-2 in </w:t>
      </w:r>
      <w:r w:rsidR="0080156D">
        <w:t>TS</w:t>
      </w:r>
      <w:r w:rsidR="0080156D">
        <w:t> </w:t>
      </w:r>
      <w:r w:rsidR="0080156D">
        <w:t>23.502</w:t>
      </w:r>
      <w:r w:rsidR="0080156D">
        <w:t> </w:t>
      </w:r>
      <w:r w:rsidR="0080156D">
        <w:t>[</w:t>
      </w:r>
      <w:r>
        <w:t>3] clause 4.9.2.1 with the difference that the UE is replaced by 5G-RG.</w:t>
      </w:r>
    </w:p>
    <w:p w14:paraId="0AA20BCB" w14:textId="3600E099" w:rsidR="000A31B5" w:rsidRDefault="000A31B5" w:rsidP="000A31B5">
      <w:pPr>
        <w:pStyle w:val="B1"/>
      </w:pPr>
      <w:r>
        <w:t>3.</w:t>
      </w:r>
      <w:r>
        <w:tab/>
        <w:t xml:space="preserve">The SMF executes the release of resources in W-5GAN access by performing steps 4 to 6 specified in clause 7.3.3, followed by step 7a specified in </w:t>
      </w:r>
      <w:r w:rsidR="0080156D">
        <w:t>TS</w:t>
      </w:r>
      <w:r w:rsidR="0080156D">
        <w:t> </w:t>
      </w:r>
      <w:r w:rsidR="0080156D">
        <w:t>23.502</w:t>
      </w:r>
      <w:r w:rsidR="0080156D">
        <w:t> </w:t>
      </w:r>
      <w:r w:rsidR="0080156D">
        <w:t>[</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80156D">
        <w:t>TS</w:t>
      </w:r>
      <w:r w:rsidR="0080156D">
        <w:t> </w:t>
      </w:r>
      <w:r w:rsidR="0080156D">
        <w:t>23.502</w:t>
      </w:r>
      <w:r w:rsidR="0080156D">
        <w:t> </w:t>
      </w:r>
      <w:r w:rsidR="0080156D">
        <w:t>[</w:t>
      </w:r>
      <w:r>
        <w:t xml:space="preserve">3], clause 4.3.4.2, the messages do not include the N1 SM container but only the N2 PDU Session Resource Release Command (resp. Response). Since the PDU Session is not to be released, the SMF shall not execute step 7b of </w:t>
      </w:r>
      <w:r w:rsidR="0080156D">
        <w:t>TS</w:t>
      </w:r>
      <w:r w:rsidR="0080156D">
        <w:t> </w:t>
      </w:r>
      <w:r w:rsidR="0080156D">
        <w:t>23.502</w:t>
      </w:r>
      <w:r w:rsidR="0080156D">
        <w:t> </w:t>
      </w:r>
      <w:r w:rsidR="0080156D">
        <w:t>[</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5" w:name="_Toc58925379"/>
      <w:r w:rsidRPr="003B7B43">
        <w:rPr>
          <w:lang w:eastAsia="ko-KR"/>
        </w:rPr>
        <w:lastRenderedPageBreak/>
        <w:t>7.6.3.2</w:t>
      </w:r>
      <w:r w:rsidRPr="003B7B43">
        <w:rPr>
          <w:lang w:eastAsia="ko-KR"/>
        </w:rPr>
        <w:tab/>
        <w:t>Handover of a PDU Session procedure from 3GPP to W-5GAN access</w:t>
      </w:r>
      <w:bookmarkEnd w:id="145"/>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7" type="#_x0000_t75" style="width:469.5pt;height:108pt" o:ole="">
            <v:imagedata r:id="rId55" o:title=""/>
          </v:shape>
          <o:OLEObject Type="Embed" ProgID="Visio.Drawing.11" ShapeID="_x0000_i1047" DrawAspect="Content" ObjectID="_1669539399" r:id="rId56"/>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00FAF025" w:rsidR="000A31B5" w:rsidRPr="003B7B43" w:rsidRDefault="000A31B5" w:rsidP="000A31B5">
      <w:pPr>
        <w:rPr>
          <w:lang w:eastAsia="ko-KR"/>
        </w:rPr>
      </w:pPr>
      <w:r>
        <w:rPr>
          <w:lang w:eastAsia="ko-KR"/>
        </w:rPr>
        <w:t xml:space="preserve">The Handover of a PDU Session procedure specified in </w:t>
      </w:r>
      <w:r w:rsidR="0080156D">
        <w:rPr>
          <w:lang w:eastAsia="ko-KR"/>
        </w:rPr>
        <w:t>TS</w:t>
      </w:r>
      <w:r w:rsidR="0080156D">
        <w:rPr>
          <w:lang w:eastAsia="ko-KR"/>
        </w:rPr>
        <w:t> </w:t>
      </w:r>
      <w:r w:rsidR="0080156D">
        <w:rPr>
          <w:lang w:eastAsia="ko-KR"/>
        </w:rPr>
        <w:t>23.502</w:t>
      </w:r>
      <w:r w:rsidR="0080156D">
        <w:rPr>
          <w:lang w:eastAsia="ko-KR"/>
        </w:rPr>
        <w:t> </w:t>
      </w:r>
      <w:r w:rsidR="0080156D">
        <w:rPr>
          <w:lang w:eastAsia="ko-KR"/>
        </w:rPr>
        <w:t>[</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581A1A95" w:rsidR="000A31B5" w:rsidRDefault="000A31B5" w:rsidP="000A31B5">
      <w:pPr>
        <w:pStyle w:val="B1"/>
        <w:rPr>
          <w:lang w:eastAsia="zh-CN"/>
        </w:rPr>
      </w:pPr>
      <w:r>
        <w:rPr>
          <w:lang w:eastAsia="zh-CN"/>
        </w:rPr>
        <w:t>3</w:t>
      </w:r>
      <w:r>
        <w:rPr>
          <w:lang w:eastAsia="zh-CN"/>
        </w:rPr>
        <w:tab/>
        <w:t xml:space="preserve">This step is the same as step 3 in </w:t>
      </w:r>
      <w:r w:rsidR="0080156D">
        <w:rPr>
          <w:lang w:eastAsia="zh-CN"/>
        </w:rPr>
        <w:t>TS</w:t>
      </w:r>
      <w:r w:rsidR="0080156D">
        <w:rPr>
          <w:lang w:eastAsia="zh-CN"/>
        </w:rPr>
        <w:t> </w:t>
      </w:r>
      <w:r w:rsidR="0080156D">
        <w:rPr>
          <w:lang w:eastAsia="zh-CN"/>
        </w:rPr>
        <w:t>23.502</w:t>
      </w:r>
      <w:r w:rsidR="0080156D">
        <w:rPr>
          <w:lang w:eastAsia="zh-CN"/>
        </w:rPr>
        <w:t> </w:t>
      </w:r>
      <w:r w:rsidR="0080156D">
        <w:rPr>
          <w:lang w:eastAsia="zh-CN"/>
        </w:rPr>
        <w:t>[</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6" w:name="_Toc58925380"/>
      <w:r w:rsidRPr="003B7B43">
        <w:rPr>
          <w:noProof/>
        </w:rPr>
        <w:t>7.6.4</w:t>
      </w:r>
      <w:r w:rsidRPr="003B7B43">
        <w:rPr>
          <w:noProof/>
        </w:rPr>
        <w:tab/>
        <w:t>Handover procedures between 3GPPaccess / EPS and W-5GAN/5GC access</w:t>
      </w:r>
      <w:bookmarkEnd w:id="146"/>
    </w:p>
    <w:p w14:paraId="69ABF820" w14:textId="77777777" w:rsidR="000A31B5" w:rsidRPr="003B7B43" w:rsidRDefault="000A31B5" w:rsidP="000A31B5">
      <w:pPr>
        <w:pStyle w:val="Heading4"/>
      </w:pPr>
      <w:bookmarkStart w:id="147" w:name="_Toc58925381"/>
      <w:r w:rsidRPr="003B7B43">
        <w:t>7.6.4.1</w:t>
      </w:r>
      <w:r w:rsidRPr="003B7B43">
        <w:tab/>
        <w:t xml:space="preserve">Handover from 3GPP access / EPS to </w:t>
      </w:r>
      <w:r w:rsidRPr="003B7B43">
        <w:rPr>
          <w:noProof/>
        </w:rPr>
        <w:t>W-5GAN / 5GC</w:t>
      </w:r>
      <w:bookmarkEnd w:id="147"/>
    </w:p>
    <w:p w14:paraId="055AC290" w14:textId="77777777" w:rsidR="000A31B5" w:rsidRPr="003B7B43" w:rsidRDefault="000A31B5" w:rsidP="000A31B5">
      <w:pPr>
        <w:pStyle w:val="TH"/>
      </w:pPr>
      <w:r w:rsidRPr="003B7B43">
        <w:object w:dxaOrig="14721" w:dyaOrig="10791" w14:anchorId="36A000D0">
          <v:shape id="_x0000_i1048" type="#_x0000_t75" style="width:460.5pt;height:191.25pt" o:ole="">
            <v:imagedata r:id="rId57" o:title="" cropbottom="30093f" cropright="2811f"/>
          </v:shape>
          <o:OLEObject Type="Embed" ProgID="Visio.Drawing.11" ShapeID="_x0000_i1048" DrawAspect="Content" ObjectID="_1669539400" r:id="rId58"/>
        </w:object>
      </w:r>
    </w:p>
    <w:p w14:paraId="05E6C71D" w14:textId="77777777" w:rsidR="000A31B5" w:rsidRPr="003B7B43" w:rsidRDefault="000A31B5" w:rsidP="000A31B5">
      <w:pPr>
        <w:pStyle w:val="TF"/>
      </w:pPr>
      <w:r w:rsidRPr="003B7B43">
        <w:t>Figure 7.6.4.1-1: Handover from EPS to W-5GAN/5GC</w:t>
      </w:r>
    </w:p>
    <w:p w14:paraId="01714AE0" w14:textId="3FF2FE5D" w:rsidR="000A31B5" w:rsidRPr="003B7B43" w:rsidRDefault="000A31B5" w:rsidP="000A31B5">
      <w:pPr>
        <w:rPr>
          <w:lang w:eastAsia="ko-KR"/>
        </w:rPr>
      </w:pPr>
      <w:r>
        <w:rPr>
          <w:lang w:eastAsia="ko-KR"/>
        </w:rPr>
        <w:t xml:space="preserve">The procedure specified in </w:t>
      </w:r>
      <w:r w:rsidR="0080156D">
        <w:rPr>
          <w:lang w:eastAsia="ko-KR"/>
        </w:rPr>
        <w:t>TS</w:t>
      </w:r>
      <w:r w:rsidR="0080156D">
        <w:rPr>
          <w:lang w:eastAsia="ko-KR"/>
        </w:rPr>
        <w:t> </w:t>
      </w:r>
      <w:r w:rsidR="0080156D">
        <w:rPr>
          <w:lang w:eastAsia="ko-KR"/>
        </w:rPr>
        <w:t>23.502</w:t>
      </w:r>
      <w:r w:rsidR="0080156D">
        <w:rPr>
          <w:lang w:eastAsia="ko-KR"/>
        </w:rPr>
        <w:t> </w:t>
      </w:r>
      <w:r w:rsidR="0080156D">
        <w:rPr>
          <w:lang w:eastAsia="ko-KR"/>
        </w:rPr>
        <w:t>[</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6ECA377" w:rsidR="000A31B5" w:rsidRDefault="000A31B5" w:rsidP="000A31B5">
      <w:pPr>
        <w:pStyle w:val="B1"/>
      </w:pPr>
      <w:r>
        <w:t>3.</w:t>
      </w:r>
      <w:r>
        <w:tab/>
        <w:t xml:space="preserve">This step is the same as step 3 in </w:t>
      </w:r>
      <w:r w:rsidR="0080156D">
        <w:t>TS</w:t>
      </w:r>
      <w:r w:rsidR="0080156D">
        <w:t> </w:t>
      </w:r>
      <w:r w:rsidR="0080156D">
        <w:t>23.502</w:t>
      </w:r>
      <w:r w:rsidR="0080156D">
        <w:t> </w:t>
      </w:r>
      <w:r w:rsidR="0080156D">
        <w:t>[</w:t>
      </w:r>
      <w:r>
        <w:t>3], clause 4.11.3.1.</w:t>
      </w:r>
    </w:p>
    <w:p w14:paraId="4A257CFE" w14:textId="77777777" w:rsidR="000A31B5" w:rsidRPr="003B7B43" w:rsidRDefault="000A31B5" w:rsidP="000A31B5">
      <w:pPr>
        <w:pStyle w:val="Heading4"/>
      </w:pPr>
      <w:bookmarkStart w:id="148" w:name="_Toc58925382"/>
      <w:r w:rsidRPr="003B7B43">
        <w:t>7.6.4.2</w:t>
      </w:r>
      <w:r w:rsidRPr="003B7B43">
        <w:tab/>
        <w:t>Handover from W-5GAN / 5GC access to 3GPP-access / EPS</w:t>
      </w:r>
      <w:bookmarkEnd w:id="148"/>
    </w:p>
    <w:p w14:paraId="1B38EDF3" w14:textId="77777777" w:rsidR="000A31B5" w:rsidRPr="003B7B43" w:rsidRDefault="000A31B5" w:rsidP="000A31B5">
      <w:pPr>
        <w:pStyle w:val="TH"/>
      </w:pPr>
      <w:r w:rsidRPr="003B7B43">
        <w:rPr>
          <w:noProof/>
        </w:rPr>
        <w:object w:dxaOrig="14721" w:dyaOrig="10791" w14:anchorId="334C0D0C">
          <v:shape id="_x0000_i1049" type="#_x0000_t75" style="width:453pt;height:154.5pt" o:ole="">
            <v:imagedata r:id="rId59" o:title="" cropbottom="36839f" cropright="3783f"/>
          </v:shape>
          <o:OLEObject Type="Embed" ProgID="Visio.Drawing.11" ShapeID="_x0000_i1049" DrawAspect="Content" ObjectID="_1669539401" r:id="rId60"/>
        </w:object>
      </w:r>
    </w:p>
    <w:p w14:paraId="720D364D" w14:textId="77777777" w:rsidR="000A31B5" w:rsidRPr="003B7B43" w:rsidRDefault="000A31B5" w:rsidP="000A31B5">
      <w:pPr>
        <w:pStyle w:val="TF"/>
      </w:pPr>
      <w:r w:rsidRPr="003B7B43">
        <w:t>Figure 7.6.4.2-1: Handover from W-5GAN/5GC to EPS</w:t>
      </w:r>
    </w:p>
    <w:p w14:paraId="7FE91C8F" w14:textId="69D97C62"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80156D">
        <w:t>TS</w:t>
      </w:r>
      <w:r w:rsidR="0080156D">
        <w:t> </w:t>
      </w:r>
      <w:r w:rsidR="0080156D">
        <w:t>23.502</w:t>
      </w:r>
      <w:r w:rsidR="0080156D">
        <w:t> </w:t>
      </w:r>
      <w:r w:rsidR="0080156D">
        <w:t>[</w:t>
      </w:r>
      <w:r>
        <w:t>3], clause 4.3.2.2.1, the PGW-C+SMF sends the FQDN related to the S5/S8 interface to the HSS+UDM which stores it.</w:t>
      </w:r>
    </w:p>
    <w:p w14:paraId="2CF98C11" w14:textId="3EC94369" w:rsidR="000A31B5" w:rsidRDefault="000A31B5" w:rsidP="000A31B5">
      <w:pPr>
        <w:pStyle w:val="B1"/>
      </w:pPr>
      <w:r>
        <w:t>1.</w:t>
      </w:r>
      <w:r>
        <w:tab/>
        <w:t xml:space="preserve">If the UE is not attached to EPC/E-UTRAN, the UE initiates Handover Attach procedure in E-UTRAN as described in </w:t>
      </w:r>
      <w:r w:rsidR="0080156D">
        <w:t>TS</w:t>
      </w:r>
      <w:r w:rsidR="0080156D">
        <w:t> </w:t>
      </w:r>
      <w:r w:rsidR="0080156D">
        <w:t>23.401</w:t>
      </w:r>
      <w:r w:rsidR="0080156D">
        <w:t> </w:t>
      </w:r>
      <w:r w:rsidR="0080156D">
        <w:t>[</w:t>
      </w:r>
      <w:r>
        <w:t>24] for a non-3GPP to EPS handover with "Handover" indication, except note 17.</w:t>
      </w:r>
    </w:p>
    <w:p w14:paraId="7C7F343A" w14:textId="090C58C7" w:rsidR="000A31B5" w:rsidRPr="003B7B43" w:rsidRDefault="000A31B5" w:rsidP="000A31B5">
      <w:pPr>
        <w:pStyle w:val="B1"/>
      </w:pPr>
      <w:r>
        <w:tab/>
        <w:t xml:space="preserve">If the UE is attached in EPC/E-UTRAN, the UE initiates the PDN Connection establishment with "Handover" indication procedure as described in </w:t>
      </w:r>
      <w:r w:rsidR="0080156D">
        <w:t>TS</w:t>
      </w:r>
      <w:r w:rsidR="0080156D">
        <w:t> </w:t>
      </w:r>
      <w:r w:rsidR="0080156D">
        <w:t>23.401</w:t>
      </w:r>
      <w:r w:rsidR="0080156D">
        <w:t> </w:t>
      </w:r>
      <w:r w:rsidR="0080156D">
        <w:t>[</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49" w:name="_Toc58925383"/>
      <w:r w:rsidRPr="003B7B43">
        <w:t>7.7</w:t>
      </w:r>
      <w:r w:rsidRPr="003B7B43">
        <w:tab/>
        <w:t>Support of specific services</w:t>
      </w:r>
      <w:bookmarkEnd w:id="149"/>
    </w:p>
    <w:p w14:paraId="73778C53" w14:textId="77777777" w:rsidR="000A31B5" w:rsidRPr="003B7B43" w:rsidRDefault="000A31B5" w:rsidP="000A31B5">
      <w:pPr>
        <w:pStyle w:val="Heading3"/>
      </w:pPr>
      <w:bookmarkStart w:id="150" w:name="_Toc58925384"/>
      <w:r w:rsidRPr="003B7B43">
        <w:t>7.7.0</w:t>
      </w:r>
      <w:r w:rsidRPr="003B7B43">
        <w:tab/>
        <w:t>General</w:t>
      </w:r>
      <w:bookmarkEnd w:id="150"/>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51" w:name="_Toc58925385"/>
      <w:r w:rsidRPr="003B7B43">
        <w:t>7.7.1</w:t>
      </w:r>
      <w:r w:rsidRPr="003B7B43">
        <w:tab/>
        <w:t>IPTV</w:t>
      </w:r>
      <w:bookmarkEnd w:id="151"/>
    </w:p>
    <w:p w14:paraId="7C91DE51" w14:textId="77777777" w:rsidR="000A31B5" w:rsidRPr="003B7B43" w:rsidRDefault="000A31B5" w:rsidP="000A31B5">
      <w:pPr>
        <w:pStyle w:val="Heading4"/>
      </w:pPr>
      <w:bookmarkStart w:id="152" w:name="_Toc58925386"/>
      <w:r w:rsidRPr="003B7B43">
        <w:t>7.7.1.1</w:t>
      </w:r>
      <w:r>
        <w:tab/>
        <w:t>Overview</w:t>
      </w:r>
      <w:bookmarkEnd w:id="152"/>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3" w:name="_Toc58925387"/>
      <w:r w:rsidRPr="003B7B43">
        <w:t>7.7.1.1.1</w:t>
      </w:r>
      <w:r w:rsidRPr="003B7B43">
        <w:tab/>
        <w:t>Registration and PDU Session Establishment procedure for IPTV</w:t>
      </w:r>
      <w:bookmarkEnd w:id="153"/>
    </w:p>
    <w:p w14:paraId="7C508F48" w14:textId="332B8A16" w:rsidR="000A31B5" w:rsidRPr="003B7B43" w:rsidRDefault="000A31B5" w:rsidP="000A31B5">
      <w:r w:rsidRPr="003B7B43">
        <w:t xml:space="preserve">5G-RG perform Registration procedure described in clause 4.2.2.2.2 of </w:t>
      </w:r>
      <w:r w:rsidR="0080156D" w:rsidRPr="003B7B43">
        <w:t>TS</w:t>
      </w:r>
      <w:r w:rsidR="0080156D">
        <w:t> </w:t>
      </w:r>
      <w:r w:rsidR="0080156D" w:rsidRPr="003B7B43">
        <w:t>23.502</w:t>
      </w:r>
      <w:r w:rsidR="0080156D">
        <w:t> </w:t>
      </w:r>
      <w:r w:rsidR="0080156D"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2E7AE1F9" w:rsidR="000A31B5" w:rsidRPr="003B7B43" w:rsidRDefault="000A31B5" w:rsidP="000A31B5">
      <w:r w:rsidRPr="003B7B43">
        <w:t xml:space="preserve">5G-RG perform PDU Session establishment procedure described in clause 4.3.2.2.1 of </w:t>
      </w:r>
      <w:r w:rsidR="0080156D" w:rsidRPr="003B7B43">
        <w:t>TS</w:t>
      </w:r>
      <w:r w:rsidR="0080156D">
        <w:t> </w:t>
      </w:r>
      <w:r w:rsidR="0080156D" w:rsidRPr="003B7B43">
        <w:t>23.502</w:t>
      </w:r>
      <w:r w:rsidR="0080156D">
        <w:t> </w:t>
      </w:r>
      <w:r w:rsidR="0080156D"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23750F65" w:rsidR="000A31B5" w:rsidRPr="003B7B43" w:rsidRDefault="000A31B5" w:rsidP="000A31B5">
      <w:pPr>
        <w:pStyle w:val="B1"/>
      </w:pPr>
      <w:r w:rsidRPr="003B7B43">
        <w:t>-</w:t>
      </w:r>
      <w:r w:rsidRPr="003B7B43">
        <w:tab/>
        <w:t>In step 1 of clause 4.3.2.2.1</w:t>
      </w:r>
      <w:r>
        <w:t xml:space="preserve"> of </w:t>
      </w:r>
      <w:r w:rsidR="0080156D">
        <w:t>TS</w:t>
      </w:r>
      <w:r w:rsidR="0080156D">
        <w:t> </w:t>
      </w:r>
      <w:r w:rsidR="0080156D">
        <w:t>23.502</w:t>
      </w:r>
      <w:r w:rsidR="0080156D">
        <w:t> </w:t>
      </w:r>
      <w:r w:rsidR="0080156D">
        <w:t>[</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7B6BE5A1" w:rsidR="000A31B5" w:rsidRPr="003B7B43" w:rsidRDefault="000A31B5" w:rsidP="000A31B5">
      <w:pPr>
        <w:pStyle w:val="B1"/>
      </w:pPr>
      <w:r w:rsidRPr="003B7B43">
        <w:t>-</w:t>
      </w:r>
      <w:r w:rsidRPr="003B7B43">
        <w:tab/>
        <w:t>In step 7b and 9 of clause 4.3.2.2.1</w:t>
      </w:r>
      <w:r>
        <w:t xml:space="preserve"> of </w:t>
      </w:r>
      <w:r w:rsidR="0080156D">
        <w:t>TS</w:t>
      </w:r>
      <w:r w:rsidR="0080156D">
        <w:t> </w:t>
      </w:r>
      <w:r w:rsidR="0080156D">
        <w:t>23.502</w:t>
      </w:r>
      <w:r w:rsidR="0080156D">
        <w:t> </w:t>
      </w:r>
      <w:r w:rsidR="0080156D">
        <w:t>[</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239480B"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80156D">
        <w:t>TS</w:t>
      </w:r>
      <w:r w:rsidR="0080156D">
        <w:t> </w:t>
      </w:r>
      <w:r w:rsidR="0080156D">
        <w:t>23.502</w:t>
      </w:r>
      <w:r w:rsidR="0080156D">
        <w:t> </w:t>
      </w:r>
      <w:r w:rsidR="0080156D">
        <w:t>[</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4" w:name="_Toc58925388"/>
      <w:r w:rsidRPr="003B7B43">
        <w:lastRenderedPageBreak/>
        <w:t>7.7.1.1.2</w:t>
      </w:r>
      <w:r w:rsidRPr="003B7B43">
        <w:tab/>
        <w:t>IPTV Access procedure</w:t>
      </w:r>
      <w:bookmarkEnd w:id="154"/>
    </w:p>
    <w:p w14:paraId="761AC69D" w14:textId="793413DB"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80156D" w:rsidRPr="003B7B43">
        <w:t>TS</w:t>
      </w:r>
      <w:r w:rsidR="0080156D">
        <w:t> </w:t>
      </w:r>
      <w:r w:rsidR="0080156D" w:rsidRPr="003B7B43">
        <w:t>23.501</w:t>
      </w:r>
      <w:r w:rsidR="0080156D">
        <w:t> </w:t>
      </w:r>
      <w:r w:rsidR="0080156D"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5" w:name="_Toc58925389"/>
      <w:r w:rsidRPr="003B7B43">
        <w:t>7.7.1.1.3</w:t>
      </w:r>
      <w:r w:rsidRPr="003B7B43">
        <w:tab/>
        <w:t>Unicast/Multicast Packets transmission procedure</w:t>
      </w:r>
      <w:bookmarkEnd w:id="155"/>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0" type="#_x0000_t75" style="width:481.5pt;height:138.75pt" o:ole="">
            <v:imagedata r:id="rId61" o:title=""/>
          </v:shape>
          <o:OLEObject Type="Embed" ProgID="Visio.Drawing.15" ShapeID="_x0000_i1050" DrawAspect="Content" ObjectID="_1669539402" r:id="rId62"/>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54AC6A8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80156D">
        <w:t>TS</w:t>
      </w:r>
      <w:r w:rsidR="0080156D">
        <w:t> </w:t>
      </w:r>
      <w:r w:rsidR="0080156D">
        <w:t>23.502</w:t>
      </w:r>
      <w:r w:rsidR="0080156D">
        <w:t> </w:t>
      </w:r>
      <w:r w:rsidR="0080156D">
        <w:t>[</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1" type="#_x0000_t75" style="width:480pt;height:146.25pt" o:ole="">
            <v:imagedata r:id="rId63" o:title=""/>
          </v:shape>
          <o:OLEObject Type="Embed" ProgID="Visio.Drawing.15" ShapeID="_x0000_i1051" DrawAspect="Content" ObjectID="_1669539403" r:id="rId64"/>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6669930"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80156D">
        <w:t>TS</w:t>
      </w:r>
      <w:r w:rsidR="0080156D">
        <w:t> </w:t>
      </w:r>
      <w:r w:rsidR="0080156D">
        <w:t>23.502</w:t>
      </w:r>
      <w:r w:rsidR="0080156D">
        <w:t> </w:t>
      </w:r>
      <w:r w:rsidR="0080156D">
        <w:t>[</w:t>
      </w:r>
      <w:r>
        <w:t>3] clause 4.16.5) reporting to the PCF the corresponding IP Multicast addressing information.</w:t>
      </w:r>
    </w:p>
    <w:p w14:paraId="4D7025F9" w14:textId="77777777" w:rsidR="000A31B5" w:rsidRPr="003B7B43" w:rsidRDefault="000A31B5" w:rsidP="000A31B5">
      <w:pPr>
        <w:pStyle w:val="Heading5"/>
      </w:pPr>
      <w:bookmarkStart w:id="156" w:name="_Toc58925390"/>
      <w:r w:rsidRPr="003B7B43">
        <w:t>7.7.1.1.4</w:t>
      </w:r>
      <w:r w:rsidRPr="003B7B43">
        <w:tab/>
        <w:t>AF request to provision Multicast Access Control List information into UDR</w:t>
      </w:r>
      <w:bookmarkEnd w:id="156"/>
    </w:p>
    <w:p w14:paraId="626D96CC" w14:textId="77777777" w:rsidR="000A31B5" w:rsidRPr="003B7B43" w:rsidRDefault="000A31B5" w:rsidP="000A31B5">
      <w:pPr>
        <w:pStyle w:val="TH"/>
      </w:pPr>
      <w:r w:rsidRPr="003B7B43">
        <w:t xml:space="preserve"> </w:t>
      </w:r>
      <w:r w:rsidRPr="003B7B43">
        <w:object w:dxaOrig="5641" w:dyaOrig="5965" w14:anchorId="532EC34B">
          <v:shape id="_x0000_i1052" type="#_x0000_t75" style="width:282.75pt;height:298.5pt" o:ole="">
            <v:imagedata r:id="rId65" o:title=""/>
          </v:shape>
          <o:OLEObject Type="Embed" ProgID="Visio.Drawing.11" ShapeID="_x0000_i1052" DrawAspect="Content" ObjectID="_1669539404" r:id="rId66"/>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5E5CEEBA"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80156D">
        <w:t>TS</w:t>
      </w:r>
      <w:r w:rsidR="0080156D">
        <w:t> </w:t>
      </w:r>
      <w:r w:rsidR="0080156D">
        <w:t>23.502</w:t>
      </w:r>
      <w:r w:rsidR="0080156D">
        <w:t> </w:t>
      </w:r>
      <w:r w:rsidR="0080156D">
        <w:t>[</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1A542B8C"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80156D">
        <w:t>TS</w:t>
      </w:r>
      <w:r w:rsidR="0080156D">
        <w:t> </w:t>
      </w:r>
      <w:r w:rsidR="0080156D">
        <w:t>23.502</w:t>
      </w:r>
      <w:r w:rsidR="0080156D">
        <w:t> </w:t>
      </w:r>
      <w:r w:rsidR="0080156D">
        <w:t>[</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57" w:name="_Toc58925391"/>
      <w:r w:rsidRPr="003B7B43">
        <w:t>8</w:t>
      </w:r>
      <w:r w:rsidRPr="003B7B43">
        <w:tab/>
        <w:t>Network Function services</w:t>
      </w:r>
      <w:bookmarkEnd w:id="157"/>
    </w:p>
    <w:p w14:paraId="76D4E84E" w14:textId="77777777" w:rsidR="000A31B5" w:rsidRPr="003B7B43" w:rsidRDefault="000A31B5" w:rsidP="000A31B5">
      <w:pPr>
        <w:pStyle w:val="Heading2"/>
      </w:pPr>
      <w:bookmarkStart w:id="158" w:name="_Toc58925392"/>
      <w:r w:rsidRPr="003B7B43">
        <w:t>8.0</w:t>
      </w:r>
      <w:r w:rsidRPr="003B7B43">
        <w:tab/>
        <w:t>General</w:t>
      </w:r>
      <w:bookmarkEnd w:id="158"/>
    </w:p>
    <w:p w14:paraId="60E0E25C" w14:textId="23719179" w:rsidR="000A31B5" w:rsidRPr="003B7B43" w:rsidRDefault="000A31B5" w:rsidP="000A31B5">
      <w:r w:rsidRPr="003B7B43">
        <w:t xml:space="preserve">This clause specifies the delta related to Network Function services description defined in </w:t>
      </w:r>
      <w:r w:rsidR="0080156D" w:rsidRPr="003B7B43">
        <w:t>TS</w:t>
      </w:r>
      <w:r w:rsidR="0080156D">
        <w:t> </w:t>
      </w:r>
      <w:r w:rsidR="0080156D" w:rsidRPr="003B7B43">
        <w:t>23.502</w:t>
      </w:r>
      <w:r w:rsidR="0080156D">
        <w:t> </w:t>
      </w:r>
      <w:r w:rsidR="0080156D" w:rsidRPr="003B7B43">
        <w:t>[</w:t>
      </w:r>
      <w:r w:rsidRPr="003B7B43">
        <w:t>3] clause 5.2</w:t>
      </w:r>
      <w:r>
        <w:t xml:space="preserve">. For 5G RG in FWA mode </w:t>
      </w:r>
      <w:r w:rsidR="0080156D">
        <w:t>TS</w:t>
      </w:r>
      <w:r w:rsidR="0080156D">
        <w:t> </w:t>
      </w:r>
      <w:r w:rsidR="0080156D">
        <w:t>23.502</w:t>
      </w:r>
      <w:r w:rsidR="0080156D">
        <w:t> </w:t>
      </w:r>
      <w:r w:rsidR="0080156D">
        <w:t>[</w:t>
      </w:r>
      <w:r>
        <w:t>3] clause 5.2 applies</w:t>
      </w:r>
      <w:r w:rsidRPr="003B7B43">
        <w:t>.</w:t>
      </w:r>
    </w:p>
    <w:p w14:paraId="2E58BE29" w14:textId="77777777" w:rsidR="000A31B5" w:rsidRPr="003B7B43" w:rsidRDefault="000A31B5" w:rsidP="000A31B5">
      <w:pPr>
        <w:pStyle w:val="Heading2"/>
      </w:pPr>
      <w:bookmarkStart w:id="159" w:name="_Toc58925393"/>
      <w:r w:rsidRPr="003B7B43">
        <w:lastRenderedPageBreak/>
        <w:t>8.1</w:t>
      </w:r>
      <w:r w:rsidRPr="003B7B43">
        <w:tab/>
        <w:t>UDM Services</w:t>
      </w:r>
      <w:bookmarkEnd w:id="159"/>
    </w:p>
    <w:p w14:paraId="1D840376" w14:textId="77777777" w:rsidR="000A31B5" w:rsidRPr="003B7B43" w:rsidRDefault="000A31B5" w:rsidP="000A31B5">
      <w:pPr>
        <w:pStyle w:val="Heading3"/>
      </w:pPr>
      <w:bookmarkStart w:id="160" w:name="_Toc58925394"/>
      <w:r w:rsidRPr="003B7B43">
        <w:t>8.1.1</w:t>
      </w:r>
      <w:r w:rsidRPr="003B7B43">
        <w:tab/>
        <w:t>Nudm_SubscriberDataManagement (SDM) Service</w:t>
      </w:r>
      <w:bookmarkEnd w:id="160"/>
    </w:p>
    <w:p w14:paraId="6C85942A" w14:textId="77777777" w:rsidR="000A31B5" w:rsidRPr="003B7B43" w:rsidRDefault="000A31B5" w:rsidP="000A31B5">
      <w:pPr>
        <w:pStyle w:val="Heading4"/>
      </w:pPr>
      <w:bookmarkStart w:id="161" w:name="_Toc58925395"/>
      <w:r w:rsidRPr="003B7B43">
        <w:t>8.1.1.1</w:t>
      </w:r>
      <w:r w:rsidRPr="003B7B43">
        <w:tab/>
        <w:t>General</w:t>
      </w:r>
      <w:bookmarkEnd w:id="161"/>
    </w:p>
    <w:p w14:paraId="5B920857" w14:textId="180635F6" w:rsidR="000A31B5" w:rsidRPr="003B7B43" w:rsidRDefault="000A31B5" w:rsidP="000A31B5">
      <w:r w:rsidRPr="003B7B43">
        <w:t xml:space="preserve">In addition to the Subscription data types used in the Nudm_SubscriberDataManagement Service, as defined in Table 5.2.3.3.1-1 of </w:t>
      </w:r>
      <w:r w:rsidR="0080156D" w:rsidRPr="003B7B43">
        <w:t>TS</w:t>
      </w:r>
      <w:r w:rsidR="0080156D">
        <w:t> </w:t>
      </w:r>
      <w:r w:rsidR="0080156D" w:rsidRPr="003B7B43">
        <w:t>23.502</w:t>
      </w:r>
      <w:r w:rsidR="0080156D">
        <w:t> </w:t>
      </w:r>
      <w:r w:rsidR="0080156D"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6D5B372E" w:rsidR="000A31B5" w:rsidRPr="003B7B43" w:rsidRDefault="000A31B5" w:rsidP="000A31B5">
      <w:r>
        <w:t xml:space="preserve">In the case of Wireline access, the Forbidden area information within Table 5.2.3.3.1-1 of </w:t>
      </w:r>
      <w:r w:rsidR="0080156D">
        <w:t>TS</w:t>
      </w:r>
      <w:r w:rsidR="0080156D">
        <w:t> </w:t>
      </w:r>
      <w:r w:rsidR="0080156D">
        <w:t>23.502</w:t>
      </w:r>
      <w:r w:rsidR="0080156D">
        <w:t> </w:t>
      </w:r>
      <w:r w:rsidR="0080156D">
        <w:t>[</w:t>
      </w:r>
      <w:r>
        <w:t>3] may correspond to a (set of) allowed Global Line ID.</w:t>
      </w:r>
    </w:p>
    <w:p w14:paraId="2C8B282A" w14:textId="77777777" w:rsidR="000A31B5" w:rsidRPr="003B7B43" w:rsidRDefault="000A31B5" w:rsidP="000A31B5">
      <w:pPr>
        <w:pStyle w:val="Heading2"/>
      </w:pPr>
      <w:bookmarkStart w:id="162" w:name="_Toc58925396"/>
      <w:r w:rsidRPr="003B7B43">
        <w:t>8.2</w:t>
      </w:r>
      <w:r>
        <w:tab/>
        <w:t>Void</w:t>
      </w:r>
      <w:bookmarkEnd w:id="162"/>
    </w:p>
    <w:p w14:paraId="7190AF58" w14:textId="77777777" w:rsidR="000A31B5" w:rsidRPr="003B7B43" w:rsidRDefault="000A31B5" w:rsidP="000A31B5"/>
    <w:p w14:paraId="56A3A5DF" w14:textId="77777777" w:rsidR="000A31B5" w:rsidRPr="003B7B43" w:rsidRDefault="000A31B5" w:rsidP="000A31B5">
      <w:pPr>
        <w:pStyle w:val="Heading2"/>
      </w:pPr>
      <w:bookmarkStart w:id="163" w:name="_Toc58925397"/>
      <w:r w:rsidRPr="003B7B43">
        <w:t>8.3</w:t>
      </w:r>
      <w:r w:rsidRPr="003B7B43">
        <w:tab/>
        <w:t>BSF Services</w:t>
      </w:r>
      <w:bookmarkEnd w:id="163"/>
    </w:p>
    <w:p w14:paraId="5F1F5339" w14:textId="77777777" w:rsidR="000A31B5" w:rsidRPr="003B7B43" w:rsidRDefault="000A31B5" w:rsidP="000A31B5">
      <w:pPr>
        <w:pStyle w:val="Heading3"/>
      </w:pPr>
      <w:bookmarkStart w:id="164" w:name="_Toc58925398"/>
      <w:r w:rsidRPr="003B7B43">
        <w:t>8.3.1</w:t>
      </w:r>
      <w:r w:rsidRPr="003B7B43">
        <w:tab/>
        <w:t>General</w:t>
      </w:r>
      <w:bookmarkEnd w:id="164"/>
    </w:p>
    <w:p w14:paraId="4FC88B2C" w14:textId="0FC444AC" w:rsidR="000A31B5" w:rsidRPr="003B7B43" w:rsidRDefault="000A31B5" w:rsidP="000A31B5">
      <w:r w:rsidRPr="003B7B43">
        <w:t xml:space="preserve">The Nbsf_Management_Register/Deregister and Discovery service operations defined in </w:t>
      </w:r>
      <w:r w:rsidR="0080156D" w:rsidRPr="003B7B43">
        <w:t>TS</w:t>
      </w:r>
      <w:r w:rsidR="0080156D">
        <w:t> </w:t>
      </w:r>
      <w:r w:rsidR="0080156D" w:rsidRPr="003B7B43">
        <w:t>23.502</w:t>
      </w:r>
      <w:r w:rsidR="0080156D">
        <w:t> </w:t>
      </w:r>
      <w:r w:rsidR="0080156D"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5" w:name="_Toc58925399"/>
      <w:r w:rsidRPr="003B7B43">
        <w:t>8.4</w:t>
      </w:r>
      <w:r w:rsidRPr="003B7B43">
        <w:tab/>
        <w:t>PCF Services</w:t>
      </w:r>
      <w:bookmarkEnd w:id="165"/>
    </w:p>
    <w:p w14:paraId="3B646858" w14:textId="77777777" w:rsidR="000A31B5" w:rsidRPr="003B7B43" w:rsidRDefault="000A31B5" w:rsidP="000A31B5">
      <w:pPr>
        <w:pStyle w:val="Heading3"/>
      </w:pPr>
      <w:bookmarkStart w:id="166" w:name="_Toc58925400"/>
      <w:r w:rsidRPr="003B7B43">
        <w:t>8.4.1</w:t>
      </w:r>
      <w:r w:rsidRPr="003B7B43">
        <w:tab/>
        <w:t>General</w:t>
      </w:r>
      <w:bookmarkEnd w:id="166"/>
    </w:p>
    <w:p w14:paraId="1603C453" w14:textId="02871F21" w:rsidR="000A31B5" w:rsidRPr="003B7B43" w:rsidRDefault="000A31B5" w:rsidP="000A31B5">
      <w:r>
        <w:t xml:space="preserve">PCF services defined in </w:t>
      </w:r>
      <w:r w:rsidR="0080156D">
        <w:t>TS</w:t>
      </w:r>
      <w:r w:rsidR="0080156D">
        <w:t> </w:t>
      </w:r>
      <w:r w:rsidR="0080156D">
        <w:t>23.502</w:t>
      </w:r>
      <w:r w:rsidR="0080156D">
        <w:t> </w:t>
      </w:r>
      <w:r w:rsidR="0080156D">
        <w:t>[</w:t>
      </w:r>
      <w:r>
        <w:t>3] apply with modifications described in this clause.</w:t>
      </w:r>
    </w:p>
    <w:p w14:paraId="298F5B27" w14:textId="77777777" w:rsidR="000A31B5" w:rsidRDefault="000A31B5" w:rsidP="000A31B5">
      <w:pPr>
        <w:pStyle w:val="Heading3"/>
      </w:pPr>
      <w:bookmarkStart w:id="167" w:name="_Toc58925401"/>
      <w:r>
        <w:t>8.4.2</w:t>
      </w:r>
      <w:r>
        <w:tab/>
        <w:t>Npcf_SMPolicyControl</w:t>
      </w:r>
      <w:bookmarkEnd w:id="167"/>
    </w:p>
    <w:p w14:paraId="7BA8A714" w14:textId="2F27D621" w:rsidR="000A31B5" w:rsidRPr="003B7B43" w:rsidRDefault="000A31B5" w:rsidP="000A31B5">
      <w:r w:rsidRPr="003B7B43">
        <w:t>The Npcf_SMPolicyControl_Create</w:t>
      </w:r>
      <w:r>
        <w:t xml:space="preserve"> and Npcf_SMPolicyControl_Update</w:t>
      </w:r>
      <w:r w:rsidRPr="003B7B43">
        <w:t xml:space="preserve">, defined in </w:t>
      </w:r>
      <w:r w:rsidR="0080156D" w:rsidRPr="003B7B43">
        <w:t>TS</w:t>
      </w:r>
      <w:r w:rsidR="0080156D">
        <w:t> </w:t>
      </w:r>
      <w:r w:rsidR="0080156D" w:rsidRPr="003B7B43">
        <w:t>23.502</w:t>
      </w:r>
      <w:r w:rsidR="0080156D">
        <w:t> </w:t>
      </w:r>
      <w:r w:rsidR="0080156D"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7EBCEC" w:rsidR="000A31B5" w:rsidRPr="003B7B43" w:rsidRDefault="000A31B5" w:rsidP="000A31B5">
      <w:r w:rsidRPr="003B7B43">
        <w:t xml:space="preserve">The Npcf_SMPolicyControl_Update, defined in </w:t>
      </w:r>
      <w:r w:rsidR="0080156D" w:rsidRPr="003B7B43">
        <w:t>TS</w:t>
      </w:r>
      <w:r w:rsidR="0080156D">
        <w:t> </w:t>
      </w:r>
      <w:r w:rsidR="0080156D" w:rsidRPr="003B7B43">
        <w:t>23.502</w:t>
      </w:r>
      <w:r w:rsidR="0080156D">
        <w:t> </w:t>
      </w:r>
      <w:r w:rsidR="0080156D"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68" w:name="_Toc58925402"/>
      <w:r>
        <w:lastRenderedPageBreak/>
        <w:t>8.4.3</w:t>
      </w:r>
      <w:r>
        <w:tab/>
        <w:t>Npcf_AMPolicyControl</w:t>
      </w:r>
      <w:bookmarkEnd w:id="168"/>
    </w:p>
    <w:p w14:paraId="4EC42A7B" w14:textId="77777777" w:rsidR="000A31B5" w:rsidRPr="003B7B43" w:rsidRDefault="000A31B5" w:rsidP="000A31B5">
      <w:pPr>
        <w:pStyle w:val="Heading4"/>
      </w:pPr>
      <w:bookmarkStart w:id="169" w:name="_Toc58925403"/>
      <w:r>
        <w:t>8.4.3.1</w:t>
      </w:r>
      <w:r w:rsidRPr="003B7B43">
        <w:tab/>
        <w:t>Npcf_AMPolicyControl_Create service operation</w:t>
      </w:r>
      <w:bookmarkEnd w:id="169"/>
    </w:p>
    <w:p w14:paraId="569E99A9" w14:textId="355C5904" w:rsidR="000A31B5" w:rsidRDefault="000A31B5" w:rsidP="000A31B5">
      <w:r>
        <w:t xml:space="preserve">The input data listed in clause 5.2.5.2.2 in </w:t>
      </w:r>
      <w:r w:rsidR="0080156D">
        <w:t>TS</w:t>
      </w:r>
      <w:r w:rsidR="0080156D">
        <w:t> </w:t>
      </w:r>
      <w:r w:rsidR="0080156D">
        <w:t>23.502</w:t>
      </w:r>
      <w:r w:rsidR="0080156D">
        <w:t> </w:t>
      </w:r>
      <w:r w:rsidR="0080156D">
        <w:t>[</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70" w:name="_Toc58925404"/>
      <w:r>
        <w:t>8.4.3.2</w:t>
      </w:r>
      <w:r>
        <w:tab/>
        <w:t>Npcf_AMPolicyControl_Update service operation</w:t>
      </w:r>
      <w:bookmarkEnd w:id="170"/>
    </w:p>
    <w:p w14:paraId="74AD6EE1" w14:textId="73C43A21" w:rsidR="000A31B5" w:rsidRDefault="000A31B5" w:rsidP="000A31B5">
      <w:r>
        <w:t xml:space="preserve">The input data listed in clause 5.2.5.2.5 in </w:t>
      </w:r>
      <w:r w:rsidR="0080156D">
        <w:t>TS</w:t>
      </w:r>
      <w:r w:rsidR="0080156D">
        <w:t> </w:t>
      </w:r>
      <w:r w:rsidR="0080156D">
        <w:t>23.502</w:t>
      </w:r>
      <w:r w:rsidR="0080156D">
        <w:t> </w:t>
      </w:r>
      <w:r w:rsidR="0080156D">
        <w:t>[</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71" w:name="_Toc58925405"/>
      <w:r w:rsidRPr="001E46AC">
        <w:t>8.5</w:t>
      </w:r>
      <w:r w:rsidRPr="003B7B43">
        <w:tab/>
        <w:t>Nnef_IPTVconfiguration service</w:t>
      </w:r>
      <w:bookmarkEnd w:id="171"/>
    </w:p>
    <w:p w14:paraId="502CC459" w14:textId="77777777" w:rsidR="000A31B5" w:rsidRPr="003B7B43" w:rsidRDefault="000A31B5" w:rsidP="000A31B5">
      <w:pPr>
        <w:pStyle w:val="Heading3"/>
      </w:pPr>
      <w:bookmarkStart w:id="172" w:name="_Toc58925406"/>
      <w:r w:rsidRPr="003B7B43">
        <w:t>8.5.1</w:t>
      </w:r>
      <w:r w:rsidRPr="003B7B43">
        <w:tab/>
        <w:t>General</w:t>
      </w:r>
      <w:bookmarkEnd w:id="172"/>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3" w:name="_Toc58925407"/>
      <w:r w:rsidRPr="003B7B43">
        <w:t>8.5.2</w:t>
      </w:r>
      <w:r w:rsidRPr="003B7B43">
        <w:tab/>
        <w:t>Nnef_IPTVconfiguration_Create operation</w:t>
      </w:r>
      <w:bookmarkEnd w:id="173"/>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4" w:name="_Toc58925408"/>
      <w:r w:rsidRPr="003B7B43">
        <w:lastRenderedPageBreak/>
        <w:t>8.5.3</w:t>
      </w:r>
      <w:r w:rsidRPr="003B7B43">
        <w:tab/>
        <w:t>Nnef_IPTVconfiguration_Update operation</w:t>
      </w:r>
      <w:bookmarkEnd w:id="174"/>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5" w:name="_Toc58925409"/>
      <w:r w:rsidRPr="003B7B43">
        <w:t>8.5.4</w:t>
      </w:r>
      <w:r w:rsidRPr="003B7B43">
        <w:tab/>
        <w:t>Nnef_IPTVconfiguration_Delete operation</w:t>
      </w:r>
      <w:bookmarkEnd w:id="175"/>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6" w:name="_Toc58925410"/>
      <w:r>
        <w:t>8.6</w:t>
      </w:r>
      <w:r>
        <w:tab/>
        <w:t>UDR Services</w:t>
      </w:r>
      <w:bookmarkEnd w:id="176"/>
    </w:p>
    <w:p w14:paraId="31259047" w14:textId="77777777" w:rsidR="000A31B5" w:rsidRDefault="000A31B5" w:rsidP="000A31B5">
      <w:pPr>
        <w:pStyle w:val="Heading3"/>
      </w:pPr>
      <w:bookmarkStart w:id="177" w:name="_Toc58925411"/>
      <w:r>
        <w:t>8.6.1</w:t>
      </w:r>
      <w:r>
        <w:tab/>
        <w:t>Nudr_DataManagement (DM) Service</w:t>
      </w:r>
      <w:bookmarkEnd w:id="177"/>
    </w:p>
    <w:p w14:paraId="091CCDEF" w14:textId="77777777" w:rsidR="000A31B5" w:rsidRDefault="000A31B5" w:rsidP="000A31B5">
      <w:pPr>
        <w:pStyle w:val="Heading4"/>
      </w:pPr>
      <w:bookmarkStart w:id="178" w:name="_Toc58925412"/>
      <w:r>
        <w:t>8.6.1.1</w:t>
      </w:r>
      <w:r>
        <w:tab/>
        <w:t>General</w:t>
      </w:r>
      <w:bookmarkEnd w:id="178"/>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8A53794" w:rsidR="000A31B5" w:rsidRDefault="000A31B5" w:rsidP="000A31B5">
      <w:r>
        <w:t>In addition to the Subscription data types</w:t>
      </w:r>
      <w:r w:rsidR="00DB663B">
        <w:t xml:space="preserve"> and corresponding Subscription Data</w:t>
      </w:r>
      <w:r>
        <w:t xml:space="preserve"> keys used in the Nudr_DM_Service, as defined in </w:t>
      </w:r>
      <w:r w:rsidR="0080156D">
        <w:t>TS</w:t>
      </w:r>
      <w:r w:rsidR="0080156D">
        <w:t> </w:t>
      </w:r>
      <w:r w:rsidR="0080156D">
        <w:t>23.502</w:t>
      </w:r>
      <w:r w:rsidR="0080156D">
        <w:t> </w:t>
      </w:r>
      <w:r w:rsidR="0080156D">
        <w:t>[</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79" w:name="_Toc58925413"/>
      <w:r w:rsidRPr="003B7B43">
        <w:lastRenderedPageBreak/>
        <w:t>9</w:t>
      </w:r>
      <w:r w:rsidRPr="003B7B43">
        <w:tab/>
        <w:t>Policy and Charging Control Framework</w:t>
      </w:r>
      <w:r>
        <w:t xml:space="preserve"> and Configuration by ACS</w:t>
      </w:r>
      <w:bookmarkEnd w:id="179"/>
    </w:p>
    <w:p w14:paraId="7B3FD0FD" w14:textId="77777777" w:rsidR="000A31B5" w:rsidRPr="003B7B43" w:rsidRDefault="000A31B5" w:rsidP="000A31B5">
      <w:pPr>
        <w:pStyle w:val="Heading2"/>
      </w:pPr>
      <w:bookmarkStart w:id="180" w:name="_Toc58925414"/>
      <w:r w:rsidRPr="003B7B43">
        <w:t>9.0</w:t>
      </w:r>
      <w:r>
        <w:tab/>
      </w:r>
      <w:r w:rsidRPr="003B7B43">
        <w:t>General</w:t>
      </w:r>
      <w:bookmarkEnd w:id="180"/>
    </w:p>
    <w:p w14:paraId="5A41692D" w14:textId="58EE26E5"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80156D" w:rsidRPr="003B7B43">
        <w:t>TS</w:t>
      </w:r>
      <w:r w:rsidR="0080156D">
        <w:t> </w:t>
      </w:r>
      <w:r w:rsidR="0080156D" w:rsidRPr="003B7B43">
        <w:t>23.503</w:t>
      </w:r>
      <w:r w:rsidR="0080156D">
        <w:t> </w:t>
      </w:r>
      <w:r w:rsidR="0080156D"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81" w:name="_Toc58925415"/>
      <w:r w:rsidRPr="003B7B43">
        <w:rPr>
          <w:lang w:val="en-US"/>
        </w:rPr>
        <w:t>9.1</w:t>
      </w:r>
      <w:r w:rsidRPr="003B7B43">
        <w:rPr>
          <w:lang w:val="en-US"/>
        </w:rPr>
        <w:tab/>
        <w:t>Session management related</w:t>
      </w:r>
      <w:r w:rsidRPr="003B7B43">
        <w:t xml:space="preserve"> policy control</w:t>
      </w:r>
      <w:bookmarkEnd w:id="181"/>
    </w:p>
    <w:p w14:paraId="5CE13B39" w14:textId="77777777" w:rsidR="000A31B5" w:rsidRPr="003B7B43" w:rsidRDefault="000A31B5" w:rsidP="000A31B5">
      <w:pPr>
        <w:pStyle w:val="Heading3"/>
      </w:pPr>
      <w:bookmarkStart w:id="182" w:name="_Toc58925416"/>
      <w:r w:rsidRPr="003B7B43">
        <w:t>9.1.0</w:t>
      </w:r>
      <w:r>
        <w:tab/>
      </w:r>
      <w:r w:rsidRPr="003B7B43">
        <w:t>General</w:t>
      </w:r>
      <w:bookmarkEnd w:id="182"/>
    </w:p>
    <w:p w14:paraId="47A9E23B" w14:textId="402A39F8" w:rsidR="000A31B5" w:rsidRPr="003B7B43" w:rsidRDefault="000A31B5" w:rsidP="000A31B5">
      <w:r w:rsidRPr="003B7B43">
        <w:t xml:space="preserve">This clause specifies </w:t>
      </w:r>
      <w:r w:rsidRPr="00A55D4F">
        <w:t>the delta related to UE polic</w:t>
      </w:r>
      <w:r w:rsidRPr="003B7B43">
        <w:t xml:space="preserve">y distribution defined in </w:t>
      </w:r>
      <w:r w:rsidR="0080156D" w:rsidRPr="003B7B43">
        <w:t>TS</w:t>
      </w:r>
      <w:r w:rsidR="0080156D">
        <w:t> </w:t>
      </w:r>
      <w:r w:rsidR="0080156D" w:rsidRPr="003B7B43">
        <w:t>23.503</w:t>
      </w:r>
      <w:r w:rsidR="0080156D">
        <w:t> </w:t>
      </w:r>
      <w:r w:rsidR="0080156D"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3" w:name="_Toc58925417"/>
      <w:r w:rsidRPr="003B7B43">
        <w:t>9.1.1</w:t>
      </w:r>
      <w:r w:rsidRPr="003B7B43">
        <w:tab/>
        <w:t>Session binding</w:t>
      </w:r>
      <w:bookmarkEnd w:id="183"/>
    </w:p>
    <w:p w14:paraId="7AB7145D" w14:textId="28F80601" w:rsidR="000A31B5" w:rsidRPr="003B7B43" w:rsidRDefault="000A31B5" w:rsidP="000A31B5">
      <w:r w:rsidRPr="003B7B43">
        <w:t xml:space="preserve">The session binding mechanism defined in </w:t>
      </w:r>
      <w:r w:rsidR="0080156D" w:rsidRPr="003B7B43">
        <w:t>TS</w:t>
      </w:r>
      <w:r w:rsidR="0080156D">
        <w:t> </w:t>
      </w:r>
      <w:r w:rsidR="0080156D" w:rsidRPr="003B7B43">
        <w:t>23.503</w:t>
      </w:r>
      <w:r w:rsidR="0080156D">
        <w:t> </w:t>
      </w:r>
      <w:r w:rsidR="0080156D"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4" w:name="_Toc58925418"/>
      <w:r>
        <w:t>9.1.2</w:t>
      </w:r>
      <w:r>
        <w:tab/>
        <w:t>Policy Control Request Triggers relevant for SMF and wireline access type</w:t>
      </w:r>
      <w:bookmarkEnd w:id="184"/>
    </w:p>
    <w:p w14:paraId="5AE98F31" w14:textId="0779059D"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80156D">
        <w:t>TS</w:t>
      </w:r>
      <w:r w:rsidR="0080156D">
        <w:t> </w:t>
      </w:r>
      <w:r w:rsidR="0080156D">
        <w:t>23.503</w:t>
      </w:r>
      <w:r w:rsidR="0080156D">
        <w:t> </w:t>
      </w:r>
      <w:r w:rsidR="0080156D">
        <w:t>[</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5" w:name="_Toc58925419"/>
      <w:r w:rsidRPr="003B7B43">
        <w:rPr>
          <w:lang w:val="en-US"/>
        </w:rPr>
        <w:lastRenderedPageBreak/>
        <w:t>9.2</w:t>
      </w:r>
      <w:r w:rsidRPr="003B7B43">
        <w:rPr>
          <w:lang w:val="en-US"/>
        </w:rPr>
        <w:tab/>
        <w:t>Network Functions and entities</w:t>
      </w:r>
      <w:bookmarkEnd w:id="185"/>
    </w:p>
    <w:p w14:paraId="0E77ACE2" w14:textId="77777777" w:rsidR="000A31B5" w:rsidRDefault="000A31B5" w:rsidP="000A31B5">
      <w:pPr>
        <w:pStyle w:val="Heading3"/>
      </w:pPr>
      <w:bookmarkStart w:id="186" w:name="_Toc58925420"/>
      <w:r>
        <w:t>9.2.1</w:t>
      </w:r>
      <w:r>
        <w:tab/>
        <w:t>General</w:t>
      </w:r>
      <w:bookmarkEnd w:id="186"/>
    </w:p>
    <w:p w14:paraId="20301213" w14:textId="46B8CEFB" w:rsidR="000A31B5" w:rsidRPr="003B7B43" w:rsidRDefault="000A31B5" w:rsidP="000A31B5">
      <w:r w:rsidRPr="003B7B43">
        <w:t xml:space="preserve">This clause </w:t>
      </w:r>
      <w:r>
        <w:t xml:space="preserve">specifies the delta related to Network Function and entities defined in </w:t>
      </w:r>
      <w:r w:rsidR="0080156D">
        <w:t>TS</w:t>
      </w:r>
      <w:r w:rsidR="0080156D">
        <w:t> </w:t>
      </w:r>
      <w:r w:rsidR="0080156D">
        <w:t>23.503</w:t>
      </w:r>
      <w:r w:rsidR="0080156D">
        <w:t> </w:t>
      </w:r>
      <w:r w:rsidR="0080156D">
        <w:t>[</w:t>
      </w:r>
      <w:r>
        <w:t>4] clause 6.2 for 5G-RG and FN-RG.</w:t>
      </w:r>
    </w:p>
    <w:p w14:paraId="6F3230AD" w14:textId="2AA70EE3" w:rsidR="000A31B5" w:rsidRDefault="000A31B5" w:rsidP="000A31B5">
      <w:r>
        <w:t xml:space="preserve">The functional description of the NEF, NWDAF, UDR and CHF applies as described in </w:t>
      </w:r>
      <w:r w:rsidR="0080156D">
        <w:t>TS</w:t>
      </w:r>
      <w:r w:rsidR="0080156D">
        <w:t> </w:t>
      </w:r>
      <w:r w:rsidR="0080156D">
        <w:t>23.503</w:t>
      </w:r>
      <w:r w:rsidR="0080156D">
        <w:t> </w:t>
      </w:r>
      <w:r w:rsidR="0080156D">
        <w:t>[</w:t>
      </w:r>
      <w:r>
        <w:t>4].</w:t>
      </w:r>
    </w:p>
    <w:p w14:paraId="73824B84" w14:textId="77777777" w:rsidR="000A31B5" w:rsidRDefault="000A31B5" w:rsidP="000A31B5">
      <w:pPr>
        <w:pStyle w:val="Heading3"/>
      </w:pPr>
      <w:bookmarkStart w:id="187" w:name="_Toc58925421"/>
      <w:r>
        <w:t>9.2.2</w:t>
      </w:r>
      <w:r>
        <w:tab/>
        <w:t>Policy Control Function (PCF)</w:t>
      </w:r>
      <w:bookmarkEnd w:id="187"/>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2993674A" w:rsidR="000A31B5" w:rsidRDefault="000A31B5" w:rsidP="000A31B5">
      <w:r>
        <w:t xml:space="preserve">The session management related functionality defined in </w:t>
      </w:r>
      <w:r w:rsidR="0080156D">
        <w:t>TS</w:t>
      </w:r>
      <w:r w:rsidR="0080156D">
        <w:t> </w:t>
      </w:r>
      <w:r w:rsidR="0080156D">
        <w:t>23.503</w:t>
      </w:r>
      <w:r w:rsidR="0080156D">
        <w:t> </w:t>
      </w:r>
      <w:r w:rsidR="0080156D">
        <w:t>[</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61563B65" w:rsidR="000A31B5" w:rsidRDefault="000A31B5" w:rsidP="000A31B5">
      <w:r>
        <w:t xml:space="preserve">The non-session management related functionality defined in </w:t>
      </w:r>
      <w:r w:rsidR="0080156D">
        <w:t>TS</w:t>
      </w:r>
      <w:r w:rsidR="0080156D">
        <w:t> </w:t>
      </w:r>
      <w:r w:rsidR="0080156D">
        <w:t>23.503</w:t>
      </w:r>
      <w:r w:rsidR="0080156D">
        <w:t> </w:t>
      </w:r>
      <w:r w:rsidR="0080156D">
        <w:t>[</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34F8D0B7" w:rsidR="000A31B5" w:rsidRDefault="000A31B5" w:rsidP="000A31B5">
      <w:r>
        <w:t xml:space="preserve">The policy control subscription data defined in </w:t>
      </w:r>
      <w:r w:rsidR="0080156D">
        <w:t>TS</w:t>
      </w:r>
      <w:r w:rsidR="0080156D">
        <w:t> </w:t>
      </w:r>
      <w:r w:rsidR="0080156D">
        <w:t>23.503</w:t>
      </w:r>
      <w:r w:rsidR="0080156D">
        <w:t> </w:t>
      </w:r>
      <w:r w:rsidR="0080156D">
        <w:t>[</w:t>
      </w:r>
      <w:r>
        <w:t>4] applies for 5G-RG and FN-RG connected via W-5GAN access, except for the definition of MPS data for a 5G-RG or FN-RG that is not applicable in this Release.</w:t>
      </w:r>
    </w:p>
    <w:p w14:paraId="653C2B5B" w14:textId="40480151" w:rsidR="000A31B5" w:rsidRDefault="000A31B5" w:rsidP="000A31B5">
      <w:r>
        <w:t xml:space="preserve">The policy control subscription data defined in </w:t>
      </w:r>
      <w:r w:rsidR="0080156D">
        <w:t>TS</w:t>
      </w:r>
      <w:r w:rsidR="0080156D">
        <w:t> </w:t>
      </w:r>
      <w:r w:rsidR="0080156D">
        <w:t>23.503</w:t>
      </w:r>
      <w:r w:rsidR="0080156D">
        <w:t> </w:t>
      </w:r>
      <w:r w:rsidR="0080156D">
        <w:t>[</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88" w:name="_Toc58925422"/>
      <w:r>
        <w:t>9.2.3</w:t>
      </w:r>
      <w:r>
        <w:tab/>
        <w:t>Session Management Function (SMF)</w:t>
      </w:r>
      <w:bookmarkEnd w:id="188"/>
    </w:p>
    <w:p w14:paraId="2632870D" w14:textId="4DEBF960"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80156D">
        <w:t>TS</w:t>
      </w:r>
      <w:r w:rsidR="0080156D">
        <w:t> </w:t>
      </w:r>
      <w:r w:rsidR="0080156D">
        <w:t>23.503</w:t>
      </w:r>
      <w:r w:rsidR="0080156D">
        <w:t> </w:t>
      </w:r>
      <w:r w:rsidR="0080156D">
        <w:t>[</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89" w:name="_Toc58925423"/>
      <w:r>
        <w:lastRenderedPageBreak/>
        <w:t>9.2.4</w:t>
      </w:r>
      <w:r>
        <w:tab/>
        <w:t>Application Function (AF)</w:t>
      </w:r>
      <w:bookmarkEnd w:id="189"/>
    </w:p>
    <w:p w14:paraId="36648B42" w14:textId="56AE8CA1" w:rsidR="000A31B5" w:rsidRDefault="000A31B5" w:rsidP="000A31B5">
      <w:r>
        <w:t xml:space="preserve">The AF requests for policy control functionality described in </w:t>
      </w:r>
      <w:r w:rsidR="0080156D">
        <w:t>TS</w:t>
      </w:r>
      <w:r w:rsidR="0080156D">
        <w:t> </w:t>
      </w:r>
      <w:r w:rsidR="0080156D">
        <w:t>23.503</w:t>
      </w:r>
      <w:r w:rsidR="0080156D">
        <w:t> </w:t>
      </w:r>
      <w:r w:rsidR="0080156D">
        <w:t>[</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90" w:name="_Toc58925424"/>
      <w:r>
        <w:t>9.2.5</w:t>
      </w:r>
      <w:r>
        <w:tab/>
        <w:t>Access and Mobility Management Function (AMF)</w:t>
      </w:r>
      <w:bookmarkEnd w:id="190"/>
    </w:p>
    <w:p w14:paraId="1EC694E7" w14:textId="705D5062" w:rsidR="000A31B5" w:rsidRDefault="000A31B5" w:rsidP="000A31B5">
      <w:r>
        <w:t xml:space="preserve">The policy control related functionality defined in </w:t>
      </w:r>
      <w:r w:rsidR="0080156D">
        <w:t>TS</w:t>
      </w:r>
      <w:r w:rsidR="0080156D">
        <w:t> </w:t>
      </w:r>
      <w:r w:rsidR="0080156D">
        <w:t>23.503</w:t>
      </w:r>
      <w:r w:rsidR="0080156D">
        <w:t> </w:t>
      </w:r>
      <w:r w:rsidR="0080156D">
        <w:t>[</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91" w:name="_Toc58925425"/>
      <w:r w:rsidRPr="003B7B43">
        <w:t>9.3</w:t>
      </w:r>
      <w:r w:rsidRPr="003B7B43">
        <w:tab/>
        <w:t>Policy and charging control rule</w:t>
      </w:r>
      <w:bookmarkEnd w:id="191"/>
    </w:p>
    <w:p w14:paraId="34102363" w14:textId="40BFE141" w:rsidR="000A31B5" w:rsidRPr="003B7B43" w:rsidRDefault="000A31B5" w:rsidP="000A31B5">
      <w:r>
        <w:t xml:space="preserve">Policy and charging control rule for 5G-RG PDU Session is described in </w:t>
      </w:r>
      <w:r w:rsidR="0080156D">
        <w:t>TS</w:t>
      </w:r>
      <w:r w:rsidR="0080156D">
        <w:t> </w:t>
      </w:r>
      <w:r w:rsidR="0080156D">
        <w:t>23.503</w:t>
      </w:r>
      <w:r w:rsidR="0080156D">
        <w:t> </w:t>
      </w:r>
      <w:r w:rsidR="0080156D">
        <w:t>[</w:t>
      </w:r>
      <w:r>
        <w:t>4] clause 6.3 with the clarification and difference in this clause.</w:t>
      </w:r>
    </w:p>
    <w:p w14:paraId="6A2A68F9" w14:textId="77777777" w:rsidR="000A31B5" w:rsidRPr="003B7B43" w:rsidRDefault="000A31B5" w:rsidP="000A31B5">
      <w:pPr>
        <w:pStyle w:val="Heading3"/>
      </w:pPr>
      <w:bookmarkStart w:id="192" w:name="_Toc58925426"/>
      <w:r>
        <w:t>9.3.1</w:t>
      </w:r>
      <w:r>
        <w:tab/>
        <w:t>PCC rule information to support IPTV service</w:t>
      </w:r>
      <w:bookmarkEnd w:id="192"/>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3977DC6D" w:rsidR="000A31B5" w:rsidRPr="003B7B43" w:rsidRDefault="000A31B5" w:rsidP="000A31B5">
      <w:r w:rsidRPr="003B7B43">
        <w:t xml:space="preserve">Comparing to Table 6.3.1 in </w:t>
      </w:r>
      <w:r w:rsidR="0080156D">
        <w:t>TS</w:t>
      </w:r>
      <w:r w:rsidR="0080156D">
        <w:t> </w:t>
      </w:r>
      <w:r w:rsidR="0080156D" w:rsidRPr="003B7B43">
        <w:t>23.503</w:t>
      </w:r>
      <w:r w:rsidR="0080156D">
        <w:t> </w:t>
      </w:r>
      <w:r w:rsidR="0080156D"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3" w:name="_Toc58925427"/>
      <w:r w:rsidRPr="003B7B43">
        <w:t>9.4</w:t>
      </w:r>
      <w:r w:rsidRPr="003B7B43">
        <w:tab/>
        <w:t>PDU Session related policy information</w:t>
      </w:r>
      <w:bookmarkEnd w:id="193"/>
    </w:p>
    <w:p w14:paraId="436E2C5F" w14:textId="20EC8E06" w:rsidR="000A31B5" w:rsidRPr="003B7B43" w:rsidRDefault="000A31B5" w:rsidP="000A31B5">
      <w:r w:rsidRPr="003B7B43">
        <w:t xml:space="preserve">This clause </w:t>
      </w:r>
      <w:r>
        <w:t xml:space="preserve">specifies the delta related to PDU session related policy information defined in </w:t>
      </w:r>
      <w:r w:rsidR="0080156D">
        <w:t>TS</w:t>
      </w:r>
      <w:r w:rsidR="0080156D">
        <w:t> </w:t>
      </w:r>
      <w:r w:rsidR="0080156D">
        <w:t>23.503</w:t>
      </w:r>
      <w:r w:rsidR="0080156D">
        <w:t> </w:t>
      </w:r>
      <w:r w:rsidR="0080156D">
        <w:t>[</w:t>
      </w:r>
      <w:r>
        <w:t>4] clause 6.4 for 5G-RG and FN-RG.</w:t>
      </w:r>
    </w:p>
    <w:p w14:paraId="74A90982" w14:textId="77777777" w:rsidR="000A31B5" w:rsidRPr="003B7B43" w:rsidRDefault="000A31B5" w:rsidP="000A31B5">
      <w:pPr>
        <w:pStyle w:val="Heading2"/>
        <w:rPr>
          <w:lang w:val="en-US"/>
        </w:rPr>
      </w:pPr>
      <w:bookmarkStart w:id="194" w:name="_Toc58925428"/>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4"/>
    </w:p>
    <w:p w14:paraId="13DEA7A1" w14:textId="77777777" w:rsidR="000A31B5" w:rsidRPr="003B7B43" w:rsidRDefault="000A31B5" w:rsidP="000A31B5">
      <w:pPr>
        <w:pStyle w:val="Heading3"/>
      </w:pPr>
      <w:bookmarkStart w:id="195" w:name="_Toc58925429"/>
      <w:r w:rsidRPr="003B7B43">
        <w:rPr>
          <w:lang w:val="en-US"/>
        </w:rPr>
        <w:t>9.5.1</w:t>
      </w:r>
      <w:r w:rsidRPr="003B7B43">
        <w:rPr>
          <w:lang w:val="en-US"/>
        </w:rPr>
        <w:tab/>
        <w:t>Access</w:t>
      </w:r>
      <w:r w:rsidRPr="003B7B43">
        <w:t xml:space="preserve"> and mobility related policy information</w:t>
      </w:r>
      <w:bookmarkEnd w:id="195"/>
    </w:p>
    <w:p w14:paraId="5FD19870" w14:textId="2BBA5925" w:rsidR="000A31B5" w:rsidRPr="003B7B43" w:rsidRDefault="000A31B5" w:rsidP="000A31B5">
      <w:r w:rsidRPr="003B7B43">
        <w:t xml:space="preserve">This clause </w:t>
      </w:r>
      <w:r>
        <w:t xml:space="preserve">specifies the delta related to Access and Mobility related policy information defined in </w:t>
      </w:r>
      <w:r w:rsidR="0080156D">
        <w:t>TS</w:t>
      </w:r>
      <w:r w:rsidR="0080156D">
        <w:t> </w:t>
      </w:r>
      <w:r w:rsidR="0080156D">
        <w:t>23.503</w:t>
      </w:r>
      <w:r w:rsidR="0080156D">
        <w:t> </w:t>
      </w:r>
      <w:r w:rsidR="0080156D">
        <w:t>[</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2106BE32"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80156D" w:rsidRPr="003B7B43">
        <w:t>TS</w:t>
      </w:r>
      <w:r w:rsidR="0080156D">
        <w:t> </w:t>
      </w:r>
      <w:r w:rsidR="0080156D" w:rsidRPr="003B7B43">
        <w:t>23.503</w:t>
      </w:r>
      <w:r w:rsidR="0080156D">
        <w:t> </w:t>
      </w:r>
      <w:r w:rsidR="0080156D"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26FF71C" w:rsidR="000A31B5" w:rsidRPr="003B7B43" w:rsidRDefault="000A31B5" w:rsidP="000A31B5">
      <w:r w:rsidRPr="003B7B43">
        <w:t xml:space="preserve">The Service Area Restrictions provided to AMF for a 5G-RG connected via NG-RAN is according to the information listed in listed in </w:t>
      </w:r>
      <w:r w:rsidR="0080156D" w:rsidRPr="003B7B43">
        <w:t>TS</w:t>
      </w:r>
      <w:r w:rsidR="0080156D">
        <w:t> </w:t>
      </w:r>
      <w:r w:rsidR="0080156D" w:rsidRPr="003B7B43">
        <w:t>23.503</w:t>
      </w:r>
      <w:r w:rsidR="0080156D">
        <w:t> </w:t>
      </w:r>
      <w:r w:rsidR="0080156D"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6" w:name="_Toc58925430"/>
      <w:r w:rsidRPr="003B7B43">
        <w:t>9.5.2</w:t>
      </w:r>
      <w:r w:rsidRPr="003B7B43">
        <w:tab/>
        <w:t>UE access selection and PDU Session selection related policy information</w:t>
      </w:r>
      <w:bookmarkEnd w:id="196"/>
    </w:p>
    <w:p w14:paraId="13A222DB" w14:textId="77777777" w:rsidR="000A31B5" w:rsidRPr="003B7B43" w:rsidRDefault="000A31B5" w:rsidP="000A31B5">
      <w:pPr>
        <w:pStyle w:val="Heading4"/>
      </w:pPr>
      <w:bookmarkStart w:id="197" w:name="_Toc58925431"/>
      <w:r w:rsidRPr="003B7B43">
        <w:t>9.5.2.1</w:t>
      </w:r>
      <w:r w:rsidRPr="003B7B43">
        <w:tab/>
        <w:t>5G-RG</w:t>
      </w:r>
      <w:bookmarkEnd w:id="197"/>
    </w:p>
    <w:p w14:paraId="4E1FDF60" w14:textId="24863AB4" w:rsidR="000A31B5" w:rsidRPr="003B7B43" w:rsidRDefault="000A31B5" w:rsidP="000A31B5">
      <w:r w:rsidRPr="003B7B43">
        <w:t xml:space="preserve">This clause specifies the delta related to UE policy distribution defined in </w:t>
      </w:r>
      <w:r w:rsidR="0080156D" w:rsidRPr="003B7B43">
        <w:t>TS</w:t>
      </w:r>
      <w:r w:rsidR="0080156D">
        <w:t> </w:t>
      </w:r>
      <w:r w:rsidR="0080156D" w:rsidRPr="003B7B43">
        <w:t>23.503</w:t>
      </w:r>
      <w:r w:rsidR="0080156D">
        <w:t> </w:t>
      </w:r>
      <w:r w:rsidR="0080156D" w:rsidRPr="003B7B43">
        <w:t>[</w:t>
      </w:r>
      <w:r w:rsidRPr="003B7B43">
        <w:t xml:space="preserve">4] clause 6.1.2.2 and related to URSP defined in </w:t>
      </w:r>
      <w:r w:rsidR="0080156D" w:rsidRPr="003B7B43">
        <w:t>TS</w:t>
      </w:r>
      <w:r w:rsidR="0080156D">
        <w:t> </w:t>
      </w:r>
      <w:r w:rsidR="0080156D" w:rsidRPr="003B7B43">
        <w:t>23.503</w:t>
      </w:r>
      <w:r w:rsidR="0080156D">
        <w:t> </w:t>
      </w:r>
      <w:r w:rsidR="0080156D" w:rsidRPr="003B7B43">
        <w:t>[</w:t>
      </w:r>
      <w:r w:rsidRPr="003B7B43">
        <w:t>4] clause 6.6. for 5G-RG.</w:t>
      </w:r>
    </w:p>
    <w:p w14:paraId="37C9345D" w14:textId="0FA224D9"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80156D" w:rsidRPr="003B7B43">
        <w:t>TS</w:t>
      </w:r>
      <w:r w:rsidR="0080156D">
        <w:t> </w:t>
      </w:r>
      <w:r w:rsidR="0080156D" w:rsidRPr="003B7B43">
        <w:t>23.503</w:t>
      </w:r>
      <w:r w:rsidR="0080156D">
        <w:t> </w:t>
      </w:r>
      <w:r w:rsidR="0080156D"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3E791EAD" w:rsidR="000A31B5" w:rsidRDefault="000A31B5" w:rsidP="000A31B5">
      <w:r>
        <w:t xml:space="preserve">UE Policy procedures defined in </w:t>
      </w:r>
      <w:r w:rsidR="0080156D">
        <w:t>TS</w:t>
      </w:r>
      <w:r w:rsidR="0080156D">
        <w:t> </w:t>
      </w:r>
      <w:r w:rsidR="0080156D">
        <w:t>23.503</w:t>
      </w:r>
      <w:r w:rsidR="0080156D">
        <w:t> </w:t>
      </w:r>
      <w:r w:rsidR="0080156D">
        <w:t>[</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98" w:name="_Toc58925432"/>
      <w:r w:rsidRPr="001E46AC">
        <w:t>9.5.2.2</w:t>
      </w:r>
      <w:r w:rsidRPr="003B7B43">
        <w:tab/>
        <w:t>FN-RG</w:t>
      </w:r>
      <w:bookmarkEnd w:id="198"/>
    </w:p>
    <w:p w14:paraId="3703516A" w14:textId="4F4C009E" w:rsidR="000A31B5" w:rsidRDefault="000A31B5" w:rsidP="000A31B5">
      <w:r>
        <w:t xml:space="preserve">This clause specifies the delta related to UE policy distribution defined in </w:t>
      </w:r>
      <w:r w:rsidR="0080156D">
        <w:t>TS</w:t>
      </w:r>
      <w:r w:rsidR="0080156D">
        <w:t> </w:t>
      </w:r>
      <w:r w:rsidR="0080156D">
        <w:t>23.503</w:t>
      </w:r>
      <w:r w:rsidR="0080156D">
        <w:t> </w:t>
      </w:r>
      <w:r w:rsidR="0080156D">
        <w:t>[</w:t>
      </w:r>
      <w:r>
        <w:t xml:space="preserve">4] clause 6.1.2.2 and related to URSP defined in </w:t>
      </w:r>
      <w:r w:rsidR="0080156D">
        <w:t>TS</w:t>
      </w:r>
      <w:r w:rsidR="0080156D">
        <w:t> </w:t>
      </w:r>
      <w:r w:rsidR="0080156D">
        <w:t>23.503</w:t>
      </w:r>
      <w:r w:rsidR="0080156D">
        <w:t> </w:t>
      </w:r>
      <w:r w:rsidR="0080156D">
        <w:t>[</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5A87E23E" w:rsidR="000A31B5" w:rsidRDefault="000A31B5" w:rsidP="000A31B5">
      <w:r>
        <w:t xml:space="preserve">The W-AGF shall use the URSP policy as specified in </w:t>
      </w:r>
      <w:r w:rsidR="0080156D">
        <w:t>TS</w:t>
      </w:r>
      <w:r w:rsidR="0080156D">
        <w:t> </w:t>
      </w:r>
      <w:r w:rsidR="0080156D">
        <w:t>23.503</w:t>
      </w:r>
      <w:r w:rsidR="0080156D">
        <w:t> </w:t>
      </w:r>
      <w:r w:rsidR="0080156D">
        <w:t>[</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3B1F4C17" w:rsidR="000A31B5" w:rsidRDefault="000A31B5" w:rsidP="000A31B5">
      <w:r>
        <w:t xml:space="preserve">UE Policy procedures defined in </w:t>
      </w:r>
      <w:r w:rsidR="0080156D">
        <w:t>TS</w:t>
      </w:r>
      <w:r w:rsidR="0080156D">
        <w:t> </w:t>
      </w:r>
      <w:r w:rsidR="0080156D">
        <w:t>23.503</w:t>
      </w:r>
      <w:r w:rsidR="0080156D">
        <w:t> </w:t>
      </w:r>
      <w:r w:rsidR="0080156D">
        <w:t>[</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99" w:name="_Toc58925433"/>
      <w:r>
        <w:t>9.5.3</w:t>
      </w:r>
      <w:r>
        <w:tab/>
        <w:t>Policy Control Request Triggers relevant for AMF and wireline access type</w:t>
      </w:r>
      <w:bookmarkEnd w:id="199"/>
    </w:p>
    <w:p w14:paraId="5F6D63B1" w14:textId="208A0C1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80156D">
        <w:t>TS</w:t>
      </w:r>
      <w:r w:rsidR="0080156D">
        <w:t> </w:t>
      </w:r>
      <w:r w:rsidR="0080156D">
        <w:t>23.503</w:t>
      </w:r>
      <w:r w:rsidR="0080156D">
        <w:t> </w:t>
      </w:r>
      <w:r w:rsidR="0080156D">
        <w:t>[</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00" w:name="_Toc58925434"/>
      <w:r w:rsidRPr="003B7B43">
        <w:lastRenderedPageBreak/>
        <w:t>9.6</w:t>
      </w:r>
      <w:r w:rsidRPr="003B7B43">
        <w:tab/>
        <w:t>Configuration and Management from ACS</w:t>
      </w:r>
      <w:bookmarkEnd w:id="200"/>
    </w:p>
    <w:p w14:paraId="7824DFD4" w14:textId="77777777" w:rsidR="000A31B5" w:rsidRPr="003B7B43" w:rsidRDefault="000A31B5" w:rsidP="000A31B5">
      <w:pPr>
        <w:pStyle w:val="Heading3"/>
      </w:pPr>
      <w:bookmarkStart w:id="201" w:name="_Toc58925435"/>
      <w:r w:rsidRPr="003B7B43">
        <w:t>9.6.1</w:t>
      </w:r>
      <w:r w:rsidRPr="003B7B43">
        <w:tab/>
        <w:t>General</w:t>
      </w:r>
      <w:bookmarkEnd w:id="201"/>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2" w:name="_Toc58925436"/>
      <w:r w:rsidRPr="003B7B43">
        <w:t>9.6.2</w:t>
      </w:r>
      <w:r w:rsidRPr="003B7B43">
        <w:tab/>
        <w:t>ACS Discovery</w:t>
      </w:r>
      <w:bookmarkEnd w:id="202"/>
    </w:p>
    <w:p w14:paraId="2283580E" w14:textId="77777777" w:rsidR="000A31B5" w:rsidRPr="003B7B43" w:rsidRDefault="000A31B5" w:rsidP="000A31B5">
      <w:pPr>
        <w:rPr>
          <w:lang w:eastAsia="zh-CN"/>
        </w:rPr>
      </w:pPr>
      <w:bookmarkStart w:id="203"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03"/>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4" w:name="_Toc58925437"/>
      <w:r w:rsidRPr="003B7B43">
        <w:t>9.6.3</w:t>
      </w:r>
      <w:r w:rsidRPr="003B7B43">
        <w:tab/>
        <w:t>ACS Information Configuration by the 3</w:t>
      </w:r>
      <w:r w:rsidRPr="003B7B43">
        <w:rPr>
          <w:vertAlign w:val="superscript"/>
        </w:rPr>
        <w:t>rd</w:t>
      </w:r>
      <w:r w:rsidRPr="003B7B43">
        <w:t xml:space="preserve"> party</w:t>
      </w:r>
      <w:bookmarkEnd w:id="204"/>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3" type="#_x0000_t75" style="width:246pt;height:174pt" o:ole="">
            <v:imagedata r:id="rId67" o:title=""/>
          </v:shape>
          <o:OLEObject Type="Embed" ProgID="Visio.Drawing.11" ShapeID="_x0000_i1053" DrawAspect="Content" ObjectID="_1669539405" r:id="rId68"/>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526D8A87"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w:t>
      </w:r>
    </w:p>
    <w:p w14:paraId="107ACE7F" w14:textId="552A8817"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 where the provisioned data is the ACS information.</w:t>
      </w:r>
    </w:p>
    <w:p w14:paraId="52508E77" w14:textId="7C6D6E3A"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 where the provisioned data is the ACS information.</w:t>
      </w:r>
    </w:p>
    <w:p w14:paraId="77764B23" w14:textId="2B7A4C7E"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w:t>
      </w:r>
    </w:p>
    <w:p w14:paraId="102D6ABD" w14:textId="4B09FBF2"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w:t>
      </w:r>
    </w:p>
    <w:p w14:paraId="3964933A" w14:textId="66CB41E0" w:rsidR="000A31B5" w:rsidRDefault="000A31B5" w:rsidP="000A31B5">
      <w:pPr>
        <w:pStyle w:val="B1"/>
        <w:rPr>
          <w:lang w:eastAsia="zh-CN"/>
        </w:rPr>
      </w:pPr>
      <w:r>
        <w:rPr>
          <w:lang w:eastAsia="zh-CN"/>
        </w:rPr>
        <w:t>6.</w:t>
      </w:r>
      <w:r>
        <w:rPr>
          <w:lang w:eastAsia="zh-CN"/>
        </w:rPr>
        <w:tab/>
        <w:t xml:space="preserve">As in step 6 of </w:t>
      </w:r>
      <w:r w:rsidR="0080156D">
        <w:rPr>
          <w:lang w:eastAsia="zh-CN"/>
        </w:rPr>
        <w:t>TS</w:t>
      </w:r>
      <w:r w:rsidR="0080156D">
        <w:rPr>
          <w:lang w:eastAsia="zh-CN"/>
        </w:rPr>
        <w:t> </w:t>
      </w:r>
      <w:r w:rsidR="0080156D">
        <w:rPr>
          <w:lang w:eastAsia="zh-CN"/>
        </w:rPr>
        <w:t>23.502</w:t>
      </w:r>
      <w:r w:rsidR="0080156D">
        <w:rPr>
          <w:lang w:eastAsia="zh-CN"/>
        </w:rPr>
        <w:t> </w:t>
      </w:r>
      <w:r w:rsidR="0080156D">
        <w:rPr>
          <w:lang w:eastAsia="zh-CN"/>
        </w:rPr>
        <w:t>[</w:t>
      </w:r>
      <w:r>
        <w:rPr>
          <w:lang w:eastAsia="zh-CN"/>
        </w:rPr>
        <w:t>3] figure 4.15.6.2-1 in order to update SMF with ACS information.</w:t>
      </w:r>
    </w:p>
    <w:p w14:paraId="6270E53F" w14:textId="77777777" w:rsidR="000A31B5" w:rsidRDefault="000A31B5" w:rsidP="000A31B5">
      <w:pPr>
        <w:pStyle w:val="Heading3"/>
      </w:pPr>
      <w:bookmarkStart w:id="205" w:name="_Toc58925438"/>
      <w:r>
        <w:t>9.6.4</w:t>
      </w:r>
      <w:r>
        <w:tab/>
        <w:t>URSP for FN RG</w:t>
      </w:r>
      <w:bookmarkEnd w:id="205"/>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1DC43EC5" w:rsidR="000A31B5" w:rsidRDefault="000A31B5" w:rsidP="000A31B5">
      <w:pPr>
        <w:pStyle w:val="NO"/>
      </w:pPr>
      <w:r>
        <w:t>NOTE 2:</w:t>
      </w:r>
      <w:r>
        <w:tab/>
        <w:t>UDR policy data related with a FN-RG subscription (UE Policy Section, see clause</w:t>
      </w:r>
      <w:r w:rsidR="0080156D">
        <w:t> </w:t>
      </w:r>
      <w:r>
        <w:t xml:space="preserve">5.4.2.3 of </w:t>
      </w:r>
      <w:r w:rsidR="0080156D">
        <w:t>TS</w:t>
      </w:r>
      <w:r w:rsidR="0080156D">
        <w:t> </w:t>
      </w:r>
      <w:r w:rsidR="0080156D">
        <w:t>29.519</w:t>
      </w:r>
      <w:r w:rsidR="0080156D">
        <w:t> </w:t>
      </w:r>
      <w:r w:rsidR="0080156D">
        <w:t>[</w:t>
      </w:r>
      <w:r>
        <w:t>39]) can be configured accordingly.</w:t>
      </w:r>
    </w:p>
    <w:p w14:paraId="0001C485" w14:textId="77777777" w:rsidR="000A31B5" w:rsidRDefault="000A31B5" w:rsidP="000A31B5">
      <w:pPr>
        <w:pStyle w:val="Heading2"/>
      </w:pPr>
      <w:bookmarkStart w:id="206" w:name="_Toc58925439"/>
      <w:r>
        <w:t>9.7</w:t>
      </w:r>
      <w:r>
        <w:tab/>
        <w:t>new PCRT (Policy Control Request Trigger)</w:t>
      </w:r>
      <w:bookmarkEnd w:id="206"/>
    </w:p>
    <w:p w14:paraId="5EDCCC20" w14:textId="6F88B276" w:rsidR="000A31B5" w:rsidRDefault="000A31B5" w:rsidP="000A31B5">
      <w:r>
        <w:t xml:space="preserve">The Policy Control Request Triggers relevant for SMF are described in </w:t>
      </w:r>
      <w:r w:rsidR="0080156D">
        <w:t>TS</w:t>
      </w:r>
      <w:r w:rsidR="0080156D">
        <w:t> </w:t>
      </w:r>
      <w:r w:rsidR="0080156D">
        <w:t>23.503</w:t>
      </w:r>
      <w:r w:rsidR="0080156D">
        <w:t> </w:t>
      </w:r>
      <w:r w:rsidR="0080156D">
        <w:t>[</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07" w:name="_Toc58925440"/>
      <w:r w:rsidRPr="003B7B43">
        <w:t>10</w:t>
      </w:r>
      <w:r w:rsidRPr="003B7B43">
        <w:tab/>
        <w:t>Support of additional functionalities</w:t>
      </w:r>
      <w:bookmarkEnd w:id="207"/>
    </w:p>
    <w:p w14:paraId="22B23363" w14:textId="77777777" w:rsidR="000A31B5" w:rsidRPr="003B7B43" w:rsidRDefault="000A31B5" w:rsidP="000A31B5">
      <w:pPr>
        <w:pStyle w:val="Heading2"/>
      </w:pPr>
      <w:bookmarkStart w:id="208" w:name="_Toc58925441"/>
      <w:r w:rsidRPr="003B7B43">
        <w:t>10.0</w:t>
      </w:r>
      <w:r w:rsidRPr="003B7B43">
        <w:tab/>
        <w:t>General</w:t>
      </w:r>
      <w:bookmarkEnd w:id="208"/>
    </w:p>
    <w:p w14:paraId="296A1A08" w14:textId="6EEE9FC3" w:rsidR="000A31B5" w:rsidRPr="003B7B43" w:rsidRDefault="000A31B5" w:rsidP="000A31B5">
      <w:r w:rsidRPr="003B7B43">
        <w:t xml:space="preserve">This clause specifies the delta related to the Rel-16 additional specifications included in </w:t>
      </w:r>
      <w:r w:rsidR="0080156D" w:rsidRPr="003B7B43">
        <w:t>TS</w:t>
      </w:r>
      <w:r w:rsidR="0080156D">
        <w:t> </w:t>
      </w:r>
      <w:r w:rsidR="0080156D" w:rsidRPr="003B7B43">
        <w:t>23.273</w:t>
      </w:r>
      <w:r w:rsidR="0080156D">
        <w:t> </w:t>
      </w:r>
      <w:r w:rsidR="0080156D" w:rsidRPr="001E46AC">
        <w:t>[</w:t>
      </w:r>
      <w:r w:rsidRPr="001E46AC">
        <w:t>29]</w:t>
      </w:r>
      <w:r w:rsidRPr="003B7B43">
        <w:t xml:space="preserve"> (LCS).</w:t>
      </w:r>
    </w:p>
    <w:p w14:paraId="6675802B" w14:textId="77777777" w:rsidR="000A31B5" w:rsidRPr="003B7B43" w:rsidRDefault="000A31B5" w:rsidP="000A31B5">
      <w:pPr>
        <w:pStyle w:val="Heading2"/>
      </w:pPr>
      <w:bookmarkStart w:id="209" w:name="_Toc58925442"/>
      <w:r w:rsidRPr="003B7B43">
        <w:t>10.1</w:t>
      </w:r>
      <w:r w:rsidRPr="003B7B43">
        <w:tab/>
        <w:t>User Location Information</w:t>
      </w:r>
      <w:bookmarkEnd w:id="209"/>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18934F45" w:rsidR="000A31B5" w:rsidRPr="003B7B43" w:rsidRDefault="000A31B5" w:rsidP="000A31B5">
      <w:pPr>
        <w:pStyle w:val="B1"/>
      </w:pPr>
      <w:r>
        <w:t>-</w:t>
      </w:r>
      <w:r>
        <w:tab/>
        <w:t xml:space="preserve">In the case of 5G-RG connected via 3GPP access: Cell Information (as described in </w:t>
      </w:r>
      <w:r w:rsidR="0080156D">
        <w:t>TS</w:t>
      </w:r>
      <w:r w:rsidR="0080156D">
        <w:t> </w:t>
      </w:r>
      <w:r w:rsidR="0080156D">
        <w:t>23.502</w:t>
      </w:r>
      <w:r w:rsidR="0080156D">
        <w:t> </w:t>
      </w:r>
      <w:r w:rsidR="0080156D">
        <w:t>[</w:t>
      </w:r>
      <w:r>
        <w:t xml:space="preserve">3] clause 4.10 and </w:t>
      </w:r>
      <w:r w:rsidR="0080156D">
        <w:t>TS</w:t>
      </w:r>
      <w:r w:rsidR="0080156D">
        <w:t> </w:t>
      </w:r>
      <w:r w:rsidR="0080156D">
        <w:t>23.401</w:t>
      </w:r>
      <w:r w:rsidR="0080156D">
        <w:t> </w:t>
      </w:r>
      <w:r w:rsidR="0080156D">
        <w:t>[</w:t>
      </w:r>
      <w:r>
        <w:t>24] clause 5.9.1).</w:t>
      </w:r>
    </w:p>
    <w:p w14:paraId="79C89FB9" w14:textId="77777777" w:rsidR="000A31B5" w:rsidRPr="003B7B43" w:rsidRDefault="000A31B5" w:rsidP="000A31B5">
      <w:pPr>
        <w:pStyle w:val="Heading8"/>
      </w:pPr>
      <w:r w:rsidRPr="003B7B43">
        <w:br w:type="page"/>
      </w:r>
      <w:bookmarkStart w:id="210" w:name="_Toc58925443"/>
      <w:r w:rsidRPr="003B7B43">
        <w:lastRenderedPageBreak/>
        <w:t>Annex A (informative):</w:t>
      </w:r>
      <w:r w:rsidRPr="003B7B43">
        <w:br/>
        <w:t>UE behind RG using untrusted Non-3GPP access procedures</w:t>
      </w:r>
      <w:bookmarkEnd w:id="210"/>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4" type="#_x0000_t75" style="width:440.25pt;height:140.25pt" o:ole="">
            <v:imagedata r:id="rId69" o:title=""/>
          </v:shape>
          <o:OLEObject Type="Embed" ProgID="Visio.Drawing.15" ShapeID="_x0000_i1054" DrawAspect="Content" ObjectID="_1669539406" r:id="rId70"/>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11" w:name="_Hlk2145024"/>
      <w:r w:rsidRPr="003B7B43">
        <w:t>The UE can be connected to 5GC via untrusted non-3GPP access (via 5G-RG), NG</w:t>
      </w:r>
      <w:r>
        <w:t>-</w:t>
      </w:r>
      <w:r w:rsidRPr="003B7B43">
        <w:t>RAN or via both accesses.</w:t>
      </w:r>
      <w:bookmarkEnd w:id="211"/>
    </w:p>
    <w:p w14:paraId="5D734B79" w14:textId="04815247"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80156D" w:rsidRPr="003B7B43">
        <w:rPr>
          <w:rFonts w:eastAsia="MS Mincho"/>
        </w:rPr>
        <w:t>TS</w:t>
      </w:r>
      <w:r w:rsidR="0080156D">
        <w:rPr>
          <w:rFonts w:eastAsia="MS Mincho"/>
        </w:rPr>
        <w:t> </w:t>
      </w:r>
      <w:r w:rsidR="0080156D" w:rsidRPr="003B7B43">
        <w:rPr>
          <w:rFonts w:eastAsia="MS Mincho"/>
        </w:rPr>
        <w:t>23.501</w:t>
      </w:r>
      <w:r w:rsidR="0080156D">
        <w:rPr>
          <w:rFonts w:eastAsia="MS Mincho"/>
        </w:rPr>
        <w:t> </w:t>
      </w:r>
      <w:r w:rsidR="0080156D"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5" type="#_x0000_t75" style="width:481.5pt;height:141pt" o:ole="">
            <v:imagedata r:id="rId71" o:title=""/>
          </v:shape>
          <o:OLEObject Type="Embed" ProgID="Visio.Drawing.15" ShapeID="_x0000_i1055" DrawAspect="Content" ObjectID="_1669539407" r:id="rId72"/>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6EF1494"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80156D" w:rsidRPr="003B7B43">
        <w:t>TS</w:t>
      </w:r>
      <w:r w:rsidR="0080156D">
        <w:t> </w:t>
      </w:r>
      <w:r w:rsidR="0080156D" w:rsidRPr="003B7B43">
        <w:t>23.501</w:t>
      </w:r>
      <w:r w:rsidR="0080156D">
        <w:t> </w:t>
      </w:r>
      <w:r w:rsidR="0080156D"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12" w:name="historyclause"/>
      <w:r w:rsidRPr="003B7B43">
        <w:br w:type="page"/>
      </w:r>
      <w:bookmarkStart w:id="213" w:name="_Toc58925444"/>
      <w:r w:rsidRPr="003B7B43">
        <w:lastRenderedPageBreak/>
        <w:t>Annex B (informative):</w:t>
      </w:r>
      <w:r w:rsidRPr="003B7B43">
        <w:br/>
        <w:t>Change history</w:t>
      </w:r>
      <w:bookmarkEnd w:id="2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12"/>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bl>
    <w:p w14:paraId="5F17688F" w14:textId="77777777" w:rsidR="00080512" w:rsidRPr="000A31B5" w:rsidRDefault="00080512" w:rsidP="000A31B5"/>
    <w:sectPr w:rsidR="00080512" w:rsidRPr="000A31B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312A2B4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156D">
      <w:rPr>
        <w:rFonts w:ascii="Arial" w:hAnsi="Arial" w:cs="Arial"/>
        <w:b/>
        <w:noProof/>
        <w:sz w:val="18"/>
        <w:szCs w:val="18"/>
      </w:rPr>
      <w:t>3GPP TS 23.316 V16.6.0 (2020-12)</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1CDFDA1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156D">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028D3"/>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package" Target="embeddings/Microsoft_Visio_Drawing12.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Word_Document7.docx"/><Relationship Id="rId37" Type="http://schemas.openxmlformats.org/officeDocument/2006/relationships/image" Target="media/image16.emf"/><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6.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5.vsd"/><Relationship Id="rId65" Type="http://schemas.openxmlformats.org/officeDocument/2006/relationships/image" Target="media/image3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Word_Document.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5.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2.bin"/><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2.vsd"/><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32813</Words>
  <Characters>165050</Characters>
  <Application>Microsoft Office Word</Application>
  <DocSecurity>0</DocSecurity>
  <Lines>3511</Lines>
  <Paragraphs>2710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195153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23.502 _CR2453R2_(Rel-16)_5GS_Ph1; TEI16</cp:lastModifiedBy>
  <cp:revision>2</cp:revision>
  <cp:lastPrinted>2019-02-25T14:05:00Z</cp:lastPrinted>
  <dcterms:created xsi:type="dcterms:W3CDTF">2020-12-15T11:47:00Z</dcterms:created>
  <dcterms:modified xsi:type="dcterms:W3CDTF">2020-12-15T11:47:00Z</dcterms:modified>
</cp:coreProperties>
</file>