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CB5EC9" w14:paraId="786AE751" w14:textId="77777777" w:rsidTr="00351B12">
        <w:tc>
          <w:tcPr>
            <w:tcW w:w="10423" w:type="dxa"/>
            <w:gridSpan w:val="2"/>
            <w:shd w:val="clear" w:color="auto" w:fill="auto"/>
          </w:tcPr>
          <w:p w14:paraId="00848EE7" w14:textId="424F7767"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9313EC">
              <w:t>9</w:t>
            </w:r>
            <w:r w:rsidRPr="00CB5EC9">
              <w:t>.</w:t>
            </w:r>
            <w:r w:rsidR="003E3C56">
              <w:t>4</w:t>
            </w:r>
            <w:r w:rsidRPr="00CB5EC9">
              <w:t>.</w:t>
            </w:r>
            <w:bookmarkEnd w:id="3"/>
            <w:r w:rsidR="007B3C23">
              <w:t>0</w:t>
            </w:r>
            <w:r w:rsidRPr="00CB5EC9">
              <w:t xml:space="preserve"> </w:t>
            </w:r>
            <w:r w:rsidRPr="00CB5EC9">
              <w:rPr>
                <w:sz w:val="32"/>
              </w:rPr>
              <w:t>(</w:t>
            </w:r>
            <w:bookmarkStart w:id="4" w:name="issueDate"/>
            <w:r w:rsidR="008C47BE" w:rsidRPr="00CB5EC9">
              <w:rPr>
                <w:sz w:val="32"/>
              </w:rPr>
              <w:t>202</w:t>
            </w:r>
            <w:r w:rsidR="0062226A">
              <w:rPr>
                <w:sz w:val="32"/>
              </w:rPr>
              <w:t>5</w:t>
            </w:r>
            <w:r w:rsidRPr="00CB5EC9">
              <w:rPr>
                <w:sz w:val="32"/>
              </w:rPr>
              <w:t>-</w:t>
            </w:r>
            <w:bookmarkEnd w:id="4"/>
            <w:r w:rsidR="0062226A">
              <w:rPr>
                <w:sz w:val="32"/>
              </w:rPr>
              <w:t>0</w:t>
            </w:r>
            <w:r w:rsidR="003E3C56">
              <w:rPr>
                <w:sz w:val="32"/>
              </w:rPr>
              <w:t>6</w:t>
            </w:r>
            <w:r w:rsidRPr="00CB5EC9">
              <w:rPr>
                <w:sz w:val="32"/>
              </w:rPr>
              <w:t>)</w:t>
            </w:r>
          </w:p>
        </w:tc>
      </w:tr>
      <w:tr w:rsidR="004F0988" w:rsidRPr="00CB5EC9" w14:paraId="27BAE454" w14:textId="77777777" w:rsidTr="00351B12">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351B12">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BCC568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w:t>
            </w:r>
            <w:r w:rsidR="009313EC">
              <w:rPr>
                <w:rStyle w:val="ZGSM"/>
              </w:rPr>
              <w:t>9</w:t>
            </w:r>
            <w:bookmarkEnd w:id="7"/>
            <w:r w:rsidRPr="00CB5EC9">
              <w:t>)</w:t>
            </w:r>
          </w:p>
        </w:tc>
      </w:tr>
      <w:tr w:rsidR="00395A71" w:rsidRPr="00CB5EC9" w14:paraId="0D5EBD8E" w14:textId="77777777" w:rsidTr="00351B12">
        <w:tc>
          <w:tcPr>
            <w:tcW w:w="10423" w:type="dxa"/>
            <w:gridSpan w:val="2"/>
            <w:shd w:val="clear" w:color="auto" w:fill="auto"/>
          </w:tcPr>
          <w:p w14:paraId="5DD3472F" w14:textId="4A9D4B0D" w:rsidR="00BF128E" w:rsidRPr="00CB5EC9" w:rsidRDefault="00BF128E" w:rsidP="00133525">
            <w:pPr>
              <w:pStyle w:val="ZU"/>
              <w:framePr w:w="0" w:wrap="auto" w:vAnchor="margin" w:hAnchor="text" w:yAlign="inline"/>
              <w:tabs>
                <w:tab w:val="right" w:pos="10206"/>
              </w:tabs>
              <w:jc w:val="left"/>
            </w:pPr>
          </w:p>
        </w:tc>
      </w:tr>
      <w:tr w:rsidR="00395A71" w:rsidRPr="00CB5EC9" w14:paraId="60948013" w14:textId="77777777" w:rsidTr="00351B12">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11766378" r:id="rId10"/>
              </w:object>
            </w:r>
          </w:p>
        </w:tc>
        <w:bookmarkStart w:id="8" w:name="_MON_1637044125"/>
        <w:bookmarkEnd w:id="8"/>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7pt;height:75.15pt" o:ole="">
                  <v:imagedata r:id="rId11" o:title=""/>
                </v:shape>
                <o:OLEObject Type="Embed" ProgID="Word.Picture.8" ShapeID="_x0000_i1026" DrawAspect="Content" ObjectID="_1811766379" r:id="rId12"/>
              </w:object>
            </w:r>
          </w:p>
        </w:tc>
      </w:tr>
      <w:tr w:rsidR="00395A71" w:rsidRPr="00CB5EC9" w14:paraId="086A8C99" w14:textId="77777777" w:rsidTr="00351B12">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351B12">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9"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9"/>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0"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1"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1"/>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2"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6485847B" w:rsidR="00E16509" w:rsidRPr="00CB5EC9" w:rsidRDefault="00E16509" w:rsidP="00133525">
            <w:pPr>
              <w:pStyle w:val="FP"/>
              <w:jc w:val="center"/>
              <w:rPr>
                <w:noProof/>
                <w:sz w:val="18"/>
              </w:rPr>
            </w:pPr>
            <w:r w:rsidRPr="00CB5EC9">
              <w:rPr>
                <w:noProof/>
                <w:sz w:val="18"/>
              </w:rPr>
              <w:t xml:space="preserve">© </w:t>
            </w:r>
            <w:bookmarkStart w:id="13" w:name="copyrightDate"/>
            <w:r w:rsidRPr="00CB5EC9">
              <w:rPr>
                <w:noProof/>
                <w:sz w:val="18"/>
              </w:rPr>
              <w:t>20</w:t>
            </w:r>
            <w:bookmarkEnd w:id="13"/>
            <w:r w:rsidR="008C47BE" w:rsidRPr="00CB5EC9">
              <w:rPr>
                <w:noProof/>
                <w:sz w:val="18"/>
              </w:rPr>
              <w:t>2</w:t>
            </w:r>
            <w:r w:rsidR="0062226A">
              <w:rPr>
                <w:noProof/>
                <w:sz w:val="18"/>
              </w:rPr>
              <w:t>5</w:t>
            </w:r>
            <w:r w:rsidRPr="00CB5EC9">
              <w:rPr>
                <w:noProof/>
                <w:sz w:val="18"/>
              </w:rPr>
              <w:t>, 3GPP Organizational Partners (ARIB, ATIS, CCSA, ETSI, TSDSI, TTA, TTC).</w:t>
            </w:r>
            <w:bookmarkStart w:id="14" w:name="copyrightaddon"/>
            <w:bookmarkEnd w:id="14"/>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2"/>
          </w:p>
          <w:p w14:paraId="66C6B8BB" w14:textId="77777777" w:rsidR="00E16509" w:rsidRPr="00CB5EC9" w:rsidRDefault="00E16509" w:rsidP="00133525"/>
        </w:tc>
      </w:tr>
      <w:bookmarkEnd w:id="10"/>
    </w:tbl>
    <w:p w14:paraId="3B15ABEE" w14:textId="77777777" w:rsidR="00080512" w:rsidRPr="00CB5EC9" w:rsidRDefault="00080512">
      <w:pPr>
        <w:pStyle w:val="TT"/>
      </w:pPr>
      <w:r w:rsidRPr="00CB5EC9">
        <w:br w:type="page"/>
      </w:r>
      <w:bookmarkStart w:id="15" w:name="tableOfContents"/>
      <w:bookmarkEnd w:id="15"/>
      <w:r w:rsidRPr="00CB5EC9">
        <w:lastRenderedPageBreak/>
        <w:t>Contents</w:t>
      </w:r>
    </w:p>
    <w:p w14:paraId="0DD842E9" w14:textId="3236F9CE" w:rsidR="00CB43FC" w:rsidRDefault="00841A23">
      <w:pPr>
        <w:pStyle w:val="TOC1"/>
        <w:rPr>
          <w:rFonts w:asciiTheme="minorHAnsi" w:eastAsiaTheme="minorEastAsia" w:hAnsiTheme="minorHAnsi" w:cstheme="minorBidi"/>
          <w:kern w:val="2"/>
          <w:sz w:val="24"/>
          <w:szCs w:val="24"/>
          <w14:ligatures w14:val="standardContextual"/>
        </w:rPr>
      </w:pPr>
      <w:r w:rsidRPr="00CB5EC9">
        <w:rPr>
          <w:noProof w:val="0"/>
        </w:rPr>
        <w:fldChar w:fldCharType="begin" w:fldLock="1"/>
      </w:r>
      <w:r w:rsidRPr="00CB5EC9">
        <w:instrText xml:space="preserve"> TOC \o "1-9" </w:instrText>
      </w:r>
      <w:r w:rsidRPr="00CB5EC9">
        <w:rPr>
          <w:noProof w:val="0"/>
        </w:rPr>
        <w:fldChar w:fldCharType="separate"/>
      </w:r>
      <w:r w:rsidR="00CB43FC">
        <w:t>Foreword</w:t>
      </w:r>
      <w:r w:rsidR="00CB43FC">
        <w:tab/>
      </w:r>
      <w:r w:rsidR="00CB43FC">
        <w:fldChar w:fldCharType="begin" w:fldLock="1"/>
      </w:r>
      <w:r w:rsidR="00CB43FC">
        <w:instrText xml:space="preserve"> PAGEREF _Toc201151628 \h </w:instrText>
      </w:r>
      <w:r w:rsidR="00CB43FC">
        <w:fldChar w:fldCharType="separate"/>
      </w:r>
      <w:r w:rsidR="00CB43FC">
        <w:t>10</w:t>
      </w:r>
      <w:r w:rsidR="00CB43FC">
        <w:fldChar w:fldCharType="end"/>
      </w:r>
    </w:p>
    <w:p w14:paraId="3C8B8F47" w14:textId="7E66E760" w:rsidR="00CB43FC" w:rsidRDefault="00CB43F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_Toc201151629 \h </w:instrText>
      </w:r>
      <w:r>
        <w:fldChar w:fldCharType="separate"/>
      </w:r>
      <w:r>
        <w:t>12</w:t>
      </w:r>
      <w:r>
        <w:fldChar w:fldCharType="end"/>
      </w:r>
    </w:p>
    <w:p w14:paraId="51047E31" w14:textId="7FD2150B" w:rsidR="00CB43FC" w:rsidRDefault="00CB43F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_Toc201151630 \h </w:instrText>
      </w:r>
      <w:r>
        <w:fldChar w:fldCharType="separate"/>
      </w:r>
      <w:r>
        <w:t>12</w:t>
      </w:r>
      <w:r>
        <w:fldChar w:fldCharType="end"/>
      </w:r>
    </w:p>
    <w:p w14:paraId="346A111E" w14:textId="3CF47F72" w:rsidR="00CB43FC" w:rsidRDefault="00CB43F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_Toc201151631 \h </w:instrText>
      </w:r>
      <w:r>
        <w:fldChar w:fldCharType="separate"/>
      </w:r>
      <w:r>
        <w:t>13</w:t>
      </w:r>
      <w:r>
        <w:fldChar w:fldCharType="end"/>
      </w:r>
    </w:p>
    <w:p w14:paraId="641F7447" w14:textId="7F729925" w:rsidR="00CB43FC" w:rsidRDefault="00CB43F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_Toc201151632 \h </w:instrText>
      </w:r>
      <w:r>
        <w:fldChar w:fldCharType="separate"/>
      </w:r>
      <w:r>
        <w:t>13</w:t>
      </w:r>
      <w:r>
        <w:fldChar w:fldCharType="end"/>
      </w:r>
    </w:p>
    <w:p w14:paraId="25BCB378" w14:textId="4C9B35CD" w:rsidR="00CB43FC" w:rsidRDefault="00CB43F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_Toc201151633 \h </w:instrText>
      </w:r>
      <w:r>
        <w:fldChar w:fldCharType="separate"/>
      </w:r>
      <w:r>
        <w:t>15</w:t>
      </w:r>
      <w:r>
        <w:fldChar w:fldCharType="end"/>
      </w:r>
    </w:p>
    <w:p w14:paraId="533DB6BE" w14:textId="108BC57A" w:rsidR="00CB43FC" w:rsidRDefault="00CB43F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_Toc201151634 \h </w:instrText>
      </w:r>
      <w:r>
        <w:fldChar w:fldCharType="separate"/>
      </w:r>
      <w:r>
        <w:t>15</w:t>
      </w:r>
      <w:r>
        <w:fldChar w:fldCharType="end"/>
      </w:r>
    </w:p>
    <w:p w14:paraId="0198810D" w14:textId="433C09EB" w:rsidR="00CB43FC" w:rsidRDefault="00CB43F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_Toc201151635 \h </w:instrText>
      </w:r>
      <w:r>
        <w:fldChar w:fldCharType="separate"/>
      </w:r>
      <w:r>
        <w:t>15</w:t>
      </w:r>
      <w:r>
        <w:fldChar w:fldCharType="end"/>
      </w:r>
    </w:p>
    <w:p w14:paraId="529B8406" w14:textId="625C4EAA" w:rsidR="00CB43FC" w:rsidRDefault="00CB43F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fldLock="1"/>
      </w:r>
      <w:r>
        <w:instrText xml:space="preserve"> PAGEREF _Toc201151636 \h </w:instrText>
      </w:r>
      <w:r>
        <w:fldChar w:fldCharType="separate"/>
      </w:r>
      <w:r>
        <w:t>16</w:t>
      </w:r>
      <w:r>
        <w:fldChar w:fldCharType="end"/>
      </w:r>
    </w:p>
    <w:p w14:paraId="3324ABC7" w14:textId="71F177C2" w:rsidR="00CB43FC" w:rsidRDefault="00CB43FC">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Pr>
          <w:lang w:eastAsia="zh-CN"/>
        </w:rPr>
        <w:t>Non-roaming reference architecture</w:t>
      </w:r>
      <w:r>
        <w:tab/>
      </w:r>
      <w:r>
        <w:fldChar w:fldCharType="begin" w:fldLock="1"/>
      </w:r>
      <w:r>
        <w:instrText xml:space="preserve"> PAGEREF _Toc201151637 \h </w:instrText>
      </w:r>
      <w:r>
        <w:fldChar w:fldCharType="separate"/>
      </w:r>
      <w:r>
        <w:t>16</w:t>
      </w:r>
      <w:r>
        <w:fldChar w:fldCharType="end"/>
      </w:r>
    </w:p>
    <w:p w14:paraId="20DECF2E" w14:textId="36EB532F" w:rsidR="00CB43FC" w:rsidRDefault="00CB43F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Pr>
          <w:lang w:eastAsia="zh-CN"/>
        </w:rPr>
        <w:t>Roaming reference architecture</w:t>
      </w:r>
      <w:r>
        <w:tab/>
      </w:r>
      <w:r>
        <w:fldChar w:fldCharType="begin" w:fldLock="1"/>
      </w:r>
      <w:r>
        <w:instrText xml:space="preserve"> PAGEREF _Toc201151638 \h </w:instrText>
      </w:r>
      <w:r>
        <w:fldChar w:fldCharType="separate"/>
      </w:r>
      <w:r>
        <w:t>17</w:t>
      </w:r>
      <w:r>
        <w:fldChar w:fldCharType="end"/>
      </w:r>
    </w:p>
    <w:p w14:paraId="1EBEE20B" w14:textId="5E1F8210" w:rsidR="00CB43FC" w:rsidRDefault="00CB43FC">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Pr>
          <w:lang w:eastAsia="zh-CN"/>
        </w:rPr>
        <w:t>Inter-PLMN reference architecture</w:t>
      </w:r>
      <w:r>
        <w:tab/>
      </w:r>
      <w:r>
        <w:fldChar w:fldCharType="begin" w:fldLock="1"/>
      </w:r>
      <w:r>
        <w:instrText xml:space="preserve"> PAGEREF _Toc201151639 \h </w:instrText>
      </w:r>
      <w:r>
        <w:fldChar w:fldCharType="separate"/>
      </w:r>
      <w:r>
        <w:t>18</w:t>
      </w:r>
      <w:r>
        <w:fldChar w:fldCharType="end"/>
      </w:r>
    </w:p>
    <w:p w14:paraId="1BF27AAB" w14:textId="7DD00960" w:rsidR="00CB43FC" w:rsidRDefault="00CB43FC">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rPr>
          <w:lang w:eastAsia="zh-CN"/>
        </w:rPr>
        <w:t>AF-based service parameter provisioning</w:t>
      </w:r>
      <w:r>
        <w:tab/>
      </w:r>
      <w:r>
        <w:fldChar w:fldCharType="begin" w:fldLock="1"/>
      </w:r>
      <w:r>
        <w:instrText xml:space="preserve"> PAGEREF _Toc201151640 \h </w:instrText>
      </w:r>
      <w:r>
        <w:fldChar w:fldCharType="separate"/>
      </w:r>
      <w:r>
        <w:t>20</w:t>
      </w:r>
      <w:r>
        <w:fldChar w:fldCharType="end"/>
      </w:r>
    </w:p>
    <w:p w14:paraId="4058AE37" w14:textId="2F2AADD7" w:rsidR="00CB43FC" w:rsidRDefault="00CB43FC">
      <w:pPr>
        <w:pStyle w:val="TOC3"/>
        <w:rPr>
          <w:rFonts w:asciiTheme="minorHAnsi" w:eastAsiaTheme="minorEastAsia" w:hAnsiTheme="minorHAnsi" w:cstheme="minorBidi"/>
          <w:kern w:val="2"/>
          <w:sz w:val="24"/>
          <w:szCs w:val="24"/>
          <w14:ligatures w14:val="standardContextual"/>
        </w:rPr>
      </w:pPr>
      <w:r>
        <w:rPr>
          <w:lang w:eastAsia="ko-KR"/>
        </w:rPr>
        <w:t>4.2.5</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_Toc201151641 \h </w:instrText>
      </w:r>
      <w:r>
        <w:fldChar w:fldCharType="separate"/>
      </w:r>
      <w:r>
        <w:t>21</w:t>
      </w:r>
      <w:r>
        <w:fldChar w:fldCharType="end"/>
      </w:r>
    </w:p>
    <w:p w14:paraId="25204162" w14:textId="5A8D5428" w:rsidR="00CB43FC" w:rsidRDefault="00CB43FC">
      <w:pPr>
        <w:pStyle w:val="TOC3"/>
        <w:rPr>
          <w:rFonts w:asciiTheme="minorHAnsi" w:eastAsiaTheme="minorEastAsia" w:hAnsiTheme="minorHAnsi" w:cstheme="minorBidi"/>
          <w:kern w:val="2"/>
          <w:sz w:val="24"/>
          <w:szCs w:val="24"/>
          <w14:ligatures w14:val="standardContextual"/>
        </w:rPr>
      </w:pPr>
      <w:r>
        <w:rPr>
          <w:lang w:eastAsia="ko-KR"/>
        </w:rPr>
        <w:t>4.2.6</w:t>
      </w:r>
      <w:r>
        <w:rPr>
          <w:rFonts w:asciiTheme="minorHAnsi" w:eastAsiaTheme="minorEastAsia" w:hAnsiTheme="minorHAnsi" w:cstheme="minorBidi"/>
          <w:kern w:val="2"/>
          <w:sz w:val="24"/>
          <w:szCs w:val="24"/>
          <w14:ligatures w14:val="standardContextual"/>
        </w:rPr>
        <w:tab/>
      </w:r>
      <w:r>
        <w:rPr>
          <w:lang w:eastAsia="ko-KR"/>
        </w:rPr>
        <w:t>Service-based interfaces</w:t>
      </w:r>
      <w:r>
        <w:tab/>
      </w:r>
      <w:r>
        <w:fldChar w:fldCharType="begin" w:fldLock="1"/>
      </w:r>
      <w:r>
        <w:instrText xml:space="preserve"> PAGEREF _Toc201151642 \h </w:instrText>
      </w:r>
      <w:r>
        <w:fldChar w:fldCharType="separate"/>
      </w:r>
      <w:r>
        <w:t>22</w:t>
      </w:r>
      <w:r>
        <w:fldChar w:fldCharType="end"/>
      </w:r>
    </w:p>
    <w:p w14:paraId="6179186D" w14:textId="3D5CE3E7" w:rsidR="00CB43FC" w:rsidRDefault="00CB43FC">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rPr>
          <w:lang w:eastAsia="zh-CN"/>
        </w:rPr>
        <w:t>5G ProSe UE-to-Network Relay reference architecture</w:t>
      </w:r>
      <w:r>
        <w:tab/>
      </w:r>
      <w:r>
        <w:fldChar w:fldCharType="begin" w:fldLock="1"/>
      </w:r>
      <w:r>
        <w:instrText xml:space="preserve"> PAGEREF _Toc201151643 \h </w:instrText>
      </w:r>
      <w:r>
        <w:fldChar w:fldCharType="separate"/>
      </w:r>
      <w:r>
        <w:t>22</w:t>
      </w:r>
      <w:r>
        <w:fldChar w:fldCharType="end"/>
      </w:r>
    </w:p>
    <w:p w14:paraId="7DAB06E7" w14:textId="1F2E32C5" w:rsidR="00CB43FC" w:rsidRDefault="00CB43FC">
      <w:pPr>
        <w:pStyle w:val="TOC4"/>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rPr>
          <w:lang w:eastAsia="zh-CN"/>
        </w:rPr>
        <w:t>5G ProSe Layer-3 UE-to-Network Relay reference architecture</w:t>
      </w:r>
      <w:r>
        <w:tab/>
      </w:r>
      <w:r>
        <w:fldChar w:fldCharType="begin" w:fldLock="1"/>
      </w:r>
      <w:r>
        <w:instrText xml:space="preserve"> PAGEREF _Toc201151644 \h </w:instrText>
      </w:r>
      <w:r>
        <w:fldChar w:fldCharType="separate"/>
      </w:r>
      <w:r>
        <w:t>22</w:t>
      </w:r>
      <w:r>
        <w:fldChar w:fldCharType="end"/>
      </w:r>
    </w:p>
    <w:p w14:paraId="2534CF0B" w14:textId="521DAE5A"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4.2.7.1A</w:t>
      </w:r>
      <w:r>
        <w:rPr>
          <w:rFonts w:asciiTheme="minorHAnsi" w:eastAsiaTheme="minorEastAsia" w:hAnsiTheme="minorHAnsi" w:cstheme="minorBidi"/>
          <w:kern w:val="2"/>
          <w:sz w:val="24"/>
          <w:szCs w:val="24"/>
          <w14:ligatures w14:val="standardContextual"/>
        </w:rPr>
        <w:tab/>
      </w:r>
      <w:r>
        <w:rPr>
          <w:lang w:eastAsia="zh-CN"/>
        </w:rPr>
        <w:t>5G ProSe Multi-hop Layer-3 UE-to-Network Relay reference architecture</w:t>
      </w:r>
      <w:r>
        <w:tab/>
      </w:r>
      <w:r>
        <w:fldChar w:fldCharType="begin" w:fldLock="1"/>
      </w:r>
      <w:r>
        <w:instrText xml:space="preserve"> PAGEREF _Toc201151645 \h </w:instrText>
      </w:r>
      <w:r>
        <w:fldChar w:fldCharType="separate"/>
      </w:r>
      <w:r>
        <w:t>24</w:t>
      </w:r>
      <w:r>
        <w:fldChar w:fldCharType="end"/>
      </w:r>
    </w:p>
    <w:p w14:paraId="75F7AE09" w14:textId="4990EE9F"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4.2.7.2</w:t>
      </w:r>
      <w:r>
        <w:rPr>
          <w:rFonts w:asciiTheme="minorHAnsi" w:eastAsiaTheme="minorEastAsia" w:hAnsiTheme="minorHAnsi" w:cstheme="minorBidi"/>
          <w:kern w:val="2"/>
          <w:sz w:val="24"/>
          <w:szCs w:val="24"/>
          <w14:ligatures w14:val="standardContextual"/>
        </w:rPr>
        <w:tab/>
      </w:r>
      <w:r>
        <w:rPr>
          <w:lang w:eastAsia="zh-CN"/>
        </w:rPr>
        <w:t xml:space="preserve">5G ProSe </w:t>
      </w:r>
      <w:r>
        <w:t>Layer-2 UE-to-Network Relay reference architecture</w:t>
      </w:r>
      <w:r>
        <w:tab/>
      </w:r>
      <w:r>
        <w:fldChar w:fldCharType="begin" w:fldLock="1"/>
      </w:r>
      <w:r>
        <w:instrText xml:space="preserve"> PAGEREF _Toc201151646 \h </w:instrText>
      </w:r>
      <w:r>
        <w:fldChar w:fldCharType="separate"/>
      </w:r>
      <w:r>
        <w:t>25</w:t>
      </w:r>
      <w:r>
        <w:fldChar w:fldCharType="end"/>
      </w:r>
    </w:p>
    <w:p w14:paraId="39DC95B1" w14:textId="215BFF9A"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4.2.7.2a</w:t>
      </w:r>
      <w:r>
        <w:rPr>
          <w:rFonts w:asciiTheme="minorHAnsi" w:eastAsiaTheme="minorEastAsia" w:hAnsiTheme="minorHAnsi" w:cstheme="minorBidi"/>
          <w:kern w:val="2"/>
          <w:sz w:val="24"/>
          <w:szCs w:val="24"/>
          <w14:ligatures w14:val="standardContextual"/>
        </w:rPr>
        <w:tab/>
      </w:r>
      <w:r>
        <w:rPr>
          <w:lang w:eastAsia="zh-CN"/>
        </w:rPr>
        <w:t>5G ProSe Multi-hop Layer-2 UE-to-Network Relay reference architecture</w:t>
      </w:r>
      <w:r>
        <w:tab/>
      </w:r>
      <w:r>
        <w:fldChar w:fldCharType="begin" w:fldLock="1"/>
      </w:r>
      <w:r>
        <w:instrText xml:space="preserve"> PAGEREF _Toc201151647 \h </w:instrText>
      </w:r>
      <w:r>
        <w:fldChar w:fldCharType="separate"/>
      </w:r>
      <w:r>
        <w:t>25</w:t>
      </w:r>
      <w:r>
        <w:fldChar w:fldCharType="end"/>
      </w:r>
    </w:p>
    <w:p w14:paraId="5E677C0B" w14:textId="2B6D82B1" w:rsidR="00CB43FC" w:rsidRDefault="00CB43FC">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5G ProSe UE-to-UE Relay reference architecture</w:t>
      </w:r>
      <w:r>
        <w:tab/>
      </w:r>
      <w:r>
        <w:fldChar w:fldCharType="begin" w:fldLock="1"/>
      </w:r>
      <w:r>
        <w:instrText xml:space="preserve"> PAGEREF _Toc201151648 \h </w:instrText>
      </w:r>
      <w:r>
        <w:fldChar w:fldCharType="separate"/>
      </w:r>
      <w:r>
        <w:t>26</w:t>
      </w:r>
      <w:r>
        <w:fldChar w:fldCharType="end"/>
      </w:r>
    </w:p>
    <w:p w14:paraId="430E9C8B" w14:textId="763C992B" w:rsidR="00CB43FC" w:rsidRDefault="00CB43FC">
      <w:pPr>
        <w:pStyle w:val="TOC3"/>
        <w:rPr>
          <w:rFonts w:asciiTheme="minorHAnsi" w:eastAsiaTheme="minorEastAsia" w:hAnsiTheme="minorHAnsi" w:cstheme="minorBidi"/>
          <w:kern w:val="2"/>
          <w:sz w:val="24"/>
          <w:szCs w:val="24"/>
          <w14:ligatures w14:val="standardContextual"/>
        </w:rPr>
      </w:pPr>
      <w:r>
        <w:t>4.2.8A</w:t>
      </w:r>
      <w:r>
        <w:rPr>
          <w:rFonts w:asciiTheme="minorHAnsi" w:eastAsiaTheme="minorEastAsia" w:hAnsiTheme="minorHAnsi" w:cstheme="minorBidi"/>
          <w:kern w:val="2"/>
          <w:sz w:val="24"/>
          <w:szCs w:val="24"/>
          <w14:ligatures w14:val="standardContextual"/>
        </w:rPr>
        <w:tab/>
      </w:r>
      <w:r>
        <w:t>5G ProSe Multi-hop UE-to-UE Relay reference architecture</w:t>
      </w:r>
      <w:r>
        <w:tab/>
      </w:r>
      <w:r>
        <w:fldChar w:fldCharType="begin" w:fldLock="1"/>
      </w:r>
      <w:r>
        <w:instrText xml:space="preserve"> PAGEREF _Toc201151649 \h </w:instrText>
      </w:r>
      <w:r>
        <w:fldChar w:fldCharType="separate"/>
      </w:r>
      <w:r>
        <w:t>26</w:t>
      </w:r>
      <w:r>
        <w:fldChar w:fldCharType="end"/>
      </w:r>
    </w:p>
    <w:p w14:paraId="22986594" w14:textId="406A8C64" w:rsidR="00CB43FC" w:rsidRDefault="00CB43FC">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Support for 5G ProSe in NPNs</w:t>
      </w:r>
      <w:r>
        <w:tab/>
      </w:r>
      <w:r>
        <w:fldChar w:fldCharType="begin" w:fldLock="1"/>
      </w:r>
      <w:r>
        <w:instrText xml:space="preserve"> PAGEREF _Toc201151650 \h </w:instrText>
      </w:r>
      <w:r>
        <w:fldChar w:fldCharType="separate"/>
      </w:r>
      <w:r>
        <w:t>27</w:t>
      </w:r>
      <w:r>
        <w:fldChar w:fldCharType="end"/>
      </w:r>
    </w:p>
    <w:p w14:paraId="4B7D9384" w14:textId="16E2EC2B" w:rsidR="00CB43FC" w:rsidRDefault="00CB43FC">
      <w:pPr>
        <w:pStyle w:val="TOC4"/>
        <w:rPr>
          <w:rFonts w:asciiTheme="minorHAnsi" w:eastAsiaTheme="minorEastAsia" w:hAnsiTheme="minorHAnsi" w:cstheme="minorBidi"/>
          <w:kern w:val="2"/>
          <w:sz w:val="24"/>
          <w:szCs w:val="24"/>
          <w14:ligatures w14:val="standardContextual"/>
        </w:rPr>
      </w:pPr>
      <w:r>
        <w:t>4.2.9.1</w:t>
      </w:r>
      <w:r>
        <w:rPr>
          <w:rFonts w:asciiTheme="minorHAnsi" w:eastAsiaTheme="minorEastAsia" w:hAnsiTheme="minorHAnsi" w:cstheme="minorBidi"/>
          <w:kern w:val="2"/>
          <w:sz w:val="24"/>
          <w:szCs w:val="24"/>
          <w14:ligatures w14:val="standardContextual"/>
        </w:rPr>
        <w:tab/>
      </w:r>
      <w:r>
        <w:t>Support for 5G ProSe in SNPN</w:t>
      </w:r>
      <w:r>
        <w:tab/>
      </w:r>
      <w:r>
        <w:fldChar w:fldCharType="begin" w:fldLock="1"/>
      </w:r>
      <w:r>
        <w:instrText xml:space="preserve"> PAGEREF _Toc201151651 \h </w:instrText>
      </w:r>
      <w:r>
        <w:fldChar w:fldCharType="separate"/>
      </w:r>
      <w:r>
        <w:t>27</w:t>
      </w:r>
      <w:r>
        <w:fldChar w:fldCharType="end"/>
      </w:r>
    </w:p>
    <w:p w14:paraId="2B910400" w14:textId="6CA2181C" w:rsidR="00CB43FC" w:rsidRDefault="00CB43FC">
      <w:pPr>
        <w:pStyle w:val="TOC4"/>
        <w:rPr>
          <w:rFonts w:asciiTheme="minorHAnsi" w:eastAsiaTheme="minorEastAsia" w:hAnsiTheme="minorHAnsi" w:cstheme="minorBidi"/>
          <w:kern w:val="2"/>
          <w:sz w:val="24"/>
          <w:szCs w:val="24"/>
          <w14:ligatures w14:val="standardContextual"/>
        </w:rPr>
      </w:pPr>
      <w:r>
        <w:t>4.2.9.2</w:t>
      </w:r>
      <w:r>
        <w:rPr>
          <w:rFonts w:asciiTheme="minorHAnsi" w:eastAsiaTheme="minorEastAsia" w:hAnsiTheme="minorHAnsi" w:cstheme="minorBidi"/>
          <w:kern w:val="2"/>
          <w:sz w:val="24"/>
          <w:szCs w:val="24"/>
          <w14:ligatures w14:val="standardContextual"/>
        </w:rPr>
        <w:tab/>
      </w:r>
      <w:r>
        <w:t>Support for 5G ProSe in conjunction with CAG in PNI-NPN</w:t>
      </w:r>
      <w:r>
        <w:tab/>
      </w:r>
      <w:r>
        <w:fldChar w:fldCharType="begin" w:fldLock="1"/>
      </w:r>
      <w:r>
        <w:instrText xml:space="preserve"> PAGEREF _Toc201151652 \h </w:instrText>
      </w:r>
      <w:r>
        <w:fldChar w:fldCharType="separate"/>
      </w:r>
      <w:r>
        <w:t>28</w:t>
      </w:r>
      <w:r>
        <w:fldChar w:fldCharType="end"/>
      </w:r>
    </w:p>
    <w:p w14:paraId="75532DB1" w14:textId="700EF51B" w:rsidR="00CB43FC" w:rsidRDefault="00CB43FC">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_Toc201151653 \h </w:instrText>
      </w:r>
      <w:r>
        <w:fldChar w:fldCharType="separate"/>
      </w:r>
      <w:r>
        <w:t>29</w:t>
      </w:r>
      <w:r>
        <w:fldChar w:fldCharType="end"/>
      </w:r>
    </w:p>
    <w:p w14:paraId="130CDA43" w14:textId="78AA850E" w:rsidR="00CB43FC" w:rsidRDefault="00CB43FC">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_Toc201151654 \h </w:instrText>
      </w:r>
      <w:r>
        <w:fldChar w:fldCharType="separate"/>
      </w:r>
      <w:r>
        <w:t>29</w:t>
      </w:r>
      <w:r>
        <w:fldChar w:fldCharType="end"/>
      </w:r>
    </w:p>
    <w:p w14:paraId="6F1DF2A9" w14:textId="48B64FA8" w:rsidR="00CB43FC" w:rsidRDefault="00CB43FC">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fldLock="1"/>
      </w:r>
      <w:r>
        <w:instrText xml:space="preserve"> PAGEREF _Toc201151655 \h </w:instrText>
      </w:r>
      <w:r>
        <w:fldChar w:fldCharType="separate"/>
      </w:r>
      <w:r>
        <w:t>30</w:t>
      </w:r>
      <w:r>
        <w:fldChar w:fldCharType="end"/>
      </w:r>
    </w:p>
    <w:p w14:paraId="6AF331AE" w14:textId="7DF90AFF" w:rsidR="00CB43FC" w:rsidRDefault="00CB43FC">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_Toc201151656 \h </w:instrText>
      </w:r>
      <w:r>
        <w:fldChar w:fldCharType="separate"/>
      </w:r>
      <w:r>
        <w:t>30</w:t>
      </w:r>
      <w:r>
        <w:fldChar w:fldCharType="end"/>
      </w:r>
    </w:p>
    <w:p w14:paraId="0EC5DCD2" w14:textId="2CF2FA86" w:rsidR="00CB43FC" w:rsidRDefault="00CB43FC">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rPr>
          <w:lang w:eastAsia="zh-CN"/>
        </w:rPr>
        <w:t>5G DDNMF Discovery</w:t>
      </w:r>
      <w:r>
        <w:tab/>
      </w:r>
      <w:r>
        <w:fldChar w:fldCharType="begin" w:fldLock="1"/>
      </w:r>
      <w:r>
        <w:instrText xml:space="preserve"> PAGEREF _Toc201151657 \h </w:instrText>
      </w:r>
      <w:r>
        <w:fldChar w:fldCharType="separate"/>
      </w:r>
      <w:r>
        <w:t>31</w:t>
      </w:r>
      <w:r>
        <w:fldChar w:fldCharType="end"/>
      </w:r>
    </w:p>
    <w:p w14:paraId="57B51A76" w14:textId="3B381BD5" w:rsidR="00CB43FC" w:rsidRDefault="00CB43FC">
      <w:pPr>
        <w:pStyle w:val="TOC3"/>
        <w:rPr>
          <w:rFonts w:asciiTheme="minorHAnsi" w:eastAsiaTheme="minorEastAsia" w:hAnsiTheme="minorHAnsi" w:cstheme="minorBidi"/>
          <w:kern w:val="2"/>
          <w:sz w:val="24"/>
          <w:szCs w:val="24"/>
          <w14:ligatures w14:val="standardContextual"/>
        </w:rPr>
      </w:pPr>
      <w:r>
        <w:rPr>
          <w:lang w:eastAsia="zh-CN"/>
        </w:rPr>
        <w:t>4.3.3</w:t>
      </w:r>
      <w:r>
        <w:rPr>
          <w:rFonts w:asciiTheme="minorHAnsi" w:eastAsiaTheme="minorEastAsia" w:hAnsiTheme="minorHAnsi" w:cstheme="minorBidi"/>
          <w:kern w:val="2"/>
          <w:sz w:val="24"/>
          <w:szCs w:val="24"/>
          <w14:ligatures w14:val="standardContextual"/>
        </w:rPr>
        <w:tab/>
      </w:r>
      <w:r>
        <w:rPr>
          <w:lang w:eastAsia="ko-KR"/>
        </w:rPr>
        <w:t>PCF</w:t>
      </w:r>
      <w:r>
        <w:tab/>
      </w:r>
      <w:r>
        <w:fldChar w:fldCharType="begin" w:fldLock="1"/>
      </w:r>
      <w:r>
        <w:instrText xml:space="preserve"> PAGEREF _Toc201151658 \h </w:instrText>
      </w:r>
      <w:r>
        <w:fldChar w:fldCharType="separate"/>
      </w:r>
      <w:r>
        <w:t>31</w:t>
      </w:r>
      <w:r>
        <w:fldChar w:fldCharType="end"/>
      </w:r>
    </w:p>
    <w:p w14:paraId="59C50738" w14:textId="67E241B9" w:rsidR="00CB43FC" w:rsidRDefault="00CB43FC">
      <w:pPr>
        <w:pStyle w:val="TOC3"/>
        <w:rPr>
          <w:rFonts w:asciiTheme="minorHAnsi" w:eastAsiaTheme="minorEastAsia" w:hAnsiTheme="minorHAnsi" w:cstheme="minorBidi"/>
          <w:kern w:val="2"/>
          <w:sz w:val="24"/>
          <w:szCs w:val="24"/>
          <w14:ligatures w14:val="standardContextual"/>
        </w:rPr>
      </w:pPr>
      <w:r>
        <w:rPr>
          <w:lang w:eastAsia="zh-CN"/>
        </w:rPr>
        <w:t>4.3.4</w:t>
      </w:r>
      <w:r>
        <w:rPr>
          <w:rFonts w:asciiTheme="minorHAnsi" w:eastAsiaTheme="minorEastAsia" w:hAnsiTheme="minorHAnsi" w:cstheme="minorBidi"/>
          <w:kern w:val="2"/>
          <w:sz w:val="24"/>
          <w:szCs w:val="24"/>
          <w14:ligatures w14:val="standardContextual"/>
        </w:rPr>
        <w:tab/>
      </w:r>
      <w:r>
        <w:rPr>
          <w:lang w:eastAsia="ko-KR"/>
        </w:rPr>
        <w:t>AMF</w:t>
      </w:r>
      <w:r>
        <w:tab/>
      </w:r>
      <w:r>
        <w:fldChar w:fldCharType="begin" w:fldLock="1"/>
      </w:r>
      <w:r>
        <w:instrText xml:space="preserve"> PAGEREF _Toc201151659 \h </w:instrText>
      </w:r>
      <w:r>
        <w:fldChar w:fldCharType="separate"/>
      </w:r>
      <w:r>
        <w:t>31</w:t>
      </w:r>
      <w:r>
        <w:fldChar w:fldCharType="end"/>
      </w:r>
    </w:p>
    <w:p w14:paraId="76B2CDD3" w14:textId="543E316D" w:rsidR="00CB43FC" w:rsidRDefault="00CB43FC">
      <w:pPr>
        <w:pStyle w:val="TOC3"/>
        <w:rPr>
          <w:rFonts w:asciiTheme="minorHAnsi" w:eastAsiaTheme="minorEastAsia" w:hAnsiTheme="minorHAnsi" w:cstheme="minorBidi"/>
          <w:kern w:val="2"/>
          <w:sz w:val="24"/>
          <w:szCs w:val="24"/>
          <w14:ligatures w14:val="standardContextual"/>
        </w:rPr>
      </w:pPr>
      <w:r>
        <w:rPr>
          <w:lang w:eastAsia="ko-KR"/>
        </w:rPr>
        <w:t>4.3.5</w:t>
      </w:r>
      <w:r>
        <w:rPr>
          <w:rFonts w:asciiTheme="minorHAnsi" w:eastAsiaTheme="minorEastAsia" w:hAnsiTheme="minorHAnsi" w:cstheme="minorBidi"/>
          <w:kern w:val="2"/>
          <w:sz w:val="24"/>
          <w:szCs w:val="24"/>
          <w14:ligatures w14:val="standardContextual"/>
        </w:rPr>
        <w:tab/>
      </w:r>
      <w:r>
        <w:rPr>
          <w:lang w:eastAsia="ko-KR"/>
        </w:rPr>
        <w:t>UDM</w:t>
      </w:r>
      <w:r>
        <w:tab/>
      </w:r>
      <w:r>
        <w:fldChar w:fldCharType="begin" w:fldLock="1"/>
      </w:r>
      <w:r>
        <w:instrText xml:space="preserve"> PAGEREF _Toc201151660 \h </w:instrText>
      </w:r>
      <w:r>
        <w:fldChar w:fldCharType="separate"/>
      </w:r>
      <w:r>
        <w:t>32</w:t>
      </w:r>
      <w:r>
        <w:fldChar w:fldCharType="end"/>
      </w:r>
    </w:p>
    <w:p w14:paraId="448F19BA" w14:textId="175186EB" w:rsidR="00CB43FC" w:rsidRDefault="00CB43FC">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UDR</w:t>
      </w:r>
      <w:r>
        <w:tab/>
      </w:r>
      <w:r>
        <w:fldChar w:fldCharType="begin" w:fldLock="1"/>
      </w:r>
      <w:r>
        <w:instrText xml:space="preserve"> PAGEREF _Toc201151661 \h </w:instrText>
      </w:r>
      <w:r>
        <w:fldChar w:fldCharType="separate"/>
      </w:r>
      <w:r>
        <w:t>32</w:t>
      </w:r>
      <w:r>
        <w:fldChar w:fldCharType="end"/>
      </w:r>
    </w:p>
    <w:p w14:paraId="40DADAFF" w14:textId="48389F01" w:rsidR="00CB43FC" w:rsidRDefault="00CB43FC">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_Toc201151662 \h </w:instrText>
      </w:r>
      <w:r>
        <w:fldChar w:fldCharType="separate"/>
      </w:r>
      <w:r>
        <w:t>32</w:t>
      </w:r>
      <w:r>
        <w:fldChar w:fldCharType="end"/>
      </w:r>
    </w:p>
    <w:p w14:paraId="27104E17" w14:textId="26B05D69" w:rsidR="00CB43FC" w:rsidRDefault="00CB43FC">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rsidRPr="00FF06C4">
        <w:rPr>
          <w:rFonts w:eastAsia="SimSun"/>
          <w:lang w:eastAsia="zh-CN"/>
        </w:rPr>
        <w:t>ProSe</w:t>
      </w:r>
      <w:r>
        <w:rPr>
          <w:lang w:eastAsia="ko-KR"/>
        </w:rPr>
        <w:t xml:space="preserve"> Application Server</w:t>
      </w:r>
      <w:r>
        <w:tab/>
      </w:r>
      <w:r>
        <w:fldChar w:fldCharType="begin" w:fldLock="1"/>
      </w:r>
      <w:r>
        <w:instrText xml:space="preserve"> PAGEREF _Toc201151663 \h </w:instrText>
      </w:r>
      <w:r>
        <w:fldChar w:fldCharType="separate"/>
      </w:r>
      <w:r>
        <w:t>33</w:t>
      </w:r>
      <w:r>
        <w:fldChar w:fldCharType="end"/>
      </w:r>
    </w:p>
    <w:p w14:paraId="37909FF3" w14:textId="01484F4F" w:rsidR="00CB43FC" w:rsidRDefault="00CB43FC">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w:t>
      </w:r>
      <w:r w:rsidRPr="00FF06C4">
        <w:rPr>
          <w:rFonts w:eastAsia="SimSun"/>
          <w:lang w:eastAsia="zh-CN"/>
        </w:rPr>
        <w:t>UE-to-Network Relay</w:t>
      </w:r>
      <w:r>
        <w:tab/>
      </w:r>
      <w:r>
        <w:fldChar w:fldCharType="begin" w:fldLock="1"/>
      </w:r>
      <w:r>
        <w:instrText xml:space="preserve"> PAGEREF _Toc201151664 \h </w:instrText>
      </w:r>
      <w:r>
        <w:fldChar w:fldCharType="separate"/>
      </w:r>
      <w:r>
        <w:t>33</w:t>
      </w:r>
      <w:r>
        <w:fldChar w:fldCharType="end"/>
      </w:r>
    </w:p>
    <w:p w14:paraId="4254EDB7" w14:textId="0D28BB73" w:rsidR="00CB43FC" w:rsidRDefault="00CB43FC">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_Toc201151665 \h </w:instrText>
      </w:r>
      <w:r>
        <w:fldChar w:fldCharType="separate"/>
      </w:r>
      <w:r>
        <w:t>33</w:t>
      </w:r>
      <w:r>
        <w:fldChar w:fldCharType="end"/>
      </w:r>
    </w:p>
    <w:p w14:paraId="4F306769" w14:textId="11A9A4A1" w:rsidR="00CB43FC" w:rsidRDefault="00CB43FC">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rPr>
          <w:lang w:eastAsia="zh-CN"/>
        </w:rPr>
        <w:t xml:space="preserve">5G ProSe </w:t>
      </w:r>
      <w:r>
        <w:t>Layer-3 UE-to-Network Relay</w:t>
      </w:r>
      <w:r>
        <w:tab/>
      </w:r>
      <w:r>
        <w:fldChar w:fldCharType="begin" w:fldLock="1"/>
      </w:r>
      <w:r>
        <w:instrText xml:space="preserve"> PAGEREF _Toc201151666 \h </w:instrText>
      </w:r>
      <w:r>
        <w:fldChar w:fldCharType="separate"/>
      </w:r>
      <w:r>
        <w:t>34</w:t>
      </w:r>
      <w:r>
        <w:fldChar w:fldCharType="end"/>
      </w:r>
    </w:p>
    <w:p w14:paraId="0EFC107F" w14:textId="7631933C" w:rsidR="00CB43FC" w:rsidRDefault="00CB43FC">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rPr>
          <w:lang w:eastAsia="zh-CN"/>
        </w:rPr>
        <w:t xml:space="preserve">5G ProSe </w:t>
      </w:r>
      <w:r>
        <w:t>Layer-2 UE-to-Network Relay</w:t>
      </w:r>
      <w:r>
        <w:tab/>
      </w:r>
      <w:r>
        <w:fldChar w:fldCharType="begin" w:fldLock="1"/>
      </w:r>
      <w:r>
        <w:instrText xml:space="preserve"> PAGEREF _Toc201151667 \h </w:instrText>
      </w:r>
      <w:r>
        <w:fldChar w:fldCharType="separate"/>
      </w:r>
      <w:r>
        <w:t>34</w:t>
      </w:r>
      <w:r>
        <w:fldChar w:fldCharType="end"/>
      </w:r>
    </w:p>
    <w:p w14:paraId="77119A72" w14:textId="355440CC" w:rsidR="00CB43FC" w:rsidRDefault="00CB43FC">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_Toc201151668 \h </w:instrText>
      </w:r>
      <w:r>
        <w:fldChar w:fldCharType="separate"/>
      </w:r>
      <w:r>
        <w:t>34</w:t>
      </w:r>
      <w:r>
        <w:fldChar w:fldCharType="end"/>
      </w:r>
    </w:p>
    <w:p w14:paraId="795EFE19" w14:textId="21B613F2" w:rsidR="00CB43FC" w:rsidRDefault="00CB43FC">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_Toc201151669 \h </w:instrText>
      </w:r>
      <w:r>
        <w:fldChar w:fldCharType="separate"/>
      </w:r>
      <w:r>
        <w:t>35</w:t>
      </w:r>
      <w:r>
        <w:fldChar w:fldCharType="end"/>
      </w:r>
    </w:p>
    <w:p w14:paraId="4C46FA7F" w14:textId="4DAD07C3" w:rsidR="00CB43FC" w:rsidRDefault="00CB43FC">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5G ProSe UE-to-UE Relay</w:t>
      </w:r>
      <w:r>
        <w:tab/>
      </w:r>
      <w:r>
        <w:fldChar w:fldCharType="begin" w:fldLock="1"/>
      </w:r>
      <w:r>
        <w:instrText xml:space="preserve"> PAGEREF _Toc201151670 \h </w:instrText>
      </w:r>
      <w:r>
        <w:fldChar w:fldCharType="separate"/>
      </w:r>
      <w:r>
        <w:t>35</w:t>
      </w:r>
      <w:r>
        <w:fldChar w:fldCharType="end"/>
      </w:r>
    </w:p>
    <w:p w14:paraId="5A04A5E3" w14:textId="79F08F40" w:rsidR="00CB43FC" w:rsidRDefault="00CB43FC">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_Toc201151671 \h </w:instrText>
      </w:r>
      <w:r>
        <w:fldChar w:fldCharType="separate"/>
      </w:r>
      <w:r>
        <w:t>35</w:t>
      </w:r>
      <w:r>
        <w:fldChar w:fldCharType="end"/>
      </w:r>
    </w:p>
    <w:p w14:paraId="7F5CE7CD" w14:textId="4FC406F4" w:rsidR="00CB43FC" w:rsidRDefault="00CB43FC">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fldLock="1"/>
      </w:r>
      <w:r>
        <w:instrText xml:space="preserve"> PAGEREF _Toc201151672 \h </w:instrText>
      </w:r>
      <w:r>
        <w:fldChar w:fldCharType="separate"/>
      </w:r>
      <w:r>
        <w:t>35</w:t>
      </w:r>
      <w:r>
        <w:fldChar w:fldCharType="end"/>
      </w:r>
    </w:p>
    <w:p w14:paraId="2A35AAB8" w14:textId="11F9B50B" w:rsidR="00CB43FC" w:rsidRDefault="00CB43FC">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5G ProSe Layer-2 UE-to-UE Relay</w:t>
      </w:r>
      <w:r>
        <w:tab/>
      </w:r>
      <w:r>
        <w:fldChar w:fldCharType="begin" w:fldLock="1"/>
      </w:r>
      <w:r>
        <w:instrText xml:space="preserve"> PAGEREF _Toc201151673 \h </w:instrText>
      </w:r>
      <w:r>
        <w:fldChar w:fldCharType="separate"/>
      </w:r>
      <w:r>
        <w:t>36</w:t>
      </w:r>
      <w:r>
        <w:fldChar w:fldCharType="end"/>
      </w:r>
    </w:p>
    <w:p w14:paraId="67E32970" w14:textId="3B2578CE" w:rsidR="00CB43FC" w:rsidRDefault="00CB43FC">
      <w:pPr>
        <w:pStyle w:val="TOC3"/>
        <w:rPr>
          <w:rFonts w:asciiTheme="minorHAnsi" w:eastAsiaTheme="minorEastAsia" w:hAnsiTheme="minorHAnsi" w:cstheme="minorBidi"/>
          <w:kern w:val="2"/>
          <w:sz w:val="24"/>
          <w:szCs w:val="24"/>
          <w14:ligatures w14:val="standardContextual"/>
        </w:rPr>
      </w:pPr>
      <w:r>
        <w:rPr>
          <w:lang w:eastAsia="zh-CN"/>
        </w:rPr>
        <w:t>4.3.13</w:t>
      </w:r>
      <w:r>
        <w:rPr>
          <w:rFonts w:asciiTheme="minorHAnsi" w:eastAsiaTheme="minorEastAsia" w:hAnsiTheme="minorHAnsi" w:cstheme="minorBidi"/>
          <w:kern w:val="2"/>
          <w:sz w:val="24"/>
          <w:szCs w:val="24"/>
          <w14:ligatures w14:val="standardContextual"/>
        </w:rPr>
        <w:tab/>
      </w:r>
      <w:r>
        <w:rPr>
          <w:lang w:eastAsia="zh-CN"/>
        </w:rPr>
        <w:t>5G ProSe Intermediate UE-to-Network Relay</w:t>
      </w:r>
      <w:r>
        <w:tab/>
      </w:r>
      <w:r>
        <w:fldChar w:fldCharType="begin" w:fldLock="1"/>
      </w:r>
      <w:r>
        <w:instrText xml:space="preserve"> PAGEREF _Toc201151674 \h </w:instrText>
      </w:r>
      <w:r>
        <w:fldChar w:fldCharType="separate"/>
      </w:r>
      <w:r>
        <w:t>36</w:t>
      </w:r>
      <w:r>
        <w:fldChar w:fldCharType="end"/>
      </w:r>
    </w:p>
    <w:p w14:paraId="10B98A4D" w14:textId="3CC2BE45" w:rsidR="00CB43FC" w:rsidRDefault="00CB43FC">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High level functionality and features</w:t>
      </w:r>
      <w:r>
        <w:tab/>
      </w:r>
      <w:r>
        <w:fldChar w:fldCharType="begin" w:fldLock="1"/>
      </w:r>
      <w:r>
        <w:instrText xml:space="preserve"> PAGEREF _Toc201151675 \h </w:instrText>
      </w:r>
      <w:r>
        <w:fldChar w:fldCharType="separate"/>
      </w:r>
      <w:r>
        <w:t>36</w:t>
      </w:r>
      <w:r>
        <w:fldChar w:fldCharType="end"/>
      </w:r>
    </w:p>
    <w:p w14:paraId="38FB72EE" w14:textId="5E5D76CD" w:rsidR="00CB43FC" w:rsidRDefault="00CB43F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rPr>
          <w:lang w:eastAsia="zh-CN"/>
        </w:rPr>
        <w:t>Authorization and Provisioning for ProSe service</w:t>
      </w:r>
      <w:r>
        <w:tab/>
      </w:r>
      <w:r>
        <w:fldChar w:fldCharType="begin" w:fldLock="1"/>
      </w:r>
      <w:r>
        <w:instrText xml:space="preserve"> PAGEREF _Toc201151676 \h </w:instrText>
      </w:r>
      <w:r>
        <w:fldChar w:fldCharType="separate"/>
      </w:r>
      <w:r>
        <w:t>36</w:t>
      </w:r>
      <w:r>
        <w:fldChar w:fldCharType="end"/>
      </w:r>
    </w:p>
    <w:p w14:paraId="2174EED4" w14:textId="50B9837A" w:rsidR="00CB43FC" w:rsidRDefault="00CB43FC">
      <w:pPr>
        <w:pStyle w:val="TOC3"/>
        <w:rPr>
          <w:rFonts w:asciiTheme="minorHAnsi" w:eastAsiaTheme="minorEastAsia" w:hAnsiTheme="minorHAnsi" w:cstheme="minorBidi"/>
          <w:kern w:val="2"/>
          <w:sz w:val="24"/>
          <w:szCs w:val="24"/>
          <w14:ligatures w14:val="standardContextual"/>
        </w:rPr>
      </w:pPr>
      <w:r>
        <w:rPr>
          <w:lang w:eastAsia="zh-CN"/>
        </w:rPr>
        <w:t>5.1.1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_Toc201151677 \h </w:instrText>
      </w:r>
      <w:r>
        <w:fldChar w:fldCharType="separate"/>
      </w:r>
      <w:r>
        <w:t>36</w:t>
      </w:r>
      <w:r>
        <w:fldChar w:fldCharType="end"/>
      </w:r>
    </w:p>
    <w:p w14:paraId="1DFAF0BE" w14:textId="32951D01" w:rsidR="00CB43FC" w:rsidRDefault="00CB43FC">
      <w:pPr>
        <w:pStyle w:val="TOC3"/>
        <w:rPr>
          <w:rFonts w:asciiTheme="minorHAnsi" w:eastAsiaTheme="minorEastAsia" w:hAnsiTheme="minorHAnsi" w:cstheme="minorBidi"/>
          <w:kern w:val="2"/>
          <w:sz w:val="24"/>
          <w:szCs w:val="24"/>
          <w14:ligatures w14:val="standardContextual"/>
        </w:rPr>
      </w:pPr>
      <w:r w:rsidRPr="00FF06C4">
        <w:rPr>
          <w:rFonts w:eastAsia="SimSun"/>
          <w:lang w:eastAsia="zh-CN"/>
        </w:rPr>
        <w:t>5.1.1a</w:t>
      </w:r>
      <w:r>
        <w:rPr>
          <w:rFonts w:asciiTheme="minorHAnsi" w:eastAsiaTheme="minorEastAsia" w:hAnsiTheme="minorHAnsi" w:cstheme="minorBidi"/>
          <w:kern w:val="2"/>
          <w:sz w:val="24"/>
          <w:szCs w:val="24"/>
          <w14:ligatures w14:val="standardContextual"/>
        </w:rPr>
        <w:tab/>
      </w:r>
      <w:r w:rsidRPr="00FF06C4">
        <w:rPr>
          <w:rFonts w:eastAsia="SimSun"/>
          <w:lang w:eastAsia="zh-CN"/>
        </w:rPr>
        <w:t>General principles for applying policy/parameters</w:t>
      </w:r>
      <w:r>
        <w:tab/>
      </w:r>
      <w:r>
        <w:fldChar w:fldCharType="begin" w:fldLock="1"/>
      </w:r>
      <w:r>
        <w:instrText xml:space="preserve"> PAGEREF _Toc201151678 \h </w:instrText>
      </w:r>
      <w:r>
        <w:fldChar w:fldCharType="separate"/>
      </w:r>
      <w:r>
        <w:t>38</w:t>
      </w:r>
      <w:r>
        <w:fldChar w:fldCharType="end"/>
      </w:r>
    </w:p>
    <w:p w14:paraId="3EF26591" w14:textId="0A53CEC8" w:rsidR="00CB43FC" w:rsidRDefault="00CB43FC">
      <w:pPr>
        <w:pStyle w:val="TOC3"/>
        <w:rPr>
          <w:rFonts w:asciiTheme="minorHAnsi" w:eastAsiaTheme="minorEastAsia" w:hAnsiTheme="minorHAnsi" w:cstheme="minorBidi"/>
          <w:kern w:val="2"/>
          <w:sz w:val="24"/>
          <w:szCs w:val="24"/>
          <w14:ligatures w14:val="standardContextual"/>
        </w:rPr>
      </w:pPr>
      <w:r w:rsidRPr="00FF06C4">
        <w:rPr>
          <w:rFonts w:eastAsia="SimSun"/>
          <w:lang w:eastAsia="zh-CN"/>
        </w:rPr>
        <w:t>5.1.2</w:t>
      </w:r>
      <w:r>
        <w:rPr>
          <w:rFonts w:asciiTheme="minorHAnsi" w:eastAsiaTheme="minorEastAsia" w:hAnsiTheme="minorHAnsi" w:cstheme="minorBidi"/>
          <w:kern w:val="2"/>
          <w:sz w:val="24"/>
          <w:szCs w:val="24"/>
          <w14:ligatures w14:val="standardContextual"/>
        </w:rPr>
        <w:tab/>
      </w:r>
      <w:r>
        <w:rPr>
          <w:lang w:eastAsia="zh-CN"/>
        </w:rPr>
        <w:t>Authorization and Provisioning for 5G ProSe Direct Discovery</w:t>
      </w:r>
      <w:r>
        <w:tab/>
      </w:r>
      <w:r>
        <w:fldChar w:fldCharType="begin" w:fldLock="1"/>
      </w:r>
      <w:r>
        <w:instrText xml:space="preserve"> PAGEREF _Toc201151679 \h </w:instrText>
      </w:r>
      <w:r>
        <w:fldChar w:fldCharType="separate"/>
      </w:r>
      <w:r>
        <w:t>40</w:t>
      </w:r>
      <w:r>
        <w:fldChar w:fldCharType="end"/>
      </w:r>
    </w:p>
    <w:p w14:paraId="742F3C85" w14:textId="156C32ED"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5.1.2.1</w:t>
      </w:r>
      <w:r>
        <w:rPr>
          <w:rFonts w:asciiTheme="minorHAnsi" w:eastAsiaTheme="minorEastAsia" w:hAnsiTheme="minorHAnsi" w:cstheme="minorBidi"/>
          <w:kern w:val="2"/>
          <w:sz w:val="24"/>
          <w:szCs w:val="24"/>
          <w14:ligatures w14:val="standardContextual"/>
        </w:rPr>
        <w:tab/>
      </w:r>
      <w:r>
        <w:rPr>
          <w:lang w:eastAsia="zh-CN"/>
        </w:rPr>
        <w:t>Policy/Parameter provi</w:t>
      </w:r>
      <w:r>
        <w:t>sioning for 5G ProSe Direct Discovery</w:t>
      </w:r>
      <w:r>
        <w:tab/>
      </w:r>
      <w:r>
        <w:fldChar w:fldCharType="begin" w:fldLock="1"/>
      </w:r>
      <w:r>
        <w:instrText xml:space="preserve"> PAGEREF _Toc201151680 \h </w:instrText>
      </w:r>
      <w:r>
        <w:fldChar w:fldCharType="separate"/>
      </w:r>
      <w:r>
        <w:t>40</w:t>
      </w:r>
      <w:r>
        <w:fldChar w:fldCharType="end"/>
      </w:r>
    </w:p>
    <w:p w14:paraId="5331BA25" w14:textId="21E04A03"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5.1.2.2</w:t>
      </w:r>
      <w:r>
        <w:rPr>
          <w:rFonts w:asciiTheme="minorHAnsi" w:eastAsiaTheme="minorEastAsia" w:hAnsiTheme="minorHAnsi" w:cstheme="minorBidi"/>
          <w:kern w:val="2"/>
          <w:sz w:val="24"/>
          <w:szCs w:val="24"/>
          <w14:ligatures w14:val="standardContextual"/>
        </w:rPr>
        <w:tab/>
      </w:r>
      <w:r>
        <w:rPr>
          <w:lang w:eastAsia="zh-CN"/>
        </w:rPr>
        <w:t>Principles for applying parameters for 5G ProSe Direct Discovery</w:t>
      </w:r>
      <w:r>
        <w:tab/>
      </w:r>
      <w:r>
        <w:fldChar w:fldCharType="begin" w:fldLock="1"/>
      </w:r>
      <w:r>
        <w:instrText xml:space="preserve"> PAGEREF _Toc201151681 \h </w:instrText>
      </w:r>
      <w:r>
        <w:fldChar w:fldCharType="separate"/>
      </w:r>
      <w:r>
        <w:t>41</w:t>
      </w:r>
      <w:r>
        <w:fldChar w:fldCharType="end"/>
      </w:r>
    </w:p>
    <w:p w14:paraId="35BEF2C9" w14:textId="603D5E26" w:rsidR="00CB43FC" w:rsidRDefault="00CB43FC">
      <w:pPr>
        <w:pStyle w:val="TOC3"/>
        <w:rPr>
          <w:rFonts w:asciiTheme="minorHAnsi" w:eastAsiaTheme="minorEastAsia" w:hAnsiTheme="minorHAnsi" w:cstheme="minorBidi"/>
          <w:kern w:val="2"/>
          <w:sz w:val="24"/>
          <w:szCs w:val="24"/>
          <w14:ligatures w14:val="standardContextual"/>
        </w:rPr>
      </w:pPr>
      <w:r w:rsidRPr="00FF06C4">
        <w:rPr>
          <w:rFonts w:eastAsia="SimSun"/>
          <w:lang w:eastAsia="zh-CN"/>
        </w:rPr>
        <w:t>5.1.3</w:t>
      </w:r>
      <w:r>
        <w:rPr>
          <w:rFonts w:asciiTheme="minorHAnsi" w:eastAsiaTheme="minorEastAsia" w:hAnsiTheme="minorHAnsi" w:cstheme="minorBidi"/>
          <w:kern w:val="2"/>
          <w:sz w:val="24"/>
          <w:szCs w:val="24"/>
          <w14:ligatures w14:val="standardContextual"/>
        </w:rPr>
        <w:tab/>
      </w:r>
      <w:r>
        <w:rPr>
          <w:lang w:eastAsia="zh-CN"/>
        </w:rPr>
        <w:t>Authorization and Provision</w:t>
      </w:r>
      <w:r>
        <w:t>ing for 5G ProSe Direct Communication</w:t>
      </w:r>
      <w:r>
        <w:tab/>
      </w:r>
      <w:r>
        <w:fldChar w:fldCharType="begin" w:fldLock="1"/>
      </w:r>
      <w:r>
        <w:instrText xml:space="preserve"> PAGEREF _Toc201151682 \h </w:instrText>
      </w:r>
      <w:r>
        <w:fldChar w:fldCharType="separate"/>
      </w:r>
      <w:r>
        <w:t>41</w:t>
      </w:r>
      <w:r>
        <w:fldChar w:fldCharType="end"/>
      </w:r>
    </w:p>
    <w:p w14:paraId="7974DE96" w14:textId="34F1277F"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lastRenderedPageBreak/>
        <w:t>5.1.3.1</w:t>
      </w:r>
      <w:r>
        <w:rPr>
          <w:rFonts w:asciiTheme="minorHAnsi" w:eastAsiaTheme="minorEastAsia" w:hAnsiTheme="minorHAnsi" w:cstheme="minorBidi"/>
          <w:kern w:val="2"/>
          <w:sz w:val="24"/>
          <w:szCs w:val="24"/>
          <w14:ligatures w14:val="standardContextual"/>
        </w:rPr>
        <w:tab/>
      </w:r>
      <w:r>
        <w:rPr>
          <w:lang w:eastAsia="zh-CN"/>
        </w:rPr>
        <w:t>Policy/Parameter provi</w:t>
      </w:r>
      <w:r>
        <w:t>sioning for 5G ProSe Direct Communication</w:t>
      </w:r>
      <w:r>
        <w:tab/>
      </w:r>
      <w:r>
        <w:fldChar w:fldCharType="begin" w:fldLock="1"/>
      </w:r>
      <w:r>
        <w:instrText xml:space="preserve"> PAGEREF _Toc201151683 \h </w:instrText>
      </w:r>
      <w:r>
        <w:fldChar w:fldCharType="separate"/>
      </w:r>
      <w:r>
        <w:t>41</w:t>
      </w:r>
      <w:r>
        <w:fldChar w:fldCharType="end"/>
      </w:r>
    </w:p>
    <w:p w14:paraId="138C0AF8" w14:textId="6EAC2D6D"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5.1.3.2</w:t>
      </w:r>
      <w:r>
        <w:rPr>
          <w:rFonts w:asciiTheme="minorHAnsi" w:eastAsiaTheme="minorEastAsia" w:hAnsiTheme="minorHAnsi" w:cstheme="minorBidi"/>
          <w:kern w:val="2"/>
          <w:sz w:val="24"/>
          <w:szCs w:val="24"/>
          <w14:ligatures w14:val="standardContextual"/>
        </w:rPr>
        <w:tab/>
      </w:r>
      <w:r>
        <w:rPr>
          <w:lang w:eastAsia="zh-CN"/>
        </w:rPr>
        <w:t>Principles for applying paramete</w:t>
      </w:r>
      <w:r>
        <w:t>rs for 5G ProSe Direct Communication</w:t>
      </w:r>
      <w:r>
        <w:tab/>
      </w:r>
      <w:r>
        <w:fldChar w:fldCharType="begin" w:fldLock="1"/>
      </w:r>
      <w:r>
        <w:instrText xml:space="preserve"> PAGEREF _Toc201151684 \h </w:instrText>
      </w:r>
      <w:r>
        <w:fldChar w:fldCharType="separate"/>
      </w:r>
      <w:r>
        <w:t>43</w:t>
      </w:r>
      <w:r>
        <w:fldChar w:fldCharType="end"/>
      </w:r>
    </w:p>
    <w:p w14:paraId="7E8D83E9" w14:textId="4C6B3EF8" w:rsidR="00CB43FC" w:rsidRDefault="00CB43FC">
      <w:pPr>
        <w:pStyle w:val="TOC3"/>
        <w:rPr>
          <w:rFonts w:asciiTheme="minorHAnsi" w:eastAsiaTheme="minorEastAsia" w:hAnsiTheme="minorHAnsi" w:cstheme="minorBidi"/>
          <w:kern w:val="2"/>
          <w:sz w:val="24"/>
          <w:szCs w:val="24"/>
          <w14:ligatures w14:val="standardContextual"/>
        </w:rPr>
      </w:pPr>
      <w:r w:rsidRPr="00FF06C4">
        <w:rPr>
          <w:rFonts w:eastAsia="SimSun"/>
          <w:lang w:eastAsia="zh-CN"/>
        </w:rPr>
        <w:t>5.1.4</w:t>
      </w:r>
      <w:r>
        <w:rPr>
          <w:rFonts w:asciiTheme="minorHAnsi" w:eastAsiaTheme="minorEastAsia" w:hAnsiTheme="minorHAnsi" w:cstheme="minorBidi"/>
          <w:kern w:val="2"/>
          <w:sz w:val="24"/>
          <w:szCs w:val="24"/>
          <w14:ligatures w14:val="standardContextual"/>
        </w:rPr>
        <w:tab/>
      </w:r>
      <w:r>
        <w:rPr>
          <w:lang w:eastAsia="zh-CN"/>
        </w:rPr>
        <w:t>Authorization and Provisio</w:t>
      </w:r>
      <w:r>
        <w:t>ning for 5G ProSe UE-to-Network Relay</w:t>
      </w:r>
      <w:r>
        <w:tab/>
      </w:r>
      <w:r>
        <w:fldChar w:fldCharType="begin" w:fldLock="1"/>
      </w:r>
      <w:r>
        <w:instrText xml:space="preserve"> PAGEREF _Toc201151685 \h </w:instrText>
      </w:r>
      <w:r>
        <w:fldChar w:fldCharType="separate"/>
      </w:r>
      <w:r>
        <w:t>43</w:t>
      </w:r>
      <w:r>
        <w:fldChar w:fldCharType="end"/>
      </w:r>
    </w:p>
    <w:p w14:paraId="160A8E36" w14:textId="000EB2E9"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5.1.4.1</w:t>
      </w:r>
      <w:r>
        <w:rPr>
          <w:rFonts w:asciiTheme="minorHAnsi" w:eastAsiaTheme="minorEastAsia" w:hAnsiTheme="minorHAnsi" w:cstheme="minorBidi"/>
          <w:kern w:val="2"/>
          <w:sz w:val="24"/>
          <w:szCs w:val="24"/>
          <w14:ligatures w14:val="standardContextual"/>
        </w:rPr>
        <w:tab/>
      </w:r>
      <w:r>
        <w:t>Policy/Parameter provisioning for 5G ProSe UE-to-Network Relay</w:t>
      </w:r>
      <w:r>
        <w:tab/>
      </w:r>
      <w:r>
        <w:fldChar w:fldCharType="begin" w:fldLock="1"/>
      </w:r>
      <w:r>
        <w:instrText xml:space="preserve"> PAGEREF _Toc201151686 \h </w:instrText>
      </w:r>
      <w:r>
        <w:fldChar w:fldCharType="separate"/>
      </w:r>
      <w:r>
        <w:t>43</w:t>
      </w:r>
      <w:r>
        <w:fldChar w:fldCharType="end"/>
      </w:r>
    </w:p>
    <w:p w14:paraId="2DFE7E2B" w14:textId="52FF38AB" w:rsidR="00CB43FC" w:rsidRDefault="00CB43FC">
      <w:pPr>
        <w:pStyle w:val="TOC4"/>
        <w:rPr>
          <w:rFonts w:asciiTheme="minorHAnsi" w:eastAsiaTheme="minorEastAsia" w:hAnsiTheme="minorHAnsi" w:cstheme="minorBidi"/>
          <w:kern w:val="2"/>
          <w:sz w:val="24"/>
          <w:szCs w:val="24"/>
          <w14:ligatures w14:val="standardContextual"/>
        </w:rPr>
      </w:pPr>
      <w:r>
        <w:t>5.1.4.1</w:t>
      </w:r>
      <w:r w:rsidRPr="00FF06C4">
        <w:rPr>
          <w:rFonts w:eastAsia="SimSun"/>
        </w:rPr>
        <w:t>a</w:t>
      </w:r>
      <w:r>
        <w:rPr>
          <w:rFonts w:asciiTheme="minorHAnsi" w:eastAsiaTheme="minorEastAsia" w:hAnsiTheme="minorHAnsi" w:cstheme="minorBidi"/>
          <w:kern w:val="2"/>
          <w:sz w:val="24"/>
          <w:szCs w:val="24"/>
          <w14:ligatures w14:val="standardContextual"/>
        </w:rPr>
        <w:tab/>
      </w:r>
      <w:r>
        <w:t>Policy/Parameter provisioning for 5G ProSe Multi-hop UE-to-Network Relay</w:t>
      </w:r>
      <w:r>
        <w:tab/>
      </w:r>
      <w:r>
        <w:fldChar w:fldCharType="begin" w:fldLock="1"/>
      </w:r>
      <w:r>
        <w:instrText xml:space="preserve"> PAGEREF _Toc201151687 \h </w:instrText>
      </w:r>
      <w:r>
        <w:fldChar w:fldCharType="separate"/>
      </w:r>
      <w:r>
        <w:t>46</w:t>
      </w:r>
      <w:r>
        <w:fldChar w:fldCharType="end"/>
      </w:r>
    </w:p>
    <w:p w14:paraId="173AF537" w14:textId="6A452ED8"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5.1.4.2</w:t>
      </w:r>
      <w:r>
        <w:rPr>
          <w:rFonts w:asciiTheme="minorHAnsi" w:eastAsiaTheme="minorEastAsia" w:hAnsiTheme="minorHAnsi" w:cstheme="minorBidi"/>
          <w:kern w:val="2"/>
          <w:sz w:val="24"/>
          <w:szCs w:val="24"/>
          <w14:ligatures w14:val="standardContextual"/>
        </w:rPr>
        <w:tab/>
      </w:r>
      <w:r>
        <w:rPr>
          <w:lang w:eastAsia="zh-CN"/>
        </w:rPr>
        <w:t>Principles for applying paramete</w:t>
      </w:r>
      <w:r>
        <w:t>rs for 5G ProSe UE-to-Network Relay</w:t>
      </w:r>
      <w:r>
        <w:tab/>
      </w:r>
      <w:r>
        <w:fldChar w:fldCharType="begin" w:fldLock="1"/>
      </w:r>
      <w:r>
        <w:instrText xml:space="preserve"> PAGEREF _Toc201151688 \h </w:instrText>
      </w:r>
      <w:r>
        <w:fldChar w:fldCharType="separate"/>
      </w:r>
      <w:r>
        <w:t>49</w:t>
      </w:r>
      <w:r>
        <w:fldChar w:fldCharType="end"/>
      </w:r>
    </w:p>
    <w:p w14:paraId="4BDDFE4B" w14:textId="3B6C2000" w:rsidR="00CB43FC" w:rsidRDefault="00CB43FC">
      <w:pPr>
        <w:pStyle w:val="TOC5"/>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Principles for applying parameters for ProSe UE-to-Network Relay discovery</w:t>
      </w:r>
      <w:r>
        <w:tab/>
      </w:r>
      <w:r>
        <w:fldChar w:fldCharType="begin" w:fldLock="1"/>
      </w:r>
      <w:r>
        <w:instrText xml:space="preserve"> PAGEREF _Toc201151689 \h </w:instrText>
      </w:r>
      <w:r>
        <w:fldChar w:fldCharType="separate"/>
      </w:r>
      <w:r>
        <w:t>49</w:t>
      </w:r>
      <w:r>
        <w:fldChar w:fldCharType="end"/>
      </w:r>
    </w:p>
    <w:p w14:paraId="1E716FBF" w14:textId="67FD7089" w:rsidR="00CB43FC" w:rsidRDefault="00CB43FC">
      <w:pPr>
        <w:pStyle w:val="TOC5"/>
        <w:rPr>
          <w:rFonts w:asciiTheme="minorHAnsi" w:eastAsiaTheme="minorEastAsia" w:hAnsiTheme="minorHAnsi" w:cstheme="minorBidi"/>
          <w:kern w:val="2"/>
          <w:sz w:val="24"/>
          <w:szCs w:val="24"/>
          <w14:ligatures w14:val="standardContextual"/>
        </w:rPr>
      </w:pPr>
      <w:r>
        <w:t>5.1.4.2.1a</w:t>
      </w:r>
      <w:r>
        <w:rPr>
          <w:rFonts w:asciiTheme="minorHAnsi" w:eastAsiaTheme="minorEastAsia" w:hAnsiTheme="minorHAnsi" w:cstheme="minorBidi"/>
          <w:kern w:val="2"/>
          <w:sz w:val="24"/>
          <w:szCs w:val="24"/>
          <w14:ligatures w14:val="standardContextual"/>
        </w:rPr>
        <w:tab/>
      </w:r>
      <w:r>
        <w:t>Principles for applying parameters for 5G ProSe Multi-hop UE-to-Network Relay discovery</w:t>
      </w:r>
      <w:r>
        <w:tab/>
      </w:r>
      <w:r>
        <w:fldChar w:fldCharType="begin" w:fldLock="1"/>
      </w:r>
      <w:r>
        <w:instrText xml:space="preserve"> PAGEREF _Toc201151690 \h </w:instrText>
      </w:r>
      <w:r>
        <w:fldChar w:fldCharType="separate"/>
      </w:r>
      <w:r>
        <w:t>49</w:t>
      </w:r>
      <w:r>
        <w:fldChar w:fldCharType="end"/>
      </w:r>
    </w:p>
    <w:p w14:paraId="00D8A677" w14:textId="5E9179A0" w:rsidR="00CB43FC" w:rsidRDefault="00CB43FC">
      <w:pPr>
        <w:pStyle w:val="TOC5"/>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Principles for applying parameters for 5G ProSe UE-to-Network Relay communication</w:t>
      </w:r>
      <w:r>
        <w:tab/>
      </w:r>
      <w:r>
        <w:fldChar w:fldCharType="begin" w:fldLock="1"/>
      </w:r>
      <w:r>
        <w:instrText xml:space="preserve"> PAGEREF _Toc201151691 \h </w:instrText>
      </w:r>
      <w:r>
        <w:fldChar w:fldCharType="separate"/>
      </w:r>
      <w:r>
        <w:t>50</w:t>
      </w:r>
      <w:r>
        <w:fldChar w:fldCharType="end"/>
      </w:r>
    </w:p>
    <w:p w14:paraId="1276DFED" w14:textId="57286049" w:rsidR="00CB43FC" w:rsidRDefault="00CB43FC">
      <w:pPr>
        <w:pStyle w:val="TOC5"/>
        <w:rPr>
          <w:rFonts w:asciiTheme="minorHAnsi" w:eastAsiaTheme="minorEastAsia" w:hAnsiTheme="minorHAnsi" w:cstheme="minorBidi"/>
          <w:kern w:val="2"/>
          <w:sz w:val="24"/>
          <w:szCs w:val="24"/>
          <w14:ligatures w14:val="standardContextual"/>
        </w:rPr>
      </w:pPr>
      <w:r>
        <w:t>5.1.4.2.2a</w:t>
      </w:r>
      <w:r>
        <w:rPr>
          <w:rFonts w:asciiTheme="minorHAnsi" w:eastAsiaTheme="minorEastAsia" w:hAnsiTheme="minorHAnsi" w:cstheme="minorBidi"/>
          <w:kern w:val="2"/>
          <w:sz w:val="24"/>
          <w:szCs w:val="24"/>
          <w14:ligatures w14:val="standardContextual"/>
        </w:rPr>
        <w:tab/>
      </w:r>
      <w:r>
        <w:t>Principles for applying parameters for 5G ProSe Multi-hop UE-to-Network Relay communication</w:t>
      </w:r>
      <w:r>
        <w:tab/>
      </w:r>
      <w:r>
        <w:fldChar w:fldCharType="begin" w:fldLock="1"/>
      </w:r>
      <w:r>
        <w:instrText xml:space="preserve"> PAGEREF _Toc201151692 \h </w:instrText>
      </w:r>
      <w:r>
        <w:fldChar w:fldCharType="separate"/>
      </w:r>
      <w:r>
        <w:t>50</w:t>
      </w:r>
      <w:r>
        <w:fldChar w:fldCharType="end"/>
      </w:r>
    </w:p>
    <w:p w14:paraId="75793F84" w14:textId="7A5EF669"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5.1.4.3</w:t>
      </w:r>
      <w:r>
        <w:rPr>
          <w:rFonts w:asciiTheme="minorHAnsi" w:eastAsiaTheme="minorEastAsia" w:hAnsiTheme="minorHAnsi" w:cstheme="minorBidi"/>
          <w:kern w:val="2"/>
          <w:sz w:val="24"/>
          <w:szCs w:val="24"/>
          <w14:ligatures w14:val="standardContextual"/>
        </w:rPr>
        <w:tab/>
      </w:r>
      <w:r>
        <w:rPr>
          <w:lang w:eastAsia="zh-CN"/>
        </w:rPr>
        <w:t>Network controlled security procedures for 5G ProSe UE-to-Network Relay</w:t>
      </w:r>
      <w:r>
        <w:tab/>
      </w:r>
      <w:r>
        <w:fldChar w:fldCharType="begin" w:fldLock="1"/>
      </w:r>
      <w:r>
        <w:instrText xml:space="preserve"> PAGEREF _Toc201151693 \h </w:instrText>
      </w:r>
      <w:r>
        <w:fldChar w:fldCharType="separate"/>
      </w:r>
      <w:r>
        <w:t>50</w:t>
      </w:r>
      <w:r>
        <w:fldChar w:fldCharType="end"/>
      </w:r>
    </w:p>
    <w:p w14:paraId="4786AE0A" w14:textId="5EC8CD0C" w:rsidR="00CB43FC" w:rsidRDefault="00CB43FC">
      <w:pPr>
        <w:pStyle w:val="TOC5"/>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_Toc201151694 \h </w:instrText>
      </w:r>
      <w:r>
        <w:fldChar w:fldCharType="separate"/>
      </w:r>
      <w:r>
        <w:t>50</w:t>
      </w:r>
      <w:r>
        <w:fldChar w:fldCharType="end"/>
      </w:r>
    </w:p>
    <w:p w14:paraId="14CF9A44" w14:textId="59ACB2DD" w:rsidR="00CB43FC" w:rsidRDefault="00CB43FC">
      <w:pPr>
        <w:pStyle w:val="TOC5"/>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Control Plane based security procedures for 5G ProSe UE-to-Network Relay</w:t>
      </w:r>
      <w:r>
        <w:tab/>
      </w:r>
      <w:r>
        <w:fldChar w:fldCharType="begin" w:fldLock="1"/>
      </w:r>
      <w:r>
        <w:instrText xml:space="preserve"> PAGEREF _Toc201151695 \h </w:instrText>
      </w:r>
      <w:r>
        <w:fldChar w:fldCharType="separate"/>
      </w:r>
      <w:r>
        <w:t>50</w:t>
      </w:r>
      <w:r>
        <w:fldChar w:fldCharType="end"/>
      </w:r>
    </w:p>
    <w:p w14:paraId="7B5DD401" w14:textId="36B0CAA3" w:rsidR="00CB43FC" w:rsidRDefault="00CB43FC">
      <w:pPr>
        <w:pStyle w:val="TOC5"/>
        <w:rPr>
          <w:rFonts w:asciiTheme="minorHAnsi" w:eastAsiaTheme="minorEastAsia" w:hAnsiTheme="minorHAnsi" w:cstheme="minorBidi"/>
          <w:kern w:val="2"/>
          <w:sz w:val="24"/>
          <w:szCs w:val="24"/>
          <w14:ligatures w14:val="standardContextual"/>
        </w:rPr>
      </w:pPr>
      <w:r>
        <w:t>5.1.4.3.3</w:t>
      </w:r>
      <w:r>
        <w:rPr>
          <w:rFonts w:asciiTheme="minorHAnsi" w:eastAsiaTheme="minorEastAsia" w:hAnsiTheme="minorHAnsi" w:cstheme="minorBidi"/>
          <w:kern w:val="2"/>
          <w:sz w:val="24"/>
          <w:szCs w:val="24"/>
          <w14:ligatures w14:val="standardContextual"/>
        </w:rPr>
        <w:tab/>
      </w:r>
      <w:r>
        <w:t>User Plane based security procedures</w:t>
      </w:r>
      <w:r>
        <w:tab/>
      </w:r>
      <w:r>
        <w:fldChar w:fldCharType="begin" w:fldLock="1"/>
      </w:r>
      <w:r>
        <w:instrText xml:space="preserve"> PAGEREF _Toc201151696 \h </w:instrText>
      </w:r>
      <w:r>
        <w:fldChar w:fldCharType="separate"/>
      </w:r>
      <w:r>
        <w:t>50</w:t>
      </w:r>
      <w:r>
        <w:fldChar w:fldCharType="end"/>
      </w:r>
    </w:p>
    <w:p w14:paraId="599B1822" w14:textId="47435F51" w:rsidR="00CB43FC" w:rsidRDefault="00CB43FC">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Authorization and Provisioning for 5G ProSe UE-to-UE Relay</w:t>
      </w:r>
      <w:r>
        <w:tab/>
      </w:r>
      <w:r>
        <w:fldChar w:fldCharType="begin" w:fldLock="1"/>
      </w:r>
      <w:r>
        <w:instrText xml:space="preserve"> PAGEREF _Toc201151697 \h </w:instrText>
      </w:r>
      <w:r>
        <w:fldChar w:fldCharType="separate"/>
      </w:r>
      <w:r>
        <w:t>51</w:t>
      </w:r>
      <w:r>
        <w:fldChar w:fldCharType="end"/>
      </w:r>
    </w:p>
    <w:p w14:paraId="2DF9AE3D" w14:textId="59A916CD" w:rsidR="00CB43FC" w:rsidRDefault="00CB43FC">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Policy/Parameter provisioning for 5G ProSe UE-to-UE Relay</w:t>
      </w:r>
      <w:r>
        <w:tab/>
      </w:r>
      <w:r>
        <w:fldChar w:fldCharType="begin" w:fldLock="1"/>
      </w:r>
      <w:r>
        <w:instrText xml:space="preserve"> PAGEREF _Toc201151698 \h </w:instrText>
      </w:r>
      <w:r>
        <w:fldChar w:fldCharType="separate"/>
      </w:r>
      <w:r>
        <w:t>51</w:t>
      </w:r>
      <w:r>
        <w:fldChar w:fldCharType="end"/>
      </w:r>
    </w:p>
    <w:p w14:paraId="5E9E247D" w14:textId="1A93294F" w:rsidR="00CB43FC" w:rsidRDefault="00CB43FC">
      <w:pPr>
        <w:pStyle w:val="TOC4"/>
        <w:rPr>
          <w:rFonts w:asciiTheme="minorHAnsi" w:eastAsiaTheme="minorEastAsia" w:hAnsiTheme="minorHAnsi" w:cstheme="minorBidi"/>
          <w:kern w:val="2"/>
          <w:sz w:val="24"/>
          <w:szCs w:val="24"/>
          <w14:ligatures w14:val="standardContextual"/>
        </w:rPr>
      </w:pPr>
      <w:r>
        <w:t>5.1.5.1</w:t>
      </w:r>
      <w:r w:rsidRPr="00FF06C4">
        <w:rPr>
          <w:rFonts w:eastAsia="SimSun"/>
        </w:rPr>
        <w:t>a</w:t>
      </w:r>
      <w:r>
        <w:rPr>
          <w:rFonts w:asciiTheme="minorHAnsi" w:eastAsiaTheme="minorEastAsia" w:hAnsiTheme="minorHAnsi" w:cstheme="minorBidi"/>
          <w:kern w:val="2"/>
          <w:sz w:val="24"/>
          <w:szCs w:val="24"/>
          <w14:ligatures w14:val="standardContextual"/>
        </w:rPr>
        <w:tab/>
      </w:r>
      <w:r>
        <w:t>Policy/Parameter provisioning for 5G ProSe</w:t>
      </w:r>
      <w:r w:rsidRPr="00FF06C4">
        <w:rPr>
          <w:rFonts w:eastAsia="SimSun"/>
        </w:rPr>
        <w:t xml:space="preserve"> Layer-3</w:t>
      </w:r>
      <w:r>
        <w:t xml:space="preserve"> Multi-hop UE-to-UE Relay</w:t>
      </w:r>
      <w:r>
        <w:tab/>
      </w:r>
      <w:r>
        <w:fldChar w:fldCharType="begin" w:fldLock="1"/>
      </w:r>
      <w:r>
        <w:instrText xml:space="preserve"> PAGEREF _Toc201151699 \h </w:instrText>
      </w:r>
      <w:r>
        <w:fldChar w:fldCharType="separate"/>
      </w:r>
      <w:r>
        <w:t>53</w:t>
      </w:r>
      <w:r>
        <w:fldChar w:fldCharType="end"/>
      </w:r>
    </w:p>
    <w:p w14:paraId="73EAB070" w14:textId="68FC9734" w:rsidR="00CB43FC" w:rsidRDefault="00CB43FC">
      <w:pPr>
        <w:pStyle w:val="TOC4"/>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Principles for applying parameters for 5G ProSe UE-to-UE Relay</w:t>
      </w:r>
      <w:r>
        <w:tab/>
      </w:r>
      <w:r>
        <w:fldChar w:fldCharType="begin" w:fldLock="1"/>
      </w:r>
      <w:r>
        <w:instrText xml:space="preserve"> PAGEREF _Toc201151700 \h </w:instrText>
      </w:r>
      <w:r>
        <w:fldChar w:fldCharType="separate"/>
      </w:r>
      <w:r>
        <w:t>55</w:t>
      </w:r>
      <w:r>
        <w:fldChar w:fldCharType="end"/>
      </w:r>
    </w:p>
    <w:p w14:paraId="0D7FC183" w14:textId="2D4133A7" w:rsidR="00CB43FC" w:rsidRDefault="00CB43FC">
      <w:pPr>
        <w:pStyle w:val="TOC5"/>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Principles for applying parameters for ProSe UE-to-UE Relay discovery</w:t>
      </w:r>
      <w:r>
        <w:tab/>
      </w:r>
      <w:r>
        <w:fldChar w:fldCharType="begin" w:fldLock="1"/>
      </w:r>
      <w:r>
        <w:instrText xml:space="preserve"> PAGEREF _Toc201151701 \h </w:instrText>
      </w:r>
      <w:r>
        <w:fldChar w:fldCharType="separate"/>
      </w:r>
      <w:r>
        <w:t>55</w:t>
      </w:r>
      <w:r>
        <w:fldChar w:fldCharType="end"/>
      </w:r>
    </w:p>
    <w:p w14:paraId="792F65C6" w14:textId="6FAE34A9" w:rsidR="00CB43FC" w:rsidRDefault="00CB43FC">
      <w:pPr>
        <w:pStyle w:val="TOC5"/>
        <w:rPr>
          <w:rFonts w:asciiTheme="minorHAnsi" w:eastAsiaTheme="minorEastAsia" w:hAnsiTheme="minorHAnsi" w:cstheme="minorBidi"/>
          <w:kern w:val="2"/>
          <w:sz w:val="24"/>
          <w:szCs w:val="24"/>
          <w14:ligatures w14:val="standardContextual"/>
        </w:rPr>
      </w:pPr>
      <w:r>
        <w:t>5.1.5.2.1a</w:t>
      </w:r>
      <w:r>
        <w:rPr>
          <w:rFonts w:asciiTheme="minorHAnsi" w:eastAsiaTheme="minorEastAsia" w:hAnsiTheme="minorHAnsi" w:cstheme="minorBidi"/>
          <w:kern w:val="2"/>
          <w:sz w:val="24"/>
          <w:szCs w:val="24"/>
          <w14:ligatures w14:val="standardContextual"/>
        </w:rPr>
        <w:tab/>
      </w:r>
      <w:r>
        <w:t>Principles for applying parameters for 5G ProSe Layer-3 Multi-hop UE-to-UE Relay discovery</w:t>
      </w:r>
      <w:r>
        <w:tab/>
      </w:r>
      <w:r>
        <w:fldChar w:fldCharType="begin" w:fldLock="1"/>
      </w:r>
      <w:r>
        <w:instrText xml:space="preserve"> PAGEREF _Toc201151702 \h </w:instrText>
      </w:r>
      <w:r>
        <w:fldChar w:fldCharType="separate"/>
      </w:r>
      <w:r>
        <w:t>55</w:t>
      </w:r>
      <w:r>
        <w:fldChar w:fldCharType="end"/>
      </w:r>
    </w:p>
    <w:p w14:paraId="2A605D0F" w14:textId="4A77D74A" w:rsidR="00CB43FC" w:rsidRDefault="00CB43FC">
      <w:pPr>
        <w:pStyle w:val="TOC5"/>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Principles for applying parameters for 5G ProSe UE-to-UE Relay communication</w:t>
      </w:r>
      <w:r>
        <w:tab/>
      </w:r>
      <w:r>
        <w:fldChar w:fldCharType="begin" w:fldLock="1"/>
      </w:r>
      <w:r>
        <w:instrText xml:space="preserve"> PAGEREF _Toc201151703 \h </w:instrText>
      </w:r>
      <w:r>
        <w:fldChar w:fldCharType="separate"/>
      </w:r>
      <w:r>
        <w:t>55</w:t>
      </w:r>
      <w:r>
        <w:fldChar w:fldCharType="end"/>
      </w:r>
    </w:p>
    <w:p w14:paraId="4DDED34D" w14:textId="69BF29DA" w:rsidR="00CB43FC" w:rsidRDefault="00CB43FC">
      <w:pPr>
        <w:pStyle w:val="TOC5"/>
        <w:rPr>
          <w:rFonts w:asciiTheme="minorHAnsi" w:eastAsiaTheme="minorEastAsia" w:hAnsiTheme="minorHAnsi" w:cstheme="minorBidi"/>
          <w:kern w:val="2"/>
          <w:sz w:val="24"/>
          <w:szCs w:val="24"/>
          <w14:ligatures w14:val="standardContextual"/>
        </w:rPr>
      </w:pPr>
      <w:r>
        <w:t>5.1.5.2.2a</w:t>
      </w:r>
      <w:r>
        <w:rPr>
          <w:rFonts w:asciiTheme="minorHAnsi" w:eastAsiaTheme="minorEastAsia" w:hAnsiTheme="minorHAnsi" w:cstheme="minorBidi"/>
          <w:kern w:val="2"/>
          <w:sz w:val="24"/>
          <w:szCs w:val="24"/>
          <w14:ligatures w14:val="standardContextual"/>
        </w:rPr>
        <w:tab/>
      </w:r>
      <w:r>
        <w:t>Principles for applying parameters for 5G ProSe Layer-3 Multi-hop UE-to-UE Relay communication</w:t>
      </w:r>
      <w:r>
        <w:tab/>
      </w:r>
      <w:r>
        <w:fldChar w:fldCharType="begin" w:fldLock="1"/>
      </w:r>
      <w:r>
        <w:instrText xml:space="preserve"> PAGEREF _Toc201151704 \h </w:instrText>
      </w:r>
      <w:r>
        <w:fldChar w:fldCharType="separate"/>
      </w:r>
      <w:r>
        <w:t>55</w:t>
      </w:r>
      <w:r>
        <w:fldChar w:fldCharType="end"/>
      </w:r>
    </w:p>
    <w:p w14:paraId="785D1C6B" w14:textId="3E1DB081" w:rsidR="00CB43FC" w:rsidRDefault="00CB43F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5G ProSe Direct Discovery</w:t>
      </w:r>
      <w:r>
        <w:tab/>
      </w:r>
      <w:r>
        <w:fldChar w:fldCharType="begin" w:fldLock="1"/>
      </w:r>
      <w:r>
        <w:instrText xml:space="preserve"> PAGEREF _Toc201151705 \h </w:instrText>
      </w:r>
      <w:r>
        <w:fldChar w:fldCharType="separate"/>
      </w:r>
      <w:r>
        <w:t>55</w:t>
      </w:r>
      <w:r>
        <w:fldChar w:fldCharType="end"/>
      </w:r>
    </w:p>
    <w:p w14:paraId="271820D8" w14:textId="65F94F1A" w:rsidR="00CB43FC" w:rsidRDefault="00CB43F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_Toc201151706 \h </w:instrText>
      </w:r>
      <w:r>
        <w:fldChar w:fldCharType="separate"/>
      </w:r>
      <w:r>
        <w:t>55</w:t>
      </w:r>
      <w:r>
        <w:fldChar w:fldCharType="end"/>
      </w:r>
    </w:p>
    <w:p w14:paraId="63B0CE91" w14:textId="099D6BFC" w:rsidR="00CB43FC" w:rsidRDefault="00CB43FC">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5G ProSe Direct Discovery Models</w:t>
      </w:r>
      <w:r>
        <w:tab/>
      </w:r>
      <w:r>
        <w:fldChar w:fldCharType="begin" w:fldLock="1"/>
      </w:r>
      <w:r>
        <w:instrText xml:space="preserve"> PAGEREF _Toc201151707 \h </w:instrText>
      </w:r>
      <w:r>
        <w:fldChar w:fldCharType="separate"/>
      </w:r>
      <w:r>
        <w:t>55</w:t>
      </w:r>
      <w:r>
        <w:fldChar w:fldCharType="end"/>
      </w:r>
    </w:p>
    <w:p w14:paraId="10F17130" w14:textId="21427C7B" w:rsidR="00CB43FC" w:rsidRDefault="00CB43FC">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rPr>
          <w:lang w:eastAsia="zh-CN"/>
        </w:rPr>
        <w:t xml:space="preserve">5G ProSe </w:t>
      </w:r>
      <w:r>
        <w:t>UE-to-Network Relay Discovery</w:t>
      </w:r>
      <w:r>
        <w:tab/>
      </w:r>
      <w:r>
        <w:fldChar w:fldCharType="begin" w:fldLock="1"/>
      </w:r>
      <w:r>
        <w:instrText xml:space="preserve"> PAGEREF _Toc201151708 \h </w:instrText>
      </w:r>
      <w:r>
        <w:fldChar w:fldCharType="separate"/>
      </w:r>
      <w:r>
        <w:t>55</w:t>
      </w:r>
      <w:r>
        <w:fldChar w:fldCharType="end"/>
      </w:r>
    </w:p>
    <w:p w14:paraId="198FF01E" w14:textId="2862446D" w:rsidR="00CB43FC" w:rsidRDefault="00CB43FC">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5G ProSe Direct Discovery Characteristics</w:t>
      </w:r>
      <w:r>
        <w:tab/>
      </w:r>
      <w:r>
        <w:fldChar w:fldCharType="begin" w:fldLock="1"/>
      </w:r>
      <w:r>
        <w:instrText xml:space="preserve"> PAGEREF _Toc201151709 \h </w:instrText>
      </w:r>
      <w:r>
        <w:fldChar w:fldCharType="separate"/>
      </w:r>
      <w:r>
        <w:t>55</w:t>
      </w:r>
      <w:r>
        <w:fldChar w:fldCharType="end"/>
      </w:r>
    </w:p>
    <w:p w14:paraId="41FB72C9" w14:textId="655EB88E" w:rsidR="00CB43FC" w:rsidRDefault="00CB43FC">
      <w:pPr>
        <w:pStyle w:val="TOC3"/>
        <w:rPr>
          <w:rFonts w:asciiTheme="minorHAnsi" w:eastAsiaTheme="minorEastAsia" w:hAnsiTheme="minorHAnsi" w:cstheme="minorBidi"/>
          <w:kern w:val="2"/>
          <w:sz w:val="24"/>
          <w:szCs w:val="24"/>
          <w14:ligatures w14:val="standardContextual"/>
        </w:rPr>
      </w:pPr>
      <w:r>
        <w:rPr>
          <w:lang w:eastAsia="zh-CN"/>
        </w:rPr>
        <w:t>5.2.5</w:t>
      </w:r>
      <w:r>
        <w:rPr>
          <w:rFonts w:asciiTheme="minorHAnsi" w:eastAsiaTheme="minorEastAsia" w:hAnsiTheme="minorHAnsi" w:cstheme="minorBidi"/>
          <w:kern w:val="2"/>
          <w:sz w:val="24"/>
          <w:szCs w:val="24"/>
          <w14:ligatures w14:val="standardContextual"/>
        </w:rPr>
        <w:tab/>
      </w:r>
      <w:r>
        <w:rPr>
          <w:lang w:eastAsia="zh-CN"/>
        </w:rPr>
        <w:t>5G ProSe UE-to-UE Relay Discovery</w:t>
      </w:r>
      <w:r>
        <w:tab/>
      </w:r>
      <w:r>
        <w:fldChar w:fldCharType="begin" w:fldLock="1"/>
      </w:r>
      <w:r>
        <w:instrText xml:space="preserve"> PAGEREF _Toc201151710 \h </w:instrText>
      </w:r>
      <w:r>
        <w:fldChar w:fldCharType="separate"/>
      </w:r>
      <w:r>
        <w:t>56</w:t>
      </w:r>
      <w:r>
        <w:fldChar w:fldCharType="end"/>
      </w:r>
    </w:p>
    <w:p w14:paraId="666F5239" w14:textId="113ADB41" w:rsidR="00CB43FC" w:rsidRDefault="00CB43FC">
      <w:pPr>
        <w:pStyle w:val="TOC3"/>
        <w:rPr>
          <w:rFonts w:asciiTheme="minorHAnsi" w:eastAsiaTheme="minorEastAsia" w:hAnsiTheme="minorHAnsi" w:cstheme="minorBidi"/>
          <w:kern w:val="2"/>
          <w:sz w:val="24"/>
          <w:szCs w:val="24"/>
          <w14:ligatures w14:val="standardContextual"/>
        </w:rPr>
      </w:pPr>
      <w:r>
        <w:rPr>
          <w:lang w:eastAsia="zh-CN"/>
        </w:rPr>
        <w:t>5.2.6</w:t>
      </w:r>
      <w:r>
        <w:rPr>
          <w:rFonts w:asciiTheme="minorHAnsi" w:eastAsiaTheme="minorEastAsia" w:hAnsiTheme="minorHAnsi" w:cstheme="minorBidi"/>
          <w:kern w:val="2"/>
          <w:sz w:val="24"/>
          <w:szCs w:val="24"/>
          <w14:ligatures w14:val="standardContextual"/>
        </w:rPr>
        <w:tab/>
      </w:r>
      <w:r>
        <w:rPr>
          <w:lang w:eastAsia="zh-CN"/>
        </w:rPr>
        <w:t>5G ProSe Multi-hop UE-to-Network Relay Discovery</w:t>
      </w:r>
      <w:r>
        <w:tab/>
      </w:r>
      <w:r>
        <w:fldChar w:fldCharType="begin" w:fldLock="1"/>
      </w:r>
      <w:r>
        <w:instrText xml:space="preserve"> PAGEREF _Toc201151711 \h </w:instrText>
      </w:r>
      <w:r>
        <w:fldChar w:fldCharType="separate"/>
      </w:r>
      <w:r>
        <w:t>56</w:t>
      </w:r>
      <w:r>
        <w:fldChar w:fldCharType="end"/>
      </w:r>
    </w:p>
    <w:p w14:paraId="57B2404E" w14:textId="0BFBCE3E" w:rsidR="00CB43FC" w:rsidRDefault="00CB43FC">
      <w:pPr>
        <w:pStyle w:val="TOC3"/>
        <w:rPr>
          <w:rFonts w:asciiTheme="minorHAnsi" w:eastAsiaTheme="minorEastAsia" w:hAnsiTheme="minorHAnsi" w:cstheme="minorBidi"/>
          <w:kern w:val="2"/>
          <w:sz w:val="24"/>
          <w:szCs w:val="24"/>
          <w14:ligatures w14:val="standardContextual"/>
        </w:rPr>
      </w:pPr>
      <w:r>
        <w:rPr>
          <w:lang w:eastAsia="zh-CN"/>
        </w:rPr>
        <w:t>5.2.7</w:t>
      </w:r>
      <w:r>
        <w:rPr>
          <w:rFonts w:asciiTheme="minorHAnsi" w:eastAsiaTheme="minorEastAsia" w:hAnsiTheme="minorHAnsi" w:cstheme="minorBidi"/>
          <w:kern w:val="2"/>
          <w:sz w:val="24"/>
          <w:szCs w:val="24"/>
          <w14:ligatures w14:val="standardContextual"/>
        </w:rPr>
        <w:tab/>
      </w:r>
      <w:r>
        <w:rPr>
          <w:lang w:eastAsia="zh-CN"/>
        </w:rPr>
        <w:t>5G ProSe Multi-hop UE-to-UE Relay Discovery</w:t>
      </w:r>
      <w:r>
        <w:tab/>
      </w:r>
      <w:r>
        <w:fldChar w:fldCharType="begin" w:fldLock="1"/>
      </w:r>
      <w:r>
        <w:instrText xml:space="preserve"> PAGEREF _Toc201151712 \h </w:instrText>
      </w:r>
      <w:r>
        <w:fldChar w:fldCharType="separate"/>
      </w:r>
      <w:r>
        <w:t>57</w:t>
      </w:r>
      <w:r>
        <w:fldChar w:fldCharType="end"/>
      </w:r>
    </w:p>
    <w:p w14:paraId="6C59C3E1" w14:textId="5E60594F" w:rsidR="00CB43FC" w:rsidRDefault="00CB43F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Pr>
          <w:lang w:eastAsia="zh-CN"/>
        </w:rPr>
        <w:t xml:space="preserve">5G </w:t>
      </w:r>
      <w:r>
        <w:t>ProSe Direct Communication</w:t>
      </w:r>
      <w:r>
        <w:tab/>
      </w:r>
      <w:r>
        <w:fldChar w:fldCharType="begin" w:fldLock="1"/>
      </w:r>
      <w:r>
        <w:instrText xml:space="preserve"> PAGEREF _Toc201151713 \h </w:instrText>
      </w:r>
      <w:r>
        <w:fldChar w:fldCharType="separate"/>
      </w:r>
      <w:r>
        <w:t>57</w:t>
      </w:r>
      <w:r>
        <w:fldChar w:fldCharType="end"/>
      </w:r>
    </w:p>
    <w:p w14:paraId="4ABC7CE2" w14:textId="629E2D61" w:rsidR="00CB43FC" w:rsidRDefault="00CB43FC">
      <w:pPr>
        <w:pStyle w:val="TOC3"/>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_Toc201151714 \h </w:instrText>
      </w:r>
      <w:r>
        <w:fldChar w:fldCharType="separate"/>
      </w:r>
      <w:r>
        <w:t>57</w:t>
      </w:r>
      <w:r>
        <w:fldChar w:fldCharType="end"/>
      </w:r>
    </w:p>
    <w:p w14:paraId="3C0FC48A" w14:textId="27FF813C" w:rsidR="00CB43FC" w:rsidRDefault="00CB43FC">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Pr>
          <w:lang w:eastAsia="zh-CN"/>
        </w:rPr>
        <w:t>Broadcast mode 5G ProSe Direct Communication</w:t>
      </w:r>
      <w:r>
        <w:tab/>
      </w:r>
      <w:r>
        <w:fldChar w:fldCharType="begin" w:fldLock="1"/>
      </w:r>
      <w:r>
        <w:instrText xml:space="preserve"> PAGEREF _Toc201151715 \h </w:instrText>
      </w:r>
      <w:r>
        <w:fldChar w:fldCharType="separate"/>
      </w:r>
      <w:r>
        <w:t>57</w:t>
      </w:r>
      <w:r>
        <w:fldChar w:fldCharType="end"/>
      </w:r>
    </w:p>
    <w:p w14:paraId="43F3C530" w14:textId="52AE3215" w:rsidR="00CB43FC" w:rsidRDefault="00CB43FC">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Pr>
          <w:lang w:eastAsia="zh-CN"/>
        </w:rPr>
        <w:t>Groupcast mode 5G ProSe Direct Communication</w:t>
      </w:r>
      <w:r>
        <w:tab/>
      </w:r>
      <w:r>
        <w:fldChar w:fldCharType="begin" w:fldLock="1"/>
      </w:r>
      <w:r>
        <w:instrText xml:space="preserve"> PAGEREF _Toc201151716 \h </w:instrText>
      </w:r>
      <w:r>
        <w:fldChar w:fldCharType="separate"/>
      </w:r>
      <w:r>
        <w:t>57</w:t>
      </w:r>
      <w:r>
        <w:fldChar w:fldCharType="end"/>
      </w:r>
    </w:p>
    <w:p w14:paraId="79E0A138" w14:textId="22978A5E" w:rsidR="00CB43FC" w:rsidRDefault="00CB43FC">
      <w:pPr>
        <w:pStyle w:val="TOC3"/>
        <w:rPr>
          <w:rFonts w:asciiTheme="minorHAnsi" w:eastAsiaTheme="minorEastAsia" w:hAnsiTheme="minorHAnsi" w:cstheme="minorBidi"/>
          <w:kern w:val="2"/>
          <w:sz w:val="24"/>
          <w:szCs w:val="24"/>
          <w14:ligatures w14:val="standardContextual"/>
        </w:rPr>
      </w:pPr>
      <w:r w:rsidRPr="00CB43FC">
        <w:t>5.3.4</w:t>
      </w:r>
      <w:r>
        <w:rPr>
          <w:rFonts w:asciiTheme="minorHAnsi" w:eastAsiaTheme="minorEastAsia" w:hAnsiTheme="minorHAnsi" w:cstheme="minorBidi"/>
          <w:kern w:val="2"/>
          <w:sz w:val="24"/>
          <w:szCs w:val="24"/>
          <w14:ligatures w14:val="standardContextual"/>
        </w:rPr>
        <w:tab/>
      </w:r>
      <w:r w:rsidRPr="00CB43FC">
        <w:rPr>
          <w:lang w:eastAsia="zh-CN"/>
        </w:rPr>
        <w:t>Unicast mode 5G ProSe Direct Communication</w:t>
      </w:r>
      <w:r>
        <w:tab/>
      </w:r>
      <w:r>
        <w:fldChar w:fldCharType="begin" w:fldLock="1"/>
      </w:r>
      <w:r>
        <w:instrText xml:space="preserve"> PAGEREF _Toc201151717 \h </w:instrText>
      </w:r>
      <w:r>
        <w:fldChar w:fldCharType="separate"/>
      </w:r>
      <w:r>
        <w:t>58</w:t>
      </w:r>
      <w:r>
        <w:fldChar w:fldCharType="end"/>
      </w:r>
    </w:p>
    <w:p w14:paraId="3995D8EE" w14:textId="0C3476BF" w:rsidR="00CB43FC" w:rsidRDefault="00CB43FC">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5G ProSe UE-to-Network Relay</w:t>
      </w:r>
      <w:r>
        <w:tab/>
      </w:r>
      <w:r>
        <w:fldChar w:fldCharType="begin" w:fldLock="1"/>
      </w:r>
      <w:r>
        <w:instrText xml:space="preserve"> PAGEREF _Toc201151718 \h </w:instrText>
      </w:r>
      <w:r>
        <w:fldChar w:fldCharType="separate"/>
      </w:r>
      <w:r>
        <w:t>58</w:t>
      </w:r>
      <w:r>
        <w:fldChar w:fldCharType="end"/>
      </w:r>
    </w:p>
    <w:p w14:paraId="44AFF867" w14:textId="5FF55486" w:rsidR="00CB43FC" w:rsidRDefault="00CB43FC">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rPr>
          <w:lang w:eastAsia="zh-CN"/>
        </w:rPr>
        <w:t>5G</w:t>
      </w:r>
      <w:r>
        <w:t xml:space="preserve"> ProSe Layer-3 UE-to-Network Relay</w:t>
      </w:r>
      <w:r>
        <w:tab/>
      </w:r>
      <w:r>
        <w:fldChar w:fldCharType="begin" w:fldLock="1"/>
      </w:r>
      <w:r>
        <w:instrText xml:space="preserve"> PAGEREF _Toc201151719 \h </w:instrText>
      </w:r>
      <w:r>
        <w:fldChar w:fldCharType="separate"/>
      </w:r>
      <w:r>
        <w:t>58</w:t>
      </w:r>
      <w:r>
        <w:fldChar w:fldCharType="end"/>
      </w:r>
    </w:p>
    <w:p w14:paraId="2DD96E5F" w14:textId="4E4772C5" w:rsidR="00CB43FC" w:rsidRDefault="00CB43FC">
      <w:pPr>
        <w:pStyle w:val="TOC4"/>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_Toc201151720 \h </w:instrText>
      </w:r>
      <w:r>
        <w:fldChar w:fldCharType="separate"/>
      </w:r>
      <w:r>
        <w:t>58</w:t>
      </w:r>
      <w:r>
        <w:fldChar w:fldCharType="end"/>
      </w:r>
    </w:p>
    <w:p w14:paraId="096BFC05" w14:textId="487BB8B7" w:rsidR="00CB43FC" w:rsidRDefault="00CB43FC">
      <w:pPr>
        <w:pStyle w:val="TOC4"/>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rPr>
          <w:lang w:eastAsia="zh-CN"/>
        </w:rPr>
        <w:t>5G</w:t>
      </w:r>
      <w:r>
        <w:t xml:space="preserve"> ProSe Layer-3 UE-to-Network Relay with N3IWF support</w:t>
      </w:r>
      <w:r>
        <w:tab/>
      </w:r>
      <w:r>
        <w:fldChar w:fldCharType="begin" w:fldLock="1"/>
      </w:r>
      <w:r>
        <w:instrText xml:space="preserve"> PAGEREF _Toc201151721 \h </w:instrText>
      </w:r>
      <w:r>
        <w:fldChar w:fldCharType="separate"/>
      </w:r>
      <w:r>
        <w:t>59</w:t>
      </w:r>
      <w:r>
        <w:fldChar w:fldCharType="end"/>
      </w:r>
    </w:p>
    <w:p w14:paraId="0EB00690" w14:textId="0C62D626"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Policy control and session binding to support 5G ProSe Layer-3 UE-to-Network Relay</w:t>
      </w:r>
      <w:r>
        <w:t xml:space="preserve"> without N3IWF</w:t>
      </w:r>
      <w:r>
        <w:tab/>
      </w:r>
      <w:r>
        <w:fldChar w:fldCharType="begin" w:fldLock="1"/>
      </w:r>
      <w:r>
        <w:instrText xml:space="preserve"> PAGEREF _Toc201151722 \h </w:instrText>
      </w:r>
      <w:r>
        <w:fldChar w:fldCharType="separate"/>
      </w:r>
      <w:r>
        <w:t>59</w:t>
      </w:r>
      <w:r>
        <w:fldChar w:fldCharType="end"/>
      </w:r>
    </w:p>
    <w:p w14:paraId="11F88560" w14:textId="6FFC9B97" w:rsidR="00CB43FC" w:rsidRDefault="00CB43FC">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rPr>
          <w:lang w:eastAsia="zh-CN"/>
        </w:rPr>
        <w:t>5G</w:t>
      </w:r>
      <w:r>
        <w:t xml:space="preserve"> ProSe Layer-2 UE-to-Network Relay</w:t>
      </w:r>
      <w:r>
        <w:tab/>
      </w:r>
      <w:r>
        <w:fldChar w:fldCharType="begin" w:fldLock="1"/>
      </w:r>
      <w:r>
        <w:instrText xml:space="preserve"> PAGEREF _Toc201151723 \h </w:instrText>
      </w:r>
      <w:r>
        <w:fldChar w:fldCharType="separate"/>
      </w:r>
      <w:r>
        <w:t>60</w:t>
      </w:r>
      <w:r>
        <w:fldChar w:fldCharType="end"/>
      </w:r>
    </w:p>
    <w:p w14:paraId="06217D29" w14:textId="31CEFE8C" w:rsidR="00CB43FC" w:rsidRDefault="00CB43FC">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Mobility Restrictions for 5G ProSe UE-to-Network Relaying</w:t>
      </w:r>
      <w:r>
        <w:tab/>
      </w:r>
      <w:r>
        <w:fldChar w:fldCharType="begin" w:fldLock="1"/>
      </w:r>
      <w:r>
        <w:instrText xml:space="preserve"> PAGEREF _Toc201151724 \h </w:instrText>
      </w:r>
      <w:r>
        <w:fldChar w:fldCharType="separate"/>
      </w:r>
      <w:r>
        <w:t>60</w:t>
      </w:r>
      <w:r>
        <w:fldChar w:fldCharType="end"/>
      </w:r>
    </w:p>
    <w:p w14:paraId="4DCB33BC" w14:textId="056333D0" w:rsidR="00CB43FC" w:rsidRDefault="00CB43FC">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Support of emergency service from 5G ProSe Remote UE via 5G ProSe UE-to-Network Relay</w:t>
      </w:r>
      <w:r>
        <w:tab/>
      </w:r>
      <w:r>
        <w:fldChar w:fldCharType="begin" w:fldLock="1"/>
      </w:r>
      <w:r>
        <w:instrText xml:space="preserve"> PAGEREF _Toc201151725 \h </w:instrText>
      </w:r>
      <w:r>
        <w:fldChar w:fldCharType="separate"/>
      </w:r>
      <w:r>
        <w:t>61</w:t>
      </w:r>
      <w:r>
        <w:fldChar w:fldCharType="end"/>
      </w:r>
    </w:p>
    <w:p w14:paraId="078C82BA" w14:textId="2184BEB8"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5.4.4.1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_Toc201151726 \h </w:instrText>
      </w:r>
      <w:r>
        <w:fldChar w:fldCharType="separate"/>
      </w:r>
      <w:r>
        <w:t>61</w:t>
      </w:r>
      <w:r>
        <w:fldChar w:fldCharType="end"/>
      </w:r>
    </w:p>
    <w:p w14:paraId="347FBB5D" w14:textId="3FCA984B"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5.4.4.2</w:t>
      </w:r>
      <w:r>
        <w:rPr>
          <w:rFonts w:asciiTheme="minorHAnsi" w:eastAsiaTheme="minorEastAsia" w:hAnsiTheme="minorHAnsi" w:cstheme="minorBidi"/>
          <w:kern w:val="2"/>
          <w:sz w:val="24"/>
          <w:szCs w:val="24"/>
          <w14:ligatures w14:val="standardContextual"/>
        </w:rPr>
        <w:tab/>
      </w:r>
      <w:r>
        <w:rPr>
          <w:lang w:eastAsia="ko-KR"/>
        </w:rPr>
        <w:t>Emergency service from 5G ProSe Remote UE via via 5G ProSe Layer-2 UE-to-Network Relay</w:t>
      </w:r>
      <w:r>
        <w:tab/>
      </w:r>
      <w:r>
        <w:fldChar w:fldCharType="begin" w:fldLock="1"/>
      </w:r>
      <w:r>
        <w:instrText xml:space="preserve"> PAGEREF _Toc201151727 \h </w:instrText>
      </w:r>
      <w:r>
        <w:fldChar w:fldCharType="separate"/>
      </w:r>
      <w:r>
        <w:t>61</w:t>
      </w:r>
      <w:r>
        <w:fldChar w:fldCharType="end"/>
      </w:r>
    </w:p>
    <w:p w14:paraId="2343B58E" w14:textId="3305461F"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5.4.4.3</w:t>
      </w:r>
      <w:r>
        <w:rPr>
          <w:rFonts w:asciiTheme="minorHAnsi" w:eastAsiaTheme="minorEastAsia" w:hAnsiTheme="minorHAnsi" w:cstheme="minorBidi"/>
          <w:kern w:val="2"/>
          <w:sz w:val="24"/>
          <w:szCs w:val="24"/>
          <w14:ligatures w14:val="standardContextual"/>
        </w:rPr>
        <w:tab/>
      </w:r>
      <w:r>
        <w:rPr>
          <w:lang w:eastAsia="ko-KR"/>
        </w:rPr>
        <w:t>Emergency service from 5G ProSe Remote UE via 5G ProSe Layer-3 UE-to-Network Relay</w:t>
      </w:r>
      <w:r>
        <w:tab/>
      </w:r>
      <w:r>
        <w:fldChar w:fldCharType="begin" w:fldLock="1"/>
      </w:r>
      <w:r>
        <w:instrText xml:space="preserve"> PAGEREF _Toc201151728 \h </w:instrText>
      </w:r>
      <w:r>
        <w:fldChar w:fldCharType="separate"/>
      </w:r>
      <w:r>
        <w:t>62</w:t>
      </w:r>
      <w:r>
        <w:fldChar w:fldCharType="end"/>
      </w:r>
    </w:p>
    <w:p w14:paraId="7798C919" w14:textId="46FF1251" w:rsidR="00CB43FC" w:rsidRDefault="00CB43FC">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5G ProSe Intermediate UE-to-Network Relay</w:t>
      </w:r>
      <w:r>
        <w:tab/>
      </w:r>
      <w:r>
        <w:fldChar w:fldCharType="begin" w:fldLock="1"/>
      </w:r>
      <w:r>
        <w:instrText xml:space="preserve"> PAGEREF _Toc201151729 \h </w:instrText>
      </w:r>
      <w:r>
        <w:fldChar w:fldCharType="separate"/>
      </w:r>
      <w:r>
        <w:t>62</w:t>
      </w:r>
      <w:r>
        <w:fldChar w:fldCharType="end"/>
      </w:r>
    </w:p>
    <w:p w14:paraId="3B67ACFB" w14:textId="42ECD13E" w:rsidR="00CB43FC" w:rsidRDefault="00CB43FC">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_Toc201151730 \h </w:instrText>
      </w:r>
      <w:r>
        <w:fldChar w:fldCharType="separate"/>
      </w:r>
      <w:r>
        <w:t>62</w:t>
      </w:r>
      <w:r>
        <w:fldChar w:fldCharType="end"/>
      </w:r>
    </w:p>
    <w:p w14:paraId="1363FE6A" w14:textId="64F296C3"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5.4.5.2</w:t>
      </w:r>
      <w:r>
        <w:rPr>
          <w:rFonts w:asciiTheme="minorHAnsi" w:eastAsiaTheme="minorEastAsia" w:hAnsiTheme="minorHAnsi" w:cstheme="minorBidi"/>
          <w:kern w:val="2"/>
          <w:sz w:val="24"/>
          <w:szCs w:val="24"/>
          <w14:ligatures w14:val="standardContextual"/>
        </w:rPr>
        <w:tab/>
      </w:r>
      <w:r>
        <w:rPr>
          <w:lang w:eastAsia="ko-KR"/>
        </w:rPr>
        <w:t>5G ProSe Layer-3 Intermediate UE-to-Network Relay</w:t>
      </w:r>
      <w:r>
        <w:tab/>
      </w:r>
      <w:r>
        <w:fldChar w:fldCharType="begin" w:fldLock="1"/>
      </w:r>
      <w:r>
        <w:instrText xml:space="preserve"> PAGEREF _Toc201151731 \h </w:instrText>
      </w:r>
      <w:r>
        <w:fldChar w:fldCharType="separate"/>
      </w:r>
      <w:r>
        <w:t>63</w:t>
      </w:r>
      <w:r>
        <w:fldChar w:fldCharType="end"/>
      </w:r>
    </w:p>
    <w:p w14:paraId="7E23EB31" w14:textId="1962C8D4" w:rsidR="00CB43FC" w:rsidRDefault="00CB43FC">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_Toc201151732 \h </w:instrText>
      </w:r>
      <w:r>
        <w:fldChar w:fldCharType="separate"/>
      </w:r>
      <w:r>
        <w:t>63</w:t>
      </w:r>
      <w:r>
        <w:fldChar w:fldCharType="end"/>
      </w:r>
    </w:p>
    <w:p w14:paraId="4302A9F7" w14:textId="7CE7E756" w:rsidR="00CB43FC" w:rsidRDefault="00CB43FC">
      <w:pPr>
        <w:pStyle w:val="TOC3"/>
        <w:rPr>
          <w:rFonts w:asciiTheme="minorHAnsi" w:eastAsiaTheme="minorEastAsia" w:hAnsiTheme="minorHAnsi" w:cstheme="minorBidi"/>
          <w:kern w:val="2"/>
          <w:sz w:val="24"/>
          <w:szCs w:val="24"/>
          <w14:ligatures w14:val="standardContextual"/>
        </w:rPr>
      </w:pPr>
      <w:r>
        <w:rPr>
          <w:lang w:eastAsia="ko-KR"/>
        </w:rPr>
        <w:t>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_Toc201151733 \h </w:instrText>
      </w:r>
      <w:r>
        <w:fldChar w:fldCharType="separate"/>
      </w:r>
      <w:r>
        <w:t>63</w:t>
      </w:r>
      <w:r>
        <w:fldChar w:fldCharType="end"/>
      </w:r>
    </w:p>
    <w:p w14:paraId="583F499D" w14:textId="6D451F9A"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5.5.1.1</w:t>
      </w:r>
      <w:r>
        <w:rPr>
          <w:rFonts w:asciiTheme="minorHAnsi" w:eastAsiaTheme="minorEastAsia" w:hAnsiTheme="minorHAnsi" w:cstheme="minorBidi"/>
          <w:kern w:val="2"/>
          <w:sz w:val="24"/>
          <w:szCs w:val="24"/>
          <w14:ligatures w14:val="standardContextual"/>
        </w:rPr>
        <w:tab/>
      </w:r>
      <w:r>
        <w:t xml:space="preserve">IP address allocation for unicast mode of </w:t>
      </w:r>
      <w:r>
        <w:rPr>
          <w:lang w:eastAsia="zh-CN"/>
        </w:rPr>
        <w:t>5G</w:t>
      </w:r>
      <w:r>
        <w:t xml:space="preserve"> ProSe direct communication</w:t>
      </w:r>
      <w:r>
        <w:tab/>
      </w:r>
      <w:r>
        <w:fldChar w:fldCharType="begin" w:fldLock="1"/>
      </w:r>
      <w:r>
        <w:instrText xml:space="preserve"> PAGEREF _Toc201151734 \h </w:instrText>
      </w:r>
      <w:r>
        <w:fldChar w:fldCharType="separate"/>
      </w:r>
      <w:r>
        <w:t>63</w:t>
      </w:r>
      <w:r>
        <w:fldChar w:fldCharType="end"/>
      </w:r>
    </w:p>
    <w:p w14:paraId="0EF7E08F" w14:textId="7D7FE9F9"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5.5.1.2</w:t>
      </w:r>
      <w:r>
        <w:rPr>
          <w:rFonts w:asciiTheme="minorHAnsi" w:eastAsiaTheme="minorEastAsia" w:hAnsiTheme="minorHAnsi" w:cstheme="minorBidi"/>
          <w:kern w:val="2"/>
          <w:sz w:val="24"/>
          <w:szCs w:val="24"/>
          <w14:ligatures w14:val="standardContextual"/>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_Toc201151735 \h </w:instrText>
      </w:r>
      <w:r>
        <w:fldChar w:fldCharType="separate"/>
      </w:r>
      <w:r>
        <w:t>63</w:t>
      </w:r>
      <w:r>
        <w:fldChar w:fldCharType="end"/>
      </w:r>
    </w:p>
    <w:p w14:paraId="566E7D3A" w14:textId="2BE99A6F" w:rsidR="00CB43FC" w:rsidRDefault="00CB43FC">
      <w:pPr>
        <w:pStyle w:val="TOC4"/>
        <w:rPr>
          <w:rFonts w:asciiTheme="minorHAnsi" w:eastAsiaTheme="minorEastAsia" w:hAnsiTheme="minorHAnsi" w:cstheme="minorBidi"/>
          <w:kern w:val="2"/>
          <w:sz w:val="24"/>
          <w:szCs w:val="24"/>
          <w14:ligatures w14:val="standardContextual"/>
        </w:rPr>
      </w:pPr>
      <w:r>
        <w:t>5.5.1.3</w:t>
      </w:r>
      <w:r>
        <w:rPr>
          <w:rFonts w:asciiTheme="minorHAnsi" w:eastAsiaTheme="minorEastAsia" w:hAnsiTheme="minorHAnsi" w:cstheme="minorBidi"/>
          <w:kern w:val="2"/>
          <w:sz w:val="24"/>
          <w:szCs w:val="24"/>
          <w14:ligatures w14:val="standardContextual"/>
        </w:rPr>
        <w:tab/>
      </w:r>
      <w:r>
        <w:t>IP address allocation for communication with a 5G ProSe Layer-3 ProSe UE-to-Network Relay</w:t>
      </w:r>
      <w:r>
        <w:tab/>
      </w:r>
      <w:r>
        <w:fldChar w:fldCharType="begin" w:fldLock="1"/>
      </w:r>
      <w:r>
        <w:instrText xml:space="preserve"> PAGEREF _Toc201151736 \h </w:instrText>
      </w:r>
      <w:r>
        <w:fldChar w:fldCharType="separate"/>
      </w:r>
      <w:r>
        <w:t>63</w:t>
      </w:r>
      <w:r>
        <w:fldChar w:fldCharType="end"/>
      </w:r>
    </w:p>
    <w:p w14:paraId="67C70B82" w14:textId="62E89BD1" w:rsidR="00CB43FC" w:rsidRDefault="00CB43FC">
      <w:pPr>
        <w:pStyle w:val="TOC4"/>
        <w:rPr>
          <w:rFonts w:asciiTheme="minorHAnsi" w:eastAsiaTheme="minorEastAsia" w:hAnsiTheme="minorHAnsi" w:cstheme="minorBidi"/>
          <w:kern w:val="2"/>
          <w:sz w:val="24"/>
          <w:szCs w:val="24"/>
          <w14:ligatures w14:val="standardContextual"/>
        </w:rPr>
      </w:pPr>
      <w:r>
        <w:t>5.5.1.4</w:t>
      </w:r>
      <w:r>
        <w:rPr>
          <w:rFonts w:asciiTheme="minorHAnsi" w:eastAsiaTheme="minorEastAsia" w:hAnsiTheme="minorHAnsi" w:cstheme="minorBidi"/>
          <w:kern w:val="2"/>
          <w:sz w:val="24"/>
          <w:szCs w:val="24"/>
          <w14:ligatures w14:val="standardContextual"/>
        </w:rPr>
        <w:tab/>
      </w:r>
      <w:r>
        <w:t>IP address allocation for communication with a 5G ProSe Layer-3 UE-to-UE Relay</w:t>
      </w:r>
      <w:r>
        <w:tab/>
      </w:r>
      <w:r>
        <w:fldChar w:fldCharType="begin" w:fldLock="1"/>
      </w:r>
      <w:r>
        <w:instrText xml:space="preserve"> PAGEREF _Toc201151737 \h </w:instrText>
      </w:r>
      <w:r>
        <w:fldChar w:fldCharType="separate"/>
      </w:r>
      <w:r>
        <w:t>64</w:t>
      </w:r>
      <w:r>
        <w:fldChar w:fldCharType="end"/>
      </w:r>
    </w:p>
    <w:p w14:paraId="5A117A94" w14:textId="2F221593" w:rsidR="00CB43FC" w:rsidRDefault="00CB43FC">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IPv6 Prefix Delegation via DHCPv6 for 5G ProSe Layer-3 UE-to-Network Relay</w:t>
      </w:r>
      <w:r>
        <w:tab/>
      </w:r>
      <w:r>
        <w:fldChar w:fldCharType="begin" w:fldLock="1"/>
      </w:r>
      <w:r>
        <w:instrText xml:space="preserve"> PAGEREF _Toc201151738 \h </w:instrText>
      </w:r>
      <w:r>
        <w:fldChar w:fldCharType="separate"/>
      </w:r>
      <w:r>
        <w:t>65</w:t>
      </w:r>
      <w:r>
        <w:fldChar w:fldCharType="end"/>
      </w:r>
    </w:p>
    <w:p w14:paraId="6B985F5F" w14:textId="28EB547B" w:rsidR="00CB43FC" w:rsidRDefault="00CB43FC">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rPr>
          <w:lang w:eastAsia="zh-CN"/>
        </w:rPr>
        <w:t>QoS handling</w:t>
      </w:r>
      <w:r>
        <w:tab/>
      </w:r>
      <w:r>
        <w:fldChar w:fldCharType="begin" w:fldLock="1"/>
      </w:r>
      <w:r>
        <w:instrText xml:space="preserve"> PAGEREF _Toc201151739 \h </w:instrText>
      </w:r>
      <w:r>
        <w:fldChar w:fldCharType="separate"/>
      </w:r>
      <w:r>
        <w:t>65</w:t>
      </w:r>
      <w:r>
        <w:fldChar w:fldCharType="end"/>
      </w:r>
    </w:p>
    <w:p w14:paraId="4F8FB706" w14:textId="64A96F99" w:rsidR="00CB43FC" w:rsidRDefault="00CB43FC">
      <w:pPr>
        <w:pStyle w:val="TOC3"/>
        <w:rPr>
          <w:rFonts w:asciiTheme="minorHAnsi" w:eastAsiaTheme="minorEastAsia" w:hAnsiTheme="minorHAnsi" w:cstheme="minorBidi"/>
          <w:kern w:val="2"/>
          <w:sz w:val="24"/>
          <w:szCs w:val="24"/>
          <w14:ligatures w14:val="standardContextual"/>
        </w:rPr>
      </w:pPr>
      <w:r>
        <w:rPr>
          <w:lang w:eastAsia="ko-KR"/>
        </w:rPr>
        <w:t>5.6.1</w:t>
      </w:r>
      <w:r>
        <w:rPr>
          <w:rFonts w:asciiTheme="minorHAnsi" w:eastAsiaTheme="minorEastAsia" w:hAnsiTheme="minorHAnsi" w:cstheme="minorBidi"/>
          <w:kern w:val="2"/>
          <w:sz w:val="24"/>
          <w:szCs w:val="24"/>
          <w14:ligatures w14:val="standardContextual"/>
        </w:rPr>
        <w:tab/>
      </w:r>
      <w:r>
        <w:rPr>
          <w:lang w:eastAsia="ko-KR"/>
        </w:rPr>
        <w:t>QoS handling for 5G ProSe Direct Communication</w:t>
      </w:r>
      <w:r>
        <w:tab/>
      </w:r>
      <w:r>
        <w:fldChar w:fldCharType="begin" w:fldLock="1"/>
      </w:r>
      <w:r>
        <w:instrText xml:space="preserve"> PAGEREF _Toc201151740 \h </w:instrText>
      </w:r>
      <w:r>
        <w:fldChar w:fldCharType="separate"/>
      </w:r>
      <w:r>
        <w:t>65</w:t>
      </w:r>
      <w:r>
        <w:fldChar w:fldCharType="end"/>
      </w:r>
    </w:p>
    <w:p w14:paraId="576D303A" w14:textId="0BE7B04D" w:rsidR="00CB43FC" w:rsidRDefault="00CB43FC">
      <w:pPr>
        <w:pStyle w:val="TOC3"/>
        <w:rPr>
          <w:rFonts w:asciiTheme="minorHAnsi" w:eastAsiaTheme="minorEastAsia" w:hAnsiTheme="minorHAnsi" w:cstheme="minorBidi"/>
          <w:kern w:val="2"/>
          <w:sz w:val="24"/>
          <w:szCs w:val="24"/>
          <w14:ligatures w14:val="standardContextual"/>
        </w:rPr>
      </w:pPr>
      <w:r>
        <w:lastRenderedPageBreak/>
        <w:t>5.6.2</w:t>
      </w:r>
      <w:r>
        <w:rPr>
          <w:rFonts w:asciiTheme="minorHAnsi" w:eastAsiaTheme="minorEastAsia" w:hAnsiTheme="minorHAnsi" w:cstheme="minorBidi"/>
          <w:kern w:val="2"/>
          <w:sz w:val="24"/>
          <w:szCs w:val="24"/>
          <w14:ligatures w14:val="standardContextual"/>
        </w:rPr>
        <w:tab/>
      </w:r>
      <w:r>
        <w:t>QoS handling for 5G ProSe UE-to-Network Relay operations</w:t>
      </w:r>
      <w:r>
        <w:tab/>
      </w:r>
      <w:r>
        <w:fldChar w:fldCharType="begin" w:fldLock="1"/>
      </w:r>
      <w:r>
        <w:instrText xml:space="preserve"> PAGEREF _Toc201151741 \h </w:instrText>
      </w:r>
      <w:r>
        <w:fldChar w:fldCharType="separate"/>
      </w:r>
      <w:r>
        <w:t>66</w:t>
      </w:r>
      <w:r>
        <w:fldChar w:fldCharType="end"/>
      </w:r>
    </w:p>
    <w:p w14:paraId="12E0131D" w14:textId="42D93129"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5.6.2.1</w:t>
      </w:r>
      <w:r>
        <w:rPr>
          <w:rFonts w:asciiTheme="minorHAnsi" w:eastAsiaTheme="minorEastAsia" w:hAnsiTheme="minorHAnsi" w:cstheme="minorBidi"/>
          <w:kern w:val="2"/>
          <w:sz w:val="24"/>
          <w:szCs w:val="24"/>
          <w14:ligatures w14:val="standardContextual"/>
        </w:rPr>
        <w:tab/>
      </w:r>
      <w:r>
        <w:t>QoS handling for 5G ProSe Layer-3 UE-to-Network Relay without N3IWF</w:t>
      </w:r>
      <w:r>
        <w:tab/>
      </w:r>
      <w:r>
        <w:fldChar w:fldCharType="begin" w:fldLock="1"/>
      </w:r>
      <w:r>
        <w:instrText xml:space="preserve"> PAGEREF _Toc201151742 \h </w:instrText>
      </w:r>
      <w:r>
        <w:fldChar w:fldCharType="separate"/>
      </w:r>
      <w:r>
        <w:t>66</w:t>
      </w:r>
      <w:r>
        <w:fldChar w:fldCharType="end"/>
      </w:r>
    </w:p>
    <w:p w14:paraId="394A048B" w14:textId="5C960872" w:rsidR="00CB43FC" w:rsidRDefault="00CB43FC">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ProSe Layer-3 UE-to-Network relay with N3IWF</w:t>
      </w:r>
      <w:r>
        <w:tab/>
      </w:r>
      <w:r>
        <w:fldChar w:fldCharType="begin" w:fldLock="1"/>
      </w:r>
      <w:r>
        <w:instrText xml:space="preserve"> PAGEREF _Toc201151743 \h </w:instrText>
      </w:r>
      <w:r>
        <w:fldChar w:fldCharType="separate"/>
      </w:r>
      <w:r>
        <w:t>68</w:t>
      </w:r>
      <w:r>
        <w:fldChar w:fldCharType="end"/>
      </w:r>
    </w:p>
    <w:p w14:paraId="679D2D7F" w14:textId="784B7BA0"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5.6.2.3</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ProSe Layer-2 UE-to-Network Relay</w:t>
      </w:r>
      <w:r>
        <w:tab/>
      </w:r>
      <w:r>
        <w:fldChar w:fldCharType="begin" w:fldLock="1"/>
      </w:r>
      <w:r>
        <w:instrText xml:space="preserve"> PAGEREF _Toc201151744 \h </w:instrText>
      </w:r>
      <w:r>
        <w:fldChar w:fldCharType="separate"/>
      </w:r>
      <w:r>
        <w:t>69</w:t>
      </w:r>
      <w:r>
        <w:fldChar w:fldCharType="end"/>
      </w:r>
    </w:p>
    <w:p w14:paraId="13E75BA6" w14:textId="4CF9F1AB"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5.6.2.4</w:t>
      </w:r>
      <w:r>
        <w:rPr>
          <w:rFonts w:asciiTheme="minorHAnsi" w:eastAsiaTheme="minorEastAsia" w:hAnsiTheme="minorHAnsi" w:cstheme="minorBidi"/>
          <w:kern w:val="2"/>
          <w:sz w:val="24"/>
          <w:szCs w:val="24"/>
          <w14:ligatures w14:val="standardContextual"/>
        </w:rPr>
        <w:tab/>
      </w:r>
      <w:r>
        <w:rPr>
          <w:lang w:eastAsia="ko-KR"/>
        </w:rPr>
        <w:t>QoS handling for 5G ProSe Multi-hop Layer-3 UE-to-Network Relay without N3IWF</w:t>
      </w:r>
      <w:r>
        <w:tab/>
      </w:r>
      <w:r>
        <w:fldChar w:fldCharType="begin" w:fldLock="1"/>
      </w:r>
      <w:r>
        <w:instrText xml:space="preserve"> PAGEREF _Toc201151745 \h </w:instrText>
      </w:r>
      <w:r>
        <w:fldChar w:fldCharType="separate"/>
      </w:r>
      <w:r>
        <w:t>69</w:t>
      </w:r>
      <w:r>
        <w:fldChar w:fldCharType="end"/>
      </w:r>
    </w:p>
    <w:p w14:paraId="2DB3A21C" w14:textId="47B58742" w:rsidR="00CB43FC" w:rsidRDefault="00CB43FC">
      <w:pPr>
        <w:pStyle w:val="TOC5"/>
        <w:rPr>
          <w:rFonts w:asciiTheme="minorHAnsi" w:eastAsiaTheme="minorEastAsia" w:hAnsiTheme="minorHAnsi" w:cstheme="minorBidi"/>
          <w:kern w:val="2"/>
          <w:sz w:val="24"/>
          <w:szCs w:val="24"/>
          <w14:ligatures w14:val="standardContextual"/>
        </w:rPr>
      </w:pPr>
      <w:r>
        <w:rPr>
          <w:lang w:eastAsia="ko-KR"/>
        </w:rPr>
        <w:t>5.6.2.4.1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_Toc201151746 \h </w:instrText>
      </w:r>
      <w:r>
        <w:fldChar w:fldCharType="separate"/>
      </w:r>
      <w:r>
        <w:t>69</w:t>
      </w:r>
      <w:r>
        <w:fldChar w:fldCharType="end"/>
      </w:r>
    </w:p>
    <w:p w14:paraId="5F5EC57E" w14:textId="64C3E317" w:rsidR="00CB43FC" w:rsidRDefault="00CB43FC">
      <w:pPr>
        <w:pStyle w:val="TOC5"/>
        <w:rPr>
          <w:rFonts w:asciiTheme="minorHAnsi" w:eastAsiaTheme="minorEastAsia" w:hAnsiTheme="minorHAnsi" w:cstheme="minorBidi"/>
          <w:kern w:val="2"/>
          <w:sz w:val="24"/>
          <w:szCs w:val="24"/>
          <w14:ligatures w14:val="standardContextual"/>
        </w:rPr>
      </w:pPr>
      <w:r>
        <w:rPr>
          <w:lang w:eastAsia="ko-KR"/>
        </w:rPr>
        <w:t>5.6.2.4.2</w:t>
      </w:r>
      <w:r>
        <w:rPr>
          <w:rFonts w:asciiTheme="minorHAnsi" w:eastAsiaTheme="minorEastAsia" w:hAnsiTheme="minorHAnsi" w:cstheme="minorBidi"/>
          <w:kern w:val="2"/>
          <w:sz w:val="24"/>
          <w:szCs w:val="24"/>
          <w14:ligatures w14:val="standardContextual"/>
        </w:rPr>
        <w:tab/>
      </w:r>
      <w:r>
        <w:rPr>
          <w:lang w:eastAsia="ko-KR"/>
        </w:rPr>
        <w:t>Network initiated QoS Flows</w:t>
      </w:r>
      <w:r>
        <w:tab/>
      </w:r>
      <w:r>
        <w:fldChar w:fldCharType="begin" w:fldLock="1"/>
      </w:r>
      <w:r>
        <w:instrText xml:space="preserve"> PAGEREF _Toc201151747 \h </w:instrText>
      </w:r>
      <w:r>
        <w:fldChar w:fldCharType="separate"/>
      </w:r>
      <w:r>
        <w:t>70</w:t>
      </w:r>
      <w:r>
        <w:fldChar w:fldCharType="end"/>
      </w:r>
    </w:p>
    <w:p w14:paraId="51CB4AE3" w14:textId="6B57FDB8" w:rsidR="00CB43FC" w:rsidRDefault="00CB43FC">
      <w:pPr>
        <w:pStyle w:val="TOC5"/>
        <w:rPr>
          <w:rFonts w:asciiTheme="minorHAnsi" w:eastAsiaTheme="minorEastAsia" w:hAnsiTheme="minorHAnsi" w:cstheme="minorBidi"/>
          <w:kern w:val="2"/>
          <w:sz w:val="24"/>
          <w:szCs w:val="24"/>
          <w14:ligatures w14:val="standardContextual"/>
        </w:rPr>
      </w:pPr>
      <w:r>
        <w:rPr>
          <w:lang w:eastAsia="ko-KR"/>
        </w:rPr>
        <w:t>5.6.2.4.3</w:t>
      </w:r>
      <w:r>
        <w:rPr>
          <w:rFonts w:asciiTheme="minorHAnsi" w:eastAsiaTheme="minorEastAsia" w:hAnsiTheme="minorHAnsi" w:cstheme="minorBidi"/>
          <w:kern w:val="2"/>
          <w:sz w:val="24"/>
          <w:szCs w:val="24"/>
          <w14:ligatures w14:val="standardContextual"/>
        </w:rPr>
        <w:tab/>
      </w:r>
      <w:r>
        <w:rPr>
          <w:lang w:eastAsia="ko-KR"/>
        </w:rPr>
        <w:t>Remote UE initiated QoS Flows</w:t>
      </w:r>
      <w:r>
        <w:tab/>
      </w:r>
      <w:r>
        <w:fldChar w:fldCharType="begin" w:fldLock="1"/>
      </w:r>
      <w:r>
        <w:instrText xml:space="preserve"> PAGEREF _Toc201151748 \h </w:instrText>
      </w:r>
      <w:r>
        <w:fldChar w:fldCharType="separate"/>
      </w:r>
      <w:r>
        <w:t>70</w:t>
      </w:r>
      <w:r>
        <w:fldChar w:fldCharType="end"/>
      </w:r>
    </w:p>
    <w:p w14:paraId="7F04D7AE" w14:textId="3DF863C7" w:rsidR="00CB43FC" w:rsidRDefault="00CB43FC">
      <w:pPr>
        <w:pStyle w:val="TOC3"/>
        <w:rPr>
          <w:rFonts w:asciiTheme="minorHAnsi" w:eastAsiaTheme="minorEastAsia" w:hAnsiTheme="minorHAnsi" w:cstheme="minorBidi"/>
          <w:kern w:val="2"/>
          <w:sz w:val="24"/>
          <w:szCs w:val="24"/>
          <w14:ligatures w14:val="standardContextual"/>
        </w:rPr>
      </w:pPr>
      <w:r>
        <w:rPr>
          <w:lang w:eastAsia="ko-KR"/>
        </w:rPr>
        <w:t>5.6.3</w:t>
      </w:r>
      <w:r>
        <w:rPr>
          <w:rFonts w:asciiTheme="minorHAnsi" w:eastAsiaTheme="minorEastAsia" w:hAnsiTheme="minorHAnsi" w:cstheme="minorBidi"/>
          <w:kern w:val="2"/>
          <w:sz w:val="24"/>
          <w:szCs w:val="24"/>
          <w14:ligatures w14:val="standardContextual"/>
        </w:rPr>
        <w:tab/>
      </w:r>
      <w:r>
        <w:rPr>
          <w:lang w:eastAsia="ko-KR"/>
        </w:rPr>
        <w:t>QoS handling for 5G ProSe UE-to-UE Relay operations</w:t>
      </w:r>
      <w:r>
        <w:tab/>
      </w:r>
      <w:r>
        <w:fldChar w:fldCharType="begin" w:fldLock="1"/>
      </w:r>
      <w:r>
        <w:instrText xml:space="preserve"> PAGEREF _Toc201151749 \h </w:instrText>
      </w:r>
      <w:r>
        <w:fldChar w:fldCharType="separate"/>
      </w:r>
      <w:r>
        <w:t>71</w:t>
      </w:r>
      <w:r>
        <w:fldChar w:fldCharType="end"/>
      </w:r>
    </w:p>
    <w:p w14:paraId="77D319A8" w14:textId="4FFC5F99"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5.6.3.1</w:t>
      </w:r>
      <w:r>
        <w:rPr>
          <w:rFonts w:asciiTheme="minorHAnsi" w:eastAsiaTheme="minorEastAsia" w:hAnsiTheme="minorHAnsi" w:cstheme="minorBidi"/>
          <w:kern w:val="2"/>
          <w:sz w:val="24"/>
          <w:szCs w:val="24"/>
          <w14:ligatures w14:val="standardContextual"/>
        </w:rPr>
        <w:tab/>
      </w:r>
      <w:r>
        <w:rPr>
          <w:lang w:eastAsia="ko-KR"/>
        </w:rPr>
        <w:t>QoS handling for 5G ProSe Layer-3 UE-to-UE Relay</w:t>
      </w:r>
      <w:r>
        <w:tab/>
      </w:r>
      <w:r>
        <w:fldChar w:fldCharType="begin" w:fldLock="1"/>
      </w:r>
      <w:r>
        <w:instrText xml:space="preserve"> PAGEREF _Toc201151750 \h </w:instrText>
      </w:r>
      <w:r>
        <w:fldChar w:fldCharType="separate"/>
      </w:r>
      <w:r>
        <w:t>71</w:t>
      </w:r>
      <w:r>
        <w:fldChar w:fldCharType="end"/>
      </w:r>
    </w:p>
    <w:p w14:paraId="788C2E26" w14:textId="3E9BF0A9"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5.6.3.2</w:t>
      </w:r>
      <w:r>
        <w:rPr>
          <w:rFonts w:asciiTheme="minorHAnsi" w:eastAsiaTheme="minorEastAsia" w:hAnsiTheme="minorHAnsi" w:cstheme="minorBidi"/>
          <w:kern w:val="2"/>
          <w:sz w:val="24"/>
          <w:szCs w:val="24"/>
          <w14:ligatures w14:val="standardContextual"/>
        </w:rPr>
        <w:tab/>
      </w:r>
      <w:r>
        <w:rPr>
          <w:lang w:eastAsia="ko-KR"/>
        </w:rPr>
        <w:t>QoS handling for 5G ProSe Layer-2 UE-to-UE Relay</w:t>
      </w:r>
      <w:r>
        <w:tab/>
      </w:r>
      <w:r>
        <w:fldChar w:fldCharType="begin" w:fldLock="1"/>
      </w:r>
      <w:r>
        <w:instrText xml:space="preserve"> PAGEREF _Toc201151751 \h </w:instrText>
      </w:r>
      <w:r>
        <w:fldChar w:fldCharType="separate"/>
      </w:r>
      <w:r>
        <w:t>72</w:t>
      </w:r>
      <w:r>
        <w:fldChar w:fldCharType="end"/>
      </w:r>
    </w:p>
    <w:p w14:paraId="34D36C34" w14:textId="1AB54502" w:rsidR="00CB43FC" w:rsidRDefault="00CB43FC">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Subscription to 5G ProSe</w:t>
      </w:r>
      <w:r>
        <w:tab/>
      </w:r>
      <w:r>
        <w:fldChar w:fldCharType="begin" w:fldLock="1"/>
      </w:r>
      <w:r>
        <w:instrText xml:space="preserve"> PAGEREF _Toc201151752 \h </w:instrText>
      </w:r>
      <w:r>
        <w:fldChar w:fldCharType="separate"/>
      </w:r>
      <w:r>
        <w:t>72</w:t>
      </w:r>
      <w:r>
        <w:fldChar w:fldCharType="end"/>
      </w:r>
    </w:p>
    <w:p w14:paraId="2DEADF3C" w14:textId="1C0A8E96" w:rsidR="00CB43FC" w:rsidRDefault="00CB43FC">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fldLock="1"/>
      </w:r>
      <w:r>
        <w:instrText xml:space="preserve"> PAGEREF _Toc201151753 \h </w:instrText>
      </w:r>
      <w:r>
        <w:fldChar w:fldCharType="separate"/>
      </w:r>
      <w:r>
        <w:t>74</w:t>
      </w:r>
      <w:r>
        <w:fldChar w:fldCharType="end"/>
      </w:r>
    </w:p>
    <w:p w14:paraId="2682BA32" w14:textId="122728EF" w:rsidR="00CB43FC" w:rsidRDefault="00CB43FC">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Identifiers for 5G ProSe Direct Discovery</w:t>
      </w:r>
      <w:r>
        <w:tab/>
      </w:r>
      <w:r>
        <w:fldChar w:fldCharType="begin" w:fldLock="1"/>
      </w:r>
      <w:r>
        <w:instrText xml:space="preserve"> PAGEREF _Toc201151754 \h </w:instrText>
      </w:r>
      <w:r>
        <w:fldChar w:fldCharType="separate"/>
      </w:r>
      <w:r>
        <w:t>74</w:t>
      </w:r>
      <w:r>
        <w:fldChar w:fldCharType="end"/>
      </w:r>
    </w:p>
    <w:p w14:paraId="002DC8E4" w14:textId="094474B6" w:rsidR="00CB43FC" w:rsidRDefault="00CB43FC">
      <w:pPr>
        <w:pStyle w:val="TOC4"/>
        <w:rPr>
          <w:rFonts w:asciiTheme="minorHAnsi" w:eastAsiaTheme="minorEastAsia" w:hAnsiTheme="minorHAnsi" w:cstheme="minorBidi"/>
          <w:kern w:val="2"/>
          <w:sz w:val="24"/>
          <w:szCs w:val="24"/>
          <w14:ligatures w14:val="standardContextual"/>
        </w:rPr>
      </w:pPr>
      <w:r>
        <w:t>5.8.1.0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_Toc201151755 \h </w:instrText>
      </w:r>
      <w:r>
        <w:fldChar w:fldCharType="separate"/>
      </w:r>
      <w:r>
        <w:t>74</w:t>
      </w:r>
      <w:r>
        <w:fldChar w:fldCharType="end"/>
      </w:r>
    </w:p>
    <w:p w14:paraId="77807332" w14:textId="653EE40E" w:rsidR="00CB43FC" w:rsidRDefault="00CB43FC">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r>
        <w:t>ProSe Application ID</w:t>
      </w:r>
      <w:r>
        <w:tab/>
      </w:r>
      <w:r>
        <w:fldChar w:fldCharType="begin" w:fldLock="1"/>
      </w:r>
      <w:r>
        <w:instrText xml:space="preserve"> PAGEREF _Toc201151756 \h </w:instrText>
      </w:r>
      <w:r>
        <w:fldChar w:fldCharType="separate"/>
      </w:r>
      <w:r>
        <w:t>74</w:t>
      </w:r>
      <w:r>
        <w:fldChar w:fldCharType="end"/>
      </w:r>
    </w:p>
    <w:p w14:paraId="15D030FE" w14:textId="7DC1770E" w:rsidR="00CB43FC" w:rsidRDefault="00CB43FC">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rPr>
          <w:lang w:eastAsia="zh-CN"/>
        </w:rPr>
        <w:t>Destination Layer-2 ID</w:t>
      </w:r>
      <w:r>
        <w:tab/>
      </w:r>
      <w:r>
        <w:fldChar w:fldCharType="begin" w:fldLock="1"/>
      </w:r>
      <w:r>
        <w:instrText xml:space="preserve"> PAGEREF _Toc201151757 \h </w:instrText>
      </w:r>
      <w:r>
        <w:fldChar w:fldCharType="separate"/>
      </w:r>
      <w:r>
        <w:t>74</w:t>
      </w:r>
      <w:r>
        <w:fldChar w:fldCharType="end"/>
      </w:r>
    </w:p>
    <w:p w14:paraId="6EF42A75" w14:textId="315D3525" w:rsidR="00CB43FC" w:rsidRDefault="00CB43FC">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rPr>
          <w:lang w:eastAsia="zh-CN"/>
        </w:rPr>
        <w:t>Source Layer-2 ID</w:t>
      </w:r>
      <w:r>
        <w:tab/>
      </w:r>
      <w:r>
        <w:fldChar w:fldCharType="begin" w:fldLock="1"/>
      </w:r>
      <w:r>
        <w:instrText xml:space="preserve"> PAGEREF _Toc201151758 \h </w:instrText>
      </w:r>
      <w:r>
        <w:fldChar w:fldCharType="separate"/>
      </w:r>
      <w:r>
        <w:t>74</w:t>
      </w:r>
      <w:r>
        <w:fldChar w:fldCharType="end"/>
      </w:r>
    </w:p>
    <w:p w14:paraId="280DAE76" w14:textId="7112E39F" w:rsidR="00CB43FC" w:rsidRDefault="00CB43FC">
      <w:pPr>
        <w:pStyle w:val="TOC4"/>
        <w:rPr>
          <w:rFonts w:asciiTheme="minorHAnsi" w:eastAsiaTheme="minorEastAsia" w:hAnsiTheme="minorHAnsi" w:cstheme="minorBidi"/>
          <w:kern w:val="2"/>
          <w:sz w:val="24"/>
          <w:szCs w:val="24"/>
          <w14:ligatures w14:val="standardContextual"/>
        </w:rPr>
      </w:pPr>
      <w:r>
        <w:t>5.8.1.4</w:t>
      </w:r>
      <w:r>
        <w:rPr>
          <w:rFonts w:asciiTheme="minorHAnsi" w:eastAsiaTheme="minorEastAsia" w:hAnsiTheme="minorHAnsi" w:cstheme="minorBidi"/>
          <w:kern w:val="2"/>
          <w:sz w:val="24"/>
          <w:szCs w:val="24"/>
          <w14:ligatures w14:val="standardContextual"/>
        </w:rPr>
        <w:tab/>
      </w:r>
      <w:r>
        <w:rPr>
          <w:lang w:eastAsia="zh-CN"/>
        </w:rPr>
        <w:t>ProSe Application Code</w:t>
      </w:r>
      <w:r>
        <w:tab/>
      </w:r>
      <w:r>
        <w:fldChar w:fldCharType="begin" w:fldLock="1"/>
      </w:r>
      <w:r>
        <w:instrText xml:space="preserve"> PAGEREF _Toc201151759 \h </w:instrText>
      </w:r>
      <w:r>
        <w:fldChar w:fldCharType="separate"/>
      </w:r>
      <w:r>
        <w:t>75</w:t>
      </w:r>
      <w:r>
        <w:fldChar w:fldCharType="end"/>
      </w:r>
    </w:p>
    <w:p w14:paraId="2FEAA455" w14:textId="4D209F2D" w:rsidR="00CB43FC" w:rsidRDefault="00CB43FC">
      <w:pPr>
        <w:pStyle w:val="TOC4"/>
        <w:rPr>
          <w:rFonts w:asciiTheme="minorHAnsi" w:eastAsiaTheme="minorEastAsia" w:hAnsiTheme="minorHAnsi" w:cstheme="minorBidi"/>
          <w:kern w:val="2"/>
          <w:sz w:val="24"/>
          <w:szCs w:val="24"/>
          <w14:ligatures w14:val="standardContextual"/>
        </w:rPr>
      </w:pPr>
      <w:r>
        <w:t>5.8.1.5</w:t>
      </w:r>
      <w:r>
        <w:rPr>
          <w:rFonts w:asciiTheme="minorHAnsi" w:eastAsiaTheme="minorEastAsia" w:hAnsiTheme="minorHAnsi" w:cstheme="minorBidi"/>
          <w:kern w:val="2"/>
          <w:sz w:val="24"/>
          <w:szCs w:val="24"/>
          <w14:ligatures w14:val="standardContextual"/>
        </w:rPr>
        <w:tab/>
      </w:r>
      <w:r>
        <w:rPr>
          <w:lang w:eastAsia="zh-CN"/>
        </w:rPr>
        <w:t>ProSe Restricted Code</w:t>
      </w:r>
      <w:r>
        <w:tab/>
      </w:r>
      <w:r>
        <w:fldChar w:fldCharType="begin" w:fldLock="1"/>
      </w:r>
      <w:r>
        <w:instrText xml:space="preserve"> PAGEREF _Toc201151760 \h </w:instrText>
      </w:r>
      <w:r>
        <w:fldChar w:fldCharType="separate"/>
      </w:r>
      <w:r>
        <w:t>75</w:t>
      </w:r>
      <w:r>
        <w:fldChar w:fldCharType="end"/>
      </w:r>
    </w:p>
    <w:p w14:paraId="57AF24F3" w14:textId="113AB1DC" w:rsidR="00CB43FC" w:rsidRDefault="00CB43FC">
      <w:pPr>
        <w:pStyle w:val="TOC4"/>
        <w:rPr>
          <w:rFonts w:asciiTheme="minorHAnsi" w:eastAsiaTheme="minorEastAsia" w:hAnsiTheme="minorHAnsi" w:cstheme="minorBidi"/>
          <w:kern w:val="2"/>
          <w:sz w:val="24"/>
          <w:szCs w:val="24"/>
          <w14:ligatures w14:val="standardContextual"/>
        </w:rPr>
      </w:pPr>
      <w:r>
        <w:t>5.8.1.6</w:t>
      </w:r>
      <w:r>
        <w:rPr>
          <w:rFonts w:asciiTheme="minorHAnsi" w:eastAsiaTheme="minorEastAsia" w:hAnsiTheme="minorHAnsi" w:cstheme="minorBidi"/>
          <w:kern w:val="2"/>
          <w:sz w:val="24"/>
          <w:szCs w:val="24"/>
          <w14:ligatures w14:val="standardContextual"/>
        </w:rPr>
        <w:tab/>
      </w:r>
      <w:r>
        <w:rPr>
          <w:lang w:eastAsia="zh-CN"/>
        </w:rPr>
        <w:t>ProSe Query Code</w:t>
      </w:r>
      <w:r>
        <w:tab/>
      </w:r>
      <w:r>
        <w:fldChar w:fldCharType="begin" w:fldLock="1"/>
      </w:r>
      <w:r>
        <w:instrText xml:space="preserve"> PAGEREF _Toc201151761 \h </w:instrText>
      </w:r>
      <w:r>
        <w:fldChar w:fldCharType="separate"/>
      </w:r>
      <w:r>
        <w:t>75</w:t>
      </w:r>
      <w:r>
        <w:fldChar w:fldCharType="end"/>
      </w:r>
    </w:p>
    <w:p w14:paraId="75295079" w14:textId="7E602EA0" w:rsidR="00CB43FC" w:rsidRDefault="00CB43FC">
      <w:pPr>
        <w:pStyle w:val="TOC4"/>
        <w:rPr>
          <w:rFonts w:asciiTheme="minorHAnsi" w:eastAsiaTheme="minorEastAsia" w:hAnsiTheme="minorHAnsi" w:cstheme="minorBidi"/>
          <w:kern w:val="2"/>
          <w:sz w:val="24"/>
          <w:szCs w:val="24"/>
          <w14:ligatures w14:val="standardContextual"/>
        </w:rPr>
      </w:pPr>
      <w:r>
        <w:t>5.8.1.7</w:t>
      </w:r>
      <w:r>
        <w:rPr>
          <w:rFonts w:asciiTheme="minorHAnsi" w:eastAsiaTheme="minorEastAsia" w:hAnsiTheme="minorHAnsi" w:cstheme="minorBidi"/>
          <w:kern w:val="2"/>
          <w:sz w:val="24"/>
          <w:szCs w:val="24"/>
          <w14:ligatures w14:val="standardContextual"/>
        </w:rPr>
        <w:tab/>
      </w:r>
      <w:r>
        <w:rPr>
          <w:lang w:eastAsia="zh-CN"/>
        </w:rPr>
        <w:t>ProSe Response Code</w:t>
      </w:r>
      <w:r>
        <w:tab/>
      </w:r>
      <w:r>
        <w:fldChar w:fldCharType="begin" w:fldLock="1"/>
      </w:r>
      <w:r>
        <w:instrText xml:space="preserve"> PAGEREF _Toc201151762 \h </w:instrText>
      </w:r>
      <w:r>
        <w:fldChar w:fldCharType="separate"/>
      </w:r>
      <w:r>
        <w:t>75</w:t>
      </w:r>
      <w:r>
        <w:fldChar w:fldCharType="end"/>
      </w:r>
    </w:p>
    <w:p w14:paraId="4D0115C3" w14:textId="6F7607FF" w:rsidR="00CB43FC" w:rsidRDefault="00CB43FC">
      <w:pPr>
        <w:pStyle w:val="TOC4"/>
        <w:rPr>
          <w:rFonts w:asciiTheme="minorHAnsi" w:eastAsiaTheme="minorEastAsia" w:hAnsiTheme="minorHAnsi" w:cstheme="minorBidi"/>
          <w:kern w:val="2"/>
          <w:sz w:val="24"/>
          <w:szCs w:val="24"/>
          <w14:ligatures w14:val="standardContextual"/>
        </w:rPr>
      </w:pPr>
      <w:r>
        <w:t>5.8.1.8</w:t>
      </w:r>
      <w:r>
        <w:rPr>
          <w:rFonts w:asciiTheme="minorHAnsi" w:eastAsiaTheme="minorEastAsia" w:hAnsiTheme="minorHAnsi" w:cstheme="minorBidi"/>
          <w:kern w:val="2"/>
          <w:sz w:val="24"/>
          <w:szCs w:val="24"/>
          <w14:ligatures w14:val="standardContextual"/>
        </w:rPr>
        <w:tab/>
      </w:r>
      <w:r>
        <w:rPr>
          <w:lang w:eastAsia="zh-CN"/>
        </w:rPr>
        <w:t>User Info ID</w:t>
      </w:r>
      <w:r>
        <w:tab/>
      </w:r>
      <w:r>
        <w:fldChar w:fldCharType="begin" w:fldLock="1"/>
      </w:r>
      <w:r>
        <w:instrText xml:space="preserve"> PAGEREF _Toc201151763 \h </w:instrText>
      </w:r>
      <w:r>
        <w:fldChar w:fldCharType="separate"/>
      </w:r>
      <w:r>
        <w:t>75</w:t>
      </w:r>
      <w:r>
        <w:fldChar w:fldCharType="end"/>
      </w:r>
    </w:p>
    <w:p w14:paraId="3DACB195" w14:textId="1A6C62DE" w:rsidR="00CB43FC" w:rsidRDefault="00CB43FC">
      <w:pPr>
        <w:pStyle w:val="TOC4"/>
        <w:rPr>
          <w:rFonts w:asciiTheme="minorHAnsi" w:eastAsiaTheme="minorEastAsia" w:hAnsiTheme="minorHAnsi" w:cstheme="minorBidi"/>
          <w:kern w:val="2"/>
          <w:sz w:val="24"/>
          <w:szCs w:val="24"/>
          <w14:ligatures w14:val="standardContextual"/>
        </w:rPr>
      </w:pPr>
      <w:r>
        <w:t>5.8.1.9</w:t>
      </w:r>
      <w:r>
        <w:rPr>
          <w:rFonts w:asciiTheme="minorHAnsi" w:eastAsiaTheme="minorEastAsia" w:hAnsiTheme="minorHAnsi" w:cstheme="minorBidi"/>
          <w:kern w:val="2"/>
          <w:sz w:val="24"/>
          <w:szCs w:val="24"/>
          <w14:ligatures w14:val="standardContextual"/>
        </w:rPr>
        <w:tab/>
      </w:r>
      <w:r>
        <w:rPr>
          <w:lang w:eastAsia="zh-CN"/>
        </w:rPr>
        <w:t>ProSe Discovery UE ID</w:t>
      </w:r>
      <w:r>
        <w:tab/>
      </w:r>
      <w:r>
        <w:fldChar w:fldCharType="begin" w:fldLock="1"/>
      </w:r>
      <w:r>
        <w:instrText xml:space="preserve"> PAGEREF _Toc201151764 \h </w:instrText>
      </w:r>
      <w:r>
        <w:fldChar w:fldCharType="separate"/>
      </w:r>
      <w:r>
        <w:t>75</w:t>
      </w:r>
      <w:r>
        <w:fldChar w:fldCharType="end"/>
      </w:r>
    </w:p>
    <w:p w14:paraId="25256F82" w14:textId="6EC6D551" w:rsidR="00CB43FC" w:rsidRDefault="00CB43FC">
      <w:pPr>
        <w:pStyle w:val="TOC4"/>
        <w:rPr>
          <w:rFonts w:asciiTheme="minorHAnsi" w:eastAsiaTheme="minorEastAsia" w:hAnsiTheme="minorHAnsi" w:cstheme="minorBidi"/>
          <w:kern w:val="2"/>
          <w:sz w:val="24"/>
          <w:szCs w:val="24"/>
          <w14:ligatures w14:val="standardContextual"/>
        </w:rPr>
      </w:pPr>
      <w:r>
        <w:t>5.8.1.10</w:t>
      </w:r>
      <w:r>
        <w:rPr>
          <w:rFonts w:asciiTheme="minorHAnsi" w:eastAsiaTheme="minorEastAsia" w:hAnsiTheme="minorHAnsi" w:cstheme="minorBidi"/>
          <w:kern w:val="2"/>
          <w:sz w:val="24"/>
          <w:szCs w:val="24"/>
          <w14:ligatures w14:val="standardContextual"/>
        </w:rPr>
        <w:tab/>
      </w:r>
      <w:r>
        <w:rPr>
          <w:lang w:eastAsia="zh-CN"/>
        </w:rPr>
        <w:t>Restricted ProSe Application User ID</w:t>
      </w:r>
      <w:r>
        <w:tab/>
      </w:r>
      <w:r>
        <w:fldChar w:fldCharType="begin" w:fldLock="1"/>
      </w:r>
      <w:r>
        <w:instrText xml:space="preserve"> PAGEREF _Toc201151765 \h </w:instrText>
      </w:r>
      <w:r>
        <w:fldChar w:fldCharType="separate"/>
      </w:r>
      <w:r>
        <w:t>75</w:t>
      </w:r>
      <w:r>
        <w:fldChar w:fldCharType="end"/>
      </w:r>
    </w:p>
    <w:p w14:paraId="2833818E" w14:textId="1E8F81CE" w:rsidR="00CB43FC" w:rsidRDefault="00CB43FC">
      <w:pPr>
        <w:pStyle w:val="TOC4"/>
        <w:rPr>
          <w:rFonts w:asciiTheme="minorHAnsi" w:eastAsiaTheme="minorEastAsia" w:hAnsiTheme="minorHAnsi" w:cstheme="minorBidi"/>
          <w:kern w:val="2"/>
          <w:sz w:val="24"/>
          <w:szCs w:val="24"/>
          <w14:ligatures w14:val="standardContextual"/>
        </w:rPr>
      </w:pPr>
      <w:r>
        <w:t>5.8.1.11</w:t>
      </w:r>
      <w:r>
        <w:rPr>
          <w:rFonts w:asciiTheme="minorHAnsi" w:eastAsiaTheme="minorEastAsia" w:hAnsiTheme="minorHAnsi" w:cstheme="minorBidi"/>
          <w:kern w:val="2"/>
          <w:sz w:val="24"/>
          <w:szCs w:val="24"/>
          <w14:ligatures w14:val="standardContextual"/>
        </w:rPr>
        <w:tab/>
      </w:r>
      <w:r>
        <w:t xml:space="preserve">Announcing </w:t>
      </w:r>
      <w:r>
        <w:rPr>
          <w:lang w:eastAsia="zh-CN"/>
        </w:rPr>
        <w:t>PLMN ID</w:t>
      </w:r>
      <w:r>
        <w:tab/>
      </w:r>
      <w:r>
        <w:fldChar w:fldCharType="begin" w:fldLock="1"/>
      </w:r>
      <w:r>
        <w:instrText xml:space="preserve"> PAGEREF _Toc201151766 \h </w:instrText>
      </w:r>
      <w:r>
        <w:fldChar w:fldCharType="separate"/>
      </w:r>
      <w:r>
        <w:t>75</w:t>
      </w:r>
      <w:r>
        <w:fldChar w:fldCharType="end"/>
      </w:r>
    </w:p>
    <w:p w14:paraId="5AFDE852" w14:textId="2215B139" w:rsidR="00CB43FC" w:rsidRDefault="00CB43FC">
      <w:pPr>
        <w:pStyle w:val="TOC4"/>
        <w:rPr>
          <w:rFonts w:asciiTheme="minorHAnsi" w:eastAsiaTheme="minorEastAsia" w:hAnsiTheme="minorHAnsi" w:cstheme="minorBidi"/>
          <w:kern w:val="2"/>
          <w:sz w:val="24"/>
          <w:szCs w:val="24"/>
          <w14:ligatures w14:val="standardContextual"/>
        </w:rPr>
      </w:pPr>
      <w:r>
        <w:t>5.8.1.12</w:t>
      </w:r>
      <w:r>
        <w:rPr>
          <w:rFonts w:asciiTheme="minorHAnsi" w:eastAsiaTheme="minorEastAsia" w:hAnsiTheme="minorHAnsi" w:cstheme="minorBidi"/>
          <w:kern w:val="2"/>
          <w:sz w:val="24"/>
          <w:szCs w:val="24"/>
          <w14:ligatures w14:val="standardContextual"/>
        </w:rPr>
        <w:tab/>
      </w:r>
      <w:r>
        <w:t>Announcer Info</w:t>
      </w:r>
      <w:r>
        <w:tab/>
      </w:r>
      <w:r>
        <w:fldChar w:fldCharType="begin" w:fldLock="1"/>
      </w:r>
      <w:r>
        <w:instrText xml:space="preserve"> PAGEREF _Toc201151767 \h </w:instrText>
      </w:r>
      <w:r>
        <w:fldChar w:fldCharType="separate"/>
      </w:r>
      <w:r>
        <w:t>75</w:t>
      </w:r>
      <w:r>
        <w:fldChar w:fldCharType="end"/>
      </w:r>
    </w:p>
    <w:p w14:paraId="59C6736B" w14:textId="42C2CFD3" w:rsidR="00CB43FC" w:rsidRDefault="00CB43FC">
      <w:pPr>
        <w:pStyle w:val="TOC4"/>
        <w:rPr>
          <w:rFonts w:asciiTheme="minorHAnsi" w:eastAsiaTheme="minorEastAsia" w:hAnsiTheme="minorHAnsi" w:cstheme="minorBidi"/>
          <w:kern w:val="2"/>
          <w:sz w:val="24"/>
          <w:szCs w:val="24"/>
          <w14:ligatures w14:val="standardContextual"/>
        </w:rPr>
      </w:pPr>
      <w:r>
        <w:t>5.8.1.13</w:t>
      </w:r>
      <w:r>
        <w:rPr>
          <w:rFonts w:asciiTheme="minorHAnsi" w:eastAsiaTheme="minorEastAsia" w:hAnsiTheme="minorHAnsi" w:cstheme="minorBidi"/>
          <w:kern w:val="2"/>
          <w:sz w:val="24"/>
          <w:szCs w:val="24"/>
          <w14:ligatures w14:val="standardContextual"/>
        </w:rPr>
        <w:tab/>
      </w:r>
      <w:r>
        <w:t>Discoverer Info</w:t>
      </w:r>
      <w:r>
        <w:tab/>
      </w:r>
      <w:r>
        <w:fldChar w:fldCharType="begin" w:fldLock="1"/>
      </w:r>
      <w:r>
        <w:instrText xml:space="preserve"> PAGEREF _Toc201151768 \h </w:instrText>
      </w:r>
      <w:r>
        <w:fldChar w:fldCharType="separate"/>
      </w:r>
      <w:r>
        <w:t>75</w:t>
      </w:r>
      <w:r>
        <w:fldChar w:fldCharType="end"/>
      </w:r>
    </w:p>
    <w:p w14:paraId="2D46C3B6" w14:textId="446CCDCC" w:rsidR="00CB43FC" w:rsidRDefault="00CB43FC">
      <w:pPr>
        <w:pStyle w:val="TOC4"/>
        <w:rPr>
          <w:rFonts w:asciiTheme="minorHAnsi" w:eastAsiaTheme="minorEastAsia" w:hAnsiTheme="minorHAnsi" w:cstheme="minorBidi"/>
          <w:kern w:val="2"/>
          <w:sz w:val="24"/>
          <w:szCs w:val="24"/>
          <w14:ligatures w14:val="standardContextual"/>
        </w:rPr>
      </w:pPr>
      <w:r>
        <w:t>5.8.1.14</w:t>
      </w:r>
      <w:r>
        <w:rPr>
          <w:rFonts w:asciiTheme="minorHAnsi" w:eastAsiaTheme="minorEastAsia" w:hAnsiTheme="minorHAnsi" w:cstheme="minorBidi"/>
          <w:kern w:val="2"/>
          <w:sz w:val="24"/>
          <w:szCs w:val="24"/>
          <w14:ligatures w14:val="standardContextual"/>
        </w:rPr>
        <w:tab/>
      </w:r>
      <w:r>
        <w:t>Target Info</w:t>
      </w:r>
      <w:r>
        <w:tab/>
      </w:r>
      <w:r>
        <w:fldChar w:fldCharType="begin" w:fldLock="1"/>
      </w:r>
      <w:r>
        <w:instrText xml:space="preserve"> PAGEREF _Toc201151769 \h </w:instrText>
      </w:r>
      <w:r>
        <w:fldChar w:fldCharType="separate"/>
      </w:r>
      <w:r>
        <w:t>75</w:t>
      </w:r>
      <w:r>
        <w:fldChar w:fldCharType="end"/>
      </w:r>
    </w:p>
    <w:p w14:paraId="0ECEEFEB" w14:textId="1D2C129E" w:rsidR="00CB43FC" w:rsidRDefault="00CB43FC">
      <w:pPr>
        <w:pStyle w:val="TOC4"/>
        <w:rPr>
          <w:rFonts w:asciiTheme="minorHAnsi" w:eastAsiaTheme="minorEastAsia" w:hAnsiTheme="minorHAnsi" w:cstheme="minorBidi"/>
          <w:kern w:val="2"/>
          <w:sz w:val="24"/>
          <w:szCs w:val="24"/>
          <w14:ligatures w14:val="standardContextual"/>
        </w:rPr>
      </w:pPr>
      <w:r>
        <w:t>5.8.1.15</w:t>
      </w:r>
      <w:r>
        <w:rPr>
          <w:rFonts w:asciiTheme="minorHAnsi" w:eastAsiaTheme="minorEastAsia" w:hAnsiTheme="minorHAnsi" w:cstheme="minorBidi"/>
          <w:kern w:val="2"/>
          <w:sz w:val="24"/>
          <w:szCs w:val="24"/>
          <w14:ligatures w14:val="standardContextual"/>
        </w:rPr>
        <w:tab/>
      </w:r>
      <w:r>
        <w:t>Discoveree Info</w:t>
      </w:r>
      <w:r>
        <w:tab/>
      </w:r>
      <w:r>
        <w:fldChar w:fldCharType="begin" w:fldLock="1"/>
      </w:r>
      <w:r>
        <w:instrText xml:space="preserve"> PAGEREF _Toc201151770 \h </w:instrText>
      </w:r>
      <w:r>
        <w:fldChar w:fldCharType="separate"/>
      </w:r>
      <w:r>
        <w:t>76</w:t>
      </w:r>
      <w:r>
        <w:fldChar w:fldCharType="end"/>
      </w:r>
    </w:p>
    <w:p w14:paraId="33D6B2D5" w14:textId="53D5957C"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5.8.1.16</w:t>
      </w:r>
      <w:r>
        <w:rPr>
          <w:rFonts w:asciiTheme="minorHAnsi" w:eastAsiaTheme="minorEastAsia" w:hAnsiTheme="minorHAnsi" w:cstheme="minorBidi"/>
          <w:kern w:val="2"/>
          <w:sz w:val="24"/>
          <w:szCs w:val="24"/>
          <w14:ligatures w14:val="standardContextual"/>
        </w:rPr>
        <w:tab/>
      </w:r>
      <w:r w:rsidRPr="00FF06C4">
        <w:rPr>
          <w:bCs/>
          <w:lang w:eastAsia="ko-KR"/>
        </w:rPr>
        <w:t>Application Layer Group ID</w:t>
      </w:r>
      <w:r>
        <w:tab/>
      </w:r>
      <w:r>
        <w:fldChar w:fldCharType="begin" w:fldLock="1"/>
      </w:r>
      <w:r>
        <w:instrText xml:space="preserve"> PAGEREF _Toc201151771 \h </w:instrText>
      </w:r>
      <w:r>
        <w:fldChar w:fldCharType="separate"/>
      </w:r>
      <w:r>
        <w:t>76</w:t>
      </w:r>
      <w:r>
        <w:fldChar w:fldCharType="end"/>
      </w:r>
    </w:p>
    <w:p w14:paraId="4E977284" w14:textId="04BC19A6"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5.8.1.17</w:t>
      </w:r>
      <w:r>
        <w:rPr>
          <w:rFonts w:asciiTheme="minorHAnsi" w:eastAsiaTheme="minorEastAsia" w:hAnsiTheme="minorHAnsi" w:cstheme="minorBidi"/>
          <w:kern w:val="2"/>
          <w:sz w:val="24"/>
          <w:szCs w:val="24"/>
          <w14:ligatures w14:val="standardContextual"/>
        </w:rPr>
        <w:tab/>
      </w:r>
      <w:r>
        <w:rPr>
          <w:lang w:eastAsia="zh-CN"/>
        </w:rPr>
        <w:t>Monitored PLMN ID</w:t>
      </w:r>
      <w:r>
        <w:tab/>
      </w:r>
      <w:r>
        <w:fldChar w:fldCharType="begin" w:fldLock="1"/>
      </w:r>
      <w:r>
        <w:instrText xml:space="preserve"> PAGEREF _Toc201151772 \h </w:instrText>
      </w:r>
      <w:r>
        <w:fldChar w:fldCharType="separate"/>
      </w:r>
      <w:r>
        <w:t>76</w:t>
      </w:r>
      <w:r>
        <w:fldChar w:fldCharType="end"/>
      </w:r>
    </w:p>
    <w:p w14:paraId="23110354" w14:textId="14F91B9A" w:rsidR="00CB43FC" w:rsidRDefault="00CB43FC">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Identifiers for 5G ProSe Direct Communication</w:t>
      </w:r>
      <w:r>
        <w:tab/>
      </w:r>
      <w:r>
        <w:fldChar w:fldCharType="begin" w:fldLock="1"/>
      </w:r>
      <w:r>
        <w:instrText xml:space="preserve"> PAGEREF _Toc201151773 \h </w:instrText>
      </w:r>
      <w:r>
        <w:fldChar w:fldCharType="separate"/>
      </w:r>
      <w:r>
        <w:t>76</w:t>
      </w:r>
      <w:r>
        <w:fldChar w:fldCharType="end"/>
      </w:r>
    </w:p>
    <w:p w14:paraId="5EB96B08" w14:textId="4AC86713" w:rsidR="00CB43FC" w:rsidRDefault="00CB43FC">
      <w:pPr>
        <w:pStyle w:val="TOC4"/>
        <w:rPr>
          <w:rFonts w:asciiTheme="minorHAnsi" w:eastAsiaTheme="minorEastAsia" w:hAnsiTheme="minorHAnsi" w:cstheme="minorBidi"/>
          <w:kern w:val="2"/>
          <w:sz w:val="24"/>
          <w:szCs w:val="24"/>
          <w14:ligatures w14:val="standardContextual"/>
        </w:rPr>
      </w:pPr>
      <w:r>
        <w:t>5.8.2.1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_Toc201151774 \h </w:instrText>
      </w:r>
      <w:r>
        <w:fldChar w:fldCharType="separate"/>
      </w:r>
      <w:r>
        <w:t>76</w:t>
      </w:r>
      <w:r>
        <w:fldChar w:fldCharType="end"/>
      </w:r>
    </w:p>
    <w:p w14:paraId="0A4BF09F" w14:textId="099CC8F7" w:rsidR="00CB43FC" w:rsidRDefault="00CB43FC">
      <w:pPr>
        <w:pStyle w:val="TOC4"/>
        <w:rPr>
          <w:rFonts w:asciiTheme="minorHAnsi" w:eastAsiaTheme="minorEastAsia" w:hAnsiTheme="minorHAnsi" w:cstheme="minorBidi"/>
          <w:kern w:val="2"/>
          <w:sz w:val="24"/>
          <w:szCs w:val="24"/>
          <w14:ligatures w14:val="standardContextual"/>
        </w:rPr>
      </w:pPr>
      <w:r>
        <w:t>5.8.2.2</w:t>
      </w:r>
      <w:r>
        <w:rPr>
          <w:rFonts w:asciiTheme="minorHAnsi" w:eastAsiaTheme="minorEastAsia" w:hAnsiTheme="minorHAnsi" w:cstheme="minorBidi"/>
          <w:kern w:val="2"/>
          <w:sz w:val="24"/>
          <w:szCs w:val="24"/>
          <w14:ligatures w14:val="standardContextual"/>
        </w:rPr>
        <w:tab/>
      </w:r>
      <w:r>
        <w:t>Identifiers for broadcast mode 5G ProSe direct communication</w:t>
      </w:r>
      <w:r>
        <w:tab/>
      </w:r>
      <w:r>
        <w:fldChar w:fldCharType="begin" w:fldLock="1"/>
      </w:r>
      <w:r>
        <w:instrText xml:space="preserve"> PAGEREF _Toc201151775 \h </w:instrText>
      </w:r>
      <w:r>
        <w:fldChar w:fldCharType="separate"/>
      </w:r>
      <w:r>
        <w:t>76</w:t>
      </w:r>
      <w:r>
        <w:fldChar w:fldCharType="end"/>
      </w:r>
    </w:p>
    <w:p w14:paraId="1E5AA7A8" w14:textId="3F1D5CFB" w:rsidR="00CB43FC" w:rsidRDefault="00CB43FC">
      <w:pPr>
        <w:pStyle w:val="TOC4"/>
        <w:rPr>
          <w:rFonts w:asciiTheme="minorHAnsi" w:eastAsiaTheme="minorEastAsia" w:hAnsiTheme="minorHAnsi" w:cstheme="minorBidi"/>
          <w:kern w:val="2"/>
          <w:sz w:val="24"/>
          <w:szCs w:val="24"/>
          <w14:ligatures w14:val="standardContextual"/>
        </w:rPr>
      </w:pPr>
      <w:r>
        <w:t>5.8.2.3</w:t>
      </w:r>
      <w:r>
        <w:rPr>
          <w:rFonts w:asciiTheme="minorHAnsi" w:eastAsiaTheme="minorEastAsia" w:hAnsiTheme="minorHAnsi" w:cstheme="minorBidi"/>
          <w:kern w:val="2"/>
          <w:sz w:val="24"/>
          <w:szCs w:val="24"/>
          <w14:ligatures w14:val="standardContextual"/>
        </w:rPr>
        <w:tab/>
      </w:r>
      <w:r>
        <w:t>Identifiers for groupcast mode 5G ProSe direct communication</w:t>
      </w:r>
      <w:r>
        <w:tab/>
      </w:r>
      <w:r>
        <w:fldChar w:fldCharType="begin" w:fldLock="1"/>
      </w:r>
      <w:r>
        <w:instrText xml:space="preserve"> PAGEREF _Toc201151776 \h </w:instrText>
      </w:r>
      <w:r>
        <w:fldChar w:fldCharType="separate"/>
      </w:r>
      <w:r>
        <w:t>76</w:t>
      </w:r>
      <w:r>
        <w:fldChar w:fldCharType="end"/>
      </w:r>
    </w:p>
    <w:p w14:paraId="16DE8BBC" w14:textId="10A535F6" w:rsidR="00CB43FC" w:rsidRDefault="00CB43FC">
      <w:pPr>
        <w:pStyle w:val="TOC4"/>
        <w:rPr>
          <w:rFonts w:asciiTheme="minorHAnsi" w:eastAsiaTheme="minorEastAsia" w:hAnsiTheme="minorHAnsi" w:cstheme="minorBidi"/>
          <w:kern w:val="2"/>
          <w:sz w:val="24"/>
          <w:szCs w:val="24"/>
          <w14:ligatures w14:val="standardContextual"/>
        </w:rPr>
      </w:pPr>
      <w:r>
        <w:t>5.8.2.4</w:t>
      </w:r>
      <w:r>
        <w:rPr>
          <w:rFonts w:asciiTheme="minorHAnsi" w:eastAsiaTheme="minorEastAsia" w:hAnsiTheme="minorHAnsi" w:cstheme="minorBidi"/>
          <w:kern w:val="2"/>
          <w:sz w:val="24"/>
          <w:szCs w:val="24"/>
          <w14:ligatures w14:val="standardContextual"/>
        </w:rPr>
        <w:tab/>
      </w:r>
      <w:r>
        <w:t>Identifiers for unicast mode 5G ProSe direct communication</w:t>
      </w:r>
      <w:r>
        <w:tab/>
      </w:r>
      <w:r>
        <w:fldChar w:fldCharType="begin" w:fldLock="1"/>
      </w:r>
      <w:r>
        <w:instrText xml:space="preserve"> PAGEREF _Toc201151777 \h </w:instrText>
      </w:r>
      <w:r>
        <w:fldChar w:fldCharType="separate"/>
      </w:r>
      <w:r>
        <w:t>77</w:t>
      </w:r>
      <w:r>
        <w:fldChar w:fldCharType="end"/>
      </w:r>
    </w:p>
    <w:p w14:paraId="72A36B82" w14:textId="6DA35B49" w:rsidR="00CB43FC" w:rsidRDefault="00CB43FC">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 xml:space="preserve">Identifiers for 5G </w:t>
      </w:r>
      <w:r w:rsidRPr="00FF06C4">
        <w:rPr>
          <w:rFonts w:eastAsia="SimSun"/>
          <w:lang w:eastAsia="zh-CN"/>
        </w:rPr>
        <w:t>ProSe UE-to-Network Relay</w:t>
      </w:r>
      <w:r>
        <w:tab/>
      </w:r>
      <w:r>
        <w:fldChar w:fldCharType="begin" w:fldLock="1"/>
      </w:r>
      <w:r>
        <w:instrText xml:space="preserve"> PAGEREF _Toc201151778 \h </w:instrText>
      </w:r>
      <w:r>
        <w:fldChar w:fldCharType="separate"/>
      </w:r>
      <w:r>
        <w:t>77</w:t>
      </w:r>
      <w:r>
        <w:fldChar w:fldCharType="end"/>
      </w:r>
    </w:p>
    <w:p w14:paraId="02604D9F" w14:textId="06862019" w:rsidR="00CB43FC" w:rsidRDefault="00CB43FC">
      <w:pPr>
        <w:pStyle w:val="TOC4"/>
        <w:rPr>
          <w:rFonts w:asciiTheme="minorHAnsi" w:eastAsiaTheme="minorEastAsia" w:hAnsiTheme="minorHAnsi" w:cstheme="minorBidi"/>
          <w:kern w:val="2"/>
          <w:sz w:val="24"/>
          <w:szCs w:val="24"/>
          <w14:ligatures w14:val="standardContextual"/>
        </w:rPr>
      </w:pPr>
      <w:r>
        <w:t>5.8.3.1</w:t>
      </w:r>
      <w:r>
        <w:rPr>
          <w:rFonts w:asciiTheme="minorHAnsi" w:eastAsiaTheme="minorEastAsia" w:hAnsiTheme="minorHAnsi" w:cstheme="minorBidi"/>
          <w:kern w:val="2"/>
          <w:sz w:val="24"/>
          <w:szCs w:val="24"/>
          <w14:ligatures w14:val="standardContextual"/>
        </w:rPr>
        <w:tab/>
      </w:r>
      <w:r>
        <w:t xml:space="preserve">Common identifiers for 5G </w:t>
      </w:r>
      <w:r w:rsidRPr="00FF06C4">
        <w:rPr>
          <w:rFonts w:eastAsia="SimSun"/>
          <w:lang w:eastAsia="zh-CN"/>
        </w:rPr>
        <w:t>ProSe</w:t>
      </w:r>
      <w:r>
        <w:t xml:space="preserve"> UE-to-Network Relay</w:t>
      </w:r>
      <w:r>
        <w:tab/>
      </w:r>
      <w:r>
        <w:fldChar w:fldCharType="begin" w:fldLock="1"/>
      </w:r>
      <w:r>
        <w:instrText xml:space="preserve"> PAGEREF _Toc201151779 \h </w:instrText>
      </w:r>
      <w:r>
        <w:fldChar w:fldCharType="separate"/>
      </w:r>
      <w:r>
        <w:t>77</w:t>
      </w:r>
      <w:r>
        <w:fldChar w:fldCharType="end"/>
      </w:r>
    </w:p>
    <w:p w14:paraId="438E75BF" w14:textId="20228398" w:rsidR="00CB43FC" w:rsidRDefault="00CB43FC">
      <w:pPr>
        <w:pStyle w:val="TOC4"/>
        <w:rPr>
          <w:rFonts w:asciiTheme="minorHAnsi" w:eastAsiaTheme="minorEastAsia" w:hAnsiTheme="minorHAnsi" w:cstheme="minorBidi"/>
          <w:kern w:val="2"/>
          <w:sz w:val="24"/>
          <w:szCs w:val="24"/>
          <w14:ligatures w14:val="standardContextual"/>
        </w:rPr>
      </w:pPr>
      <w:r>
        <w:t>5.8.3.2</w:t>
      </w:r>
      <w:r>
        <w:rPr>
          <w:rFonts w:asciiTheme="minorHAnsi" w:eastAsiaTheme="minorEastAsia" w:hAnsiTheme="minorHAnsi" w:cstheme="minorBidi"/>
          <w:kern w:val="2"/>
          <w:sz w:val="24"/>
          <w:szCs w:val="24"/>
          <w14:ligatures w14:val="standardContextual"/>
        </w:rPr>
        <w:tab/>
      </w:r>
      <w:r>
        <w:rPr>
          <w:lang w:eastAsia="zh-CN"/>
        </w:rPr>
        <w:t xml:space="preserve">Identifiers for </w:t>
      </w:r>
      <w:r>
        <w:t xml:space="preserve">5G </w:t>
      </w:r>
      <w:r w:rsidRPr="00FF06C4">
        <w:rPr>
          <w:rFonts w:eastAsia="SimSun"/>
          <w:lang w:eastAsia="zh-CN"/>
        </w:rPr>
        <w:t>ProSe</w:t>
      </w:r>
      <w:r>
        <w:rPr>
          <w:lang w:eastAsia="zh-CN"/>
        </w:rPr>
        <w:t xml:space="preserve"> Layer-3 UE-to-Network Relay</w:t>
      </w:r>
      <w:r>
        <w:tab/>
      </w:r>
      <w:r>
        <w:fldChar w:fldCharType="begin" w:fldLock="1"/>
      </w:r>
      <w:r>
        <w:instrText xml:space="preserve"> PAGEREF _Toc201151780 \h </w:instrText>
      </w:r>
      <w:r>
        <w:fldChar w:fldCharType="separate"/>
      </w:r>
      <w:r>
        <w:t>80</w:t>
      </w:r>
      <w:r>
        <w:fldChar w:fldCharType="end"/>
      </w:r>
    </w:p>
    <w:p w14:paraId="4B4807F1" w14:textId="60F9D5C7" w:rsidR="00CB43FC" w:rsidRDefault="00CB43FC">
      <w:pPr>
        <w:pStyle w:val="TOC4"/>
        <w:rPr>
          <w:rFonts w:asciiTheme="minorHAnsi" w:eastAsiaTheme="minorEastAsia" w:hAnsiTheme="minorHAnsi" w:cstheme="minorBidi"/>
          <w:kern w:val="2"/>
          <w:sz w:val="24"/>
          <w:szCs w:val="24"/>
          <w14:ligatures w14:val="standardContextual"/>
        </w:rPr>
      </w:pPr>
      <w:r>
        <w:t>5.8.3.3</w:t>
      </w:r>
      <w:r>
        <w:rPr>
          <w:rFonts w:asciiTheme="minorHAnsi" w:eastAsiaTheme="minorEastAsia" w:hAnsiTheme="minorHAnsi" w:cstheme="minorBidi"/>
          <w:kern w:val="2"/>
          <w:sz w:val="24"/>
          <w:szCs w:val="24"/>
          <w14:ligatures w14:val="standardContextual"/>
        </w:rPr>
        <w:tab/>
      </w:r>
      <w:r>
        <w:rPr>
          <w:lang w:eastAsia="zh-CN"/>
        </w:rPr>
        <w:t>Identifiers for 5G ProSe Layer-2 UE-to-Network Relay</w:t>
      </w:r>
      <w:r>
        <w:tab/>
      </w:r>
      <w:r>
        <w:fldChar w:fldCharType="begin" w:fldLock="1"/>
      </w:r>
      <w:r>
        <w:instrText xml:space="preserve"> PAGEREF _Toc201151781 \h </w:instrText>
      </w:r>
      <w:r>
        <w:fldChar w:fldCharType="separate"/>
      </w:r>
      <w:r>
        <w:t>80</w:t>
      </w:r>
      <w:r>
        <w:fldChar w:fldCharType="end"/>
      </w:r>
    </w:p>
    <w:p w14:paraId="25657415" w14:textId="6105F43A" w:rsidR="00CB43FC" w:rsidRDefault="00CB43FC">
      <w:pPr>
        <w:pStyle w:val="TOC3"/>
        <w:rPr>
          <w:rFonts w:asciiTheme="minorHAnsi" w:eastAsiaTheme="minorEastAsia" w:hAnsiTheme="minorHAnsi" w:cstheme="minorBidi"/>
          <w:kern w:val="2"/>
          <w:sz w:val="24"/>
          <w:szCs w:val="24"/>
          <w14:ligatures w14:val="standardContextual"/>
        </w:rPr>
      </w:pPr>
      <w:r>
        <w:rPr>
          <w:lang w:eastAsia="ko-KR"/>
        </w:rPr>
        <w:t>5.8.4</w:t>
      </w:r>
      <w:r>
        <w:rPr>
          <w:rFonts w:asciiTheme="minorHAnsi" w:eastAsiaTheme="minorEastAsia" w:hAnsiTheme="minorHAnsi" w:cstheme="minorBidi"/>
          <w:kern w:val="2"/>
          <w:sz w:val="24"/>
          <w:szCs w:val="24"/>
          <w14:ligatures w14:val="standardContextual"/>
        </w:rPr>
        <w:tab/>
      </w:r>
      <w:r>
        <w:rPr>
          <w:lang w:eastAsia="ko-KR"/>
        </w:rPr>
        <w:t>Identifiers for 5G ProSe UE-to-UE Relay Discovery</w:t>
      </w:r>
      <w:r>
        <w:tab/>
      </w:r>
      <w:r>
        <w:fldChar w:fldCharType="begin" w:fldLock="1"/>
      </w:r>
      <w:r>
        <w:instrText xml:space="preserve"> PAGEREF _Toc201151782 \h </w:instrText>
      </w:r>
      <w:r>
        <w:fldChar w:fldCharType="separate"/>
      </w:r>
      <w:r>
        <w:t>80</w:t>
      </w:r>
      <w:r>
        <w:fldChar w:fldCharType="end"/>
      </w:r>
    </w:p>
    <w:p w14:paraId="402300B4" w14:textId="01033E0F"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5.8.4.1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_Toc201151783 \h </w:instrText>
      </w:r>
      <w:r>
        <w:fldChar w:fldCharType="separate"/>
      </w:r>
      <w:r>
        <w:t>80</w:t>
      </w:r>
      <w:r>
        <w:fldChar w:fldCharType="end"/>
      </w:r>
    </w:p>
    <w:p w14:paraId="19DEC047" w14:textId="1770D29F"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5.8.4.2</w:t>
      </w:r>
      <w:r>
        <w:rPr>
          <w:rFonts w:asciiTheme="minorHAnsi" w:eastAsiaTheme="minorEastAsia" w:hAnsiTheme="minorHAnsi" w:cstheme="minorBidi"/>
          <w:kern w:val="2"/>
          <w:sz w:val="24"/>
          <w:szCs w:val="24"/>
          <w14:ligatures w14:val="standardContextual"/>
        </w:rPr>
        <w:tab/>
      </w:r>
      <w:r>
        <w:rPr>
          <w:lang w:eastAsia="ko-KR"/>
        </w:rPr>
        <w:t>Common identifiers for 5G ProSe UE-to-UE Relay Discovery</w:t>
      </w:r>
      <w:r>
        <w:tab/>
      </w:r>
      <w:r>
        <w:fldChar w:fldCharType="begin" w:fldLock="1"/>
      </w:r>
      <w:r>
        <w:instrText xml:space="preserve"> PAGEREF _Toc201151784 \h </w:instrText>
      </w:r>
      <w:r>
        <w:fldChar w:fldCharType="separate"/>
      </w:r>
      <w:r>
        <w:t>81</w:t>
      </w:r>
      <w:r>
        <w:fldChar w:fldCharType="end"/>
      </w:r>
    </w:p>
    <w:p w14:paraId="118310D4" w14:textId="5F7A4AE4" w:rsidR="00CB43FC" w:rsidRDefault="00CB43FC">
      <w:pPr>
        <w:pStyle w:val="TOC3"/>
        <w:rPr>
          <w:rFonts w:asciiTheme="minorHAnsi" w:eastAsiaTheme="minorEastAsia" w:hAnsiTheme="minorHAnsi" w:cstheme="minorBidi"/>
          <w:kern w:val="2"/>
          <w:sz w:val="24"/>
          <w:szCs w:val="24"/>
          <w14:ligatures w14:val="standardContextual"/>
        </w:rPr>
      </w:pPr>
      <w:r>
        <w:rPr>
          <w:lang w:eastAsia="ko-KR"/>
        </w:rPr>
        <w:t>5.8.5</w:t>
      </w:r>
      <w:r>
        <w:rPr>
          <w:rFonts w:asciiTheme="minorHAnsi" w:eastAsiaTheme="minorEastAsia" w:hAnsiTheme="minorHAnsi" w:cstheme="minorBidi"/>
          <w:kern w:val="2"/>
          <w:sz w:val="24"/>
          <w:szCs w:val="24"/>
          <w14:ligatures w14:val="standardContextual"/>
        </w:rPr>
        <w:tab/>
      </w:r>
      <w:r>
        <w:rPr>
          <w:lang w:eastAsia="ko-KR"/>
        </w:rPr>
        <w:t>Identifiers for 5G ProSe UE-to-UE Relay Communication with integrated Discovery</w:t>
      </w:r>
      <w:r>
        <w:tab/>
      </w:r>
      <w:r>
        <w:fldChar w:fldCharType="begin" w:fldLock="1"/>
      </w:r>
      <w:r>
        <w:instrText xml:space="preserve"> PAGEREF _Toc201151785 \h </w:instrText>
      </w:r>
      <w:r>
        <w:fldChar w:fldCharType="separate"/>
      </w:r>
      <w:r>
        <w:t>82</w:t>
      </w:r>
      <w:r>
        <w:fldChar w:fldCharType="end"/>
      </w:r>
    </w:p>
    <w:p w14:paraId="6C294EDC" w14:textId="19968FCC" w:rsidR="00CB43FC" w:rsidRDefault="00CB43FC">
      <w:pPr>
        <w:pStyle w:val="TOC3"/>
        <w:rPr>
          <w:rFonts w:asciiTheme="minorHAnsi" w:eastAsiaTheme="minorEastAsia" w:hAnsiTheme="minorHAnsi" w:cstheme="minorBidi"/>
          <w:kern w:val="2"/>
          <w:sz w:val="24"/>
          <w:szCs w:val="24"/>
          <w14:ligatures w14:val="standardContextual"/>
        </w:rPr>
      </w:pPr>
      <w:r>
        <w:rPr>
          <w:lang w:eastAsia="ko-KR"/>
        </w:rPr>
        <w:t>5.8.6</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w:t>
      </w:r>
      <w:r>
        <w:tab/>
      </w:r>
      <w:r>
        <w:fldChar w:fldCharType="begin" w:fldLock="1"/>
      </w:r>
      <w:r>
        <w:instrText xml:space="preserve"> PAGEREF _Toc201151786 \h </w:instrText>
      </w:r>
      <w:r>
        <w:fldChar w:fldCharType="separate"/>
      </w:r>
      <w:r>
        <w:t>82</w:t>
      </w:r>
      <w:r>
        <w:fldChar w:fldCharType="end"/>
      </w:r>
    </w:p>
    <w:p w14:paraId="07C33075" w14:textId="15F5AAA8"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5.8.6.1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_Toc201151787 \h </w:instrText>
      </w:r>
      <w:r>
        <w:fldChar w:fldCharType="separate"/>
      </w:r>
      <w:r>
        <w:t>82</w:t>
      </w:r>
      <w:r>
        <w:fldChar w:fldCharType="end"/>
      </w:r>
    </w:p>
    <w:p w14:paraId="6626A695" w14:textId="7F7EF3E5"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5.8.6.2</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 of IP PDU type</w:t>
      </w:r>
      <w:r>
        <w:tab/>
      </w:r>
      <w:r>
        <w:fldChar w:fldCharType="begin" w:fldLock="1"/>
      </w:r>
      <w:r>
        <w:instrText xml:space="preserve"> PAGEREF _Toc201151788 \h </w:instrText>
      </w:r>
      <w:r>
        <w:fldChar w:fldCharType="separate"/>
      </w:r>
      <w:r>
        <w:t>83</w:t>
      </w:r>
      <w:r>
        <w:fldChar w:fldCharType="end"/>
      </w:r>
    </w:p>
    <w:p w14:paraId="73D1972A" w14:textId="58FFB0C0"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5.8.6.3</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 of non-IP PDU type</w:t>
      </w:r>
      <w:r>
        <w:tab/>
      </w:r>
      <w:r>
        <w:fldChar w:fldCharType="begin" w:fldLock="1"/>
      </w:r>
      <w:r>
        <w:instrText xml:space="preserve"> PAGEREF _Toc201151789 \h </w:instrText>
      </w:r>
      <w:r>
        <w:fldChar w:fldCharType="separate"/>
      </w:r>
      <w:r>
        <w:t>83</w:t>
      </w:r>
      <w:r>
        <w:fldChar w:fldCharType="end"/>
      </w:r>
    </w:p>
    <w:p w14:paraId="4AA11BD2" w14:textId="1A354303" w:rsidR="00CB43FC" w:rsidRDefault="00CB43FC">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Support for 5G ProSe for UEs in limited service state</w:t>
      </w:r>
      <w:r>
        <w:tab/>
      </w:r>
      <w:r>
        <w:fldChar w:fldCharType="begin" w:fldLock="1"/>
      </w:r>
      <w:r>
        <w:instrText xml:space="preserve"> PAGEREF _Toc201151790 \h </w:instrText>
      </w:r>
      <w:r>
        <w:fldChar w:fldCharType="separate"/>
      </w:r>
      <w:r>
        <w:t>84</w:t>
      </w:r>
      <w:r>
        <w:fldChar w:fldCharType="end"/>
      </w:r>
    </w:p>
    <w:p w14:paraId="21B520FB" w14:textId="7EAF2F7E" w:rsidR="00CB43FC" w:rsidRDefault="00CB43FC">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t>PC5 operation in EPS for Public Safety UE</w:t>
      </w:r>
      <w:r>
        <w:tab/>
      </w:r>
      <w:r>
        <w:fldChar w:fldCharType="begin" w:fldLock="1"/>
      </w:r>
      <w:r>
        <w:instrText xml:space="preserve"> PAGEREF _Toc201151791 \h </w:instrText>
      </w:r>
      <w:r>
        <w:fldChar w:fldCharType="separate"/>
      </w:r>
      <w:r>
        <w:t>85</w:t>
      </w:r>
      <w:r>
        <w:fldChar w:fldCharType="end"/>
      </w:r>
    </w:p>
    <w:p w14:paraId="3CBF00EB" w14:textId="2886A3D2" w:rsidR="00CB43FC" w:rsidRDefault="00CB43FC">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zh-CN"/>
        </w:rPr>
        <w:t>Communication path selection between PC5 and Uu reference points</w:t>
      </w:r>
      <w:r>
        <w:tab/>
      </w:r>
      <w:r>
        <w:fldChar w:fldCharType="begin" w:fldLock="1"/>
      </w:r>
      <w:r>
        <w:instrText xml:space="preserve"> PAGEREF _Toc201151792 \h </w:instrText>
      </w:r>
      <w:r>
        <w:fldChar w:fldCharType="separate"/>
      </w:r>
      <w:r>
        <w:t>85</w:t>
      </w:r>
      <w:r>
        <w:fldChar w:fldCharType="end"/>
      </w:r>
    </w:p>
    <w:p w14:paraId="06931902" w14:textId="47096FA5" w:rsidR="00CB43FC" w:rsidRDefault="00CB43FC">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rPr>
          <w:lang w:eastAsia="zh-CN"/>
        </w:rPr>
        <w:t>NAS level congestion control for 5G ProSe UE-to-Network Relay</w:t>
      </w:r>
      <w:r>
        <w:tab/>
      </w:r>
      <w:r>
        <w:fldChar w:fldCharType="begin" w:fldLock="1"/>
      </w:r>
      <w:r>
        <w:instrText xml:space="preserve"> PAGEREF _Toc201151793 \h </w:instrText>
      </w:r>
      <w:r>
        <w:fldChar w:fldCharType="separate"/>
      </w:r>
      <w:r>
        <w:t>86</w:t>
      </w:r>
      <w:r>
        <w:fldChar w:fldCharType="end"/>
      </w:r>
    </w:p>
    <w:p w14:paraId="543308D7" w14:textId="7121B13A" w:rsidR="00CB43FC" w:rsidRDefault="00CB43FC">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PC5 DRX operations</w:t>
      </w:r>
      <w:r>
        <w:tab/>
      </w:r>
      <w:r>
        <w:fldChar w:fldCharType="begin" w:fldLock="1"/>
      </w:r>
      <w:r>
        <w:instrText xml:space="preserve"> PAGEREF _Toc201151794 \h </w:instrText>
      </w:r>
      <w:r>
        <w:fldChar w:fldCharType="separate"/>
      </w:r>
      <w:r>
        <w:t>86</w:t>
      </w:r>
      <w:r>
        <w:fldChar w:fldCharType="end"/>
      </w:r>
    </w:p>
    <w:p w14:paraId="44E6F2E7" w14:textId="23F7D94D" w:rsidR="00CB43FC" w:rsidRDefault="00CB43FC">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_Toc201151795 \h </w:instrText>
      </w:r>
      <w:r>
        <w:fldChar w:fldCharType="separate"/>
      </w:r>
      <w:r>
        <w:t>86</w:t>
      </w:r>
      <w:r>
        <w:fldChar w:fldCharType="end"/>
      </w:r>
    </w:p>
    <w:p w14:paraId="6B0156BD" w14:textId="42B95B45" w:rsidR="00CB43FC" w:rsidRDefault="00CB43FC">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PC5 DRX operations for 5G ProSe Direct Discovery, 5G ProSe UE-to-Network Relay Discovery and 5G ProSe UE-to-UE Relay Discovery</w:t>
      </w:r>
      <w:r>
        <w:tab/>
      </w:r>
      <w:r>
        <w:fldChar w:fldCharType="begin" w:fldLock="1"/>
      </w:r>
      <w:r>
        <w:instrText xml:space="preserve"> PAGEREF _Toc201151796 \h </w:instrText>
      </w:r>
      <w:r>
        <w:fldChar w:fldCharType="separate"/>
      </w:r>
      <w:r>
        <w:t>86</w:t>
      </w:r>
      <w:r>
        <w:fldChar w:fldCharType="end"/>
      </w:r>
    </w:p>
    <w:p w14:paraId="2D699429" w14:textId="62C7CB54" w:rsidR="00CB43FC" w:rsidRDefault="00CB43FC">
      <w:pPr>
        <w:pStyle w:val="TOC3"/>
        <w:rPr>
          <w:rFonts w:asciiTheme="minorHAnsi" w:eastAsiaTheme="minorEastAsia" w:hAnsiTheme="minorHAnsi" w:cstheme="minorBidi"/>
          <w:kern w:val="2"/>
          <w:sz w:val="24"/>
          <w:szCs w:val="24"/>
          <w14:ligatures w14:val="standardContextual"/>
        </w:rPr>
      </w:pPr>
      <w:r>
        <w:t>5.13.3</w:t>
      </w:r>
      <w:r>
        <w:rPr>
          <w:rFonts w:asciiTheme="minorHAnsi" w:eastAsiaTheme="minorEastAsia" w:hAnsiTheme="minorHAnsi" w:cstheme="minorBidi"/>
          <w:kern w:val="2"/>
          <w:sz w:val="24"/>
          <w:szCs w:val="24"/>
          <w14:ligatures w14:val="standardContextual"/>
        </w:rPr>
        <w:tab/>
      </w:r>
      <w:r>
        <w:t>PC5 DRX operations for 5G ProSe Direct Communication, 5G ProSe UE-to-Network Relay Communication and 5G ProSe UE-to-UE Relay Communication</w:t>
      </w:r>
      <w:r>
        <w:tab/>
      </w:r>
      <w:r>
        <w:fldChar w:fldCharType="begin" w:fldLock="1"/>
      </w:r>
      <w:r>
        <w:instrText xml:space="preserve"> PAGEREF _Toc201151797 \h </w:instrText>
      </w:r>
      <w:r>
        <w:fldChar w:fldCharType="separate"/>
      </w:r>
      <w:r>
        <w:t>86</w:t>
      </w:r>
      <w:r>
        <w:fldChar w:fldCharType="end"/>
      </w:r>
    </w:p>
    <w:p w14:paraId="4665BA57" w14:textId="2DA5BBC4" w:rsidR="00CB43FC" w:rsidRDefault="00CB43FC">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5G ProSe UE-to-UE Relay Communication</w:t>
      </w:r>
      <w:r>
        <w:tab/>
      </w:r>
      <w:r>
        <w:fldChar w:fldCharType="begin" w:fldLock="1"/>
      </w:r>
      <w:r>
        <w:instrText xml:space="preserve"> PAGEREF _Toc201151798 \h </w:instrText>
      </w:r>
      <w:r>
        <w:fldChar w:fldCharType="separate"/>
      </w:r>
      <w:r>
        <w:t>87</w:t>
      </w:r>
      <w:r>
        <w:fldChar w:fldCharType="end"/>
      </w:r>
    </w:p>
    <w:p w14:paraId="47AA8674" w14:textId="04B04EA4" w:rsidR="00CB43FC" w:rsidRDefault="00CB43FC">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5G ProSe Layer-3 UE-to-UE Relay Communication</w:t>
      </w:r>
      <w:r>
        <w:tab/>
      </w:r>
      <w:r>
        <w:fldChar w:fldCharType="begin" w:fldLock="1"/>
      </w:r>
      <w:r>
        <w:instrText xml:space="preserve"> PAGEREF _Toc201151799 \h </w:instrText>
      </w:r>
      <w:r>
        <w:fldChar w:fldCharType="separate"/>
      </w:r>
      <w:r>
        <w:t>87</w:t>
      </w:r>
      <w:r>
        <w:fldChar w:fldCharType="end"/>
      </w:r>
    </w:p>
    <w:p w14:paraId="73F4EABA" w14:textId="6BE30474" w:rsidR="00CB43FC" w:rsidRDefault="00CB43FC">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5G ProSe Layer-2 UE-to-UE Relay Communication</w:t>
      </w:r>
      <w:r>
        <w:tab/>
      </w:r>
      <w:r>
        <w:fldChar w:fldCharType="begin" w:fldLock="1"/>
      </w:r>
      <w:r>
        <w:instrText xml:space="preserve"> PAGEREF _Toc201151800 \h </w:instrText>
      </w:r>
      <w:r>
        <w:fldChar w:fldCharType="separate"/>
      </w:r>
      <w:r>
        <w:t>87</w:t>
      </w:r>
      <w:r>
        <w:fldChar w:fldCharType="end"/>
      </w:r>
    </w:p>
    <w:p w14:paraId="15DDD291" w14:textId="71BEB192" w:rsidR="00CB43FC" w:rsidRDefault="00CB43FC">
      <w:pPr>
        <w:pStyle w:val="TOC3"/>
        <w:rPr>
          <w:rFonts w:asciiTheme="minorHAnsi" w:eastAsiaTheme="minorEastAsia" w:hAnsiTheme="minorHAnsi" w:cstheme="minorBidi"/>
          <w:kern w:val="2"/>
          <w:sz w:val="24"/>
          <w:szCs w:val="24"/>
          <w14:ligatures w14:val="standardContextual"/>
        </w:rPr>
      </w:pPr>
      <w:r>
        <w:lastRenderedPageBreak/>
        <w:t>5.14.3</w:t>
      </w:r>
      <w:r>
        <w:rPr>
          <w:rFonts w:asciiTheme="minorHAnsi" w:eastAsiaTheme="minorEastAsia" w:hAnsiTheme="minorHAnsi" w:cstheme="minorBidi"/>
          <w:kern w:val="2"/>
          <w:sz w:val="24"/>
          <w:szCs w:val="24"/>
          <w14:ligatures w14:val="standardContextual"/>
        </w:rPr>
        <w:tab/>
      </w:r>
      <w:r>
        <w:t>5G ProSe Layer-3 Multi-hop UE-to-UE Relay communication</w:t>
      </w:r>
      <w:r>
        <w:tab/>
      </w:r>
      <w:r>
        <w:fldChar w:fldCharType="begin" w:fldLock="1"/>
      </w:r>
      <w:r>
        <w:instrText xml:space="preserve"> PAGEREF _Toc201151801 \h </w:instrText>
      </w:r>
      <w:r>
        <w:fldChar w:fldCharType="separate"/>
      </w:r>
      <w:r>
        <w:t>88</w:t>
      </w:r>
      <w:r>
        <w:fldChar w:fldCharType="end"/>
      </w:r>
    </w:p>
    <w:p w14:paraId="79E3B4DA" w14:textId="69377516" w:rsidR="00CB43FC" w:rsidRDefault="00CB43FC">
      <w:pPr>
        <w:pStyle w:val="TOC4"/>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_Toc201151802 \h </w:instrText>
      </w:r>
      <w:r>
        <w:fldChar w:fldCharType="separate"/>
      </w:r>
      <w:r>
        <w:t>88</w:t>
      </w:r>
      <w:r>
        <w:fldChar w:fldCharType="end"/>
      </w:r>
    </w:p>
    <w:p w14:paraId="2F9E0788" w14:textId="00B9211B" w:rsidR="00CB43FC" w:rsidRDefault="00CB43FC">
      <w:pPr>
        <w:pStyle w:val="TOC4"/>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IP based 5G ProSe Layer-3 Multi-hop UE-to-UE Relay communication</w:t>
      </w:r>
      <w:r>
        <w:tab/>
      </w:r>
      <w:r>
        <w:fldChar w:fldCharType="begin" w:fldLock="1"/>
      </w:r>
      <w:r>
        <w:instrText xml:space="preserve"> PAGEREF _Toc201151803 \h </w:instrText>
      </w:r>
      <w:r>
        <w:fldChar w:fldCharType="separate"/>
      </w:r>
      <w:r>
        <w:t>88</w:t>
      </w:r>
      <w:r>
        <w:fldChar w:fldCharType="end"/>
      </w:r>
    </w:p>
    <w:p w14:paraId="5C93BB74" w14:textId="66ACFB71" w:rsidR="00CB43FC" w:rsidRDefault="00CB43FC">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Path switching between two UE-to-Network Relays</w:t>
      </w:r>
      <w:r>
        <w:tab/>
      </w:r>
      <w:r>
        <w:fldChar w:fldCharType="begin" w:fldLock="1"/>
      </w:r>
      <w:r>
        <w:instrText xml:space="preserve"> PAGEREF _Toc201151804 \h </w:instrText>
      </w:r>
      <w:r>
        <w:fldChar w:fldCharType="separate"/>
      </w:r>
      <w:r>
        <w:t>89</w:t>
      </w:r>
      <w:r>
        <w:fldChar w:fldCharType="end"/>
      </w:r>
    </w:p>
    <w:p w14:paraId="2A8B432F" w14:textId="1596C789" w:rsidR="00CB43FC" w:rsidRDefault="00CB43FC">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Communication path switching between PC5 and Uu reference points</w:t>
      </w:r>
      <w:r>
        <w:tab/>
      </w:r>
      <w:r>
        <w:fldChar w:fldCharType="begin" w:fldLock="1"/>
      </w:r>
      <w:r>
        <w:instrText xml:space="preserve"> PAGEREF _Toc201151805 \h </w:instrText>
      </w:r>
      <w:r>
        <w:fldChar w:fldCharType="separate"/>
      </w:r>
      <w:r>
        <w:t>89</w:t>
      </w:r>
      <w:r>
        <w:fldChar w:fldCharType="end"/>
      </w:r>
    </w:p>
    <w:p w14:paraId="3B9D2715" w14:textId="78628547" w:rsidR="00CB43FC" w:rsidRDefault="00CB43FC">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Multi-path communication via Uu and via 5G ProSe UE-to-Network Relay</w:t>
      </w:r>
      <w:r>
        <w:tab/>
      </w:r>
      <w:r>
        <w:fldChar w:fldCharType="begin" w:fldLock="1"/>
      </w:r>
      <w:r>
        <w:instrText xml:space="preserve"> PAGEREF _Toc201151806 \h </w:instrText>
      </w:r>
      <w:r>
        <w:fldChar w:fldCharType="separate"/>
      </w:r>
      <w:r>
        <w:t>91</w:t>
      </w:r>
      <w:r>
        <w:fldChar w:fldCharType="end"/>
      </w:r>
    </w:p>
    <w:p w14:paraId="16F135A3" w14:textId="2B9D8CCC" w:rsidR="00CB43FC" w:rsidRDefault="00CB43FC">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_Toc201151807 \h </w:instrText>
      </w:r>
      <w:r>
        <w:fldChar w:fldCharType="separate"/>
      </w:r>
      <w:r>
        <w:t>91</w:t>
      </w:r>
      <w:r>
        <w:fldChar w:fldCharType="end"/>
      </w:r>
    </w:p>
    <w:p w14:paraId="3EA35BFF" w14:textId="5291A98A" w:rsidR="00CB43FC" w:rsidRDefault="00CB43FC">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Multi-path communication via direct Uu path and via 5G ProSe Layer-3 UE-to-Network Relay</w:t>
      </w:r>
      <w:r>
        <w:tab/>
      </w:r>
      <w:r>
        <w:fldChar w:fldCharType="begin" w:fldLock="1"/>
      </w:r>
      <w:r>
        <w:instrText xml:space="preserve"> PAGEREF _Toc201151808 \h </w:instrText>
      </w:r>
      <w:r>
        <w:fldChar w:fldCharType="separate"/>
      </w:r>
      <w:r>
        <w:t>91</w:t>
      </w:r>
      <w:r>
        <w:fldChar w:fldCharType="end"/>
      </w:r>
    </w:p>
    <w:p w14:paraId="1C0D1ECE" w14:textId="0BA59D9A" w:rsidR="00CB43FC" w:rsidRDefault="00CB43FC">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Support of Public Warning Notification Relaying</w:t>
      </w:r>
      <w:r>
        <w:tab/>
      </w:r>
      <w:r>
        <w:fldChar w:fldCharType="begin" w:fldLock="1"/>
      </w:r>
      <w:r>
        <w:instrText xml:space="preserve"> PAGEREF _Toc201151809 \h </w:instrText>
      </w:r>
      <w:r>
        <w:fldChar w:fldCharType="separate"/>
      </w:r>
      <w:r>
        <w:t>91</w:t>
      </w:r>
      <w:r>
        <w:fldChar w:fldCharType="end"/>
      </w:r>
    </w:p>
    <w:p w14:paraId="3E637E28" w14:textId="653CADC9" w:rsidR="00CB43FC" w:rsidRDefault="00CB43FC">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 description and information flows</w:t>
      </w:r>
      <w:r>
        <w:tab/>
      </w:r>
      <w:r>
        <w:fldChar w:fldCharType="begin" w:fldLock="1"/>
      </w:r>
      <w:r>
        <w:instrText xml:space="preserve"> PAGEREF _Toc201151810 \h </w:instrText>
      </w:r>
      <w:r>
        <w:fldChar w:fldCharType="separate"/>
      </w:r>
      <w:r>
        <w:t>92</w:t>
      </w:r>
      <w:r>
        <w:fldChar w:fldCharType="end"/>
      </w:r>
    </w:p>
    <w:p w14:paraId="09EB9CA7" w14:textId="587669A1" w:rsidR="00CB43FC" w:rsidRDefault="00CB43F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Control and user plane stacks</w:t>
      </w:r>
      <w:r>
        <w:tab/>
      </w:r>
      <w:r>
        <w:fldChar w:fldCharType="begin" w:fldLock="1"/>
      </w:r>
      <w:r>
        <w:instrText xml:space="preserve"> PAGEREF _Toc201151811 \h </w:instrText>
      </w:r>
      <w:r>
        <w:fldChar w:fldCharType="separate"/>
      </w:r>
      <w:r>
        <w:t>92</w:t>
      </w:r>
      <w:r>
        <w:fldChar w:fldCharType="end"/>
      </w:r>
    </w:p>
    <w:p w14:paraId="2EE55729" w14:textId="63A49BDB" w:rsidR="00CB43FC" w:rsidRDefault="00CB43F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_Toc201151812 \h </w:instrText>
      </w:r>
      <w:r>
        <w:fldChar w:fldCharType="separate"/>
      </w:r>
      <w:r>
        <w:t>92</w:t>
      </w:r>
      <w:r>
        <w:fldChar w:fldCharType="end"/>
      </w:r>
    </w:p>
    <w:p w14:paraId="2F4D84FB" w14:textId="1C965A17" w:rsidR="00CB43FC" w:rsidRDefault="00CB43FC">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_Toc201151813 \h </w:instrText>
      </w:r>
      <w:r>
        <w:fldChar w:fldCharType="separate"/>
      </w:r>
      <w:r>
        <w:t>92</w:t>
      </w:r>
      <w:r>
        <w:fldChar w:fldCharType="end"/>
      </w:r>
    </w:p>
    <w:p w14:paraId="4BF356CB" w14:textId="6068809D" w:rsidR="00CB43FC" w:rsidRDefault="00CB43FC">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UE - UE</w:t>
      </w:r>
      <w:r>
        <w:tab/>
      </w:r>
      <w:r>
        <w:fldChar w:fldCharType="begin" w:fldLock="1"/>
      </w:r>
      <w:r>
        <w:instrText xml:space="preserve"> PAGEREF _Toc201151814 \h </w:instrText>
      </w:r>
      <w:r>
        <w:fldChar w:fldCharType="separate"/>
      </w:r>
      <w:r>
        <w:t>92</w:t>
      </w:r>
      <w:r>
        <w:fldChar w:fldCharType="end"/>
      </w:r>
    </w:p>
    <w:p w14:paraId="515579C5" w14:textId="43BAF818" w:rsidR="00CB43FC" w:rsidRDefault="00CB43FC">
      <w:pPr>
        <w:pStyle w:val="TOC5"/>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Discovery plane PC5 interface</w:t>
      </w:r>
      <w:r>
        <w:tab/>
      </w:r>
      <w:r>
        <w:fldChar w:fldCharType="begin" w:fldLock="1"/>
      </w:r>
      <w:r>
        <w:instrText xml:space="preserve"> PAGEREF _Toc201151815 \h </w:instrText>
      </w:r>
      <w:r>
        <w:fldChar w:fldCharType="separate"/>
      </w:r>
      <w:r>
        <w:t>92</w:t>
      </w:r>
      <w:r>
        <w:fldChar w:fldCharType="end"/>
      </w:r>
    </w:p>
    <w:p w14:paraId="572D541B" w14:textId="720835E4" w:rsidR="00CB43FC" w:rsidRDefault="00CB43FC">
      <w:pPr>
        <w:pStyle w:val="TOC5"/>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PC5 Signalling Protocol</w:t>
      </w:r>
      <w:r>
        <w:tab/>
      </w:r>
      <w:r>
        <w:fldChar w:fldCharType="begin" w:fldLock="1"/>
      </w:r>
      <w:r>
        <w:instrText xml:space="preserve"> PAGEREF _Toc201151816 \h </w:instrText>
      </w:r>
      <w:r>
        <w:fldChar w:fldCharType="separate"/>
      </w:r>
      <w:r>
        <w:t>93</w:t>
      </w:r>
      <w:r>
        <w:fldChar w:fldCharType="end"/>
      </w:r>
    </w:p>
    <w:p w14:paraId="01006BF9" w14:textId="3408E44A" w:rsidR="00CB43FC" w:rsidRDefault="00CB43FC">
      <w:pPr>
        <w:pStyle w:val="TOC4"/>
        <w:rPr>
          <w:rFonts w:asciiTheme="minorHAnsi" w:eastAsiaTheme="minorEastAsia" w:hAnsiTheme="minorHAnsi" w:cstheme="minorBidi"/>
          <w:kern w:val="2"/>
          <w:sz w:val="24"/>
          <w:szCs w:val="24"/>
          <w14:ligatures w14:val="standardContextual"/>
        </w:rPr>
      </w:pPr>
      <w:r w:rsidRPr="00FF06C4">
        <w:rPr>
          <w:rFonts w:eastAsia="SimSun"/>
          <w:lang w:eastAsia="zh-CN"/>
        </w:rPr>
        <w:t>6</w:t>
      </w:r>
      <w:r>
        <w:t>.1.1.</w:t>
      </w:r>
      <w:r w:rsidRPr="00FF06C4">
        <w:rPr>
          <w:rFonts w:eastAsia="SimSun"/>
          <w:lang w:eastAsia="zh-CN"/>
        </w:rPr>
        <w:t>3</w:t>
      </w:r>
      <w:r>
        <w:rPr>
          <w:rFonts w:asciiTheme="minorHAnsi" w:eastAsiaTheme="minorEastAsia" w:hAnsiTheme="minorHAnsi" w:cstheme="minorBidi"/>
          <w:kern w:val="2"/>
          <w:sz w:val="24"/>
          <w:szCs w:val="24"/>
          <w14:ligatures w14:val="standardContextual"/>
        </w:rPr>
        <w:tab/>
      </w:r>
      <w:r>
        <w:t xml:space="preserve">UE - </w:t>
      </w:r>
      <w:r w:rsidRPr="00FF06C4">
        <w:rPr>
          <w:rFonts w:eastAsia="SimSun"/>
          <w:lang w:eastAsia="zh-CN"/>
        </w:rPr>
        <w:t>5G DDNMF</w:t>
      </w:r>
      <w:r>
        <w:tab/>
      </w:r>
      <w:r>
        <w:fldChar w:fldCharType="begin" w:fldLock="1"/>
      </w:r>
      <w:r>
        <w:instrText xml:space="preserve"> PAGEREF _Toc201151817 \h </w:instrText>
      </w:r>
      <w:r>
        <w:fldChar w:fldCharType="separate"/>
      </w:r>
      <w:r>
        <w:t>93</w:t>
      </w:r>
      <w:r>
        <w:fldChar w:fldCharType="end"/>
      </w:r>
    </w:p>
    <w:p w14:paraId="083AF2F9" w14:textId="4C061BC9" w:rsidR="00CB43FC" w:rsidRDefault="00CB43FC">
      <w:pPr>
        <w:pStyle w:val="TOC4"/>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5G DDNMF – UDM</w:t>
      </w:r>
      <w:r>
        <w:tab/>
      </w:r>
      <w:r>
        <w:fldChar w:fldCharType="begin" w:fldLock="1"/>
      </w:r>
      <w:r>
        <w:instrText xml:space="preserve"> PAGEREF _Toc201151818 \h </w:instrText>
      </w:r>
      <w:r>
        <w:fldChar w:fldCharType="separate"/>
      </w:r>
      <w:r>
        <w:t>93</w:t>
      </w:r>
      <w:r>
        <w:fldChar w:fldCharType="end"/>
      </w:r>
    </w:p>
    <w:p w14:paraId="5887E0D2" w14:textId="2DC45ED6" w:rsidR="00CB43FC" w:rsidRDefault="00CB43FC">
      <w:pPr>
        <w:pStyle w:val="TOC4"/>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5G DDNMF – 5G DDNMF</w:t>
      </w:r>
      <w:r>
        <w:tab/>
      </w:r>
      <w:r>
        <w:fldChar w:fldCharType="begin" w:fldLock="1"/>
      </w:r>
      <w:r>
        <w:instrText xml:space="preserve"> PAGEREF _Toc201151819 \h </w:instrText>
      </w:r>
      <w:r>
        <w:fldChar w:fldCharType="separate"/>
      </w:r>
      <w:r>
        <w:t>94</w:t>
      </w:r>
      <w:r>
        <w:fldChar w:fldCharType="end"/>
      </w:r>
    </w:p>
    <w:p w14:paraId="6FC8BDA1" w14:textId="2C1031FD" w:rsidR="00CB43FC" w:rsidRDefault="00CB43FC">
      <w:pPr>
        <w:pStyle w:val="TOC4"/>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5G DDNMF – ProSe Application Server</w:t>
      </w:r>
      <w:r>
        <w:tab/>
      </w:r>
      <w:r>
        <w:fldChar w:fldCharType="begin" w:fldLock="1"/>
      </w:r>
      <w:r>
        <w:instrText xml:space="preserve"> PAGEREF _Toc201151820 \h </w:instrText>
      </w:r>
      <w:r>
        <w:fldChar w:fldCharType="separate"/>
      </w:r>
      <w:r>
        <w:t>94</w:t>
      </w:r>
      <w:r>
        <w:fldChar w:fldCharType="end"/>
      </w:r>
    </w:p>
    <w:p w14:paraId="031FA9DA" w14:textId="7B68052F" w:rsidR="00CB43FC" w:rsidRDefault="00CB43FC">
      <w:pPr>
        <w:pStyle w:val="TOC4"/>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5G ProSe UE-to-Network Relay</w:t>
      </w:r>
      <w:r>
        <w:tab/>
      </w:r>
      <w:r>
        <w:fldChar w:fldCharType="begin" w:fldLock="1"/>
      </w:r>
      <w:r>
        <w:instrText xml:space="preserve"> PAGEREF _Toc201151821 \h </w:instrText>
      </w:r>
      <w:r>
        <w:fldChar w:fldCharType="separate"/>
      </w:r>
      <w:r>
        <w:t>94</w:t>
      </w:r>
      <w:r>
        <w:fldChar w:fldCharType="end"/>
      </w:r>
    </w:p>
    <w:p w14:paraId="70C3B415" w14:textId="04402654" w:rsidR="00CB43FC" w:rsidRDefault="00CB43FC">
      <w:pPr>
        <w:pStyle w:val="TOC5"/>
        <w:rPr>
          <w:rFonts w:asciiTheme="minorHAnsi" w:eastAsiaTheme="minorEastAsia" w:hAnsiTheme="minorHAnsi" w:cstheme="minorBidi"/>
          <w:kern w:val="2"/>
          <w:sz w:val="24"/>
          <w:szCs w:val="24"/>
          <w14:ligatures w14:val="standardContextual"/>
        </w:rPr>
      </w:pPr>
      <w:r>
        <w:t>6.1.1.7.1</w:t>
      </w:r>
      <w:r>
        <w:rPr>
          <w:rFonts w:asciiTheme="minorHAnsi" w:eastAsiaTheme="minorEastAsia" w:hAnsiTheme="minorHAnsi" w:cstheme="minorBidi"/>
          <w:kern w:val="2"/>
          <w:sz w:val="24"/>
          <w:szCs w:val="24"/>
          <w14:ligatures w14:val="standardContextual"/>
        </w:rPr>
        <w:tab/>
      </w:r>
      <w:r>
        <w:t xml:space="preserve">5G </w:t>
      </w:r>
      <w:r w:rsidRPr="00FF06C4">
        <w:rPr>
          <w:rFonts w:eastAsia="DengXian"/>
        </w:rPr>
        <w:t xml:space="preserve">ProSe </w:t>
      </w:r>
      <w:r>
        <w:t>Layer-3 UE-to-Network Relay</w:t>
      </w:r>
      <w:r>
        <w:tab/>
      </w:r>
      <w:r>
        <w:fldChar w:fldCharType="begin" w:fldLock="1"/>
      </w:r>
      <w:r>
        <w:instrText xml:space="preserve"> PAGEREF _Toc201151822 \h </w:instrText>
      </w:r>
      <w:r>
        <w:fldChar w:fldCharType="separate"/>
      </w:r>
      <w:r>
        <w:t>94</w:t>
      </w:r>
      <w:r>
        <w:fldChar w:fldCharType="end"/>
      </w:r>
    </w:p>
    <w:p w14:paraId="1EE08A10" w14:textId="48A82A7D" w:rsidR="00CB43FC" w:rsidRDefault="00CB43FC">
      <w:pPr>
        <w:pStyle w:val="TOC5"/>
        <w:rPr>
          <w:rFonts w:asciiTheme="minorHAnsi" w:eastAsiaTheme="minorEastAsia" w:hAnsiTheme="minorHAnsi" w:cstheme="minorBidi"/>
          <w:kern w:val="2"/>
          <w:sz w:val="24"/>
          <w:szCs w:val="24"/>
          <w14:ligatures w14:val="standardContextual"/>
        </w:rPr>
      </w:pPr>
      <w:r>
        <w:t>6.1.1.7.2</w:t>
      </w:r>
      <w:r>
        <w:rPr>
          <w:rFonts w:asciiTheme="minorHAnsi" w:eastAsiaTheme="minorEastAsia" w:hAnsiTheme="minorHAnsi" w:cstheme="minorBidi"/>
          <w:kern w:val="2"/>
          <w:sz w:val="24"/>
          <w:szCs w:val="24"/>
          <w14:ligatures w14:val="standardContextual"/>
        </w:rPr>
        <w:tab/>
      </w:r>
      <w:r>
        <w:t>5G ProSe Layer-2 UE-to-Network Relay</w:t>
      </w:r>
      <w:r>
        <w:tab/>
      </w:r>
      <w:r>
        <w:fldChar w:fldCharType="begin" w:fldLock="1"/>
      </w:r>
      <w:r>
        <w:instrText xml:space="preserve"> PAGEREF _Toc201151823 \h </w:instrText>
      </w:r>
      <w:r>
        <w:fldChar w:fldCharType="separate"/>
      </w:r>
      <w:r>
        <w:t>95</w:t>
      </w:r>
      <w:r>
        <w:fldChar w:fldCharType="end"/>
      </w:r>
    </w:p>
    <w:p w14:paraId="271D38BE" w14:textId="5455BF16" w:rsidR="00CB43FC" w:rsidRDefault="00CB43FC">
      <w:pPr>
        <w:pStyle w:val="TOC4"/>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5G ProSe UE-to-UE Relay</w:t>
      </w:r>
      <w:r>
        <w:tab/>
      </w:r>
      <w:r>
        <w:fldChar w:fldCharType="begin" w:fldLock="1"/>
      </w:r>
      <w:r>
        <w:instrText xml:space="preserve"> PAGEREF _Toc201151824 \h </w:instrText>
      </w:r>
      <w:r>
        <w:fldChar w:fldCharType="separate"/>
      </w:r>
      <w:r>
        <w:t>95</w:t>
      </w:r>
      <w:r>
        <w:fldChar w:fldCharType="end"/>
      </w:r>
    </w:p>
    <w:p w14:paraId="27169BF4" w14:textId="1B62146E" w:rsidR="00CB43FC" w:rsidRDefault="00CB43FC">
      <w:pPr>
        <w:pStyle w:val="TOC5"/>
        <w:rPr>
          <w:rFonts w:asciiTheme="minorHAnsi" w:eastAsiaTheme="minorEastAsia" w:hAnsiTheme="minorHAnsi" w:cstheme="minorBidi"/>
          <w:kern w:val="2"/>
          <w:sz w:val="24"/>
          <w:szCs w:val="24"/>
          <w14:ligatures w14:val="standardContextual"/>
        </w:rPr>
      </w:pPr>
      <w:r>
        <w:t>6.1.1.8.1</w:t>
      </w:r>
      <w:r>
        <w:rPr>
          <w:rFonts w:asciiTheme="minorHAnsi" w:eastAsiaTheme="minorEastAsia" w:hAnsiTheme="minorHAnsi" w:cstheme="minorBidi"/>
          <w:kern w:val="2"/>
          <w:sz w:val="24"/>
          <w:szCs w:val="24"/>
          <w14:ligatures w14:val="standardContextual"/>
        </w:rPr>
        <w:tab/>
      </w:r>
      <w:r>
        <w:t>5G ProSe Layer-2 UE-to-UE Relay</w:t>
      </w:r>
      <w:r>
        <w:tab/>
      </w:r>
      <w:r>
        <w:fldChar w:fldCharType="begin" w:fldLock="1"/>
      </w:r>
      <w:r>
        <w:instrText xml:space="preserve"> PAGEREF _Toc201151825 \h </w:instrText>
      </w:r>
      <w:r>
        <w:fldChar w:fldCharType="separate"/>
      </w:r>
      <w:r>
        <w:t>95</w:t>
      </w:r>
      <w:r>
        <w:fldChar w:fldCharType="end"/>
      </w:r>
    </w:p>
    <w:p w14:paraId="2969ABB2" w14:textId="66A6A6C4" w:rsidR="00CB43FC" w:rsidRDefault="00CB43FC">
      <w:pPr>
        <w:pStyle w:val="TOC5"/>
        <w:rPr>
          <w:rFonts w:asciiTheme="minorHAnsi" w:eastAsiaTheme="minorEastAsia" w:hAnsiTheme="minorHAnsi" w:cstheme="minorBidi"/>
          <w:kern w:val="2"/>
          <w:sz w:val="24"/>
          <w:szCs w:val="24"/>
          <w14:ligatures w14:val="standardContextual"/>
        </w:rPr>
      </w:pPr>
      <w:r>
        <w:t>6.1.1.8.2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fldLock="1"/>
      </w:r>
      <w:r>
        <w:instrText xml:space="preserve"> PAGEREF _Toc201151826 \h </w:instrText>
      </w:r>
      <w:r>
        <w:fldChar w:fldCharType="separate"/>
      </w:r>
      <w:r>
        <w:t>96</w:t>
      </w:r>
      <w:r>
        <w:fldChar w:fldCharType="end"/>
      </w:r>
    </w:p>
    <w:p w14:paraId="55EC8D26" w14:textId="6583793E" w:rsidR="00CB43FC" w:rsidRDefault="00CB43FC">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_Toc201151827 \h </w:instrText>
      </w:r>
      <w:r>
        <w:fldChar w:fldCharType="separate"/>
      </w:r>
      <w:r>
        <w:t>96</w:t>
      </w:r>
      <w:r>
        <w:fldChar w:fldCharType="end"/>
      </w:r>
    </w:p>
    <w:p w14:paraId="6EEFE190" w14:textId="3CC68785" w:rsidR="00CB43FC" w:rsidRDefault="00CB43FC">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_Toc201151828 \h </w:instrText>
      </w:r>
      <w:r>
        <w:fldChar w:fldCharType="separate"/>
      </w:r>
      <w:r>
        <w:t>96</w:t>
      </w:r>
      <w:r>
        <w:fldChar w:fldCharType="end"/>
      </w:r>
    </w:p>
    <w:p w14:paraId="03AD4DB3" w14:textId="53CA77C9" w:rsidR="00CB43FC" w:rsidRDefault="00CB43FC">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 UE</w:t>
      </w:r>
      <w:r>
        <w:tab/>
      </w:r>
      <w:r>
        <w:fldChar w:fldCharType="begin" w:fldLock="1"/>
      </w:r>
      <w:r>
        <w:instrText xml:space="preserve"> PAGEREF _Toc201151829 \h </w:instrText>
      </w:r>
      <w:r>
        <w:fldChar w:fldCharType="separate"/>
      </w:r>
      <w:r>
        <w:t>96</w:t>
      </w:r>
      <w:r>
        <w:fldChar w:fldCharType="end"/>
      </w:r>
    </w:p>
    <w:p w14:paraId="2A8A6D39" w14:textId="3982E624" w:rsidR="00CB43FC" w:rsidRDefault="00CB43FC">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5G ProSe UE-to-Network Relay</w:t>
      </w:r>
      <w:r>
        <w:tab/>
      </w:r>
      <w:r>
        <w:fldChar w:fldCharType="begin" w:fldLock="1"/>
      </w:r>
      <w:r>
        <w:instrText xml:space="preserve"> PAGEREF _Toc201151830 \h </w:instrText>
      </w:r>
      <w:r>
        <w:fldChar w:fldCharType="separate"/>
      </w:r>
      <w:r>
        <w:t>97</w:t>
      </w:r>
      <w:r>
        <w:fldChar w:fldCharType="end"/>
      </w:r>
    </w:p>
    <w:p w14:paraId="1B8CE918" w14:textId="214BDF10" w:rsidR="00CB43FC" w:rsidRDefault="00CB43FC">
      <w:pPr>
        <w:pStyle w:val="TOC5"/>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5G ProSe Layer-3 UE-to-Network Relay</w:t>
      </w:r>
      <w:r>
        <w:tab/>
      </w:r>
      <w:r>
        <w:fldChar w:fldCharType="begin" w:fldLock="1"/>
      </w:r>
      <w:r>
        <w:instrText xml:space="preserve"> PAGEREF _Toc201151831 \h </w:instrText>
      </w:r>
      <w:r>
        <w:fldChar w:fldCharType="separate"/>
      </w:r>
      <w:r>
        <w:t>97</w:t>
      </w:r>
      <w:r>
        <w:fldChar w:fldCharType="end"/>
      </w:r>
    </w:p>
    <w:p w14:paraId="07D6F8D7" w14:textId="1A42C0E5" w:rsidR="00CB43FC" w:rsidRDefault="00CB43FC">
      <w:pPr>
        <w:pStyle w:val="TOC5"/>
        <w:rPr>
          <w:rFonts w:asciiTheme="minorHAnsi" w:eastAsiaTheme="minorEastAsia" w:hAnsiTheme="minorHAnsi" w:cstheme="minorBidi"/>
          <w:kern w:val="2"/>
          <w:sz w:val="24"/>
          <w:szCs w:val="24"/>
          <w14:ligatures w14:val="standardContextual"/>
        </w:rPr>
      </w:pPr>
      <w:r>
        <w:rPr>
          <w:lang w:eastAsia="zh-CN"/>
        </w:rPr>
        <w:t>6.1.2.3.2</w:t>
      </w:r>
      <w:r>
        <w:rPr>
          <w:rFonts w:asciiTheme="minorHAnsi" w:eastAsiaTheme="minorEastAsia" w:hAnsiTheme="minorHAnsi" w:cstheme="minorBidi"/>
          <w:kern w:val="2"/>
          <w:sz w:val="24"/>
          <w:szCs w:val="24"/>
          <w14:ligatures w14:val="standardContextual"/>
        </w:rPr>
        <w:tab/>
      </w:r>
      <w:r>
        <w:t>5G ProSe Layer-2 UE-to-Network Relay</w:t>
      </w:r>
      <w:r>
        <w:tab/>
      </w:r>
      <w:r>
        <w:fldChar w:fldCharType="begin" w:fldLock="1"/>
      </w:r>
      <w:r>
        <w:instrText xml:space="preserve"> PAGEREF _Toc201151832 \h </w:instrText>
      </w:r>
      <w:r>
        <w:fldChar w:fldCharType="separate"/>
      </w:r>
      <w:r>
        <w:t>97</w:t>
      </w:r>
      <w:r>
        <w:fldChar w:fldCharType="end"/>
      </w:r>
    </w:p>
    <w:p w14:paraId="5D150FA5" w14:textId="7283040F"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6.1.2.4</w:t>
      </w:r>
      <w:r>
        <w:rPr>
          <w:rFonts w:asciiTheme="minorHAnsi" w:eastAsiaTheme="minorEastAsia" w:hAnsiTheme="minorHAnsi" w:cstheme="minorBidi"/>
          <w:kern w:val="2"/>
          <w:sz w:val="24"/>
          <w:szCs w:val="24"/>
          <w14:ligatures w14:val="standardContextual"/>
        </w:rPr>
        <w:tab/>
      </w:r>
      <w:r>
        <w:rPr>
          <w:lang w:eastAsia="ko-KR"/>
        </w:rPr>
        <w:t>5G ProSe UE-to-UE Relay</w:t>
      </w:r>
      <w:r>
        <w:tab/>
      </w:r>
      <w:r>
        <w:fldChar w:fldCharType="begin" w:fldLock="1"/>
      </w:r>
      <w:r>
        <w:instrText xml:space="preserve"> PAGEREF _Toc201151833 \h </w:instrText>
      </w:r>
      <w:r>
        <w:fldChar w:fldCharType="separate"/>
      </w:r>
      <w:r>
        <w:t>98</w:t>
      </w:r>
      <w:r>
        <w:fldChar w:fldCharType="end"/>
      </w:r>
    </w:p>
    <w:p w14:paraId="0C0607FC" w14:textId="45CAE66E" w:rsidR="00CB43FC" w:rsidRDefault="00CB43FC">
      <w:pPr>
        <w:pStyle w:val="TOC5"/>
        <w:rPr>
          <w:rFonts w:asciiTheme="minorHAnsi" w:eastAsiaTheme="minorEastAsia" w:hAnsiTheme="minorHAnsi" w:cstheme="minorBidi"/>
          <w:kern w:val="2"/>
          <w:sz w:val="24"/>
          <w:szCs w:val="24"/>
          <w14:ligatures w14:val="standardContextual"/>
        </w:rPr>
      </w:pPr>
      <w:r>
        <w:rPr>
          <w:lang w:eastAsia="ko-KR"/>
        </w:rPr>
        <w:t>6.1.2.4.1</w:t>
      </w:r>
      <w:r>
        <w:rPr>
          <w:rFonts w:asciiTheme="minorHAnsi" w:eastAsiaTheme="minorEastAsia" w:hAnsiTheme="minorHAnsi" w:cstheme="minorBidi"/>
          <w:kern w:val="2"/>
          <w:sz w:val="24"/>
          <w:szCs w:val="24"/>
          <w14:ligatures w14:val="standardContextual"/>
        </w:rPr>
        <w:tab/>
      </w:r>
      <w:r>
        <w:rPr>
          <w:lang w:eastAsia="ko-KR"/>
        </w:rPr>
        <w:t>5G ProSe Layer-2 UE-to-UE Relay</w:t>
      </w:r>
      <w:r>
        <w:tab/>
      </w:r>
      <w:r>
        <w:fldChar w:fldCharType="begin" w:fldLock="1"/>
      </w:r>
      <w:r>
        <w:instrText xml:space="preserve"> PAGEREF _Toc201151834 \h </w:instrText>
      </w:r>
      <w:r>
        <w:fldChar w:fldCharType="separate"/>
      </w:r>
      <w:r>
        <w:t>98</w:t>
      </w:r>
      <w:r>
        <w:fldChar w:fldCharType="end"/>
      </w:r>
    </w:p>
    <w:p w14:paraId="5E6CF642" w14:textId="3F90879E" w:rsidR="00CB43FC" w:rsidRDefault="00CB43FC">
      <w:pPr>
        <w:pStyle w:val="TOC5"/>
        <w:rPr>
          <w:rFonts w:asciiTheme="minorHAnsi" w:eastAsiaTheme="minorEastAsia" w:hAnsiTheme="minorHAnsi" w:cstheme="minorBidi"/>
          <w:kern w:val="2"/>
          <w:sz w:val="24"/>
          <w:szCs w:val="24"/>
          <w14:ligatures w14:val="standardContextual"/>
        </w:rPr>
      </w:pPr>
      <w:r>
        <w:t>6.1.2.4.2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fldLock="1"/>
      </w:r>
      <w:r>
        <w:instrText xml:space="preserve"> PAGEREF _Toc201151835 \h </w:instrText>
      </w:r>
      <w:r>
        <w:fldChar w:fldCharType="separate"/>
      </w:r>
      <w:r>
        <w:t>98</w:t>
      </w:r>
      <w:r>
        <w:fldChar w:fldCharType="end"/>
      </w:r>
    </w:p>
    <w:p w14:paraId="15302629" w14:textId="51EDD7EC" w:rsidR="00CB43FC" w:rsidRDefault="00CB43FC">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Service Authorization and Provisioning to UE</w:t>
      </w:r>
      <w:r>
        <w:tab/>
      </w:r>
      <w:r>
        <w:fldChar w:fldCharType="begin" w:fldLock="1"/>
      </w:r>
      <w:r>
        <w:instrText xml:space="preserve"> PAGEREF _Toc201151836 \h </w:instrText>
      </w:r>
      <w:r>
        <w:fldChar w:fldCharType="separate"/>
      </w:r>
      <w:r>
        <w:t>98</w:t>
      </w:r>
      <w:r>
        <w:fldChar w:fldCharType="end"/>
      </w:r>
    </w:p>
    <w:p w14:paraId="7334A0BF" w14:textId="23D8F85A" w:rsidR="00CB43FC" w:rsidRDefault="00CB43F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_Toc201151837 \h </w:instrText>
      </w:r>
      <w:r>
        <w:fldChar w:fldCharType="separate"/>
      </w:r>
      <w:r>
        <w:t>98</w:t>
      </w:r>
      <w:r>
        <w:fldChar w:fldCharType="end"/>
      </w:r>
    </w:p>
    <w:p w14:paraId="4507C5E2" w14:textId="05AF519F" w:rsidR="00CB43FC" w:rsidRDefault="00CB43F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PCF based Service Authorization and Provisioning to UE</w:t>
      </w:r>
      <w:r>
        <w:tab/>
      </w:r>
      <w:r>
        <w:fldChar w:fldCharType="begin" w:fldLock="1"/>
      </w:r>
      <w:r>
        <w:instrText xml:space="preserve"> PAGEREF _Toc201151838 \h </w:instrText>
      </w:r>
      <w:r>
        <w:fldChar w:fldCharType="separate"/>
      </w:r>
      <w:r>
        <w:t>99</w:t>
      </w:r>
      <w:r>
        <w:fldChar w:fldCharType="end"/>
      </w:r>
    </w:p>
    <w:p w14:paraId="563F4ABD" w14:textId="79D8C3A8" w:rsidR="00CB43FC" w:rsidRDefault="00CB43FC">
      <w:pPr>
        <w:pStyle w:val="TOC3"/>
        <w:rPr>
          <w:rFonts w:asciiTheme="minorHAnsi" w:eastAsiaTheme="minorEastAsia" w:hAnsiTheme="minorHAnsi" w:cstheme="minorBidi"/>
          <w:kern w:val="2"/>
          <w:sz w:val="24"/>
          <w:szCs w:val="24"/>
          <w14:ligatures w14:val="standardContextual"/>
        </w:rPr>
      </w:pPr>
      <w:r w:rsidRPr="00FF06C4">
        <w:rPr>
          <w:rFonts w:eastAsia="SimSun"/>
          <w:lang w:eastAsia="zh-CN"/>
        </w:rPr>
        <w:t>6</w:t>
      </w:r>
      <w:r>
        <w:t>.</w:t>
      </w:r>
      <w:r w:rsidRPr="00FF06C4">
        <w:rPr>
          <w:rFonts w:eastAsia="SimSun"/>
          <w:lang w:eastAsia="zh-CN"/>
        </w:rPr>
        <w:t>2</w:t>
      </w:r>
      <w:r>
        <w:t>.3</w:t>
      </w:r>
      <w:r>
        <w:rPr>
          <w:rFonts w:asciiTheme="minorHAnsi" w:eastAsiaTheme="minorEastAsia" w:hAnsiTheme="minorHAnsi" w:cstheme="minorBidi"/>
          <w:kern w:val="2"/>
          <w:sz w:val="24"/>
          <w:szCs w:val="24"/>
          <w14:ligatures w14:val="standardContextual"/>
        </w:rPr>
        <w:tab/>
      </w:r>
      <w:r>
        <w:t>PCF discovery</w:t>
      </w:r>
      <w:r>
        <w:tab/>
      </w:r>
      <w:r>
        <w:fldChar w:fldCharType="begin" w:fldLock="1"/>
      </w:r>
      <w:r>
        <w:instrText xml:space="preserve"> PAGEREF _Toc201151839 \h </w:instrText>
      </w:r>
      <w:r>
        <w:fldChar w:fldCharType="separate"/>
      </w:r>
      <w:r>
        <w:t>99</w:t>
      </w:r>
      <w:r>
        <w:fldChar w:fldCharType="end"/>
      </w:r>
    </w:p>
    <w:p w14:paraId="5523141E" w14:textId="174C0042" w:rsidR="00CB43FC" w:rsidRDefault="00CB43FC">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Procedure for UE triggered ProSe Policy provisioning</w:t>
      </w:r>
      <w:r>
        <w:tab/>
      </w:r>
      <w:r>
        <w:fldChar w:fldCharType="begin" w:fldLock="1"/>
      </w:r>
      <w:r>
        <w:instrText xml:space="preserve"> PAGEREF _Toc201151840 \h </w:instrText>
      </w:r>
      <w:r>
        <w:fldChar w:fldCharType="separate"/>
      </w:r>
      <w:r>
        <w:t>99</w:t>
      </w:r>
      <w:r>
        <w:fldChar w:fldCharType="end"/>
      </w:r>
    </w:p>
    <w:p w14:paraId="3DC7AC79" w14:textId="720493F4" w:rsidR="00CB43FC" w:rsidRDefault="00CB43FC">
      <w:pPr>
        <w:pStyle w:val="TOC3"/>
        <w:rPr>
          <w:rFonts w:asciiTheme="minorHAnsi" w:eastAsiaTheme="minorEastAsia" w:hAnsiTheme="minorHAnsi" w:cstheme="minorBidi"/>
          <w:kern w:val="2"/>
          <w:sz w:val="24"/>
          <w:szCs w:val="24"/>
          <w14:ligatures w14:val="standardContextual"/>
        </w:rPr>
      </w:pPr>
      <w:r>
        <w:rPr>
          <w:lang w:eastAsia="ko-KR"/>
        </w:rPr>
        <w:t>6.2.5</w:t>
      </w:r>
      <w:r>
        <w:rPr>
          <w:rFonts w:asciiTheme="minorHAnsi" w:eastAsiaTheme="minorEastAsia" w:hAnsiTheme="minorHAnsi" w:cstheme="minorBidi"/>
          <w:kern w:val="2"/>
          <w:sz w:val="24"/>
          <w:szCs w:val="24"/>
          <w14:ligatures w14:val="standardContextual"/>
        </w:rPr>
        <w:tab/>
      </w:r>
      <w:r>
        <w:rPr>
          <w:lang w:eastAsia="ko-KR"/>
        </w:rPr>
        <w:t xml:space="preserve">AF-based service parameter provisioning for ProSe over </w:t>
      </w:r>
      <w:r>
        <w:rPr>
          <w:lang w:eastAsia="zh-CN"/>
        </w:rPr>
        <w:t>control plane</w:t>
      </w:r>
      <w:r>
        <w:tab/>
      </w:r>
      <w:r>
        <w:fldChar w:fldCharType="begin" w:fldLock="1"/>
      </w:r>
      <w:r>
        <w:instrText xml:space="preserve"> PAGEREF _Toc201151841 \h </w:instrText>
      </w:r>
      <w:r>
        <w:fldChar w:fldCharType="separate"/>
      </w:r>
      <w:r>
        <w:t>100</w:t>
      </w:r>
      <w:r>
        <w:fldChar w:fldCharType="end"/>
      </w:r>
    </w:p>
    <w:p w14:paraId="3030752D" w14:textId="0D541569" w:rsidR="00CB43FC" w:rsidRDefault="00CB43F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5G ProSe Direct Discovery</w:t>
      </w:r>
      <w:r>
        <w:tab/>
      </w:r>
      <w:r>
        <w:fldChar w:fldCharType="begin" w:fldLock="1"/>
      </w:r>
      <w:r>
        <w:instrText xml:space="preserve"> PAGEREF _Toc201151842 \h </w:instrText>
      </w:r>
      <w:r>
        <w:fldChar w:fldCharType="separate"/>
      </w:r>
      <w:r>
        <w:t>100</w:t>
      </w:r>
      <w:r>
        <w:fldChar w:fldCharType="end"/>
      </w:r>
    </w:p>
    <w:p w14:paraId="4E0C034F" w14:textId="51B35770" w:rsidR="00CB43FC" w:rsidRDefault="00CB43FC">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 xml:space="preserve">5G </w:t>
      </w:r>
      <w:r>
        <w:t>ProSe Direct Discovery with 5G DDNMF</w:t>
      </w:r>
      <w:r>
        <w:tab/>
      </w:r>
      <w:r>
        <w:fldChar w:fldCharType="begin" w:fldLock="1"/>
      </w:r>
      <w:r>
        <w:instrText xml:space="preserve"> PAGEREF _Toc201151843 \h </w:instrText>
      </w:r>
      <w:r>
        <w:fldChar w:fldCharType="separate"/>
      </w:r>
      <w:r>
        <w:t>100</w:t>
      </w:r>
      <w:r>
        <w:fldChar w:fldCharType="end"/>
      </w:r>
    </w:p>
    <w:p w14:paraId="3DE7BDDF" w14:textId="4C1D676C" w:rsidR="00CB43FC" w:rsidRDefault="00CB43FC">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_Toc201151844 \h </w:instrText>
      </w:r>
      <w:r>
        <w:fldChar w:fldCharType="separate"/>
      </w:r>
      <w:r>
        <w:t>100</w:t>
      </w:r>
      <w:r>
        <w:fldChar w:fldCharType="end"/>
      </w:r>
    </w:p>
    <w:p w14:paraId="7E6BFB7C" w14:textId="273E347B" w:rsidR="00CB43FC" w:rsidRDefault="00CB43FC">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Overall procedure for 5G ProSe Direct Discovery (Model A)</w:t>
      </w:r>
      <w:r>
        <w:tab/>
      </w:r>
      <w:r>
        <w:fldChar w:fldCharType="begin" w:fldLock="1"/>
      </w:r>
      <w:r>
        <w:instrText xml:space="preserve"> PAGEREF _Toc201151845 \h </w:instrText>
      </w:r>
      <w:r>
        <w:fldChar w:fldCharType="separate"/>
      </w:r>
      <w:r>
        <w:t>101</w:t>
      </w:r>
      <w:r>
        <w:fldChar w:fldCharType="end"/>
      </w:r>
    </w:p>
    <w:p w14:paraId="0F9BBE55" w14:textId="689AC775" w:rsidR="00CB43FC" w:rsidRDefault="00CB43FC">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Overall procedure for 5G ProSe Direct Discovery (Model B)</w:t>
      </w:r>
      <w:r>
        <w:tab/>
      </w:r>
      <w:r>
        <w:fldChar w:fldCharType="begin" w:fldLock="1"/>
      </w:r>
      <w:r>
        <w:instrText xml:space="preserve"> PAGEREF _Toc201151846 \h </w:instrText>
      </w:r>
      <w:r>
        <w:fldChar w:fldCharType="separate"/>
      </w:r>
      <w:r>
        <w:t>102</w:t>
      </w:r>
      <w:r>
        <w:fldChar w:fldCharType="end"/>
      </w:r>
    </w:p>
    <w:p w14:paraId="64E18723" w14:textId="49351EE3" w:rsidR="00CB43FC" w:rsidRDefault="00CB43FC">
      <w:pPr>
        <w:pStyle w:val="TOC4"/>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Discovery Request procedures</w:t>
      </w:r>
      <w:r>
        <w:tab/>
      </w:r>
      <w:r>
        <w:fldChar w:fldCharType="begin" w:fldLock="1"/>
      </w:r>
      <w:r>
        <w:instrText xml:space="preserve"> PAGEREF _Toc201151847 \h </w:instrText>
      </w:r>
      <w:r>
        <w:fldChar w:fldCharType="separate"/>
      </w:r>
      <w:r>
        <w:t>103</w:t>
      </w:r>
      <w:r>
        <w:fldChar w:fldCharType="end"/>
      </w:r>
    </w:p>
    <w:p w14:paraId="3B0A35C3" w14:textId="28254E9A" w:rsidR="00CB43FC" w:rsidRDefault="00CB43FC">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Discovery Reporting procedures</w:t>
      </w:r>
      <w:r>
        <w:tab/>
      </w:r>
      <w:r>
        <w:fldChar w:fldCharType="begin" w:fldLock="1"/>
      </w:r>
      <w:r>
        <w:instrText xml:space="preserve"> PAGEREF _Toc201151848 \h </w:instrText>
      </w:r>
      <w:r>
        <w:fldChar w:fldCharType="separate"/>
      </w:r>
      <w:r>
        <w:t>104</w:t>
      </w:r>
      <w:r>
        <w:fldChar w:fldCharType="end"/>
      </w:r>
    </w:p>
    <w:p w14:paraId="11BD50D6" w14:textId="2634420E" w:rsidR="00CB43FC" w:rsidRDefault="00CB43FC">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Announcing Alert Procedures for restricted discovery</w:t>
      </w:r>
      <w:r>
        <w:tab/>
      </w:r>
      <w:r>
        <w:fldChar w:fldCharType="begin" w:fldLock="1"/>
      </w:r>
      <w:r>
        <w:instrText xml:space="preserve"> PAGEREF _Toc201151849 \h </w:instrText>
      </w:r>
      <w:r>
        <w:fldChar w:fldCharType="separate"/>
      </w:r>
      <w:r>
        <w:t>104</w:t>
      </w:r>
      <w:r>
        <w:fldChar w:fldCharType="end"/>
      </w:r>
    </w:p>
    <w:p w14:paraId="26D2D0CD" w14:textId="79133BC4" w:rsidR="00CB43FC" w:rsidRDefault="00CB43FC">
      <w:pPr>
        <w:pStyle w:val="TOC4"/>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Direct Discovery Update Procedures</w:t>
      </w:r>
      <w:r>
        <w:tab/>
      </w:r>
      <w:r>
        <w:fldChar w:fldCharType="begin" w:fldLock="1"/>
      </w:r>
      <w:r>
        <w:instrText xml:space="preserve"> PAGEREF _Toc201151850 \h </w:instrText>
      </w:r>
      <w:r>
        <w:fldChar w:fldCharType="separate"/>
      </w:r>
      <w:r>
        <w:t>104</w:t>
      </w:r>
      <w:r>
        <w:fldChar w:fldCharType="end"/>
      </w:r>
    </w:p>
    <w:p w14:paraId="00A0FEA6" w14:textId="06998A59" w:rsidR="00CB43FC" w:rsidRDefault="00CB43F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5G ProSe Direct Discovery procedures over PC5 reference point</w:t>
      </w:r>
      <w:r>
        <w:tab/>
      </w:r>
      <w:r>
        <w:fldChar w:fldCharType="begin" w:fldLock="1"/>
      </w:r>
      <w:r>
        <w:instrText xml:space="preserve"> PAGEREF _Toc201151851 \h </w:instrText>
      </w:r>
      <w:r>
        <w:fldChar w:fldCharType="separate"/>
      </w:r>
      <w:r>
        <w:t>105</w:t>
      </w:r>
      <w:r>
        <w:fldChar w:fldCharType="end"/>
      </w:r>
    </w:p>
    <w:p w14:paraId="3B55E64B" w14:textId="76304D91" w:rsidR="00CB43FC" w:rsidRDefault="00CB43FC">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_Toc201151852 \h </w:instrText>
      </w:r>
      <w:r>
        <w:fldChar w:fldCharType="separate"/>
      </w:r>
      <w:r>
        <w:t>105</w:t>
      </w:r>
      <w:r>
        <w:fldChar w:fldCharType="end"/>
      </w:r>
    </w:p>
    <w:p w14:paraId="6970A9BB" w14:textId="17581937" w:rsidR="00CB43FC" w:rsidRDefault="00CB43FC">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Group Member Discovery</w:t>
      </w:r>
      <w:r>
        <w:tab/>
      </w:r>
      <w:r>
        <w:fldChar w:fldCharType="begin" w:fldLock="1"/>
      </w:r>
      <w:r>
        <w:instrText xml:space="preserve"> PAGEREF _Toc201151853 \h </w:instrText>
      </w:r>
      <w:r>
        <w:fldChar w:fldCharType="separate"/>
      </w:r>
      <w:r>
        <w:t>106</w:t>
      </w:r>
      <w:r>
        <w:fldChar w:fldCharType="end"/>
      </w:r>
    </w:p>
    <w:p w14:paraId="222C521D" w14:textId="697255C7" w:rsidR="00CB43FC" w:rsidRDefault="00CB43FC">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_Toc201151854 \h </w:instrText>
      </w:r>
      <w:r>
        <w:fldChar w:fldCharType="separate"/>
      </w:r>
      <w:r>
        <w:t>106</w:t>
      </w:r>
      <w:r>
        <w:fldChar w:fldCharType="end"/>
      </w:r>
    </w:p>
    <w:p w14:paraId="1956DA96" w14:textId="79F577AF" w:rsidR="00CB43FC" w:rsidRDefault="00CB43FC">
      <w:pPr>
        <w:pStyle w:val="TOC5"/>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t>Procedure for Group Member Discovery with Model A</w:t>
      </w:r>
      <w:r>
        <w:tab/>
      </w:r>
      <w:r>
        <w:fldChar w:fldCharType="begin" w:fldLock="1"/>
      </w:r>
      <w:r>
        <w:instrText xml:space="preserve"> PAGEREF _Toc201151855 \h </w:instrText>
      </w:r>
      <w:r>
        <w:fldChar w:fldCharType="separate"/>
      </w:r>
      <w:r>
        <w:t>107</w:t>
      </w:r>
      <w:r>
        <w:fldChar w:fldCharType="end"/>
      </w:r>
    </w:p>
    <w:p w14:paraId="340C5AE0" w14:textId="59EB607B" w:rsidR="00CB43FC" w:rsidRDefault="00CB43FC">
      <w:pPr>
        <w:pStyle w:val="TOC5"/>
        <w:rPr>
          <w:rFonts w:asciiTheme="minorHAnsi" w:eastAsiaTheme="minorEastAsia" w:hAnsiTheme="minorHAnsi" w:cstheme="minorBidi"/>
          <w:kern w:val="2"/>
          <w:sz w:val="24"/>
          <w:szCs w:val="24"/>
          <w14:ligatures w14:val="standardContextual"/>
        </w:rPr>
      </w:pPr>
      <w:r>
        <w:t>6.3.2.2.3</w:t>
      </w:r>
      <w:r>
        <w:rPr>
          <w:rFonts w:asciiTheme="minorHAnsi" w:eastAsiaTheme="minorEastAsia" w:hAnsiTheme="minorHAnsi" w:cstheme="minorBidi"/>
          <w:kern w:val="2"/>
          <w:sz w:val="24"/>
          <w:szCs w:val="24"/>
          <w14:ligatures w14:val="standardContextual"/>
        </w:rPr>
        <w:tab/>
      </w:r>
      <w:r>
        <w:t>Procedure for Group Member Discovery with Model B</w:t>
      </w:r>
      <w:r>
        <w:tab/>
      </w:r>
      <w:r>
        <w:fldChar w:fldCharType="begin" w:fldLock="1"/>
      </w:r>
      <w:r>
        <w:instrText xml:space="preserve"> PAGEREF _Toc201151856 \h </w:instrText>
      </w:r>
      <w:r>
        <w:fldChar w:fldCharType="separate"/>
      </w:r>
      <w:r>
        <w:t>107</w:t>
      </w:r>
      <w:r>
        <w:fldChar w:fldCharType="end"/>
      </w:r>
    </w:p>
    <w:p w14:paraId="5907078F" w14:textId="752B818F" w:rsidR="00CB43FC" w:rsidRDefault="00CB43FC">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rPr>
          <w:lang w:eastAsia="zh-CN"/>
        </w:rPr>
        <w:t xml:space="preserve">5G ProSe </w:t>
      </w:r>
      <w:r>
        <w:t>UE-to-Network Relay Discovery</w:t>
      </w:r>
      <w:r>
        <w:tab/>
      </w:r>
      <w:r>
        <w:fldChar w:fldCharType="begin" w:fldLock="1"/>
      </w:r>
      <w:r>
        <w:instrText xml:space="preserve"> PAGEREF _Toc201151857 \h </w:instrText>
      </w:r>
      <w:r>
        <w:fldChar w:fldCharType="separate"/>
      </w:r>
      <w:r>
        <w:t>108</w:t>
      </w:r>
      <w:r>
        <w:fldChar w:fldCharType="end"/>
      </w:r>
    </w:p>
    <w:p w14:paraId="7DB9DE06" w14:textId="6BF47786" w:rsidR="00CB43FC" w:rsidRDefault="00CB43FC">
      <w:pPr>
        <w:pStyle w:val="TOC5"/>
        <w:rPr>
          <w:rFonts w:asciiTheme="minorHAnsi" w:eastAsiaTheme="minorEastAsia" w:hAnsiTheme="minorHAnsi" w:cstheme="minorBidi"/>
          <w:kern w:val="2"/>
          <w:sz w:val="24"/>
          <w:szCs w:val="24"/>
          <w14:ligatures w14:val="standardContextual"/>
        </w:rPr>
      </w:pPr>
      <w:r>
        <w:rPr>
          <w:lang w:eastAsia="zh-CN"/>
        </w:rPr>
        <w:t>6.3.2.3.1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_Toc201151858 \h </w:instrText>
      </w:r>
      <w:r>
        <w:fldChar w:fldCharType="separate"/>
      </w:r>
      <w:r>
        <w:t>108</w:t>
      </w:r>
      <w:r>
        <w:fldChar w:fldCharType="end"/>
      </w:r>
    </w:p>
    <w:p w14:paraId="5E878DA7" w14:textId="1FFE9D71" w:rsidR="00CB43FC" w:rsidRDefault="00CB43FC">
      <w:pPr>
        <w:pStyle w:val="TOC5"/>
        <w:rPr>
          <w:rFonts w:asciiTheme="minorHAnsi" w:eastAsiaTheme="minorEastAsia" w:hAnsiTheme="minorHAnsi" w:cstheme="minorBidi"/>
          <w:kern w:val="2"/>
          <w:sz w:val="24"/>
          <w:szCs w:val="24"/>
          <w14:ligatures w14:val="standardContextual"/>
        </w:rPr>
      </w:pPr>
      <w:r>
        <w:rPr>
          <w:lang w:eastAsia="zh-CN"/>
        </w:rPr>
        <w:t>6.3.2.3.2</w:t>
      </w:r>
      <w:r>
        <w:rPr>
          <w:rFonts w:asciiTheme="minorHAnsi" w:eastAsiaTheme="minorEastAsia" w:hAnsiTheme="minorHAnsi" w:cstheme="minorBidi"/>
          <w:kern w:val="2"/>
          <w:sz w:val="24"/>
          <w:szCs w:val="24"/>
          <w14:ligatures w14:val="standardContextual"/>
        </w:rPr>
        <w:tab/>
      </w:r>
      <w:r>
        <w:rPr>
          <w:lang w:eastAsia="zh-CN"/>
        </w:rPr>
        <w:t>Procedure for 5G ProSe UE-to-Network Relay Discovery with Model A</w:t>
      </w:r>
      <w:r>
        <w:tab/>
      </w:r>
      <w:r>
        <w:fldChar w:fldCharType="begin" w:fldLock="1"/>
      </w:r>
      <w:r>
        <w:instrText xml:space="preserve"> PAGEREF _Toc201151859 \h </w:instrText>
      </w:r>
      <w:r>
        <w:fldChar w:fldCharType="separate"/>
      </w:r>
      <w:r>
        <w:t>108</w:t>
      </w:r>
      <w:r>
        <w:fldChar w:fldCharType="end"/>
      </w:r>
    </w:p>
    <w:p w14:paraId="11523B14" w14:textId="6582E71A" w:rsidR="00CB43FC" w:rsidRDefault="00CB43FC">
      <w:pPr>
        <w:pStyle w:val="TOC5"/>
        <w:rPr>
          <w:rFonts w:asciiTheme="minorHAnsi" w:eastAsiaTheme="minorEastAsia" w:hAnsiTheme="minorHAnsi" w:cstheme="minorBidi"/>
          <w:kern w:val="2"/>
          <w:sz w:val="24"/>
          <w:szCs w:val="24"/>
          <w14:ligatures w14:val="standardContextual"/>
        </w:rPr>
      </w:pPr>
      <w:r>
        <w:rPr>
          <w:lang w:eastAsia="zh-CN"/>
        </w:rPr>
        <w:t>6.3.2.3.3</w:t>
      </w:r>
      <w:r>
        <w:rPr>
          <w:rFonts w:asciiTheme="minorHAnsi" w:eastAsiaTheme="minorEastAsia" w:hAnsiTheme="minorHAnsi" w:cstheme="minorBidi"/>
          <w:kern w:val="2"/>
          <w:sz w:val="24"/>
          <w:szCs w:val="24"/>
          <w14:ligatures w14:val="standardContextual"/>
        </w:rPr>
        <w:tab/>
      </w:r>
      <w:r>
        <w:rPr>
          <w:lang w:eastAsia="zh-CN"/>
        </w:rPr>
        <w:t>Procedure for 5G ProSe UE-to-Network Relay Discovery with Model B</w:t>
      </w:r>
      <w:r>
        <w:tab/>
      </w:r>
      <w:r>
        <w:fldChar w:fldCharType="begin" w:fldLock="1"/>
      </w:r>
      <w:r>
        <w:instrText xml:space="preserve"> PAGEREF _Toc201151860 \h </w:instrText>
      </w:r>
      <w:r>
        <w:fldChar w:fldCharType="separate"/>
      </w:r>
      <w:r>
        <w:t>109</w:t>
      </w:r>
      <w:r>
        <w:fldChar w:fldCharType="end"/>
      </w:r>
    </w:p>
    <w:p w14:paraId="1AB127F7" w14:textId="12EDBB40" w:rsidR="00CB43FC" w:rsidRDefault="00CB43FC">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5G ProSe UE-to-UE Relay Discovery</w:t>
      </w:r>
      <w:r>
        <w:tab/>
      </w:r>
      <w:r>
        <w:fldChar w:fldCharType="begin" w:fldLock="1"/>
      </w:r>
      <w:r>
        <w:instrText xml:space="preserve"> PAGEREF _Toc201151861 \h </w:instrText>
      </w:r>
      <w:r>
        <w:fldChar w:fldCharType="separate"/>
      </w:r>
      <w:r>
        <w:t>110</w:t>
      </w:r>
      <w:r>
        <w:fldChar w:fldCharType="end"/>
      </w:r>
    </w:p>
    <w:p w14:paraId="1956DCF7" w14:textId="7CE87318" w:rsidR="00CB43FC" w:rsidRDefault="00CB43FC">
      <w:pPr>
        <w:pStyle w:val="TOC5"/>
        <w:rPr>
          <w:rFonts w:asciiTheme="minorHAnsi" w:eastAsiaTheme="minorEastAsia" w:hAnsiTheme="minorHAnsi" w:cstheme="minorBidi"/>
          <w:kern w:val="2"/>
          <w:sz w:val="24"/>
          <w:szCs w:val="24"/>
          <w14:ligatures w14:val="standardContextual"/>
        </w:rPr>
      </w:pPr>
      <w:r>
        <w:lastRenderedPageBreak/>
        <w:t>6.3.2.4.1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_Toc201151862 \h </w:instrText>
      </w:r>
      <w:r>
        <w:fldChar w:fldCharType="separate"/>
      </w:r>
      <w:r>
        <w:t>110</w:t>
      </w:r>
      <w:r>
        <w:fldChar w:fldCharType="end"/>
      </w:r>
    </w:p>
    <w:p w14:paraId="3467A5FB" w14:textId="3AE50A22" w:rsidR="00CB43FC" w:rsidRDefault="00CB43FC">
      <w:pPr>
        <w:pStyle w:val="TOC5"/>
        <w:rPr>
          <w:rFonts w:asciiTheme="minorHAnsi" w:eastAsiaTheme="minorEastAsia" w:hAnsiTheme="minorHAnsi" w:cstheme="minorBidi"/>
          <w:kern w:val="2"/>
          <w:sz w:val="24"/>
          <w:szCs w:val="24"/>
          <w14:ligatures w14:val="standardContextual"/>
        </w:rPr>
      </w:pPr>
      <w:r>
        <w:t>6.3.2.4.2</w:t>
      </w:r>
      <w:r>
        <w:rPr>
          <w:rFonts w:asciiTheme="minorHAnsi" w:eastAsiaTheme="minorEastAsia" w:hAnsiTheme="minorHAnsi" w:cstheme="minorBidi"/>
          <w:kern w:val="2"/>
          <w:sz w:val="24"/>
          <w:szCs w:val="24"/>
          <w14:ligatures w14:val="standardContextual"/>
        </w:rPr>
        <w:tab/>
      </w:r>
      <w:r>
        <w:t>Procedure for 5G ProSe UE-to-UE Relay Discovery with Model A</w:t>
      </w:r>
      <w:r>
        <w:tab/>
      </w:r>
      <w:r>
        <w:fldChar w:fldCharType="begin" w:fldLock="1"/>
      </w:r>
      <w:r>
        <w:instrText xml:space="preserve"> PAGEREF _Toc201151863 \h </w:instrText>
      </w:r>
      <w:r>
        <w:fldChar w:fldCharType="separate"/>
      </w:r>
      <w:r>
        <w:t>110</w:t>
      </w:r>
      <w:r>
        <w:fldChar w:fldCharType="end"/>
      </w:r>
    </w:p>
    <w:p w14:paraId="07575525" w14:textId="79B3EBA8" w:rsidR="00CB43FC" w:rsidRDefault="00CB43FC">
      <w:pPr>
        <w:pStyle w:val="TOC5"/>
        <w:rPr>
          <w:rFonts w:asciiTheme="minorHAnsi" w:eastAsiaTheme="minorEastAsia" w:hAnsiTheme="minorHAnsi" w:cstheme="minorBidi"/>
          <w:kern w:val="2"/>
          <w:sz w:val="24"/>
          <w:szCs w:val="24"/>
          <w14:ligatures w14:val="standardContextual"/>
        </w:rPr>
      </w:pPr>
      <w:r>
        <w:t>6.3.2.4.3</w:t>
      </w:r>
      <w:r>
        <w:rPr>
          <w:rFonts w:asciiTheme="minorHAnsi" w:eastAsiaTheme="minorEastAsia" w:hAnsiTheme="minorHAnsi" w:cstheme="minorBidi"/>
          <w:kern w:val="2"/>
          <w:sz w:val="24"/>
          <w:szCs w:val="24"/>
          <w14:ligatures w14:val="standardContextual"/>
        </w:rPr>
        <w:tab/>
      </w:r>
      <w:r>
        <w:t>Procedure for 5G ProSe UE-to-UE Relay Discovery with Model B</w:t>
      </w:r>
      <w:r>
        <w:tab/>
      </w:r>
      <w:r>
        <w:fldChar w:fldCharType="begin" w:fldLock="1"/>
      </w:r>
      <w:r>
        <w:instrText xml:space="preserve"> PAGEREF _Toc201151864 \h </w:instrText>
      </w:r>
      <w:r>
        <w:fldChar w:fldCharType="separate"/>
      </w:r>
      <w:r>
        <w:t>111</w:t>
      </w:r>
      <w:r>
        <w:fldChar w:fldCharType="end"/>
      </w:r>
    </w:p>
    <w:p w14:paraId="3C6A2071" w14:textId="64DABAF0" w:rsidR="00CB43FC" w:rsidRDefault="00CB43FC">
      <w:pPr>
        <w:pStyle w:val="TOC5"/>
        <w:rPr>
          <w:rFonts w:asciiTheme="minorHAnsi" w:eastAsiaTheme="minorEastAsia" w:hAnsiTheme="minorHAnsi" w:cstheme="minorBidi"/>
          <w:kern w:val="2"/>
          <w:sz w:val="24"/>
          <w:szCs w:val="24"/>
          <w14:ligatures w14:val="standardContextual"/>
        </w:rPr>
      </w:pPr>
      <w:r>
        <w:t>6.3.2.4.4</w:t>
      </w:r>
      <w:r>
        <w:rPr>
          <w:rFonts w:asciiTheme="minorHAnsi" w:eastAsiaTheme="minorEastAsia" w:hAnsiTheme="minorHAnsi" w:cstheme="minorBidi"/>
          <w:kern w:val="2"/>
          <w:sz w:val="24"/>
          <w:szCs w:val="24"/>
          <w14:ligatures w14:val="standardContextual"/>
        </w:rPr>
        <w:tab/>
      </w:r>
      <w:r>
        <w:t>Candidate 5G ProSe UE-to-UE Relay Discovery</w:t>
      </w:r>
      <w:r>
        <w:tab/>
      </w:r>
      <w:r>
        <w:fldChar w:fldCharType="begin" w:fldLock="1"/>
      </w:r>
      <w:r>
        <w:instrText xml:space="preserve"> PAGEREF _Toc201151865 \h </w:instrText>
      </w:r>
      <w:r>
        <w:fldChar w:fldCharType="separate"/>
      </w:r>
      <w:r>
        <w:t>112</w:t>
      </w:r>
      <w:r>
        <w:fldChar w:fldCharType="end"/>
      </w:r>
    </w:p>
    <w:p w14:paraId="4E6B6B23" w14:textId="3C8E3E1A" w:rsidR="00CB43FC" w:rsidRDefault="00CB43FC">
      <w:pPr>
        <w:pStyle w:val="TOC5"/>
        <w:rPr>
          <w:rFonts w:asciiTheme="minorHAnsi" w:eastAsiaTheme="minorEastAsia" w:hAnsiTheme="minorHAnsi" w:cstheme="minorBidi"/>
          <w:kern w:val="2"/>
          <w:sz w:val="24"/>
          <w:szCs w:val="24"/>
          <w14:ligatures w14:val="standardContextual"/>
        </w:rPr>
      </w:pPr>
      <w:r>
        <w:t>6.3.2.4.5</w:t>
      </w:r>
      <w:r>
        <w:rPr>
          <w:rFonts w:asciiTheme="minorHAnsi" w:eastAsiaTheme="minorEastAsia" w:hAnsiTheme="minorHAnsi" w:cstheme="minorBidi"/>
          <w:kern w:val="2"/>
          <w:sz w:val="24"/>
          <w:szCs w:val="24"/>
          <w14:ligatures w14:val="standardContextual"/>
        </w:rPr>
        <w:tab/>
      </w:r>
      <w:r>
        <w:t>Acquiring Direct discovery set by model A discovery</w:t>
      </w:r>
      <w:r>
        <w:tab/>
      </w:r>
      <w:r>
        <w:fldChar w:fldCharType="begin" w:fldLock="1"/>
      </w:r>
      <w:r>
        <w:instrText xml:space="preserve"> PAGEREF _Toc201151866 \h </w:instrText>
      </w:r>
      <w:r>
        <w:fldChar w:fldCharType="separate"/>
      </w:r>
      <w:r>
        <w:t>112</w:t>
      </w:r>
      <w:r>
        <w:fldChar w:fldCharType="end"/>
      </w:r>
    </w:p>
    <w:p w14:paraId="09FA00A0" w14:textId="6B1C3FBD" w:rsidR="00CB43FC" w:rsidRDefault="00CB43FC">
      <w:pPr>
        <w:pStyle w:val="TOC4"/>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5G ProSe Multi-hop UE-to-Network Relay Discovery</w:t>
      </w:r>
      <w:r>
        <w:tab/>
      </w:r>
      <w:r>
        <w:fldChar w:fldCharType="begin" w:fldLock="1"/>
      </w:r>
      <w:r>
        <w:instrText xml:space="preserve"> PAGEREF _Toc201151867 \h </w:instrText>
      </w:r>
      <w:r>
        <w:fldChar w:fldCharType="separate"/>
      </w:r>
      <w:r>
        <w:t>112</w:t>
      </w:r>
      <w:r>
        <w:fldChar w:fldCharType="end"/>
      </w:r>
    </w:p>
    <w:p w14:paraId="56F6A49C" w14:textId="26CD00F0" w:rsidR="00CB43FC" w:rsidRDefault="00CB43FC">
      <w:pPr>
        <w:pStyle w:val="TOC5"/>
        <w:rPr>
          <w:rFonts w:asciiTheme="minorHAnsi" w:eastAsiaTheme="minorEastAsia" w:hAnsiTheme="minorHAnsi" w:cstheme="minorBidi"/>
          <w:kern w:val="2"/>
          <w:sz w:val="24"/>
          <w:szCs w:val="24"/>
          <w14:ligatures w14:val="standardContextual"/>
        </w:rPr>
      </w:pPr>
      <w:r>
        <w:t>6.3.2.5.1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_Toc201151868 \h </w:instrText>
      </w:r>
      <w:r>
        <w:fldChar w:fldCharType="separate"/>
      </w:r>
      <w:r>
        <w:t>112</w:t>
      </w:r>
      <w:r>
        <w:fldChar w:fldCharType="end"/>
      </w:r>
    </w:p>
    <w:p w14:paraId="4F15CE23" w14:textId="40A7BCC7" w:rsidR="00CB43FC" w:rsidRDefault="00CB43FC">
      <w:pPr>
        <w:pStyle w:val="TOC5"/>
        <w:rPr>
          <w:rFonts w:asciiTheme="minorHAnsi" w:eastAsiaTheme="minorEastAsia" w:hAnsiTheme="minorHAnsi" w:cstheme="minorBidi"/>
          <w:kern w:val="2"/>
          <w:sz w:val="24"/>
          <w:szCs w:val="24"/>
          <w14:ligatures w14:val="standardContextual"/>
        </w:rPr>
      </w:pPr>
      <w:r>
        <w:t>6.3.2.5.2</w:t>
      </w:r>
      <w:r>
        <w:rPr>
          <w:rFonts w:asciiTheme="minorHAnsi" w:eastAsiaTheme="minorEastAsia" w:hAnsiTheme="minorHAnsi" w:cstheme="minorBidi"/>
          <w:kern w:val="2"/>
          <w:sz w:val="24"/>
          <w:szCs w:val="24"/>
          <w14:ligatures w14:val="standardContextual"/>
        </w:rPr>
        <w:tab/>
      </w:r>
      <w:r>
        <w:t>Procedure for 5G ProSe Multi-hop UE-to-Network Relay Discovery with Model A</w:t>
      </w:r>
      <w:r>
        <w:tab/>
      </w:r>
      <w:r>
        <w:fldChar w:fldCharType="begin" w:fldLock="1"/>
      </w:r>
      <w:r>
        <w:instrText xml:space="preserve"> PAGEREF _Toc201151869 \h </w:instrText>
      </w:r>
      <w:r>
        <w:fldChar w:fldCharType="separate"/>
      </w:r>
      <w:r>
        <w:t>113</w:t>
      </w:r>
      <w:r>
        <w:fldChar w:fldCharType="end"/>
      </w:r>
    </w:p>
    <w:p w14:paraId="1291E9E9" w14:textId="5E0BDC9E" w:rsidR="00CB43FC" w:rsidRDefault="00CB43FC">
      <w:pPr>
        <w:pStyle w:val="TOC5"/>
        <w:rPr>
          <w:rFonts w:asciiTheme="minorHAnsi" w:eastAsiaTheme="minorEastAsia" w:hAnsiTheme="minorHAnsi" w:cstheme="minorBidi"/>
          <w:kern w:val="2"/>
          <w:sz w:val="24"/>
          <w:szCs w:val="24"/>
          <w14:ligatures w14:val="standardContextual"/>
        </w:rPr>
      </w:pPr>
      <w:r>
        <w:t>6.3.2.5.3</w:t>
      </w:r>
      <w:r>
        <w:rPr>
          <w:rFonts w:asciiTheme="minorHAnsi" w:eastAsiaTheme="minorEastAsia" w:hAnsiTheme="minorHAnsi" w:cstheme="minorBidi"/>
          <w:kern w:val="2"/>
          <w:sz w:val="24"/>
          <w:szCs w:val="24"/>
          <w14:ligatures w14:val="standardContextual"/>
        </w:rPr>
        <w:tab/>
      </w:r>
      <w:r>
        <w:t>Procedure for Multi-hop 5G ProSe UE-to-Network Relay Discovery with Model B</w:t>
      </w:r>
      <w:r>
        <w:tab/>
      </w:r>
      <w:r>
        <w:fldChar w:fldCharType="begin" w:fldLock="1"/>
      </w:r>
      <w:r>
        <w:instrText xml:space="preserve"> PAGEREF _Toc201151870 \h </w:instrText>
      </w:r>
      <w:r>
        <w:fldChar w:fldCharType="separate"/>
      </w:r>
      <w:r>
        <w:t>115</w:t>
      </w:r>
      <w:r>
        <w:fldChar w:fldCharType="end"/>
      </w:r>
    </w:p>
    <w:p w14:paraId="02C75748" w14:textId="51F4B27A" w:rsidR="00CB43FC" w:rsidRDefault="00CB43FC">
      <w:pPr>
        <w:pStyle w:val="TOC5"/>
        <w:rPr>
          <w:rFonts w:asciiTheme="minorHAnsi" w:eastAsiaTheme="minorEastAsia" w:hAnsiTheme="minorHAnsi" w:cstheme="minorBidi"/>
          <w:kern w:val="2"/>
          <w:sz w:val="24"/>
          <w:szCs w:val="24"/>
          <w14:ligatures w14:val="standardContextual"/>
        </w:rPr>
      </w:pPr>
      <w:r>
        <w:t>6.3.2.5.4</w:t>
      </w:r>
      <w:r>
        <w:rPr>
          <w:rFonts w:asciiTheme="minorHAnsi" w:eastAsiaTheme="minorEastAsia" w:hAnsiTheme="minorHAnsi" w:cstheme="minorBidi"/>
          <w:kern w:val="2"/>
          <w:sz w:val="24"/>
          <w:szCs w:val="24"/>
          <w14:ligatures w14:val="standardContextual"/>
        </w:rPr>
        <w:tab/>
      </w:r>
      <w:r>
        <w:t>Additional parameters announcement procedure over 5G ProSe Multi-hop UE-to-Network Relay</w:t>
      </w:r>
      <w:r>
        <w:tab/>
      </w:r>
      <w:r>
        <w:fldChar w:fldCharType="begin" w:fldLock="1"/>
      </w:r>
      <w:r>
        <w:instrText xml:space="preserve"> PAGEREF _Toc201151871 \h </w:instrText>
      </w:r>
      <w:r>
        <w:fldChar w:fldCharType="separate"/>
      </w:r>
      <w:r>
        <w:t>116</w:t>
      </w:r>
      <w:r>
        <w:fldChar w:fldCharType="end"/>
      </w:r>
    </w:p>
    <w:p w14:paraId="346C0B25" w14:textId="7B616189" w:rsidR="00CB43FC" w:rsidRDefault="00CB43FC">
      <w:pPr>
        <w:pStyle w:val="TOC4"/>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5G ProSe Multi-hop UE-to-UE Relay Discovery</w:t>
      </w:r>
      <w:r>
        <w:tab/>
      </w:r>
      <w:r>
        <w:fldChar w:fldCharType="begin" w:fldLock="1"/>
      </w:r>
      <w:r>
        <w:instrText xml:space="preserve"> PAGEREF _Toc201151872 \h </w:instrText>
      </w:r>
      <w:r>
        <w:fldChar w:fldCharType="separate"/>
      </w:r>
      <w:r>
        <w:t>118</w:t>
      </w:r>
      <w:r>
        <w:fldChar w:fldCharType="end"/>
      </w:r>
    </w:p>
    <w:p w14:paraId="2FF467CE" w14:textId="51D63568" w:rsidR="00CB43FC" w:rsidRDefault="00CB43FC">
      <w:pPr>
        <w:pStyle w:val="TOC5"/>
        <w:rPr>
          <w:rFonts w:asciiTheme="minorHAnsi" w:eastAsiaTheme="minorEastAsia" w:hAnsiTheme="minorHAnsi" w:cstheme="minorBidi"/>
          <w:kern w:val="2"/>
          <w:sz w:val="24"/>
          <w:szCs w:val="24"/>
          <w14:ligatures w14:val="standardContextual"/>
        </w:rPr>
      </w:pPr>
      <w:r>
        <w:t>6.3.2.6.1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_Toc201151873 \h </w:instrText>
      </w:r>
      <w:r>
        <w:fldChar w:fldCharType="separate"/>
      </w:r>
      <w:r>
        <w:t>118</w:t>
      </w:r>
      <w:r>
        <w:fldChar w:fldCharType="end"/>
      </w:r>
    </w:p>
    <w:p w14:paraId="4E3F20C1" w14:textId="066D752F" w:rsidR="00CB43FC" w:rsidRDefault="00CB43FC">
      <w:pPr>
        <w:pStyle w:val="TOC5"/>
        <w:rPr>
          <w:rFonts w:asciiTheme="minorHAnsi" w:eastAsiaTheme="minorEastAsia" w:hAnsiTheme="minorHAnsi" w:cstheme="minorBidi"/>
          <w:kern w:val="2"/>
          <w:sz w:val="24"/>
          <w:szCs w:val="24"/>
          <w14:ligatures w14:val="standardContextual"/>
        </w:rPr>
      </w:pPr>
      <w:r>
        <w:t>6.3.2.6.2</w:t>
      </w:r>
      <w:r>
        <w:rPr>
          <w:rFonts w:asciiTheme="minorHAnsi" w:eastAsiaTheme="minorEastAsia" w:hAnsiTheme="minorHAnsi" w:cstheme="minorBidi"/>
          <w:kern w:val="2"/>
          <w:sz w:val="24"/>
          <w:szCs w:val="24"/>
          <w14:ligatures w14:val="standardContextual"/>
        </w:rPr>
        <w:tab/>
      </w:r>
      <w:r>
        <w:t>Procedure for 5G ProSe Multi-hop UE-to-UE Relay discovery of IP PDU type</w:t>
      </w:r>
      <w:r>
        <w:tab/>
      </w:r>
      <w:r>
        <w:fldChar w:fldCharType="begin" w:fldLock="1"/>
      </w:r>
      <w:r>
        <w:instrText xml:space="preserve"> PAGEREF _Toc201151874 \h </w:instrText>
      </w:r>
      <w:r>
        <w:fldChar w:fldCharType="separate"/>
      </w:r>
      <w:r>
        <w:t>118</w:t>
      </w:r>
      <w:r>
        <w:fldChar w:fldCharType="end"/>
      </w:r>
    </w:p>
    <w:p w14:paraId="66D85A90" w14:textId="6A2B70DE" w:rsidR="00CB43FC" w:rsidRDefault="00CB43FC">
      <w:pPr>
        <w:pStyle w:val="TOC5"/>
        <w:rPr>
          <w:rFonts w:asciiTheme="minorHAnsi" w:eastAsiaTheme="minorEastAsia" w:hAnsiTheme="minorHAnsi" w:cstheme="minorBidi"/>
          <w:kern w:val="2"/>
          <w:sz w:val="24"/>
          <w:szCs w:val="24"/>
          <w14:ligatures w14:val="standardContextual"/>
        </w:rPr>
      </w:pPr>
      <w:r>
        <w:t>6.3.2.6.3</w:t>
      </w:r>
      <w:r>
        <w:rPr>
          <w:rFonts w:asciiTheme="minorHAnsi" w:eastAsiaTheme="minorEastAsia" w:hAnsiTheme="minorHAnsi" w:cstheme="minorBidi"/>
          <w:kern w:val="2"/>
          <w:sz w:val="24"/>
          <w:szCs w:val="24"/>
          <w14:ligatures w14:val="standardContextual"/>
        </w:rPr>
        <w:tab/>
      </w:r>
      <w:r>
        <w:t>Procedure for 5G ProSe Multi-hop UE-to-UE Relay discovery of non-IP PDU type</w:t>
      </w:r>
      <w:r>
        <w:tab/>
      </w:r>
      <w:r>
        <w:fldChar w:fldCharType="begin" w:fldLock="1"/>
      </w:r>
      <w:r>
        <w:instrText xml:space="preserve"> PAGEREF _Toc201151875 \h </w:instrText>
      </w:r>
      <w:r>
        <w:fldChar w:fldCharType="separate"/>
      </w:r>
      <w:r>
        <w:t>120</w:t>
      </w:r>
      <w:r>
        <w:fldChar w:fldCharType="end"/>
      </w:r>
    </w:p>
    <w:p w14:paraId="151726F9" w14:textId="5B13AB77" w:rsidR="00CB43FC" w:rsidRDefault="00CB43F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5G ProSe Direct Communication</w:t>
      </w:r>
      <w:r>
        <w:tab/>
      </w:r>
      <w:r>
        <w:fldChar w:fldCharType="begin" w:fldLock="1"/>
      </w:r>
      <w:r>
        <w:instrText xml:space="preserve"> PAGEREF _Toc201151876 \h </w:instrText>
      </w:r>
      <w:r>
        <w:fldChar w:fldCharType="separate"/>
      </w:r>
      <w:r>
        <w:t>123</w:t>
      </w:r>
      <w:r>
        <w:fldChar w:fldCharType="end"/>
      </w:r>
    </w:p>
    <w:p w14:paraId="343EDE12" w14:textId="12E0812A" w:rsidR="00CB43FC" w:rsidRDefault="00CB43FC">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rPr>
          <w:lang w:eastAsia="zh-CN"/>
        </w:rPr>
        <w:t>Broadcast mode 5G ProSe Direct Communication</w:t>
      </w:r>
      <w:r>
        <w:tab/>
      </w:r>
      <w:r>
        <w:fldChar w:fldCharType="begin" w:fldLock="1"/>
      </w:r>
      <w:r>
        <w:instrText xml:space="preserve"> PAGEREF _Toc201151877 \h </w:instrText>
      </w:r>
      <w:r>
        <w:fldChar w:fldCharType="separate"/>
      </w:r>
      <w:r>
        <w:t>123</w:t>
      </w:r>
      <w:r>
        <w:fldChar w:fldCharType="end"/>
      </w:r>
    </w:p>
    <w:p w14:paraId="6ADA3A8B" w14:textId="309BC127" w:rsidR="00CB43FC" w:rsidRDefault="00CB43FC">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rPr>
          <w:lang w:eastAsia="zh-CN"/>
        </w:rPr>
        <w:t>Groupcast mode 5G ProSe Direct Communication</w:t>
      </w:r>
      <w:r>
        <w:tab/>
      </w:r>
      <w:r>
        <w:fldChar w:fldCharType="begin" w:fldLock="1"/>
      </w:r>
      <w:r>
        <w:instrText xml:space="preserve"> PAGEREF _Toc201151878 \h </w:instrText>
      </w:r>
      <w:r>
        <w:fldChar w:fldCharType="separate"/>
      </w:r>
      <w:r>
        <w:t>124</w:t>
      </w:r>
      <w:r>
        <w:fldChar w:fldCharType="end"/>
      </w:r>
    </w:p>
    <w:p w14:paraId="5104D6D0" w14:textId="53F682AC" w:rsidR="00CB43FC" w:rsidRDefault="00CB43FC">
      <w:pPr>
        <w:pStyle w:val="TOC3"/>
        <w:rPr>
          <w:rFonts w:asciiTheme="minorHAnsi" w:eastAsiaTheme="minorEastAsia" w:hAnsiTheme="minorHAnsi" w:cstheme="minorBidi"/>
          <w:kern w:val="2"/>
          <w:sz w:val="24"/>
          <w:szCs w:val="24"/>
          <w14:ligatures w14:val="standardContextual"/>
        </w:rPr>
      </w:pPr>
      <w:r w:rsidRPr="00FF06C4">
        <w:rPr>
          <w:lang w:val="fr-FR"/>
        </w:rPr>
        <w:t>6.4.3</w:t>
      </w:r>
      <w:r>
        <w:rPr>
          <w:rFonts w:asciiTheme="minorHAnsi" w:eastAsiaTheme="minorEastAsia" w:hAnsiTheme="minorHAnsi" w:cstheme="minorBidi"/>
          <w:kern w:val="2"/>
          <w:sz w:val="24"/>
          <w:szCs w:val="24"/>
          <w14:ligatures w14:val="standardContextual"/>
        </w:rPr>
        <w:tab/>
      </w:r>
      <w:r w:rsidRPr="00FF06C4">
        <w:rPr>
          <w:lang w:val="fr-FR"/>
        </w:rPr>
        <w:t>Unicast mode 5G ProSe Direct Communication</w:t>
      </w:r>
      <w:r>
        <w:tab/>
      </w:r>
      <w:r>
        <w:fldChar w:fldCharType="begin" w:fldLock="1"/>
      </w:r>
      <w:r>
        <w:instrText xml:space="preserve"> PAGEREF _Toc201151879 \h </w:instrText>
      </w:r>
      <w:r>
        <w:fldChar w:fldCharType="separate"/>
      </w:r>
      <w:r>
        <w:t>126</w:t>
      </w:r>
      <w:r>
        <w:fldChar w:fldCharType="end"/>
      </w:r>
    </w:p>
    <w:p w14:paraId="41B1CE31" w14:textId="0070722E"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6.4.3.1</w:t>
      </w:r>
      <w:r>
        <w:rPr>
          <w:rFonts w:asciiTheme="minorHAnsi" w:eastAsiaTheme="minorEastAsia" w:hAnsiTheme="minorHAnsi" w:cstheme="minorBidi"/>
          <w:kern w:val="2"/>
          <w:sz w:val="24"/>
          <w:szCs w:val="24"/>
          <w14:ligatures w14:val="standardContextual"/>
        </w:rPr>
        <w:tab/>
      </w:r>
      <w:r>
        <w:t>Layer-2 link establishment over PC5 reference point</w:t>
      </w:r>
      <w:r>
        <w:tab/>
      </w:r>
      <w:r>
        <w:fldChar w:fldCharType="begin" w:fldLock="1"/>
      </w:r>
      <w:r>
        <w:instrText xml:space="preserve"> PAGEREF _Toc201151880 \h </w:instrText>
      </w:r>
      <w:r>
        <w:fldChar w:fldCharType="separate"/>
      </w:r>
      <w:r>
        <w:t>126</w:t>
      </w:r>
      <w:r>
        <w:fldChar w:fldCharType="end"/>
      </w:r>
    </w:p>
    <w:p w14:paraId="5D400577" w14:textId="196D12C3"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6.4.3.2</w:t>
      </w:r>
      <w:r>
        <w:rPr>
          <w:rFonts w:asciiTheme="minorHAnsi" w:eastAsiaTheme="minorEastAsia" w:hAnsiTheme="minorHAnsi" w:cstheme="minorBidi"/>
          <w:kern w:val="2"/>
          <w:sz w:val="24"/>
          <w:szCs w:val="24"/>
          <w14:ligatures w14:val="standardContextual"/>
        </w:rPr>
        <w:tab/>
      </w:r>
      <w:r>
        <w:t>Link identifier update for a unicast link</w:t>
      </w:r>
      <w:r>
        <w:tab/>
      </w:r>
      <w:r>
        <w:fldChar w:fldCharType="begin" w:fldLock="1"/>
      </w:r>
      <w:r>
        <w:instrText xml:space="preserve"> PAGEREF _Toc201151881 \h </w:instrText>
      </w:r>
      <w:r>
        <w:fldChar w:fldCharType="separate"/>
      </w:r>
      <w:r>
        <w:t>130</w:t>
      </w:r>
      <w:r>
        <w:fldChar w:fldCharType="end"/>
      </w:r>
    </w:p>
    <w:p w14:paraId="7C1E93FF" w14:textId="7405A4AD"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6.4.3.3</w:t>
      </w:r>
      <w:r>
        <w:rPr>
          <w:rFonts w:asciiTheme="minorHAnsi" w:eastAsiaTheme="minorEastAsia" w:hAnsiTheme="minorHAnsi" w:cstheme="minorBidi"/>
          <w:kern w:val="2"/>
          <w:sz w:val="24"/>
          <w:szCs w:val="24"/>
          <w14:ligatures w14:val="standardContextual"/>
        </w:rPr>
        <w:tab/>
      </w:r>
      <w:r>
        <w:t>Layer-2 link release over PC5 reference point</w:t>
      </w:r>
      <w:r>
        <w:tab/>
      </w:r>
      <w:r>
        <w:fldChar w:fldCharType="begin" w:fldLock="1"/>
      </w:r>
      <w:r>
        <w:instrText xml:space="preserve"> PAGEREF _Toc201151882 \h </w:instrText>
      </w:r>
      <w:r>
        <w:fldChar w:fldCharType="separate"/>
      </w:r>
      <w:r>
        <w:t>131</w:t>
      </w:r>
      <w:r>
        <w:fldChar w:fldCharType="end"/>
      </w:r>
    </w:p>
    <w:p w14:paraId="3C20A1D0" w14:textId="07CB6DEC"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6.4.3.4</w:t>
      </w:r>
      <w:r>
        <w:rPr>
          <w:rFonts w:asciiTheme="minorHAnsi" w:eastAsiaTheme="minorEastAsia" w:hAnsiTheme="minorHAnsi" w:cstheme="minorBidi"/>
          <w:kern w:val="2"/>
          <w:sz w:val="24"/>
          <w:szCs w:val="24"/>
          <w14:ligatures w14:val="standardContextual"/>
        </w:rPr>
        <w:tab/>
      </w:r>
      <w:r>
        <w:t>Layer-2 link modification for a unicast link</w:t>
      </w:r>
      <w:r>
        <w:tab/>
      </w:r>
      <w:r>
        <w:fldChar w:fldCharType="begin" w:fldLock="1"/>
      </w:r>
      <w:r>
        <w:instrText xml:space="preserve"> PAGEREF _Toc201151883 \h </w:instrText>
      </w:r>
      <w:r>
        <w:fldChar w:fldCharType="separate"/>
      </w:r>
      <w:r>
        <w:t>132</w:t>
      </w:r>
      <w:r>
        <w:fldChar w:fldCharType="end"/>
      </w:r>
    </w:p>
    <w:p w14:paraId="4AEC6BEC" w14:textId="75FD6314"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6.4.3.5</w:t>
      </w:r>
      <w:r>
        <w:rPr>
          <w:rFonts w:asciiTheme="minorHAnsi" w:eastAsiaTheme="minorEastAsia" w:hAnsiTheme="minorHAnsi" w:cstheme="minorBidi"/>
          <w:kern w:val="2"/>
          <w:sz w:val="24"/>
          <w:szCs w:val="24"/>
          <w14:ligatures w14:val="standardContextual"/>
        </w:rPr>
        <w:tab/>
      </w:r>
      <w:r>
        <w:rPr>
          <w:lang w:eastAsia="ko-KR"/>
        </w:rPr>
        <w:t>Layer-2 link maintenance over PC5 reference point</w:t>
      </w:r>
      <w:r>
        <w:tab/>
      </w:r>
      <w:r>
        <w:fldChar w:fldCharType="begin" w:fldLock="1"/>
      </w:r>
      <w:r>
        <w:instrText xml:space="preserve"> PAGEREF _Toc201151884 \h </w:instrText>
      </w:r>
      <w:r>
        <w:fldChar w:fldCharType="separate"/>
      </w:r>
      <w:r>
        <w:t>133</w:t>
      </w:r>
      <w:r>
        <w:fldChar w:fldCharType="end"/>
      </w:r>
    </w:p>
    <w:p w14:paraId="6AF521E3" w14:textId="5F7CF71A"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6.4.3.6</w:t>
      </w:r>
      <w:r>
        <w:rPr>
          <w:rFonts w:asciiTheme="minorHAnsi" w:eastAsiaTheme="minorEastAsia" w:hAnsiTheme="minorHAnsi" w:cstheme="minorBidi"/>
          <w:kern w:val="2"/>
          <w:sz w:val="24"/>
          <w:szCs w:val="24"/>
          <w14:ligatures w14:val="standardContextual"/>
        </w:rPr>
        <w:tab/>
      </w:r>
      <w:r>
        <w:t>Layer-2 link management over PC5 reference point for 5G ProSe UE-to-Network Relay</w:t>
      </w:r>
      <w:r>
        <w:tab/>
      </w:r>
      <w:r>
        <w:fldChar w:fldCharType="begin" w:fldLock="1"/>
      </w:r>
      <w:r>
        <w:instrText xml:space="preserve"> PAGEREF _Toc201151885 \h </w:instrText>
      </w:r>
      <w:r>
        <w:fldChar w:fldCharType="separate"/>
      </w:r>
      <w:r>
        <w:t>134</w:t>
      </w:r>
      <w:r>
        <w:fldChar w:fldCharType="end"/>
      </w:r>
    </w:p>
    <w:p w14:paraId="5921E38B" w14:textId="5A6C6E38" w:rsidR="00CB43FC" w:rsidRDefault="00CB43FC">
      <w:pPr>
        <w:pStyle w:val="TOC4"/>
        <w:rPr>
          <w:rFonts w:asciiTheme="minorHAnsi" w:eastAsiaTheme="minorEastAsia" w:hAnsiTheme="minorHAnsi" w:cstheme="minorBidi"/>
          <w:kern w:val="2"/>
          <w:sz w:val="24"/>
          <w:szCs w:val="24"/>
          <w14:ligatures w14:val="standardContextual"/>
        </w:rPr>
      </w:pPr>
      <w:r>
        <w:t>6.4.3.7</w:t>
      </w:r>
      <w:r>
        <w:rPr>
          <w:rFonts w:asciiTheme="minorHAnsi" w:eastAsiaTheme="minorEastAsia" w:hAnsiTheme="minorHAnsi" w:cstheme="minorBidi"/>
          <w:kern w:val="2"/>
          <w:sz w:val="24"/>
          <w:szCs w:val="24"/>
          <w14:ligatures w14:val="standardContextual"/>
        </w:rPr>
        <w:tab/>
      </w:r>
      <w:r>
        <w:t>Layer-2 link management over PC5 reference point for 5G ProSe UE-to-UE Relay</w:t>
      </w:r>
      <w:r>
        <w:tab/>
      </w:r>
      <w:r>
        <w:fldChar w:fldCharType="begin" w:fldLock="1"/>
      </w:r>
      <w:r>
        <w:instrText xml:space="preserve"> PAGEREF _Toc201151886 \h </w:instrText>
      </w:r>
      <w:r>
        <w:fldChar w:fldCharType="separate"/>
      </w:r>
      <w:r>
        <w:t>135</w:t>
      </w:r>
      <w:r>
        <w:fldChar w:fldCharType="end"/>
      </w:r>
    </w:p>
    <w:p w14:paraId="042342DC" w14:textId="5FBF2AC8" w:rsidR="00CB43FC" w:rsidRDefault="00CB43FC">
      <w:pPr>
        <w:pStyle w:val="TOC5"/>
        <w:rPr>
          <w:rFonts w:asciiTheme="minorHAnsi" w:eastAsiaTheme="minorEastAsia" w:hAnsiTheme="minorHAnsi" w:cstheme="minorBidi"/>
          <w:kern w:val="2"/>
          <w:sz w:val="24"/>
          <w:szCs w:val="24"/>
          <w14:ligatures w14:val="standardContextual"/>
        </w:rPr>
      </w:pPr>
      <w:r>
        <w:t>6.4.3.7.1</w:t>
      </w:r>
      <w:r>
        <w:rPr>
          <w:rFonts w:asciiTheme="minorHAnsi" w:eastAsiaTheme="minorEastAsia" w:hAnsiTheme="minorHAnsi" w:cstheme="minorBidi"/>
          <w:kern w:val="2"/>
          <w:sz w:val="24"/>
          <w:szCs w:val="24"/>
          <w14:ligatures w14:val="standardContextual"/>
        </w:rPr>
        <w:tab/>
      </w:r>
      <w:r>
        <w:t>Common part for Layer-2 link management over PC5 reference point for 5G ProSe UE-to-UE Relay</w:t>
      </w:r>
      <w:r>
        <w:tab/>
      </w:r>
      <w:r>
        <w:fldChar w:fldCharType="begin" w:fldLock="1"/>
      </w:r>
      <w:r>
        <w:instrText xml:space="preserve"> PAGEREF _Toc201151887 \h </w:instrText>
      </w:r>
      <w:r>
        <w:fldChar w:fldCharType="separate"/>
      </w:r>
      <w:r>
        <w:t>135</w:t>
      </w:r>
      <w:r>
        <w:fldChar w:fldCharType="end"/>
      </w:r>
    </w:p>
    <w:p w14:paraId="57C8B2F5" w14:textId="03BB3C8B" w:rsidR="00CB43FC" w:rsidRDefault="00CB43FC">
      <w:pPr>
        <w:pStyle w:val="TOC5"/>
        <w:rPr>
          <w:rFonts w:asciiTheme="minorHAnsi" w:eastAsiaTheme="minorEastAsia" w:hAnsiTheme="minorHAnsi" w:cstheme="minorBidi"/>
          <w:kern w:val="2"/>
          <w:sz w:val="24"/>
          <w:szCs w:val="24"/>
          <w14:ligatures w14:val="standardContextual"/>
        </w:rPr>
      </w:pPr>
      <w:r>
        <w:t>6.4.3.7.2</w:t>
      </w:r>
      <w:r>
        <w:rPr>
          <w:rFonts w:asciiTheme="minorHAnsi" w:eastAsiaTheme="minorEastAsia" w:hAnsiTheme="minorHAnsi" w:cstheme="minorBidi"/>
          <w:kern w:val="2"/>
          <w:sz w:val="24"/>
          <w:szCs w:val="24"/>
          <w14:ligatures w14:val="standardContextual"/>
        </w:rPr>
        <w:tab/>
      </w:r>
      <w:r>
        <w:t>Layer-2 link management over PC5 reference point for 5G ProSe Layer-2 UE-to-UE Relay</w:t>
      </w:r>
      <w:r>
        <w:tab/>
      </w:r>
      <w:r>
        <w:fldChar w:fldCharType="begin" w:fldLock="1"/>
      </w:r>
      <w:r>
        <w:instrText xml:space="preserve"> PAGEREF _Toc201151888 \h </w:instrText>
      </w:r>
      <w:r>
        <w:fldChar w:fldCharType="separate"/>
      </w:r>
      <w:r>
        <w:t>137</w:t>
      </w:r>
      <w:r>
        <w:fldChar w:fldCharType="end"/>
      </w:r>
    </w:p>
    <w:p w14:paraId="49865451" w14:textId="7F76F7E2" w:rsidR="00CB43FC" w:rsidRDefault="00CB43FC">
      <w:pPr>
        <w:pStyle w:val="TOC5"/>
        <w:rPr>
          <w:rFonts w:asciiTheme="minorHAnsi" w:eastAsiaTheme="minorEastAsia" w:hAnsiTheme="minorHAnsi" w:cstheme="minorBidi"/>
          <w:kern w:val="2"/>
          <w:sz w:val="24"/>
          <w:szCs w:val="24"/>
          <w14:ligatures w14:val="standardContextual"/>
        </w:rPr>
      </w:pPr>
      <w:r>
        <w:t>6.4.3.7.3</w:t>
      </w:r>
      <w:r>
        <w:rPr>
          <w:rFonts w:asciiTheme="minorHAnsi" w:eastAsiaTheme="minorEastAsia" w:hAnsiTheme="minorHAnsi" w:cstheme="minorBidi"/>
          <w:kern w:val="2"/>
          <w:sz w:val="24"/>
          <w:szCs w:val="24"/>
          <w14:ligatures w14:val="standardContextual"/>
        </w:rPr>
        <w:tab/>
      </w:r>
      <w:r>
        <w:t>Layer-2 link management over PC5 reference point for 5G ProSe Layer-3 UE-to-UE Relay</w:t>
      </w:r>
      <w:r>
        <w:tab/>
      </w:r>
      <w:r>
        <w:fldChar w:fldCharType="begin" w:fldLock="1"/>
      </w:r>
      <w:r>
        <w:instrText xml:space="preserve"> PAGEREF _Toc201151889 \h </w:instrText>
      </w:r>
      <w:r>
        <w:fldChar w:fldCharType="separate"/>
      </w:r>
      <w:r>
        <w:t>137</w:t>
      </w:r>
      <w:r>
        <w:fldChar w:fldCharType="end"/>
      </w:r>
    </w:p>
    <w:p w14:paraId="415D962C" w14:textId="43031991" w:rsidR="00CB43FC" w:rsidRDefault="00CB43FC">
      <w:pPr>
        <w:pStyle w:val="TOC5"/>
        <w:rPr>
          <w:rFonts w:asciiTheme="minorHAnsi" w:eastAsiaTheme="minorEastAsia" w:hAnsiTheme="minorHAnsi" w:cstheme="minorBidi"/>
          <w:kern w:val="2"/>
          <w:sz w:val="24"/>
          <w:szCs w:val="24"/>
          <w14:ligatures w14:val="standardContextual"/>
        </w:rPr>
      </w:pPr>
      <w:r>
        <w:rPr>
          <w:lang w:eastAsia="zh-CN"/>
        </w:rPr>
        <w:t>6.4.3.7.4</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5G ProSe UE-to-UE Relay Communication with integrated Discovery</w:t>
      </w:r>
      <w:r>
        <w:tab/>
      </w:r>
      <w:r>
        <w:fldChar w:fldCharType="begin" w:fldLock="1"/>
      </w:r>
      <w:r>
        <w:instrText xml:space="preserve"> PAGEREF _Toc201151890 \h </w:instrText>
      </w:r>
      <w:r>
        <w:fldChar w:fldCharType="separate"/>
      </w:r>
      <w:r>
        <w:t>138</w:t>
      </w:r>
      <w:r>
        <w:fldChar w:fldCharType="end"/>
      </w:r>
    </w:p>
    <w:p w14:paraId="3E56DB4B" w14:textId="18C1BEBD"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6.4.3.8</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5G ProSe Multi-hop UE-to-Network Relay (based on Model A discovery)</w:t>
      </w:r>
      <w:r>
        <w:tab/>
      </w:r>
      <w:r>
        <w:fldChar w:fldCharType="begin" w:fldLock="1"/>
      </w:r>
      <w:r>
        <w:instrText xml:space="preserve"> PAGEREF _Toc201151891 \h </w:instrText>
      </w:r>
      <w:r>
        <w:fldChar w:fldCharType="separate"/>
      </w:r>
      <w:r>
        <w:t>139</w:t>
      </w:r>
      <w:r>
        <w:fldChar w:fldCharType="end"/>
      </w:r>
    </w:p>
    <w:p w14:paraId="2527A6C3" w14:textId="6C8A0868" w:rsidR="00CB43FC" w:rsidRDefault="00CB43FC">
      <w:pPr>
        <w:pStyle w:val="TOC5"/>
        <w:rPr>
          <w:rFonts w:asciiTheme="minorHAnsi" w:eastAsiaTheme="minorEastAsia" w:hAnsiTheme="minorHAnsi" w:cstheme="minorBidi"/>
          <w:kern w:val="2"/>
          <w:sz w:val="24"/>
          <w:szCs w:val="24"/>
          <w14:ligatures w14:val="standardContextual"/>
        </w:rPr>
      </w:pPr>
      <w:r>
        <w:rPr>
          <w:lang w:eastAsia="zh-CN"/>
        </w:rPr>
        <w:t>6.4.3.8.1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fldLock="1"/>
      </w:r>
      <w:r>
        <w:instrText xml:space="preserve"> PAGEREF _Toc201151892 \h </w:instrText>
      </w:r>
      <w:r>
        <w:fldChar w:fldCharType="separate"/>
      </w:r>
      <w:r>
        <w:t>139</w:t>
      </w:r>
      <w:r>
        <w:fldChar w:fldCharType="end"/>
      </w:r>
    </w:p>
    <w:p w14:paraId="7D354A7F" w14:textId="12DB47C7" w:rsidR="00CB43FC" w:rsidRDefault="00CB43FC">
      <w:pPr>
        <w:pStyle w:val="TOC5"/>
        <w:rPr>
          <w:rFonts w:asciiTheme="minorHAnsi" w:eastAsiaTheme="minorEastAsia" w:hAnsiTheme="minorHAnsi" w:cstheme="minorBidi"/>
          <w:kern w:val="2"/>
          <w:sz w:val="24"/>
          <w:szCs w:val="24"/>
          <w14:ligatures w14:val="standardContextual"/>
        </w:rPr>
      </w:pPr>
      <w:r>
        <w:rPr>
          <w:lang w:eastAsia="zh-CN"/>
        </w:rPr>
        <w:t>6.4.3.8.2</w:t>
      </w:r>
      <w:r>
        <w:rPr>
          <w:rFonts w:asciiTheme="minorHAnsi" w:eastAsiaTheme="minorEastAsia" w:hAnsiTheme="minorHAnsi" w:cstheme="minorBidi"/>
          <w:kern w:val="2"/>
          <w:sz w:val="24"/>
          <w:szCs w:val="24"/>
          <w14:ligatures w14:val="standardContextual"/>
        </w:rPr>
        <w:tab/>
      </w:r>
      <w:r>
        <w:rPr>
          <w:lang w:eastAsia="zh-CN"/>
        </w:rPr>
        <w:t>IP address/prefix management for 5G ProSe Layer-3 Multi-hop UE-to-Network Relay</w:t>
      </w:r>
      <w:r>
        <w:tab/>
      </w:r>
      <w:r>
        <w:fldChar w:fldCharType="begin" w:fldLock="1"/>
      </w:r>
      <w:r>
        <w:instrText xml:space="preserve"> PAGEREF _Toc201151893 \h </w:instrText>
      </w:r>
      <w:r>
        <w:fldChar w:fldCharType="separate"/>
      </w:r>
      <w:r>
        <w:t>140</w:t>
      </w:r>
      <w:r>
        <w:fldChar w:fldCharType="end"/>
      </w:r>
    </w:p>
    <w:p w14:paraId="0077EB2B" w14:textId="0F79E879" w:rsidR="00CB43FC" w:rsidRDefault="00CB43FC">
      <w:pPr>
        <w:pStyle w:val="TOC5"/>
        <w:rPr>
          <w:rFonts w:asciiTheme="minorHAnsi" w:eastAsiaTheme="minorEastAsia" w:hAnsiTheme="minorHAnsi" w:cstheme="minorBidi"/>
          <w:kern w:val="2"/>
          <w:sz w:val="24"/>
          <w:szCs w:val="24"/>
          <w14:ligatures w14:val="standardContextual"/>
        </w:rPr>
      </w:pPr>
      <w:r>
        <w:rPr>
          <w:lang w:eastAsia="zh-CN"/>
        </w:rPr>
        <w:t>6.4.3.8.3</w:t>
      </w:r>
      <w:r>
        <w:rPr>
          <w:rFonts w:asciiTheme="minorHAnsi" w:eastAsiaTheme="minorEastAsia" w:hAnsiTheme="minorHAnsi" w:cstheme="minorBidi"/>
          <w:kern w:val="2"/>
          <w:sz w:val="24"/>
          <w:szCs w:val="24"/>
          <w14:ligatures w14:val="standardContextual"/>
        </w:rPr>
        <w:tab/>
      </w:r>
      <w:r>
        <w:rPr>
          <w:lang w:eastAsia="zh-CN"/>
        </w:rPr>
        <w:t>Relay reselection and mobility support</w:t>
      </w:r>
      <w:r>
        <w:tab/>
      </w:r>
      <w:r>
        <w:fldChar w:fldCharType="begin" w:fldLock="1"/>
      </w:r>
      <w:r>
        <w:instrText xml:space="preserve"> PAGEREF _Toc201151894 \h </w:instrText>
      </w:r>
      <w:r>
        <w:fldChar w:fldCharType="separate"/>
      </w:r>
      <w:r>
        <w:t>140</w:t>
      </w:r>
      <w:r>
        <w:fldChar w:fldCharType="end"/>
      </w:r>
    </w:p>
    <w:p w14:paraId="13857C02" w14:textId="2B6AC390"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6.4.3.9</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Multi-hop 5G ProSe UE-to-Network Relay (based on Model B Discovery)</w:t>
      </w:r>
      <w:r>
        <w:tab/>
      </w:r>
      <w:r>
        <w:fldChar w:fldCharType="begin" w:fldLock="1"/>
      </w:r>
      <w:r>
        <w:instrText xml:space="preserve"> PAGEREF _Toc201151895 \h </w:instrText>
      </w:r>
      <w:r>
        <w:fldChar w:fldCharType="separate"/>
      </w:r>
      <w:r>
        <w:t>142</w:t>
      </w:r>
      <w:r>
        <w:fldChar w:fldCharType="end"/>
      </w:r>
    </w:p>
    <w:p w14:paraId="02F312BA" w14:textId="3308841A" w:rsidR="00CB43FC" w:rsidRDefault="00CB43FC">
      <w:pPr>
        <w:pStyle w:val="TOC5"/>
        <w:rPr>
          <w:rFonts w:asciiTheme="minorHAnsi" w:eastAsiaTheme="minorEastAsia" w:hAnsiTheme="minorHAnsi" w:cstheme="minorBidi"/>
          <w:kern w:val="2"/>
          <w:sz w:val="24"/>
          <w:szCs w:val="24"/>
          <w14:ligatures w14:val="standardContextual"/>
        </w:rPr>
      </w:pPr>
      <w:r>
        <w:rPr>
          <w:lang w:eastAsia="zh-CN"/>
        </w:rPr>
        <w:t>6.4.3.9.1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fldLock="1"/>
      </w:r>
      <w:r>
        <w:instrText xml:space="preserve"> PAGEREF _Toc201151896 \h </w:instrText>
      </w:r>
      <w:r>
        <w:fldChar w:fldCharType="separate"/>
      </w:r>
      <w:r>
        <w:t>142</w:t>
      </w:r>
      <w:r>
        <w:fldChar w:fldCharType="end"/>
      </w:r>
    </w:p>
    <w:p w14:paraId="422218D0" w14:textId="66C0442F" w:rsidR="00CB43FC" w:rsidRDefault="00CB43FC">
      <w:pPr>
        <w:pStyle w:val="TOC5"/>
        <w:rPr>
          <w:rFonts w:asciiTheme="minorHAnsi" w:eastAsiaTheme="minorEastAsia" w:hAnsiTheme="minorHAnsi" w:cstheme="minorBidi"/>
          <w:kern w:val="2"/>
          <w:sz w:val="24"/>
          <w:szCs w:val="24"/>
          <w14:ligatures w14:val="standardContextual"/>
        </w:rPr>
      </w:pPr>
      <w:r>
        <w:rPr>
          <w:lang w:eastAsia="zh-CN"/>
        </w:rPr>
        <w:t>6.4.3.9.2</w:t>
      </w:r>
      <w:r>
        <w:rPr>
          <w:rFonts w:asciiTheme="minorHAnsi" w:eastAsiaTheme="minorEastAsia" w:hAnsiTheme="minorHAnsi" w:cstheme="minorBidi"/>
          <w:kern w:val="2"/>
          <w:sz w:val="24"/>
          <w:szCs w:val="24"/>
          <w14:ligatures w14:val="standardContextual"/>
        </w:rPr>
        <w:tab/>
      </w:r>
      <w:r>
        <w:rPr>
          <w:lang w:eastAsia="zh-CN"/>
        </w:rPr>
        <w:t>IP address/prefix management for 5G ProSe Layer-3 Multi-hop UE-to-Network Relay</w:t>
      </w:r>
      <w:r>
        <w:tab/>
      </w:r>
      <w:r>
        <w:fldChar w:fldCharType="begin" w:fldLock="1"/>
      </w:r>
      <w:r>
        <w:instrText xml:space="preserve"> PAGEREF _Toc201151897 \h </w:instrText>
      </w:r>
      <w:r>
        <w:fldChar w:fldCharType="separate"/>
      </w:r>
      <w:r>
        <w:t>143</w:t>
      </w:r>
      <w:r>
        <w:fldChar w:fldCharType="end"/>
      </w:r>
    </w:p>
    <w:p w14:paraId="311EBE57" w14:textId="0CE817A4" w:rsidR="00CB43FC" w:rsidRDefault="00CB43FC">
      <w:pPr>
        <w:pStyle w:val="TOC5"/>
        <w:rPr>
          <w:rFonts w:asciiTheme="minorHAnsi" w:eastAsiaTheme="minorEastAsia" w:hAnsiTheme="minorHAnsi" w:cstheme="minorBidi"/>
          <w:kern w:val="2"/>
          <w:sz w:val="24"/>
          <w:szCs w:val="24"/>
          <w14:ligatures w14:val="standardContextual"/>
        </w:rPr>
      </w:pPr>
      <w:r>
        <w:rPr>
          <w:lang w:eastAsia="zh-CN"/>
        </w:rPr>
        <w:t>6.4.3.9.3</w:t>
      </w:r>
      <w:r>
        <w:rPr>
          <w:rFonts w:asciiTheme="minorHAnsi" w:eastAsiaTheme="minorEastAsia" w:hAnsiTheme="minorHAnsi" w:cstheme="minorBidi"/>
          <w:kern w:val="2"/>
          <w:sz w:val="24"/>
          <w:szCs w:val="24"/>
          <w14:ligatures w14:val="standardContextual"/>
        </w:rPr>
        <w:tab/>
      </w:r>
      <w:r>
        <w:rPr>
          <w:lang w:eastAsia="zh-CN"/>
        </w:rPr>
        <w:t>Relay reselection</w:t>
      </w:r>
      <w:r>
        <w:tab/>
      </w:r>
      <w:r>
        <w:fldChar w:fldCharType="begin" w:fldLock="1"/>
      </w:r>
      <w:r>
        <w:instrText xml:space="preserve"> PAGEREF _Toc201151898 \h </w:instrText>
      </w:r>
      <w:r>
        <w:fldChar w:fldCharType="separate"/>
      </w:r>
      <w:r>
        <w:t>143</w:t>
      </w:r>
      <w:r>
        <w:fldChar w:fldCharType="end"/>
      </w:r>
    </w:p>
    <w:p w14:paraId="0378EF71" w14:textId="66BB876A"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6.4.3.10</w:t>
      </w:r>
      <w:r>
        <w:rPr>
          <w:rFonts w:asciiTheme="minorHAnsi" w:eastAsiaTheme="minorEastAsia" w:hAnsiTheme="minorHAnsi" w:cstheme="minorBidi"/>
          <w:kern w:val="2"/>
          <w:sz w:val="24"/>
          <w:szCs w:val="24"/>
          <w14:ligatures w14:val="standardContextual"/>
        </w:rPr>
        <w:tab/>
      </w:r>
      <w:r>
        <w:rPr>
          <w:lang w:eastAsia="zh-CN"/>
        </w:rPr>
        <w:t>Layer-2 link management for 5G ProSe Layer-3 Multi-hop UE-to-UE Relay</w:t>
      </w:r>
      <w:r>
        <w:tab/>
      </w:r>
      <w:r>
        <w:fldChar w:fldCharType="begin" w:fldLock="1"/>
      </w:r>
      <w:r>
        <w:instrText xml:space="preserve"> PAGEREF _Toc201151899 \h </w:instrText>
      </w:r>
      <w:r>
        <w:fldChar w:fldCharType="separate"/>
      </w:r>
      <w:r>
        <w:t>144</w:t>
      </w:r>
      <w:r>
        <w:fldChar w:fldCharType="end"/>
      </w:r>
    </w:p>
    <w:p w14:paraId="518681BD" w14:textId="307CAF72" w:rsidR="00CB43FC" w:rsidRDefault="00CB43FC">
      <w:pPr>
        <w:pStyle w:val="TOC5"/>
        <w:rPr>
          <w:rFonts w:asciiTheme="minorHAnsi" w:eastAsiaTheme="minorEastAsia" w:hAnsiTheme="minorHAnsi" w:cstheme="minorBidi"/>
          <w:kern w:val="2"/>
          <w:sz w:val="24"/>
          <w:szCs w:val="24"/>
          <w14:ligatures w14:val="standardContextual"/>
        </w:rPr>
      </w:pPr>
      <w:r>
        <w:rPr>
          <w:lang w:eastAsia="zh-CN"/>
        </w:rPr>
        <w:t>6.4.3.10.1</w:t>
      </w:r>
      <w:r>
        <w:rPr>
          <w:rFonts w:asciiTheme="minorHAnsi" w:eastAsiaTheme="minorEastAsia" w:hAnsiTheme="minorHAnsi" w:cstheme="minorBidi"/>
          <w:kern w:val="2"/>
          <w:sz w:val="24"/>
          <w:szCs w:val="24"/>
          <w14:ligatures w14:val="standardContextual"/>
        </w:rPr>
        <w:tab/>
      </w:r>
      <w:r>
        <w:rPr>
          <w:lang w:eastAsia="zh-CN"/>
        </w:rPr>
        <w:t>Layer-2 Link establishment and management for IP PDU type</w:t>
      </w:r>
      <w:r>
        <w:tab/>
      </w:r>
      <w:r>
        <w:fldChar w:fldCharType="begin" w:fldLock="1"/>
      </w:r>
      <w:r>
        <w:instrText xml:space="preserve"> PAGEREF _Toc201151900 \h </w:instrText>
      </w:r>
      <w:r>
        <w:fldChar w:fldCharType="separate"/>
      </w:r>
      <w:r>
        <w:t>144</w:t>
      </w:r>
      <w:r>
        <w:fldChar w:fldCharType="end"/>
      </w:r>
    </w:p>
    <w:p w14:paraId="302C18A3" w14:textId="4FB2754D" w:rsidR="00CB43FC" w:rsidRDefault="00CB43FC">
      <w:pPr>
        <w:pStyle w:val="TOC5"/>
        <w:rPr>
          <w:rFonts w:asciiTheme="minorHAnsi" w:eastAsiaTheme="minorEastAsia" w:hAnsiTheme="minorHAnsi" w:cstheme="minorBidi"/>
          <w:kern w:val="2"/>
          <w:sz w:val="24"/>
          <w:szCs w:val="24"/>
          <w14:ligatures w14:val="standardContextual"/>
        </w:rPr>
      </w:pPr>
      <w:r>
        <w:t>6.4.3.10.2</w:t>
      </w:r>
      <w:r>
        <w:rPr>
          <w:rFonts w:asciiTheme="minorHAnsi" w:eastAsiaTheme="minorEastAsia" w:hAnsiTheme="minorHAnsi" w:cstheme="minorBidi"/>
          <w:kern w:val="2"/>
          <w:sz w:val="24"/>
          <w:szCs w:val="24"/>
          <w14:ligatures w14:val="standardContextual"/>
        </w:rPr>
        <w:tab/>
      </w:r>
      <w:r>
        <w:t>Layer-2 link establishement and management over PC5 reference point for non-IP PDU type</w:t>
      </w:r>
      <w:r>
        <w:tab/>
      </w:r>
      <w:r>
        <w:fldChar w:fldCharType="begin" w:fldLock="1"/>
      </w:r>
      <w:r>
        <w:instrText xml:space="preserve"> PAGEREF _Toc201151901 \h </w:instrText>
      </w:r>
      <w:r>
        <w:fldChar w:fldCharType="separate"/>
      </w:r>
      <w:r>
        <w:t>145</w:t>
      </w:r>
      <w:r>
        <w:fldChar w:fldCharType="end"/>
      </w:r>
    </w:p>
    <w:p w14:paraId="26B9EB0D" w14:textId="5D7FE717" w:rsidR="00CB43FC" w:rsidRDefault="00CB43F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UE-to-Network Relay </w:t>
      </w:r>
      <w:r>
        <w:rPr>
          <w:lang w:eastAsia="zh-CN"/>
        </w:rPr>
        <w:t>Communication</w:t>
      </w:r>
      <w:r>
        <w:tab/>
      </w:r>
      <w:r>
        <w:fldChar w:fldCharType="begin" w:fldLock="1"/>
      </w:r>
      <w:r>
        <w:instrText xml:space="preserve"> PAGEREF _Toc201151902 \h </w:instrText>
      </w:r>
      <w:r>
        <w:fldChar w:fldCharType="separate"/>
      </w:r>
      <w:r>
        <w:t>147</w:t>
      </w:r>
      <w:r>
        <w:fldChar w:fldCharType="end"/>
      </w:r>
    </w:p>
    <w:p w14:paraId="457B104A" w14:textId="681926A1" w:rsidR="00CB43FC" w:rsidRDefault="00CB43F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_Toc201151903 \h </w:instrText>
      </w:r>
      <w:r>
        <w:fldChar w:fldCharType="separate"/>
      </w:r>
      <w:r>
        <w:t>147</w:t>
      </w:r>
      <w:r>
        <w:fldChar w:fldCharType="end"/>
      </w:r>
    </w:p>
    <w:p w14:paraId="1D2CB410" w14:textId="0A252538"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6.5.1.0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_Toc201151904 \h </w:instrText>
      </w:r>
      <w:r>
        <w:fldChar w:fldCharType="separate"/>
      </w:r>
      <w:r>
        <w:t>147</w:t>
      </w:r>
      <w:r>
        <w:fldChar w:fldCharType="end"/>
      </w:r>
    </w:p>
    <w:p w14:paraId="570480BC" w14:textId="40440296"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6.5.1.1</w:t>
      </w:r>
      <w:r>
        <w:rPr>
          <w:rFonts w:asciiTheme="minorHAnsi" w:eastAsiaTheme="minorEastAsia" w:hAnsiTheme="minorHAnsi" w:cstheme="minorBidi"/>
          <w:kern w:val="2"/>
          <w:sz w:val="24"/>
          <w:szCs w:val="24"/>
          <w14:ligatures w14:val="standardContextual"/>
        </w:rPr>
        <w:tab/>
      </w:r>
      <w:r>
        <w:rPr>
          <w:lang w:eastAsia="zh-CN"/>
        </w:rPr>
        <w:t>5G ProSe Communication via 5G ProSe Layer-3 UE-to-Network Relay</w:t>
      </w:r>
      <w:r>
        <w:t xml:space="preserve"> without N3IWF</w:t>
      </w:r>
      <w:r>
        <w:tab/>
      </w:r>
      <w:r>
        <w:fldChar w:fldCharType="begin" w:fldLock="1"/>
      </w:r>
      <w:r>
        <w:instrText xml:space="preserve"> PAGEREF _Toc201151905 \h </w:instrText>
      </w:r>
      <w:r>
        <w:fldChar w:fldCharType="separate"/>
      </w:r>
      <w:r>
        <w:t>147</w:t>
      </w:r>
      <w:r>
        <w:fldChar w:fldCharType="end"/>
      </w:r>
    </w:p>
    <w:p w14:paraId="62CB8B9B" w14:textId="08636BB6" w:rsidR="00CB43FC" w:rsidRDefault="00CB43FC">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_Toc201151906 \h </w:instrText>
      </w:r>
      <w:r>
        <w:fldChar w:fldCharType="separate"/>
      </w:r>
      <w:r>
        <w:t>149</w:t>
      </w:r>
      <w:r>
        <w:fldChar w:fldCharType="end"/>
      </w:r>
    </w:p>
    <w:p w14:paraId="35B794F2" w14:textId="140B08A2" w:rsidR="00CB43FC" w:rsidRDefault="00CB43FC">
      <w:pPr>
        <w:pStyle w:val="TOC5"/>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_Toc201151907 \h </w:instrText>
      </w:r>
      <w:r>
        <w:fldChar w:fldCharType="separate"/>
      </w:r>
      <w:r>
        <w:t>149</w:t>
      </w:r>
      <w:r>
        <w:fldChar w:fldCharType="end"/>
      </w:r>
    </w:p>
    <w:p w14:paraId="5ED9E75F" w14:textId="4FBB85E7" w:rsidR="00CB43FC" w:rsidRDefault="00CB43FC">
      <w:pPr>
        <w:pStyle w:val="TOC5"/>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N3IWF selection</w:t>
      </w:r>
      <w:r w:rsidRPr="00FF06C4">
        <w:rPr>
          <w:rFonts w:eastAsia="DengXian"/>
        </w:rPr>
        <w:t xml:space="preserve"> for 5G ProSe Layer-3 Remote UE</w:t>
      </w:r>
      <w:r>
        <w:t xml:space="preserve"> procedure</w:t>
      </w:r>
      <w:r>
        <w:tab/>
      </w:r>
      <w:r>
        <w:fldChar w:fldCharType="begin" w:fldLock="1"/>
      </w:r>
      <w:r>
        <w:instrText xml:space="preserve"> PAGEREF _Toc201151908 \h </w:instrText>
      </w:r>
      <w:r>
        <w:fldChar w:fldCharType="separate"/>
      </w:r>
      <w:r>
        <w:t>151</w:t>
      </w:r>
      <w:r>
        <w:fldChar w:fldCharType="end"/>
      </w:r>
    </w:p>
    <w:p w14:paraId="688E1115" w14:textId="614E3776" w:rsidR="00CB43FC" w:rsidRDefault="00CB43FC">
      <w:pPr>
        <w:pStyle w:val="TOC5"/>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_Toc201151909 \h </w:instrText>
      </w:r>
      <w:r>
        <w:fldChar w:fldCharType="separate"/>
      </w:r>
      <w:r>
        <w:t>151</w:t>
      </w:r>
      <w:r>
        <w:fldChar w:fldCharType="end"/>
      </w:r>
    </w:p>
    <w:p w14:paraId="2D325036" w14:textId="76098B47" w:rsidR="00CB43FC" w:rsidRDefault="00CB43FC">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Additional parameters announcement procedure</w:t>
      </w:r>
      <w:r>
        <w:tab/>
      </w:r>
      <w:r>
        <w:fldChar w:fldCharType="begin" w:fldLock="1"/>
      </w:r>
      <w:r>
        <w:instrText xml:space="preserve"> PAGEREF _Toc201151910 \h </w:instrText>
      </w:r>
      <w:r>
        <w:fldChar w:fldCharType="separate"/>
      </w:r>
      <w:r>
        <w:t>152</w:t>
      </w:r>
      <w:r>
        <w:fldChar w:fldCharType="end"/>
      </w:r>
    </w:p>
    <w:p w14:paraId="7E3BEB93" w14:textId="693C5A2E" w:rsidR="00CB43FC" w:rsidRDefault="00CB43FC">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5G ProSe Communication via Multi-hop 5G ProSe Layer-3 UE-to-Network Relay without N3IWF (based on Model B Discovery)</w:t>
      </w:r>
      <w:r>
        <w:tab/>
      </w:r>
      <w:r>
        <w:fldChar w:fldCharType="begin" w:fldLock="1"/>
      </w:r>
      <w:r>
        <w:instrText xml:space="preserve"> PAGEREF _Toc201151911 \h </w:instrText>
      </w:r>
      <w:r>
        <w:fldChar w:fldCharType="separate"/>
      </w:r>
      <w:r>
        <w:t>153</w:t>
      </w:r>
      <w:r>
        <w:fldChar w:fldCharType="end"/>
      </w:r>
    </w:p>
    <w:p w14:paraId="5BC95CF0" w14:textId="68DB515D" w:rsidR="00CB43FC" w:rsidRDefault="00CB43FC">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5G ProSe Communication via Multi-hop 5G ProSe Layer-3 UE-to-Network Relay with N3IWF after Model B Discovery</w:t>
      </w:r>
      <w:r>
        <w:tab/>
      </w:r>
      <w:r>
        <w:fldChar w:fldCharType="begin" w:fldLock="1"/>
      </w:r>
      <w:r>
        <w:instrText xml:space="preserve"> PAGEREF _Toc201151912 \h </w:instrText>
      </w:r>
      <w:r>
        <w:fldChar w:fldCharType="separate"/>
      </w:r>
      <w:r>
        <w:t>154</w:t>
      </w:r>
      <w:r>
        <w:fldChar w:fldCharType="end"/>
      </w:r>
    </w:p>
    <w:p w14:paraId="56FF4AD0" w14:textId="7BCAF35D" w:rsidR="00CB43FC" w:rsidRDefault="00CB43F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_Toc201151913 \h </w:instrText>
      </w:r>
      <w:r>
        <w:fldChar w:fldCharType="separate"/>
      </w:r>
      <w:r>
        <w:t>155</w:t>
      </w:r>
      <w:r>
        <w:fldChar w:fldCharType="end"/>
      </w:r>
    </w:p>
    <w:p w14:paraId="1AE5EF6C" w14:textId="4E1FA3A0" w:rsidR="00CB43FC" w:rsidRDefault="00CB43FC">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fldLock="1"/>
      </w:r>
      <w:r>
        <w:instrText xml:space="preserve"> PAGEREF _Toc201151914 \h </w:instrText>
      </w:r>
      <w:r>
        <w:fldChar w:fldCharType="separate"/>
      </w:r>
      <w:r>
        <w:t>155</w:t>
      </w:r>
      <w:r>
        <w:fldChar w:fldCharType="end"/>
      </w:r>
    </w:p>
    <w:p w14:paraId="021EBE42" w14:textId="60F30D09" w:rsidR="00CB43FC" w:rsidRDefault="00CB43FC">
      <w:pPr>
        <w:pStyle w:val="TOC5"/>
        <w:rPr>
          <w:rFonts w:asciiTheme="minorHAnsi" w:eastAsiaTheme="minorEastAsia" w:hAnsiTheme="minorHAnsi" w:cstheme="minorBidi"/>
          <w:kern w:val="2"/>
          <w:sz w:val="24"/>
          <w:szCs w:val="24"/>
          <w14:ligatures w14:val="standardContextual"/>
        </w:rPr>
      </w:pPr>
      <w:r>
        <w:t>6.5.2.1.1</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_Toc201151915 \h </w:instrText>
      </w:r>
      <w:r>
        <w:fldChar w:fldCharType="separate"/>
      </w:r>
      <w:r>
        <w:t>155</w:t>
      </w:r>
      <w:r>
        <w:fldChar w:fldCharType="end"/>
      </w:r>
    </w:p>
    <w:p w14:paraId="70758A0B" w14:textId="468D9BEC" w:rsidR="00CB43FC" w:rsidRDefault="00CB43FC">
      <w:pPr>
        <w:pStyle w:val="TOC5"/>
        <w:rPr>
          <w:rFonts w:asciiTheme="minorHAnsi" w:eastAsiaTheme="minorEastAsia" w:hAnsiTheme="minorHAnsi" w:cstheme="minorBidi"/>
          <w:kern w:val="2"/>
          <w:sz w:val="24"/>
          <w:szCs w:val="24"/>
          <w14:ligatures w14:val="standardContextual"/>
        </w:rPr>
      </w:pPr>
      <w:r>
        <w:lastRenderedPageBreak/>
        <w:t>6.5.2.1.2</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_Toc201151916 \h </w:instrText>
      </w:r>
      <w:r>
        <w:fldChar w:fldCharType="separate"/>
      </w:r>
      <w:r>
        <w:t>155</w:t>
      </w:r>
      <w:r>
        <w:fldChar w:fldCharType="end"/>
      </w:r>
    </w:p>
    <w:p w14:paraId="683DBE4F" w14:textId="1F8B857A" w:rsidR="00CB43FC" w:rsidRDefault="00CB43FC">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Connection establishment</w:t>
      </w:r>
      <w:r>
        <w:tab/>
      </w:r>
      <w:r>
        <w:fldChar w:fldCharType="begin" w:fldLock="1"/>
      </w:r>
      <w:r>
        <w:instrText xml:space="preserve"> PAGEREF _Toc201151917 \h </w:instrText>
      </w:r>
      <w:r>
        <w:fldChar w:fldCharType="separate"/>
      </w:r>
      <w:r>
        <w:t>156</w:t>
      </w:r>
      <w:r>
        <w:fldChar w:fldCharType="end"/>
      </w:r>
    </w:p>
    <w:p w14:paraId="23BAC646" w14:textId="285ED0F1"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6.5.2.3</w:t>
      </w:r>
      <w:r>
        <w:rPr>
          <w:rFonts w:asciiTheme="minorHAnsi" w:eastAsiaTheme="minorEastAsia" w:hAnsiTheme="minorHAnsi" w:cstheme="minorBidi"/>
          <w:kern w:val="2"/>
          <w:sz w:val="24"/>
          <w:szCs w:val="24"/>
          <w14:ligatures w14:val="standardContextual"/>
        </w:rPr>
        <w:tab/>
      </w:r>
      <w:r>
        <w:rPr>
          <w:lang w:eastAsia="ko-KR"/>
        </w:rPr>
        <w:t>Path switching between direct network communication path and indirect network communication path via 5G ProSe Layer-2 UE-to-Network Relay</w:t>
      </w:r>
      <w:r>
        <w:tab/>
      </w:r>
      <w:r>
        <w:fldChar w:fldCharType="begin" w:fldLock="1"/>
      </w:r>
      <w:r>
        <w:instrText xml:space="preserve"> PAGEREF _Toc201151918 \h </w:instrText>
      </w:r>
      <w:r>
        <w:fldChar w:fldCharType="separate"/>
      </w:r>
      <w:r>
        <w:t>157</w:t>
      </w:r>
      <w:r>
        <w:fldChar w:fldCharType="end"/>
      </w:r>
    </w:p>
    <w:p w14:paraId="4F5542A5" w14:textId="2FD494CC" w:rsidR="00CB43FC" w:rsidRDefault="00CB43FC">
      <w:pPr>
        <w:pStyle w:val="TOC3"/>
        <w:rPr>
          <w:rFonts w:asciiTheme="minorHAnsi" w:eastAsiaTheme="minorEastAsia" w:hAnsiTheme="minorHAnsi" w:cstheme="minorBidi"/>
          <w:kern w:val="2"/>
          <w:sz w:val="24"/>
          <w:szCs w:val="24"/>
          <w14:ligatures w14:val="standardContextual"/>
        </w:rPr>
      </w:pPr>
      <w:r>
        <w:rPr>
          <w:lang w:eastAsia="ko-KR"/>
        </w:rPr>
        <w:t>6.5.3</w:t>
      </w:r>
      <w:r>
        <w:rPr>
          <w:rFonts w:asciiTheme="minorHAnsi" w:eastAsiaTheme="minorEastAsia" w:hAnsiTheme="minorHAnsi" w:cstheme="minorBidi"/>
          <w:kern w:val="2"/>
          <w:sz w:val="24"/>
          <w:szCs w:val="24"/>
          <w14:ligatures w14:val="standardContextual"/>
        </w:rPr>
        <w:tab/>
      </w:r>
      <w:r>
        <w:rPr>
          <w:lang w:eastAsia="zh-CN"/>
        </w:rPr>
        <w:t>5G ProSe UE-to-Network Relay reselection</w:t>
      </w:r>
      <w:r>
        <w:tab/>
      </w:r>
      <w:r>
        <w:fldChar w:fldCharType="begin" w:fldLock="1"/>
      </w:r>
      <w:r>
        <w:instrText xml:space="preserve"> PAGEREF _Toc201151919 \h </w:instrText>
      </w:r>
      <w:r>
        <w:fldChar w:fldCharType="separate"/>
      </w:r>
      <w:r>
        <w:t>157</w:t>
      </w:r>
      <w:r>
        <w:fldChar w:fldCharType="end"/>
      </w:r>
    </w:p>
    <w:p w14:paraId="14EA9E45" w14:textId="5ACEFCA4" w:rsidR="00CB43FC" w:rsidRDefault="00CB43FC">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5G ProSe R</w:t>
      </w:r>
      <w:r>
        <w:rPr>
          <w:lang w:eastAsia="zh-CN"/>
        </w:rPr>
        <w:t>emote UE traffic handling for 5G ProSe UE-to-Network Relay support</w:t>
      </w:r>
      <w:r>
        <w:tab/>
      </w:r>
      <w:r>
        <w:fldChar w:fldCharType="begin" w:fldLock="1"/>
      </w:r>
      <w:r>
        <w:instrText xml:space="preserve"> PAGEREF _Toc201151920 \h </w:instrText>
      </w:r>
      <w:r>
        <w:fldChar w:fldCharType="separate"/>
      </w:r>
      <w:r>
        <w:t>157</w:t>
      </w:r>
      <w:r>
        <w:fldChar w:fldCharType="end"/>
      </w:r>
    </w:p>
    <w:p w14:paraId="07C666E1" w14:textId="50268AC3" w:rsidR="00CB43FC" w:rsidRDefault="00CB43FC">
      <w:pPr>
        <w:pStyle w:val="TOC3"/>
        <w:rPr>
          <w:rFonts w:asciiTheme="minorHAnsi" w:eastAsiaTheme="minorEastAsia" w:hAnsiTheme="minorHAnsi" w:cstheme="minorBidi"/>
          <w:kern w:val="2"/>
          <w:sz w:val="24"/>
          <w:szCs w:val="24"/>
          <w14:ligatures w14:val="standardContextual"/>
        </w:rPr>
      </w:pPr>
      <w:r>
        <w:rPr>
          <w:lang w:eastAsia="ko-KR"/>
        </w:rPr>
        <w:t>6.5.5</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Two UE-to-Network Relays</w:t>
      </w:r>
      <w:r>
        <w:tab/>
      </w:r>
      <w:r>
        <w:fldChar w:fldCharType="begin" w:fldLock="1"/>
      </w:r>
      <w:r>
        <w:instrText xml:space="preserve"> PAGEREF _Toc201151921 \h </w:instrText>
      </w:r>
      <w:r>
        <w:fldChar w:fldCharType="separate"/>
      </w:r>
      <w:r>
        <w:t>159</w:t>
      </w:r>
      <w:r>
        <w:fldChar w:fldCharType="end"/>
      </w:r>
    </w:p>
    <w:p w14:paraId="616586D9" w14:textId="526C13E6"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6.5.5.1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_Toc201151922 \h </w:instrText>
      </w:r>
      <w:r>
        <w:fldChar w:fldCharType="separate"/>
      </w:r>
      <w:r>
        <w:t>159</w:t>
      </w:r>
      <w:r>
        <w:fldChar w:fldCharType="end"/>
      </w:r>
    </w:p>
    <w:p w14:paraId="0EF32D1E" w14:textId="7C697D98" w:rsidR="00CB43FC" w:rsidRDefault="00CB43FC">
      <w:pPr>
        <w:pStyle w:val="TOC4"/>
        <w:rPr>
          <w:rFonts w:asciiTheme="minorHAnsi" w:eastAsiaTheme="minorEastAsia" w:hAnsiTheme="minorHAnsi" w:cstheme="minorBidi"/>
          <w:kern w:val="2"/>
          <w:sz w:val="24"/>
          <w:szCs w:val="24"/>
          <w14:ligatures w14:val="standardContextual"/>
        </w:rPr>
      </w:pPr>
      <w:r>
        <w:rPr>
          <w:lang w:eastAsia="ko-KR"/>
        </w:rPr>
        <w:t>6.5.5.2</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UE-to-Network Relays</w:t>
      </w:r>
      <w:r>
        <w:tab/>
      </w:r>
      <w:r>
        <w:fldChar w:fldCharType="begin" w:fldLock="1"/>
      </w:r>
      <w:r>
        <w:instrText xml:space="preserve"> PAGEREF _Toc201151923 \h </w:instrText>
      </w:r>
      <w:r>
        <w:fldChar w:fldCharType="separate"/>
      </w:r>
      <w:r>
        <w:t>159</w:t>
      </w:r>
      <w:r>
        <w:fldChar w:fldCharType="end"/>
      </w:r>
    </w:p>
    <w:p w14:paraId="22169C29" w14:textId="66F68AAE" w:rsidR="00CB43FC" w:rsidRDefault="00CB43FC">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zh-CN"/>
        </w:rPr>
        <w:t>Procedures for Service Authorization to NG-RAN</w:t>
      </w:r>
      <w:r>
        <w:tab/>
      </w:r>
      <w:r>
        <w:fldChar w:fldCharType="begin" w:fldLock="1"/>
      </w:r>
      <w:r>
        <w:instrText xml:space="preserve"> PAGEREF _Toc201151924 \h </w:instrText>
      </w:r>
      <w:r>
        <w:fldChar w:fldCharType="separate"/>
      </w:r>
      <w:r>
        <w:t>159</w:t>
      </w:r>
      <w:r>
        <w:fldChar w:fldCharType="end"/>
      </w:r>
    </w:p>
    <w:p w14:paraId="58719694" w14:textId="5A136334" w:rsidR="00CB43FC" w:rsidRDefault="00CB43FC">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_Toc201151925 \h </w:instrText>
      </w:r>
      <w:r>
        <w:fldChar w:fldCharType="separate"/>
      </w:r>
      <w:r>
        <w:t>159</w:t>
      </w:r>
      <w:r>
        <w:fldChar w:fldCharType="end"/>
      </w:r>
    </w:p>
    <w:p w14:paraId="18AA82C3" w14:textId="63828934" w:rsidR="00CB43FC" w:rsidRDefault="00CB43FC">
      <w:pPr>
        <w:pStyle w:val="TOC3"/>
        <w:rPr>
          <w:rFonts w:asciiTheme="minorHAnsi" w:eastAsiaTheme="minorEastAsia" w:hAnsiTheme="minorHAnsi" w:cstheme="minorBidi"/>
          <w:kern w:val="2"/>
          <w:sz w:val="24"/>
          <w:szCs w:val="24"/>
          <w14:ligatures w14:val="standardContextual"/>
        </w:rPr>
      </w:pPr>
      <w:r w:rsidRPr="00FF06C4">
        <w:rPr>
          <w:rFonts w:eastAsia="SimSun"/>
          <w:lang w:eastAsia="zh-CN"/>
        </w:rPr>
        <w:t>6</w:t>
      </w:r>
      <w:r>
        <w:t>.</w:t>
      </w:r>
      <w:r w:rsidRPr="00FF06C4">
        <w:rPr>
          <w:rFonts w:eastAsia="SimSun"/>
          <w:lang w:eastAsia="zh-CN"/>
        </w:rPr>
        <w:t>6</w:t>
      </w:r>
      <w:r>
        <w:t>.</w:t>
      </w:r>
      <w:r w:rsidRPr="00FF06C4">
        <w:rPr>
          <w:rFonts w:eastAsia="SimSun"/>
          <w:lang w:eastAsia="zh-CN"/>
        </w:rPr>
        <w:t>2</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_Toc201151926 \h </w:instrText>
      </w:r>
      <w:r>
        <w:fldChar w:fldCharType="separate"/>
      </w:r>
      <w:r>
        <w:t>160</w:t>
      </w:r>
      <w:r>
        <w:fldChar w:fldCharType="end"/>
      </w:r>
    </w:p>
    <w:p w14:paraId="606721E5" w14:textId="4DA16A0F" w:rsidR="00CB43FC" w:rsidRDefault="00CB43FC">
      <w:pPr>
        <w:pStyle w:val="TOC3"/>
        <w:rPr>
          <w:rFonts w:asciiTheme="minorHAnsi" w:eastAsiaTheme="minorEastAsia" w:hAnsiTheme="minorHAnsi" w:cstheme="minorBidi"/>
          <w:kern w:val="2"/>
          <w:sz w:val="24"/>
          <w:szCs w:val="24"/>
          <w14:ligatures w14:val="standardContextual"/>
        </w:rPr>
      </w:pPr>
      <w:r w:rsidRPr="00FF06C4">
        <w:rPr>
          <w:rFonts w:eastAsia="SimSun"/>
          <w:lang w:eastAsia="zh-CN"/>
        </w:rPr>
        <w:t>6</w:t>
      </w:r>
      <w:r>
        <w:t>.</w:t>
      </w:r>
      <w:r w:rsidRPr="00FF06C4">
        <w:rPr>
          <w:rFonts w:eastAsia="SimSun"/>
          <w:lang w:eastAsia="zh-CN"/>
        </w:rPr>
        <w:t>6</w:t>
      </w:r>
      <w:r>
        <w:t>.3</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_Toc201151927 \h </w:instrText>
      </w:r>
      <w:r>
        <w:fldChar w:fldCharType="separate"/>
      </w:r>
      <w:r>
        <w:t>161</w:t>
      </w:r>
      <w:r>
        <w:fldChar w:fldCharType="end"/>
      </w:r>
    </w:p>
    <w:p w14:paraId="6F8C2ABA" w14:textId="63F5D2A6" w:rsidR="00CB43FC" w:rsidRDefault="00CB43FC">
      <w:pPr>
        <w:pStyle w:val="TOC3"/>
        <w:rPr>
          <w:rFonts w:asciiTheme="minorHAnsi" w:eastAsiaTheme="minorEastAsia" w:hAnsiTheme="minorHAnsi" w:cstheme="minorBidi"/>
          <w:kern w:val="2"/>
          <w:sz w:val="24"/>
          <w:szCs w:val="24"/>
          <w14:ligatures w14:val="standardContextual"/>
        </w:rPr>
      </w:pPr>
      <w:r w:rsidRPr="00FF06C4">
        <w:rPr>
          <w:rFonts w:eastAsia="SimSun"/>
          <w:lang w:eastAsia="zh-CN"/>
        </w:rPr>
        <w:t>6</w:t>
      </w:r>
      <w:r>
        <w:t>.</w:t>
      </w:r>
      <w:r w:rsidRPr="00FF06C4">
        <w:rPr>
          <w:rFonts w:eastAsia="SimSun"/>
          <w:lang w:eastAsia="zh-CN"/>
        </w:rPr>
        <w:t>6</w:t>
      </w:r>
      <w:r>
        <w:t>.4</w:t>
      </w:r>
      <w:r>
        <w:rPr>
          <w:rFonts w:asciiTheme="minorHAnsi" w:eastAsiaTheme="minorEastAsia" w:hAnsiTheme="minorHAnsi" w:cstheme="minorBidi"/>
          <w:kern w:val="2"/>
          <w:sz w:val="24"/>
          <w:szCs w:val="24"/>
          <w14:ligatures w14:val="standardContextual"/>
        </w:rPr>
        <w:tab/>
      </w:r>
      <w:r>
        <w:rPr>
          <w:lang w:eastAsia="zh-CN"/>
        </w:rPr>
        <w:t>N2</w:t>
      </w:r>
      <w:r>
        <w:t xml:space="preserve"> Handover procedure</w:t>
      </w:r>
      <w:r>
        <w:tab/>
      </w:r>
      <w:r>
        <w:fldChar w:fldCharType="begin" w:fldLock="1"/>
      </w:r>
      <w:r>
        <w:instrText xml:space="preserve"> PAGEREF _Toc201151928 \h </w:instrText>
      </w:r>
      <w:r>
        <w:fldChar w:fldCharType="separate"/>
      </w:r>
      <w:r>
        <w:t>161</w:t>
      </w:r>
      <w:r>
        <w:fldChar w:fldCharType="end"/>
      </w:r>
    </w:p>
    <w:p w14:paraId="6F5007EB" w14:textId="3ADB933F" w:rsidR="00CB43FC" w:rsidRDefault="00CB43FC">
      <w:pPr>
        <w:pStyle w:val="TOC3"/>
        <w:rPr>
          <w:rFonts w:asciiTheme="minorHAnsi" w:eastAsiaTheme="minorEastAsia" w:hAnsiTheme="minorHAnsi" w:cstheme="minorBidi"/>
          <w:kern w:val="2"/>
          <w:sz w:val="24"/>
          <w:szCs w:val="24"/>
          <w14:ligatures w14:val="standardContextual"/>
        </w:rPr>
      </w:pPr>
      <w:r w:rsidRPr="00FF06C4">
        <w:rPr>
          <w:rFonts w:eastAsia="SimSun"/>
          <w:lang w:eastAsia="zh-CN"/>
        </w:rPr>
        <w:t>6</w:t>
      </w:r>
      <w:r>
        <w:t>.</w:t>
      </w:r>
      <w:r w:rsidRPr="00FF06C4">
        <w:rPr>
          <w:rFonts w:eastAsia="SimSun"/>
          <w:lang w:eastAsia="zh-CN"/>
        </w:rPr>
        <w:t>6</w:t>
      </w:r>
      <w:r>
        <w:t>.5</w:t>
      </w:r>
      <w:r>
        <w:rPr>
          <w:rFonts w:asciiTheme="minorHAnsi" w:eastAsiaTheme="minorEastAsia" w:hAnsiTheme="minorHAnsi" w:cstheme="minorBidi"/>
          <w:kern w:val="2"/>
          <w:sz w:val="24"/>
          <w:szCs w:val="24"/>
          <w14:ligatures w14:val="standardContextual"/>
        </w:rPr>
        <w:tab/>
      </w:r>
      <w:r>
        <w:rPr>
          <w:lang w:eastAsia="zh-CN"/>
        </w:rPr>
        <w:t>Xn</w:t>
      </w:r>
      <w:r>
        <w:t xml:space="preserve"> Handover procedure</w:t>
      </w:r>
      <w:r>
        <w:tab/>
      </w:r>
      <w:r>
        <w:fldChar w:fldCharType="begin" w:fldLock="1"/>
      </w:r>
      <w:r>
        <w:instrText xml:space="preserve"> PAGEREF _Toc201151929 \h </w:instrText>
      </w:r>
      <w:r>
        <w:fldChar w:fldCharType="separate"/>
      </w:r>
      <w:r>
        <w:t>162</w:t>
      </w:r>
      <w:r>
        <w:fldChar w:fldCharType="end"/>
      </w:r>
    </w:p>
    <w:p w14:paraId="6C4CC75E" w14:textId="1DAB026C" w:rsidR="00CB43FC" w:rsidRDefault="00CB43FC">
      <w:pPr>
        <w:pStyle w:val="TOC3"/>
        <w:rPr>
          <w:rFonts w:asciiTheme="minorHAnsi" w:eastAsiaTheme="minorEastAsia" w:hAnsiTheme="minorHAnsi" w:cstheme="minorBidi"/>
          <w:kern w:val="2"/>
          <w:sz w:val="24"/>
          <w:szCs w:val="24"/>
          <w14:ligatures w14:val="standardContextual"/>
        </w:rPr>
      </w:pPr>
      <w:r w:rsidRPr="00FF06C4">
        <w:rPr>
          <w:rFonts w:eastAsia="SimSun"/>
          <w:lang w:eastAsia="zh-CN"/>
        </w:rPr>
        <w:t>6</w:t>
      </w:r>
      <w:r>
        <w:t>.</w:t>
      </w:r>
      <w:r w:rsidRPr="00FF06C4">
        <w:rPr>
          <w:rFonts w:eastAsia="SimSun"/>
          <w:lang w:eastAsia="zh-CN"/>
        </w:rPr>
        <w:t>6</w:t>
      </w:r>
      <w:r>
        <w:t>.6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fldLock="1"/>
      </w:r>
      <w:r>
        <w:instrText xml:space="preserve"> PAGEREF _Toc201151930 \h </w:instrText>
      </w:r>
      <w:r>
        <w:fldChar w:fldCharType="separate"/>
      </w:r>
      <w:r>
        <w:t>162</w:t>
      </w:r>
      <w:r>
        <w:fldChar w:fldCharType="end"/>
      </w:r>
    </w:p>
    <w:p w14:paraId="58894ADF" w14:textId="72BA2B4D" w:rsidR="00CB43FC" w:rsidRDefault="00CB43FC">
      <w:pPr>
        <w:pStyle w:val="TOC3"/>
        <w:rPr>
          <w:rFonts w:asciiTheme="minorHAnsi" w:eastAsiaTheme="minorEastAsia" w:hAnsiTheme="minorHAnsi" w:cstheme="minorBidi"/>
          <w:kern w:val="2"/>
          <w:sz w:val="24"/>
          <w:szCs w:val="24"/>
          <w14:ligatures w14:val="standardContextual"/>
        </w:rPr>
      </w:pPr>
      <w:r w:rsidRPr="00FF06C4">
        <w:rPr>
          <w:rFonts w:eastAsia="SimSun"/>
          <w:lang w:eastAsia="zh-CN"/>
        </w:rPr>
        <w:t>6.6.7</w:t>
      </w:r>
      <w:r>
        <w:rPr>
          <w:rFonts w:asciiTheme="minorHAnsi" w:eastAsiaTheme="minorEastAsia" w:hAnsiTheme="minorHAnsi" w:cstheme="minorBidi"/>
          <w:kern w:val="2"/>
          <w:sz w:val="24"/>
          <w:szCs w:val="24"/>
          <w14:ligatures w14:val="standardContextual"/>
        </w:rPr>
        <w:tab/>
      </w:r>
      <w:r w:rsidRPr="00FF06C4">
        <w:rPr>
          <w:rFonts w:eastAsia="SimSun"/>
          <w:lang w:eastAsia="zh-CN"/>
        </w:rPr>
        <w:t>Delivery of PC5 QoS parameters for ProSe to NG-RAN</w:t>
      </w:r>
      <w:r>
        <w:tab/>
      </w:r>
      <w:r>
        <w:fldChar w:fldCharType="begin" w:fldLock="1"/>
      </w:r>
      <w:r>
        <w:instrText xml:space="preserve"> PAGEREF _Toc201151931 \h </w:instrText>
      </w:r>
      <w:r>
        <w:fldChar w:fldCharType="separate"/>
      </w:r>
      <w:r>
        <w:t>162</w:t>
      </w:r>
      <w:r>
        <w:fldChar w:fldCharType="end"/>
      </w:r>
    </w:p>
    <w:p w14:paraId="260A323E" w14:textId="670CC89F" w:rsidR="00CB43FC" w:rsidRDefault="00CB43FC">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5G ProSe UE-to-UE Relay Communication</w:t>
      </w:r>
      <w:r>
        <w:tab/>
      </w:r>
      <w:r>
        <w:fldChar w:fldCharType="begin" w:fldLock="1"/>
      </w:r>
      <w:r>
        <w:instrText xml:space="preserve"> PAGEREF _Toc201151932 \h </w:instrText>
      </w:r>
      <w:r>
        <w:fldChar w:fldCharType="separate"/>
      </w:r>
      <w:r>
        <w:t>163</w:t>
      </w:r>
      <w:r>
        <w:fldChar w:fldCharType="end"/>
      </w:r>
    </w:p>
    <w:p w14:paraId="70363735" w14:textId="0CEE50BC" w:rsidR="00CB43FC" w:rsidRDefault="00CB43FC">
      <w:pPr>
        <w:pStyle w:val="TOC3"/>
        <w:rPr>
          <w:rFonts w:asciiTheme="minorHAnsi" w:eastAsiaTheme="minorEastAsia" w:hAnsiTheme="minorHAnsi" w:cstheme="minorBidi"/>
          <w:kern w:val="2"/>
          <w:sz w:val="24"/>
          <w:szCs w:val="24"/>
          <w14:ligatures w14:val="standardContextual"/>
        </w:rPr>
      </w:pPr>
      <w:r>
        <w:rPr>
          <w:lang w:eastAsia="zh-CN"/>
        </w:rPr>
        <w:t>6.7.1</w:t>
      </w:r>
      <w:r>
        <w:rPr>
          <w:rFonts w:asciiTheme="minorHAnsi" w:eastAsiaTheme="minorEastAsia" w:hAnsiTheme="minorHAnsi" w:cstheme="minorBidi"/>
          <w:kern w:val="2"/>
          <w:sz w:val="24"/>
          <w:szCs w:val="24"/>
          <w14:ligatures w14:val="standardContextual"/>
        </w:rPr>
        <w:tab/>
      </w:r>
      <w:r>
        <w:rPr>
          <w:lang w:eastAsia="zh-CN"/>
        </w:rPr>
        <w:t>5G ProSe Communication via 5G ProSe Layer-3 UE-to-UE Relay</w:t>
      </w:r>
      <w:r>
        <w:tab/>
      </w:r>
      <w:r>
        <w:fldChar w:fldCharType="begin" w:fldLock="1"/>
      </w:r>
      <w:r>
        <w:instrText xml:space="preserve"> PAGEREF _Toc201151933 \h </w:instrText>
      </w:r>
      <w:r>
        <w:fldChar w:fldCharType="separate"/>
      </w:r>
      <w:r>
        <w:t>163</w:t>
      </w:r>
      <w:r>
        <w:fldChar w:fldCharType="end"/>
      </w:r>
    </w:p>
    <w:p w14:paraId="6AF0DF6B" w14:textId="6A447D4E"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6.7.1.1</w:t>
      </w:r>
      <w:r>
        <w:rPr>
          <w:rFonts w:asciiTheme="minorHAnsi" w:eastAsiaTheme="minorEastAsia" w:hAnsiTheme="minorHAnsi" w:cstheme="minorBidi"/>
          <w:kern w:val="2"/>
          <w:sz w:val="24"/>
          <w:szCs w:val="24"/>
          <w14:ligatures w14:val="standardContextual"/>
        </w:rPr>
        <w:tab/>
      </w:r>
      <w:r>
        <w:rPr>
          <w:lang w:eastAsia="zh-CN"/>
        </w:rPr>
        <w:t>Layer-2 link establishment for PC5 communication via 5G ProSe Layer-3 UE-to-UE Relay</w:t>
      </w:r>
      <w:r>
        <w:tab/>
      </w:r>
      <w:r>
        <w:fldChar w:fldCharType="begin" w:fldLock="1"/>
      </w:r>
      <w:r>
        <w:instrText xml:space="preserve"> PAGEREF _Toc201151934 \h </w:instrText>
      </w:r>
      <w:r>
        <w:fldChar w:fldCharType="separate"/>
      </w:r>
      <w:r>
        <w:t>163</w:t>
      </w:r>
      <w:r>
        <w:fldChar w:fldCharType="end"/>
      </w:r>
    </w:p>
    <w:p w14:paraId="35B7ECC1" w14:textId="75531704"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6.7.1.2</w:t>
      </w:r>
      <w:r>
        <w:rPr>
          <w:rFonts w:asciiTheme="minorHAnsi" w:eastAsiaTheme="minorEastAsia" w:hAnsiTheme="minorHAnsi" w:cstheme="minorBidi"/>
          <w:kern w:val="2"/>
          <w:sz w:val="24"/>
          <w:szCs w:val="24"/>
          <w14:ligatures w14:val="standardContextual"/>
        </w:rPr>
        <w:tab/>
      </w:r>
      <w:r>
        <w:rPr>
          <w:lang w:eastAsia="zh-CN"/>
        </w:rPr>
        <w:t>Link identifier update for PC5 communication via 5G ProSe Layer-3 UE-to-UE Relay</w:t>
      </w:r>
      <w:r>
        <w:tab/>
      </w:r>
      <w:r>
        <w:fldChar w:fldCharType="begin" w:fldLock="1"/>
      </w:r>
      <w:r>
        <w:instrText xml:space="preserve"> PAGEREF _Toc201151935 \h </w:instrText>
      </w:r>
      <w:r>
        <w:fldChar w:fldCharType="separate"/>
      </w:r>
      <w:r>
        <w:t>166</w:t>
      </w:r>
      <w:r>
        <w:fldChar w:fldCharType="end"/>
      </w:r>
    </w:p>
    <w:p w14:paraId="6C027CB4" w14:textId="7D2F3D93" w:rsidR="00CB43FC" w:rsidRDefault="00CB43FC">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Layer-2 link release for PC5 communication via 5G ProSe Layer-3 UE-to-UE Relay</w:t>
      </w:r>
      <w:r>
        <w:tab/>
      </w:r>
      <w:r>
        <w:fldChar w:fldCharType="begin" w:fldLock="1"/>
      </w:r>
      <w:r>
        <w:instrText xml:space="preserve"> PAGEREF _Toc201151936 \h </w:instrText>
      </w:r>
      <w:r>
        <w:fldChar w:fldCharType="separate"/>
      </w:r>
      <w:r>
        <w:t>167</w:t>
      </w:r>
      <w:r>
        <w:fldChar w:fldCharType="end"/>
      </w:r>
    </w:p>
    <w:p w14:paraId="3677085E" w14:textId="7457F51B"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6.7.1.4</w:t>
      </w:r>
      <w:r>
        <w:rPr>
          <w:rFonts w:asciiTheme="minorHAnsi" w:eastAsiaTheme="minorEastAsia" w:hAnsiTheme="minorHAnsi" w:cstheme="minorBidi"/>
          <w:kern w:val="2"/>
          <w:sz w:val="24"/>
          <w:szCs w:val="24"/>
          <w14:ligatures w14:val="standardContextual"/>
        </w:rPr>
        <w:tab/>
      </w:r>
      <w:r>
        <w:rPr>
          <w:lang w:eastAsia="zh-CN"/>
        </w:rPr>
        <w:t>Layer-2 link modification for PC5 communication via 5G ProSe Layer-3 UE-to-UE Relay</w:t>
      </w:r>
      <w:r>
        <w:tab/>
      </w:r>
      <w:r>
        <w:fldChar w:fldCharType="begin" w:fldLock="1"/>
      </w:r>
      <w:r>
        <w:instrText xml:space="preserve"> PAGEREF _Toc201151937 \h </w:instrText>
      </w:r>
      <w:r>
        <w:fldChar w:fldCharType="separate"/>
      </w:r>
      <w:r>
        <w:t>168</w:t>
      </w:r>
      <w:r>
        <w:fldChar w:fldCharType="end"/>
      </w:r>
    </w:p>
    <w:p w14:paraId="0F88C51C" w14:textId="29D71C6A"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6.7.1.5</w:t>
      </w:r>
      <w:r>
        <w:rPr>
          <w:rFonts w:asciiTheme="minorHAnsi" w:eastAsiaTheme="minorEastAsia" w:hAnsiTheme="minorHAnsi" w:cstheme="minorBidi"/>
          <w:kern w:val="2"/>
          <w:sz w:val="24"/>
          <w:szCs w:val="24"/>
          <w14:ligatures w14:val="standardContextual"/>
        </w:rPr>
        <w:tab/>
      </w:r>
      <w:r>
        <w:rPr>
          <w:lang w:eastAsia="zh-CN"/>
        </w:rPr>
        <w:t>Layer-2 link maintenance for PC5 communication via 5G ProSe Layer-3 UE-to-UE Relay</w:t>
      </w:r>
      <w:r>
        <w:tab/>
      </w:r>
      <w:r>
        <w:fldChar w:fldCharType="begin" w:fldLock="1"/>
      </w:r>
      <w:r>
        <w:instrText xml:space="preserve"> PAGEREF _Toc201151938 \h </w:instrText>
      </w:r>
      <w:r>
        <w:fldChar w:fldCharType="separate"/>
      </w:r>
      <w:r>
        <w:t>168</w:t>
      </w:r>
      <w:r>
        <w:fldChar w:fldCharType="end"/>
      </w:r>
    </w:p>
    <w:p w14:paraId="0CFE772D" w14:textId="0B24E8CD" w:rsidR="00CB43FC" w:rsidRDefault="00CB43FC">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5G ProSe Communication via 5G ProSe Layer-2 UE-to-UE Relay</w:t>
      </w:r>
      <w:r>
        <w:tab/>
      </w:r>
      <w:r>
        <w:fldChar w:fldCharType="begin" w:fldLock="1"/>
      </w:r>
      <w:r>
        <w:instrText xml:space="preserve"> PAGEREF _Toc201151939 \h </w:instrText>
      </w:r>
      <w:r>
        <w:fldChar w:fldCharType="separate"/>
      </w:r>
      <w:r>
        <w:t>169</w:t>
      </w:r>
      <w:r>
        <w:fldChar w:fldCharType="end"/>
      </w:r>
    </w:p>
    <w:p w14:paraId="192EAF13" w14:textId="072F05DA" w:rsidR="00CB43FC" w:rsidRDefault="00CB43F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5G ProSe UE-to-UE Relay Communication with integrated Discovery</w:t>
      </w:r>
      <w:r>
        <w:tab/>
      </w:r>
      <w:r>
        <w:fldChar w:fldCharType="begin" w:fldLock="1"/>
      </w:r>
      <w:r>
        <w:instrText xml:space="preserve"> PAGEREF _Toc201151940 \h </w:instrText>
      </w:r>
      <w:r>
        <w:fldChar w:fldCharType="separate"/>
      </w:r>
      <w:r>
        <w:t>170</w:t>
      </w:r>
      <w:r>
        <w:fldChar w:fldCharType="end"/>
      </w:r>
    </w:p>
    <w:p w14:paraId="2EFF2872" w14:textId="3BB48EF7" w:rsidR="00CB43FC" w:rsidRDefault="00CB43FC">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_Toc201151941 \h </w:instrText>
      </w:r>
      <w:r>
        <w:fldChar w:fldCharType="separate"/>
      </w:r>
      <w:r>
        <w:t>170</w:t>
      </w:r>
      <w:r>
        <w:fldChar w:fldCharType="end"/>
      </w:r>
    </w:p>
    <w:p w14:paraId="0DBF6E44" w14:textId="1B480C5E" w:rsidR="00CB43FC" w:rsidRDefault="00CB43FC">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Procedure for Communication via Layer-3 UE-to-UE Relay</w:t>
      </w:r>
      <w:r>
        <w:tab/>
      </w:r>
      <w:r>
        <w:fldChar w:fldCharType="begin" w:fldLock="1"/>
      </w:r>
      <w:r>
        <w:instrText xml:space="preserve"> PAGEREF _Toc201151942 \h </w:instrText>
      </w:r>
      <w:r>
        <w:fldChar w:fldCharType="separate"/>
      </w:r>
      <w:r>
        <w:t>171</w:t>
      </w:r>
      <w:r>
        <w:fldChar w:fldCharType="end"/>
      </w:r>
    </w:p>
    <w:p w14:paraId="03F5D9CF" w14:textId="5723320E" w:rsidR="00CB43FC" w:rsidRDefault="00CB43FC">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Procedure for Communication via Layer-2 UE-to-UE Relay</w:t>
      </w:r>
      <w:r>
        <w:tab/>
      </w:r>
      <w:r>
        <w:fldChar w:fldCharType="begin" w:fldLock="1"/>
      </w:r>
      <w:r>
        <w:instrText xml:space="preserve"> PAGEREF _Toc201151943 \h </w:instrText>
      </w:r>
      <w:r>
        <w:fldChar w:fldCharType="separate"/>
      </w:r>
      <w:r>
        <w:t>173</w:t>
      </w:r>
      <w:r>
        <w:fldChar w:fldCharType="end"/>
      </w:r>
    </w:p>
    <w:p w14:paraId="09B18908" w14:textId="1D047341" w:rsidR="00CB43FC" w:rsidRDefault="00CB43FC">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5G ProSe UE-to-UE Relay reselection</w:t>
      </w:r>
      <w:r>
        <w:tab/>
      </w:r>
      <w:r>
        <w:fldChar w:fldCharType="begin" w:fldLock="1"/>
      </w:r>
      <w:r>
        <w:instrText xml:space="preserve"> PAGEREF _Toc201151944 \h </w:instrText>
      </w:r>
      <w:r>
        <w:fldChar w:fldCharType="separate"/>
      </w:r>
      <w:r>
        <w:t>173</w:t>
      </w:r>
      <w:r>
        <w:fldChar w:fldCharType="end"/>
      </w:r>
    </w:p>
    <w:p w14:paraId="7AE2BF89" w14:textId="09DDFE1D" w:rsidR="00CB43FC" w:rsidRDefault="00CB43FC">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_Toc201151945 \h </w:instrText>
      </w:r>
      <w:r>
        <w:fldChar w:fldCharType="separate"/>
      </w:r>
      <w:r>
        <w:t>173</w:t>
      </w:r>
      <w:r>
        <w:fldChar w:fldCharType="end"/>
      </w:r>
    </w:p>
    <w:p w14:paraId="67DADD7C" w14:textId="6BCD600C" w:rsidR="00CB43FC" w:rsidRDefault="00CB43FC">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Negotiated 5G ProSe Layer-2 UE-to-UE Relay reselection</w:t>
      </w:r>
      <w:r>
        <w:tab/>
      </w:r>
      <w:r>
        <w:fldChar w:fldCharType="begin" w:fldLock="1"/>
      </w:r>
      <w:r>
        <w:instrText xml:space="preserve"> PAGEREF _Toc201151946 \h </w:instrText>
      </w:r>
      <w:r>
        <w:fldChar w:fldCharType="separate"/>
      </w:r>
      <w:r>
        <w:t>174</w:t>
      </w:r>
      <w:r>
        <w:fldChar w:fldCharType="end"/>
      </w:r>
    </w:p>
    <w:p w14:paraId="526FBB7B" w14:textId="042CC3F0" w:rsidR="00CB43FC" w:rsidRDefault="00CB43FC">
      <w:pPr>
        <w:pStyle w:val="TOC4"/>
        <w:rPr>
          <w:rFonts w:asciiTheme="minorHAnsi" w:eastAsiaTheme="minorEastAsia" w:hAnsiTheme="minorHAnsi" w:cstheme="minorBidi"/>
          <w:kern w:val="2"/>
          <w:sz w:val="24"/>
          <w:szCs w:val="24"/>
          <w14:ligatures w14:val="standardContextual"/>
        </w:rPr>
      </w:pPr>
      <w:r>
        <w:t>6.7.4.3</w:t>
      </w:r>
      <w:r>
        <w:rPr>
          <w:rFonts w:asciiTheme="minorHAnsi" w:eastAsiaTheme="minorEastAsia" w:hAnsiTheme="minorHAnsi" w:cstheme="minorBidi"/>
          <w:kern w:val="2"/>
          <w:sz w:val="24"/>
          <w:szCs w:val="24"/>
          <w14:ligatures w14:val="standardContextual"/>
        </w:rPr>
        <w:tab/>
      </w:r>
      <w:r>
        <w:t>Negotiated 5G ProSe Layer-3 UE-to-UE Relay reselection</w:t>
      </w:r>
      <w:r>
        <w:tab/>
      </w:r>
      <w:r>
        <w:fldChar w:fldCharType="begin" w:fldLock="1"/>
      </w:r>
      <w:r>
        <w:instrText xml:space="preserve"> PAGEREF _Toc201151947 \h </w:instrText>
      </w:r>
      <w:r>
        <w:fldChar w:fldCharType="separate"/>
      </w:r>
      <w:r>
        <w:t>175</w:t>
      </w:r>
      <w:r>
        <w:fldChar w:fldCharType="end"/>
      </w:r>
    </w:p>
    <w:p w14:paraId="23784AEE" w14:textId="0193C893"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Negotiated 5G ProSe Multi-hop Layer-3 UE-to-UE Relay Reselection for Non-IP type PDU</w:t>
      </w:r>
      <w:r>
        <w:tab/>
      </w:r>
      <w:r>
        <w:fldChar w:fldCharType="begin" w:fldLock="1"/>
      </w:r>
      <w:r>
        <w:instrText xml:space="preserve"> PAGEREF _Toc201151948 \h </w:instrText>
      </w:r>
      <w:r>
        <w:fldChar w:fldCharType="separate"/>
      </w:r>
      <w:r>
        <w:t>177</w:t>
      </w:r>
      <w:r>
        <w:fldChar w:fldCharType="end"/>
      </w:r>
    </w:p>
    <w:p w14:paraId="58DF5FDB" w14:textId="3C0BB3FC" w:rsidR="00CB43FC" w:rsidRDefault="00CB43FC">
      <w:pPr>
        <w:pStyle w:val="TOC3"/>
        <w:rPr>
          <w:rFonts w:asciiTheme="minorHAnsi" w:eastAsiaTheme="minorEastAsia" w:hAnsiTheme="minorHAnsi" w:cstheme="minorBidi"/>
          <w:kern w:val="2"/>
          <w:sz w:val="24"/>
          <w:szCs w:val="24"/>
          <w14:ligatures w14:val="standardContextual"/>
        </w:rPr>
      </w:pPr>
      <w:r>
        <w:rPr>
          <w:lang w:eastAsia="zh-CN"/>
        </w:rPr>
        <w:t>6.7.5</w:t>
      </w:r>
      <w:r>
        <w:rPr>
          <w:rFonts w:asciiTheme="minorHAnsi" w:eastAsiaTheme="minorEastAsia" w:hAnsiTheme="minorHAnsi" w:cstheme="minorBidi"/>
          <w:kern w:val="2"/>
          <w:sz w:val="24"/>
          <w:szCs w:val="24"/>
          <w14:ligatures w14:val="standardContextual"/>
        </w:rPr>
        <w:tab/>
      </w:r>
      <w:r>
        <w:rPr>
          <w:lang w:eastAsia="zh-CN"/>
        </w:rPr>
        <w:t>5G ProSe Communication via 5G ProSe Layer-3 Multi-hop UE-to-UE Relay</w:t>
      </w:r>
      <w:r>
        <w:tab/>
      </w:r>
      <w:r>
        <w:fldChar w:fldCharType="begin" w:fldLock="1"/>
      </w:r>
      <w:r>
        <w:instrText xml:space="preserve"> PAGEREF _Toc201151949 \h </w:instrText>
      </w:r>
      <w:r>
        <w:fldChar w:fldCharType="separate"/>
      </w:r>
      <w:r>
        <w:t>178</w:t>
      </w:r>
      <w:r>
        <w:fldChar w:fldCharType="end"/>
      </w:r>
    </w:p>
    <w:p w14:paraId="0C6D34C5" w14:textId="438679E1"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_Toc201151950 \h </w:instrText>
      </w:r>
      <w:r>
        <w:fldChar w:fldCharType="separate"/>
      </w:r>
      <w:r>
        <w:t>178</w:t>
      </w:r>
      <w:r>
        <w:fldChar w:fldCharType="end"/>
      </w:r>
    </w:p>
    <w:p w14:paraId="548E25BC" w14:textId="46EDBFB8" w:rsidR="00CB43FC" w:rsidRDefault="00CB43FC">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Communication via 5G ProSe Layer-3 Multi-hop UE-to-UE-Relays</w:t>
      </w:r>
      <w:r>
        <w:tab/>
      </w:r>
      <w:r>
        <w:fldChar w:fldCharType="begin" w:fldLock="1"/>
      </w:r>
      <w:r>
        <w:instrText xml:space="preserve"> PAGEREF _Toc201151951 \h </w:instrText>
      </w:r>
      <w:r>
        <w:fldChar w:fldCharType="separate"/>
      </w:r>
      <w:r>
        <w:t>178</w:t>
      </w:r>
      <w:r>
        <w:fldChar w:fldCharType="end"/>
      </w:r>
    </w:p>
    <w:p w14:paraId="6C4A71AA" w14:textId="308ADE38" w:rsidR="00CB43FC" w:rsidRDefault="00CB43FC">
      <w:pPr>
        <w:pStyle w:val="TOC5"/>
        <w:rPr>
          <w:rFonts w:asciiTheme="minorHAnsi" w:eastAsiaTheme="minorEastAsia" w:hAnsiTheme="minorHAnsi" w:cstheme="minorBidi"/>
          <w:kern w:val="2"/>
          <w:sz w:val="24"/>
          <w:szCs w:val="24"/>
          <w14:ligatures w14:val="standardContextual"/>
        </w:rPr>
      </w:pPr>
      <w:r>
        <w:rPr>
          <w:lang w:eastAsia="zh-CN"/>
        </w:rPr>
        <w:t>6.7.5.2.1</w:t>
      </w:r>
      <w:r>
        <w:rPr>
          <w:rFonts w:asciiTheme="minorHAnsi" w:eastAsiaTheme="minorEastAsia" w:hAnsiTheme="minorHAnsi" w:cstheme="minorBidi"/>
          <w:kern w:val="2"/>
          <w:sz w:val="24"/>
          <w:szCs w:val="24"/>
          <w14:ligatures w14:val="standardContextual"/>
        </w:rPr>
        <w:tab/>
      </w:r>
      <w:r>
        <w:rPr>
          <w:lang w:eastAsia="zh-CN"/>
        </w:rPr>
        <w:t>Layer-2 link establishment via 5G ProSe Layer-3 Multi-hop UE-to-UE-Relays (IP type)</w:t>
      </w:r>
      <w:r>
        <w:tab/>
      </w:r>
      <w:r>
        <w:fldChar w:fldCharType="begin" w:fldLock="1"/>
      </w:r>
      <w:r>
        <w:instrText xml:space="preserve"> PAGEREF _Toc201151952 \h </w:instrText>
      </w:r>
      <w:r>
        <w:fldChar w:fldCharType="separate"/>
      </w:r>
      <w:r>
        <w:t>178</w:t>
      </w:r>
      <w:r>
        <w:fldChar w:fldCharType="end"/>
      </w:r>
    </w:p>
    <w:p w14:paraId="7EF774D3" w14:textId="57B2C968" w:rsidR="00CB43FC" w:rsidRDefault="00CB43FC">
      <w:pPr>
        <w:pStyle w:val="TOC5"/>
        <w:rPr>
          <w:rFonts w:asciiTheme="minorHAnsi" w:eastAsiaTheme="minorEastAsia" w:hAnsiTheme="minorHAnsi" w:cstheme="minorBidi"/>
          <w:kern w:val="2"/>
          <w:sz w:val="24"/>
          <w:szCs w:val="24"/>
          <w14:ligatures w14:val="standardContextual"/>
        </w:rPr>
      </w:pPr>
      <w:r>
        <w:rPr>
          <w:lang w:eastAsia="zh-CN"/>
        </w:rPr>
        <w:t>6.7.5.2.2</w:t>
      </w:r>
      <w:r>
        <w:rPr>
          <w:rFonts w:asciiTheme="minorHAnsi" w:eastAsiaTheme="minorEastAsia" w:hAnsiTheme="minorHAnsi" w:cstheme="minorBidi"/>
          <w:kern w:val="2"/>
          <w:sz w:val="24"/>
          <w:szCs w:val="24"/>
          <w14:ligatures w14:val="standardContextual"/>
        </w:rPr>
        <w:tab/>
      </w:r>
      <w:r>
        <w:rPr>
          <w:lang w:eastAsia="zh-CN"/>
        </w:rPr>
        <w:t>Layer-2 link establishment via 5G ProSe Layer-3 Multi-hop UE-to-UE Relays (Non-IP Type)</w:t>
      </w:r>
      <w:r>
        <w:tab/>
      </w:r>
      <w:r>
        <w:fldChar w:fldCharType="begin" w:fldLock="1"/>
      </w:r>
      <w:r>
        <w:instrText xml:space="preserve"> PAGEREF _Toc201151953 \h </w:instrText>
      </w:r>
      <w:r>
        <w:fldChar w:fldCharType="separate"/>
      </w:r>
      <w:r>
        <w:t>180</w:t>
      </w:r>
      <w:r>
        <w:fldChar w:fldCharType="end"/>
      </w:r>
    </w:p>
    <w:p w14:paraId="7649BC68" w14:textId="19E29EE3" w:rsidR="00CB43FC" w:rsidRDefault="00CB43FC">
      <w:pPr>
        <w:pStyle w:val="TOC2"/>
        <w:rPr>
          <w:rFonts w:asciiTheme="minorHAnsi" w:eastAsiaTheme="minorEastAsia" w:hAnsiTheme="minorHAnsi" w:cstheme="minorBidi"/>
          <w:kern w:val="2"/>
          <w:sz w:val="24"/>
          <w:szCs w:val="24"/>
          <w14:ligatures w14:val="standardContextual"/>
        </w:rPr>
      </w:pPr>
      <w:r w:rsidRPr="00FF06C4">
        <w:rPr>
          <w:rFonts w:eastAsia="SimSun"/>
          <w:lang w:eastAsia="zh-CN"/>
        </w:rPr>
        <w:t>6.8</w:t>
      </w:r>
      <w:r>
        <w:rPr>
          <w:rFonts w:asciiTheme="minorHAnsi" w:eastAsiaTheme="minorEastAsia" w:hAnsiTheme="minorHAnsi" w:cstheme="minorBidi"/>
          <w:kern w:val="2"/>
          <w:sz w:val="24"/>
          <w:szCs w:val="24"/>
          <w14:ligatures w14:val="standardContextual"/>
        </w:rPr>
        <w:tab/>
      </w:r>
      <w:r w:rsidRPr="00FF06C4">
        <w:rPr>
          <w:rFonts w:eastAsia="SimSun"/>
          <w:lang w:eastAsia="zh-CN"/>
        </w:rPr>
        <w:t>Procedures for communication path switching between PC5 and Uu reference points</w:t>
      </w:r>
      <w:r>
        <w:tab/>
      </w:r>
      <w:r>
        <w:fldChar w:fldCharType="begin" w:fldLock="1"/>
      </w:r>
      <w:r>
        <w:instrText xml:space="preserve"> PAGEREF _Toc201151954 \h </w:instrText>
      </w:r>
      <w:r>
        <w:fldChar w:fldCharType="separate"/>
      </w:r>
      <w:r>
        <w:t>181</w:t>
      </w:r>
      <w:r>
        <w:fldChar w:fldCharType="end"/>
      </w:r>
    </w:p>
    <w:p w14:paraId="05CDE86E" w14:textId="4C7C23C0" w:rsidR="00CB43FC" w:rsidRDefault="00CB43FC">
      <w:pPr>
        <w:pStyle w:val="TOC3"/>
        <w:rPr>
          <w:rFonts w:asciiTheme="minorHAnsi" w:eastAsiaTheme="minorEastAsia" w:hAnsiTheme="minorHAnsi" w:cstheme="minorBidi"/>
          <w:kern w:val="2"/>
          <w:sz w:val="24"/>
          <w:szCs w:val="24"/>
          <w14:ligatures w14:val="standardContextual"/>
        </w:rPr>
      </w:pPr>
      <w:r>
        <w:rPr>
          <w:lang w:eastAsia="zh-CN"/>
        </w:rPr>
        <w:t>6.8.1</w:t>
      </w:r>
      <w:r>
        <w:rPr>
          <w:rFonts w:asciiTheme="minorHAnsi" w:eastAsiaTheme="minorEastAsia" w:hAnsiTheme="minorHAnsi" w:cstheme="minorBidi"/>
          <w:kern w:val="2"/>
          <w:sz w:val="24"/>
          <w:szCs w:val="24"/>
          <w14:ligatures w14:val="standardContextual"/>
        </w:rPr>
        <w:tab/>
      </w:r>
      <w:r>
        <w:rPr>
          <w:lang w:eastAsia="zh-CN"/>
        </w:rPr>
        <w:t>Procedure for communication path switching from Uu reference point to PC5 reference point</w:t>
      </w:r>
      <w:r>
        <w:tab/>
      </w:r>
      <w:r>
        <w:fldChar w:fldCharType="begin" w:fldLock="1"/>
      </w:r>
      <w:r>
        <w:instrText xml:space="preserve"> PAGEREF _Toc201151955 \h </w:instrText>
      </w:r>
      <w:r>
        <w:fldChar w:fldCharType="separate"/>
      </w:r>
      <w:r>
        <w:t>181</w:t>
      </w:r>
      <w:r>
        <w:fldChar w:fldCharType="end"/>
      </w:r>
    </w:p>
    <w:p w14:paraId="475A872C" w14:textId="6E6D5129" w:rsidR="00CB43FC" w:rsidRDefault="00CB43FC">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 for communication path switching from PC5 reference point to Uu reference point</w:t>
      </w:r>
      <w:r>
        <w:tab/>
      </w:r>
      <w:r>
        <w:fldChar w:fldCharType="begin" w:fldLock="1"/>
      </w:r>
      <w:r>
        <w:instrText xml:space="preserve"> PAGEREF _Toc201151956 \h </w:instrText>
      </w:r>
      <w:r>
        <w:fldChar w:fldCharType="separate"/>
      </w:r>
      <w:r>
        <w:t>182</w:t>
      </w:r>
      <w:r>
        <w:fldChar w:fldCharType="end"/>
      </w:r>
    </w:p>
    <w:p w14:paraId="77007A33" w14:textId="37D10BE0" w:rsidR="00CB43FC" w:rsidRDefault="00CB43FC">
      <w:pPr>
        <w:pStyle w:val="TOC2"/>
        <w:rPr>
          <w:rFonts w:asciiTheme="minorHAnsi" w:eastAsiaTheme="minorEastAsia" w:hAnsiTheme="minorHAnsi" w:cstheme="minorBidi"/>
          <w:kern w:val="2"/>
          <w:sz w:val="24"/>
          <w:szCs w:val="24"/>
          <w14:ligatures w14:val="standardContextual"/>
        </w:rPr>
      </w:pPr>
      <w:r w:rsidRPr="00FF06C4">
        <w:rPr>
          <w:rFonts w:eastAsia="SimSun"/>
          <w:lang w:eastAsia="zh-CN"/>
        </w:rPr>
        <w:t>6.9</w:t>
      </w:r>
      <w:r>
        <w:rPr>
          <w:rFonts w:asciiTheme="minorHAnsi" w:eastAsiaTheme="minorEastAsia" w:hAnsiTheme="minorHAnsi" w:cstheme="minorBidi"/>
          <w:kern w:val="2"/>
          <w:sz w:val="24"/>
          <w:szCs w:val="24"/>
          <w14:ligatures w14:val="standardContextual"/>
        </w:rPr>
        <w:tab/>
      </w:r>
      <w:r w:rsidRPr="00FF06C4">
        <w:rPr>
          <w:rFonts w:eastAsia="SimSun"/>
          <w:lang w:eastAsia="zh-CN"/>
        </w:rPr>
        <w:t>Multi-path communication via Uu and via 5G ProSe UE-to-Network Relay</w:t>
      </w:r>
      <w:r>
        <w:tab/>
      </w:r>
      <w:r>
        <w:fldChar w:fldCharType="begin" w:fldLock="1"/>
      </w:r>
      <w:r>
        <w:instrText xml:space="preserve"> PAGEREF _Toc201151957 \h </w:instrText>
      </w:r>
      <w:r>
        <w:fldChar w:fldCharType="separate"/>
      </w:r>
      <w:r>
        <w:t>184</w:t>
      </w:r>
      <w:r>
        <w:fldChar w:fldCharType="end"/>
      </w:r>
    </w:p>
    <w:p w14:paraId="685CE0D9" w14:textId="3EDFC60C" w:rsidR="00CB43FC" w:rsidRDefault="00CB43FC">
      <w:pPr>
        <w:pStyle w:val="TOC3"/>
        <w:rPr>
          <w:rFonts w:asciiTheme="minorHAnsi" w:eastAsiaTheme="minorEastAsia" w:hAnsiTheme="minorHAnsi" w:cstheme="minorBidi"/>
          <w:kern w:val="2"/>
          <w:sz w:val="24"/>
          <w:szCs w:val="24"/>
          <w14:ligatures w14:val="standardContextual"/>
        </w:rPr>
      </w:pPr>
      <w:r>
        <w:rPr>
          <w:lang w:eastAsia="zh-CN"/>
        </w:rPr>
        <w:t>6.9.1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_Toc201151958 \h </w:instrText>
      </w:r>
      <w:r>
        <w:fldChar w:fldCharType="separate"/>
      </w:r>
      <w:r>
        <w:t>184</w:t>
      </w:r>
      <w:r>
        <w:fldChar w:fldCharType="end"/>
      </w:r>
    </w:p>
    <w:p w14:paraId="4E2ADB71" w14:textId="1F56C7CB" w:rsidR="00CB43FC" w:rsidRDefault="00CB43FC">
      <w:pPr>
        <w:pStyle w:val="TOC3"/>
        <w:rPr>
          <w:rFonts w:asciiTheme="minorHAnsi" w:eastAsiaTheme="minorEastAsia" w:hAnsiTheme="minorHAnsi" w:cstheme="minorBidi"/>
          <w:kern w:val="2"/>
          <w:sz w:val="24"/>
          <w:szCs w:val="24"/>
          <w14:ligatures w14:val="standardContextual"/>
        </w:rPr>
      </w:pPr>
      <w:r>
        <w:rPr>
          <w:lang w:eastAsia="zh-CN"/>
        </w:rPr>
        <w:t>6.9.2</w:t>
      </w:r>
      <w:r>
        <w:rPr>
          <w:rFonts w:asciiTheme="minorHAnsi" w:eastAsiaTheme="minorEastAsia" w:hAnsiTheme="minorHAnsi" w:cstheme="minorBidi"/>
          <w:kern w:val="2"/>
          <w:sz w:val="24"/>
          <w:szCs w:val="24"/>
          <w14:ligatures w14:val="standardContextual"/>
        </w:rPr>
        <w:tab/>
      </w:r>
      <w:r>
        <w:rPr>
          <w:lang w:eastAsia="zh-CN"/>
        </w:rPr>
        <w:t>Multi-path communication via direct Uu path and via 5G ProSe Layer-3 UE-to-Network Relay</w:t>
      </w:r>
      <w:r>
        <w:tab/>
      </w:r>
      <w:r>
        <w:fldChar w:fldCharType="begin" w:fldLock="1"/>
      </w:r>
      <w:r>
        <w:instrText xml:space="preserve"> PAGEREF _Toc201151959 \h </w:instrText>
      </w:r>
      <w:r>
        <w:fldChar w:fldCharType="separate"/>
      </w:r>
      <w:r>
        <w:t>184</w:t>
      </w:r>
      <w:r>
        <w:fldChar w:fldCharType="end"/>
      </w:r>
    </w:p>
    <w:p w14:paraId="5D316C7E" w14:textId="0B9ACAF6" w:rsidR="00CB43FC" w:rsidRDefault="00CB43FC">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rPr>
          <w:lang w:eastAsia="zh-CN"/>
        </w:rPr>
        <w:t>Multi-path communication via direct Uu path and via 5G ProSe Layer-2 UE-to-Network Relay</w:t>
      </w:r>
      <w:r>
        <w:tab/>
      </w:r>
      <w:r>
        <w:fldChar w:fldCharType="begin" w:fldLock="1"/>
      </w:r>
      <w:r>
        <w:instrText xml:space="preserve"> PAGEREF _Toc201151960 \h </w:instrText>
      </w:r>
      <w:r>
        <w:fldChar w:fldCharType="separate"/>
      </w:r>
      <w:r>
        <w:t>184</w:t>
      </w:r>
      <w:r>
        <w:fldChar w:fldCharType="end"/>
      </w:r>
    </w:p>
    <w:p w14:paraId="4C1C13EF" w14:textId="7BEA5F0D" w:rsidR="00CB43FC" w:rsidRDefault="00CB43FC">
      <w:pPr>
        <w:pStyle w:val="TOC1"/>
        <w:rPr>
          <w:rFonts w:asciiTheme="minorHAnsi" w:eastAsiaTheme="minorEastAsia" w:hAnsiTheme="minorHAnsi" w:cstheme="minorBidi"/>
          <w:kern w:val="2"/>
          <w:sz w:val="24"/>
          <w:szCs w:val="24"/>
          <w14:ligatures w14:val="standardContextual"/>
        </w:rPr>
      </w:pPr>
      <w:r w:rsidRPr="00FF06C4">
        <w:rPr>
          <w:rFonts w:eastAsia="SimSun"/>
          <w:lang w:eastAsia="zh-CN"/>
        </w:rPr>
        <w:t>7</w:t>
      </w:r>
      <w:r>
        <w:rPr>
          <w:rFonts w:asciiTheme="minorHAnsi" w:eastAsiaTheme="minorEastAsia" w:hAnsiTheme="minorHAnsi" w:cstheme="minorBidi"/>
          <w:kern w:val="2"/>
          <w:sz w:val="24"/>
          <w:szCs w:val="24"/>
          <w14:ligatures w14:val="standardContextual"/>
        </w:rPr>
        <w:tab/>
      </w:r>
      <w:r w:rsidRPr="00FF06C4">
        <w:rPr>
          <w:rFonts w:eastAsia="SimSun"/>
          <w:lang w:eastAsia="zh-CN"/>
        </w:rPr>
        <w:t>Network Function Services</w:t>
      </w:r>
      <w:r>
        <w:tab/>
      </w:r>
      <w:r>
        <w:fldChar w:fldCharType="begin" w:fldLock="1"/>
      </w:r>
      <w:r>
        <w:instrText xml:space="preserve"> PAGEREF _Toc201151961 \h </w:instrText>
      </w:r>
      <w:r>
        <w:fldChar w:fldCharType="separate"/>
      </w:r>
      <w:r>
        <w:t>185</w:t>
      </w:r>
      <w:r>
        <w:fldChar w:fldCharType="end"/>
      </w:r>
    </w:p>
    <w:p w14:paraId="6C35A2D2" w14:textId="6E0C42A3" w:rsidR="00CB43FC" w:rsidRDefault="00CB43FC">
      <w:pPr>
        <w:pStyle w:val="TOC2"/>
        <w:rPr>
          <w:rFonts w:asciiTheme="minorHAnsi" w:eastAsiaTheme="minorEastAsia" w:hAnsiTheme="minorHAnsi" w:cstheme="minorBidi"/>
          <w:kern w:val="2"/>
          <w:sz w:val="24"/>
          <w:szCs w:val="24"/>
          <w14:ligatures w14:val="standardContextual"/>
        </w:rPr>
      </w:pPr>
      <w:r w:rsidRPr="00FF06C4">
        <w:rPr>
          <w:rFonts w:eastAsia="SimSun"/>
          <w:lang w:eastAsia="zh-CN"/>
        </w:rPr>
        <w:t>7</w:t>
      </w:r>
      <w:r>
        <w:rPr>
          <w:lang w:eastAsia="ko-KR"/>
        </w:rPr>
        <w:t>.</w:t>
      </w:r>
      <w:r w:rsidRPr="00FF06C4">
        <w:rPr>
          <w:rFonts w:eastAsia="SimSun"/>
          <w:lang w:eastAsia="zh-CN"/>
        </w:rPr>
        <w:t>1</w:t>
      </w:r>
      <w:r>
        <w:rPr>
          <w:rFonts w:asciiTheme="minorHAnsi" w:eastAsiaTheme="minorEastAsia" w:hAnsiTheme="minorHAnsi" w:cstheme="minorBidi"/>
          <w:kern w:val="2"/>
          <w:sz w:val="24"/>
          <w:szCs w:val="24"/>
          <w14:ligatures w14:val="standardContextual"/>
        </w:rPr>
        <w:tab/>
      </w:r>
      <w:r w:rsidRPr="00FF06C4">
        <w:rPr>
          <w:rFonts w:eastAsia="SimSun"/>
          <w:lang w:eastAsia="zh-CN"/>
        </w:rPr>
        <w:t>5G DDNMF Services</w:t>
      </w:r>
      <w:r>
        <w:tab/>
      </w:r>
      <w:r>
        <w:fldChar w:fldCharType="begin" w:fldLock="1"/>
      </w:r>
      <w:r>
        <w:instrText xml:space="preserve"> PAGEREF _Toc201151962 \h </w:instrText>
      </w:r>
      <w:r>
        <w:fldChar w:fldCharType="separate"/>
      </w:r>
      <w:r>
        <w:t>185</w:t>
      </w:r>
      <w:r>
        <w:fldChar w:fldCharType="end"/>
      </w:r>
    </w:p>
    <w:p w14:paraId="60B43AD0" w14:textId="3F631EC9" w:rsidR="00CB43FC" w:rsidRDefault="00CB43FC">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_Toc201151963 \h </w:instrText>
      </w:r>
      <w:r>
        <w:fldChar w:fldCharType="separate"/>
      </w:r>
      <w:r>
        <w:t>185</w:t>
      </w:r>
      <w:r>
        <w:fldChar w:fldCharType="end"/>
      </w:r>
    </w:p>
    <w:p w14:paraId="7D412662" w14:textId="6E995EB9" w:rsidR="00CB43FC" w:rsidRDefault="00CB43FC">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N5g-ddnmf_Discovery service</w:t>
      </w:r>
      <w:r>
        <w:tab/>
      </w:r>
      <w:r>
        <w:fldChar w:fldCharType="begin" w:fldLock="1"/>
      </w:r>
      <w:r>
        <w:instrText xml:space="preserve"> PAGEREF _Toc201151964 \h </w:instrText>
      </w:r>
      <w:r>
        <w:fldChar w:fldCharType="separate"/>
      </w:r>
      <w:r>
        <w:t>185</w:t>
      </w:r>
      <w:r>
        <w:fldChar w:fldCharType="end"/>
      </w:r>
    </w:p>
    <w:p w14:paraId="476A8239" w14:textId="406B05E1" w:rsidR="00CB43FC" w:rsidRDefault="00CB43FC">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_Toc201151965 \h </w:instrText>
      </w:r>
      <w:r>
        <w:fldChar w:fldCharType="separate"/>
      </w:r>
      <w:r>
        <w:t>185</w:t>
      </w:r>
      <w:r>
        <w:fldChar w:fldCharType="end"/>
      </w:r>
    </w:p>
    <w:p w14:paraId="5C12B207" w14:textId="6BBDEEEB" w:rsidR="00CB43FC" w:rsidRDefault="00CB43FC">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N5g-ddnmf_Discovery_AnnounceAuthorize service operation</w:t>
      </w:r>
      <w:r>
        <w:tab/>
      </w:r>
      <w:r>
        <w:fldChar w:fldCharType="begin" w:fldLock="1"/>
      </w:r>
      <w:r>
        <w:instrText xml:space="preserve"> PAGEREF _Toc201151966 \h </w:instrText>
      </w:r>
      <w:r>
        <w:fldChar w:fldCharType="separate"/>
      </w:r>
      <w:r>
        <w:t>185</w:t>
      </w:r>
      <w:r>
        <w:fldChar w:fldCharType="end"/>
      </w:r>
    </w:p>
    <w:p w14:paraId="544490E8" w14:textId="57B09648" w:rsidR="00CB43FC" w:rsidRDefault="00CB43FC">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N5g-ddnmf_Discovery_AnnounceUpdate service operation</w:t>
      </w:r>
      <w:r>
        <w:tab/>
      </w:r>
      <w:r>
        <w:fldChar w:fldCharType="begin" w:fldLock="1"/>
      </w:r>
      <w:r>
        <w:instrText xml:space="preserve"> PAGEREF _Toc201151967 \h </w:instrText>
      </w:r>
      <w:r>
        <w:fldChar w:fldCharType="separate"/>
      </w:r>
      <w:r>
        <w:t>185</w:t>
      </w:r>
      <w:r>
        <w:fldChar w:fldCharType="end"/>
      </w:r>
    </w:p>
    <w:p w14:paraId="6577F05E" w14:textId="7E2EBEC2" w:rsidR="00CB43FC" w:rsidRDefault="00CB43FC">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N5g-ddnmf_Discovery_MonitorAuthorize service operation</w:t>
      </w:r>
      <w:r>
        <w:tab/>
      </w:r>
      <w:r>
        <w:fldChar w:fldCharType="begin" w:fldLock="1"/>
      </w:r>
      <w:r>
        <w:instrText xml:space="preserve"> PAGEREF _Toc201151968 \h </w:instrText>
      </w:r>
      <w:r>
        <w:fldChar w:fldCharType="separate"/>
      </w:r>
      <w:r>
        <w:t>186</w:t>
      </w:r>
      <w:r>
        <w:fldChar w:fldCharType="end"/>
      </w:r>
    </w:p>
    <w:p w14:paraId="454D290E" w14:textId="56545AAB" w:rsidR="00CB43FC" w:rsidRDefault="00CB43FC">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N5g-ddnmf_Discovery_MonitorUpdate service operation</w:t>
      </w:r>
      <w:r>
        <w:tab/>
      </w:r>
      <w:r>
        <w:fldChar w:fldCharType="begin" w:fldLock="1"/>
      </w:r>
      <w:r>
        <w:instrText xml:space="preserve"> PAGEREF _Toc201151969 \h </w:instrText>
      </w:r>
      <w:r>
        <w:fldChar w:fldCharType="separate"/>
      </w:r>
      <w:r>
        <w:t>186</w:t>
      </w:r>
      <w:r>
        <w:fldChar w:fldCharType="end"/>
      </w:r>
    </w:p>
    <w:p w14:paraId="3C2CCEEF" w14:textId="3AEFD68F" w:rsidR="00CB43FC" w:rsidRDefault="00CB43FC">
      <w:pPr>
        <w:pStyle w:val="TOC4"/>
        <w:rPr>
          <w:rFonts w:asciiTheme="minorHAnsi" w:eastAsiaTheme="minorEastAsia" w:hAnsiTheme="minorHAnsi" w:cstheme="minorBidi"/>
          <w:kern w:val="2"/>
          <w:sz w:val="24"/>
          <w:szCs w:val="24"/>
          <w14:ligatures w14:val="standardContextual"/>
        </w:rPr>
      </w:pPr>
      <w:r>
        <w:t>7.1.2.6</w:t>
      </w:r>
      <w:r>
        <w:rPr>
          <w:rFonts w:asciiTheme="minorHAnsi" w:eastAsiaTheme="minorEastAsia" w:hAnsiTheme="minorHAnsi" w:cstheme="minorBidi"/>
          <w:kern w:val="2"/>
          <w:sz w:val="24"/>
          <w:szCs w:val="24"/>
          <w14:ligatures w14:val="standardContextual"/>
        </w:rPr>
        <w:tab/>
      </w:r>
      <w:r>
        <w:t>N5g-ddnmf_Discovery_MonitorUpdateResult service operation</w:t>
      </w:r>
      <w:r>
        <w:tab/>
      </w:r>
      <w:r>
        <w:fldChar w:fldCharType="begin" w:fldLock="1"/>
      </w:r>
      <w:r>
        <w:instrText xml:space="preserve"> PAGEREF _Toc201151970 \h </w:instrText>
      </w:r>
      <w:r>
        <w:fldChar w:fldCharType="separate"/>
      </w:r>
      <w:r>
        <w:t>186</w:t>
      </w:r>
      <w:r>
        <w:fldChar w:fldCharType="end"/>
      </w:r>
    </w:p>
    <w:p w14:paraId="1E0B804A" w14:textId="13A61B16" w:rsidR="00CB43FC" w:rsidRDefault="00CB43FC">
      <w:pPr>
        <w:pStyle w:val="TOC4"/>
        <w:rPr>
          <w:rFonts w:asciiTheme="minorHAnsi" w:eastAsiaTheme="minorEastAsia" w:hAnsiTheme="minorHAnsi" w:cstheme="minorBidi"/>
          <w:kern w:val="2"/>
          <w:sz w:val="24"/>
          <w:szCs w:val="24"/>
          <w14:ligatures w14:val="standardContextual"/>
        </w:rPr>
      </w:pPr>
      <w:r>
        <w:t>7.1.2.7</w:t>
      </w:r>
      <w:r>
        <w:rPr>
          <w:rFonts w:asciiTheme="minorHAnsi" w:eastAsiaTheme="minorEastAsia" w:hAnsiTheme="minorHAnsi" w:cstheme="minorBidi"/>
          <w:kern w:val="2"/>
          <w:sz w:val="24"/>
          <w:szCs w:val="24"/>
          <w14:ligatures w14:val="standardContextual"/>
        </w:rPr>
        <w:tab/>
      </w:r>
      <w:r>
        <w:t>N5g-ddnmf_Discovery_DiscoveryAuthorize service operation</w:t>
      </w:r>
      <w:r>
        <w:tab/>
      </w:r>
      <w:r>
        <w:fldChar w:fldCharType="begin" w:fldLock="1"/>
      </w:r>
      <w:r>
        <w:instrText xml:space="preserve"> PAGEREF _Toc201151971 \h </w:instrText>
      </w:r>
      <w:r>
        <w:fldChar w:fldCharType="separate"/>
      </w:r>
      <w:r>
        <w:t>187</w:t>
      </w:r>
      <w:r>
        <w:fldChar w:fldCharType="end"/>
      </w:r>
    </w:p>
    <w:p w14:paraId="3A456C14" w14:textId="1CA94F17" w:rsidR="00CB43FC" w:rsidRDefault="00CB43FC">
      <w:pPr>
        <w:pStyle w:val="TOC4"/>
        <w:rPr>
          <w:rFonts w:asciiTheme="minorHAnsi" w:eastAsiaTheme="minorEastAsia" w:hAnsiTheme="minorHAnsi" w:cstheme="minorBidi"/>
          <w:kern w:val="2"/>
          <w:sz w:val="24"/>
          <w:szCs w:val="24"/>
          <w14:ligatures w14:val="standardContextual"/>
        </w:rPr>
      </w:pPr>
      <w:r>
        <w:t>7.1.2.8</w:t>
      </w:r>
      <w:r>
        <w:rPr>
          <w:rFonts w:asciiTheme="minorHAnsi" w:eastAsiaTheme="minorEastAsia" w:hAnsiTheme="minorHAnsi" w:cstheme="minorBidi"/>
          <w:kern w:val="2"/>
          <w:sz w:val="24"/>
          <w:szCs w:val="24"/>
          <w14:ligatures w14:val="standardContextual"/>
        </w:rPr>
        <w:tab/>
      </w:r>
      <w:r>
        <w:t>N5g-ddnmf_Discovery_MatchReport service operation</w:t>
      </w:r>
      <w:r>
        <w:tab/>
      </w:r>
      <w:r>
        <w:fldChar w:fldCharType="begin" w:fldLock="1"/>
      </w:r>
      <w:r>
        <w:instrText xml:space="preserve"> PAGEREF _Toc201151972 \h </w:instrText>
      </w:r>
      <w:r>
        <w:fldChar w:fldCharType="separate"/>
      </w:r>
      <w:r>
        <w:t>187</w:t>
      </w:r>
      <w:r>
        <w:fldChar w:fldCharType="end"/>
      </w:r>
    </w:p>
    <w:p w14:paraId="145002E6" w14:textId="7ED13E5E" w:rsidR="00CB43FC" w:rsidRDefault="00CB43FC">
      <w:pPr>
        <w:pStyle w:val="TOC4"/>
        <w:rPr>
          <w:rFonts w:asciiTheme="minorHAnsi" w:eastAsiaTheme="minorEastAsia" w:hAnsiTheme="minorHAnsi" w:cstheme="minorBidi"/>
          <w:kern w:val="2"/>
          <w:sz w:val="24"/>
          <w:szCs w:val="24"/>
          <w14:ligatures w14:val="standardContextual"/>
        </w:rPr>
      </w:pPr>
      <w:r>
        <w:t>7.1.2.9</w:t>
      </w:r>
      <w:r>
        <w:rPr>
          <w:rFonts w:asciiTheme="minorHAnsi" w:eastAsiaTheme="minorEastAsia" w:hAnsiTheme="minorHAnsi" w:cstheme="minorBidi"/>
          <w:kern w:val="2"/>
          <w:sz w:val="24"/>
          <w:szCs w:val="24"/>
          <w14:ligatures w14:val="standardContextual"/>
        </w:rPr>
        <w:tab/>
      </w:r>
      <w:r>
        <w:t>N5g-ddnmf_Discovery_MatchInformation service operation</w:t>
      </w:r>
      <w:r>
        <w:tab/>
      </w:r>
      <w:r>
        <w:fldChar w:fldCharType="begin" w:fldLock="1"/>
      </w:r>
      <w:r>
        <w:instrText xml:space="preserve"> PAGEREF _Toc201151973 \h </w:instrText>
      </w:r>
      <w:r>
        <w:fldChar w:fldCharType="separate"/>
      </w:r>
      <w:r>
        <w:t>187</w:t>
      </w:r>
      <w:r>
        <w:fldChar w:fldCharType="end"/>
      </w:r>
    </w:p>
    <w:p w14:paraId="5C8BFDE8" w14:textId="30F23E0E" w:rsidR="00CB43FC" w:rsidRDefault="00CB43FC">
      <w:pPr>
        <w:pStyle w:val="TOC2"/>
        <w:rPr>
          <w:rFonts w:asciiTheme="minorHAnsi" w:eastAsiaTheme="minorEastAsia" w:hAnsiTheme="minorHAnsi" w:cstheme="minorBidi"/>
          <w:kern w:val="2"/>
          <w:sz w:val="24"/>
          <w:szCs w:val="24"/>
          <w14:ligatures w14:val="standardContextual"/>
        </w:rPr>
      </w:pPr>
      <w:r w:rsidRPr="00FF06C4">
        <w:rPr>
          <w:rFonts w:eastAsia="SimSun"/>
          <w:lang w:eastAsia="zh-CN"/>
        </w:rPr>
        <w:t>7</w:t>
      </w:r>
      <w:r>
        <w:rPr>
          <w:lang w:eastAsia="ko-KR"/>
        </w:rPr>
        <w:t>.</w:t>
      </w:r>
      <w:r w:rsidRPr="00FF06C4">
        <w:rPr>
          <w:rFonts w:eastAsia="SimSun"/>
          <w:lang w:eastAsia="zh-CN"/>
        </w:rPr>
        <w:t>2</w:t>
      </w:r>
      <w:r>
        <w:rPr>
          <w:rFonts w:asciiTheme="minorHAnsi" w:eastAsiaTheme="minorEastAsia" w:hAnsiTheme="minorHAnsi" w:cstheme="minorBidi"/>
          <w:kern w:val="2"/>
          <w:sz w:val="24"/>
          <w:szCs w:val="24"/>
          <w14:ligatures w14:val="standardContextual"/>
        </w:rPr>
        <w:tab/>
      </w:r>
      <w:r w:rsidRPr="00FF06C4">
        <w:rPr>
          <w:rFonts w:eastAsia="SimSun"/>
          <w:lang w:eastAsia="zh-CN"/>
        </w:rPr>
        <w:t>AF Services</w:t>
      </w:r>
      <w:r>
        <w:tab/>
      </w:r>
      <w:r>
        <w:fldChar w:fldCharType="begin" w:fldLock="1"/>
      </w:r>
      <w:r>
        <w:instrText xml:space="preserve"> PAGEREF _Toc201151974 \h </w:instrText>
      </w:r>
      <w:r>
        <w:fldChar w:fldCharType="separate"/>
      </w:r>
      <w:r>
        <w:t>187</w:t>
      </w:r>
      <w:r>
        <w:fldChar w:fldCharType="end"/>
      </w:r>
    </w:p>
    <w:p w14:paraId="01988AA5" w14:textId="7EA4C979" w:rsidR="00CB43FC" w:rsidRDefault="00CB43F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_Toc201151975 \h </w:instrText>
      </w:r>
      <w:r>
        <w:fldChar w:fldCharType="separate"/>
      </w:r>
      <w:r>
        <w:t>187</w:t>
      </w:r>
      <w:r>
        <w:fldChar w:fldCharType="end"/>
      </w:r>
    </w:p>
    <w:p w14:paraId="540B9BDB" w14:textId="22E2236B" w:rsidR="00CB43FC" w:rsidRDefault="00CB43FC">
      <w:pPr>
        <w:pStyle w:val="TOC3"/>
        <w:rPr>
          <w:rFonts w:asciiTheme="minorHAnsi" w:eastAsiaTheme="minorEastAsia" w:hAnsiTheme="minorHAnsi" w:cstheme="minorBidi"/>
          <w:kern w:val="2"/>
          <w:sz w:val="24"/>
          <w:szCs w:val="24"/>
          <w14:ligatures w14:val="standardContextual"/>
        </w:rPr>
      </w:pPr>
      <w:r>
        <w:lastRenderedPageBreak/>
        <w:t>7.2.2</w:t>
      </w:r>
      <w:r>
        <w:rPr>
          <w:rFonts w:asciiTheme="minorHAnsi" w:eastAsiaTheme="minorEastAsia" w:hAnsiTheme="minorHAnsi" w:cstheme="minorBidi"/>
          <w:kern w:val="2"/>
          <w:sz w:val="24"/>
          <w:szCs w:val="24"/>
          <w14:ligatures w14:val="standardContextual"/>
        </w:rPr>
        <w:tab/>
      </w:r>
      <w:r>
        <w:t>Naf_ProSe service</w:t>
      </w:r>
      <w:r>
        <w:tab/>
      </w:r>
      <w:r>
        <w:fldChar w:fldCharType="begin" w:fldLock="1"/>
      </w:r>
      <w:r>
        <w:instrText xml:space="preserve"> PAGEREF _Toc201151976 \h </w:instrText>
      </w:r>
      <w:r>
        <w:fldChar w:fldCharType="separate"/>
      </w:r>
      <w:r>
        <w:t>188</w:t>
      </w:r>
      <w:r>
        <w:fldChar w:fldCharType="end"/>
      </w:r>
    </w:p>
    <w:p w14:paraId="5C66F813" w14:textId="772E1ACC" w:rsidR="00CB43FC" w:rsidRDefault="00CB43FC">
      <w:pPr>
        <w:pStyle w:val="TOC4"/>
        <w:rPr>
          <w:rFonts w:asciiTheme="minorHAnsi" w:eastAsiaTheme="minorEastAsia" w:hAnsiTheme="minorHAnsi" w:cstheme="minorBidi"/>
          <w:kern w:val="2"/>
          <w:sz w:val="24"/>
          <w:szCs w:val="24"/>
          <w14:ligatures w14:val="standardContextual"/>
        </w:rPr>
      </w:pPr>
      <w:r w:rsidRPr="00FF06C4">
        <w:rPr>
          <w:rFonts w:eastAsia="DengXian"/>
        </w:rPr>
        <w:t>7.2.2.1</w:t>
      </w:r>
      <w:r>
        <w:rPr>
          <w:rFonts w:asciiTheme="minorHAnsi" w:eastAsiaTheme="minorEastAsia" w:hAnsiTheme="minorHAnsi" w:cstheme="minorBidi"/>
          <w:kern w:val="2"/>
          <w:sz w:val="24"/>
          <w:szCs w:val="24"/>
          <w14:ligatures w14:val="standardContextual"/>
        </w:rPr>
        <w:tab/>
      </w:r>
      <w:r w:rsidRPr="00FF06C4">
        <w:rPr>
          <w:rFonts w:eastAsia="DengXian"/>
        </w:rPr>
        <w:t>General</w:t>
      </w:r>
      <w:r>
        <w:tab/>
      </w:r>
      <w:r>
        <w:fldChar w:fldCharType="begin" w:fldLock="1"/>
      </w:r>
      <w:r>
        <w:instrText xml:space="preserve"> PAGEREF _Toc201151977 \h </w:instrText>
      </w:r>
      <w:r>
        <w:fldChar w:fldCharType="separate"/>
      </w:r>
      <w:r>
        <w:t>188</w:t>
      </w:r>
      <w:r>
        <w:fldChar w:fldCharType="end"/>
      </w:r>
    </w:p>
    <w:p w14:paraId="7547DC32" w14:textId="32E5EA88" w:rsidR="00CB43FC" w:rsidRDefault="00CB43FC">
      <w:pPr>
        <w:pStyle w:val="TOC4"/>
        <w:rPr>
          <w:rFonts w:asciiTheme="minorHAnsi" w:eastAsiaTheme="minorEastAsia" w:hAnsiTheme="minorHAnsi" w:cstheme="minorBidi"/>
          <w:kern w:val="2"/>
          <w:sz w:val="24"/>
          <w:szCs w:val="24"/>
          <w14:ligatures w14:val="standardContextual"/>
        </w:rPr>
      </w:pPr>
      <w:r w:rsidRPr="00FF06C4">
        <w:rPr>
          <w:rFonts w:eastAsia="DengXian"/>
        </w:rPr>
        <w:t>7.2.2.2</w:t>
      </w:r>
      <w:r>
        <w:rPr>
          <w:rFonts w:asciiTheme="minorHAnsi" w:eastAsiaTheme="minorEastAsia" w:hAnsiTheme="minorHAnsi" w:cstheme="minorBidi"/>
          <w:kern w:val="2"/>
          <w:sz w:val="24"/>
          <w:szCs w:val="24"/>
          <w14:ligatures w14:val="standardContextual"/>
        </w:rPr>
        <w:tab/>
      </w:r>
      <w:r w:rsidRPr="00FF06C4">
        <w:rPr>
          <w:rFonts w:eastAsia="DengXian"/>
        </w:rPr>
        <w:t>Naf_ProSe_DiscoveryAuthorization service operation</w:t>
      </w:r>
      <w:r>
        <w:tab/>
      </w:r>
      <w:r>
        <w:fldChar w:fldCharType="begin" w:fldLock="1"/>
      </w:r>
      <w:r>
        <w:instrText xml:space="preserve"> PAGEREF _Toc201151978 \h </w:instrText>
      </w:r>
      <w:r>
        <w:fldChar w:fldCharType="separate"/>
      </w:r>
      <w:r>
        <w:t>188</w:t>
      </w:r>
      <w:r>
        <w:fldChar w:fldCharType="end"/>
      </w:r>
    </w:p>
    <w:p w14:paraId="60D76E90" w14:textId="35DBC4A5" w:rsidR="00CB43FC" w:rsidRDefault="00CB43FC">
      <w:pPr>
        <w:pStyle w:val="TOC4"/>
        <w:rPr>
          <w:rFonts w:asciiTheme="minorHAnsi" w:eastAsiaTheme="minorEastAsia" w:hAnsiTheme="minorHAnsi" w:cstheme="minorBidi"/>
          <w:kern w:val="2"/>
          <w:sz w:val="24"/>
          <w:szCs w:val="24"/>
          <w14:ligatures w14:val="standardContextual"/>
        </w:rPr>
      </w:pPr>
      <w:r>
        <w:t>7.2.2.</w:t>
      </w:r>
      <w:r w:rsidRPr="00FF06C4">
        <w:rPr>
          <w:rFonts w:eastAsia="SimSun"/>
          <w:lang w:eastAsia="zh-CN"/>
        </w:rPr>
        <w:t>3</w:t>
      </w:r>
      <w:r>
        <w:rPr>
          <w:rFonts w:asciiTheme="minorHAnsi" w:eastAsiaTheme="minorEastAsia" w:hAnsiTheme="minorHAnsi" w:cstheme="minorBidi"/>
          <w:kern w:val="2"/>
          <w:sz w:val="24"/>
          <w:szCs w:val="24"/>
          <w14:ligatures w14:val="standardContextual"/>
        </w:rPr>
        <w:tab/>
      </w:r>
      <w:r>
        <w:t>Naf_ProSe_DiscoveryAuthorizationUpdateNotify service operation</w:t>
      </w:r>
      <w:r>
        <w:tab/>
      </w:r>
      <w:r>
        <w:fldChar w:fldCharType="begin" w:fldLock="1"/>
      </w:r>
      <w:r>
        <w:instrText xml:space="preserve"> PAGEREF _Toc201151979 \h </w:instrText>
      </w:r>
      <w:r>
        <w:fldChar w:fldCharType="separate"/>
      </w:r>
      <w:r>
        <w:t>188</w:t>
      </w:r>
      <w:r>
        <w:fldChar w:fldCharType="end"/>
      </w:r>
    </w:p>
    <w:p w14:paraId="43B962A7" w14:textId="4D8A9B6A" w:rsidR="00CB43FC" w:rsidRDefault="00CB43FC">
      <w:pPr>
        <w:pStyle w:val="TOC4"/>
        <w:rPr>
          <w:rFonts w:asciiTheme="minorHAnsi" w:eastAsiaTheme="minorEastAsia" w:hAnsiTheme="minorHAnsi" w:cstheme="minorBidi"/>
          <w:kern w:val="2"/>
          <w:sz w:val="24"/>
          <w:szCs w:val="24"/>
          <w14:ligatures w14:val="standardContextual"/>
        </w:rPr>
      </w:pPr>
      <w:r>
        <w:t>7.2.2.</w:t>
      </w:r>
      <w:r w:rsidRPr="00FF06C4">
        <w:rPr>
          <w:rFonts w:eastAsia="SimSun"/>
          <w:lang w:eastAsia="zh-CN"/>
        </w:rPr>
        <w:t>4</w:t>
      </w:r>
      <w:r>
        <w:rPr>
          <w:rFonts w:asciiTheme="minorHAnsi" w:eastAsiaTheme="minorEastAsia" w:hAnsiTheme="minorHAnsi" w:cstheme="minorBidi"/>
          <w:kern w:val="2"/>
          <w:sz w:val="24"/>
          <w:szCs w:val="24"/>
          <w14:ligatures w14:val="standardContextual"/>
        </w:rPr>
        <w:tab/>
      </w:r>
      <w:r>
        <w:t>Naf_ProSe_DiscoveryAuthorizationResultUpdate service operation</w:t>
      </w:r>
      <w:r>
        <w:tab/>
      </w:r>
      <w:r>
        <w:fldChar w:fldCharType="begin" w:fldLock="1"/>
      </w:r>
      <w:r>
        <w:instrText xml:space="preserve"> PAGEREF _Toc201151980 \h </w:instrText>
      </w:r>
      <w:r>
        <w:fldChar w:fldCharType="separate"/>
      </w:r>
      <w:r>
        <w:t>188</w:t>
      </w:r>
      <w:r>
        <w:fldChar w:fldCharType="end"/>
      </w:r>
    </w:p>
    <w:p w14:paraId="3A0A806D" w14:textId="42F7496C" w:rsidR="00CB43FC" w:rsidRDefault="00CB43FC">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_Toc201151981 \h </w:instrText>
      </w:r>
      <w:r>
        <w:fldChar w:fldCharType="separate"/>
      </w:r>
      <w:r>
        <w:t>190</w:t>
      </w:r>
      <w:r>
        <w:fldChar w:fldCharType="end"/>
      </w:r>
    </w:p>
    <w:p w14:paraId="27CDDFD6" w14:textId="3FEDB4AF"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16" w:name="_CRForeword"/>
      <w:bookmarkEnd w:id="16"/>
      <w:r w:rsidRPr="00CB5EC9">
        <w:br w:type="page"/>
      </w:r>
      <w:bookmarkStart w:id="17" w:name="foreword"/>
      <w:bookmarkStart w:id="18" w:name="_Toc66701796"/>
      <w:bookmarkStart w:id="19" w:name="_Toc69883447"/>
      <w:bookmarkStart w:id="20" w:name="_Toc73625455"/>
      <w:bookmarkStart w:id="21" w:name="_Toc201151628"/>
      <w:bookmarkEnd w:id="17"/>
      <w:r w:rsidRPr="00CB5EC9">
        <w:lastRenderedPageBreak/>
        <w:t>Foreword</w:t>
      </w:r>
      <w:bookmarkEnd w:id="18"/>
      <w:bookmarkEnd w:id="19"/>
      <w:bookmarkEnd w:id="20"/>
      <w:bookmarkEnd w:id="21"/>
    </w:p>
    <w:p w14:paraId="29FF6D91" w14:textId="7F76FE0D" w:rsidR="00080512" w:rsidRPr="00CB5EC9" w:rsidRDefault="00080512">
      <w:r w:rsidRPr="00CB5EC9">
        <w:t xml:space="preserve">This Technical </w:t>
      </w:r>
      <w:bookmarkStart w:id="22" w:name="spectype3"/>
      <w:r w:rsidRPr="00CB5EC9">
        <w:t>Specification</w:t>
      </w:r>
      <w:bookmarkEnd w:id="22"/>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3" w:name="introduction"/>
      <w:bookmarkStart w:id="24" w:name="_CR1"/>
      <w:bookmarkEnd w:id="23"/>
      <w:bookmarkEnd w:id="24"/>
      <w:r w:rsidRPr="00CB5EC9">
        <w:br w:type="page"/>
      </w:r>
      <w:bookmarkStart w:id="25" w:name="scope"/>
      <w:bookmarkStart w:id="26" w:name="_Toc66692618"/>
      <w:bookmarkStart w:id="27" w:name="_Toc66701797"/>
      <w:bookmarkStart w:id="28" w:name="_Toc69883448"/>
      <w:bookmarkStart w:id="29" w:name="_Toc73625456"/>
      <w:bookmarkStart w:id="30" w:name="_Toc201151629"/>
      <w:bookmarkEnd w:id="25"/>
      <w:r w:rsidR="008C47BE" w:rsidRPr="00CB5EC9">
        <w:lastRenderedPageBreak/>
        <w:t>1</w:t>
      </w:r>
      <w:r w:rsidR="008C47BE" w:rsidRPr="00CB5EC9">
        <w:tab/>
        <w:t>Scope</w:t>
      </w:r>
      <w:bookmarkEnd w:id="26"/>
      <w:bookmarkEnd w:id="27"/>
      <w:bookmarkEnd w:id="28"/>
      <w:bookmarkEnd w:id="29"/>
      <w:bookmarkEnd w:id="30"/>
    </w:p>
    <w:p w14:paraId="7758BF9F" w14:textId="2B3F31D1"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62226A">
        <w:t>,</w:t>
      </w:r>
      <w:r w:rsidR="00A00305">
        <w:t xml:space="preserve"> 5G ProSe UE-to-UE Relay</w:t>
      </w:r>
      <w:r w:rsidR="0062226A">
        <w:t xml:space="preserve"> and 5G ProSe Intermediate UE-to-Network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0D8E4E57"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indirect</w:t>
      </w:r>
      <w:r w:rsidR="00E50A9A">
        <w:t xml:space="preserve"> Layer-2 and Layer-3 single-hop communication and</w:t>
      </w:r>
      <w:r w:rsidR="005320A6">
        <w:t xml:space="preserve"> Layer-2 and</w:t>
      </w:r>
      <w:r w:rsidR="00E50A9A">
        <w:t xml:space="preserve"> Layer-3 </w:t>
      </w:r>
      <w:r w:rsidR="005320A6">
        <w:t>M</w:t>
      </w:r>
      <w:r w:rsidR="00E50A9A">
        <w:t>ulti-hop</w:t>
      </w:r>
      <w:r w:rsidR="00A2296D" w:rsidRPr="00CB5EC9">
        <w:t xml:space="preserve"> </w:t>
      </w:r>
      <w:r w:rsidR="008C47BE" w:rsidRPr="00CB5EC9">
        <w:t>communication between</w:t>
      </w:r>
      <w:r w:rsidR="00A2296D" w:rsidRPr="00CB5EC9">
        <w:t xml:space="preserve"> the 5G network</w:t>
      </w:r>
      <w:r w:rsidR="008C47BE" w:rsidRPr="00CB5EC9">
        <w:t xml:space="preserve"> and</w:t>
      </w:r>
      <w:r w:rsidR="0062226A">
        <w:t xml:space="preserve"> 5G ProSe-enabled</w:t>
      </w:r>
      <w:r w:rsidR="008C47BE" w:rsidRPr="00CB5EC9">
        <w:t xml:space="preserve"> UEs (e.g. for</w:t>
      </w:r>
      <w:r w:rsidR="0062226A">
        <w:t xml:space="preserve"> 5G ProSe-enabled</w:t>
      </w:r>
      <w:r w:rsidR="008C47BE" w:rsidRPr="00CB5EC9">
        <w:t xml:space="preserve"> UEs that are out of coverage of the network).</w:t>
      </w:r>
    </w:p>
    <w:p w14:paraId="0483EBD6" w14:textId="2EF93993" w:rsidR="00A00305" w:rsidRDefault="00A00305" w:rsidP="000F34EA">
      <w:r>
        <w:t>5G ProSe UE-to-UE Relay enables indirect</w:t>
      </w:r>
      <w:r w:rsidR="00E50A9A">
        <w:t xml:space="preserve"> Layer-2 and Layer-3 single-hop communication and Layer-3 </w:t>
      </w:r>
      <w:r w:rsidR="005320A6">
        <w:t>M</w:t>
      </w:r>
      <w:r w:rsidR="00E50A9A">
        <w:t>ulti-hop</w:t>
      </w:r>
      <w:r>
        <w:t xml:space="preserve"> communication between two 5G ProSe End UEs.</w:t>
      </w:r>
    </w:p>
    <w:p w14:paraId="7AB7A600" w14:textId="5DDCC138" w:rsidR="0062226A" w:rsidRDefault="0062226A" w:rsidP="000F34EA">
      <w:r>
        <w:t>5G ProSe Intermediate UE-to-Network Relay enables</w:t>
      </w:r>
      <w:r w:rsidR="005320A6">
        <w:t xml:space="preserve"> Layer-2 and</w:t>
      </w:r>
      <w:r>
        <w:t xml:space="preserve"> Layer-3 multi-hop communication between a 5G Remote UE and a 5G ProSe UE-to-Network Relay.</w:t>
      </w:r>
    </w:p>
    <w:p w14:paraId="78C74B8A" w14:textId="73B17A8F"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1" w:name="references"/>
      <w:bookmarkStart w:id="32" w:name="_CR2"/>
      <w:bookmarkStart w:id="33" w:name="_Toc66692619"/>
      <w:bookmarkStart w:id="34" w:name="_Toc66701798"/>
      <w:bookmarkStart w:id="35" w:name="_Toc69883449"/>
      <w:bookmarkStart w:id="36" w:name="_Toc73625457"/>
      <w:bookmarkStart w:id="37" w:name="_Toc201151630"/>
      <w:bookmarkEnd w:id="31"/>
      <w:bookmarkEnd w:id="32"/>
      <w:r w:rsidRPr="00CB5EC9">
        <w:t>2</w:t>
      </w:r>
      <w:r w:rsidRPr="00CB5EC9">
        <w:tab/>
        <w:t>References</w:t>
      </w:r>
      <w:bookmarkEnd w:id="33"/>
      <w:bookmarkEnd w:id="34"/>
      <w:bookmarkEnd w:id="35"/>
      <w:bookmarkEnd w:id="36"/>
      <w:bookmarkEnd w:id="37"/>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14323198" w:rsidR="008C47BE" w:rsidRPr="00CB5EC9" w:rsidRDefault="008C47BE" w:rsidP="008C47BE">
      <w:pPr>
        <w:pStyle w:val="EX"/>
      </w:pPr>
      <w:r w:rsidRPr="00CB5EC9">
        <w:t>[1]</w:t>
      </w:r>
      <w:r w:rsidRPr="00CB5EC9">
        <w:tab/>
      </w:r>
      <w:r w:rsidR="00CB43FC" w:rsidRPr="00CB5EC9">
        <w:t>3GPP</w:t>
      </w:r>
      <w:r w:rsidR="00CB43FC">
        <w:t> </w:t>
      </w:r>
      <w:r w:rsidR="00CB43FC" w:rsidRPr="00CB5EC9">
        <w:t>TR</w:t>
      </w:r>
      <w:r w:rsidR="00CB43FC">
        <w:t> </w:t>
      </w:r>
      <w:r w:rsidR="00CB43FC"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D09608A" w:rsidR="008C47BE" w:rsidRPr="00CB5EC9" w:rsidRDefault="008C47BE" w:rsidP="008C47BE">
      <w:pPr>
        <w:pStyle w:val="EX"/>
      </w:pPr>
      <w:r w:rsidRPr="00CB5EC9">
        <w:t>[2]</w:t>
      </w:r>
      <w:r w:rsidRPr="00CB5EC9">
        <w:tab/>
      </w:r>
      <w:r w:rsidR="00CB43FC" w:rsidRPr="00CB5EC9">
        <w:t>3GPP</w:t>
      </w:r>
      <w:r w:rsidR="00CB43FC">
        <w:t> </w:t>
      </w:r>
      <w:r w:rsidR="00CB43FC" w:rsidRPr="00CB5EC9">
        <w:t>TS</w:t>
      </w:r>
      <w:r w:rsidR="00CB43FC">
        <w:t> </w:t>
      </w:r>
      <w:r w:rsidR="00CB43FC"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0E8E7D72" w:rsidR="008C47BE" w:rsidRPr="00CB5EC9" w:rsidRDefault="008C47BE" w:rsidP="008C47BE">
      <w:pPr>
        <w:pStyle w:val="EX"/>
      </w:pPr>
      <w:r w:rsidRPr="00CB5EC9">
        <w:t>[3]</w:t>
      </w:r>
      <w:r w:rsidRPr="00CB5EC9">
        <w:tab/>
      </w:r>
      <w:r w:rsidR="00CB43FC" w:rsidRPr="00CB5EC9">
        <w:t>3GPP</w:t>
      </w:r>
      <w:r w:rsidR="00CB43FC">
        <w:t> </w:t>
      </w:r>
      <w:r w:rsidR="00CB43FC" w:rsidRPr="00CB5EC9">
        <w:t>T</w:t>
      </w:r>
      <w:r w:rsidR="00CB43FC" w:rsidRPr="00CB5EC9">
        <w:rPr>
          <w:lang w:eastAsia="zh-CN"/>
        </w:rPr>
        <w:t>S</w:t>
      </w:r>
      <w:r w:rsidR="00CB43FC">
        <w:t> </w:t>
      </w:r>
      <w:r w:rsidR="00CB43FC" w:rsidRPr="00CB5EC9">
        <w:t>2</w:t>
      </w:r>
      <w:r w:rsidR="00CB43FC" w:rsidRPr="00CB5EC9">
        <w:rPr>
          <w:lang w:eastAsia="zh-CN"/>
        </w:rPr>
        <w:t>3</w:t>
      </w:r>
      <w:r w:rsidR="00CB43FC" w:rsidRPr="00CB5EC9">
        <w:t>.</w:t>
      </w:r>
      <w:r w:rsidR="00CB43FC" w:rsidRPr="00CB5EC9">
        <w:rPr>
          <w:lang w:eastAsia="zh-CN"/>
        </w:rPr>
        <w:t>3</w:t>
      </w:r>
      <w:r w:rsidR="00CB43FC" w:rsidRPr="00CB5EC9">
        <w:t>0</w:t>
      </w:r>
      <w:r w:rsidR="00CB43FC" w:rsidRPr="00CB5EC9">
        <w:rPr>
          <w:lang w:eastAsia="zh-CN"/>
        </w:rPr>
        <w:t>3</w:t>
      </w:r>
      <w:r w:rsidR="00CB43FC"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5219C301" w:rsidR="008C47BE" w:rsidRPr="00CB5EC9" w:rsidRDefault="008C47BE" w:rsidP="008C47BE">
      <w:pPr>
        <w:pStyle w:val="EX"/>
      </w:pPr>
      <w:r w:rsidRPr="00CB5EC9">
        <w:t>[4]</w:t>
      </w:r>
      <w:r w:rsidRPr="00CB5EC9">
        <w:tab/>
      </w:r>
      <w:r w:rsidR="00CB43FC" w:rsidRPr="00CB5EC9">
        <w:t>3GPP</w:t>
      </w:r>
      <w:r w:rsidR="00CB43FC">
        <w:t> </w:t>
      </w:r>
      <w:r w:rsidR="00CB43FC" w:rsidRPr="00CB5EC9">
        <w:t>TS</w:t>
      </w:r>
      <w:r w:rsidR="00CB43FC">
        <w:t> </w:t>
      </w:r>
      <w:r w:rsidR="00CB43FC"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025058E4" w:rsidR="008C47BE" w:rsidRPr="00CB5EC9" w:rsidRDefault="008C47BE" w:rsidP="008C47BE">
      <w:pPr>
        <w:pStyle w:val="EX"/>
      </w:pPr>
      <w:r w:rsidRPr="00CB5EC9">
        <w:t>[5]</w:t>
      </w:r>
      <w:r w:rsidRPr="00CB5EC9">
        <w:tab/>
      </w:r>
      <w:r w:rsidR="00CB43FC" w:rsidRPr="00CB5EC9">
        <w:t>3GPP</w:t>
      </w:r>
      <w:r w:rsidR="00CB43FC">
        <w:t> </w:t>
      </w:r>
      <w:r w:rsidR="00CB43FC" w:rsidRPr="00CB5EC9">
        <w:t>TS</w:t>
      </w:r>
      <w:r w:rsidR="00CB43FC">
        <w:t> </w:t>
      </w:r>
      <w:r w:rsidR="00CB43FC"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56CF6282" w:rsidR="008C47BE" w:rsidRPr="00CB5EC9" w:rsidRDefault="008C47BE" w:rsidP="008C47BE">
      <w:pPr>
        <w:pStyle w:val="EX"/>
      </w:pPr>
      <w:r w:rsidRPr="00CB5EC9">
        <w:t>[6]</w:t>
      </w:r>
      <w:r w:rsidRPr="00CB5EC9">
        <w:tab/>
      </w:r>
      <w:r w:rsidR="00CB43FC" w:rsidRPr="00CB5EC9">
        <w:t>3GPP</w:t>
      </w:r>
      <w:r w:rsidR="00CB43FC">
        <w:t> </w:t>
      </w:r>
      <w:r w:rsidR="00CB43FC" w:rsidRPr="00CB5EC9">
        <w:t>TS</w:t>
      </w:r>
      <w:r w:rsidR="00CB43FC">
        <w:t> </w:t>
      </w:r>
      <w:r w:rsidR="00CB43FC"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1F230AE5" w:rsidR="008C47BE" w:rsidRPr="00CB5EC9" w:rsidRDefault="008C47BE" w:rsidP="008C47BE">
      <w:pPr>
        <w:pStyle w:val="EX"/>
      </w:pPr>
      <w:r w:rsidRPr="00CB5EC9">
        <w:t>[7]</w:t>
      </w:r>
      <w:r w:rsidRPr="00CB5EC9">
        <w:tab/>
      </w:r>
      <w:r w:rsidR="00CB43FC" w:rsidRPr="00CB5EC9">
        <w:t>3GPP</w:t>
      </w:r>
      <w:r w:rsidR="00CB43FC">
        <w:t> </w:t>
      </w:r>
      <w:r w:rsidR="00CB43FC" w:rsidRPr="00CB5EC9">
        <w:t>TS</w:t>
      </w:r>
      <w:r w:rsidR="00CB43FC">
        <w:t> </w:t>
      </w:r>
      <w:r w:rsidR="00CB43FC"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655B5491" w:rsidR="008C47BE" w:rsidRPr="00CB5EC9" w:rsidRDefault="008C47BE" w:rsidP="008C47BE">
      <w:pPr>
        <w:pStyle w:val="EX"/>
      </w:pPr>
      <w:r w:rsidRPr="00CB5EC9">
        <w:t>[8]</w:t>
      </w:r>
      <w:r w:rsidRPr="00CB5EC9">
        <w:tab/>
      </w:r>
      <w:r w:rsidR="00CB43FC" w:rsidRPr="00CB5EC9">
        <w:t>3GPP</w:t>
      </w:r>
      <w:r w:rsidR="00CB43FC">
        <w:t> </w:t>
      </w:r>
      <w:r w:rsidR="00CB43FC" w:rsidRPr="00CB5EC9">
        <w:t>TS</w:t>
      </w:r>
      <w:r w:rsidR="00CB43FC">
        <w:t> </w:t>
      </w:r>
      <w:r w:rsidR="00CB43FC"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4E003CE3" w:rsidR="008C47BE" w:rsidRPr="00CB5EC9" w:rsidRDefault="008C47BE" w:rsidP="008C47BE">
      <w:pPr>
        <w:pStyle w:val="EX"/>
      </w:pPr>
      <w:r w:rsidRPr="00CB5EC9">
        <w:t>[9]</w:t>
      </w:r>
      <w:r w:rsidRPr="00CB5EC9">
        <w:tab/>
      </w:r>
      <w:r w:rsidR="00CB43FC" w:rsidRPr="00CB5EC9">
        <w:t>3GPP</w:t>
      </w:r>
      <w:r w:rsidR="00CB43FC">
        <w:t> </w:t>
      </w:r>
      <w:r w:rsidR="00CB43FC" w:rsidRPr="00CB5EC9">
        <w:t>TS</w:t>
      </w:r>
      <w:r w:rsidR="00CB43FC">
        <w:t> </w:t>
      </w:r>
      <w:r w:rsidR="00CB43FC"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77CADDAB" w:rsidR="008C47BE" w:rsidRPr="00CB5EC9" w:rsidRDefault="008C47BE" w:rsidP="008C47BE">
      <w:pPr>
        <w:pStyle w:val="EX"/>
      </w:pPr>
      <w:r w:rsidRPr="00CB5EC9">
        <w:t>[11]</w:t>
      </w:r>
      <w:r w:rsidRPr="00CB5EC9">
        <w:tab/>
      </w:r>
      <w:r w:rsidR="00CB43FC" w:rsidRPr="00CB5EC9">
        <w:t>3GPP</w:t>
      </w:r>
      <w:r w:rsidR="00CB43FC">
        <w:t> </w:t>
      </w:r>
      <w:r w:rsidR="00CB43FC" w:rsidRPr="00CB5EC9">
        <w:t>TS</w:t>
      </w:r>
      <w:r w:rsidR="00CB43FC">
        <w:t> </w:t>
      </w:r>
      <w:r w:rsidR="00CB43FC"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29353DD" w:rsidR="008C47BE" w:rsidRPr="00CB5EC9" w:rsidRDefault="008C47BE" w:rsidP="008C47BE">
      <w:pPr>
        <w:pStyle w:val="EX"/>
      </w:pPr>
      <w:r w:rsidRPr="00CB5EC9">
        <w:t>[12]</w:t>
      </w:r>
      <w:r w:rsidRPr="00CB5EC9">
        <w:tab/>
      </w:r>
      <w:r w:rsidR="00CB43FC" w:rsidRPr="00CB5EC9">
        <w:t>3GPP</w:t>
      </w:r>
      <w:r w:rsidR="00CB43FC">
        <w:t> </w:t>
      </w:r>
      <w:r w:rsidR="00CB43FC" w:rsidRPr="00CB5EC9">
        <w:t>TS</w:t>
      </w:r>
      <w:r w:rsidR="00CB43FC">
        <w:t> </w:t>
      </w:r>
      <w:r w:rsidR="00CB43FC"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B7C3BF9" w:rsidR="008C47BE" w:rsidRPr="00CB5EC9" w:rsidRDefault="008C47BE" w:rsidP="008C47BE">
      <w:pPr>
        <w:pStyle w:val="EX"/>
      </w:pPr>
      <w:r w:rsidRPr="00CB5EC9">
        <w:lastRenderedPageBreak/>
        <w:t>[13]</w:t>
      </w:r>
      <w:r w:rsidRPr="00CB5EC9">
        <w:tab/>
      </w:r>
      <w:r w:rsidR="00CB43FC" w:rsidRPr="00CB5EC9">
        <w:t>3GPP</w:t>
      </w:r>
      <w:r w:rsidR="00CB43FC">
        <w:t> </w:t>
      </w:r>
      <w:r w:rsidR="00CB43FC" w:rsidRPr="00CB5EC9">
        <w:t>TS</w:t>
      </w:r>
      <w:r w:rsidR="00CB43FC">
        <w:t> </w:t>
      </w:r>
      <w:r w:rsidR="00CB43FC"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4C8E2451" w:rsidR="008C47BE" w:rsidRPr="00CB5EC9" w:rsidRDefault="008C47BE" w:rsidP="008C47BE">
      <w:pPr>
        <w:pStyle w:val="EX"/>
      </w:pPr>
      <w:r w:rsidRPr="00CB5EC9">
        <w:t>[14]</w:t>
      </w:r>
      <w:r w:rsidRPr="00CB5EC9">
        <w:tab/>
      </w:r>
      <w:r w:rsidR="00CB43FC" w:rsidRPr="00CB5EC9">
        <w:t>3GPP</w:t>
      </w:r>
      <w:r w:rsidR="00CB43FC">
        <w:t> </w:t>
      </w:r>
      <w:r w:rsidR="00CB43FC" w:rsidRPr="00CB5EC9">
        <w:t>TS</w:t>
      </w:r>
      <w:r w:rsidR="00CB43FC">
        <w:t> </w:t>
      </w:r>
      <w:r w:rsidR="00CB43FC"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1344B33C" w:rsidR="008C47BE" w:rsidRPr="00CB5EC9" w:rsidRDefault="008C47BE" w:rsidP="008C47BE">
      <w:pPr>
        <w:pStyle w:val="EX"/>
      </w:pPr>
      <w:r w:rsidRPr="00CB5EC9">
        <w:t>[15]</w:t>
      </w:r>
      <w:r w:rsidRPr="00CB5EC9">
        <w:tab/>
      </w:r>
      <w:r w:rsidR="00CB43FC" w:rsidRPr="00CB5EC9">
        <w:t>3GPP</w:t>
      </w:r>
      <w:r w:rsidR="00CB43FC">
        <w:t> </w:t>
      </w:r>
      <w:r w:rsidR="00CB43FC" w:rsidRPr="00CB5EC9">
        <w:t>TS</w:t>
      </w:r>
      <w:r w:rsidR="00CB43FC">
        <w:t> </w:t>
      </w:r>
      <w:r w:rsidR="00CB43FC"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7D75041E" w:rsidR="008C47BE" w:rsidRPr="00CB5EC9" w:rsidRDefault="008C47BE" w:rsidP="008C47BE">
      <w:pPr>
        <w:pStyle w:val="EX"/>
      </w:pPr>
      <w:r w:rsidRPr="00CB5EC9">
        <w:t>[16]</w:t>
      </w:r>
      <w:r w:rsidRPr="00CB5EC9">
        <w:tab/>
      </w:r>
      <w:r w:rsidR="00CB43FC" w:rsidRPr="00CB5EC9">
        <w:t>3GPP</w:t>
      </w:r>
      <w:r w:rsidR="00CB43FC">
        <w:t> </w:t>
      </w:r>
      <w:r w:rsidR="00CB43FC" w:rsidRPr="00CB5EC9">
        <w:t>TS</w:t>
      </w:r>
      <w:r w:rsidR="00CB43FC">
        <w:t> </w:t>
      </w:r>
      <w:r w:rsidR="00CB43FC"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27DF8705" w:rsidR="00890F9F" w:rsidRPr="00CB5EC9" w:rsidRDefault="00890F9F" w:rsidP="00890F9F">
      <w:pPr>
        <w:pStyle w:val="EX"/>
      </w:pPr>
      <w:bookmarkStart w:id="38" w:name="definitions"/>
      <w:bookmarkStart w:id="39" w:name="_Toc66692620"/>
      <w:bookmarkEnd w:id="38"/>
      <w:r w:rsidRPr="00CB5EC9">
        <w:t>[21]</w:t>
      </w:r>
      <w:r w:rsidRPr="00CB5EC9">
        <w:tab/>
      </w:r>
      <w:r w:rsidR="00CB43FC" w:rsidRPr="00CB5EC9">
        <w:t>3GPP</w:t>
      </w:r>
      <w:r w:rsidR="00CB43FC">
        <w:t> </w:t>
      </w:r>
      <w:r w:rsidR="00CB43FC" w:rsidRPr="00CB5EC9">
        <w:t>TR</w:t>
      </w:r>
      <w:r w:rsidR="00CB43FC">
        <w:t> </w:t>
      </w:r>
      <w:r w:rsidR="00CB43FC"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5E6B969D"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CB43FC" w:rsidRPr="00CB5EC9">
        <w:rPr>
          <w:rFonts w:eastAsia="DengXian"/>
        </w:rPr>
        <w:t>3GPP</w:t>
      </w:r>
      <w:r w:rsidR="00CB43FC">
        <w:rPr>
          <w:rFonts w:eastAsia="DengXian"/>
        </w:rPr>
        <w:t> </w:t>
      </w:r>
      <w:r w:rsidR="00CB43FC" w:rsidRPr="00CB5EC9">
        <w:rPr>
          <w:rFonts w:eastAsia="DengXian"/>
        </w:rPr>
        <w:t>TS</w:t>
      </w:r>
      <w:r w:rsidR="00CB43FC">
        <w:rPr>
          <w:rFonts w:eastAsia="DengXian"/>
        </w:rPr>
        <w:t> </w:t>
      </w:r>
      <w:r w:rsidR="00CB43FC"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2801DC30" w:rsidR="001C02FC" w:rsidRPr="00CB5EC9" w:rsidRDefault="001C02FC" w:rsidP="007054C8">
      <w:pPr>
        <w:pStyle w:val="EX"/>
      </w:pPr>
      <w:r w:rsidRPr="00CB5EC9">
        <w:rPr>
          <w:rFonts w:eastAsia="DengXian"/>
        </w:rPr>
        <w:t>[23]</w:t>
      </w:r>
      <w:r w:rsidRPr="00CB5EC9">
        <w:rPr>
          <w:rFonts w:eastAsia="DengXian"/>
        </w:rPr>
        <w:tab/>
      </w:r>
      <w:r w:rsidR="00CB43FC" w:rsidRPr="00CB5EC9">
        <w:rPr>
          <w:rFonts w:eastAsia="DengXian"/>
        </w:rPr>
        <w:t>3GPP</w:t>
      </w:r>
      <w:r w:rsidR="00CB43FC">
        <w:rPr>
          <w:rFonts w:eastAsia="DengXian"/>
        </w:rPr>
        <w:t> </w:t>
      </w:r>
      <w:r w:rsidR="00CB43FC" w:rsidRPr="00CB5EC9">
        <w:rPr>
          <w:rFonts w:eastAsia="DengXian"/>
        </w:rPr>
        <w:t>TS</w:t>
      </w:r>
      <w:r w:rsidR="00CB43FC">
        <w:rPr>
          <w:rFonts w:eastAsia="DengXian"/>
        </w:rPr>
        <w:t> </w:t>
      </w:r>
      <w:r w:rsidR="00CB43FC"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7BA45922" w:rsidR="00E14949" w:rsidRPr="00CB5EC9" w:rsidRDefault="00E14949" w:rsidP="00E14949">
      <w:pPr>
        <w:pStyle w:val="EX"/>
        <w:rPr>
          <w:rFonts w:eastAsia="DengXian"/>
        </w:rPr>
      </w:pPr>
      <w:bookmarkStart w:id="40" w:name="_Toc66701799"/>
      <w:bookmarkStart w:id="41" w:name="_Toc69883450"/>
      <w:bookmarkStart w:id="42" w:name="_Toc73625458"/>
      <w:r w:rsidRPr="00CB5EC9">
        <w:rPr>
          <w:rFonts w:eastAsia="DengXian"/>
        </w:rPr>
        <w:t>[28]</w:t>
      </w:r>
      <w:r w:rsidRPr="00CB5EC9">
        <w:rPr>
          <w:rFonts w:eastAsia="DengXian"/>
        </w:rPr>
        <w:tab/>
      </w:r>
      <w:r w:rsidR="00CB43FC" w:rsidRPr="00CB5EC9">
        <w:rPr>
          <w:rFonts w:eastAsia="DengXian"/>
        </w:rPr>
        <w:t>3GPP</w:t>
      </w:r>
      <w:r w:rsidR="00CB43FC">
        <w:rPr>
          <w:rFonts w:eastAsia="DengXian"/>
        </w:rPr>
        <w:t> </w:t>
      </w:r>
      <w:r w:rsidR="00CB43FC" w:rsidRPr="00CB5EC9">
        <w:rPr>
          <w:rFonts w:eastAsia="DengXian"/>
        </w:rPr>
        <w:t>TS</w:t>
      </w:r>
      <w:r w:rsidR="00CB43FC">
        <w:rPr>
          <w:rFonts w:eastAsia="DengXian"/>
        </w:rPr>
        <w:t> </w:t>
      </w:r>
      <w:r w:rsidR="00CB43FC" w:rsidRPr="00CB5EC9">
        <w:rPr>
          <w:rFonts w:eastAsia="DengXian"/>
        </w:rPr>
        <w:t>38.351:</w:t>
      </w:r>
      <w:r w:rsidRPr="00CB5EC9">
        <w:rPr>
          <w:rFonts w:eastAsia="DengXian"/>
        </w:rPr>
        <w:t xml:space="preserve"> "NR; Sidelink Adaptation Layer Protocol".</w:t>
      </w:r>
    </w:p>
    <w:p w14:paraId="7A2BBD65" w14:textId="57B907C1"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CB43FC" w:rsidRPr="00CB5EC9">
        <w:rPr>
          <w:rFonts w:eastAsia="DengXian"/>
        </w:rPr>
        <w:t>3GPP</w:t>
      </w:r>
      <w:r w:rsidR="00CB43FC">
        <w:rPr>
          <w:rFonts w:eastAsia="DengXian"/>
        </w:rPr>
        <w:t> </w:t>
      </w:r>
      <w:r w:rsidR="00CB43FC">
        <w:rPr>
          <w:rFonts w:eastAsia="DengXian"/>
        </w:rPr>
        <w:t>TS</w:t>
      </w:r>
      <w:r w:rsidR="00CB43FC">
        <w:rPr>
          <w:rFonts w:eastAsia="DengXian"/>
        </w:rPr>
        <w:t> </w:t>
      </w:r>
      <w:r w:rsidR="00CB43FC">
        <w:rPr>
          <w:rFonts w:eastAsia="DengXian"/>
        </w:rPr>
        <w:t>33.503:</w:t>
      </w:r>
      <w:r>
        <w:rPr>
          <w:rFonts w:eastAsia="DengXian"/>
        </w:rPr>
        <w:t xml:space="preserve"> "Security Aspects of Proximity based Services (ProSe) in the 5G System (5GS)".</w:t>
      </w:r>
    </w:p>
    <w:p w14:paraId="7E4B419E" w14:textId="42D8A4A5"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CB43FC" w:rsidRPr="00CB5EC9">
        <w:rPr>
          <w:rFonts w:eastAsia="DengXian"/>
        </w:rPr>
        <w:t>3GPP</w:t>
      </w:r>
      <w:r w:rsidR="00CB43FC">
        <w:rPr>
          <w:rFonts w:eastAsia="DengXian"/>
        </w:rPr>
        <w:t> </w:t>
      </w:r>
      <w:r w:rsidR="00CB43FC">
        <w:rPr>
          <w:rFonts w:eastAsia="DengXian"/>
        </w:rPr>
        <w:t>TS</w:t>
      </w:r>
      <w:r w:rsidR="00CB43FC">
        <w:rPr>
          <w:rFonts w:eastAsia="DengXian"/>
        </w:rPr>
        <w:t> </w:t>
      </w:r>
      <w:r w:rsidR="00CB43FC">
        <w:rPr>
          <w:rFonts w:eastAsia="DengXian"/>
        </w:rPr>
        <w:t>29.500:</w:t>
      </w:r>
      <w:r>
        <w:rPr>
          <w:rFonts w:eastAsia="DengXian"/>
        </w:rPr>
        <w:t xml:space="preserve"> "5G System; Technical Realization of Service Based Architecture; Stage 3".</w:t>
      </w:r>
    </w:p>
    <w:p w14:paraId="0339687F" w14:textId="7BECE6CA"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CB43FC" w:rsidRPr="00CB5EC9">
        <w:rPr>
          <w:rFonts w:eastAsia="DengXian"/>
        </w:rPr>
        <w:t>3GPP</w:t>
      </w:r>
      <w:r w:rsidR="00CB43FC">
        <w:rPr>
          <w:rFonts w:eastAsia="DengXian"/>
        </w:rPr>
        <w:t> </w:t>
      </w:r>
      <w:r w:rsidR="00CB43FC">
        <w:rPr>
          <w:rFonts w:eastAsia="DengXian"/>
        </w:rPr>
        <w:t>TS</w:t>
      </w:r>
      <w:r w:rsidR="00CB43FC">
        <w:rPr>
          <w:rFonts w:eastAsia="DengXian"/>
        </w:rPr>
        <w:t> </w:t>
      </w:r>
      <w:r w:rsidR="00CB43FC">
        <w:rPr>
          <w:rFonts w:eastAsia="DengXian"/>
        </w:rPr>
        <w:t>23.167:</w:t>
      </w:r>
      <w:r>
        <w:rPr>
          <w:rFonts w:eastAsia="DengXian"/>
        </w:rPr>
        <w:t xml:space="preserve"> "3rd Generation Partnership Project; Technical Specification Group Services and Systems Aspects; IP Multimedia Subsystem (IMS) emergency sessions".</w:t>
      </w:r>
    </w:p>
    <w:p w14:paraId="6337B35A" w14:textId="06473639"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CB43FC" w:rsidRPr="00CB5EC9">
        <w:rPr>
          <w:rFonts w:eastAsia="DengXian"/>
        </w:rPr>
        <w:t>3GPP</w:t>
      </w:r>
      <w:r w:rsidR="00CB43FC">
        <w:rPr>
          <w:rFonts w:eastAsia="DengXian"/>
        </w:rPr>
        <w:t> </w:t>
      </w:r>
      <w:r w:rsidR="00CB43FC">
        <w:rPr>
          <w:rFonts w:eastAsia="DengXian"/>
        </w:rPr>
        <w:t>TS</w:t>
      </w:r>
      <w:r w:rsidR="00CB43FC">
        <w:rPr>
          <w:rFonts w:eastAsia="DengXian"/>
        </w:rPr>
        <w:t> </w:t>
      </w:r>
      <w:r w:rsidR="00CB43FC">
        <w:rPr>
          <w:rFonts w:eastAsia="DengXian"/>
        </w:rPr>
        <w:t>23.041:</w:t>
      </w:r>
      <w:r>
        <w:rPr>
          <w:rFonts w:eastAsia="DengXian"/>
        </w:rPr>
        <w:t xml:space="preserve"> "Technical realization of Cell Broadcast Service (CBS)".</w:t>
      </w:r>
    </w:p>
    <w:p w14:paraId="05809C7F" w14:textId="73D956E4" w:rsidR="00936400" w:rsidRPr="00CB5EC9" w:rsidRDefault="00936400" w:rsidP="00936400">
      <w:pPr>
        <w:pStyle w:val="EX"/>
        <w:rPr>
          <w:rFonts w:eastAsia="DengXian"/>
        </w:rPr>
      </w:pPr>
      <w:r w:rsidRPr="00CB5EC9">
        <w:rPr>
          <w:rFonts w:eastAsia="DengXian"/>
        </w:rPr>
        <w:t>[</w:t>
      </w:r>
      <w:r>
        <w:rPr>
          <w:rFonts w:eastAsia="DengXian"/>
        </w:rPr>
        <w:t>33</w:t>
      </w:r>
      <w:r w:rsidRPr="00CB5EC9">
        <w:rPr>
          <w:rFonts w:eastAsia="DengXian"/>
        </w:rPr>
        <w:t>]</w:t>
      </w:r>
      <w:r w:rsidRPr="00CB5EC9">
        <w:rPr>
          <w:rFonts w:eastAsia="DengXian"/>
        </w:rPr>
        <w:tab/>
      </w:r>
      <w:r w:rsidR="00CB43FC" w:rsidRPr="00CB5EC9">
        <w:rPr>
          <w:rFonts w:eastAsia="DengXian"/>
        </w:rPr>
        <w:t>3GPP</w:t>
      </w:r>
      <w:r w:rsidR="00CB43FC">
        <w:rPr>
          <w:rFonts w:eastAsia="DengXian"/>
        </w:rPr>
        <w:t> </w:t>
      </w:r>
      <w:r w:rsidR="00CB43FC">
        <w:rPr>
          <w:rFonts w:eastAsia="DengXian"/>
        </w:rPr>
        <w:t>TS</w:t>
      </w:r>
      <w:r w:rsidR="00CB43FC">
        <w:rPr>
          <w:rFonts w:eastAsia="DengXian"/>
        </w:rPr>
        <w:t> </w:t>
      </w:r>
      <w:r w:rsidR="00CB43FC">
        <w:rPr>
          <w:rFonts w:eastAsia="DengXian"/>
        </w:rPr>
        <w:t>22.268:</w:t>
      </w:r>
      <w:r>
        <w:rPr>
          <w:rFonts w:eastAsia="DengXian"/>
        </w:rPr>
        <w:t xml:space="preserve"> "Public Warning System (PWS) requirements".</w:t>
      </w:r>
    </w:p>
    <w:p w14:paraId="54CA44A1" w14:textId="3A3CE80C" w:rsidR="001C5CF9" w:rsidRPr="00CB5EC9" w:rsidRDefault="001C5CF9" w:rsidP="001C5CF9">
      <w:pPr>
        <w:pStyle w:val="EX"/>
        <w:rPr>
          <w:rFonts w:eastAsia="DengXian"/>
        </w:rPr>
      </w:pPr>
      <w:r w:rsidRPr="00CB5EC9">
        <w:rPr>
          <w:rFonts w:eastAsia="DengXian"/>
        </w:rPr>
        <w:t>[</w:t>
      </w:r>
      <w:r>
        <w:rPr>
          <w:rFonts w:eastAsia="DengXian"/>
        </w:rPr>
        <w:t>34</w:t>
      </w:r>
      <w:r w:rsidRPr="00CB5EC9">
        <w:rPr>
          <w:rFonts w:eastAsia="DengXian"/>
        </w:rPr>
        <w:t>]</w:t>
      </w:r>
      <w:r w:rsidRPr="00CB5EC9">
        <w:rPr>
          <w:rFonts w:eastAsia="DengXian"/>
        </w:rPr>
        <w:tab/>
      </w:r>
      <w:r w:rsidR="00CB43FC" w:rsidRPr="00CB5EC9">
        <w:rPr>
          <w:rFonts w:eastAsia="DengXian"/>
        </w:rPr>
        <w:t>3GPP</w:t>
      </w:r>
      <w:r w:rsidR="00CB43FC">
        <w:rPr>
          <w:rFonts w:eastAsia="DengXian"/>
        </w:rPr>
        <w:t> </w:t>
      </w:r>
      <w:r w:rsidR="00CB43FC">
        <w:rPr>
          <w:rFonts w:eastAsia="DengXian"/>
        </w:rPr>
        <w:t>TS</w:t>
      </w:r>
      <w:r w:rsidR="00CB43FC">
        <w:rPr>
          <w:rFonts w:eastAsia="DengXian"/>
        </w:rPr>
        <w:t> </w:t>
      </w:r>
      <w:r w:rsidR="00CB43FC">
        <w:rPr>
          <w:rFonts w:eastAsia="DengXian"/>
        </w:rPr>
        <w:t>38.413:</w:t>
      </w:r>
      <w:r>
        <w:rPr>
          <w:rFonts w:eastAsia="DengXian"/>
        </w:rPr>
        <w:t xml:space="preserve"> "NG-RAN; NG Application Protocol (NGAP)".</w:t>
      </w:r>
    </w:p>
    <w:p w14:paraId="5FBECB60" w14:textId="45A9AD0A" w:rsidR="00DC2F0E" w:rsidRPr="00CB5EC9" w:rsidRDefault="00DC2F0E" w:rsidP="00DC2F0E">
      <w:pPr>
        <w:pStyle w:val="EX"/>
        <w:rPr>
          <w:rFonts w:eastAsia="DengXian"/>
        </w:rPr>
      </w:pPr>
      <w:r w:rsidRPr="00CB5EC9">
        <w:rPr>
          <w:rFonts w:eastAsia="DengXian"/>
        </w:rPr>
        <w:t>[</w:t>
      </w:r>
      <w:r>
        <w:rPr>
          <w:rFonts w:eastAsia="DengXian"/>
        </w:rPr>
        <w:t>35</w:t>
      </w:r>
      <w:r w:rsidRPr="00CB5EC9">
        <w:rPr>
          <w:rFonts w:eastAsia="DengXian"/>
        </w:rPr>
        <w:t>]</w:t>
      </w:r>
      <w:r w:rsidRPr="00CB5EC9">
        <w:rPr>
          <w:rFonts w:eastAsia="DengXian"/>
        </w:rPr>
        <w:tab/>
      </w:r>
      <w:r>
        <w:rPr>
          <w:rFonts w:eastAsia="DengXian"/>
        </w:rPr>
        <w:t>IETF RFC 7181: "The Optimized Link State Routing Protocol Version 2 (OLSRv2)".</w:t>
      </w:r>
    </w:p>
    <w:p w14:paraId="1F946A92" w14:textId="77D8E055" w:rsidR="00DC2F0E" w:rsidRPr="00CB5EC9" w:rsidRDefault="00DC2F0E" w:rsidP="00DC2F0E">
      <w:pPr>
        <w:pStyle w:val="EX"/>
        <w:rPr>
          <w:rFonts w:eastAsia="DengXian"/>
        </w:rPr>
      </w:pPr>
      <w:r w:rsidRPr="00CB5EC9">
        <w:rPr>
          <w:rFonts w:eastAsia="DengXian"/>
        </w:rPr>
        <w:t>[</w:t>
      </w:r>
      <w:r>
        <w:rPr>
          <w:rFonts w:eastAsia="DengXian"/>
        </w:rPr>
        <w:t>36</w:t>
      </w:r>
      <w:r w:rsidRPr="00CB5EC9">
        <w:rPr>
          <w:rFonts w:eastAsia="DengXian"/>
        </w:rPr>
        <w:t>]</w:t>
      </w:r>
      <w:r w:rsidRPr="00CB5EC9">
        <w:rPr>
          <w:rFonts w:eastAsia="DengXian"/>
        </w:rPr>
        <w:tab/>
      </w:r>
      <w:r>
        <w:rPr>
          <w:rFonts w:eastAsia="DengXian"/>
        </w:rPr>
        <w:t>IETF RFC 6130: "Mobile Ad Hoc Network (MANET) Neighborhood Discovery Protocol (NHDP)".</w:t>
      </w:r>
    </w:p>
    <w:p w14:paraId="61C76991" w14:textId="7E58BBF5" w:rsidR="00683331" w:rsidRPr="00CB5EC9" w:rsidRDefault="00683331" w:rsidP="00683331">
      <w:pPr>
        <w:pStyle w:val="EX"/>
        <w:rPr>
          <w:rFonts w:eastAsia="DengXian"/>
        </w:rPr>
      </w:pPr>
      <w:r w:rsidRPr="00CB5EC9">
        <w:rPr>
          <w:rFonts w:eastAsia="DengXian"/>
        </w:rPr>
        <w:t>[</w:t>
      </w:r>
      <w:r>
        <w:rPr>
          <w:rFonts w:eastAsia="DengXian"/>
        </w:rPr>
        <w:t>3</w:t>
      </w:r>
      <w:r w:rsidR="007A02F1">
        <w:rPr>
          <w:rFonts w:eastAsia="DengXian"/>
        </w:rPr>
        <w:t>7</w:t>
      </w:r>
      <w:r w:rsidRPr="00CB5EC9">
        <w:rPr>
          <w:rFonts w:eastAsia="DengXian"/>
        </w:rPr>
        <w:t>]</w:t>
      </w:r>
      <w:r w:rsidRPr="00CB5EC9">
        <w:rPr>
          <w:rFonts w:eastAsia="DengXian"/>
        </w:rPr>
        <w:tab/>
      </w:r>
      <w:r>
        <w:rPr>
          <w:rFonts w:eastAsia="DengXian"/>
        </w:rPr>
        <w:t>IETF RFC 5444: "Generalized Mobile Ad Hoc Network (MANET) Packet/Message Format".</w:t>
      </w:r>
    </w:p>
    <w:p w14:paraId="6A940496" w14:textId="44FB0705" w:rsidR="007A02F1" w:rsidRPr="00CB5EC9" w:rsidRDefault="007A02F1" w:rsidP="007A02F1">
      <w:pPr>
        <w:pStyle w:val="EX"/>
        <w:rPr>
          <w:rFonts w:eastAsia="DengXian"/>
        </w:rPr>
      </w:pPr>
      <w:r w:rsidRPr="00CB5EC9">
        <w:rPr>
          <w:rFonts w:eastAsia="DengXian"/>
        </w:rPr>
        <w:t>[</w:t>
      </w:r>
      <w:r>
        <w:rPr>
          <w:rFonts w:eastAsia="DengXian"/>
        </w:rPr>
        <w:t>38</w:t>
      </w:r>
      <w:r w:rsidRPr="00CB5EC9">
        <w:rPr>
          <w:rFonts w:eastAsia="DengXian"/>
        </w:rPr>
        <w:t>]</w:t>
      </w:r>
      <w:r w:rsidRPr="00CB5EC9">
        <w:rPr>
          <w:rFonts w:eastAsia="DengXian"/>
        </w:rPr>
        <w:tab/>
      </w:r>
      <w:r w:rsidR="00CB43FC" w:rsidRPr="00CB5EC9">
        <w:rPr>
          <w:rFonts w:eastAsia="DengXian"/>
        </w:rPr>
        <w:t>3GPP</w:t>
      </w:r>
      <w:r w:rsidR="00CB43FC">
        <w:rPr>
          <w:rFonts w:eastAsia="DengXian"/>
        </w:rPr>
        <w:t> </w:t>
      </w:r>
      <w:r w:rsidR="00CB43FC">
        <w:rPr>
          <w:rFonts w:eastAsia="DengXian"/>
        </w:rPr>
        <w:t>TS</w:t>
      </w:r>
      <w:r w:rsidR="00CB43FC">
        <w:rPr>
          <w:rFonts w:eastAsia="DengXian"/>
        </w:rPr>
        <w:t> </w:t>
      </w:r>
      <w:r w:rsidR="00CB43FC">
        <w:rPr>
          <w:rFonts w:eastAsia="DengXian"/>
        </w:rPr>
        <w:t>24.501:</w:t>
      </w:r>
      <w:r>
        <w:rPr>
          <w:rFonts w:eastAsia="DengXian"/>
        </w:rPr>
        <w:t xml:space="preserve"> "Non-Access-Stratum (NAS) protocol for 5G System (5GS); Stage 3".</w:t>
      </w:r>
    </w:p>
    <w:p w14:paraId="3B6D6AC5" w14:textId="3F3A18E8" w:rsidR="008C47BE" w:rsidRPr="00CB5EC9" w:rsidRDefault="008C47BE" w:rsidP="008C47BE">
      <w:pPr>
        <w:pStyle w:val="Heading1"/>
      </w:pPr>
      <w:bookmarkStart w:id="43" w:name="_CR3"/>
      <w:bookmarkStart w:id="44" w:name="_Toc201151631"/>
      <w:bookmarkEnd w:id="43"/>
      <w:r w:rsidRPr="00CB5EC9">
        <w:t>3</w:t>
      </w:r>
      <w:r w:rsidRPr="00CB5EC9">
        <w:tab/>
        <w:t>Definitions of terms and abbreviations</w:t>
      </w:r>
      <w:bookmarkEnd w:id="39"/>
      <w:bookmarkEnd w:id="40"/>
      <w:bookmarkEnd w:id="41"/>
      <w:bookmarkEnd w:id="42"/>
      <w:bookmarkEnd w:id="44"/>
    </w:p>
    <w:p w14:paraId="6FA5E539" w14:textId="77777777" w:rsidR="008C47BE" w:rsidRPr="00CB5EC9" w:rsidRDefault="008C47BE" w:rsidP="008C47BE">
      <w:pPr>
        <w:pStyle w:val="Heading2"/>
      </w:pPr>
      <w:bookmarkStart w:id="45" w:name="_CR3_1"/>
      <w:bookmarkStart w:id="46" w:name="_Toc66692621"/>
      <w:bookmarkStart w:id="47" w:name="_Toc66701800"/>
      <w:bookmarkStart w:id="48" w:name="_Toc69883451"/>
      <w:bookmarkStart w:id="49" w:name="_Toc73625459"/>
      <w:bookmarkStart w:id="50" w:name="_Toc201151632"/>
      <w:bookmarkEnd w:id="45"/>
      <w:r w:rsidRPr="00CB5EC9">
        <w:t>3.1</w:t>
      </w:r>
      <w:r w:rsidRPr="00CB5EC9">
        <w:tab/>
        <w:t>Terms</w:t>
      </w:r>
      <w:bookmarkEnd w:id="46"/>
      <w:bookmarkEnd w:id="47"/>
      <w:bookmarkEnd w:id="48"/>
      <w:bookmarkEnd w:id="49"/>
      <w:bookmarkEnd w:id="50"/>
    </w:p>
    <w:p w14:paraId="4A57BDDB" w14:textId="541B52D8" w:rsidR="008C47BE" w:rsidRPr="00CB5EC9" w:rsidRDefault="008C47BE" w:rsidP="008C47BE">
      <w:r w:rsidRPr="00CB5EC9">
        <w:t xml:space="preserve">For the purposes of the present document, the terms given in </w:t>
      </w:r>
      <w:r w:rsidR="00CB43FC" w:rsidRPr="00CB5EC9">
        <w:t>TR</w:t>
      </w:r>
      <w:r w:rsidR="00CB43FC">
        <w:t> </w:t>
      </w:r>
      <w:r w:rsidR="00CB43FC" w:rsidRPr="00CB5EC9">
        <w:t>21.905</w:t>
      </w:r>
      <w:r w:rsidR="00CB43FC">
        <w:t> </w:t>
      </w:r>
      <w:r w:rsidR="00CB43FC" w:rsidRPr="00CB5EC9">
        <w:t>[</w:t>
      </w:r>
      <w:r w:rsidRPr="00CB5EC9">
        <w:t xml:space="preserve">1] and the following apply. A term defined in the present document takes precedence over the definition of the same term, if any, in </w:t>
      </w:r>
      <w:r w:rsidR="00CB43FC" w:rsidRPr="00CB5EC9">
        <w:t>TR</w:t>
      </w:r>
      <w:r w:rsidR="00CB43FC">
        <w:t> </w:t>
      </w:r>
      <w:r w:rsidR="00CB43FC" w:rsidRPr="00CB5EC9">
        <w:t>21.905</w:t>
      </w:r>
      <w:r w:rsidR="00CB43FC">
        <w:t> </w:t>
      </w:r>
      <w:r w:rsidR="00CB43FC" w:rsidRPr="00CB5EC9">
        <w:t>[</w:t>
      </w:r>
      <w:r w:rsidRPr="00CB5EC9">
        <w:t>1].</w:t>
      </w:r>
    </w:p>
    <w:p w14:paraId="592B6D5D" w14:textId="108673B7" w:rsidR="00A4145C" w:rsidRPr="00CB5EC9" w:rsidRDefault="00A4145C" w:rsidP="00772238">
      <w:pPr>
        <w:rPr>
          <w:b/>
          <w:noProof/>
        </w:rPr>
      </w:pPr>
      <w:r w:rsidRPr="00CB5EC9">
        <w:rPr>
          <w:b/>
          <w:noProof/>
          <w:lang w:eastAsia="zh-CN"/>
        </w:rPr>
        <w:lastRenderedPageBreak/>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69A55E70" w14:textId="77777777" w:rsidR="00E50A9A" w:rsidRDefault="00E50A9A" w:rsidP="008C47BE">
      <w:pPr>
        <w:rPr>
          <w:rFonts w:eastAsia="SimSun"/>
        </w:rPr>
      </w:pPr>
      <w:r w:rsidRPr="009F27F6">
        <w:rPr>
          <w:rFonts w:eastAsia="SimSun"/>
          <w:b/>
          <w:bCs/>
        </w:rPr>
        <w:t>5G ProSe Intermediate UE-to-Network Relay:</w:t>
      </w:r>
      <w:r>
        <w:rPr>
          <w:rFonts w:eastAsia="SimSun"/>
        </w:rPr>
        <w:t xml:space="preserve"> A 5G ProSe-enabled UE that provides functionality to support connectivity to the network for 5G ProSe Remote UE(s) by using the PC5 reference point with other 5G ProSe-enabled UEs. The 5G ProSe Intermediate UE-to-Network Relay is located on the path between 5G ProSe Remote UE and 5G ProSe UE-to-Network Relay.</w:t>
      </w:r>
    </w:p>
    <w:p w14:paraId="19BEFBA4" w14:textId="234ABA78"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-enabled UE that communicates with a DN via</w:t>
      </w:r>
      <w:r w:rsidR="00E50A9A">
        <w:t xml:space="preserve"> zero or more 5G ProSe Intermediate UE-to-Network Relay(s) and</w:t>
      </w:r>
      <w:r w:rsidRPr="00CB5EC9">
        <w:t xml:space="preserve">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t>5G ProSe UE-to-UE Relay:</w:t>
      </w:r>
      <w:r>
        <w:t xml:space="preserve"> A 5G ProSe-enabled UE that provides functionality to support connectivity between 5G ProSe End UEs.</w:t>
      </w:r>
    </w:p>
    <w:p w14:paraId="1D5D7597" w14:textId="245EF317" w:rsidR="00A00305" w:rsidRDefault="00A00305" w:rsidP="00A00305">
      <w:r w:rsidRPr="00140F75">
        <w:rPr>
          <w:b/>
          <w:bCs/>
        </w:rPr>
        <w:t>5G ProSe End UE:</w:t>
      </w:r>
      <w:r>
        <w:t xml:space="preserve"> A 5G ProSe-enabled UE that connects with another 5G ProSe-enabled UE(s) via </w:t>
      </w:r>
      <w:r w:rsidR="00E50A9A">
        <w:t xml:space="preserve">one or more </w:t>
      </w:r>
      <w:r>
        <w:t>5G ProSe UE-to-UE Relay</w:t>
      </w:r>
      <w:r w:rsidR="00E50A9A">
        <w:t>(s)</w:t>
      </w:r>
      <w:r>
        <w:t>.</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5B62D014"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CB43FC" w:rsidRPr="00CB5EC9">
        <w:rPr>
          <w:lang w:eastAsia="ko-KR"/>
        </w:rPr>
        <w:t>TS</w:t>
      </w:r>
      <w:r w:rsidR="00CB43FC">
        <w:rPr>
          <w:lang w:eastAsia="ko-KR"/>
        </w:rPr>
        <w:t> </w:t>
      </w:r>
      <w:r w:rsidR="00CB43FC" w:rsidRPr="00CB5EC9">
        <w:rPr>
          <w:lang w:eastAsia="ko-KR"/>
        </w:rPr>
        <w:t>22.278</w:t>
      </w:r>
      <w:r w:rsidR="00CB43FC">
        <w:rPr>
          <w:lang w:eastAsia="ko-KR"/>
        </w:rPr>
        <w:t> </w:t>
      </w:r>
      <w:r w:rsidR="00CB43FC" w:rsidRPr="00CB5EC9">
        <w:rPr>
          <w:lang w:eastAsia="ko-KR"/>
        </w:rPr>
        <w:t>[</w:t>
      </w:r>
      <w:r w:rsidRPr="00CB5EC9">
        <w:rPr>
          <w:lang w:eastAsia="ko-KR"/>
        </w:rPr>
        <w:t>7].</w:t>
      </w:r>
    </w:p>
    <w:p w14:paraId="380E869B" w14:textId="5DCFDAF8"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CB43FC">
        <w:t>TS</w:t>
      </w:r>
      <w:r w:rsidR="00CB43FC">
        <w:t> </w:t>
      </w:r>
      <w:r w:rsidR="00CB43FC">
        <w:t>23.303</w:t>
      </w:r>
      <w:r w:rsidR="00CB43FC">
        <w:t> </w:t>
      </w:r>
      <w:r w:rsidR="00CB43FC">
        <w:t>[</w:t>
      </w:r>
      <w:r w:rsidR="008A0F29">
        <w:t>3] can be used as the ProSe identifier in 5G ProSe Direct Discovery and in a consequent 5G ProSe Direct Communication</w:t>
      </w:r>
      <w:r w:rsidRPr="00CB5EC9">
        <w:rPr>
          <w:lang w:eastAsia="ko-KR"/>
        </w:rPr>
        <w:t>.</w:t>
      </w:r>
    </w:p>
    <w:p w14:paraId="5D7D1F31" w14:textId="3F24F559"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CB43FC" w:rsidRPr="00CB5EC9">
        <w:rPr>
          <w:lang w:eastAsia="ko-KR"/>
        </w:rPr>
        <w:t>TS</w:t>
      </w:r>
      <w:r w:rsidR="00CB43FC">
        <w:rPr>
          <w:lang w:eastAsia="ko-KR"/>
        </w:rPr>
        <w:t> </w:t>
      </w:r>
      <w:r w:rsidR="00CB43FC" w:rsidRPr="00CB5EC9">
        <w:rPr>
          <w:lang w:eastAsia="ko-KR"/>
        </w:rPr>
        <w:t>22.278</w:t>
      </w:r>
      <w:r w:rsidR="00CB43FC">
        <w:rPr>
          <w:lang w:eastAsia="ko-KR"/>
        </w:rPr>
        <w:t> </w:t>
      </w:r>
      <w:r w:rsidR="00CB43FC" w:rsidRPr="00CB5EC9">
        <w:rPr>
          <w:lang w:eastAsia="ko-KR"/>
        </w:rPr>
        <w:t>[</w:t>
      </w:r>
      <w:r w:rsidRPr="00CB5EC9">
        <w:rPr>
          <w:lang w:eastAsia="ko-KR"/>
        </w:rPr>
        <w:t>7].</w:t>
      </w:r>
    </w:p>
    <w:p w14:paraId="4BF9A122" w14:textId="45DB95B7"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CB43FC">
        <w:t>TS</w:t>
      </w:r>
      <w:r w:rsidR="00CB43FC">
        <w:t> </w:t>
      </w:r>
      <w:r w:rsidR="00CB43FC">
        <w:t>23.303</w:t>
      </w:r>
      <w:r w:rsidR="00CB43FC">
        <w:t> </w:t>
      </w:r>
      <w:r w:rsidR="00CB43FC">
        <w:t>[</w:t>
      </w:r>
      <w:r>
        <w:t>3]. For the case of UE-to-UE Relay, the Relay Service Code is used to identify a connectivity service the 5G ProSe UE-to-UE Relay provides</w:t>
      </w:r>
      <w:r w:rsidR="006F24C9">
        <w:t xml:space="preserve"> and</w:t>
      </w:r>
      <w:r>
        <w:t xml:space="preserve"> the authorized users the 5G ProSe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ProSe UE-to-Network Relay Discovery</w:t>
      </w:r>
      <w:r w:rsidR="007F53B8">
        <w:t xml:space="preserve"> and 5G ProSe UE-to-UE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20A7386A" w:rsidR="008C47BE" w:rsidRPr="00CB5EC9" w:rsidRDefault="008C47BE" w:rsidP="008C47BE">
      <w:r w:rsidRPr="00CB5EC9">
        <w:t xml:space="preserve">For the purposes of the present document, the following term and definition given in </w:t>
      </w:r>
      <w:r w:rsidR="00CB43FC" w:rsidRPr="00CB5EC9">
        <w:t>TS</w:t>
      </w:r>
      <w:r w:rsidR="00CB43FC">
        <w:t> </w:t>
      </w:r>
      <w:r w:rsidR="00CB43FC" w:rsidRPr="00CB5EC9">
        <w:t>23.303</w:t>
      </w:r>
      <w:r w:rsidR="00CB43FC">
        <w:t> </w:t>
      </w:r>
      <w:r w:rsidR="00CB43FC"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lastRenderedPageBreak/>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FE005A6" w:rsidR="009D5D15" w:rsidRPr="009D5D15" w:rsidRDefault="009D5D15" w:rsidP="008D76BE">
      <w:bookmarkStart w:id="51" w:name="_Toc66692622"/>
      <w:bookmarkStart w:id="52" w:name="_Toc66701801"/>
      <w:bookmarkStart w:id="53" w:name="_Toc69883452"/>
      <w:bookmarkStart w:id="54" w:name="_Toc73625460"/>
      <w:r w:rsidRPr="009D5D15">
        <w:t xml:space="preserve">For the purposes of the present document, the following term and definition given in </w:t>
      </w:r>
      <w:r w:rsidR="00CB43FC" w:rsidRPr="009D5D15">
        <w:t>TS</w:t>
      </w:r>
      <w:r w:rsidR="00CB43FC">
        <w:t> </w:t>
      </w:r>
      <w:r w:rsidR="00CB43FC" w:rsidRPr="009D5D15">
        <w:t>23.287</w:t>
      </w:r>
      <w:r w:rsidR="00CB43FC">
        <w:t> </w:t>
      </w:r>
      <w:r w:rsidR="00CB43FC"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5" w:name="_CR3_2"/>
      <w:bookmarkStart w:id="56" w:name="_Toc201151633"/>
      <w:bookmarkEnd w:id="55"/>
      <w:r w:rsidRPr="00CB5EC9">
        <w:t>3.2</w:t>
      </w:r>
      <w:r w:rsidRPr="00CB5EC9">
        <w:tab/>
        <w:t>Abbreviations</w:t>
      </w:r>
      <w:bookmarkEnd w:id="51"/>
      <w:bookmarkEnd w:id="52"/>
      <w:bookmarkEnd w:id="53"/>
      <w:bookmarkEnd w:id="54"/>
      <w:bookmarkEnd w:id="56"/>
    </w:p>
    <w:p w14:paraId="331B7D8C" w14:textId="68677204" w:rsidR="008C47BE" w:rsidRPr="00CB5EC9" w:rsidRDefault="008C47BE" w:rsidP="008C47BE">
      <w:pPr>
        <w:keepNext/>
      </w:pPr>
      <w:r w:rsidRPr="00CB5EC9">
        <w:t xml:space="preserve">For the purposes of the present document, the abbreviations given in </w:t>
      </w:r>
      <w:r w:rsidR="00CB43FC" w:rsidRPr="00CB5EC9">
        <w:t>TR</w:t>
      </w:r>
      <w:r w:rsidR="00CB43FC">
        <w:t> </w:t>
      </w:r>
      <w:r w:rsidR="00CB43FC" w:rsidRPr="00CB5EC9">
        <w:t>21.905</w:t>
      </w:r>
      <w:r w:rsidR="00CB43FC">
        <w:t> </w:t>
      </w:r>
      <w:r w:rsidR="00CB43FC" w:rsidRPr="00CB5EC9">
        <w:t>[</w:t>
      </w:r>
      <w:r w:rsidRPr="00CB5EC9">
        <w:t xml:space="preserve">1] and the following apply. An abbreviation defined in the present document takes precedence over the definition of the same abbreviation, if any, in </w:t>
      </w:r>
      <w:r w:rsidR="00CB43FC" w:rsidRPr="00CB5EC9">
        <w:t>TR</w:t>
      </w:r>
      <w:r w:rsidR="00CB43FC">
        <w:t> </w:t>
      </w:r>
      <w:r w:rsidR="00CB43FC" w:rsidRPr="00CB5EC9">
        <w:t>21.905</w:t>
      </w:r>
      <w:r w:rsidR="00CB43FC">
        <w:t> </w:t>
      </w:r>
      <w:r w:rsidR="00CB43FC"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7" w:name="clause4"/>
      <w:bookmarkStart w:id="58" w:name="_CR4"/>
      <w:bookmarkStart w:id="59" w:name="_Toc66692623"/>
      <w:bookmarkStart w:id="60" w:name="_Toc66701802"/>
      <w:bookmarkStart w:id="61" w:name="_Toc69883453"/>
      <w:bookmarkStart w:id="62" w:name="_Toc73625461"/>
      <w:bookmarkStart w:id="63" w:name="_Toc201151634"/>
      <w:bookmarkEnd w:id="57"/>
      <w:bookmarkEnd w:id="58"/>
      <w:r w:rsidRPr="00CB5EC9">
        <w:t>4</w:t>
      </w:r>
      <w:r w:rsidRPr="00CB5EC9">
        <w:tab/>
        <w:t>Architecture model and concepts</w:t>
      </w:r>
      <w:bookmarkEnd w:id="59"/>
      <w:bookmarkEnd w:id="60"/>
      <w:bookmarkEnd w:id="61"/>
      <w:bookmarkEnd w:id="62"/>
      <w:bookmarkEnd w:id="63"/>
    </w:p>
    <w:p w14:paraId="1F582CFA" w14:textId="77777777" w:rsidR="008C47BE" w:rsidRPr="00CB5EC9" w:rsidRDefault="008C47BE" w:rsidP="008C47BE">
      <w:pPr>
        <w:pStyle w:val="Heading2"/>
        <w:rPr>
          <w:lang w:eastAsia="zh-CN"/>
        </w:rPr>
      </w:pPr>
      <w:bookmarkStart w:id="64" w:name="_CR4_1"/>
      <w:bookmarkStart w:id="65" w:name="_Toc66692624"/>
      <w:bookmarkStart w:id="66" w:name="_Toc66701803"/>
      <w:bookmarkStart w:id="67" w:name="_Toc69883454"/>
      <w:bookmarkStart w:id="68" w:name="_Toc73625462"/>
      <w:bookmarkStart w:id="69" w:name="_Toc201151635"/>
      <w:bookmarkEnd w:id="64"/>
      <w:r w:rsidRPr="00CB5EC9">
        <w:t>4.1</w:t>
      </w:r>
      <w:r w:rsidRPr="00CB5EC9">
        <w:tab/>
        <w:t>General concept</w:t>
      </w:r>
      <w:bookmarkEnd w:id="65"/>
      <w:bookmarkEnd w:id="66"/>
      <w:bookmarkEnd w:id="67"/>
      <w:bookmarkEnd w:id="68"/>
      <w:bookmarkEnd w:id="69"/>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6DBCAE1C" w14:textId="1E04FC30" w:rsidR="0062226A" w:rsidRDefault="0062226A">
      <w:pPr>
        <w:pStyle w:val="B1"/>
        <w:rPr>
          <w:lang w:eastAsia="zh-CN"/>
        </w:rPr>
      </w:pPr>
      <w:r>
        <w:rPr>
          <w:lang w:eastAsia="zh-CN"/>
        </w:rPr>
        <w:lastRenderedPageBreak/>
        <w:t>-</w:t>
      </w:r>
      <w:r>
        <w:rPr>
          <w:lang w:eastAsia="zh-CN"/>
        </w:rPr>
        <w:tab/>
        <w:t>5G ProSe Intermediate UE-to-Network Relay;</w:t>
      </w:r>
    </w:p>
    <w:p w14:paraId="325346DE" w14:textId="2068C0E4"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70" w:name="_CR4_2"/>
      <w:bookmarkStart w:id="71" w:name="_Toc45012512"/>
      <w:bookmarkStart w:id="72" w:name="_Toc51753938"/>
      <w:bookmarkStart w:id="73" w:name="_Toc51754072"/>
      <w:bookmarkStart w:id="74" w:name="_Toc51838899"/>
      <w:bookmarkStart w:id="75" w:name="_Toc66692625"/>
      <w:bookmarkStart w:id="76" w:name="_Toc66701804"/>
      <w:bookmarkStart w:id="77" w:name="_Toc69883455"/>
      <w:bookmarkStart w:id="78" w:name="_Toc73625463"/>
      <w:bookmarkStart w:id="79" w:name="_Toc201151636"/>
      <w:bookmarkEnd w:id="70"/>
      <w:r w:rsidRPr="00CB5EC9">
        <w:t>4.2</w:t>
      </w:r>
      <w:r w:rsidRPr="00CB5EC9">
        <w:tab/>
        <w:t>Architectural reference model</w:t>
      </w:r>
      <w:bookmarkEnd w:id="71"/>
      <w:bookmarkEnd w:id="72"/>
      <w:bookmarkEnd w:id="73"/>
      <w:bookmarkEnd w:id="74"/>
      <w:bookmarkEnd w:id="75"/>
      <w:bookmarkEnd w:id="76"/>
      <w:bookmarkEnd w:id="77"/>
      <w:bookmarkEnd w:id="78"/>
      <w:bookmarkEnd w:id="79"/>
    </w:p>
    <w:p w14:paraId="292D3E7F" w14:textId="77777777" w:rsidR="008C47BE" w:rsidRPr="00CB5EC9" w:rsidRDefault="008C47BE" w:rsidP="008C47BE">
      <w:pPr>
        <w:pStyle w:val="Heading3"/>
        <w:rPr>
          <w:lang w:eastAsia="ko-KR"/>
        </w:rPr>
      </w:pPr>
      <w:bookmarkStart w:id="80" w:name="_CR4_2_1"/>
      <w:bookmarkStart w:id="81" w:name="_Toc66692626"/>
      <w:bookmarkStart w:id="82" w:name="_Toc66701805"/>
      <w:bookmarkStart w:id="83" w:name="_Toc69883456"/>
      <w:bookmarkStart w:id="84" w:name="_Toc73625464"/>
      <w:bookmarkStart w:id="85" w:name="_Toc19199046"/>
      <w:bookmarkStart w:id="86" w:name="_Toc27821835"/>
      <w:bookmarkStart w:id="87" w:name="_Toc36126189"/>
      <w:bookmarkStart w:id="88" w:name="_Toc45012513"/>
      <w:bookmarkStart w:id="89" w:name="_Toc51753939"/>
      <w:bookmarkStart w:id="90" w:name="_Toc51754073"/>
      <w:bookmarkStart w:id="91" w:name="_Toc51838900"/>
      <w:bookmarkStart w:id="92" w:name="_Toc201151637"/>
      <w:bookmarkEnd w:id="80"/>
      <w:r w:rsidRPr="00CB5EC9">
        <w:t>4.2.1</w:t>
      </w:r>
      <w:r w:rsidRPr="00CB5EC9">
        <w:tab/>
      </w:r>
      <w:r w:rsidRPr="00CB5EC9">
        <w:rPr>
          <w:lang w:eastAsia="zh-CN"/>
        </w:rPr>
        <w:t>Non-roaming reference architecture</w:t>
      </w:r>
      <w:bookmarkEnd w:id="81"/>
      <w:bookmarkEnd w:id="82"/>
      <w:bookmarkEnd w:id="83"/>
      <w:bookmarkEnd w:id="84"/>
      <w:bookmarkEnd w:id="92"/>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93" w:name="_MON_1688984857"/>
    <w:bookmarkStart w:id="94" w:name="_MON_1688984884"/>
    <w:bookmarkStart w:id="95" w:name="_MON_1688984941"/>
    <w:bookmarkStart w:id="96" w:name="_MON_1688984947"/>
    <w:bookmarkStart w:id="97" w:name="_MON_1688985670"/>
    <w:bookmarkStart w:id="98" w:name="_MON_1688985730"/>
    <w:bookmarkStart w:id="99" w:name="_MON_1688985784"/>
    <w:bookmarkStart w:id="100" w:name="_MON_1688984801"/>
    <w:bookmarkStart w:id="101" w:name="_MON_1688984820"/>
    <w:bookmarkEnd w:id="93"/>
    <w:bookmarkEnd w:id="94"/>
    <w:bookmarkEnd w:id="95"/>
    <w:bookmarkEnd w:id="96"/>
    <w:bookmarkEnd w:id="97"/>
    <w:bookmarkEnd w:id="98"/>
    <w:bookmarkEnd w:id="99"/>
    <w:bookmarkEnd w:id="100"/>
    <w:bookmarkEnd w:id="101"/>
    <w:bookmarkStart w:id="102" w:name="_MON_1688984827"/>
    <w:bookmarkEnd w:id="102"/>
    <w:p w14:paraId="6C2E3E55" w14:textId="3876BA90" w:rsidR="00737989" w:rsidRPr="00CB5EC9" w:rsidRDefault="00737989" w:rsidP="008C47BE">
      <w:pPr>
        <w:pStyle w:val="TH"/>
      </w:pPr>
      <w:r w:rsidRPr="00CB5EC9">
        <w:object w:dxaOrig="7461" w:dyaOrig="7580" w14:anchorId="64F57AD9">
          <v:shape id="_x0000_i1027" type="#_x0000_t75" style="width:373.15pt;height:375.65pt" o:ole="">
            <v:imagedata r:id="rId13" o:title=""/>
          </v:shape>
          <o:OLEObject Type="Embed" ProgID="Word.Picture.8" ShapeID="_x0000_i1027" DrawAspect="Content" ObjectID="_1811766380" r:id="rId14"/>
        </w:object>
      </w:r>
    </w:p>
    <w:p w14:paraId="6C1338EE" w14:textId="77777777" w:rsidR="008C47BE" w:rsidRPr="00CB5EC9" w:rsidRDefault="008C47BE" w:rsidP="008C47BE">
      <w:pPr>
        <w:pStyle w:val="TF"/>
      </w:pPr>
      <w:bookmarkStart w:id="103" w:name="_CRFigure4_2_11"/>
      <w:r w:rsidRPr="00CB5EC9">
        <w:t xml:space="preserve">Figure </w:t>
      </w:r>
      <w:bookmarkEnd w:id="103"/>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04" w:name="_MON_1688985305"/>
    <w:bookmarkStart w:id="105" w:name="_MON_1688985397"/>
    <w:bookmarkStart w:id="106" w:name="_MON_1688985440"/>
    <w:bookmarkStart w:id="107" w:name="_MON_1688985443"/>
    <w:bookmarkStart w:id="108" w:name="_MON_1688985470"/>
    <w:bookmarkStart w:id="109" w:name="_MON_1688985531"/>
    <w:bookmarkStart w:id="110" w:name="_MON_1688986530"/>
    <w:bookmarkStart w:id="111" w:name="_MON_1688986636"/>
    <w:bookmarkStart w:id="112" w:name="_MON_1688986645"/>
    <w:bookmarkStart w:id="113" w:name="_MON_1688986761"/>
    <w:bookmarkStart w:id="114" w:name="_MON_1688986796"/>
    <w:bookmarkStart w:id="115" w:name="_MON_1690036078"/>
    <w:bookmarkStart w:id="116" w:name="_MON_1688985027"/>
    <w:bookmarkStart w:id="117" w:name="_MON_1688985244"/>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Start w:id="118" w:name="_MON_1688985302"/>
    <w:bookmarkEnd w:id="118"/>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811766381" r:id="rId16"/>
        </w:object>
      </w:r>
    </w:p>
    <w:p w14:paraId="048972F2" w14:textId="77777777" w:rsidR="008C47BE" w:rsidRPr="00CB5EC9" w:rsidRDefault="008C47BE" w:rsidP="008C47BE">
      <w:pPr>
        <w:pStyle w:val="TF"/>
      </w:pPr>
      <w:bookmarkStart w:id="119" w:name="_CRFigure4_2_12"/>
      <w:r w:rsidRPr="00CB5EC9">
        <w:t xml:space="preserve">Figure </w:t>
      </w:r>
      <w:bookmarkEnd w:id="119"/>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20" w:name="_CR4_2_2"/>
      <w:bookmarkStart w:id="121" w:name="_Toc61540550"/>
      <w:bookmarkStart w:id="122" w:name="_Toc66692627"/>
      <w:bookmarkStart w:id="123" w:name="_Toc66701806"/>
      <w:bookmarkStart w:id="124" w:name="_Toc69883457"/>
      <w:bookmarkStart w:id="125" w:name="_Toc73625465"/>
      <w:bookmarkStart w:id="126" w:name="_Toc201151638"/>
      <w:bookmarkEnd w:id="120"/>
      <w:r w:rsidRPr="00CB5EC9">
        <w:t>4.2.2</w:t>
      </w:r>
      <w:r w:rsidRPr="00CB5EC9">
        <w:tab/>
      </w:r>
      <w:r w:rsidRPr="00CB5EC9">
        <w:rPr>
          <w:lang w:eastAsia="zh-CN"/>
        </w:rPr>
        <w:t>Roaming reference architecture</w:t>
      </w:r>
      <w:bookmarkEnd w:id="121"/>
      <w:bookmarkEnd w:id="122"/>
      <w:bookmarkEnd w:id="123"/>
      <w:bookmarkEnd w:id="124"/>
      <w:bookmarkEnd w:id="125"/>
      <w:bookmarkEnd w:id="126"/>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27" w:name="_MON_1688989086"/>
    <w:bookmarkStart w:id="128" w:name="_MON_1688989099"/>
    <w:bookmarkStart w:id="129" w:name="_MON_1688989115"/>
    <w:bookmarkStart w:id="130" w:name="_MON_1688988964"/>
    <w:bookmarkStart w:id="131" w:name="_MON_1688989055"/>
    <w:bookmarkEnd w:id="127"/>
    <w:bookmarkEnd w:id="128"/>
    <w:bookmarkEnd w:id="129"/>
    <w:bookmarkEnd w:id="130"/>
    <w:bookmarkEnd w:id="131"/>
    <w:bookmarkStart w:id="132" w:name="_MON_1688989057"/>
    <w:bookmarkEnd w:id="132"/>
    <w:p w14:paraId="257053AE" w14:textId="134E9F2C" w:rsidR="008C47BE" w:rsidRPr="00CB5EC9" w:rsidRDefault="009275E5" w:rsidP="008C47BE">
      <w:pPr>
        <w:pStyle w:val="TH"/>
      </w:pPr>
      <w:r w:rsidRPr="00CB5EC9">
        <w:object w:dxaOrig="7938" w:dyaOrig="7085" w14:anchorId="602C01D1">
          <v:shape id="_x0000_i1029" type="#_x0000_t75" style="width:396.3pt;height:351.85pt" o:ole="">
            <v:imagedata r:id="rId17" o:title=""/>
          </v:shape>
          <o:OLEObject Type="Embed" ProgID="Word.Picture.8" ShapeID="_x0000_i1029" DrawAspect="Content" ObjectID="_1811766382" r:id="rId18"/>
        </w:object>
      </w:r>
    </w:p>
    <w:p w14:paraId="61471060" w14:textId="387E6113" w:rsidR="008C47BE" w:rsidRPr="00CB5EC9" w:rsidRDefault="008C47BE" w:rsidP="008C47BE">
      <w:pPr>
        <w:pStyle w:val="TF"/>
      </w:pPr>
      <w:bookmarkStart w:id="133" w:name="_CRFigure4_2_21"/>
      <w:r w:rsidRPr="00CB5EC9">
        <w:t xml:space="preserve">Figure </w:t>
      </w:r>
      <w:bookmarkEnd w:id="133"/>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34" w:name="_CR4_2_3"/>
      <w:bookmarkStart w:id="135" w:name="_Toc61540551"/>
      <w:bookmarkStart w:id="136" w:name="_Toc66692628"/>
      <w:bookmarkStart w:id="137" w:name="_Toc66701807"/>
      <w:bookmarkStart w:id="138" w:name="_Toc69883458"/>
      <w:bookmarkStart w:id="139" w:name="_Toc73625466"/>
      <w:bookmarkStart w:id="140" w:name="_Toc201151639"/>
      <w:bookmarkEnd w:id="134"/>
      <w:r w:rsidRPr="00CB5EC9">
        <w:t>4.2.3</w:t>
      </w:r>
      <w:r w:rsidRPr="00CB5EC9">
        <w:tab/>
      </w:r>
      <w:r w:rsidRPr="00CB5EC9">
        <w:rPr>
          <w:lang w:eastAsia="zh-CN"/>
        </w:rPr>
        <w:t>Inter-PLMN reference architecture</w:t>
      </w:r>
      <w:bookmarkEnd w:id="135"/>
      <w:bookmarkEnd w:id="136"/>
      <w:bookmarkEnd w:id="137"/>
      <w:bookmarkEnd w:id="138"/>
      <w:bookmarkEnd w:id="139"/>
      <w:bookmarkEnd w:id="140"/>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41" w:name="_MON_1688990276"/>
    <w:bookmarkStart w:id="142" w:name="_MON_1688990142"/>
    <w:bookmarkStart w:id="143" w:name="_MON_1688990190"/>
    <w:bookmarkEnd w:id="141"/>
    <w:bookmarkEnd w:id="142"/>
    <w:bookmarkEnd w:id="143"/>
    <w:bookmarkStart w:id="144" w:name="_MON_1688990258"/>
    <w:bookmarkEnd w:id="144"/>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19" o:title=""/>
          </v:shape>
          <o:OLEObject Type="Embed" ProgID="Word.Picture.8" ShapeID="_x0000_i1030" DrawAspect="Content" ObjectID="_1811766383" r:id="rId20"/>
        </w:object>
      </w:r>
    </w:p>
    <w:p w14:paraId="1FC3AF3C" w14:textId="4B70C595" w:rsidR="008C47BE" w:rsidRPr="00CB5EC9" w:rsidRDefault="008C47BE" w:rsidP="008C47BE">
      <w:pPr>
        <w:pStyle w:val="TF"/>
      </w:pPr>
      <w:bookmarkStart w:id="145" w:name="_CRFigure4_2_31"/>
      <w:r w:rsidRPr="00CB5EC9">
        <w:t xml:space="preserve">Figure </w:t>
      </w:r>
      <w:bookmarkEnd w:id="145"/>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46" w:name="_MON_1688990566"/>
    <w:bookmarkStart w:id="147" w:name="_MON_1688990617"/>
    <w:bookmarkStart w:id="148" w:name="_MON_1688990638"/>
    <w:bookmarkStart w:id="149" w:name="_MON_1688990859"/>
    <w:bookmarkStart w:id="150" w:name="_MON_1688990889"/>
    <w:bookmarkStart w:id="151" w:name="_MON_1688990951"/>
    <w:bookmarkStart w:id="152" w:name="_MON_1688990955"/>
    <w:bookmarkStart w:id="153" w:name="_MON_1688990984"/>
    <w:bookmarkEnd w:id="146"/>
    <w:bookmarkEnd w:id="147"/>
    <w:bookmarkEnd w:id="148"/>
    <w:bookmarkEnd w:id="149"/>
    <w:bookmarkEnd w:id="150"/>
    <w:bookmarkEnd w:id="151"/>
    <w:bookmarkEnd w:id="152"/>
    <w:bookmarkEnd w:id="153"/>
    <w:bookmarkStart w:id="154" w:name="_MON_1688990995"/>
    <w:bookmarkEnd w:id="154"/>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1" o:title=""/>
          </v:shape>
          <o:OLEObject Type="Embed" ProgID="Word.Picture.8" ShapeID="_x0000_i1031" DrawAspect="Content" ObjectID="_1811766384" r:id="rId22"/>
        </w:object>
      </w:r>
    </w:p>
    <w:p w14:paraId="0174BC3F" w14:textId="2ABF3DF2" w:rsidR="008C47BE" w:rsidRPr="00CB5EC9" w:rsidRDefault="008C47BE" w:rsidP="008C47BE">
      <w:pPr>
        <w:pStyle w:val="TF"/>
      </w:pPr>
      <w:bookmarkStart w:id="155" w:name="_CRFigure4_2_32"/>
      <w:r w:rsidRPr="00CB5EC9">
        <w:t xml:space="preserve">Figure </w:t>
      </w:r>
      <w:bookmarkEnd w:id="155"/>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56" w:name="_CR4_2_4"/>
      <w:bookmarkStart w:id="157" w:name="_Toc69883459"/>
      <w:bookmarkStart w:id="158" w:name="_Toc73625467"/>
      <w:bookmarkStart w:id="159" w:name="_Toc201151640"/>
      <w:bookmarkEnd w:id="156"/>
      <w:r w:rsidRPr="00CB5EC9">
        <w:t>4.2.4</w:t>
      </w:r>
      <w:r w:rsidRPr="00CB5EC9">
        <w:tab/>
      </w:r>
      <w:r w:rsidRPr="00CB5EC9">
        <w:rPr>
          <w:lang w:eastAsia="zh-CN"/>
        </w:rPr>
        <w:t>AF-based service parameter provisioning</w:t>
      </w:r>
      <w:bookmarkEnd w:id="157"/>
      <w:bookmarkEnd w:id="158"/>
      <w:bookmarkEnd w:id="159"/>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60" w:name="_MON_1671553099"/>
    <w:bookmarkEnd w:id="160"/>
    <w:p w14:paraId="6CB6DD7B" w14:textId="77777777" w:rsidR="008C47BE" w:rsidRPr="00CB5EC9" w:rsidRDefault="008C47BE" w:rsidP="008C47BE">
      <w:pPr>
        <w:pStyle w:val="TH"/>
      </w:pPr>
      <w:r w:rsidRPr="00CB5EC9">
        <w:object w:dxaOrig="3986" w:dyaOrig="4908" w14:anchorId="04FF09DA">
          <v:shape id="_x0000_i1032" type="#_x0000_t75" style="width:195.95pt;height:246.05pt" o:ole="">
            <v:imagedata r:id="rId23" o:title=""/>
          </v:shape>
          <o:OLEObject Type="Embed" ProgID="Word.Document.12" ShapeID="_x0000_i1032" DrawAspect="Content" ObjectID="_1811766385" r:id="rId24">
            <o:FieldCodes>\s</o:FieldCodes>
          </o:OLEObject>
        </w:object>
      </w:r>
    </w:p>
    <w:p w14:paraId="3E5B9BA3" w14:textId="57E97C9F" w:rsidR="008C47BE" w:rsidRPr="00CB5EC9" w:rsidRDefault="008C47BE" w:rsidP="008C47BE">
      <w:pPr>
        <w:pStyle w:val="TF"/>
      </w:pPr>
      <w:bookmarkStart w:id="161" w:name="_CRFigure4_2_41"/>
      <w:r w:rsidRPr="00CB5EC9">
        <w:t xml:space="preserve">Figure </w:t>
      </w:r>
      <w:bookmarkEnd w:id="161"/>
      <w:r w:rsidRPr="00CB5EC9">
        <w:t xml:space="preserve">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62" w:name="_CR4_2_5"/>
      <w:bookmarkStart w:id="163" w:name="_Toc60323247"/>
      <w:bookmarkStart w:id="164" w:name="_Toc69883460"/>
      <w:bookmarkStart w:id="165" w:name="_Toc73625468"/>
      <w:bookmarkStart w:id="166" w:name="_Toc201151641"/>
      <w:bookmarkEnd w:id="162"/>
      <w:r w:rsidRPr="00CB5EC9">
        <w:rPr>
          <w:lang w:eastAsia="ko-KR"/>
        </w:rPr>
        <w:t>4.2.5</w:t>
      </w:r>
      <w:r w:rsidRPr="00CB5EC9">
        <w:rPr>
          <w:lang w:eastAsia="ko-KR"/>
        </w:rPr>
        <w:tab/>
      </w:r>
      <w:r w:rsidRPr="00CB5EC9">
        <w:t>Reference points</w:t>
      </w:r>
      <w:bookmarkEnd w:id="163"/>
      <w:bookmarkEnd w:id="164"/>
      <w:bookmarkEnd w:id="165"/>
      <w:bookmarkEnd w:id="166"/>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6880B54"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r w:rsidR="00724E85">
        <w:t>,</w:t>
      </w:r>
      <w:r w:rsidRPr="00CB5EC9">
        <w:t xml:space="preserve"> </w:t>
      </w:r>
      <w:r w:rsidR="00CB5EC9">
        <w:t xml:space="preserve">5G </w:t>
      </w:r>
      <w:r w:rsidRPr="00CB5EC9">
        <w:rPr>
          <w:noProof/>
        </w:rPr>
        <w:t>ProSe</w:t>
      </w:r>
      <w:r w:rsidRPr="00CB5EC9">
        <w:t xml:space="preserve"> UE-to-Network Relay</w:t>
      </w:r>
      <w:r w:rsidR="0062226A">
        <w:t>, 5G ProSe Intermediate UE-to-Network Relay</w:t>
      </w:r>
      <w:r w:rsidR="00724E85">
        <w:t xml:space="preserve"> and 5G ProSe UE-to-UE Relay</w:t>
      </w:r>
      <w:r w:rsidRPr="00CB5EC9">
        <w:t>.</w:t>
      </w:r>
    </w:p>
    <w:p w14:paraId="0402A275" w14:textId="11E57F6F"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CB43FC">
        <w:t>TS</w:t>
      </w:r>
      <w:r w:rsidR="00CB43FC">
        <w:t> </w:t>
      </w:r>
      <w:r w:rsidR="00CB43FC">
        <w:t>33.503</w:t>
      </w:r>
      <w:r w:rsidR="00CB43FC">
        <w:t> </w:t>
      </w:r>
      <w:r w:rsidR="00CB43FC">
        <w:t>[</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B462AC5" w:rsidR="00A84131" w:rsidRDefault="00A84131" w:rsidP="008C47BE">
      <w:pPr>
        <w:pStyle w:val="NO"/>
      </w:pPr>
      <w:r w:rsidRPr="004909A6">
        <w:rPr>
          <w:b/>
          <w:bCs/>
        </w:rPr>
        <w:t>Npc9:</w:t>
      </w:r>
      <w:r>
        <w:tab/>
        <w:t>The reference point between the 5G PKMF of the 5G ProSe Remote UE and the 5G PKMF of the 5G ProSe UE-to-Network Relay</w:t>
      </w:r>
      <w:r w:rsidR="00DA6356">
        <w:t xml:space="preserve"> and between the 5G PKMF of the 5G ProSe End UE and the 5G PKMF of the 5G ProSe UE-to-UE Relay</w:t>
      </w:r>
      <w:r>
        <w:t xml:space="preserve">. The details are defined in </w:t>
      </w:r>
      <w:r w:rsidR="00CB43FC">
        <w:t>TS</w:t>
      </w:r>
      <w:r w:rsidR="00CB43FC">
        <w:t> </w:t>
      </w:r>
      <w:r w:rsidR="00CB43FC">
        <w:t>33.503</w:t>
      </w:r>
      <w:r w:rsidR="00CB43FC">
        <w:t> </w:t>
      </w:r>
      <w:r w:rsidR="00CB43FC">
        <w:t>[</w:t>
      </w:r>
      <w:r>
        <w:t>29].</w:t>
      </w:r>
    </w:p>
    <w:p w14:paraId="6BB0EF19" w14:textId="56AF32C6" w:rsidR="009D5D15" w:rsidRDefault="009D5D15" w:rsidP="008C47BE">
      <w:pPr>
        <w:pStyle w:val="NO"/>
      </w:pPr>
      <w:r w:rsidRPr="008D76BE">
        <w:rPr>
          <w:b/>
          <w:bCs/>
        </w:rPr>
        <w:t>Npc10:</w:t>
      </w:r>
      <w:r>
        <w:tab/>
        <w:t xml:space="preserve">The reference point between the 5G PKMF and UDM. The details are specified in </w:t>
      </w:r>
      <w:r w:rsidR="00CB43FC">
        <w:t>TS</w:t>
      </w:r>
      <w:r w:rsidR="00CB43FC">
        <w:t> </w:t>
      </w:r>
      <w:r w:rsidR="00CB43FC">
        <w:t>33.503</w:t>
      </w:r>
      <w:r w:rsidR="00CB43FC">
        <w:t> </w:t>
      </w:r>
      <w:r w:rsidR="00CB43FC">
        <w:t>[</w:t>
      </w:r>
      <w:r>
        <w:t>29].</w:t>
      </w:r>
    </w:p>
    <w:p w14:paraId="168E0A92" w14:textId="4FDE8C82" w:rsidR="000120E5" w:rsidRDefault="000120E5" w:rsidP="008C47BE">
      <w:pPr>
        <w:pStyle w:val="NO"/>
      </w:pPr>
      <w:r w:rsidRPr="004F16C7">
        <w:rPr>
          <w:b/>
          <w:bCs/>
        </w:rPr>
        <w:lastRenderedPageBreak/>
        <w:t>Npc11:</w:t>
      </w:r>
      <w:r>
        <w:tab/>
        <w:t xml:space="preserve">The reference point between the AUSF and Prose Anchor Function (PAnF). The details are specified in </w:t>
      </w:r>
      <w:r w:rsidR="00CB43FC">
        <w:t>TS</w:t>
      </w:r>
      <w:r w:rsidR="00CB43FC">
        <w:t> </w:t>
      </w:r>
      <w:r w:rsidR="00CB43FC">
        <w:t>33.503</w:t>
      </w:r>
      <w:r w:rsidR="00CB43FC">
        <w:t> </w:t>
      </w:r>
      <w:r w:rsidR="00CB43FC">
        <w:t>[</w:t>
      </w:r>
      <w:r>
        <w:t>29].</w:t>
      </w:r>
    </w:p>
    <w:p w14:paraId="221D114A" w14:textId="4ABD2D19" w:rsidR="000120E5" w:rsidRDefault="000120E5" w:rsidP="008C47BE">
      <w:pPr>
        <w:pStyle w:val="NO"/>
      </w:pPr>
      <w:r w:rsidRPr="004F16C7">
        <w:rPr>
          <w:b/>
          <w:bCs/>
        </w:rPr>
        <w:t>Npc12:</w:t>
      </w:r>
      <w:r>
        <w:tab/>
        <w:t xml:space="preserve">The reference point between the PAnF and UDM. The details are specified in </w:t>
      </w:r>
      <w:r w:rsidR="00CB43FC">
        <w:t>TS</w:t>
      </w:r>
      <w:r w:rsidR="00CB43FC">
        <w:t> </w:t>
      </w:r>
      <w:r w:rsidR="00CB43FC">
        <w:t>33.503</w:t>
      </w:r>
      <w:r w:rsidR="00CB43FC">
        <w:t> </w:t>
      </w:r>
      <w:r w:rsidR="00CB43FC">
        <w:t>[</w:t>
      </w:r>
      <w:r>
        <w:t>29].</w:t>
      </w:r>
    </w:p>
    <w:p w14:paraId="2571258C" w14:textId="3A5194FB" w:rsidR="000120E5" w:rsidRDefault="000120E5" w:rsidP="008C47BE">
      <w:pPr>
        <w:pStyle w:val="NO"/>
      </w:pPr>
      <w:r w:rsidRPr="004F16C7">
        <w:rPr>
          <w:b/>
          <w:bCs/>
        </w:rPr>
        <w:t>Npc13:</w:t>
      </w:r>
      <w:r>
        <w:tab/>
        <w:t xml:space="preserve">The reference point between the SMF and PKMF. The details are specified in </w:t>
      </w:r>
      <w:r w:rsidR="00CB43FC">
        <w:t>TS</w:t>
      </w:r>
      <w:r w:rsidR="00CB43FC">
        <w:t> </w:t>
      </w:r>
      <w:r w:rsidR="00CB43FC">
        <w:t>33.503</w:t>
      </w:r>
      <w:r w:rsidR="00CB43FC">
        <w:t> </w:t>
      </w:r>
      <w:r w:rsidR="00CB43FC">
        <w:t>[</w:t>
      </w:r>
      <w:r>
        <w:t>29].</w:t>
      </w:r>
    </w:p>
    <w:p w14:paraId="012862B5" w14:textId="1CA48286" w:rsidR="000120E5" w:rsidRDefault="000120E5" w:rsidP="008C47BE">
      <w:pPr>
        <w:pStyle w:val="NO"/>
      </w:pPr>
      <w:r w:rsidRPr="004F16C7">
        <w:rPr>
          <w:b/>
          <w:bCs/>
        </w:rPr>
        <w:t>Npc14:</w:t>
      </w:r>
      <w:r>
        <w:tab/>
        <w:t xml:space="preserve">The reference point between the SMF and PAnF. The details are specified in </w:t>
      </w:r>
      <w:r w:rsidR="00CB43FC">
        <w:t>TS</w:t>
      </w:r>
      <w:r w:rsidR="00CB43FC">
        <w:t> </w:t>
      </w:r>
      <w:r w:rsidR="00CB43FC">
        <w:t>33.503</w:t>
      </w:r>
      <w:r w:rsidR="00CB43FC">
        <w:t> </w:t>
      </w:r>
      <w:r w:rsidR="00CB43FC">
        <w:t>[</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67" w:name="_CR4_2_6"/>
      <w:bookmarkStart w:id="168" w:name="_Toc60323248"/>
      <w:bookmarkStart w:id="169" w:name="_Toc69883461"/>
      <w:bookmarkStart w:id="170" w:name="_Toc73625469"/>
      <w:bookmarkStart w:id="171" w:name="_Toc201151642"/>
      <w:bookmarkEnd w:id="167"/>
      <w:r w:rsidRPr="00CB5EC9">
        <w:rPr>
          <w:lang w:eastAsia="ko-KR"/>
        </w:rPr>
        <w:t>4.2.6</w:t>
      </w:r>
      <w:r w:rsidRPr="00CB5EC9">
        <w:rPr>
          <w:lang w:eastAsia="ko-KR"/>
        </w:rPr>
        <w:tab/>
        <w:t>Service-based interfaces</w:t>
      </w:r>
      <w:bookmarkEnd w:id="168"/>
      <w:bookmarkEnd w:id="169"/>
      <w:bookmarkEnd w:id="170"/>
      <w:bookmarkEnd w:id="171"/>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24BA93D1"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CB43FC">
        <w:rPr>
          <w:lang w:eastAsia="ko-KR"/>
        </w:rPr>
        <w:t>TS</w:t>
      </w:r>
      <w:r w:rsidR="00CB43FC">
        <w:rPr>
          <w:lang w:eastAsia="ko-KR"/>
        </w:rPr>
        <w:t> </w:t>
      </w:r>
      <w:r w:rsidR="00CB43FC">
        <w:rPr>
          <w:lang w:eastAsia="ko-KR"/>
        </w:rPr>
        <w:t>33.503</w:t>
      </w:r>
      <w:r w:rsidR="00CB43FC">
        <w:rPr>
          <w:lang w:eastAsia="ko-KR"/>
        </w:rPr>
        <w:t> </w:t>
      </w:r>
      <w:r w:rsidR="00CB43FC">
        <w:rPr>
          <w:lang w:eastAsia="ko-KR"/>
        </w:rPr>
        <w:t>[</w:t>
      </w:r>
      <w:r>
        <w:rPr>
          <w:lang w:eastAsia="ko-KR"/>
        </w:rPr>
        <w:t>29].</w:t>
      </w:r>
    </w:p>
    <w:p w14:paraId="487E6EE1" w14:textId="491301ED" w:rsidR="008C47BE" w:rsidRPr="00CB5EC9" w:rsidRDefault="008C47BE" w:rsidP="008C47BE">
      <w:pPr>
        <w:rPr>
          <w:lang w:eastAsia="ko-KR"/>
        </w:rPr>
      </w:pPr>
      <w:r w:rsidRPr="00CB5EC9">
        <w:rPr>
          <w:lang w:eastAsia="ko-KR"/>
        </w:rPr>
        <w:t xml:space="preserve">In addition to the relevant services defined in </w:t>
      </w:r>
      <w:r w:rsidR="00CB43FC" w:rsidRPr="00CB5EC9">
        <w:rPr>
          <w:lang w:eastAsia="ko-KR"/>
        </w:rPr>
        <w:t>TS</w:t>
      </w:r>
      <w:r w:rsidR="00CB43FC">
        <w:rPr>
          <w:lang w:eastAsia="ko-KR"/>
        </w:rPr>
        <w:t> </w:t>
      </w:r>
      <w:r w:rsidR="00CB43FC" w:rsidRPr="00CB5EC9">
        <w:rPr>
          <w:lang w:eastAsia="ko-KR"/>
        </w:rPr>
        <w:t>23.501</w:t>
      </w:r>
      <w:r w:rsidR="00CB43FC">
        <w:rPr>
          <w:lang w:eastAsia="ko-KR"/>
        </w:rPr>
        <w:t> </w:t>
      </w:r>
      <w:r w:rsidR="00CB43FC"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9AE7D9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CB43FC" w:rsidRPr="00CB5EC9">
        <w:t>TS</w:t>
      </w:r>
      <w:r w:rsidR="00CB43FC">
        <w:t> </w:t>
      </w:r>
      <w:r w:rsidR="00CB43FC" w:rsidRPr="00CB5EC9">
        <w:t>23.502</w:t>
      </w:r>
      <w:r w:rsidR="00CB43FC">
        <w:t> </w:t>
      </w:r>
      <w:r w:rsidR="00CB43FC" w:rsidRPr="00CB5EC9">
        <w:t>[</w:t>
      </w:r>
      <w:r w:rsidRPr="00CB5EC9">
        <w:t>5].</w:t>
      </w:r>
      <w:r w:rsidR="009D5D15">
        <w:t xml:space="preserve"> Services provided by UDM may also be used by the 5G PKMF for relay service authorisation, see </w:t>
      </w:r>
      <w:r w:rsidR="00CB43FC">
        <w:t>TS</w:t>
      </w:r>
      <w:r w:rsidR="00CB43FC">
        <w:t> </w:t>
      </w:r>
      <w:r w:rsidR="00CB43FC">
        <w:t>33.503</w:t>
      </w:r>
      <w:r w:rsidR="00CB43FC">
        <w:t> </w:t>
      </w:r>
      <w:r w:rsidR="00CB43FC">
        <w:t>[</w:t>
      </w:r>
      <w:r w:rsidR="009D5D15">
        <w:t>29].</w:t>
      </w:r>
    </w:p>
    <w:p w14:paraId="3BAEAC2D" w14:textId="42867B47"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5542226E"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CB43FC" w:rsidRPr="00CB5EC9">
        <w:t>TS</w:t>
      </w:r>
      <w:r w:rsidR="00CB43FC">
        <w:t> </w:t>
      </w:r>
      <w:r w:rsidR="00CB43FC" w:rsidRPr="00CB5EC9">
        <w:t>23.502</w:t>
      </w:r>
      <w:r w:rsidR="00CB43FC">
        <w:t> </w:t>
      </w:r>
      <w:r w:rsidR="00CB43FC"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72" w:name="_Toc61540557"/>
      <w:bookmarkStart w:id="173" w:name="_Toc69883462"/>
      <w:bookmarkStart w:id="174" w:name="_Toc73625470"/>
      <w:bookmarkStart w:id="175" w:name="_Toc517047932"/>
      <w:bookmarkStart w:id="176" w:name="_Toc45003208"/>
      <w:bookmarkStart w:id="177" w:name="_Toc66692629"/>
      <w:bookmarkStart w:id="178" w:name="_Toc66701808"/>
      <w:bookmarkEnd w:id="85"/>
      <w:bookmarkEnd w:id="86"/>
      <w:bookmarkEnd w:id="87"/>
      <w:bookmarkEnd w:id="88"/>
      <w:bookmarkEnd w:id="89"/>
      <w:bookmarkEnd w:id="90"/>
      <w:bookmarkEnd w:id="91"/>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79" w:name="_CR4_2_7"/>
      <w:bookmarkStart w:id="180" w:name="_Toc201151643"/>
      <w:bookmarkEnd w:id="179"/>
      <w:r w:rsidRPr="00CB5EC9">
        <w:t>4.2.7</w:t>
      </w:r>
      <w:r w:rsidRPr="00CB5EC9">
        <w:tab/>
      </w:r>
      <w:bookmarkEnd w:id="172"/>
      <w:r w:rsidR="006333E3" w:rsidRPr="00CB5EC9">
        <w:rPr>
          <w:lang w:eastAsia="zh-CN"/>
        </w:rPr>
        <w:t xml:space="preserve">5G ProSe </w:t>
      </w:r>
      <w:r w:rsidRPr="00CB5EC9">
        <w:rPr>
          <w:lang w:eastAsia="zh-CN"/>
        </w:rPr>
        <w:t>UE-to-Network Relay reference architecture</w:t>
      </w:r>
      <w:bookmarkEnd w:id="173"/>
      <w:bookmarkEnd w:id="174"/>
      <w:bookmarkEnd w:id="180"/>
    </w:p>
    <w:p w14:paraId="78D9CBB0" w14:textId="7ACAEB05" w:rsidR="005D6D6F" w:rsidRPr="00CB5EC9" w:rsidRDefault="005D6D6F" w:rsidP="0093004C">
      <w:pPr>
        <w:pStyle w:val="Heading4"/>
        <w:rPr>
          <w:lang w:eastAsia="zh-CN"/>
        </w:rPr>
      </w:pPr>
      <w:bookmarkStart w:id="181" w:name="_CR4_2_7_1"/>
      <w:bookmarkStart w:id="182" w:name="_Toc61540558"/>
      <w:bookmarkStart w:id="183" w:name="_Toc69883463"/>
      <w:bookmarkStart w:id="184" w:name="_Toc73625471"/>
      <w:bookmarkStart w:id="185" w:name="_Toc201151644"/>
      <w:bookmarkEnd w:id="181"/>
      <w:r w:rsidRPr="00CB5EC9">
        <w:t>4.2.</w:t>
      </w:r>
      <w:r w:rsidR="00B81388" w:rsidRPr="00CB5EC9">
        <w:t>7</w:t>
      </w:r>
      <w:r w:rsidRPr="00CB5EC9">
        <w:t>.1</w:t>
      </w:r>
      <w:r w:rsidRPr="00CB5EC9">
        <w:tab/>
      </w:r>
      <w:bookmarkEnd w:id="182"/>
      <w:r w:rsidR="006A0549" w:rsidRPr="00CB5EC9">
        <w:rPr>
          <w:lang w:eastAsia="zh-CN"/>
        </w:rPr>
        <w:t xml:space="preserve">5G ProSe </w:t>
      </w:r>
      <w:r w:rsidRPr="00CB5EC9">
        <w:rPr>
          <w:lang w:eastAsia="zh-CN"/>
        </w:rPr>
        <w:t>Layer-3 UE-to-Network Relay reference architecture</w:t>
      </w:r>
      <w:bookmarkEnd w:id="183"/>
      <w:bookmarkEnd w:id="184"/>
      <w:bookmarkEnd w:id="185"/>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811766386" r:id="rId26"/>
        </w:object>
      </w:r>
    </w:p>
    <w:p w14:paraId="30BCAF53" w14:textId="06E437B8" w:rsidR="005D6D6F" w:rsidRPr="00CB5EC9" w:rsidRDefault="005D6D6F" w:rsidP="005D6D6F">
      <w:pPr>
        <w:pStyle w:val="TF"/>
      </w:pPr>
      <w:bookmarkStart w:id="186" w:name="_CRFigure4_2_7_11"/>
      <w:r w:rsidRPr="00CB5EC9">
        <w:t xml:space="preserve">Figure </w:t>
      </w:r>
      <w:bookmarkEnd w:id="186"/>
      <w:r w:rsidRPr="00CB5EC9">
        <w:t>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2.55pt" o:ole="">
            <v:imagedata r:id="rId27" o:title=""/>
          </v:shape>
          <o:OLEObject Type="Embed" ProgID="Visio.Drawing.15" ShapeID="_x0000_i1034" DrawAspect="Content" ObjectID="_1811766387" r:id="rId28"/>
        </w:object>
      </w:r>
    </w:p>
    <w:p w14:paraId="110F2440" w14:textId="3FFDEB3F" w:rsidR="005D6D6F" w:rsidRPr="00CB5EC9" w:rsidRDefault="005D6D6F" w:rsidP="005D6D6F">
      <w:pPr>
        <w:pStyle w:val="TF"/>
      </w:pPr>
      <w:bookmarkStart w:id="187" w:name="_CRFigure4_2_7_12"/>
      <w:r w:rsidRPr="00CB5EC9">
        <w:t xml:space="preserve">Figure </w:t>
      </w:r>
      <w:bookmarkEnd w:id="187"/>
      <w:r w:rsidRPr="00CB5EC9">
        <w:t>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811766388" r:id="rId30"/>
        </w:object>
      </w:r>
    </w:p>
    <w:p w14:paraId="398836B8" w14:textId="5C79CDFA" w:rsidR="005D6D6F" w:rsidRPr="00CB5EC9" w:rsidRDefault="005D6D6F" w:rsidP="005D6D6F">
      <w:pPr>
        <w:pStyle w:val="TF"/>
      </w:pPr>
      <w:bookmarkStart w:id="188" w:name="_CRFigure4_2_7_13"/>
      <w:r w:rsidRPr="00CB5EC9">
        <w:t xml:space="preserve">Figure </w:t>
      </w:r>
      <w:bookmarkEnd w:id="188"/>
      <w:r w:rsidRPr="00CB5EC9">
        <w:t>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6EB59BFF" w14:textId="2EB4F74B" w:rsidR="00E50A9A" w:rsidRDefault="00E50A9A" w:rsidP="00EC5F24">
      <w:pPr>
        <w:pStyle w:val="Heading4"/>
        <w:rPr>
          <w:lang w:eastAsia="zh-CN"/>
        </w:rPr>
      </w:pPr>
      <w:bookmarkStart w:id="189" w:name="_CR4_2_7_1A"/>
      <w:bookmarkStart w:id="190" w:name="_Toc69883464"/>
      <w:bookmarkStart w:id="191" w:name="_Toc73625472"/>
      <w:bookmarkStart w:id="192" w:name="_Toc201151645"/>
      <w:bookmarkEnd w:id="189"/>
      <w:r>
        <w:rPr>
          <w:lang w:eastAsia="zh-CN"/>
        </w:rPr>
        <w:t>4.2.7.1A</w:t>
      </w:r>
      <w:r>
        <w:rPr>
          <w:lang w:eastAsia="zh-CN"/>
        </w:rPr>
        <w:tab/>
        <w:t>5G ProSe Multi-hop Layer-3 UE-to-Network Relay reference architecture</w:t>
      </w:r>
      <w:bookmarkEnd w:id="192"/>
    </w:p>
    <w:p w14:paraId="5D287897" w14:textId="2D0042A3" w:rsidR="00E50A9A" w:rsidRDefault="00E50A9A" w:rsidP="00E50A9A">
      <w:pPr>
        <w:rPr>
          <w:lang w:eastAsia="zh-CN"/>
        </w:rPr>
      </w:pPr>
      <w:r>
        <w:rPr>
          <w:lang w:eastAsia="zh-CN"/>
        </w:rPr>
        <w:t xml:space="preserve">Figure 4.2.7.1A-1 shows the high level reference architecture for 5G ProSe </w:t>
      </w:r>
      <w:r w:rsidR="00E848D6">
        <w:rPr>
          <w:lang w:eastAsia="zh-CN"/>
        </w:rPr>
        <w:t xml:space="preserve">Multi-hop </w:t>
      </w:r>
      <w:r>
        <w:rPr>
          <w:lang w:eastAsia="zh-CN"/>
        </w:rPr>
        <w:t>Layer-3 UE-to-Network Relay. There may be one or multiple 5G ProSe Intermediate UE-to-Network Relays between the 5G Prose Remote UE and the 5G ProSe UE-to-Network Relay. In this figure, the 5G ProSe Layer-3 UE-to-Network Relay may be in the HPLMN or a VPLMN.</w:t>
      </w:r>
    </w:p>
    <w:p w14:paraId="3B2AE7AC" w14:textId="1F66611D" w:rsidR="0062226A" w:rsidRDefault="0062226A" w:rsidP="0011489F">
      <w:pPr>
        <w:pStyle w:val="TH"/>
        <w:rPr>
          <w:lang w:eastAsia="zh-CN"/>
        </w:rPr>
      </w:pPr>
      <w:r>
        <w:object w:dxaOrig="10830" w:dyaOrig="1230" w14:anchorId="12AA03F4">
          <v:shape id="_x0000_i1036" type="#_x0000_t75" style="width:481.45pt;height:53.85pt" o:ole="">
            <v:imagedata r:id="rId31" o:title=""/>
          </v:shape>
          <o:OLEObject Type="Embed" ProgID="Visio.Drawing.15" ShapeID="_x0000_i1036" DrawAspect="Content" ObjectID="_1811766389" r:id="rId32"/>
        </w:object>
      </w:r>
    </w:p>
    <w:p w14:paraId="5CFF4A3B" w14:textId="7E0944DF" w:rsidR="00E50A9A" w:rsidRPr="00E50A9A" w:rsidRDefault="005D07FE" w:rsidP="009F27F6">
      <w:pPr>
        <w:pStyle w:val="TF"/>
        <w:rPr>
          <w:lang w:eastAsia="zh-CN"/>
        </w:rPr>
      </w:pPr>
      <w:bookmarkStart w:id="193" w:name="_CRFigure4_2_7_1A1"/>
      <w:r>
        <w:rPr>
          <w:lang w:eastAsia="zh-CN"/>
        </w:rPr>
        <w:t xml:space="preserve">Figure </w:t>
      </w:r>
      <w:bookmarkEnd w:id="193"/>
      <w:r>
        <w:rPr>
          <w:lang w:eastAsia="zh-CN"/>
        </w:rPr>
        <w:t xml:space="preserve">4.2.7.1A-1: Reference architecture for 5G ProSe </w:t>
      </w:r>
      <w:r w:rsidR="00E848D6">
        <w:rPr>
          <w:lang w:eastAsia="zh-CN"/>
        </w:rPr>
        <w:t xml:space="preserve">Multi-hop </w:t>
      </w:r>
      <w:r>
        <w:rPr>
          <w:lang w:eastAsia="zh-CN"/>
        </w:rPr>
        <w:t>Layer-3 UE-to-Network Relay</w:t>
      </w:r>
    </w:p>
    <w:p w14:paraId="06DFCC5D" w14:textId="78EE72C3" w:rsidR="00EC5F24" w:rsidRPr="00CB5EC9" w:rsidRDefault="00EC5F24" w:rsidP="00EC5F24">
      <w:pPr>
        <w:pStyle w:val="Heading4"/>
        <w:rPr>
          <w:lang w:eastAsia="zh-CN"/>
        </w:rPr>
      </w:pPr>
      <w:bookmarkStart w:id="194" w:name="_CR4_2_7_2"/>
      <w:bookmarkStart w:id="195" w:name="_Toc201151646"/>
      <w:bookmarkEnd w:id="194"/>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90"/>
      <w:bookmarkEnd w:id="191"/>
      <w:bookmarkEnd w:id="195"/>
    </w:p>
    <w:p w14:paraId="52AFCDF2" w14:textId="71A98518"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CB43FC" w:rsidRPr="00CB5EC9">
        <w:rPr>
          <w:lang w:eastAsia="zh-CN"/>
        </w:rPr>
        <w:t>TS</w:t>
      </w:r>
      <w:r w:rsidR="00CB43FC">
        <w:rPr>
          <w:lang w:eastAsia="zh-CN"/>
        </w:rPr>
        <w:t> </w:t>
      </w:r>
      <w:r w:rsidR="00CB43FC" w:rsidRPr="00CB5EC9">
        <w:rPr>
          <w:lang w:eastAsia="zh-CN"/>
        </w:rPr>
        <w:t>23.501</w:t>
      </w:r>
      <w:r w:rsidR="00CB43FC">
        <w:rPr>
          <w:lang w:eastAsia="zh-CN"/>
        </w:rPr>
        <w:t> </w:t>
      </w:r>
      <w:r w:rsidR="00CB43FC" w:rsidRPr="00CB5EC9">
        <w:rPr>
          <w:lang w:eastAsia="zh-CN"/>
        </w:rPr>
        <w:t>[</w:t>
      </w:r>
      <w:r w:rsidRPr="00CB5EC9">
        <w:rPr>
          <w:lang w:eastAsia="zh-CN"/>
        </w:rPr>
        <w:t>4].</w:t>
      </w:r>
    </w:p>
    <w:bookmarkStart w:id="196" w:name="_MON_1679842399"/>
    <w:bookmarkEnd w:id="196"/>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7" type="#_x0000_t75" style="width:336.85pt;height:170.3pt" o:ole="">
            <v:imagedata r:id="rId33" o:title=""/>
          </v:shape>
          <o:OLEObject Type="Embed" ProgID="Word.Document.12" ShapeID="_x0000_i1037" DrawAspect="Content" ObjectID="_1811766390" r:id="rId34">
            <o:FieldCodes>\s</o:FieldCodes>
          </o:OLEObject>
        </w:object>
      </w:r>
    </w:p>
    <w:p w14:paraId="71EC420C" w14:textId="535171BD" w:rsidR="00EC5F24" w:rsidRPr="00CB5EC9" w:rsidRDefault="00EC5F24" w:rsidP="00EC5F24">
      <w:pPr>
        <w:pStyle w:val="TF"/>
        <w:rPr>
          <w:lang w:eastAsia="zh-CN"/>
        </w:rPr>
      </w:pPr>
      <w:bookmarkStart w:id="197" w:name="_CRFigure4_2_7_21"/>
      <w:r w:rsidRPr="00CB5EC9">
        <w:t xml:space="preserve">Figure </w:t>
      </w:r>
      <w:bookmarkEnd w:id="197"/>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3937C42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UE-to-Network Relay are served by the same NG-RAN. The Core Network entities (e.g</w:t>
      </w:r>
      <w:r w:rsidR="002A514F">
        <w:t>.</w:t>
      </w:r>
      <w:r w:rsidRPr="00CB5EC9">
        <w:t xml:space="preserve">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54454355" w14:textId="3B21248E" w:rsidR="005320A6" w:rsidRDefault="005320A6" w:rsidP="005320A6">
      <w:pPr>
        <w:pStyle w:val="Heading4"/>
        <w:rPr>
          <w:lang w:eastAsia="zh-CN"/>
        </w:rPr>
      </w:pPr>
      <w:bookmarkStart w:id="198" w:name="_CR4_2_8"/>
      <w:bookmarkStart w:id="199" w:name="_Toc69883465"/>
      <w:bookmarkStart w:id="200" w:name="_Toc73625473"/>
      <w:bookmarkStart w:id="201" w:name="_Toc201151647"/>
      <w:bookmarkEnd w:id="198"/>
      <w:r>
        <w:rPr>
          <w:lang w:eastAsia="zh-CN"/>
        </w:rPr>
        <w:t>4.2.7.2a</w:t>
      </w:r>
      <w:r>
        <w:rPr>
          <w:lang w:eastAsia="zh-CN"/>
        </w:rPr>
        <w:tab/>
        <w:t>5G ProSe Multi-hop Layer-2 UE-to-Network Relay reference architecture</w:t>
      </w:r>
      <w:bookmarkEnd w:id="201"/>
    </w:p>
    <w:p w14:paraId="55F96ECE" w14:textId="61774DE2" w:rsidR="005320A6" w:rsidRDefault="005320A6" w:rsidP="005320A6">
      <w:pPr>
        <w:rPr>
          <w:lang w:eastAsia="zh-CN"/>
        </w:rPr>
      </w:pPr>
      <w:r>
        <w:rPr>
          <w:lang w:eastAsia="zh-CN"/>
        </w:rPr>
        <w:t xml:space="preserve">Figure 4.2.7.2a-1 shows the 5G ProSe Multi-hop Layer-2 UE-to-Network Relay reference architecture. The 5G ProSe Layer-2 Remote UE, the 5G ProSe Layer-2 Intermediate UE-to-Network Relay and 5G ProSe Layer-2 UE-to-Network Relay may be served by the same or different PLMNs. If the serving PLMNs of the 5G ProSe Layer-2 Remote UE, the 5G ProSe Layer-2 Intermediate UE-to-Network Relay and the 5G ProSe Layer-2 UE-to-Network Relay are different then NG-RAN is shared by the serving PLMNs, see the 5G MOCN architecture in clause 5.18 of </w:t>
      </w:r>
      <w:r w:rsidR="00CB43FC">
        <w:rPr>
          <w:lang w:eastAsia="zh-CN"/>
        </w:rPr>
        <w:t>TS</w:t>
      </w:r>
      <w:r w:rsidR="00CB43FC">
        <w:rPr>
          <w:lang w:eastAsia="zh-CN"/>
        </w:rPr>
        <w:t> </w:t>
      </w:r>
      <w:r w:rsidR="00CB43FC">
        <w:rPr>
          <w:lang w:eastAsia="zh-CN"/>
        </w:rPr>
        <w:t>23.501</w:t>
      </w:r>
      <w:r w:rsidR="00CB43FC">
        <w:rPr>
          <w:lang w:eastAsia="zh-CN"/>
        </w:rPr>
        <w:t> </w:t>
      </w:r>
      <w:r w:rsidR="00CB43FC">
        <w:rPr>
          <w:lang w:eastAsia="zh-CN"/>
        </w:rPr>
        <w:t>[</w:t>
      </w:r>
      <w:r>
        <w:rPr>
          <w:lang w:eastAsia="zh-CN"/>
        </w:rPr>
        <w:t>4].</w:t>
      </w:r>
    </w:p>
    <w:bookmarkStart w:id="202" w:name="_MON_1804501165"/>
    <w:bookmarkEnd w:id="202"/>
    <w:p w14:paraId="3323E1B6" w14:textId="0F4C63ED" w:rsidR="005320A6" w:rsidRDefault="005320A6" w:rsidP="005320A6">
      <w:pPr>
        <w:pStyle w:val="TH"/>
        <w:rPr>
          <w:lang w:eastAsia="zh-CN"/>
        </w:rPr>
      </w:pPr>
      <w:r w:rsidRPr="00CB5EC9">
        <w:object w:dxaOrig="7070" w:dyaOrig="3411" w14:anchorId="558FF8E6">
          <v:shape id="_x0000_i1038" type="#_x0000_t75" style="width:353.75pt;height:170.3pt" o:ole="">
            <v:imagedata r:id="rId35" o:title=""/>
          </v:shape>
          <o:OLEObject Type="Embed" ProgID="Word.Document.12" ShapeID="_x0000_i1038" DrawAspect="Content" ObjectID="_1811766391" r:id="rId36">
            <o:FieldCodes>\s</o:FieldCodes>
          </o:OLEObject>
        </w:object>
      </w:r>
    </w:p>
    <w:p w14:paraId="5639AA27" w14:textId="563AC438" w:rsidR="005320A6" w:rsidRDefault="005320A6" w:rsidP="005320A6">
      <w:pPr>
        <w:pStyle w:val="TF"/>
        <w:rPr>
          <w:lang w:eastAsia="zh-CN"/>
        </w:rPr>
      </w:pPr>
      <w:r>
        <w:rPr>
          <w:lang w:eastAsia="zh-CN"/>
        </w:rPr>
        <w:t>Figure 4.2.7.2a-1: 5G ProSe Multi-hop Layer-2 UE-to-Network Relay reference architecture</w:t>
      </w:r>
    </w:p>
    <w:p w14:paraId="55464A34" w14:textId="424483C1" w:rsidR="005320A6" w:rsidRDefault="005320A6" w:rsidP="005320A6">
      <w:pPr>
        <w:pStyle w:val="NO"/>
        <w:rPr>
          <w:lang w:eastAsia="zh-CN"/>
        </w:rPr>
      </w:pPr>
      <w:r>
        <w:rPr>
          <w:lang w:eastAsia="zh-CN"/>
        </w:rPr>
        <w:t>NOTE 1:</w:t>
      </w:r>
      <w:r>
        <w:rPr>
          <w:lang w:eastAsia="zh-CN"/>
        </w:rPr>
        <w:tab/>
        <w:t xml:space="preserve">Uu between the 5G ProSe Layer-2 Remote UE and NG-RAN is specified in </w:t>
      </w:r>
      <w:r w:rsidR="00CB43FC">
        <w:rPr>
          <w:lang w:eastAsia="zh-CN"/>
        </w:rPr>
        <w:t>TS</w:t>
      </w:r>
      <w:r w:rsidR="00CB43FC">
        <w:rPr>
          <w:lang w:eastAsia="zh-CN"/>
        </w:rPr>
        <w:t> </w:t>
      </w:r>
      <w:r w:rsidR="00CB43FC">
        <w:rPr>
          <w:lang w:eastAsia="zh-CN"/>
        </w:rPr>
        <w:t>38.300</w:t>
      </w:r>
      <w:r w:rsidR="00CB43FC">
        <w:rPr>
          <w:lang w:eastAsia="zh-CN"/>
        </w:rPr>
        <w:t> </w:t>
      </w:r>
      <w:r w:rsidR="00CB43FC">
        <w:rPr>
          <w:lang w:eastAsia="zh-CN"/>
        </w:rPr>
        <w:t>[</w:t>
      </w:r>
      <w:r>
        <w:rPr>
          <w:lang w:eastAsia="zh-CN"/>
        </w:rPr>
        <w:t>12].</w:t>
      </w:r>
    </w:p>
    <w:p w14:paraId="1E7E3BF1" w14:textId="07B1E515" w:rsidR="005320A6" w:rsidRDefault="005320A6" w:rsidP="005320A6">
      <w:pPr>
        <w:pStyle w:val="NO"/>
        <w:rPr>
          <w:lang w:eastAsia="zh-CN"/>
        </w:rPr>
      </w:pPr>
      <w:r>
        <w:rPr>
          <w:lang w:eastAsia="zh-CN"/>
        </w:rPr>
        <w:t>NOTE  2:</w:t>
      </w:r>
      <w:r>
        <w:rPr>
          <w:lang w:eastAsia="zh-CN"/>
        </w:rPr>
        <w:tab/>
        <w:t>The 5G ProSe Layer-2 Remote UE, the 5G ProSe Layer-2 Intermediate UE-to-Network Relay and the 5G ProSe Layer-2 UE-to-Network Relay are served by the same NG-RAN. The Core Network entities (e.g. AMF, SMF, UPF) serving the 5G ProSe Layer-2 Remote UE, the 5G ProSe Layer-2 Intermediate UE-to-Network Relay and the 5G ProSe Layer-2 UE-to-Network Relay can be the same or different.</w:t>
      </w:r>
    </w:p>
    <w:p w14:paraId="1A764CA6" w14:textId="032BBCD2" w:rsidR="005320A6" w:rsidRDefault="005320A6" w:rsidP="005320A6">
      <w:pPr>
        <w:pStyle w:val="NO"/>
        <w:rPr>
          <w:lang w:eastAsia="zh-CN"/>
        </w:rPr>
      </w:pPr>
      <w:r>
        <w:rPr>
          <w:lang w:eastAsia="zh-CN"/>
        </w:rPr>
        <w:t>NOTE 3:</w:t>
      </w:r>
      <w:r>
        <w:rPr>
          <w:lang w:eastAsia="zh-CN"/>
        </w:rPr>
        <w:tab/>
        <w:t>There may be one or two 5G ProSe Layer-2 Intermediate UE-to-Network Relays between the 5G ProSe Layer-2 Remote UE and the 5G ProSe Layer-2 UE-to-Network Relay.</w:t>
      </w:r>
    </w:p>
    <w:p w14:paraId="408231B1" w14:textId="67081410" w:rsidR="00A86A06" w:rsidRDefault="00A86A06" w:rsidP="00A86A06">
      <w:pPr>
        <w:pStyle w:val="Heading3"/>
      </w:pPr>
      <w:bookmarkStart w:id="203" w:name="_Toc201151648"/>
      <w:r>
        <w:t>4.2.8</w:t>
      </w:r>
      <w:r>
        <w:tab/>
        <w:t>5G ProSe UE-to-UE Relay reference architecture</w:t>
      </w:r>
      <w:bookmarkEnd w:id="203"/>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9" type="#_x0000_t75" style="width:259.85pt;height:40.05pt" o:ole="">
            <v:imagedata r:id="rId37" o:title=""/>
          </v:shape>
          <o:OLEObject Type="Embed" ProgID="Visio.Drawing.11" ShapeID="_x0000_i1039" DrawAspect="Content" ObjectID="_1811766392" r:id="rId38"/>
        </w:object>
      </w:r>
    </w:p>
    <w:p w14:paraId="04E69A71" w14:textId="61EE50E1" w:rsidR="00A86A06" w:rsidRDefault="00A86A06" w:rsidP="00A86A06">
      <w:pPr>
        <w:pStyle w:val="TF"/>
      </w:pPr>
      <w:bookmarkStart w:id="204" w:name="_CRFigure4_2_81"/>
      <w:r>
        <w:t xml:space="preserve">Figure </w:t>
      </w:r>
      <w:bookmarkEnd w:id="204"/>
      <w:r>
        <w:t>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6F7C0D61" w14:textId="58EA82DA" w:rsidR="005D07FE" w:rsidRDefault="005D07FE" w:rsidP="009313EC">
      <w:pPr>
        <w:pStyle w:val="Heading3"/>
      </w:pPr>
      <w:bookmarkStart w:id="205" w:name="_CR4_2_8A"/>
      <w:bookmarkStart w:id="206" w:name="_Toc201151649"/>
      <w:bookmarkEnd w:id="205"/>
      <w:r>
        <w:t>4.2.8A</w:t>
      </w:r>
      <w:r>
        <w:tab/>
        <w:t>5G ProSe Multi-hop UE-to-UE Relay reference architecture</w:t>
      </w:r>
      <w:bookmarkEnd w:id="206"/>
    </w:p>
    <w:p w14:paraId="4D566461" w14:textId="3103AF93" w:rsidR="005D07FE" w:rsidRDefault="005D07FE" w:rsidP="005D07FE">
      <w:r>
        <w:t>Figure 4.2.8A-1 shows the Layer-3 5G ProSe UE-to-UE Relay reference architecture. The 5G ProSe End UEs communicate with each other via a set of interconnected 5G ProSe Multi-hop UE-to-UE Relays.</w:t>
      </w:r>
    </w:p>
    <w:p w14:paraId="5505F875" w14:textId="0D1152FB" w:rsidR="005D07FE" w:rsidRDefault="005D07FE" w:rsidP="005D07FE">
      <w:pPr>
        <w:pStyle w:val="TH"/>
      </w:pPr>
      <w:r>
        <w:object w:dxaOrig="9751" w:dyaOrig="2320" w14:anchorId="4701045E">
          <v:shape id="_x0000_i1040" type="#_x0000_t75" style="width:424.5pt;height:101.45pt" o:ole="">
            <v:imagedata r:id="rId39" o:title=""/>
          </v:shape>
          <o:OLEObject Type="Embed" ProgID="Visio.Drawing.11" ShapeID="_x0000_i1040" DrawAspect="Content" ObjectID="_1811766393" r:id="rId40"/>
        </w:object>
      </w:r>
    </w:p>
    <w:p w14:paraId="3A31431C" w14:textId="26F5A1CA" w:rsidR="005D07FE" w:rsidRDefault="005D07FE" w:rsidP="005D07FE">
      <w:pPr>
        <w:pStyle w:val="TF"/>
      </w:pPr>
      <w:bookmarkStart w:id="207" w:name="_CRFigure4_2_8A1"/>
      <w:r>
        <w:t xml:space="preserve">Figure </w:t>
      </w:r>
      <w:bookmarkEnd w:id="207"/>
      <w:r>
        <w:t>4.2.8A-1: Reference architecture for Layer-3 5G ProSe Multi-hop UE-to-UE Relay</w:t>
      </w:r>
    </w:p>
    <w:p w14:paraId="6E51AF23" w14:textId="77777777" w:rsidR="0072666A" w:rsidRDefault="0072666A" w:rsidP="005D07FE">
      <w:r>
        <w:lastRenderedPageBreak/>
        <w:t>Based on capability and configuration the 5G ProSe UE can act as a 5G ProSe End UE, a 5G ProSe Multi-hop UE-to-UE Relay or both. Each 5G ProSe End UE and the 5G ProSe UE-to-UE Relay may have subscriptions from the same PLMN or different PLMNs.</w:t>
      </w:r>
    </w:p>
    <w:p w14:paraId="0B6E23F5" w14:textId="38F558C2" w:rsidR="0072666A" w:rsidRDefault="0072666A" w:rsidP="009F27F6">
      <w:pPr>
        <w:pStyle w:val="B1"/>
      </w:pPr>
      <w:r>
        <w:t>-</w:t>
      </w:r>
      <w:r>
        <w:tab/>
        <w:t>For IP PDU type, the 5G ProSe Multi-hop UE-to-UE Relays form a MANET network as defined in IETF RFC 7181 [35]. A 5G ProSe UE acting as 5G ProSe UE-to-UE Relay shall support the protocols defined in IETF RFC 7181 [35] and IETF RFC 6130 [36] on the PC5 interfaces towards other 5G ProSe Multi-hop UE-to-UE Relays. In addition, the 5G ProSe UE-to-UE Relay shall support a dedicated MANET</w:t>
      </w:r>
      <w:r w:rsidR="00683331">
        <w:t xml:space="preserve"> Discovery Info message</w:t>
      </w:r>
      <w:r>
        <w:t xml:space="preserve"> on the PC5 interfaces towards other 5G ProSe Multi-hop UE-to-UE Relays for propagation of DNS information, as described in clause 5.14.3.2.</w:t>
      </w:r>
    </w:p>
    <w:p w14:paraId="38B79680" w14:textId="629F442D" w:rsidR="0072666A" w:rsidRDefault="0072666A" w:rsidP="009F27F6">
      <w:pPr>
        <w:pStyle w:val="NO"/>
      </w:pPr>
      <w:r>
        <w:t>NOTE:</w:t>
      </w:r>
      <w:r>
        <w:tab/>
        <w:t>The MANET Discovery Info message will be specified in Stage 3.</w:t>
      </w:r>
    </w:p>
    <w:p w14:paraId="6A52D1C8" w14:textId="04DB6345" w:rsidR="009313EC" w:rsidRDefault="009313EC" w:rsidP="009313EC">
      <w:pPr>
        <w:pStyle w:val="Heading3"/>
      </w:pPr>
      <w:bookmarkStart w:id="208" w:name="_CR4_2_9"/>
      <w:bookmarkStart w:id="209" w:name="_Toc201151650"/>
      <w:bookmarkEnd w:id="208"/>
      <w:r>
        <w:t>4.2.9</w:t>
      </w:r>
      <w:r>
        <w:tab/>
        <w:t>Support for 5G ProSe in NPNs</w:t>
      </w:r>
      <w:bookmarkEnd w:id="209"/>
    </w:p>
    <w:p w14:paraId="7B966BC9" w14:textId="118346E8" w:rsidR="009313EC" w:rsidRDefault="009313EC" w:rsidP="009313EC">
      <w:pPr>
        <w:pStyle w:val="Heading4"/>
      </w:pPr>
      <w:bookmarkStart w:id="210" w:name="_CR4_2_9_1"/>
      <w:bookmarkStart w:id="211" w:name="_Toc201151651"/>
      <w:bookmarkEnd w:id="210"/>
      <w:r>
        <w:t>4.2.9.1</w:t>
      </w:r>
      <w:r>
        <w:tab/>
        <w:t>Support for 5G ProSe in SNPN</w:t>
      </w:r>
      <w:bookmarkEnd w:id="211"/>
    </w:p>
    <w:p w14:paraId="158E9A12" w14:textId="52A00A04" w:rsidR="009313EC" w:rsidRDefault="009313EC" w:rsidP="009313EC">
      <w:r>
        <w:t>The proximity based services defined in this specification are applicable to SNPN(s) with the following adaptations:</w:t>
      </w:r>
    </w:p>
    <w:p w14:paraId="4461BCF1" w14:textId="1D1CB678" w:rsidR="009313EC" w:rsidRDefault="009313EC" w:rsidP="009313EC">
      <w:pPr>
        <w:pStyle w:val="B1"/>
      </w:pPr>
      <w:r>
        <w:t>-</w:t>
      </w:r>
      <w:r>
        <w:tab/>
        <w:t>The non-roaming architecture in clause 4.2.1 is applicable also to SNPN, whereby the term PLMN is replaced by subscribed SNPN.</w:t>
      </w:r>
    </w:p>
    <w:p w14:paraId="5EDE5091" w14:textId="3FF23874" w:rsidR="009313EC" w:rsidRDefault="009313EC" w:rsidP="009313EC">
      <w:pPr>
        <w:pStyle w:val="B1"/>
      </w:pPr>
      <w:r>
        <w:t>-</w:t>
      </w:r>
      <w:r>
        <w:tab/>
        <w:t>The roaming architecture in clause 4.2.2 is not supported.</w:t>
      </w:r>
    </w:p>
    <w:p w14:paraId="665C2C97" w14:textId="0B03A5D5" w:rsidR="009313EC" w:rsidRDefault="009313EC" w:rsidP="009313EC">
      <w:pPr>
        <w:pStyle w:val="B1"/>
      </w:pPr>
      <w:r>
        <w:t>-</w:t>
      </w:r>
      <w:r>
        <w:tab/>
        <w:t>Inter-SNPN operation in clause 4.2.3 is not supported.</w:t>
      </w:r>
    </w:p>
    <w:p w14:paraId="0F67756B" w14:textId="5879CD3C" w:rsidR="009313EC" w:rsidRDefault="009313EC" w:rsidP="009313EC">
      <w:pPr>
        <w:pStyle w:val="B1"/>
      </w:pPr>
      <w:r>
        <w:t>-</w:t>
      </w:r>
      <w:r>
        <w:tab/>
        <w:t>For 5G ProSe Direct Discovery, the procedures in clauses 5.2 and 6, the network function services in clause 7</w:t>
      </w:r>
      <w:r w:rsidR="00456EC6">
        <w:t xml:space="preserve"> and</w:t>
      </w:r>
      <w:r>
        <w:t xml:space="preserve"> the identifiers as specified in clause 5.8.1 are used with the following adaptations:</w:t>
      </w:r>
    </w:p>
    <w:p w14:paraId="0BEFF955" w14:textId="58910BCA" w:rsidR="009313EC" w:rsidRDefault="009313EC" w:rsidP="009313EC">
      <w:pPr>
        <w:pStyle w:val="B2"/>
      </w:pPr>
      <w:r>
        <w:t>-</w:t>
      </w:r>
      <w:r>
        <w:tab/>
        <w:t>The concept of Local PLMN for direct discovery is not supported.</w:t>
      </w:r>
    </w:p>
    <w:p w14:paraId="0E5F6165" w14:textId="18E5A7B7" w:rsidR="009313EC" w:rsidRDefault="009313EC" w:rsidP="009313EC">
      <w:pPr>
        <w:pStyle w:val="B2"/>
      </w:pPr>
      <w:r>
        <w:t>-</w:t>
      </w:r>
      <w:r>
        <w:tab/>
        <w:t>In the ProSe Application ID in clause 5.8.1.1 the value of PLMN ID within the ProSe Application ID shall be combined with a Network Identifier (NID) to identify an SNPN.</w:t>
      </w:r>
    </w:p>
    <w:p w14:paraId="09BF91C2" w14:textId="7A4FD608" w:rsidR="009313EC" w:rsidRDefault="009313EC" w:rsidP="009313EC">
      <w:pPr>
        <w:pStyle w:val="B2"/>
      </w:pPr>
      <w:r>
        <w:t>-</w:t>
      </w:r>
      <w:r>
        <w:tab/>
        <w:t>The ProSe Application Code in clause 5.8.1.4 is extended to allow the value of PLMN ID within the ProSe Application Code to be combined with a Network Identifier (NID) to identify an SNPN.</w:t>
      </w:r>
    </w:p>
    <w:p w14:paraId="7073B36C" w14:textId="068DE09B" w:rsidR="009313EC" w:rsidRDefault="009313EC" w:rsidP="009313EC">
      <w:pPr>
        <w:pStyle w:val="B2"/>
      </w:pPr>
      <w:r>
        <w:t>-</w:t>
      </w:r>
      <w:r>
        <w:tab/>
        <w:t>The Announcing PLMN ID in clause 5.8.1.11 is not used in the case of SNPNs.</w:t>
      </w:r>
    </w:p>
    <w:p w14:paraId="0AE0CE5A" w14:textId="6C370C71" w:rsidR="009313EC" w:rsidRDefault="009313EC" w:rsidP="009313EC">
      <w:pPr>
        <w:pStyle w:val="B2"/>
      </w:pPr>
      <w:r>
        <w:t>-</w:t>
      </w:r>
      <w:r>
        <w:tab/>
        <w:t>The Monitored PLMN ID in clause 5.8.1.17 is ignored in the case of SNPNs.</w:t>
      </w:r>
    </w:p>
    <w:p w14:paraId="20296F64" w14:textId="26BEC134" w:rsidR="009313EC" w:rsidRDefault="009313EC" w:rsidP="009313EC">
      <w:pPr>
        <w:pStyle w:val="B2"/>
      </w:pPr>
      <w:r>
        <w:t>-</w:t>
      </w:r>
      <w:r>
        <w:tab/>
        <w:t>In the 5G ProSe Direct Discovery with 5G DDNMF procedures as specified in clause 6.3.1, the term PLMN is to be replaced by SNPN, whereby PLMN IDs shall be combined with a Network Identifier (NID) to identify an SNPN, except if it pertains to PLMN IDs of VPLMNs or Local PLMNs or Announcing PLMN IDs. The term HPLMN is to be replaced by subscribed SNPN.</w:t>
      </w:r>
    </w:p>
    <w:p w14:paraId="127A0BFC" w14:textId="3F3C00E9" w:rsidR="009313EC" w:rsidRDefault="009313EC" w:rsidP="009313EC">
      <w:pPr>
        <w:pStyle w:val="B1"/>
      </w:pPr>
      <w:r>
        <w:t>-</w:t>
      </w:r>
      <w:r>
        <w:tab/>
        <w:t>The 5G ProSe UE-to-Network Relay reference architectures for 5G ProSe Layer-2 UE-to-Network relay, 5G ProSe Layer-3 UE-to-Network relay and UE-to-UE relay in clauses 4.2.7 and 4.2.8 are supported, where only the non-roaming architecture as specified for 5G ProSe Layer-3 UE-to-Network relay in clause 4.2.7.1 is supported for SNPNs</w:t>
      </w:r>
      <w:r w:rsidR="00456EC6">
        <w:t xml:space="preserve"> and</w:t>
      </w:r>
      <w:r>
        <w:t xml:space="preserve"> the PLMN A, PLMN B and PLMN C in clauses 4.2.7 are the same in case of SNPNs and are replaced by the SNPN. The term PLMN is replaced by SNPN and the term HPLMN is replaced by subscribed SNPN. The term VPLMN is not applicable to SNPNs.</w:t>
      </w:r>
    </w:p>
    <w:p w14:paraId="30F8C500" w14:textId="479DBFAB" w:rsidR="009313EC" w:rsidRDefault="009313EC" w:rsidP="009313EC">
      <w:pPr>
        <w:pStyle w:val="B1"/>
      </w:pPr>
      <w:r>
        <w:t>-</w:t>
      </w:r>
      <w:r>
        <w:tab/>
        <w:t>For Authorization and Provisioning and for the subscription information of the ProSe service in NPNs, the procedures and functionality as specified in clauses 5.1 and 5.7 and 6.2 are used with the following adaptations:</w:t>
      </w:r>
    </w:p>
    <w:p w14:paraId="3A4FEABD" w14:textId="4C70748D" w:rsidR="009313EC" w:rsidRDefault="009313EC" w:rsidP="009B635A">
      <w:pPr>
        <w:pStyle w:val="B2"/>
      </w:pPr>
      <w:r>
        <w:t>-</w:t>
      </w:r>
      <w:r>
        <w:tab/>
        <w:t>The term PLMN is replaced by SNPN. The term HPLMN is replaced by subscribed SNPN. The term VPLMN is not applicable to SNPNs. Except the subscribed SNPN, no other SNPNs are authorized to perform the 5G ProSe service (i.e. 5G ProSe Direct Discovery, 5G ProSe Direct Communication, 5G ProSe UE-to-Network Relay discovery, 5G ProSe UE-to-Network Relay communication, 5G ProSe UE-to-UE Relay discovery and 5G ProSe UE-to-UE Relay communication) over PC5 reference point.</w:t>
      </w:r>
    </w:p>
    <w:p w14:paraId="1DFFFF13" w14:textId="221E84EA" w:rsidR="009313EC" w:rsidRDefault="009313EC" w:rsidP="009313EC">
      <w:pPr>
        <w:pStyle w:val="B1"/>
      </w:pPr>
      <w:r>
        <w:t>-</w:t>
      </w:r>
      <w:r>
        <w:tab/>
        <w:t>For 5G ProSe Layer-2 UE-to-Network relay operation, the procedures as specified in clauses 5.4.2 and 5.4.4.2</w:t>
      </w:r>
      <w:r w:rsidR="00456EC6">
        <w:t xml:space="preserve"> and</w:t>
      </w:r>
      <w:r>
        <w:t xml:space="preserve"> the identifiers as specified in clause 5.8.3 are used with the following adaptations:</w:t>
      </w:r>
    </w:p>
    <w:p w14:paraId="37951A04" w14:textId="2204CE46" w:rsidR="009313EC" w:rsidRDefault="009313EC" w:rsidP="009313EC">
      <w:pPr>
        <w:pStyle w:val="B2"/>
      </w:pPr>
      <w:r>
        <w:lastRenderedPageBreak/>
        <w:t>-</w:t>
      </w:r>
      <w:r>
        <w:tab/>
        <w:t>The term PLMN is replaced by SNPN.</w:t>
      </w:r>
    </w:p>
    <w:p w14:paraId="0C4D600D" w14:textId="641E874F" w:rsidR="009313EC" w:rsidRDefault="009313EC" w:rsidP="009313EC">
      <w:pPr>
        <w:pStyle w:val="B2"/>
      </w:pPr>
      <w:r>
        <w:t>-</w:t>
      </w:r>
      <w:r>
        <w:tab/>
        <w:t>The 5G ProSe Layer-2 Remote UE has to operate in SNPN access mode, if it intends to access SNPN for ProSe via 5G ProSe Layer-2 UE-to-Network relay.</w:t>
      </w:r>
    </w:p>
    <w:p w14:paraId="3E594073" w14:textId="125B2AEF" w:rsidR="009313EC" w:rsidRDefault="009313EC" w:rsidP="009313EC">
      <w:pPr>
        <w:pStyle w:val="B2"/>
      </w:pPr>
      <w:r>
        <w:t>-</w:t>
      </w:r>
      <w:r>
        <w:tab/>
        <w:t>The 5G ProSe UE-to-Network Relay has to operate in SNPN access mode, if it intends to access SNPN for ProSe via 5G ProSe Layer-2 UE-to-Network relay.</w:t>
      </w:r>
    </w:p>
    <w:p w14:paraId="2B2AB78B" w14:textId="720F3AD1" w:rsidR="009313EC" w:rsidRDefault="009313EC" w:rsidP="009313EC">
      <w:pPr>
        <w:pStyle w:val="B2"/>
      </w:pPr>
      <w:r>
        <w:t>-</w:t>
      </w:r>
      <w:r>
        <w:tab/>
        <w:t xml:space="preserve">The 5G ProSe Layer-2 UE-to-Network relay may participate in the 5G ProSe UE-to-Network Relay Discovery procedure for emergency service if the serving NG-RAN broadcasts ims-EmergencySupport or imsEmergencySupportForSNPN in system information as specified in </w:t>
      </w:r>
      <w:r w:rsidR="00CB43FC">
        <w:t>TS</w:t>
      </w:r>
      <w:r w:rsidR="00CB43FC">
        <w:t> </w:t>
      </w:r>
      <w:r w:rsidR="00CB43FC">
        <w:t>38.300</w:t>
      </w:r>
      <w:r w:rsidR="00CB43FC">
        <w:t> </w:t>
      </w:r>
      <w:r w:rsidR="00CB43FC">
        <w:t>[</w:t>
      </w:r>
      <w:r>
        <w:t xml:space="preserve">12] and </w:t>
      </w:r>
      <w:r w:rsidR="00CB43FC">
        <w:t>TS</w:t>
      </w:r>
      <w:r w:rsidR="00CB43FC">
        <w:t> </w:t>
      </w:r>
      <w:r w:rsidR="00CB43FC">
        <w:t>38.331</w:t>
      </w:r>
      <w:r w:rsidR="00CB43FC">
        <w:t> </w:t>
      </w:r>
      <w:r w:rsidR="00CB43FC">
        <w:t>[</w:t>
      </w:r>
      <w:r>
        <w:t>16].</w:t>
      </w:r>
    </w:p>
    <w:p w14:paraId="3077A204" w14:textId="5705EEA3" w:rsidR="009313EC" w:rsidRDefault="009313EC" w:rsidP="009313EC">
      <w:pPr>
        <w:pStyle w:val="B2"/>
      </w:pPr>
      <w:r>
        <w:t>-</w:t>
      </w:r>
      <w:r>
        <w:tab/>
        <w:t>The NCGI in clause 5.8.3.3 includes the Network identifier (NID) of the SNPN together with the PLMN ID in case the serving cell is operated by an SNPN.</w:t>
      </w:r>
    </w:p>
    <w:p w14:paraId="28733783" w14:textId="575154CC" w:rsidR="009313EC" w:rsidRDefault="009313EC" w:rsidP="009313EC">
      <w:pPr>
        <w:pStyle w:val="B2"/>
      </w:pPr>
      <w:r>
        <w:t>-</w:t>
      </w:r>
      <w:r>
        <w:tab/>
        <w:t>The 5G ProSe Layer-2 Remote UE only selects the 5G ProSe Layer-2 UE-to-Network Relay for which the NCGI includes the subscribed SNPN of 5G ProSe Layer-2 Remote UE for non-emergency service.</w:t>
      </w:r>
    </w:p>
    <w:p w14:paraId="3E5C0A46" w14:textId="27C1AB9B" w:rsidR="009313EC" w:rsidRDefault="009313EC" w:rsidP="009B635A">
      <w:pPr>
        <w:pStyle w:val="NO"/>
      </w:pPr>
      <w:r>
        <w:t>NOTE 1:</w:t>
      </w:r>
      <w:r>
        <w:tab/>
        <w:t xml:space="preserve">To prevent that unauthorized 5G ProSe Remote UEs can gain access to an NPN via 5G ProSe UE-to-Network Relay, the existing User Plane and/or Control Plane authorization verification procedures as specified in clause 6.3.4 of </w:t>
      </w:r>
      <w:r w:rsidR="00CB43FC">
        <w:t>TS</w:t>
      </w:r>
      <w:r w:rsidR="00CB43FC">
        <w:t> </w:t>
      </w:r>
      <w:r w:rsidR="00CB43FC">
        <w:t>33.503</w:t>
      </w:r>
      <w:r w:rsidR="00CB43FC">
        <w:t> </w:t>
      </w:r>
      <w:r w:rsidR="00CB43FC">
        <w:t>[</w:t>
      </w:r>
      <w:r>
        <w:t xml:space="preserve">29] and restricted 5G ProSe Direct Discovery procedures as specified in clause 6.1.3.2 of </w:t>
      </w:r>
      <w:r w:rsidR="00CB43FC">
        <w:t>TS</w:t>
      </w:r>
      <w:r w:rsidR="00CB43FC">
        <w:t> </w:t>
      </w:r>
      <w:r w:rsidR="00CB43FC">
        <w:t>33.503</w:t>
      </w:r>
      <w:r w:rsidR="00CB43FC">
        <w:t> </w:t>
      </w:r>
      <w:r w:rsidR="00CB43FC">
        <w:t>[</w:t>
      </w:r>
      <w:r>
        <w:t>29] are reused.</w:t>
      </w:r>
    </w:p>
    <w:p w14:paraId="4BE18EA9" w14:textId="25746BEE" w:rsidR="009313EC" w:rsidRDefault="009313EC" w:rsidP="009B635A">
      <w:pPr>
        <w:pStyle w:val="B1"/>
      </w:pPr>
      <w:r>
        <w:t>-</w:t>
      </w:r>
      <w:r>
        <w:tab/>
        <w:t>For 5G ProSe Layer-3 UE-to-Network relay operation, the procedures as specified in clauses 5.4.1, 5.4.4.3 and 6.5</w:t>
      </w:r>
      <w:r w:rsidR="00456EC6">
        <w:t xml:space="preserve"> and</w:t>
      </w:r>
      <w:r>
        <w:t xml:space="preserve"> the identifiers as specified in clause 5.8.3 apply with the following adaptations:</w:t>
      </w:r>
    </w:p>
    <w:p w14:paraId="310535C3" w14:textId="3D07AEF8" w:rsidR="009313EC" w:rsidRDefault="009313EC" w:rsidP="009313EC">
      <w:pPr>
        <w:pStyle w:val="B2"/>
      </w:pPr>
      <w:r>
        <w:t>-</w:t>
      </w:r>
      <w:r>
        <w:tab/>
        <w:t>The term PLMN is replaced by SNPN. The term HPLMN is replaced by subscribed SNPN. The term VPLMN is not applicable to SNPNs.</w:t>
      </w:r>
    </w:p>
    <w:p w14:paraId="27F7E51B" w14:textId="185D0DA9" w:rsidR="009313EC" w:rsidRDefault="009313EC" w:rsidP="009313EC">
      <w:pPr>
        <w:pStyle w:val="B2"/>
      </w:pPr>
      <w:r>
        <w:t>-</w:t>
      </w:r>
      <w:r>
        <w:tab/>
        <w:t>The 5G ProSe Layer-3 UE-to-Network relay has to operate in SNPN access mode in order to relay traffic to/from an SNPN for a 5G ProSe Layer-3 Remote UE.</w:t>
      </w:r>
    </w:p>
    <w:p w14:paraId="32C4126F" w14:textId="0F76F26B" w:rsidR="009313EC" w:rsidRDefault="009313EC" w:rsidP="009313EC">
      <w:pPr>
        <w:pStyle w:val="B2"/>
      </w:pPr>
      <w:r>
        <w:t>-</w:t>
      </w:r>
      <w:r>
        <w:tab/>
        <w:t>The 5G ProSe Layer-3 Remote UE has to operate in SNPN access mode in order to exchange traffic to/from an SNPN via a 5G ProSe Layer-3 UE-to-Network relay.</w:t>
      </w:r>
    </w:p>
    <w:p w14:paraId="4047041A" w14:textId="70A1BA41" w:rsidR="009313EC" w:rsidRDefault="009313EC" w:rsidP="009313EC">
      <w:pPr>
        <w:pStyle w:val="B2"/>
      </w:pPr>
      <w:r>
        <w:t>-</w:t>
      </w:r>
      <w:r>
        <w:tab/>
        <w:t>The NCGI in clause 5.8.3.2 includes the Network identifier (NID) of the SNPN together with the PLMN ID in case the serving cell is operated by an SNPN.</w:t>
      </w:r>
    </w:p>
    <w:p w14:paraId="4D65B2E4" w14:textId="580745E7" w:rsidR="009313EC" w:rsidRDefault="009313EC" w:rsidP="009313EC">
      <w:pPr>
        <w:pStyle w:val="B2"/>
      </w:pPr>
      <w:r>
        <w:t>-</w:t>
      </w:r>
      <w:r>
        <w:tab/>
        <w:t>The TAI in clause 5.8.3.2 includes the Network identifier (NID) of the SNPN together with the PLMN ID in case the serving cell is operated by an SNPN.</w:t>
      </w:r>
    </w:p>
    <w:p w14:paraId="207AC1CF" w14:textId="3628353C" w:rsidR="009313EC" w:rsidRDefault="009313EC" w:rsidP="009B635A">
      <w:pPr>
        <w:pStyle w:val="NO"/>
      </w:pPr>
      <w:r>
        <w:t>NOTE 2:</w:t>
      </w:r>
      <w:r>
        <w:tab/>
        <w:t xml:space="preserve">To prevent that unauthorized 5G ProSe Remote UEs can gain access to an NPN via 5G ProSe UE-to-Network Relay, the existing User Plane and/or Control Plane authorization verification procedures as specified in clause 6.3.3 of </w:t>
      </w:r>
      <w:r w:rsidR="00CB43FC">
        <w:t>TS</w:t>
      </w:r>
      <w:r w:rsidR="00CB43FC">
        <w:t> </w:t>
      </w:r>
      <w:r w:rsidR="00CB43FC">
        <w:t>33.503</w:t>
      </w:r>
      <w:r w:rsidR="00CB43FC">
        <w:t> </w:t>
      </w:r>
      <w:r w:rsidR="00CB43FC">
        <w:t>[</w:t>
      </w:r>
      <w:r>
        <w:t xml:space="preserve">29] and restricted 5G ProSe Direct Discovery procedures as specified in clause 6.1.3.2 of </w:t>
      </w:r>
      <w:r w:rsidR="00CB43FC">
        <w:t>TS</w:t>
      </w:r>
      <w:r w:rsidR="00CB43FC">
        <w:t> </w:t>
      </w:r>
      <w:r w:rsidR="00CB43FC">
        <w:t>33.503</w:t>
      </w:r>
      <w:r w:rsidR="00CB43FC">
        <w:t> </w:t>
      </w:r>
      <w:r w:rsidR="00CB43FC">
        <w:t>[</w:t>
      </w:r>
      <w:r>
        <w:t>29] are reused.</w:t>
      </w:r>
    </w:p>
    <w:p w14:paraId="19AF8312" w14:textId="4903E03E" w:rsidR="009313EC" w:rsidRDefault="009313EC" w:rsidP="009B635A">
      <w:pPr>
        <w:pStyle w:val="B1"/>
      </w:pPr>
      <w:r>
        <w:t>-</w:t>
      </w:r>
      <w:r>
        <w:tab/>
        <w:t>The support for 5G ProSe for UEs in limited service state as specified in clause 5.9 applies whereby the term PLMN is replaced by an SNPN.</w:t>
      </w:r>
    </w:p>
    <w:p w14:paraId="3FB2F262" w14:textId="43D500CB" w:rsidR="009313EC" w:rsidRDefault="009313EC" w:rsidP="009313EC">
      <w:r>
        <w:t xml:space="preserve">The SNPN onboarding procedure defined in clause 5.30.2.10 of </w:t>
      </w:r>
      <w:r w:rsidR="00CB43FC">
        <w:t>TS</w:t>
      </w:r>
      <w:r w:rsidR="00CB43FC">
        <w:t> </w:t>
      </w:r>
      <w:r w:rsidR="00CB43FC">
        <w:t>23.501</w:t>
      </w:r>
      <w:r w:rsidR="00CB43FC">
        <w:t> </w:t>
      </w:r>
      <w:r w:rsidR="00CB43FC">
        <w:t>[</w:t>
      </w:r>
      <w:r>
        <w:t>4] via 5G ProSe UE-to-Network Relay is not supported.</w:t>
      </w:r>
    </w:p>
    <w:p w14:paraId="02C37A30" w14:textId="66AE1D1D" w:rsidR="001D411B" w:rsidRDefault="001D411B" w:rsidP="001D411B">
      <w:pPr>
        <w:pStyle w:val="Heading4"/>
      </w:pPr>
      <w:bookmarkStart w:id="212" w:name="_CR4_2_9_2"/>
      <w:bookmarkStart w:id="213" w:name="_Toc201151652"/>
      <w:bookmarkEnd w:id="212"/>
      <w:r>
        <w:t>4.2.9.2</w:t>
      </w:r>
      <w:r>
        <w:tab/>
        <w:t>Support for 5G ProSe in conjunction with CAG in PNI-NPN</w:t>
      </w:r>
      <w:bookmarkEnd w:id="213"/>
    </w:p>
    <w:p w14:paraId="2057A600" w14:textId="6A3191F8" w:rsidR="001D411B" w:rsidRDefault="001D411B" w:rsidP="001D411B">
      <w:r>
        <w:t>In this Release, the CAG based access control is not applicable to the 5G ProSe Layer-3 UE-to-Network Remote UE accessing the network via 5G Layer-3 ProSe Relay.</w:t>
      </w:r>
    </w:p>
    <w:p w14:paraId="481BF05E" w14:textId="6BB3A701" w:rsidR="001D411B" w:rsidRDefault="001D411B" w:rsidP="009B635A">
      <w:pPr>
        <w:pStyle w:val="NO"/>
      </w:pPr>
      <w:r>
        <w:t>NOTE 1:</w:t>
      </w:r>
      <w:r>
        <w:tab/>
        <w:t>PNI-NPNs by means of one (or more) Network Slice instances or dedicated DNNs are supported for 5G Layer-3 ProSe UE-to-Network Relay.</w:t>
      </w:r>
    </w:p>
    <w:p w14:paraId="449D1BAA" w14:textId="77777777" w:rsidR="001D411B" w:rsidRDefault="001D411B" w:rsidP="001D411B">
      <w:r>
        <w:t>The 5G ProSe Layer-2 UE-to-Network Relay procedures in conjunction with CAG for PNI-NPN are supported with the following adaptations:</w:t>
      </w:r>
    </w:p>
    <w:p w14:paraId="4EC8828F" w14:textId="3B9FABF3" w:rsidR="001D411B" w:rsidRDefault="001D411B" w:rsidP="001D411B">
      <w:pPr>
        <w:pStyle w:val="B1"/>
      </w:pPr>
      <w:r>
        <w:lastRenderedPageBreak/>
        <w:t>-</w:t>
      </w:r>
      <w:r>
        <w:tab/>
        <w:t>The 5G ProSe Layer-2 UE-to-Network relay may participate in the 5G ProSe UE-to-Network Relay Discovery procedure if the 5G ProSe Layer-2 UE-to-Network relay is accessing a CAG cell in the Allowed CAG list configured on the 5G ProSe Layer-2 UE-to-Network relay.</w:t>
      </w:r>
    </w:p>
    <w:p w14:paraId="6F09AE9F" w14:textId="6548FA24" w:rsidR="001D411B" w:rsidRDefault="001D411B" w:rsidP="009B635A">
      <w:pPr>
        <w:pStyle w:val="NO"/>
      </w:pPr>
      <w:r>
        <w:t>NOTE 2:</w:t>
      </w:r>
      <w:r>
        <w:tab/>
        <w:t>5G ProSe Layer-2 Remote UE and 5G ProSe Layer-2 UE-to-Network Relay can access different CAG IDs.</w:t>
      </w:r>
    </w:p>
    <w:p w14:paraId="01F1BFFC" w14:textId="337C28EE" w:rsidR="001D411B" w:rsidRDefault="001D411B" w:rsidP="009B635A">
      <w:pPr>
        <w:pStyle w:val="NO"/>
      </w:pPr>
      <w:r>
        <w:t>NOTE 3:</w:t>
      </w:r>
      <w:r>
        <w:tab/>
        <w:t xml:space="preserve">In order to prevent that unauthorized 5G ProSe Remote UEs can gain access to a CAG cell operated by a PNI-NPN which a 5G ProSe Layer-2 Remote UE is not allowed to access, the existing access control mechanisms as specified in clause 5.30.3.4 of </w:t>
      </w:r>
      <w:r w:rsidR="00CB43FC">
        <w:t>TS</w:t>
      </w:r>
      <w:r w:rsidR="00CB43FC">
        <w:t> </w:t>
      </w:r>
      <w:r w:rsidR="00CB43FC">
        <w:t>23.501</w:t>
      </w:r>
      <w:r w:rsidR="00CB43FC">
        <w:t> </w:t>
      </w:r>
      <w:r w:rsidR="00CB43FC">
        <w:t>[</w:t>
      </w:r>
      <w:r>
        <w:t xml:space="preserve">4] and clause 16.7.4 of </w:t>
      </w:r>
      <w:r w:rsidR="00CB43FC">
        <w:t>TS</w:t>
      </w:r>
      <w:r w:rsidR="00CB43FC">
        <w:t> </w:t>
      </w:r>
      <w:r w:rsidR="00CB43FC">
        <w:t>38.300</w:t>
      </w:r>
      <w:r w:rsidR="00CB43FC">
        <w:t> </w:t>
      </w:r>
      <w:r w:rsidR="00CB43FC">
        <w:t>[</w:t>
      </w:r>
      <w:r>
        <w:t>12] are reused.</w:t>
      </w:r>
    </w:p>
    <w:p w14:paraId="32D709B7" w14:textId="4760953D" w:rsidR="008C47BE" w:rsidRPr="00CB5EC9" w:rsidRDefault="008C47BE" w:rsidP="008C47BE">
      <w:pPr>
        <w:pStyle w:val="Heading2"/>
      </w:pPr>
      <w:bookmarkStart w:id="214" w:name="_CR4_3"/>
      <w:bookmarkStart w:id="215" w:name="_Toc201151653"/>
      <w:bookmarkEnd w:id="214"/>
      <w:r w:rsidRPr="00CB5EC9">
        <w:t>4.3</w:t>
      </w:r>
      <w:r w:rsidRPr="00CB5EC9">
        <w:tab/>
        <w:t>Functional Entities</w:t>
      </w:r>
      <w:bookmarkEnd w:id="175"/>
      <w:bookmarkEnd w:id="176"/>
      <w:bookmarkEnd w:id="177"/>
      <w:bookmarkEnd w:id="178"/>
      <w:bookmarkEnd w:id="199"/>
      <w:bookmarkEnd w:id="200"/>
      <w:bookmarkEnd w:id="215"/>
    </w:p>
    <w:p w14:paraId="7E9C7271" w14:textId="77777777" w:rsidR="008C47BE" w:rsidRPr="00CB5EC9" w:rsidRDefault="008C47BE" w:rsidP="008C47BE">
      <w:pPr>
        <w:pStyle w:val="Heading3"/>
      </w:pPr>
      <w:bookmarkStart w:id="216" w:name="_CR4_3_1"/>
      <w:bookmarkStart w:id="217" w:name="_Toc66692630"/>
      <w:bookmarkStart w:id="218" w:name="_Toc66701809"/>
      <w:bookmarkStart w:id="219" w:name="_Toc69883466"/>
      <w:bookmarkStart w:id="220" w:name="_Toc73625474"/>
      <w:bookmarkStart w:id="221" w:name="_Toc201151654"/>
      <w:bookmarkEnd w:id="216"/>
      <w:r w:rsidRPr="00CB5EC9">
        <w:t>4.3.1</w:t>
      </w:r>
      <w:r w:rsidRPr="00CB5EC9">
        <w:tab/>
        <w:t>UE</w:t>
      </w:r>
      <w:bookmarkEnd w:id="217"/>
      <w:bookmarkEnd w:id="218"/>
      <w:bookmarkEnd w:id="219"/>
      <w:bookmarkEnd w:id="220"/>
      <w:bookmarkEnd w:id="221"/>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163FC56" w14:textId="72DFA7C4" w:rsidR="0072666A" w:rsidRDefault="0072666A" w:rsidP="0074262C">
      <w:pPr>
        <w:pStyle w:val="B1"/>
      </w:pPr>
      <w:r>
        <w:t>-</w:t>
      </w:r>
      <w:r>
        <w:tab/>
        <w:t>Procedures to act as a 5G ProSe</w:t>
      </w:r>
      <w:r w:rsidR="005320A6">
        <w:t xml:space="preserve"> Layer-2</w:t>
      </w:r>
      <w:r>
        <w:t xml:space="preserve"> Intermediate UE-to-Network Relay.</w:t>
      </w:r>
    </w:p>
    <w:p w14:paraId="1D13A2BC" w14:textId="304E01A4" w:rsidR="005320A6" w:rsidRDefault="005320A6" w:rsidP="0074262C">
      <w:pPr>
        <w:pStyle w:val="B1"/>
      </w:pPr>
      <w:r>
        <w:t>-</w:t>
      </w:r>
      <w:r>
        <w:tab/>
        <w:t>Procedures to act as a 5G ProSe Layer-3 Intermediate UE-to-Network Relay.</w:t>
      </w:r>
    </w:p>
    <w:p w14:paraId="734B408A" w14:textId="222914E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4E7D5E0B" w14:textId="502D462A" w:rsidR="00DC1444" w:rsidRDefault="00DC1444" w:rsidP="008C47BE">
      <w:pPr>
        <w:pStyle w:val="B1"/>
        <w:rPr>
          <w:lang w:eastAsia="zh-CN"/>
        </w:rPr>
      </w:pPr>
      <w:r>
        <w:rPr>
          <w:lang w:eastAsia="zh-CN"/>
        </w:rPr>
        <w:t>-</w:t>
      </w:r>
      <w:r>
        <w:rPr>
          <w:lang w:eastAsia="zh-CN"/>
        </w:rPr>
        <w:tab/>
        <w:t>Procedures for Multi-path communication via Uu and via 5G ProSe UE-to-Network Relay.</w:t>
      </w:r>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1880BF6D" w14:textId="06B2A08D" w:rsidR="005320A6" w:rsidRDefault="005320A6" w:rsidP="0093004C">
      <w:pPr>
        <w:pStyle w:val="B2"/>
      </w:pPr>
      <w:r>
        <w:lastRenderedPageBreak/>
        <w:t>-</w:t>
      </w:r>
      <w:r>
        <w:tab/>
        <w:t>Policy/parameters for 5G ProSe Layer-2 Intermediate UE-to-Network Relay;</w:t>
      </w:r>
    </w:p>
    <w:p w14:paraId="4626D391" w14:textId="0DA54625" w:rsidR="0072666A" w:rsidRDefault="0072666A" w:rsidP="0093004C">
      <w:pPr>
        <w:pStyle w:val="B2"/>
      </w:pPr>
      <w:r>
        <w:t>-</w:t>
      </w:r>
      <w:r>
        <w:tab/>
        <w:t>Policy/parameters for 5G ProSe Layer-3 Intermediate UE-to-Network Relay;</w:t>
      </w:r>
    </w:p>
    <w:p w14:paraId="2C5AC764" w14:textId="53AA4506"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138DBD59" w:rsidR="00FA6B5B" w:rsidRPr="00CB5EC9" w:rsidRDefault="00A00305" w:rsidP="0093004C">
      <w:pPr>
        <w:pStyle w:val="B2"/>
      </w:pPr>
      <w:r>
        <w:t>-</w:t>
      </w:r>
      <w:r>
        <w:tab/>
        <w:t>Policy/parameters for 5G ProSe Layer-3 UE-to-UE Relay</w:t>
      </w:r>
      <w:r w:rsidR="0072666A">
        <w:t>;</w:t>
      </w:r>
    </w:p>
    <w:p w14:paraId="507750D2" w14:textId="266E3A16" w:rsidR="005320A6" w:rsidRDefault="005320A6" w:rsidP="0072666A">
      <w:pPr>
        <w:pStyle w:val="B2"/>
      </w:pPr>
      <w:r>
        <w:t>-</w:t>
      </w:r>
      <w:r>
        <w:tab/>
        <w:t>Policy/parameters for 5G ProSe Multi-hop Layer-2 UE-to-Network Relay Discovery;</w:t>
      </w:r>
    </w:p>
    <w:p w14:paraId="27953BC4" w14:textId="5699419F" w:rsidR="0072666A" w:rsidRDefault="0072666A" w:rsidP="0072666A">
      <w:pPr>
        <w:pStyle w:val="B2"/>
      </w:pPr>
      <w:r>
        <w:t>-</w:t>
      </w:r>
      <w:r>
        <w:tab/>
        <w:t>Policy/parameters for 5G ProSe Multi-hop Layer-3 UE-to-Network Relay Discovery;</w:t>
      </w:r>
    </w:p>
    <w:p w14:paraId="020BB164" w14:textId="77777777" w:rsidR="0072666A" w:rsidRDefault="0072666A" w:rsidP="0072666A">
      <w:pPr>
        <w:pStyle w:val="B2"/>
      </w:pPr>
      <w:r>
        <w:t>-</w:t>
      </w:r>
      <w:r>
        <w:tab/>
        <w:t>Policy/parameters for 5G ProSe Multi-hop Layer-3 UE-to-UE Relay Discovery;</w:t>
      </w:r>
    </w:p>
    <w:p w14:paraId="05D81CBB" w14:textId="7E0B02F9" w:rsidR="005320A6" w:rsidRDefault="005320A6" w:rsidP="0072666A">
      <w:pPr>
        <w:pStyle w:val="B2"/>
      </w:pPr>
      <w:r>
        <w:t>-</w:t>
      </w:r>
      <w:r>
        <w:tab/>
        <w:t>Policy/parameters for 5G ProSe Communication via Multi-hop Layer-2 UE-to-Network Relay;</w:t>
      </w:r>
    </w:p>
    <w:p w14:paraId="5A5D3009" w14:textId="5E83EAEB" w:rsidR="0072666A" w:rsidRDefault="0072666A" w:rsidP="0072666A">
      <w:pPr>
        <w:pStyle w:val="B2"/>
      </w:pPr>
      <w:r>
        <w:t>-</w:t>
      </w:r>
      <w:r>
        <w:tab/>
        <w:t>Policy/parameters for 5G ProSe Communication via Multi-hop Layer-3 UE-to-Network Relay;</w:t>
      </w:r>
    </w:p>
    <w:p w14:paraId="34CB8898" w14:textId="23D9631F" w:rsidR="0072666A" w:rsidRDefault="0072666A" w:rsidP="0072666A">
      <w:pPr>
        <w:pStyle w:val="B2"/>
      </w:pPr>
      <w:r>
        <w:t>-</w:t>
      </w:r>
      <w:r>
        <w:tab/>
        <w:t>Policy/parameters for 5G ProSe Communication via Multi-hop Layer-3 UE-to-UE Relay.</w:t>
      </w:r>
    </w:p>
    <w:p w14:paraId="13F75982" w14:textId="7A410968" w:rsidR="002449FE" w:rsidRDefault="002449FE" w:rsidP="00690335">
      <w:pPr>
        <w:pStyle w:val="NO"/>
      </w:pPr>
      <w:r>
        <w:t>NOTE:</w:t>
      </w:r>
      <w:r>
        <w:tab/>
        <w:t xml:space="preserve">Encoding of these policy bits is defined in </w:t>
      </w:r>
      <w:r w:rsidR="00CB43FC">
        <w:t>TS</w:t>
      </w:r>
      <w:r w:rsidR="00CB43FC">
        <w:t> </w:t>
      </w:r>
      <w:r w:rsidR="00CB43FC">
        <w:t>24.554</w:t>
      </w:r>
      <w:r w:rsidR="00CB43FC">
        <w:t> </w:t>
      </w:r>
      <w:r w:rsidR="00CB43FC">
        <w:t>[</w:t>
      </w:r>
      <w:r>
        <w:t>23].</w:t>
      </w:r>
    </w:p>
    <w:p w14:paraId="6241D5B5" w14:textId="05E3EC92"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0CE31B7A"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w:t>
      </w:r>
      <w:r w:rsidR="0072666A">
        <w:rPr>
          <w:lang w:eastAsia="zh-CN"/>
        </w:rPr>
        <w:t xml:space="preserve"> Single-hop</w:t>
      </w:r>
      <w:r w:rsidR="005D7532">
        <w:rPr>
          <w:lang w:eastAsia="zh-CN"/>
        </w:rPr>
        <w:t xml:space="preserve"> UE-to-Network Relay</w:t>
      </w:r>
      <w:r w:rsidRPr="00CB5EC9">
        <w:rPr>
          <w:lang w:eastAsia="zh-CN"/>
        </w:rPr>
        <w:t xml:space="preserve"> (e.g. including IP addresses, ProSe Layer-2 Group IDs, see clause 5.1)</w:t>
      </w:r>
      <w:r w:rsidR="0072666A">
        <w:rPr>
          <w:lang w:eastAsia="zh-CN"/>
        </w:rPr>
        <w:t>, 5G ProSe Multi-hop UE-to-Network Relay,</w:t>
      </w:r>
      <w:r w:rsidR="00A00305">
        <w:rPr>
          <w:lang w:eastAsia="zh-CN"/>
        </w:rPr>
        <w:t xml:space="preserve"> 5G ProSe</w:t>
      </w:r>
      <w:r w:rsidR="0072666A">
        <w:rPr>
          <w:lang w:eastAsia="zh-CN"/>
        </w:rPr>
        <w:t xml:space="preserve"> Single-hop</w:t>
      </w:r>
      <w:r w:rsidR="00A00305">
        <w:rPr>
          <w:lang w:eastAsia="zh-CN"/>
        </w:rPr>
        <w:t xml:space="preserve"> UE-to-UE Relay</w:t>
      </w:r>
      <w:r w:rsidR="0072666A">
        <w:rPr>
          <w:lang w:eastAsia="zh-CN"/>
        </w:rPr>
        <w:t xml:space="preserve"> and 5G ProSe Multi-hop Layer-3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22" w:name="_CR4_3_2"/>
      <w:bookmarkStart w:id="223" w:name="_Toc517047936"/>
      <w:bookmarkStart w:id="224" w:name="_Toc45003212"/>
      <w:bookmarkStart w:id="225" w:name="_Toc66692631"/>
      <w:bookmarkStart w:id="226" w:name="_Toc66701810"/>
      <w:bookmarkStart w:id="227" w:name="_Toc69883467"/>
      <w:bookmarkStart w:id="228" w:name="_Toc73625475"/>
      <w:bookmarkStart w:id="229" w:name="_Toc201151655"/>
      <w:bookmarkEnd w:id="222"/>
      <w:r w:rsidRPr="00CB5EC9">
        <w:t>4.3.2</w:t>
      </w:r>
      <w:r w:rsidRPr="00CB5EC9">
        <w:tab/>
      </w:r>
      <w:bookmarkEnd w:id="223"/>
      <w:bookmarkEnd w:id="224"/>
      <w:r w:rsidRPr="00CB5EC9">
        <w:rPr>
          <w:lang w:eastAsia="zh-CN"/>
        </w:rPr>
        <w:t>5G DDNMF</w:t>
      </w:r>
      <w:bookmarkEnd w:id="225"/>
      <w:bookmarkEnd w:id="226"/>
      <w:bookmarkEnd w:id="227"/>
      <w:bookmarkEnd w:id="228"/>
      <w:bookmarkEnd w:id="229"/>
    </w:p>
    <w:p w14:paraId="4EF54201" w14:textId="77777777" w:rsidR="008C47BE" w:rsidRPr="00CB5EC9" w:rsidRDefault="008C47BE" w:rsidP="008C47BE">
      <w:pPr>
        <w:pStyle w:val="Heading4"/>
        <w:rPr>
          <w:lang w:eastAsia="zh-CN"/>
        </w:rPr>
      </w:pPr>
      <w:bookmarkStart w:id="230" w:name="_CR4_3_2_1"/>
      <w:bookmarkStart w:id="231" w:name="_Toc66692632"/>
      <w:bookmarkStart w:id="232" w:name="_Toc66701811"/>
      <w:bookmarkStart w:id="233" w:name="_Toc69883468"/>
      <w:bookmarkStart w:id="234" w:name="_Toc73625476"/>
      <w:bookmarkStart w:id="235" w:name="_Toc201151656"/>
      <w:bookmarkEnd w:id="230"/>
      <w:r w:rsidRPr="00CB5EC9">
        <w:t>4.3.2.1</w:t>
      </w:r>
      <w:r w:rsidRPr="00CB5EC9">
        <w:tab/>
      </w:r>
      <w:r w:rsidRPr="00CB5EC9">
        <w:rPr>
          <w:lang w:eastAsia="zh-CN"/>
        </w:rPr>
        <w:t>General</w:t>
      </w:r>
      <w:bookmarkEnd w:id="231"/>
      <w:bookmarkEnd w:id="232"/>
      <w:bookmarkEnd w:id="233"/>
      <w:bookmarkEnd w:id="234"/>
      <w:bookmarkEnd w:id="235"/>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4DE12AD1"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w:t>
      </w:r>
      <w:r w:rsidR="002A514F">
        <w:t>.</w:t>
      </w:r>
      <w:r w:rsidRPr="00CB5EC9">
        <w:t xml:space="preserve">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7FF5EC43"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CB43FC" w:rsidRPr="00CB5EC9">
        <w:t>TS</w:t>
      </w:r>
      <w:r w:rsidR="00CB43FC">
        <w:t> </w:t>
      </w:r>
      <w:r w:rsidR="00CB43FC" w:rsidRPr="00CB5EC9">
        <w:t>23.503</w:t>
      </w:r>
      <w:r w:rsidR="00CB43FC">
        <w:t> </w:t>
      </w:r>
      <w:r w:rsidR="00CB43FC"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lastRenderedPageBreak/>
        <w:t xml:space="preserve">The 5G DDNMF in the HPLMN may interact with the 5G DDNMF in a VPLMN or Local PLMN in order to manage the </w:t>
      </w:r>
      <w:r w:rsidR="007664E2" w:rsidRPr="00CB5EC9">
        <w:t xml:space="preserve">5G </w:t>
      </w:r>
      <w:r w:rsidRPr="00CB5EC9">
        <w:t>ProSe Direct Discovery service.</w:t>
      </w:r>
      <w:bookmarkStart w:id="236"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37" w:name="_CR4_3_2_2"/>
      <w:bookmarkStart w:id="238" w:name="_Toc66701812"/>
      <w:bookmarkStart w:id="239" w:name="_Toc69883469"/>
      <w:bookmarkStart w:id="240" w:name="_Toc73625477"/>
      <w:bookmarkStart w:id="241" w:name="_Toc201151657"/>
      <w:bookmarkEnd w:id="237"/>
      <w:r w:rsidRPr="00CB5EC9">
        <w:t>4.3.2.2</w:t>
      </w:r>
      <w:r w:rsidRPr="00CB5EC9">
        <w:tab/>
      </w:r>
      <w:r w:rsidRPr="00CB5EC9">
        <w:rPr>
          <w:lang w:eastAsia="zh-CN"/>
        </w:rPr>
        <w:t>5G DDNMF Discovery</w:t>
      </w:r>
      <w:bookmarkEnd w:id="236"/>
      <w:bookmarkEnd w:id="238"/>
      <w:bookmarkEnd w:id="239"/>
      <w:bookmarkEnd w:id="240"/>
      <w:bookmarkEnd w:id="241"/>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42" w:name="_CR4_3_3"/>
      <w:bookmarkStart w:id="243" w:name="_Toc19199056"/>
      <w:bookmarkStart w:id="244" w:name="_Toc27821845"/>
      <w:bookmarkStart w:id="245" w:name="_Toc36126199"/>
      <w:bookmarkStart w:id="246" w:name="_Toc45012523"/>
      <w:bookmarkStart w:id="247" w:name="_Toc51753949"/>
      <w:bookmarkStart w:id="248" w:name="_Toc51754083"/>
      <w:bookmarkStart w:id="249" w:name="_Toc51838910"/>
      <w:bookmarkStart w:id="250" w:name="_Toc66692634"/>
      <w:bookmarkStart w:id="251" w:name="_Toc66701813"/>
      <w:bookmarkStart w:id="252" w:name="_Toc69883470"/>
      <w:bookmarkStart w:id="253" w:name="_Toc73625478"/>
      <w:bookmarkStart w:id="254" w:name="_Toc50130741"/>
      <w:bookmarkStart w:id="255" w:name="_Toc50134055"/>
      <w:bookmarkStart w:id="256" w:name="_Toc50134395"/>
      <w:bookmarkStart w:id="257" w:name="_Toc50557347"/>
      <w:bookmarkStart w:id="258" w:name="_Toc50549033"/>
      <w:bookmarkStart w:id="259" w:name="_Toc55202342"/>
      <w:bookmarkStart w:id="260" w:name="_Toc55193859"/>
      <w:bookmarkStart w:id="261" w:name="_Toc201151658"/>
      <w:bookmarkEnd w:id="242"/>
      <w:r w:rsidRPr="00CB5EC9">
        <w:rPr>
          <w:lang w:eastAsia="zh-CN"/>
        </w:rPr>
        <w:t>4.3.3</w:t>
      </w:r>
      <w:r w:rsidRPr="00CB5EC9">
        <w:rPr>
          <w:lang w:eastAsia="zh-CN"/>
        </w:rPr>
        <w:tab/>
      </w:r>
      <w:r w:rsidRPr="00CB5EC9">
        <w:rPr>
          <w:lang w:eastAsia="ko-KR"/>
        </w:rPr>
        <w:t>PCF</w:t>
      </w:r>
      <w:bookmarkEnd w:id="243"/>
      <w:bookmarkEnd w:id="244"/>
      <w:bookmarkEnd w:id="245"/>
      <w:bookmarkEnd w:id="246"/>
      <w:bookmarkEnd w:id="247"/>
      <w:bookmarkEnd w:id="248"/>
      <w:bookmarkEnd w:id="249"/>
      <w:bookmarkEnd w:id="250"/>
      <w:bookmarkEnd w:id="251"/>
      <w:bookmarkEnd w:id="252"/>
      <w:bookmarkEnd w:id="253"/>
      <w:bookmarkEnd w:id="261"/>
    </w:p>
    <w:p w14:paraId="7E66CA1C" w14:textId="6911EF22" w:rsidR="008C47BE" w:rsidRPr="00CB5EC9" w:rsidRDefault="008C47BE" w:rsidP="008C47BE">
      <w:pPr>
        <w:rPr>
          <w:rFonts w:eastAsia="SimSun"/>
        </w:rPr>
      </w:pPr>
      <w:r w:rsidRPr="00CB5EC9">
        <w:rPr>
          <w:rFonts w:eastAsia="SimSun"/>
        </w:rPr>
        <w:t xml:space="preserve">In addition to the functions defined in </w:t>
      </w:r>
      <w:r w:rsidR="00CB43FC" w:rsidRPr="00CB5EC9">
        <w:rPr>
          <w:rFonts w:eastAsia="SimSun"/>
        </w:rPr>
        <w:t>TS</w:t>
      </w:r>
      <w:r w:rsidR="00CB43FC">
        <w:rPr>
          <w:rFonts w:eastAsia="SimSun"/>
        </w:rPr>
        <w:t> </w:t>
      </w:r>
      <w:r w:rsidR="00CB43FC" w:rsidRPr="00CB5EC9">
        <w:rPr>
          <w:rFonts w:eastAsia="SimSun"/>
        </w:rPr>
        <w:t>23.501</w:t>
      </w:r>
      <w:r w:rsidR="00CB43FC">
        <w:rPr>
          <w:rFonts w:eastAsia="SimSun"/>
        </w:rPr>
        <w:t> </w:t>
      </w:r>
      <w:r w:rsidR="00CB43FC" w:rsidRPr="00CB5EC9">
        <w:rPr>
          <w:rFonts w:eastAsia="SimSun"/>
        </w:rPr>
        <w:t>[</w:t>
      </w:r>
      <w:r w:rsidRPr="00CB5EC9">
        <w:rPr>
          <w:rFonts w:eastAsia="SimSun"/>
        </w:rPr>
        <w:t xml:space="preserve">4] and </w:t>
      </w:r>
      <w:r w:rsidR="00CB43FC" w:rsidRPr="00CB5EC9">
        <w:rPr>
          <w:rFonts w:eastAsia="SimSun"/>
        </w:rPr>
        <w:t>TS</w:t>
      </w:r>
      <w:r w:rsidR="00CB43FC">
        <w:rPr>
          <w:rFonts w:eastAsia="SimSun"/>
        </w:rPr>
        <w:t> </w:t>
      </w:r>
      <w:r w:rsidR="00CB43FC" w:rsidRPr="00CB5EC9">
        <w:rPr>
          <w:rFonts w:eastAsia="SimSun"/>
        </w:rPr>
        <w:t>23.503</w:t>
      </w:r>
      <w:r w:rsidR="00CB43FC">
        <w:rPr>
          <w:rFonts w:eastAsia="SimSun"/>
        </w:rPr>
        <w:t> </w:t>
      </w:r>
      <w:r w:rsidR="00CB43FC"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CB43FC" w:rsidRPr="00CB5EC9">
        <w:t>TS</w:t>
      </w:r>
      <w:r w:rsidR="00CB43FC">
        <w:t> </w:t>
      </w:r>
      <w:r w:rsidR="00CB43FC" w:rsidRPr="00CB5EC9">
        <w:t>23.503</w:t>
      </w:r>
      <w:r w:rsidR="00CB43FC">
        <w:t> </w:t>
      </w:r>
      <w:r w:rsidR="00CB43FC"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14C4D16B" w:rsidR="00A00305" w:rsidRPr="00CB5EC9" w:rsidRDefault="00A00305" w:rsidP="00A00305">
      <w:pPr>
        <w:pStyle w:val="B1"/>
      </w:pPr>
      <w:r>
        <w:t>-</w:t>
      </w:r>
      <w:r>
        <w:tab/>
        <w:t>Authorization policy and parameters for 5G ProSe UE-to-UE Relay Discovery and Communication.</w:t>
      </w:r>
    </w:p>
    <w:p w14:paraId="3E99C86C" w14:textId="7B94D54C" w:rsidR="004424BA" w:rsidRDefault="004424BA" w:rsidP="004424BA">
      <w:pPr>
        <w:pStyle w:val="B1"/>
      </w:pPr>
      <w:r>
        <w:t>-</w:t>
      </w:r>
      <w:r>
        <w:tab/>
        <w:t xml:space="preserve">Authorization policy and parameters for 5G ProSe </w:t>
      </w:r>
      <w:r w:rsidR="00E848D6">
        <w:t xml:space="preserve">Multi-hop </w:t>
      </w:r>
      <w:r>
        <w:t>UE-to-Network Relay Discovery and Communication.</w:t>
      </w:r>
    </w:p>
    <w:p w14:paraId="2CAAA11D" w14:textId="17C7C052" w:rsidR="004424BA" w:rsidRDefault="004424BA" w:rsidP="004424BA">
      <w:pPr>
        <w:pStyle w:val="B1"/>
      </w:pPr>
      <w:r>
        <w:t>-</w:t>
      </w:r>
      <w:r>
        <w:tab/>
        <w:t xml:space="preserve">Authorization policy and parameters for 5G ProSe Layer-3 </w:t>
      </w:r>
      <w:r w:rsidR="00E848D6">
        <w:t xml:space="preserve">Multi-hop </w:t>
      </w:r>
      <w:r>
        <w:t>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43E3DD6C"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CB43FC" w:rsidRPr="00CB5EC9">
        <w:t>TS</w:t>
      </w:r>
      <w:r w:rsidR="00CB43FC">
        <w:t> </w:t>
      </w:r>
      <w:r w:rsidR="00CB43FC" w:rsidRPr="00CB5EC9">
        <w:t>23.287</w:t>
      </w:r>
      <w:r w:rsidR="00CB43FC">
        <w:t> </w:t>
      </w:r>
      <w:r w:rsidR="00CB43FC" w:rsidRPr="00CB5EC9">
        <w:t>[</w:t>
      </w:r>
      <w:r w:rsidRPr="00CB5EC9">
        <w:t>2].</w:t>
      </w:r>
    </w:p>
    <w:p w14:paraId="2B1836E5" w14:textId="77777777" w:rsidR="008C47BE" w:rsidRPr="00CB5EC9" w:rsidRDefault="008C47BE" w:rsidP="008C47BE">
      <w:pPr>
        <w:pStyle w:val="Heading3"/>
        <w:rPr>
          <w:lang w:eastAsia="zh-CN"/>
        </w:rPr>
      </w:pPr>
      <w:bookmarkStart w:id="262" w:name="_CR4_3_4"/>
      <w:bookmarkStart w:id="263" w:name="_Toc19199058"/>
      <w:bookmarkStart w:id="264" w:name="_Toc27821847"/>
      <w:bookmarkStart w:id="265" w:name="_Toc36126201"/>
      <w:bookmarkStart w:id="266" w:name="_Toc45012525"/>
      <w:bookmarkStart w:id="267" w:name="_Toc51753951"/>
      <w:bookmarkStart w:id="268" w:name="_Toc51754085"/>
      <w:bookmarkStart w:id="269" w:name="_Toc51838912"/>
      <w:bookmarkStart w:id="270" w:name="_Toc66692635"/>
      <w:bookmarkStart w:id="271" w:name="_Toc66701814"/>
      <w:bookmarkStart w:id="272" w:name="_Toc69883471"/>
      <w:bookmarkStart w:id="273" w:name="_Toc73625479"/>
      <w:bookmarkStart w:id="274" w:name="_Toc201151659"/>
      <w:bookmarkEnd w:id="262"/>
      <w:r w:rsidRPr="00CB5EC9">
        <w:rPr>
          <w:lang w:eastAsia="zh-CN"/>
        </w:rPr>
        <w:t>4.3.4</w:t>
      </w:r>
      <w:r w:rsidRPr="00CB5EC9">
        <w:rPr>
          <w:lang w:eastAsia="zh-CN"/>
        </w:rPr>
        <w:tab/>
      </w:r>
      <w:r w:rsidRPr="00CB5EC9">
        <w:rPr>
          <w:lang w:eastAsia="ko-KR"/>
        </w:rPr>
        <w:t>AMF</w:t>
      </w:r>
      <w:bookmarkEnd w:id="263"/>
      <w:bookmarkEnd w:id="264"/>
      <w:bookmarkEnd w:id="265"/>
      <w:bookmarkEnd w:id="266"/>
      <w:bookmarkEnd w:id="267"/>
      <w:bookmarkEnd w:id="268"/>
      <w:bookmarkEnd w:id="269"/>
      <w:bookmarkEnd w:id="270"/>
      <w:bookmarkEnd w:id="271"/>
      <w:bookmarkEnd w:id="272"/>
      <w:bookmarkEnd w:id="273"/>
      <w:bookmarkEnd w:id="274"/>
    </w:p>
    <w:p w14:paraId="5AFEB9D2" w14:textId="2ACDD2AA" w:rsidR="008C47BE" w:rsidRPr="00CB5EC9" w:rsidRDefault="008C47BE" w:rsidP="008C47BE">
      <w:r w:rsidRPr="00CB5EC9">
        <w:t xml:space="preserve">In addition to the functions defined in </w:t>
      </w:r>
      <w:r w:rsidR="00CB43FC" w:rsidRPr="00CB5EC9">
        <w:t>TS</w:t>
      </w:r>
      <w:r w:rsidR="00CB43FC">
        <w:t> </w:t>
      </w:r>
      <w:r w:rsidR="00CB43FC" w:rsidRPr="00CB5EC9">
        <w:t>23.501</w:t>
      </w:r>
      <w:r w:rsidR="00CB43FC">
        <w:t> </w:t>
      </w:r>
      <w:r w:rsidR="00CB43FC"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lastRenderedPageBreak/>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r w:rsidR="000120E5">
        <w:t>;</w:t>
      </w:r>
    </w:p>
    <w:p w14:paraId="6AD1C402" w14:textId="56055BA0" w:rsidR="000120E5" w:rsidRDefault="000120E5" w:rsidP="004F16C7">
      <w:pPr>
        <w:pStyle w:val="B2"/>
        <w:rPr>
          <w:lang w:eastAsia="zh-CN"/>
        </w:rPr>
      </w:pPr>
      <w:r>
        <w:rPr>
          <w:lang w:eastAsia="zh-CN"/>
        </w:rPr>
        <w:t>-</w:t>
      </w:r>
      <w:r>
        <w:rPr>
          <w:lang w:eastAsia="zh-CN"/>
        </w:rPr>
        <w:tab/>
        <w:t>5G ProSe UE-to-UE Relay Discovery and Communication (i.e. as 5G ProSe Layer-2 End UE, as 5G ProSe Layer-2 UE-to-UE Relay)</w:t>
      </w:r>
      <w:r w:rsidR="004424BA">
        <w:rPr>
          <w:lang w:eastAsia="zh-CN"/>
        </w:rPr>
        <w:t>;</w:t>
      </w:r>
    </w:p>
    <w:p w14:paraId="747A4982" w14:textId="0CADB29F" w:rsidR="004424BA" w:rsidRDefault="004424BA" w:rsidP="009F27F6">
      <w:pPr>
        <w:pStyle w:val="B2"/>
        <w:rPr>
          <w:lang w:eastAsia="zh-CN"/>
        </w:rPr>
      </w:pPr>
      <w:r>
        <w:rPr>
          <w:lang w:eastAsia="zh-CN"/>
        </w:rPr>
        <w:t>-</w:t>
      </w:r>
      <w:r>
        <w:rPr>
          <w:lang w:eastAsia="zh-CN"/>
        </w:rPr>
        <w:tab/>
        <w:t xml:space="preserve">5G ProSe Layer-3 </w:t>
      </w:r>
      <w:r w:rsidR="00E848D6">
        <w:rPr>
          <w:lang w:eastAsia="zh-CN"/>
        </w:rPr>
        <w:t xml:space="preserve">Multi-hop </w:t>
      </w:r>
      <w:r>
        <w:rPr>
          <w:lang w:eastAsia="zh-CN"/>
        </w:rPr>
        <w:t xml:space="preserve">UE-to-Network Relay Discovery and Communication (i.e. as 5G ProSe Layer-3 UE-to-Network Relay supporting 5G ProSe Layer-3 </w:t>
      </w:r>
      <w:r w:rsidR="00E848D6">
        <w:rPr>
          <w:lang w:eastAsia="zh-CN"/>
        </w:rPr>
        <w:t xml:space="preserve">Multi-hop </w:t>
      </w:r>
      <w:r>
        <w:rPr>
          <w:lang w:eastAsia="zh-CN"/>
        </w:rPr>
        <w:t>UE-to-Network Relay</w:t>
      </w:r>
      <w:r w:rsidR="00005D80">
        <w:rPr>
          <w:lang w:eastAsia="zh-CN"/>
        </w:rPr>
        <w:t>;</w:t>
      </w:r>
    </w:p>
    <w:p w14:paraId="13810EEC" w14:textId="39DF128D" w:rsidR="00005D80" w:rsidRDefault="00005D80" w:rsidP="0011489F">
      <w:pPr>
        <w:pStyle w:val="B2"/>
        <w:rPr>
          <w:lang w:eastAsia="zh-CN"/>
        </w:rPr>
      </w:pPr>
      <w:r>
        <w:rPr>
          <w:lang w:eastAsia="zh-CN"/>
        </w:rPr>
        <w:t>-</w:t>
      </w:r>
      <w:r>
        <w:rPr>
          <w:lang w:eastAsia="zh-CN"/>
        </w:rPr>
        <w:tab/>
        <w:t xml:space="preserve">5G ProSe Layer-2 </w:t>
      </w:r>
      <w:r w:rsidR="00E848D6">
        <w:rPr>
          <w:lang w:eastAsia="zh-CN"/>
        </w:rPr>
        <w:t xml:space="preserve">Multi-hop </w:t>
      </w:r>
      <w:r>
        <w:rPr>
          <w:lang w:eastAsia="zh-CN"/>
        </w:rPr>
        <w:t xml:space="preserve">UE-to-Network Relay Discovery and Communication (i.e. as 5G ProSe Layer-2 UE-to-Network Relay supporting 5G ProSe Layer-2 </w:t>
      </w:r>
      <w:r w:rsidR="00E848D6">
        <w:rPr>
          <w:lang w:eastAsia="zh-CN"/>
        </w:rPr>
        <w:t xml:space="preserve">Multi-hop </w:t>
      </w:r>
      <w:r>
        <w:rPr>
          <w:lang w:eastAsia="zh-CN"/>
        </w:rPr>
        <w:t xml:space="preserve">UE-to-Network Relay, as 5G ProSe Layer-2 Intermediate UE-to-Network Relay, as 5G ProSe Layer-2 Remote UE supporting 5G ProSe Layer-2 </w:t>
      </w:r>
      <w:r w:rsidR="00E848D6">
        <w:rPr>
          <w:lang w:eastAsia="zh-CN"/>
        </w:rPr>
        <w:t xml:space="preserve">Multi-hop </w:t>
      </w:r>
      <w:r>
        <w:rPr>
          <w:lang w:eastAsia="zh-CN"/>
        </w:rPr>
        <w:t>UE-to-Network Relay).</w:t>
      </w:r>
    </w:p>
    <w:p w14:paraId="55C3B72F" w14:textId="2D543BA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6E7DF200" w:rsidR="00B766B9" w:rsidRPr="00CB5EC9" w:rsidRDefault="00B766B9" w:rsidP="00B766B9">
      <w:pPr>
        <w:pStyle w:val="B1"/>
        <w:rPr>
          <w:lang w:eastAsia="zh-CN"/>
        </w:rPr>
      </w:pPr>
      <w:bookmarkStart w:id="275" w:name="_Toc19199059"/>
      <w:bookmarkStart w:id="276" w:name="_Toc27821848"/>
      <w:bookmarkStart w:id="277" w:name="_Toc36126202"/>
      <w:bookmarkStart w:id="278" w:name="_Toc45012526"/>
      <w:bookmarkStart w:id="279" w:name="_Toc51753952"/>
      <w:bookmarkStart w:id="280" w:name="_Toc51754086"/>
      <w:bookmarkStart w:id="281" w:name="_Toc51838913"/>
      <w:bookmarkStart w:id="282" w:name="_Toc66692636"/>
      <w:bookmarkStart w:id="283" w:name="_Toc66701815"/>
      <w:bookmarkStart w:id="284" w:name="_Toc69883472"/>
      <w:bookmarkStart w:id="285" w:name="_Toc73625480"/>
      <w:r>
        <w:rPr>
          <w:lang w:eastAsia="zh-CN"/>
        </w:rPr>
        <w:t>-</w:t>
      </w:r>
      <w:r>
        <w:rPr>
          <w:lang w:eastAsia="zh-CN"/>
        </w:rPr>
        <w:tab/>
        <w:t xml:space="preserve">Optionally support security procedures over Control Plane for 5G ProSe UE-to-Network relaying as defined in </w:t>
      </w:r>
      <w:r w:rsidR="00CB43FC">
        <w:rPr>
          <w:lang w:eastAsia="zh-CN"/>
        </w:rPr>
        <w:t>TS</w:t>
      </w:r>
      <w:r w:rsidR="00CB43FC">
        <w:rPr>
          <w:lang w:eastAsia="zh-CN"/>
        </w:rPr>
        <w:t> </w:t>
      </w:r>
      <w:r w:rsidR="00CB43FC">
        <w:rPr>
          <w:lang w:eastAsia="zh-CN"/>
        </w:rPr>
        <w:t>33.503</w:t>
      </w:r>
      <w:r w:rsidR="00CB43FC">
        <w:rPr>
          <w:lang w:eastAsia="zh-CN"/>
        </w:rPr>
        <w:t> </w:t>
      </w:r>
      <w:r w:rsidR="00CB43FC">
        <w:rPr>
          <w:lang w:eastAsia="zh-CN"/>
        </w:rPr>
        <w:t>[</w:t>
      </w:r>
      <w:r>
        <w:rPr>
          <w:lang w:eastAsia="zh-CN"/>
        </w:rPr>
        <w:t>29].</w:t>
      </w:r>
    </w:p>
    <w:p w14:paraId="50576B14" w14:textId="77777777" w:rsidR="008C47BE" w:rsidRPr="00CB5EC9" w:rsidRDefault="008C47BE" w:rsidP="008C47BE">
      <w:pPr>
        <w:pStyle w:val="Heading3"/>
        <w:rPr>
          <w:lang w:eastAsia="ko-KR"/>
        </w:rPr>
      </w:pPr>
      <w:bookmarkStart w:id="286" w:name="_CR4_3_5"/>
      <w:bookmarkStart w:id="287" w:name="_Toc201151660"/>
      <w:bookmarkEnd w:id="286"/>
      <w:r w:rsidRPr="00CB5EC9">
        <w:rPr>
          <w:lang w:eastAsia="ko-KR"/>
        </w:rPr>
        <w:t>4.3.5</w:t>
      </w:r>
      <w:r w:rsidRPr="00CB5EC9">
        <w:rPr>
          <w:lang w:eastAsia="ko-KR"/>
        </w:rPr>
        <w:tab/>
        <w:t>UDM</w:t>
      </w:r>
      <w:bookmarkEnd w:id="275"/>
      <w:bookmarkEnd w:id="276"/>
      <w:bookmarkEnd w:id="277"/>
      <w:bookmarkEnd w:id="278"/>
      <w:bookmarkEnd w:id="279"/>
      <w:bookmarkEnd w:id="280"/>
      <w:bookmarkEnd w:id="281"/>
      <w:bookmarkEnd w:id="282"/>
      <w:bookmarkEnd w:id="283"/>
      <w:bookmarkEnd w:id="284"/>
      <w:bookmarkEnd w:id="285"/>
      <w:bookmarkEnd w:id="287"/>
    </w:p>
    <w:p w14:paraId="44B3B269" w14:textId="633BBBBA" w:rsidR="008C47BE" w:rsidRPr="00CB5EC9" w:rsidRDefault="008C47BE" w:rsidP="008C47BE">
      <w:r w:rsidRPr="00CB5EC9">
        <w:t xml:space="preserve">In addition to the functions defined in </w:t>
      </w:r>
      <w:r w:rsidR="00CB43FC" w:rsidRPr="00CB5EC9">
        <w:t>TS</w:t>
      </w:r>
      <w:r w:rsidR="00CB43FC">
        <w:t> </w:t>
      </w:r>
      <w:r w:rsidR="00CB43FC" w:rsidRPr="00CB5EC9">
        <w:t>23.501</w:t>
      </w:r>
      <w:r w:rsidR="00CB43FC">
        <w:t> </w:t>
      </w:r>
      <w:r w:rsidR="00CB43FC"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88" w:name="_Toc19199060"/>
      <w:bookmarkStart w:id="289" w:name="_Toc27821849"/>
      <w:bookmarkStart w:id="290" w:name="_Toc36126203"/>
      <w:bookmarkStart w:id="291" w:name="_Toc45012527"/>
      <w:bookmarkStart w:id="292" w:name="_Toc51753953"/>
      <w:bookmarkStart w:id="293" w:name="_Toc51754087"/>
      <w:bookmarkStart w:id="294" w:name="_Toc51838914"/>
      <w:bookmarkStart w:id="295" w:name="_Toc66692637"/>
      <w:bookmarkStart w:id="296" w:name="_Toc66701816"/>
      <w:bookmarkStart w:id="297" w:name="_Toc69883473"/>
      <w:bookmarkStart w:id="298"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9BD1816"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7CB145A" w14:textId="0E77BB3D" w:rsidR="004424BA" w:rsidRDefault="004424BA" w:rsidP="004424BA">
      <w:pPr>
        <w:pStyle w:val="B1"/>
        <w:rPr>
          <w:rFonts w:eastAsia="Malgun Gothic"/>
          <w:lang w:eastAsia="ko-KR"/>
        </w:rPr>
      </w:pPr>
      <w:r>
        <w:rPr>
          <w:rFonts w:eastAsia="Malgun Gothic"/>
          <w:lang w:eastAsia="ko-KR"/>
        </w:rPr>
        <w:t>-</w:t>
      </w:r>
      <w:r>
        <w:rPr>
          <w:rFonts w:eastAsia="Malgun Gothic"/>
          <w:lang w:eastAsia="ko-KR"/>
        </w:rPr>
        <w:tab/>
        <w:t xml:space="preserve">Subscription management for 5G ProSe </w:t>
      </w:r>
      <w:r w:rsidR="00E848D6">
        <w:rPr>
          <w:rFonts w:eastAsia="Malgun Gothic"/>
          <w:lang w:eastAsia="ko-KR"/>
        </w:rPr>
        <w:t xml:space="preserve">Multi-hop </w:t>
      </w:r>
      <w:r>
        <w:rPr>
          <w:rFonts w:eastAsia="Malgun Gothic"/>
          <w:lang w:eastAsia="ko-KR"/>
        </w:rPr>
        <w:t>UE-to-Network Relay Discovery and Communication.</w:t>
      </w:r>
    </w:p>
    <w:p w14:paraId="64D86DF3" w14:textId="2256DC4B" w:rsidR="004424BA" w:rsidRDefault="004424BA" w:rsidP="004424BA">
      <w:pPr>
        <w:pStyle w:val="B1"/>
        <w:rPr>
          <w:rFonts w:eastAsia="Malgun Gothic"/>
          <w:lang w:eastAsia="ko-KR"/>
        </w:rPr>
      </w:pPr>
      <w:r>
        <w:rPr>
          <w:rFonts w:eastAsia="Malgun Gothic"/>
          <w:lang w:eastAsia="ko-KR"/>
        </w:rPr>
        <w:t>-</w:t>
      </w:r>
      <w:r>
        <w:rPr>
          <w:rFonts w:eastAsia="Malgun Gothic"/>
          <w:lang w:eastAsia="ko-KR"/>
        </w:rPr>
        <w:tab/>
        <w:t xml:space="preserve">Subscription management for 5G ProSe Layer-3 </w:t>
      </w:r>
      <w:r w:rsidR="00E848D6">
        <w:rPr>
          <w:rFonts w:eastAsia="Malgun Gothic"/>
          <w:lang w:eastAsia="ko-KR"/>
        </w:rPr>
        <w:t xml:space="preserve">Multi-hop </w:t>
      </w:r>
      <w:r>
        <w:rPr>
          <w:rFonts w:eastAsia="Malgun Gothic"/>
          <w:lang w:eastAsia="ko-KR"/>
        </w:rPr>
        <w:t>UE-to-UE Relay Discovery and Communication.</w:t>
      </w:r>
    </w:p>
    <w:p w14:paraId="1C199963" w14:textId="77777777" w:rsidR="008C47BE" w:rsidRPr="00CB5EC9" w:rsidRDefault="008C47BE" w:rsidP="008C47BE">
      <w:pPr>
        <w:pStyle w:val="Heading3"/>
      </w:pPr>
      <w:bookmarkStart w:id="299" w:name="_CR4_3_6"/>
      <w:bookmarkStart w:id="300" w:name="_Toc201151661"/>
      <w:bookmarkEnd w:id="299"/>
      <w:r w:rsidRPr="00CB5EC9">
        <w:t>4.3.6</w:t>
      </w:r>
      <w:r w:rsidRPr="00CB5EC9">
        <w:tab/>
        <w:t>UDR</w:t>
      </w:r>
      <w:bookmarkEnd w:id="288"/>
      <w:bookmarkEnd w:id="289"/>
      <w:bookmarkEnd w:id="290"/>
      <w:bookmarkEnd w:id="291"/>
      <w:bookmarkEnd w:id="292"/>
      <w:bookmarkEnd w:id="293"/>
      <w:bookmarkEnd w:id="294"/>
      <w:bookmarkEnd w:id="295"/>
      <w:bookmarkEnd w:id="296"/>
      <w:bookmarkEnd w:id="297"/>
      <w:bookmarkEnd w:id="298"/>
      <w:bookmarkEnd w:id="300"/>
    </w:p>
    <w:p w14:paraId="1D1E1CB8" w14:textId="737C8B0F" w:rsidR="008C47BE" w:rsidRPr="00CB5EC9" w:rsidRDefault="008C47BE" w:rsidP="008C47BE">
      <w:r w:rsidRPr="00CB5EC9">
        <w:t xml:space="preserve">In addition to the functions defined in </w:t>
      </w:r>
      <w:r w:rsidR="00CB43FC" w:rsidRPr="00CB5EC9">
        <w:t>TS</w:t>
      </w:r>
      <w:r w:rsidR="00CB43FC">
        <w:t> </w:t>
      </w:r>
      <w:r w:rsidR="00CB43FC" w:rsidRPr="00CB5EC9">
        <w:t>23.501</w:t>
      </w:r>
      <w:r w:rsidR="00CB43FC">
        <w:t> </w:t>
      </w:r>
      <w:r w:rsidR="00CB43FC"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301" w:name="_CR4_3_7"/>
      <w:bookmarkStart w:id="302" w:name="_Toc27821850"/>
      <w:bookmarkStart w:id="303" w:name="_Toc36126204"/>
      <w:bookmarkStart w:id="304" w:name="_Toc45012528"/>
      <w:bookmarkStart w:id="305" w:name="_Toc51753954"/>
      <w:bookmarkStart w:id="306" w:name="_Toc51754088"/>
      <w:bookmarkStart w:id="307" w:name="_Toc51838915"/>
      <w:bookmarkStart w:id="308" w:name="_Toc66692638"/>
      <w:bookmarkStart w:id="309" w:name="_Toc66701817"/>
      <w:bookmarkStart w:id="310" w:name="_Toc69883474"/>
      <w:bookmarkStart w:id="311" w:name="_Toc73625482"/>
      <w:bookmarkStart w:id="312" w:name="_Toc201151662"/>
      <w:bookmarkEnd w:id="301"/>
      <w:r w:rsidRPr="00CB5EC9">
        <w:t>4.3.7</w:t>
      </w:r>
      <w:r w:rsidRPr="00CB5EC9">
        <w:tab/>
        <w:t>NRF</w:t>
      </w:r>
      <w:bookmarkEnd w:id="302"/>
      <w:bookmarkEnd w:id="303"/>
      <w:bookmarkEnd w:id="304"/>
      <w:bookmarkEnd w:id="305"/>
      <w:bookmarkEnd w:id="306"/>
      <w:bookmarkEnd w:id="307"/>
      <w:bookmarkEnd w:id="308"/>
      <w:bookmarkEnd w:id="309"/>
      <w:bookmarkEnd w:id="310"/>
      <w:bookmarkEnd w:id="311"/>
      <w:bookmarkEnd w:id="312"/>
    </w:p>
    <w:p w14:paraId="0A57468B" w14:textId="45A9E90B" w:rsidR="008C47BE" w:rsidRPr="00CB5EC9" w:rsidRDefault="008C47BE" w:rsidP="008C47BE">
      <w:r w:rsidRPr="00CB5EC9">
        <w:t xml:space="preserve">In addition to the functions defined in </w:t>
      </w:r>
      <w:r w:rsidR="00CB43FC" w:rsidRPr="00CB5EC9">
        <w:t>TS</w:t>
      </w:r>
      <w:r w:rsidR="00CB43FC">
        <w:t> </w:t>
      </w:r>
      <w:r w:rsidR="00CB43FC" w:rsidRPr="00CB5EC9">
        <w:t>23.501</w:t>
      </w:r>
      <w:r w:rsidR="00CB43FC">
        <w:t> </w:t>
      </w:r>
      <w:r w:rsidR="00CB43FC"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3F34CCBB" w:rsidR="007169BB" w:rsidRPr="00CB5EC9" w:rsidRDefault="007169BB" w:rsidP="007169BB">
      <w:r w:rsidRPr="00CB5EC9">
        <w:t xml:space="preserve">Similar procedure can be used for 5G DDNMF discovery across PLMNs as specified in clause 4.17.5 of </w:t>
      </w:r>
      <w:r w:rsidR="00CB43FC" w:rsidRPr="00CB5EC9">
        <w:t>TS</w:t>
      </w:r>
      <w:r w:rsidR="00CB43FC">
        <w:t> </w:t>
      </w:r>
      <w:r w:rsidR="00CB43FC" w:rsidRPr="00CB5EC9">
        <w:t>23.502</w:t>
      </w:r>
      <w:r w:rsidR="00CB43FC">
        <w:t> </w:t>
      </w:r>
      <w:r w:rsidR="00CB43FC"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13" w:name="_CR4_3_8"/>
      <w:bookmarkStart w:id="314" w:name="_Toc66692639"/>
      <w:bookmarkStart w:id="315" w:name="_Toc66701818"/>
      <w:bookmarkStart w:id="316" w:name="_Toc69883475"/>
      <w:bookmarkStart w:id="317" w:name="_Toc73625483"/>
      <w:bookmarkStart w:id="318" w:name="_Toc201151663"/>
      <w:bookmarkEnd w:id="254"/>
      <w:bookmarkEnd w:id="255"/>
      <w:bookmarkEnd w:id="256"/>
      <w:bookmarkEnd w:id="257"/>
      <w:bookmarkEnd w:id="258"/>
      <w:bookmarkEnd w:id="259"/>
      <w:bookmarkEnd w:id="260"/>
      <w:bookmarkEnd w:id="313"/>
      <w:r w:rsidRPr="00CB5EC9">
        <w:lastRenderedPageBreak/>
        <w:t>4.3.8</w:t>
      </w:r>
      <w:r w:rsidRPr="00CB5EC9">
        <w:tab/>
      </w:r>
      <w:r w:rsidRPr="00CB5EC9">
        <w:rPr>
          <w:rFonts w:eastAsia="SimSun"/>
          <w:lang w:eastAsia="zh-CN"/>
        </w:rPr>
        <w:t>ProSe</w:t>
      </w:r>
      <w:r w:rsidRPr="00CB5EC9">
        <w:rPr>
          <w:lang w:eastAsia="ko-KR"/>
        </w:rPr>
        <w:t xml:space="preserve"> Application Server</w:t>
      </w:r>
      <w:bookmarkEnd w:id="314"/>
      <w:bookmarkEnd w:id="315"/>
      <w:bookmarkEnd w:id="316"/>
      <w:bookmarkEnd w:id="317"/>
      <w:bookmarkEnd w:id="318"/>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67E52826"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r w:rsidR="00BB43C6">
        <w:t>;</w:t>
      </w:r>
    </w:p>
    <w:p w14:paraId="64000C25" w14:textId="77777777" w:rsidR="00BB43C6" w:rsidRDefault="00BB43C6" w:rsidP="00BB43C6">
      <w:pPr>
        <w:pStyle w:val="B2"/>
      </w:pPr>
      <w:r>
        <w:t>-</w:t>
      </w:r>
      <w:r>
        <w:tab/>
        <w:t>Allocation of the ProSe Application Code Suffix pool, if open Direct Discovery with application-controlled extension is used;</w:t>
      </w:r>
    </w:p>
    <w:p w14:paraId="70DED549" w14:textId="77777777" w:rsidR="00BB43C6" w:rsidRDefault="00BB43C6" w:rsidP="00BB43C6">
      <w:pPr>
        <w:pStyle w:val="B2"/>
      </w:pPr>
      <w:r>
        <w:t>-</w:t>
      </w:r>
      <w:r>
        <w:tab/>
        <w:t>Allocation of the mask(s) for ProSe Application Code Suffix, if open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19" w:name="_Toc66692640"/>
      <w:bookmarkStart w:id="320" w:name="_Toc66701819"/>
      <w:bookmarkStart w:id="321" w:name="_Toc69883476"/>
      <w:bookmarkStart w:id="322"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70293409" w14:textId="17656B49" w:rsidR="004424BA" w:rsidRDefault="004424BA" w:rsidP="009F27F6">
      <w:pPr>
        <w:rPr>
          <w:lang w:eastAsia="zh-CN"/>
        </w:rPr>
      </w:pPr>
      <w:r>
        <w:rPr>
          <w:lang w:eastAsia="zh-CN"/>
        </w:rPr>
        <w:t xml:space="preserve">For 5G ProSe </w:t>
      </w:r>
      <w:r w:rsidR="00E848D6">
        <w:rPr>
          <w:lang w:eastAsia="zh-CN"/>
        </w:rPr>
        <w:t xml:space="preserve">Multi-hop </w:t>
      </w:r>
      <w:r>
        <w:rPr>
          <w:lang w:eastAsia="zh-CN"/>
        </w:rPr>
        <w:t>UE-to-Network Relay service:</w:t>
      </w:r>
    </w:p>
    <w:p w14:paraId="58E735AA" w14:textId="3B46C02C" w:rsidR="004424BA" w:rsidRDefault="004424BA" w:rsidP="004424BA">
      <w:pPr>
        <w:pStyle w:val="B1"/>
        <w:rPr>
          <w:lang w:eastAsia="zh-CN"/>
        </w:rPr>
      </w:pPr>
      <w:r>
        <w:rPr>
          <w:lang w:eastAsia="zh-CN"/>
        </w:rPr>
        <w:t>-</w:t>
      </w:r>
      <w:r>
        <w:rPr>
          <w:lang w:eastAsia="zh-CN"/>
        </w:rPr>
        <w:tab/>
        <w:t xml:space="preserve">Provisioning parameters for 5G ProSe </w:t>
      </w:r>
      <w:r w:rsidR="00E848D6">
        <w:rPr>
          <w:lang w:eastAsia="zh-CN"/>
        </w:rPr>
        <w:t xml:space="preserve">Multi-hop </w:t>
      </w:r>
      <w:r>
        <w:rPr>
          <w:lang w:eastAsia="zh-CN"/>
        </w:rPr>
        <w:t xml:space="preserve">UE-to-Network Relay Discovery and 5G ProSe </w:t>
      </w:r>
      <w:r w:rsidR="00E848D6">
        <w:rPr>
          <w:lang w:eastAsia="zh-CN"/>
        </w:rPr>
        <w:t xml:space="preserve">Multi-hop </w:t>
      </w:r>
      <w:r>
        <w:rPr>
          <w:lang w:eastAsia="zh-CN"/>
        </w:rPr>
        <w:t>UE-to-Network Relay Communication to UDR.</w:t>
      </w:r>
    </w:p>
    <w:p w14:paraId="126D7D14" w14:textId="244728AF" w:rsidR="004424BA" w:rsidRDefault="004424BA" w:rsidP="009F27F6">
      <w:pPr>
        <w:rPr>
          <w:lang w:eastAsia="zh-CN"/>
        </w:rPr>
      </w:pPr>
      <w:r>
        <w:rPr>
          <w:lang w:eastAsia="zh-CN"/>
        </w:rPr>
        <w:t xml:space="preserve">For 5G ProSe Layer-3 </w:t>
      </w:r>
      <w:r w:rsidR="00E848D6">
        <w:rPr>
          <w:lang w:eastAsia="zh-CN"/>
        </w:rPr>
        <w:t xml:space="preserve">Multi-hop </w:t>
      </w:r>
      <w:r>
        <w:rPr>
          <w:lang w:eastAsia="zh-CN"/>
        </w:rPr>
        <w:t>UE-to-UE Relay service:</w:t>
      </w:r>
    </w:p>
    <w:p w14:paraId="5418FEBD" w14:textId="1F61FBE2" w:rsidR="004424BA" w:rsidRDefault="004424BA" w:rsidP="004424BA">
      <w:pPr>
        <w:pStyle w:val="B1"/>
        <w:rPr>
          <w:lang w:eastAsia="zh-CN"/>
        </w:rPr>
      </w:pPr>
      <w:r>
        <w:rPr>
          <w:lang w:eastAsia="zh-CN"/>
        </w:rPr>
        <w:t>-</w:t>
      </w:r>
      <w:r>
        <w:rPr>
          <w:lang w:eastAsia="zh-CN"/>
        </w:rPr>
        <w:tab/>
        <w:t xml:space="preserve">Provisioning parameters for 5G ProSe Layer-3 </w:t>
      </w:r>
      <w:r w:rsidR="00E848D6">
        <w:rPr>
          <w:lang w:eastAsia="zh-CN"/>
        </w:rPr>
        <w:t xml:space="preserve">Multi-hop </w:t>
      </w:r>
      <w:r>
        <w:rPr>
          <w:lang w:eastAsia="zh-CN"/>
        </w:rPr>
        <w:t xml:space="preserve">UE-to-UE Relay Discovery and 5G ProSe Layer-3 </w:t>
      </w:r>
      <w:r w:rsidR="00E848D6">
        <w:rPr>
          <w:lang w:eastAsia="zh-CN"/>
        </w:rPr>
        <w:t xml:space="preserve">Multi-hop </w:t>
      </w:r>
      <w:r>
        <w:rPr>
          <w:lang w:eastAsia="zh-CN"/>
        </w:rPr>
        <w:t>UE-to-UE Relay Communication to UDR.</w:t>
      </w:r>
    </w:p>
    <w:p w14:paraId="5F5C5743" w14:textId="65521A23" w:rsidR="008C47BE" w:rsidRPr="00CB5EC9" w:rsidRDefault="008C47BE" w:rsidP="008C47BE">
      <w:pPr>
        <w:pStyle w:val="Heading3"/>
      </w:pPr>
      <w:bookmarkStart w:id="323" w:name="_CR4_3_9"/>
      <w:bookmarkStart w:id="324" w:name="_Toc201151664"/>
      <w:bookmarkEnd w:id="323"/>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19"/>
      <w:bookmarkEnd w:id="320"/>
      <w:bookmarkEnd w:id="321"/>
      <w:bookmarkEnd w:id="322"/>
      <w:bookmarkEnd w:id="324"/>
    </w:p>
    <w:p w14:paraId="6E46AEDE" w14:textId="13001EF5" w:rsidR="0093004C" w:rsidRPr="00CB5EC9" w:rsidRDefault="009F2CC2" w:rsidP="0093004C">
      <w:pPr>
        <w:pStyle w:val="Heading4"/>
      </w:pPr>
      <w:bookmarkStart w:id="325" w:name="_CR4_3_9_1"/>
      <w:bookmarkStart w:id="326" w:name="_Toc69883477"/>
      <w:bookmarkStart w:id="327" w:name="_Toc73625485"/>
      <w:bookmarkStart w:id="328" w:name="_Toc201151665"/>
      <w:bookmarkEnd w:id="325"/>
      <w:r w:rsidRPr="00CB5EC9">
        <w:t>4.3.9.1</w:t>
      </w:r>
      <w:r w:rsidRPr="00CB5EC9">
        <w:tab/>
      </w:r>
      <w:r w:rsidR="00E552F4" w:rsidRPr="00CB5EC9">
        <w:rPr>
          <w:noProof/>
        </w:rPr>
        <w:t>General</w:t>
      </w:r>
      <w:bookmarkEnd w:id="326"/>
      <w:bookmarkEnd w:id="327"/>
      <w:bookmarkEnd w:id="328"/>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lastRenderedPageBreak/>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7F3F3553" w:rsidR="0093004C" w:rsidRPr="00CB5EC9" w:rsidRDefault="009F2CC2" w:rsidP="009F2CC2">
      <w:pPr>
        <w:pStyle w:val="B1"/>
      </w:pPr>
      <w:r w:rsidRPr="00CB5EC9">
        <w:t>-</w:t>
      </w:r>
      <w:r w:rsidRPr="00CB5EC9">
        <w:tab/>
        <w:t xml:space="preserve">access the 5GS as a UE as defined in </w:t>
      </w:r>
      <w:r w:rsidR="00CB43FC" w:rsidRPr="00CB5EC9">
        <w:t>TS</w:t>
      </w:r>
      <w:r w:rsidR="00CB43FC">
        <w:t> </w:t>
      </w:r>
      <w:r w:rsidR="00CB43FC" w:rsidRPr="00CB5EC9">
        <w:t>23.501</w:t>
      </w:r>
      <w:r w:rsidR="00CB43FC">
        <w:t> </w:t>
      </w:r>
      <w:r w:rsidR="00CB43FC"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29" w:name="_CR4_3_9_2"/>
      <w:bookmarkStart w:id="330" w:name="_Toc73625486"/>
      <w:bookmarkStart w:id="331" w:name="_Toc201151666"/>
      <w:bookmarkEnd w:id="329"/>
      <w:r w:rsidRPr="00CB5EC9">
        <w:t>4.3.9.2</w:t>
      </w:r>
      <w:r w:rsidRPr="00CB5EC9">
        <w:tab/>
      </w:r>
      <w:r w:rsidR="00ED5FCC" w:rsidRPr="00CB5EC9">
        <w:rPr>
          <w:lang w:eastAsia="zh-CN"/>
        </w:rPr>
        <w:t xml:space="preserve">5G ProSe </w:t>
      </w:r>
      <w:r w:rsidRPr="00CB5EC9">
        <w:t>Layer-3 UE-to-Network Relay</w:t>
      </w:r>
      <w:bookmarkEnd w:id="330"/>
      <w:bookmarkEnd w:id="331"/>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32" w:name="_Toc73625487"/>
      <w:r>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BBC4B24" w14:textId="77777777" w:rsidR="0072666A" w:rsidRDefault="0072666A" w:rsidP="009F27F6">
      <w:r>
        <w:t>If 5G ProSe Multi-hop UE-to-Network Relay is supported, a 5G ProSe Layer-3 UE-to-Network Relay supports the following functions:</w:t>
      </w:r>
    </w:p>
    <w:p w14:paraId="06964266" w14:textId="01AA32E5" w:rsidR="0072666A" w:rsidRDefault="0072666A" w:rsidP="0072666A">
      <w:pPr>
        <w:pStyle w:val="B1"/>
      </w:pPr>
      <w:r>
        <w:t>-</w:t>
      </w:r>
      <w:r>
        <w:tab/>
        <w:t>5G ProSe Multi-hop UE-to-Network Relay Discovery.</w:t>
      </w:r>
    </w:p>
    <w:p w14:paraId="1CD57434" w14:textId="77777777" w:rsidR="0072666A" w:rsidRDefault="0072666A" w:rsidP="0072666A">
      <w:pPr>
        <w:pStyle w:val="B1"/>
      </w:pPr>
      <w:r>
        <w:t>-</w:t>
      </w:r>
      <w:r>
        <w:tab/>
        <w:t>5G ProSe Communication via Multi-hop UE-to-Network Relay as defined in clause 6.5.1.4.</w:t>
      </w:r>
    </w:p>
    <w:p w14:paraId="463716E2" w14:textId="77777777" w:rsidR="0072666A" w:rsidRDefault="0072666A" w:rsidP="0072666A">
      <w:pPr>
        <w:pStyle w:val="B1"/>
      </w:pPr>
      <w:r>
        <w:t>-</w:t>
      </w:r>
      <w:r>
        <w:tab/>
        <w:t>Relay unicast traffic originating from the 5G ProSe Remote UE and received from a 5G ProSe Intermediate UE-to-Network Relay to the network supporting IP, Ethernet or Unstructured traffic type.</w:t>
      </w:r>
    </w:p>
    <w:p w14:paraId="322DEB3E" w14:textId="7C373484" w:rsidR="002F79CC" w:rsidRPr="00CB5EC9" w:rsidRDefault="002F79CC" w:rsidP="002F79CC">
      <w:pPr>
        <w:pStyle w:val="Heading4"/>
      </w:pPr>
      <w:bookmarkStart w:id="333" w:name="_CR4_3_9_3"/>
      <w:bookmarkStart w:id="334" w:name="_Toc201151667"/>
      <w:bookmarkEnd w:id="333"/>
      <w:r w:rsidRPr="00CB5EC9">
        <w:t>4.3.9.3</w:t>
      </w:r>
      <w:r w:rsidRPr="00CB5EC9">
        <w:tab/>
      </w:r>
      <w:r w:rsidR="009C0B71" w:rsidRPr="00CB5EC9">
        <w:rPr>
          <w:lang w:eastAsia="zh-CN"/>
        </w:rPr>
        <w:t xml:space="preserve">5G ProSe </w:t>
      </w:r>
      <w:r w:rsidRPr="00CB5EC9">
        <w:t>Layer-2 UE-to-Network Relay</w:t>
      </w:r>
      <w:bookmarkEnd w:id="332"/>
      <w:bookmarkEnd w:id="334"/>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335" w:name="_Toc66692641"/>
      <w:bookmarkStart w:id="336" w:name="_Toc66701820"/>
      <w:bookmarkStart w:id="337" w:name="_Toc69883478"/>
      <w:bookmarkStart w:id="338" w:name="_Toc73625488"/>
      <w:r>
        <w:rPr>
          <w:rFonts w:eastAsia="DengXian"/>
        </w:rPr>
        <w:t>-</w:t>
      </w:r>
      <w:r>
        <w:rPr>
          <w:rFonts w:eastAsia="DengXian"/>
        </w:rPr>
        <w:tab/>
        <w:t>For a 5G ProSe Layer-2 UE-to-Network Relay to</w:t>
      </w:r>
      <w:r w:rsidR="00936400">
        <w:rPr>
          <w:rFonts w:eastAsia="DengXian"/>
        </w:rPr>
        <w:t xml:space="preserve"> participate in the 5G ProSe UE-to-Network Relay Discovery procedure for emergency service (i.e. sending the UE-to-Network Relay Discovery Announcement message or 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39" w:name="_CR4_3_10"/>
      <w:bookmarkStart w:id="340" w:name="_Toc201151668"/>
      <w:bookmarkEnd w:id="339"/>
      <w:r w:rsidRPr="00CB5EC9">
        <w:t>4.3.10</w:t>
      </w:r>
      <w:r w:rsidRPr="00CB5EC9">
        <w:tab/>
      </w:r>
      <w:r w:rsidR="00F6600D" w:rsidRPr="00CB5EC9">
        <w:t>SMF</w:t>
      </w:r>
      <w:bookmarkEnd w:id="335"/>
      <w:bookmarkEnd w:id="336"/>
      <w:bookmarkEnd w:id="337"/>
      <w:bookmarkEnd w:id="338"/>
      <w:bookmarkEnd w:id="340"/>
    </w:p>
    <w:p w14:paraId="67110219" w14:textId="5D300C15" w:rsidR="007F7EFC" w:rsidRPr="00CB5EC9" w:rsidRDefault="007F7EFC" w:rsidP="007F7EFC">
      <w:r w:rsidRPr="00CB5EC9">
        <w:t xml:space="preserve">In addition to the functions defined in </w:t>
      </w:r>
      <w:r w:rsidR="00CB43FC" w:rsidRPr="00CB5EC9">
        <w:t>TS</w:t>
      </w:r>
      <w:r w:rsidR="00CB43FC">
        <w:t> </w:t>
      </w:r>
      <w:r w:rsidR="00CB43FC" w:rsidRPr="00CB5EC9">
        <w:t>23.501</w:t>
      </w:r>
      <w:r w:rsidR="00CB43FC">
        <w:t> </w:t>
      </w:r>
      <w:r w:rsidR="00CB43FC"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41" w:name="_CR4_3_11"/>
      <w:bookmarkStart w:id="342" w:name="_Toc58920738"/>
      <w:bookmarkStart w:id="343" w:name="_Toc201151669"/>
      <w:bookmarkEnd w:id="341"/>
      <w:r w:rsidRPr="00CB5EC9">
        <w:lastRenderedPageBreak/>
        <w:t>4.3.11</w:t>
      </w:r>
      <w:r w:rsidRPr="00CB5EC9">
        <w:tab/>
        <w:t>N</w:t>
      </w:r>
      <w:bookmarkEnd w:id="342"/>
      <w:r w:rsidRPr="00CB5EC9">
        <w:t>EF</w:t>
      </w:r>
      <w:bookmarkEnd w:id="343"/>
    </w:p>
    <w:p w14:paraId="1C1C97EF" w14:textId="5DF01941" w:rsidR="00071DC2" w:rsidRPr="00CB5EC9" w:rsidRDefault="00071DC2" w:rsidP="00071DC2">
      <w:r w:rsidRPr="00CB5EC9">
        <w:t xml:space="preserve">In addition to the functions defined in </w:t>
      </w:r>
      <w:r w:rsidR="00CB43FC" w:rsidRPr="00CB5EC9">
        <w:t>TS</w:t>
      </w:r>
      <w:r w:rsidR="00CB43FC">
        <w:t> </w:t>
      </w:r>
      <w:r w:rsidR="00CB43FC" w:rsidRPr="00CB5EC9">
        <w:t>23.501</w:t>
      </w:r>
      <w:r w:rsidR="00CB43FC">
        <w:t> </w:t>
      </w:r>
      <w:r w:rsidR="00CB43FC"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44" w:name="_CR4_3_12"/>
      <w:bookmarkStart w:id="345" w:name="_Toc27821851"/>
      <w:bookmarkStart w:id="346" w:name="_Toc36126205"/>
      <w:bookmarkStart w:id="347" w:name="_Toc45012529"/>
      <w:bookmarkStart w:id="348" w:name="_Toc51753955"/>
      <w:bookmarkStart w:id="349" w:name="_Toc51754089"/>
      <w:bookmarkStart w:id="350" w:name="_Toc51838916"/>
      <w:bookmarkStart w:id="351" w:name="_Toc66692642"/>
      <w:bookmarkStart w:id="352" w:name="_Toc66701821"/>
      <w:bookmarkStart w:id="353" w:name="_Toc69883479"/>
      <w:bookmarkStart w:id="354" w:name="_Toc73625489"/>
      <w:bookmarkStart w:id="355" w:name="_Toc201151670"/>
      <w:bookmarkEnd w:id="344"/>
      <w:r>
        <w:t>4.3.12</w:t>
      </w:r>
      <w:r>
        <w:tab/>
        <w:t>5G ProSe UE-to-UE Relay</w:t>
      </w:r>
      <w:bookmarkEnd w:id="355"/>
    </w:p>
    <w:p w14:paraId="05DBC2E9" w14:textId="77777777" w:rsidR="00AE0BAE" w:rsidRDefault="00AE0BAE" w:rsidP="00F40748">
      <w:pPr>
        <w:pStyle w:val="Heading4"/>
      </w:pPr>
      <w:bookmarkStart w:id="356" w:name="_CR4_3_12_1"/>
      <w:bookmarkStart w:id="357" w:name="_Toc201151671"/>
      <w:bookmarkEnd w:id="356"/>
      <w:r>
        <w:t>4.3.12.1</w:t>
      </w:r>
      <w:r>
        <w:tab/>
        <w:t>General</w:t>
      </w:r>
      <w:bookmarkEnd w:id="357"/>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69C36D4E" w:rsidR="00AE0BAE" w:rsidRDefault="00AE0BAE" w:rsidP="00F40748">
      <w:pPr>
        <w:pStyle w:val="B1"/>
      </w:pPr>
      <w:r>
        <w:t>-</w:t>
      </w:r>
      <w:r>
        <w:tab/>
        <w:t xml:space="preserve">Access 5GS as a UE as defined in </w:t>
      </w:r>
      <w:r w:rsidR="00CB43FC">
        <w:t>TS</w:t>
      </w:r>
      <w:r w:rsidR="00CB43FC">
        <w:t> </w:t>
      </w:r>
      <w:r w:rsidR="00CB43FC">
        <w:t>23.501</w:t>
      </w:r>
      <w:r w:rsidR="00CB43FC">
        <w:t> </w:t>
      </w:r>
      <w:r w:rsidR="00CB43FC">
        <w:t>[</w:t>
      </w:r>
      <w:r>
        <w:t>4] with the enhancements as specified in clauses 6.2;</w:t>
      </w:r>
    </w:p>
    <w:p w14:paraId="18259866" w14:textId="7961D1C2" w:rsidR="00AE0BAE" w:rsidRDefault="00AE0BAE" w:rsidP="00F40748">
      <w:pPr>
        <w:pStyle w:val="B1"/>
      </w:pPr>
      <w:r>
        <w:t>-</w:t>
      </w:r>
      <w:r>
        <w:tab/>
        <w:t>Relay unicast traffic between the 5G ProSe End UEs</w:t>
      </w:r>
      <w:r w:rsidR="0072666A">
        <w:t xml:space="preserve"> directly in the case of 5G ProSe Single-hop UE-to UE Relay, or via one or more Layer-3 UE-to-UE Relays in the case of 5G ProSe Multi-hop Layer-3 UE-to-UE Relay</w:t>
      </w:r>
      <w:r>
        <w:t>,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58" w:name="_CR4_3_12_2"/>
      <w:bookmarkStart w:id="359" w:name="_Toc201151672"/>
      <w:bookmarkEnd w:id="358"/>
      <w:r>
        <w:t>4.3.12.2</w:t>
      </w:r>
      <w:r>
        <w:tab/>
        <w:t>5G ProSe Layer-3 UE-to-UE Relay</w:t>
      </w:r>
      <w:bookmarkEnd w:id="359"/>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7C174F9F" w14:textId="77777777" w:rsidR="0060244F" w:rsidRDefault="0060244F" w:rsidP="0060244F">
      <w:r>
        <w:t>If 5G ProSe Multi-hop UE-to-UE Relay is supported, a 5G ProSe Layer-3 UE-to-UE Relay supports the following functions:</w:t>
      </w:r>
    </w:p>
    <w:p w14:paraId="25567655" w14:textId="50DFD56E" w:rsidR="0060244F" w:rsidRDefault="0060244F" w:rsidP="0060244F">
      <w:pPr>
        <w:pStyle w:val="B1"/>
      </w:pPr>
      <w:r>
        <w:t>-</w:t>
      </w:r>
      <w:r>
        <w:tab/>
        <w:t>5G ProSe Multi-hop UE-to-UE Relay Discovery service</w:t>
      </w:r>
      <w:r w:rsidR="0062226A">
        <w:t>;</w:t>
      </w:r>
    </w:p>
    <w:p w14:paraId="01066031" w14:textId="360BAC50" w:rsidR="0060244F" w:rsidRDefault="0060244F" w:rsidP="0060244F">
      <w:pPr>
        <w:pStyle w:val="B1"/>
      </w:pPr>
      <w:r>
        <w:t>-</w:t>
      </w:r>
      <w:r>
        <w:tab/>
        <w:t>5G ProSe Communication via Multi-hop UE-to-UE Relay as defined in clause 6.7.5</w:t>
      </w:r>
      <w:r w:rsidR="0062226A">
        <w:t>;</w:t>
      </w:r>
    </w:p>
    <w:p w14:paraId="6CA4EBF3" w14:textId="78DE3A3F" w:rsidR="0060244F" w:rsidRDefault="0060244F" w:rsidP="0060244F">
      <w:pPr>
        <w:pStyle w:val="B1"/>
      </w:pPr>
      <w:r>
        <w:t>-</w:t>
      </w:r>
      <w:r>
        <w:tab/>
        <w:t>Relay unicast traffic between the 5G ProSe End UEs via one or more Layer-3 UE-to-UE Relays, supporting IP, Ethernet or Unstructured traffic type</w:t>
      </w:r>
      <w:r w:rsidR="0062226A">
        <w:t>;</w:t>
      </w:r>
    </w:p>
    <w:p w14:paraId="6E0BB7E4" w14:textId="77777777" w:rsidR="0062226A" w:rsidRDefault="0062226A" w:rsidP="0062226A">
      <w:pPr>
        <w:pStyle w:val="B1"/>
      </w:pPr>
      <w:r>
        <w:t>-</w:t>
      </w:r>
      <w:r>
        <w:tab/>
        <w:t>For IP PDU type MANET based routing protocols are used to provide multi-hop forwarding functionality. The MANET routing protocols to be supported, i.e. Neighborhood Discovery Protocol (NHDP) [36] and OLSRv2 [35], are associated with the RSCs based on configuration;</w:t>
      </w:r>
    </w:p>
    <w:p w14:paraId="529AA91A" w14:textId="77777777" w:rsidR="0062226A" w:rsidRDefault="0062226A" w:rsidP="0062226A">
      <w:pPr>
        <w:pStyle w:val="B1"/>
      </w:pPr>
      <w:r>
        <w:t>-</w:t>
      </w:r>
      <w:r>
        <w:tab/>
        <w:t xml:space="preserve">For non-IP (Ethernet or Unstructured) PDU type with multi-hop support the Relay discovery procedures as defined in clause 6.3.2.6.3.1 (Model A) and clause 6.3.2.6.3.2 (Model B), the Layer-2 link establishment and </w:t>
      </w:r>
      <w:r>
        <w:lastRenderedPageBreak/>
        <w:t>management procedures as defined in clause 6.4.3.10.2 and the Communication procedure as defined in clause 6.7.5.2.2.</w:t>
      </w:r>
    </w:p>
    <w:p w14:paraId="2AFB42EA" w14:textId="77777777" w:rsidR="00AE0BAE" w:rsidRDefault="00AE0BAE" w:rsidP="00F40748">
      <w:pPr>
        <w:pStyle w:val="Heading4"/>
      </w:pPr>
      <w:bookmarkStart w:id="360" w:name="_CR4_3_12_3"/>
      <w:bookmarkStart w:id="361" w:name="_Toc201151673"/>
      <w:bookmarkEnd w:id="360"/>
      <w:r>
        <w:t>4.3.12.3</w:t>
      </w:r>
      <w:r>
        <w:tab/>
        <w:t>5G ProSe Layer-2 UE-to-UE Relay</w:t>
      </w:r>
      <w:bookmarkEnd w:id="361"/>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159F7C63" w14:textId="64E1E9FB" w:rsidR="008B26B6" w:rsidRDefault="008B26B6" w:rsidP="008B26B6">
      <w:pPr>
        <w:pStyle w:val="Heading3"/>
        <w:rPr>
          <w:lang w:eastAsia="zh-CN"/>
        </w:rPr>
      </w:pPr>
      <w:bookmarkStart w:id="362" w:name="_CR4_3_13"/>
      <w:bookmarkStart w:id="363" w:name="_Toc201151674"/>
      <w:bookmarkEnd w:id="362"/>
      <w:r>
        <w:rPr>
          <w:lang w:eastAsia="zh-CN"/>
        </w:rPr>
        <w:t>4.3.13</w:t>
      </w:r>
      <w:r>
        <w:rPr>
          <w:lang w:eastAsia="zh-CN"/>
        </w:rPr>
        <w:tab/>
        <w:t>5G ProSe Intermediate UE-to-Network Relay</w:t>
      </w:r>
      <w:bookmarkEnd w:id="363"/>
    </w:p>
    <w:p w14:paraId="022D5F9B" w14:textId="77777777" w:rsidR="008B26B6" w:rsidRDefault="008B26B6" w:rsidP="008B26B6">
      <w:pPr>
        <w:rPr>
          <w:lang w:eastAsia="zh-CN"/>
        </w:rPr>
      </w:pPr>
      <w:r>
        <w:rPr>
          <w:lang w:eastAsia="zh-CN"/>
        </w:rPr>
        <w:t>The 5G ProSe Intermediate UE-to-Network Relay entity provides the relaying functionality to support multi-hop connectivity between the 5G ProSe Remote UEs and the 5G ProSe UE-to-Network Relay. It can be used for both public safety services and commercial services (e.g. interactive service). There can be more than one 5G ProSe Intermediate UE-to-Network Relay connecting the 5G ProSe Remote UEs and the 5G ProSe UE-to-Network Relay.</w:t>
      </w:r>
    </w:p>
    <w:p w14:paraId="031A9469" w14:textId="77777777" w:rsidR="008B26B6" w:rsidRDefault="008B26B6" w:rsidP="008B26B6">
      <w:pPr>
        <w:rPr>
          <w:lang w:eastAsia="zh-CN"/>
        </w:rPr>
      </w:pPr>
      <w:r>
        <w:rPr>
          <w:lang w:eastAsia="zh-CN"/>
        </w:rPr>
        <w:t>The 5G ProSe Intermediate UE-to-Network Relay supports the following functions to enable connectivity between the 5G ProSe Remote UEs and the 5G ProSe UE-to-Network Relay:</w:t>
      </w:r>
    </w:p>
    <w:p w14:paraId="2762F475" w14:textId="5D79B6EF" w:rsidR="008B26B6" w:rsidRDefault="008B26B6" w:rsidP="009F27F6">
      <w:pPr>
        <w:pStyle w:val="B1"/>
        <w:rPr>
          <w:lang w:eastAsia="zh-CN"/>
        </w:rPr>
      </w:pPr>
      <w:r>
        <w:rPr>
          <w:lang w:eastAsia="zh-CN"/>
        </w:rPr>
        <w:t>-</w:t>
      </w:r>
      <w:r>
        <w:rPr>
          <w:lang w:eastAsia="zh-CN"/>
        </w:rPr>
        <w:tab/>
        <w:t>5G ProSe Multi-hop UE-to-Network Relay Discovery service to allow discovery by the 5G ProSe Remote UE as defined in clause 6.3.2.5.</w:t>
      </w:r>
    </w:p>
    <w:p w14:paraId="7E9C400F" w14:textId="453C9099" w:rsidR="008B26B6" w:rsidRDefault="008B26B6" w:rsidP="009F27F6">
      <w:pPr>
        <w:pStyle w:val="B1"/>
        <w:rPr>
          <w:lang w:eastAsia="zh-CN"/>
        </w:rPr>
      </w:pPr>
      <w:r>
        <w:rPr>
          <w:lang w:eastAsia="zh-CN"/>
        </w:rPr>
        <w:t>-</w:t>
      </w:r>
      <w:r>
        <w:rPr>
          <w:lang w:eastAsia="zh-CN"/>
        </w:rPr>
        <w:tab/>
        <w:t xml:space="preserve">Access the 5GS as a UE as defined in </w:t>
      </w:r>
      <w:r w:rsidR="00CB43FC">
        <w:rPr>
          <w:lang w:eastAsia="zh-CN"/>
        </w:rPr>
        <w:t>TS</w:t>
      </w:r>
      <w:r w:rsidR="00CB43FC">
        <w:rPr>
          <w:lang w:eastAsia="zh-CN"/>
        </w:rPr>
        <w:t> </w:t>
      </w:r>
      <w:r w:rsidR="00CB43FC">
        <w:rPr>
          <w:lang w:eastAsia="zh-CN"/>
        </w:rPr>
        <w:t>23.501</w:t>
      </w:r>
      <w:r w:rsidR="00CB43FC">
        <w:rPr>
          <w:lang w:eastAsia="zh-CN"/>
        </w:rPr>
        <w:t> </w:t>
      </w:r>
      <w:r w:rsidR="00CB43FC">
        <w:rPr>
          <w:lang w:eastAsia="zh-CN"/>
        </w:rPr>
        <w:t>[</w:t>
      </w:r>
      <w:r>
        <w:rPr>
          <w:lang w:eastAsia="zh-CN"/>
        </w:rPr>
        <w:t>4].</w:t>
      </w:r>
    </w:p>
    <w:p w14:paraId="19A7B55E" w14:textId="4FDFE6E4" w:rsidR="008B26B6" w:rsidRDefault="008B26B6" w:rsidP="009F27F6">
      <w:pPr>
        <w:pStyle w:val="B1"/>
        <w:rPr>
          <w:lang w:eastAsia="zh-CN"/>
        </w:rPr>
      </w:pPr>
      <w:r>
        <w:rPr>
          <w:lang w:eastAsia="zh-CN"/>
        </w:rPr>
        <w:t>-</w:t>
      </w:r>
      <w:r>
        <w:rPr>
          <w:lang w:eastAsia="zh-CN"/>
        </w:rPr>
        <w:tab/>
        <w:t>Relays unicast traffic (uplink and downlink) between the 5G ProSe Remote UE and the 5G ProSe UE-to-Network Relay directly or via other 5G ProSe Intermediate UE-to-Network Relay(s), supporting IP, Ethernet or Unstructured traffic type.</w:t>
      </w:r>
    </w:p>
    <w:p w14:paraId="6F9C1B6E" w14:textId="77777777" w:rsidR="008B26B6" w:rsidRDefault="008B26B6" w:rsidP="009F27F6">
      <w:pPr>
        <w:pStyle w:val="B1"/>
        <w:rPr>
          <w:lang w:eastAsia="zh-CN"/>
        </w:rPr>
      </w:pPr>
      <w:r>
        <w:rPr>
          <w:lang w:eastAsia="zh-CN"/>
        </w:rPr>
        <w:t>-</w:t>
      </w:r>
      <w:r>
        <w:rPr>
          <w:lang w:eastAsia="zh-CN"/>
        </w:rPr>
        <w:tab/>
        <w:t>5G ProSe Multi-hop Communication via 5G ProSe Layer-3 UE-to-Network Relay as specified in clause 6.5.1.4;</w:t>
      </w:r>
    </w:p>
    <w:p w14:paraId="69027A1C" w14:textId="77777777" w:rsidR="008C47BE" w:rsidRPr="00CB5EC9" w:rsidRDefault="008C47BE" w:rsidP="008C47BE">
      <w:pPr>
        <w:pStyle w:val="Heading1"/>
        <w:rPr>
          <w:lang w:eastAsia="ko-KR"/>
        </w:rPr>
      </w:pPr>
      <w:bookmarkStart w:id="364" w:name="_CR5"/>
      <w:bookmarkStart w:id="365" w:name="_Toc201151675"/>
      <w:bookmarkEnd w:id="364"/>
      <w:r w:rsidRPr="00CB5EC9">
        <w:rPr>
          <w:lang w:eastAsia="ko-KR"/>
        </w:rPr>
        <w:t>5</w:t>
      </w:r>
      <w:r w:rsidRPr="00CB5EC9">
        <w:rPr>
          <w:lang w:eastAsia="ko-KR"/>
        </w:rPr>
        <w:tab/>
        <w:t>High level functionality and features</w:t>
      </w:r>
      <w:bookmarkEnd w:id="345"/>
      <w:bookmarkEnd w:id="346"/>
      <w:bookmarkEnd w:id="347"/>
      <w:bookmarkEnd w:id="348"/>
      <w:bookmarkEnd w:id="349"/>
      <w:bookmarkEnd w:id="350"/>
      <w:bookmarkEnd w:id="351"/>
      <w:bookmarkEnd w:id="352"/>
      <w:bookmarkEnd w:id="353"/>
      <w:bookmarkEnd w:id="354"/>
      <w:bookmarkEnd w:id="365"/>
    </w:p>
    <w:p w14:paraId="1F137F6E" w14:textId="77777777" w:rsidR="008C47BE" w:rsidRPr="00CB5EC9" w:rsidRDefault="008C47BE" w:rsidP="008C47BE">
      <w:pPr>
        <w:pStyle w:val="Heading2"/>
        <w:rPr>
          <w:lang w:eastAsia="zh-CN"/>
        </w:rPr>
      </w:pPr>
      <w:bookmarkStart w:id="366" w:name="_CR5_1"/>
      <w:bookmarkStart w:id="367" w:name="_Toc66692643"/>
      <w:bookmarkStart w:id="368" w:name="_Toc66701822"/>
      <w:bookmarkStart w:id="369" w:name="_Toc69883480"/>
      <w:bookmarkStart w:id="370" w:name="_Toc73625490"/>
      <w:bookmarkStart w:id="371" w:name="_Toc201151676"/>
      <w:bookmarkEnd w:id="366"/>
      <w:r w:rsidRPr="00CB5EC9">
        <w:t>5.1</w:t>
      </w:r>
      <w:r w:rsidRPr="00CB5EC9">
        <w:rPr>
          <w:lang w:eastAsia="ko-KR"/>
        </w:rPr>
        <w:tab/>
      </w:r>
      <w:r w:rsidRPr="00CB5EC9">
        <w:rPr>
          <w:lang w:eastAsia="zh-CN"/>
        </w:rPr>
        <w:t>Authorization and Provisioning for ProSe service</w:t>
      </w:r>
      <w:bookmarkEnd w:id="367"/>
      <w:bookmarkEnd w:id="368"/>
      <w:bookmarkEnd w:id="369"/>
      <w:bookmarkEnd w:id="370"/>
      <w:bookmarkEnd w:id="371"/>
    </w:p>
    <w:p w14:paraId="4A0C7115" w14:textId="77777777" w:rsidR="008C47BE" w:rsidRPr="00CB5EC9" w:rsidRDefault="008C47BE" w:rsidP="008C47BE">
      <w:pPr>
        <w:pStyle w:val="Heading3"/>
        <w:rPr>
          <w:lang w:eastAsia="zh-CN"/>
        </w:rPr>
      </w:pPr>
      <w:bookmarkStart w:id="372" w:name="_CR5_1_1"/>
      <w:bookmarkStart w:id="373" w:name="_Toc19199063"/>
      <w:bookmarkStart w:id="374" w:name="_Toc27821853"/>
      <w:bookmarkStart w:id="375" w:name="_Toc36126207"/>
      <w:bookmarkStart w:id="376" w:name="_Toc45012531"/>
      <w:bookmarkStart w:id="377" w:name="_Toc51753957"/>
      <w:bookmarkStart w:id="378" w:name="_Toc51754091"/>
      <w:bookmarkStart w:id="379" w:name="_Toc51838918"/>
      <w:bookmarkStart w:id="380" w:name="_Toc66692644"/>
      <w:bookmarkStart w:id="381" w:name="_Toc66701823"/>
      <w:bookmarkStart w:id="382" w:name="_Toc69883481"/>
      <w:bookmarkStart w:id="383" w:name="_Toc73625491"/>
      <w:bookmarkStart w:id="384" w:name="_Toc201151677"/>
      <w:bookmarkEnd w:id="372"/>
      <w:r w:rsidRPr="00CB5EC9">
        <w:rPr>
          <w:lang w:eastAsia="zh-CN"/>
        </w:rPr>
        <w:t>5.1.1</w:t>
      </w:r>
      <w:r w:rsidRPr="00CB5EC9">
        <w:rPr>
          <w:lang w:eastAsia="zh-CN"/>
        </w:rPr>
        <w:tab/>
        <w:t>General</w:t>
      </w:r>
      <w:bookmarkEnd w:id="373"/>
      <w:bookmarkEnd w:id="374"/>
      <w:bookmarkEnd w:id="375"/>
      <w:bookmarkEnd w:id="376"/>
      <w:bookmarkEnd w:id="377"/>
      <w:bookmarkEnd w:id="378"/>
      <w:bookmarkEnd w:id="379"/>
      <w:bookmarkEnd w:id="380"/>
      <w:bookmarkEnd w:id="381"/>
      <w:bookmarkEnd w:id="382"/>
      <w:bookmarkEnd w:id="383"/>
      <w:bookmarkEnd w:id="384"/>
    </w:p>
    <w:p w14:paraId="726D2417" w14:textId="110E3E73"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673C3">
        <w:t>,</w:t>
      </w:r>
      <w:r w:rsidR="0031531F">
        <w:t xml:space="preserve"> 5G ProSe UE-to-UE Relay</w:t>
      </w:r>
      <w:r w:rsidR="003673C3">
        <w:t xml:space="preserve">, 5G ProSe </w:t>
      </w:r>
      <w:r w:rsidR="00E848D6">
        <w:t xml:space="preserve">Multi-hop </w:t>
      </w:r>
      <w:r w:rsidR="003673C3">
        <w:t xml:space="preserve">UE-to-Network Relay and 5G ProSe Layer-3 </w:t>
      </w:r>
      <w:r w:rsidR="00E848D6">
        <w:t xml:space="preserve">Multi-hop </w:t>
      </w:r>
      <w:r w:rsidR="003673C3">
        <w:t>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lastRenderedPageBreak/>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ProSe parameters via 5GC as specified in clause</w:t>
      </w:r>
      <w:r w:rsidRPr="00CB5EC9">
        <w:t> </w:t>
      </w:r>
      <w:r w:rsidRPr="00CB5EC9">
        <w:rPr>
          <w:lang w:eastAsia="zh-CN"/>
        </w:rPr>
        <w:t>6.2.5 in order for the provisioning via PC1 reference point to take effect.</w:t>
      </w:r>
    </w:p>
    <w:p w14:paraId="12F4F622" w14:textId="3BB9CAD0"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3673C3">
        <w:t>,</w:t>
      </w:r>
      <w:r w:rsidR="009B06B4">
        <w:t xml:space="preserve"> 5G ProSe UE-to-UE Relay</w:t>
      </w:r>
      <w:r w:rsidR="003673C3">
        <w:t xml:space="preserve">, 5G ProSe </w:t>
      </w:r>
      <w:r w:rsidR="00E848D6">
        <w:t xml:space="preserve">Multi-hop </w:t>
      </w:r>
      <w:r w:rsidR="003673C3">
        <w:t xml:space="preserve">UE-to-Network Relay and 5G ProSe Layer-3 </w:t>
      </w:r>
      <w:r w:rsidR="00E848D6">
        <w:t xml:space="preserve">Multi-hop </w:t>
      </w:r>
      <w:r w:rsidR="003673C3">
        <w:t>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47B401D1" w14:textId="26956739" w:rsidR="003673C3" w:rsidRDefault="003673C3" w:rsidP="008C47BE">
      <w:pPr>
        <w:pStyle w:val="B1"/>
      </w:pPr>
      <w:r>
        <w:t>-</w:t>
      </w:r>
      <w:r>
        <w:tab/>
        <w:t xml:space="preserve">The PCF in the HPLMN may configure a list of PLMNs where the UE is authorised to act as 5G ProSe </w:t>
      </w:r>
      <w:r w:rsidR="00E848D6">
        <w:t xml:space="preserve">Multi-hop </w:t>
      </w:r>
      <w:r>
        <w:t>UE-to-Network Relay.</w:t>
      </w:r>
      <w:r w:rsidR="00432B78">
        <w:t xml:space="preserve"> Authorisation for 5G ProSe Multi-hop Layer-2 UE-to-Network Relay and 5G ProSe Multi-hop Layer-3 UE-to-Network Relay are independent of each other.</w:t>
      </w:r>
    </w:p>
    <w:p w14:paraId="2D2D54D0" w14:textId="2FB6ED51" w:rsidR="003673C3" w:rsidRDefault="003673C3" w:rsidP="008C47BE">
      <w:pPr>
        <w:pStyle w:val="B1"/>
      </w:pPr>
      <w:r>
        <w:t>-</w:t>
      </w:r>
      <w:r>
        <w:tab/>
        <w:t xml:space="preserve">The PCF in the HPLMN may configure a list of PLMNs where the UE is authorised to act as 5G ProSe </w:t>
      </w:r>
      <w:r w:rsidR="00E848D6">
        <w:t xml:space="preserve">Multi-hop </w:t>
      </w:r>
      <w:r>
        <w:t xml:space="preserve">Remote UE supporting 5G ProSe </w:t>
      </w:r>
      <w:r w:rsidR="00E848D6">
        <w:t xml:space="preserve">Multi-hop </w:t>
      </w:r>
      <w:r>
        <w:t>UE-to-Network Relay.</w:t>
      </w:r>
      <w:r w:rsidR="00432B78">
        <w:t xml:space="preserve"> Authorisation for 5G ProSe Multi-hop Layer-2 Remote UE and 5G ProSe Multi-hop Layer-3 Remote UE are independent of each other.</w:t>
      </w:r>
    </w:p>
    <w:p w14:paraId="4838D6EB" w14:textId="17BB0EC7" w:rsidR="003673C3" w:rsidRDefault="003673C3" w:rsidP="008C47BE">
      <w:pPr>
        <w:pStyle w:val="B1"/>
      </w:pPr>
      <w:r>
        <w:t>-</w:t>
      </w:r>
      <w:r>
        <w:tab/>
        <w:t>The PCF in the HPLMN may configure a list of PLMNs where the UE is authorised to act as</w:t>
      </w:r>
      <w:r w:rsidR="00432B78">
        <w:t xml:space="preserve"> 5G ProSe Layer-2 Multi-hop Intermediate UE-to-Network Relay and</w:t>
      </w:r>
      <w:r>
        <w:t xml:space="preserve"> 5G ProSe Layer-3 </w:t>
      </w:r>
      <w:r w:rsidR="00E848D6">
        <w:t xml:space="preserve">Multi-hop </w:t>
      </w:r>
      <w:r>
        <w:t>Intermediate UE-to-Network Relay.</w:t>
      </w:r>
    </w:p>
    <w:p w14:paraId="74D9E354" w14:textId="7E32A44F" w:rsidR="003673C3" w:rsidRDefault="003673C3" w:rsidP="008C47BE">
      <w:pPr>
        <w:pStyle w:val="B1"/>
      </w:pPr>
      <w:r>
        <w:t>-</w:t>
      </w:r>
      <w:r>
        <w:tab/>
        <w:t xml:space="preserve">The PCF in the HPLMN may configure a list of PLMNs where the UE is authorised to act as 5G ProSe Layer-3 UE-to-UE Relay supporting 5G ProSe Layer-3 </w:t>
      </w:r>
      <w:r w:rsidR="00E848D6">
        <w:t xml:space="preserve">Multi-hop </w:t>
      </w:r>
      <w:r>
        <w:t>UE-to-UE Relay.</w:t>
      </w:r>
    </w:p>
    <w:p w14:paraId="084D51BF" w14:textId="77D6577E" w:rsidR="003673C3" w:rsidRDefault="003673C3" w:rsidP="008C47BE">
      <w:pPr>
        <w:pStyle w:val="B1"/>
      </w:pPr>
      <w:r>
        <w:t>-</w:t>
      </w:r>
      <w:r>
        <w:tab/>
        <w:t xml:space="preserve">The PCF in the HPLMN may configure a list of PLMNs where the UE is authorised to act as 5G ProSe Layer-3 End UE supporting 5G ProSe Layer-3 </w:t>
      </w:r>
      <w:r w:rsidR="00E848D6">
        <w:t xml:space="preserve">Multi-hop </w:t>
      </w:r>
      <w:r>
        <w:t>UE-to-UE Relay.</w:t>
      </w:r>
    </w:p>
    <w:p w14:paraId="29A0ABD4" w14:textId="341AEEF1"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1CA0EF5D" w:rsidR="008C47BE" w:rsidRPr="00CB5EC9" w:rsidRDefault="008C47BE" w:rsidP="008C47BE">
      <w:pPr>
        <w:pStyle w:val="B1"/>
      </w:pPr>
      <w:r w:rsidRPr="00CB5EC9">
        <w:lastRenderedPageBreak/>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CB43FC" w:rsidRPr="00CB5EC9">
        <w:t>TS</w:t>
      </w:r>
      <w:r w:rsidR="00CB43FC">
        <w:t> </w:t>
      </w:r>
      <w:r w:rsidR="00CB43FC" w:rsidRPr="00CB5EC9">
        <w:t>23.502</w:t>
      </w:r>
      <w:r w:rsidR="00CB43FC">
        <w:t> </w:t>
      </w:r>
      <w:r w:rsidR="00CB43FC"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246B5E3" w14:textId="74E77315" w:rsidR="003673C3" w:rsidRDefault="003673C3" w:rsidP="003673C3">
      <w:pPr>
        <w:pStyle w:val="B2"/>
        <w:rPr>
          <w:lang w:eastAsia="zh-CN"/>
        </w:rPr>
      </w:pPr>
      <w:r>
        <w:rPr>
          <w:lang w:eastAsia="zh-CN"/>
        </w:rPr>
        <w:t>-</w:t>
      </w:r>
      <w:r>
        <w:rPr>
          <w:lang w:eastAsia="zh-CN"/>
        </w:rPr>
        <w:tab/>
        <w:t>ProSe Policy/parameters for 5G ProSe Layer-3 UE-to-Network Relay supporting 5G ProSe</w:t>
      </w:r>
      <w:r w:rsidR="00432B78">
        <w:rPr>
          <w:lang w:eastAsia="zh-CN"/>
        </w:rPr>
        <w:t xml:space="preserve"> Layer-2 and/or</w:t>
      </w:r>
      <w:r>
        <w:rPr>
          <w:lang w:eastAsia="zh-CN"/>
        </w:rPr>
        <w:t xml:space="preserve"> Layer-3 </w:t>
      </w:r>
      <w:r w:rsidR="00E848D6">
        <w:rPr>
          <w:lang w:eastAsia="zh-CN"/>
        </w:rPr>
        <w:t xml:space="preserve">Multi-hop </w:t>
      </w:r>
      <w:r>
        <w:rPr>
          <w:lang w:eastAsia="zh-CN"/>
        </w:rPr>
        <w:t>UE-to-Network Relay as specified in clause 5.1.4.1a.</w:t>
      </w:r>
    </w:p>
    <w:p w14:paraId="788396E7" w14:textId="6D53EB8D" w:rsidR="003673C3" w:rsidRDefault="003673C3" w:rsidP="003673C3">
      <w:pPr>
        <w:pStyle w:val="B2"/>
        <w:rPr>
          <w:lang w:eastAsia="zh-CN"/>
        </w:rPr>
      </w:pPr>
      <w:r>
        <w:rPr>
          <w:lang w:eastAsia="zh-CN"/>
        </w:rPr>
        <w:t>-</w:t>
      </w:r>
      <w:r>
        <w:rPr>
          <w:lang w:eastAsia="zh-CN"/>
        </w:rPr>
        <w:tab/>
        <w:t>ProSe Policy/parameters for 5G ProSe</w:t>
      </w:r>
      <w:r w:rsidR="00432B78">
        <w:rPr>
          <w:lang w:eastAsia="zh-CN"/>
        </w:rPr>
        <w:t xml:space="preserve"> Layer-2 and/or</w:t>
      </w:r>
      <w:r>
        <w:rPr>
          <w:lang w:eastAsia="zh-CN"/>
        </w:rPr>
        <w:t xml:space="preserve"> Layer-3 </w:t>
      </w:r>
      <w:r w:rsidR="00E848D6">
        <w:rPr>
          <w:lang w:eastAsia="zh-CN"/>
        </w:rPr>
        <w:t xml:space="preserve">Multi-hop </w:t>
      </w:r>
      <w:r>
        <w:rPr>
          <w:lang w:eastAsia="zh-CN"/>
        </w:rPr>
        <w:t xml:space="preserve">Remote UE supporting 5G ProSe </w:t>
      </w:r>
      <w:r w:rsidR="00E848D6">
        <w:rPr>
          <w:lang w:eastAsia="zh-CN"/>
        </w:rPr>
        <w:t xml:space="preserve">Multi-hop </w:t>
      </w:r>
      <w:r>
        <w:rPr>
          <w:lang w:eastAsia="zh-CN"/>
        </w:rPr>
        <w:t>UE-to-Network Relay as specified in clause 5.1.4.1a.</w:t>
      </w:r>
    </w:p>
    <w:p w14:paraId="3ACCAF6D" w14:textId="47807A0E" w:rsidR="003673C3" w:rsidRDefault="003673C3" w:rsidP="003673C3">
      <w:pPr>
        <w:pStyle w:val="B2"/>
        <w:rPr>
          <w:lang w:eastAsia="zh-CN"/>
        </w:rPr>
      </w:pPr>
      <w:r>
        <w:rPr>
          <w:lang w:eastAsia="zh-CN"/>
        </w:rPr>
        <w:t>-</w:t>
      </w:r>
      <w:r>
        <w:rPr>
          <w:lang w:eastAsia="zh-CN"/>
        </w:rPr>
        <w:tab/>
        <w:t>ProSe Policy/parameters for 5G ProSe</w:t>
      </w:r>
      <w:r w:rsidR="00432B78">
        <w:rPr>
          <w:lang w:eastAsia="zh-CN"/>
        </w:rPr>
        <w:t xml:space="preserve"> Layer-2 and/or</w:t>
      </w:r>
      <w:r>
        <w:rPr>
          <w:lang w:eastAsia="zh-CN"/>
        </w:rPr>
        <w:t xml:space="preserve"> Layer-3 </w:t>
      </w:r>
      <w:r w:rsidR="00E848D6">
        <w:rPr>
          <w:lang w:eastAsia="zh-CN"/>
        </w:rPr>
        <w:t xml:space="preserve">Multi-hop </w:t>
      </w:r>
      <w:r>
        <w:rPr>
          <w:lang w:eastAsia="zh-CN"/>
        </w:rPr>
        <w:t>Intermediate UE-to-Network Relay as specified in clause 5.1.4.1a.</w:t>
      </w:r>
    </w:p>
    <w:p w14:paraId="536EB3AD" w14:textId="26D7526A" w:rsidR="003673C3" w:rsidRDefault="003673C3" w:rsidP="003673C3">
      <w:pPr>
        <w:pStyle w:val="B2"/>
        <w:rPr>
          <w:lang w:eastAsia="zh-CN"/>
        </w:rPr>
      </w:pPr>
      <w:r>
        <w:rPr>
          <w:lang w:eastAsia="zh-CN"/>
        </w:rPr>
        <w:t>-</w:t>
      </w:r>
      <w:r>
        <w:rPr>
          <w:lang w:eastAsia="zh-CN"/>
        </w:rPr>
        <w:tab/>
        <w:t xml:space="preserve">ProSe Policy/parameters for 5G ProSe Layer-3 UE-to-UE Relay supporting 5G ProSe Layer-3 </w:t>
      </w:r>
      <w:r w:rsidR="00E848D6">
        <w:rPr>
          <w:lang w:eastAsia="zh-CN"/>
        </w:rPr>
        <w:t xml:space="preserve">Multi-hop </w:t>
      </w:r>
      <w:r>
        <w:rPr>
          <w:lang w:eastAsia="zh-CN"/>
        </w:rPr>
        <w:t>UE-to-UE Relay as specified in clause 5.1.5.1a.</w:t>
      </w:r>
    </w:p>
    <w:p w14:paraId="036202B9" w14:textId="2D81727E" w:rsidR="003673C3" w:rsidRDefault="003673C3" w:rsidP="003673C3">
      <w:pPr>
        <w:pStyle w:val="B2"/>
        <w:rPr>
          <w:lang w:eastAsia="zh-CN"/>
        </w:rPr>
      </w:pPr>
      <w:r>
        <w:rPr>
          <w:lang w:eastAsia="zh-CN"/>
        </w:rPr>
        <w:t>-</w:t>
      </w:r>
      <w:r>
        <w:rPr>
          <w:lang w:eastAsia="zh-CN"/>
        </w:rPr>
        <w:tab/>
        <w:t xml:space="preserve">ProSe Policy/parameters for 5G ProSe Layer-3 End UE supporting 5G ProSe Layer-3 </w:t>
      </w:r>
      <w:r w:rsidR="00E848D6">
        <w:rPr>
          <w:lang w:eastAsia="zh-CN"/>
        </w:rPr>
        <w:t xml:space="preserve">Multi-hop </w:t>
      </w:r>
      <w:r>
        <w:rPr>
          <w:lang w:eastAsia="zh-CN"/>
        </w:rPr>
        <w:t>UE-to-UE Relay as specified in clause 5.1.5.1a.</w:t>
      </w:r>
    </w:p>
    <w:p w14:paraId="78B2D4F7" w14:textId="6AD5A713"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CB43FC" w:rsidRPr="00CB5EC9">
        <w:t>TS</w:t>
      </w:r>
      <w:r w:rsidR="00CB43FC">
        <w:t> </w:t>
      </w:r>
      <w:r w:rsidR="00CB43FC" w:rsidRPr="00CB5EC9">
        <w:t>23.503</w:t>
      </w:r>
      <w:r w:rsidR="00CB43FC">
        <w:t> </w:t>
      </w:r>
      <w:r w:rsidR="00CB43FC"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385" w:name="_CR5_1_1a"/>
      <w:bookmarkStart w:id="386" w:name="_Toc19199064"/>
      <w:bookmarkStart w:id="387" w:name="_Toc27821854"/>
      <w:bookmarkStart w:id="388" w:name="_Toc36126208"/>
      <w:bookmarkStart w:id="389" w:name="_Toc45012532"/>
      <w:bookmarkStart w:id="390" w:name="_Toc51753958"/>
      <w:bookmarkStart w:id="391" w:name="_Toc51754092"/>
      <w:bookmarkStart w:id="392" w:name="_Toc51838919"/>
      <w:bookmarkStart w:id="393" w:name="_Toc66692645"/>
      <w:bookmarkStart w:id="394" w:name="_Toc66701824"/>
      <w:bookmarkStart w:id="395" w:name="_Toc69883482"/>
      <w:bookmarkStart w:id="396" w:name="_Toc73625492"/>
      <w:bookmarkStart w:id="397" w:name="_Toc201151678"/>
      <w:bookmarkEnd w:id="385"/>
      <w:r>
        <w:rPr>
          <w:rFonts w:eastAsia="SimSun"/>
          <w:lang w:eastAsia="zh-CN"/>
        </w:rPr>
        <w:t>5.1.1a</w:t>
      </w:r>
      <w:r>
        <w:rPr>
          <w:rFonts w:eastAsia="SimSun"/>
          <w:lang w:eastAsia="zh-CN"/>
        </w:rPr>
        <w:tab/>
        <w:t>General principles for applying policy/parameters</w:t>
      </w:r>
      <w:bookmarkEnd w:id="397"/>
    </w:p>
    <w:p w14:paraId="4174328B" w14:textId="2DD6064E"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w:t>
      </w:r>
      <w:r w:rsidR="003673C3">
        <w:rPr>
          <w:lang w:eastAsia="zh-CN"/>
        </w:rPr>
        <w:t>,</w:t>
      </w:r>
      <w:r>
        <w:rPr>
          <w:lang w:eastAsia="zh-CN"/>
        </w:rPr>
        <w:t xml:space="preserve"> 5G ProSe UE-to-UE Relay communication</w:t>
      </w:r>
      <w:r w:rsidR="003673C3">
        <w:rPr>
          <w:lang w:eastAsia="zh-CN"/>
        </w:rPr>
        <w:t xml:space="preserve">, 5G ProSe </w:t>
      </w:r>
      <w:r w:rsidR="00E848D6">
        <w:rPr>
          <w:lang w:eastAsia="zh-CN"/>
        </w:rPr>
        <w:t xml:space="preserve">Multi-hop </w:t>
      </w:r>
      <w:r w:rsidR="003673C3">
        <w:rPr>
          <w:lang w:eastAsia="zh-CN"/>
        </w:rPr>
        <w:t xml:space="preserve">UE-to-Network Relay discovery, 5G ProSe </w:t>
      </w:r>
      <w:r w:rsidR="00E848D6">
        <w:rPr>
          <w:lang w:eastAsia="zh-CN"/>
        </w:rPr>
        <w:t xml:space="preserve">Multi-hop </w:t>
      </w:r>
      <w:r w:rsidR="003673C3">
        <w:rPr>
          <w:lang w:eastAsia="zh-CN"/>
        </w:rPr>
        <w:t xml:space="preserve">UE-to-Network Relay communication, 5G ProSe Layer-3 </w:t>
      </w:r>
      <w:r w:rsidR="00E848D6">
        <w:rPr>
          <w:lang w:eastAsia="zh-CN"/>
        </w:rPr>
        <w:t xml:space="preserve">Multi-hop </w:t>
      </w:r>
      <w:r w:rsidR="003673C3">
        <w:rPr>
          <w:lang w:eastAsia="zh-CN"/>
        </w:rPr>
        <w:t xml:space="preserve">UE-to-UE Relay discovery and 5G ProSe Layer-3 </w:t>
      </w:r>
      <w:r w:rsidR="00E848D6">
        <w:rPr>
          <w:lang w:eastAsia="zh-CN"/>
        </w:rPr>
        <w:t xml:space="preserve">Multi-hop </w:t>
      </w:r>
      <w:r w:rsidR="003673C3">
        <w:rPr>
          <w:lang w:eastAsia="zh-CN"/>
        </w:rPr>
        <w:t>UE-to-UE Relay communication</w:t>
      </w:r>
      <w:r>
        <w:rPr>
          <w:lang w:eastAsia="zh-CN"/>
        </w:rPr>
        <w:t>)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lastRenderedPageBreak/>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7B04879C"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CB43FC">
        <w:rPr>
          <w:rFonts w:eastAsia="SimSun"/>
        </w:rPr>
        <w:t>TS</w:t>
      </w:r>
      <w:r w:rsidR="00CB43FC">
        <w:rPr>
          <w:rFonts w:eastAsia="SimSun"/>
        </w:rPr>
        <w:t> </w:t>
      </w:r>
      <w:r w:rsidR="00CB43FC">
        <w:rPr>
          <w:rFonts w:eastAsia="SimSun"/>
        </w:rPr>
        <w:t>38.300</w:t>
      </w:r>
      <w:r w:rsidR="00CB43FC">
        <w:rPr>
          <w:rFonts w:eastAsia="SimSun"/>
        </w:rPr>
        <w:t> </w:t>
      </w:r>
      <w:r w:rsidR="00CB43FC">
        <w:rPr>
          <w:rFonts w:eastAsia="SimSun"/>
        </w:rPr>
        <w:t>[</w:t>
      </w:r>
      <w:r>
        <w:rPr>
          <w:rFonts w:eastAsia="SimSun"/>
        </w:rPr>
        <w:t xml:space="preserve">12] and </w:t>
      </w:r>
      <w:r w:rsidR="00CB43FC">
        <w:rPr>
          <w:rFonts w:eastAsia="SimSun"/>
        </w:rPr>
        <w:t>TS</w:t>
      </w:r>
      <w:r w:rsidR="00CB43FC">
        <w:rPr>
          <w:rFonts w:eastAsia="SimSun"/>
        </w:rPr>
        <w:t> </w:t>
      </w:r>
      <w:r w:rsidR="00CB43FC">
        <w:rPr>
          <w:rFonts w:eastAsia="SimSun"/>
        </w:rPr>
        <w:t>38.304</w:t>
      </w:r>
      <w:r w:rsidR="00CB43FC">
        <w:rPr>
          <w:rFonts w:eastAsia="SimSun"/>
        </w:rPr>
        <w:t> </w:t>
      </w:r>
      <w:r w:rsidR="00CB43FC">
        <w:rPr>
          <w:rFonts w:eastAsia="SimSun"/>
        </w:rPr>
        <w:t>[</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27EB3F73"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ProSe then the UE shall perform PLMN selection triggered by the service as defined in </w:t>
      </w:r>
      <w:r w:rsidR="00CB43FC">
        <w:rPr>
          <w:rFonts w:eastAsia="SimSun"/>
        </w:rPr>
        <w:t>TS</w:t>
      </w:r>
      <w:r w:rsidR="00CB43FC">
        <w:rPr>
          <w:rFonts w:eastAsia="SimSun"/>
        </w:rPr>
        <w:t> </w:t>
      </w:r>
      <w:r w:rsidR="00CB43FC">
        <w:rPr>
          <w:rFonts w:eastAsia="SimSun"/>
        </w:rPr>
        <w:t>23.122</w:t>
      </w:r>
      <w:r w:rsidR="00CB43FC">
        <w:rPr>
          <w:rFonts w:eastAsia="SimSun"/>
        </w:rPr>
        <w:t> </w:t>
      </w:r>
      <w:r w:rsidR="00CB43FC">
        <w:rPr>
          <w:rFonts w:eastAsia="SimSun"/>
        </w:rPr>
        <w:t>[</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1DEE47F0"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CB43FC">
        <w:rPr>
          <w:rFonts w:eastAsia="SimSun"/>
        </w:rPr>
        <w:t>TS</w:t>
      </w:r>
      <w:r w:rsidR="00CB43FC">
        <w:rPr>
          <w:rFonts w:eastAsia="SimSun"/>
        </w:rPr>
        <w:t> </w:t>
      </w:r>
      <w:r w:rsidR="00CB43FC">
        <w:rPr>
          <w:rFonts w:eastAsia="SimSun"/>
        </w:rPr>
        <w:t>36.331</w:t>
      </w:r>
      <w:r w:rsidR="00CB43FC">
        <w:rPr>
          <w:rFonts w:eastAsia="SimSun"/>
        </w:rPr>
        <w:t> </w:t>
      </w:r>
      <w:r w:rsidR="00CB43FC">
        <w:rPr>
          <w:rFonts w:eastAsia="SimSun"/>
        </w:rPr>
        <w:t>[</w:t>
      </w:r>
      <w:r>
        <w:rPr>
          <w:rFonts w:eastAsia="SimSun"/>
        </w:rPr>
        <w:t xml:space="preserve">15] or </w:t>
      </w:r>
      <w:r w:rsidR="00CB43FC">
        <w:rPr>
          <w:rFonts w:eastAsia="SimSun"/>
        </w:rPr>
        <w:t>TS</w:t>
      </w:r>
      <w:r w:rsidR="00CB43FC">
        <w:rPr>
          <w:rFonts w:eastAsia="SimSun"/>
        </w:rPr>
        <w:t> </w:t>
      </w:r>
      <w:r w:rsidR="00CB43FC">
        <w:rPr>
          <w:rFonts w:eastAsia="SimSun"/>
        </w:rPr>
        <w:t>38.331</w:t>
      </w:r>
      <w:r w:rsidR="00CB43FC">
        <w:rPr>
          <w:rFonts w:eastAsia="SimSun"/>
        </w:rPr>
        <w:t> </w:t>
      </w:r>
      <w:r w:rsidR="00CB43FC">
        <w:rPr>
          <w:rFonts w:eastAsia="SimSun"/>
        </w:rPr>
        <w:t>[</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652D02BB"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CB43FC">
        <w:rPr>
          <w:rFonts w:eastAsia="SimSun"/>
        </w:rPr>
        <w:t>TS</w:t>
      </w:r>
      <w:r w:rsidR="00CB43FC">
        <w:rPr>
          <w:rFonts w:eastAsia="SimSun"/>
        </w:rPr>
        <w:t> </w:t>
      </w:r>
      <w:r w:rsidR="00CB43FC">
        <w:rPr>
          <w:rFonts w:eastAsia="SimSun"/>
        </w:rPr>
        <w:t>38.331</w:t>
      </w:r>
      <w:r w:rsidR="00CB43FC">
        <w:rPr>
          <w:rFonts w:eastAsia="SimSun"/>
        </w:rPr>
        <w:t> </w:t>
      </w:r>
      <w:r w:rsidR="00CB43FC">
        <w:rPr>
          <w:rFonts w:eastAsia="SimSun"/>
        </w:rPr>
        <w:t>[</w:t>
      </w:r>
      <w:r>
        <w:rPr>
          <w:rFonts w:eastAsia="SimSun"/>
        </w:rPr>
        <w:t>16] indicates that the service (the service) is available. This is to cover the scenario when e.g. the radio resources used for the service are not owned by the serving network of the UE.</w:t>
      </w:r>
    </w:p>
    <w:p w14:paraId="53F8EEEE" w14:textId="03D0CF84"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CB43FC">
        <w:rPr>
          <w:rFonts w:eastAsia="SimSun"/>
        </w:rPr>
        <w:t>TS</w:t>
      </w:r>
      <w:r w:rsidR="00CB43FC">
        <w:rPr>
          <w:rFonts w:eastAsia="SimSun"/>
        </w:rPr>
        <w:t> </w:t>
      </w:r>
      <w:r w:rsidR="00CB43FC">
        <w:rPr>
          <w:rFonts w:eastAsia="SimSun"/>
        </w:rPr>
        <w:t>36.331</w:t>
      </w:r>
      <w:r w:rsidR="00CB43FC">
        <w:rPr>
          <w:rFonts w:eastAsia="SimSun"/>
        </w:rPr>
        <w:t> </w:t>
      </w:r>
      <w:r w:rsidR="00CB43FC">
        <w:rPr>
          <w:rFonts w:eastAsia="SimSun"/>
        </w:rPr>
        <w:t>[</w:t>
      </w:r>
      <w:r>
        <w:rPr>
          <w:rFonts w:eastAsia="SimSun"/>
        </w:rPr>
        <w:t xml:space="preserve">15] or </w:t>
      </w:r>
      <w:r w:rsidR="00CB43FC">
        <w:rPr>
          <w:rFonts w:eastAsia="SimSun"/>
        </w:rPr>
        <w:t>TS</w:t>
      </w:r>
      <w:r w:rsidR="00CB43FC">
        <w:rPr>
          <w:rFonts w:eastAsia="SimSun"/>
        </w:rPr>
        <w:t> </w:t>
      </w:r>
      <w:r w:rsidR="00CB43FC">
        <w:rPr>
          <w:rFonts w:eastAsia="SimSun"/>
        </w:rPr>
        <w:t>38.331</w:t>
      </w:r>
      <w:r w:rsidR="00CB43FC">
        <w:rPr>
          <w:rFonts w:eastAsia="SimSun"/>
        </w:rPr>
        <w:t> </w:t>
      </w:r>
      <w:r w:rsidR="00CB43FC">
        <w:rPr>
          <w:rFonts w:eastAsia="SimSun"/>
        </w:rPr>
        <w:t>[</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398" w:name="_CR5_1_2"/>
      <w:bookmarkStart w:id="399" w:name="_Toc201151679"/>
      <w:bookmarkEnd w:id="398"/>
      <w:r w:rsidRPr="00CB5EC9">
        <w:rPr>
          <w:rFonts w:eastAsia="SimSun"/>
          <w:lang w:eastAsia="zh-CN"/>
        </w:rPr>
        <w:lastRenderedPageBreak/>
        <w:t>5.1.2</w:t>
      </w:r>
      <w:r w:rsidRPr="00CB5EC9">
        <w:rPr>
          <w:rFonts w:eastAsia="SimSun"/>
          <w:lang w:eastAsia="zh-CN"/>
        </w:rPr>
        <w:tab/>
      </w:r>
      <w:bookmarkEnd w:id="386"/>
      <w:bookmarkEnd w:id="387"/>
      <w:bookmarkEnd w:id="388"/>
      <w:bookmarkEnd w:id="389"/>
      <w:bookmarkEnd w:id="390"/>
      <w:bookmarkEnd w:id="391"/>
      <w:bookmarkEnd w:id="392"/>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93"/>
      <w:bookmarkEnd w:id="394"/>
      <w:bookmarkEnd w:id="395"/>
      <w:bookmarkEnd w:id="396"/>
      <w:bookmarkEnd w:id="399"/>
    </w:p>
    <w:p w14:paraId="1789ECE0" w14:textId="2380C840" w:rsidR="008C47BE" w:rsidRPr="00CB5EC9" w:rsidRDefault="008C47BE" w:rsidP="008C47BE">
      <w:pPr>
        <w:pStyle w:val="Heading4"/>
        <w:rPr>
          <w:lang w:eastAsia="zh-CN"/>
        </w:rPr>
      </w:pPr>
      <w:bookmarkStart w:id="400" w:name="_CR5_1_2_1"/>
      <w:bookmarkStart w:id="401" w:name="_Toc19199065"/>
      <w:bookmarkStart w:id="402" w:name="_Toc27821855"/>
      <w:bookmarkStart w:id="403" w:name="_Toc36126209"/>
      <w:bookmarkStart w:id="404" w:name="_Toc45012533"/>
      <w:bookmarkStart w:id="405" w:name="_Toc51753959"/>
      <w:bookmarkStart w:id="406" w:name="_Toc51754093"/>
      <w:bookmarkStart w:id="407" w:name="_Toc51838920"/>
      <w:bookmarkStart w:id="408" w:name="_Toc66692646"/>
      <w:bookmarkStart w:id="409" w:name="_Toc66701825"/>
      <w:bookmarkStart w:id="410" w:name="_Toc69883483"/>
      <w:bookmarkStart w:id="411" w:name="_Toc73625493"/>
      <w:bookmarkStart w:id="412" w:name="_Toc201151680"/>
      <w:bookmarkEnd w:id="400"/>
      <w:r w:rsidRPr="00CB5EC9">
        <w:rPr>
          <w:lang w:eastAsia="zh-CN"/>
        </w:rPr>
        <w:t>5.1.2.1</w:t>
      </w:r>
      <w:r w:rsidRPr="00CB5EC9">
        <w:rPr>
          <w:lang w:eastAsia="zh-CN"/>
        </w:rPr>
        <w:tab/>
        <w:t>Policy/Parameter provi</w:t>
      </w:r>
      <w:r w:rsidRPr="00CB5EC9">
        <w:t>sioning</w:t>
      </w:r>
      <w:bookmarkEnd w:id="401"/>
      <w:bookmarkEnd w:id="402"/>
      <w:bookmarkEnd w:id="403"/>
      <w:bookmarkEnd w:id="404"/>
      <w:bookmarkEnd w:id="405"/>
      <w:bookmarkEnd w:id="406"/>
      <w:bookmarkEnd w:id="407"/>
      <w:r w:rsidRPr="00CB5EC9">
        <w:t xml:space="preserve"> for </w:t>
      </w:r>
      <w:r w:rsidR="00DA7644" w:rsidRPr="00CB5EC9">
        <w:t xml:space="preserve">5G </w:t>
      </w:r>
      <w:r w:rsidRPr="00CB5EC9">
        <w:t>ProSe Direct Discovery</w:t>
      </w:r>
      <w:bookmarkEnd w:id="408"/>
      <w:bookmarkEnd w:id="409"/>
      <w:bookmarkEnd w:id="410"/>
      <w:bookmarkEnd w:id="411"/>
      <w:bookmarkEnd w:id="412"/>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4C9FDE5A"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CB43FC">
        <w:t>TS</w:t>
      </w:r>
      <w:r w:rsidR="00CB43FC">
        <w:t> </w:t>
      </w:r>
      <w:r w:rsidR="00CB43FC">
        <w:t>23.303</w:t>
      </w:r>
      <w:r w:rsidR="00CB43FC">
        <w:t> </w:t>
      </w:r>
      <w:r w:rsidR="00CB43FC">
        <w:t>[</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2ECFC2A9"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8630DF">
        <w:t>,</w:t>
      </w:r>
      <w:r w:rsidR="005D7532">
        <w:t xml:space="preserve"> for Destination Layer-2 ID(s) for 5G ProSe UE-to-Network Relay Discovery defined in clause 5.1.4.1</w:t>
      </w:r>
      <w:r w:rsidR="008630DF">
        <w:t xml:space="preserve"> and for Destination Layer-2 ID(s) for 5G ProSe UE-to-UE Relay Discovery defined in clause 5.1.5.1</w:t>
      </w:r>
      <w:r w:rsidR="005D7532">
        <w:t>, are different from each other</w:t>
      </w:r>
      <w:r w:rsidRPr="00CB5EC9">
        <w:t>.</w:t>
      </w:r>
    </w:p>
    <w:p w14:paraId="4F933CD1" w14:textId="702DB2CA" w:rsidR="00502E63" w:rsidRDefault="00502E63" w:rsidP="00502E63">
      <w:pPr>
        <w:pStyle w:val="NO"/>
      </w:pPr>
      <w:r>
        <w:lastRenderedPageBreak/>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23FD4845" w:rsidR="00EF0308" w:rsidRDefault="00EF0308" w:rsidP="004909A6">
      <w:pPr>
        <w:pStyle w:val="NO"/>
      </w:pPr>
      <w:r>
        <w:t>NOTE </w:t>
      </w:r>
      <w:r w:rsidR="00502E63">
        <w:t>6</w:t>
      </w:r>
      <w:r>
        <w:t>:</w:t>
      </w:r>
      <w:r>
        <w:tab/>
        <w:t xml:space="preserve">The Security parameters for 5G ProSe Direct Discovery can be provisioned by 5G DDNMF as defined in </w:t>
      </w:r>
      <w:r w:rsidR="00CB43FC">
        <w:t>TS</w:t>
      </w:r>
      <w:r w:rsidR="00CB43FC">
        <w:t> </w:t>
      </w:r>
      <w:r w:rsidR="00CB43FC">
        <w:t>33.503</w:t>
      </w:r>
      <w:r w:rsidR="00CB43FC">
        <w:t> </w:t>
      </w:r>
      <w:r w:rsidR="00CB43FC">
        <w:t>[</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2A09F1B5" w:rsidR="00DB4E7B" w:rsidRDefault="00DB4E7B" w:rsidP="004909A6">
      <w:pPr>
        <w:pStyle w:val="B2"/>
      </w:pPr>
      <w:r>
        <w:t>-</w:t>
      </w:r>
      <w:r>
        <w:tab/>
        <w:t xml:space="preserve">Default PC5 DRX configuration (see </w:t>
      </w:r>
      <w:r w:rsidR="00CB43FC">
        <w:t>TS</w:t>
      </w:r>
      <w:r w:rsidR="00CB43FC">
        <w:t> </w:t>
      </w:r>
      <w:r w:rsidR="00CB43FC">
        <w:t>38.331</w:t>
      </w:r>
      <w:r w:rsidR="00CB43FC">
        <w:t> </w:t>
      </w:r>
      <w:r w:rsidR="00CB43FC">
        <w:t>[</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413" w:name="_CR5_1_2_2"/>
      <w:bookmarkStart w:id="414" w:name="_Toc66692647"/>
      <w:bookmarkStart w:id="415" w:name="_Toc66701826"/>
      <w:bookmarkStart w:id="416" w:name="_Toc69883484"/>
      <w:bookmarkStart w:id="417" w:name="_Toc73625494"/>
      <w:bookmarkStart w:id="418" w:name="_Toc201151681"/>
      <w:bookmarkEnd w:id="413"/>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414"/>
      <w:bookmarkEnd w:id="415"/>
      <w:bookmarkEnd w:id="416"/>
      <w:bookmarkEnd w:id="417"/>
      <w:bookmarkEnd w:id="418"/>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419" w:name="_CR5_1_3"/>
      <w:bookmarkStart w:id="420" w:name="_Toc66692648"/>
      <w:bookmarkStart w:id="421" w:name="_Toc66701827"/>
      <w:bookmarkStart w:id="422" w:name="_Toc69883485"/>
      <w:bookmarkStart w:id="423" w:name="_Toc73625495"/>
      <w:bookmarkStart w:id="424" w:name="_Toc201151682"/>
      <w:bookmarkEnd w:id="419"/>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20"/>
      <w:bookmarkEnd w:id="421"/>
      <w:bookmarkEnd w:id="422"/>
      <w:bookmarkEnd w:id="423"/>
      <w:bookmarkEnd w:id="424"/>
    </w:p>
    <w:p w14:paraId="67A96619" w14:textId="0F5D7E40" w:rsidR="008C47BE" w:rsidRPr="00CB5EC9" w:rsidRDefault="008C47BE" w:rsidP="008C47BE">
      <w:pPr>
        <w:pStyle w:val="Heading4"/>
        <w:rPr>
          <w:lang w:eastAsia="zh-CN"/>
        </w:rPr>
      </w:pPr>
      <w:bookmarkStart w:id="425" w:name="_CR5_1_3_1"/>
      <w:bookmarkStart w:id="426" w:name="_Toc66692649"/>
      <w:bookmarkStart w:id="427" w:name="_Toc66701828"/>
      <w:bookmarkStart w:id="428" w:name="_Toc69883486"/>
      <w:bookmarkStart w:id="429" w:name="_Toc73625496"/>
      <w:bookmarkStart w:id="430" w:name="_Toc201151683"/>
      <w:bookmarkEnd w:id="425"/>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26"/>
      <w:bookmarkEnd w:id="427"/>
      <w:bookmarkEnd w:id="428"/>
      <w:bookmarkEnd w:id="429"/>
      <w:bookmarkEnd w:id="430"/>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lastRenderedPageBreak/>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lastRenderedPageBreak/>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2B5C4478"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CB43FC">
        <w:rPr>
          <w:lang w:eastAsia="ko-KR"/>
        </w:rPr>
        <w:t>TS</w:t>
      </w:r>
      <w:r w:rsidR="00CB43FC">
        <w:rPr>
          <w:lang w:eastAsia="ko-KR"/>
        </w:rPr>
        <w:t> </w:t>
      </w:r>
      <w:r w:rsidR="00CB43FC">
        <w:rPr>
          <w:lang w:eastAsia="ko-KR"/>
        </w:rPr>
        <w:t>33.503</w:t>
      </w:r>
      <w:r w:rsidR="00CB43FC">
        <w:rPr>
          <w:lang w:eastAsia="ko-KR"/>
        </w:rPr>
        <w:t> </w:t>
      </w:r>
      <w:r w:rsidR="00CB43FC">
        <w:rPr>
          <w:lang w:eastAsia="ko-KR"/>
        </w:rPr>
        <w:t>[</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7C334E1A" w:rsidR="00DB4E7B" w:rsidRDefault="00DB4E7B" w:rsidP="008C47BE">
      <w:pPr>
        <w:pStyle w:val="B2"/>
      </w:pPr>
      <w:r>
        <w:t>-</w:t>
      </w:r>
      <w:r>
        <w:tab/>
        <w:t xml:space="preserve">The mapping of ProSe services (i.e. ProSe identifiers) to the corresponding NR Tx Profiles for broadcast and groupcast (see </w:t>
      </w:r>
      <w:r w:rsidR="00CB43FC">
        <w:t>TS</w:t>
      </w:r>
      <w:r w:rsidR="00CB43FC">
        <w:t> </w:t>
      </w:r>
      <w:r w:rsidR="00CB43FC">
        <w:t>38.300</w:t>
      </w:r>
      <w:r w:rsidR="00CB43FC">
        <w:t> </w:t>
      </w:r>
      <w:r w:rsidR="00CB43FC">
        <w:t>[</w:t>
      </w:r>
      <w:r>
        <w:t xml:space="preserve">12] and </w:t>
      </w:r>
      <w:r w:rsidR="00CB43FC">
        <w:t>TS</w:t>
      </w:r>
      <w:r w:rsidR="00CB43FC">
        <w:t> </w:t>
      </w:r>
      <w:r w:rsidR="00CB43FC">
        <w:t>38.331</w:t>
      </w:r>
      <w:r w:rsidR="00CB43FC">
        <w:t> </w:t>
      </w:r>
      <w:r w:rsidR="00CB43FC">
        <w:t>[</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0D63F980"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CB43FC" w:rsidRPr="00CB5EC9">
        <w:t>TS</w:t>
      </w:r>
      <w:r w:rsidR="00CB43FC">
        <w:t> </w:t>
      </w:r>
      <w:r w:rsidR="00CB43FC" w:rsidRPr="00CB5EC9">
        <w:t>38.331</w:t>
      </w:r>
      <w:r w:rsidR="00CB43FC">
        <w:t> </w:t>
      </w:r>
      <w:r w:rsidR="00CB43FC"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6F960F55" w:rsidR="008C47BE" w:rsidRPr="00CB5EC9" w:rsidRDefault="008C47BE" w:rsidP="008C47BE">
      <w:pPr>
        <w:pStyle w:val="B3"/>
      </w:pPr>
      <w:r w:rsidRPr="00CB5EC9">
        <w:t>-</w:t>
      </w:r>
      <w:r w:rsidRPr="00CB5EC9">
        <w:tab/>
        <w:t xml:space="preserve">The PC5 QoS profile contains PC5 QoS parameters described in clause 5.4.2 of </w:t>
      </w:r>
      <w:r w:rsidR="00CB43FC" w:rsidRPr="00CB5EC9">
        <w:t>TS</w:t>
      </w:r>
      <w:r w:rsidR="00CB43FC">
        <w:t> </w:t>
      </w:r>
      <w:r w:rsidR="00CB43FC" w:rsidRPr="00CB5EC9">
        <w:t>23.287</w:t>
      </w:r>
      <w:r w:rsidR="00CB43FC">
        <w:t> </w:t>
      </w:r>
      <w:r w:rsidR="00CB43FC"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CB43FC" w:rsidRPr="00CB5EC9">
        <w:t>TS</w:t>
      </w:r>
      <w:r w:rsidR="00CB43FC">
        <w:t> </w:t>
      </w:r>
      <w:r w:rsidR="00CB43FC" w:rsidRPr="00CB5EC9">
        <w:t>23.287</w:t>
      </w:r>
      <w:r w:rsidR="00CB43FC">
        <w:t> </w:t>
      </w:r>
      <w:r w:rsidR="00CB43FC"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278A643D"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CB43FC">
        <w:rPr>
          <w:lang w:eastAsia="ko-KR"/>
        </w:rPr>
        <w:t>TS</w:t>
      </w:r>
      <w:r w:rsidR="00CB43FC">
        <w:rPr>
          <w:lang w:eastAsia="ko-KR"/>
        </w:rPr>
        <w:t> </w:t>
      </w:r>
      <w:r w:rsidR="00CB43FC">
        <w:rPr>
          <w:lang w:eastAsia="ko-KR"/>
        </w:rPr>
        <w:t>38.331</w:t>
      </w:r>
      <w:r w:rsidR="00CB43FC">
        <w:rPr>
          <w:lang w:eastAsia="ko-KR"/>
        </w:rPr>
        <w:t> </w:t>
      </w:r>
      <w:r w:rsidR="00CB43FC">
        <w:rPr>
          <w:lang w:eastAsia="ko-KR"/>
        </w:rPr>
        <w:t>[</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31" w:name="_CR5_1_3_2"/>
      <w:bookmarkStart w:id="432" w:name="_Toc66692650"/>
      <w:bookmarkStart w:id="433" w:name="_Toc66701829"/>
      <w:bookmarkStart w:id="434" w:name="_Toc69883487"/>
      <w:bookmarkStart w:id="435" w:name="_Toc73625497"/>
      <w:bookmarkStart w:id="436" w:name="_Toc201151684"/>
      <w:bookmarkEnd w:id="431"/>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32"/>
      <w:bookmarkEnd w:id="433"/>
      <w:bookmarkEnd w:id="434"/>
      <w:bookmarkEnd w:id="435"/>
      <w:bookmarkEnd w:id="436"/>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437" w:name="_CR5_1_4"/>
      <w:bookmarkStart w:id="438" w:name="_Toc66692651"/>
      <w:bookmarkStart w:id="439" w:name="_Toc66701830"/>
      <w:bookmarkStart w:id="440" w:name="_Toc69883488"/>
      <w:bookmarkStart w:id="441" w:name="_Toc73625498"/>
      <w:bookmarkStart w:id="442" w:name="_Toc201151685"/>
      <w:bookmarkEnd w:id="437"/>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43" w:name="_Toc66692652"/>
      <w:bookmarkEnd w:id="438"/>
      <w:bookmarkEnd w:id="439"/>
      <w:bookmarkEnd w:id="440"/>
      <w:bookmarkEnd w:id="441"/>
      <w:bookmarkEnd w:id="442"/>
    </w:p>
    <w:p w14:paraId="2229A4CC" w14:textId="5DCB0293" w:rsidR="008C47BE" w:rsidRPr="00CB5EC9" w:rsidRDefault="008C47BE" w:rsidP="008C47BE">
      <w:pPr>
        <w:pStyle w:val="Heading4"/>
        <w:rPr>
          <w:lang w:eastAsia="zh-CN"/>
        </w:rPr>
      </w:pPr>
      <w:bookmarkStart w:id="444" w:name="_CR5_1_4_1"/>
      <w:bookmarkStart w:id="445" w:name="_Toc66701831"/>
      <w:bookmarkStart w:id="446" w:name="_Toc69883489"/>
      <w:bookmarkStart w:id="447" w:name="_Toc73625499"/>
      <w:bookmarkStart w:id="448" w:name="_Toc201151686"/>
      <w:bookmarkEnd w:id="444"/>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43"/>
      <w:bookmarkEnd w:id="445"/>
      <w:bookmarkEnd w:id="446"/>
      <w:bookmarkEnd w:id="447"/>
      <w:bookmarkEnd w:id="448"/>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lastRenderedPageBreak/>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4C66FC9F"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CB43FC">
        <w:t>TS</w:t>
      </w:r>
      <w:r w:rsidR="00CB43FC">
        <w:t> </w:t>
      </w:r>
      <w:r w:rsidR="00CB43FC">
        <w:t>33.503</w:t>
      </w:r>
      <w:r w:rsidR="00CB43FC">
        <w:t> </w:t>
      </w:r>
      <w:r w:rsidR="00CB43FC">
        <w:t>[</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lastRenderedPageBreak/>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17FA187D" w:rsidR="00EF20D5" w:rsidRDefault="00EF20D5" w:rsidP="00326948">
      <w:pPr>
        <w:pStyle w:val="B3"/>
      </w:pPr>
      <w:r>
        <w:t>-</w:t>
      </w:r>
      <w:r>
        <w:tab/>
        <w:t xml:space="preserve">For 5G ProSe Layer-3 UE-to-Network Relay, optionally the ProSe application Traffic Descriptor(s) (as defined in </w:t>
      </w:r>
      <w:r w:rsidR="00CB43FC">
        <w:t>TS</w:t>
      </w:r>
      <w:r w:rsidR="00CB43FC">
        <w:t> </w:t>
      </w:r>
      <w:r w:rsidR="00CB43FC">
        <w:t>23.503</w:t>
      </w:r>
      <w:r w:rsidR="00CB43FC">
        <w:t> </w:t>
      </w:r>
      <w:r w:rsidR="00CB43FC">
        <w:t>[</w:t>
      </w:r>
      <w:r>
        <w:t>9]) to be used for the relayed traffic for each ProSe Relay Service Code;</w:t>
      </w:r>
    </w:p>
    <w:p w14:paraId="0A9A76CF" w14:textId="6EC80144"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CB43FC">
        <w:t>TS</w:t>
      </w:r>
      <w:r w:rsidR="00CB43FC">
        <w:t> </w:t>
      </w:r>
      <w:r w:rsidR="00CB43FC">
        <w:t>33.503</w:t>
      </w:r>
      <w:r w:rsidR="00CB43FC">
        <w:t> </w:t>
      </w:r>
      <w:r w:rsidR="00CB43FC">
        <w:t>[</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lastRenderedPageBreak/>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177AE532" w:rsidR="00DB4E7B" w:rsidRDefault="00DB4E7B" w:rsidP="004909A6">
      <w:pPr>
        <w:pStyle w:val="B2"/>
      </w:pPr>
      <w:r>
        <w:t>-</w:t>
      </w:r>
      <w:r>
        <w:tab/>
        <w:t xml:space="preserve">Default PC5 DRX configuration (see </w:t>
      </w:r>
      <w:r w:rsidR="00CB43FC">
        <w:t>TS</w:t>
      </w:r>
      <w:r w:rsidR="00CB43FC">
        <w:t> </w:t>
      </w:r>
      <w:r w:rsidR="00CB43FC">
        <w:t>38.331</w:t>
      </w:r>
      <w:r w:rsidR="00CB43FC">
        <w:t> </w:t>
      </w:r>
      <w:r w:rsidR="00CB43FC">
        <w:t>[</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49" w:name="_Toc66692653"/>
      <w:bookmarkStart w:id="450" w:name="_Toc66701832"/>
      <w:bookmarkStart w:id="451" w:name="_Toc69883490"/>
      <w:bookmarkStart w:id="452"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1F9564A1" w14:textId="702F4BA1" w:rsidR="003673C3" w:rsidRPr="00D54959" w:rsidRDefault="003673C3" w:rsidP="003673C3">
      <w:pPr>
        <w:pStyle w:val="Heading4"/>
      </w:pPr>
      <w:bookmarkStart w:id="453" w:name="_CR5_1_4_1a"/>
      <w:bookmarkStart w:id="454" w:name="_Toc201151687"/>
      <w:bookmarkEnd w:id="453"/>
      <w:r w:rsidRPr="00D54959">
        <w:t>5.1.4.1</w:t>
      </w:r>
      <w:r w:rsidRPr="00D54959">
        <w:rPr>
          <w:rFonts w:eastAsia="SimSun" w:hint="eastAsia"/>
        </w:rPr>
        <w:t>a</w:t>
      </w:r>
      <w:r w:rsidRPr="00D54959">
        <w:tab/>
        <w:t xml:space="preserve">Policy/Parameter provisioning for 5G ProSe </w:t>
      </w:r>
      <w:r w:rsidR="00E848D6">
        <w:t xml:space="preserve">Multi-hop </w:t>
      </w:r>
      <w:r w:rsidRPr="00D54959">
        <w:t>UE-to-Network Relay</w:t>
      </w:r>
      <w:bookmarkEnd w:id="454"/>
    </w:p>
    <w:p w14:paraId="414239CC" w14:textId="0C8A1C50" w:rsidR="003673C3" w:rsidRPr="00D54959" w:rsidRDefault="003673C3" w:rsidP="003673C3">
      <w:r w:rsidRPr="00D54959">
        <w:t>The following information is provisioned in the UE in support of the UE assuming the role of a</w:t>
      </w:r>
      <w:r w:rsidRPr="00D54959">
        <w:rPr>
          <w:rFonts w:eastAsia="SimSun" w:hint="eastAsia"/>
        </w:rPr>
        <w:t xml:space="preserve"> 5G ProSe </w:t>
      </w:r>
      <w:r w:rsidR="00E848D6">
        <w:rPr>
          <w:rFonts w:eastAsia="SimSun" w:hint="eastAsia"/>
        </w:rPr>
        <w:t xml:space="preserve">Multi-hop </w:t>
      </w:r>
      <w:r w:rsidRPr="00D54959">
        <w:rPr>
          <w:rFonts w:eastAsia="SimSun" w:hint="eastAsia"/>
        </w:rPr>
        <w:t>UE-to-Network Relay</w:t>
      </w:r>
      <w:r w:rsidRPr="00D54959">
        <w:t>:</w:t>
      </w:r>
    </w:p>
    <w:p w14:paraId="24B021A0" w14:textId="39090942" w:rsidR="003673C3" w:rsidRPr="00D54959" w:rsidRDefault="003673C3" w:rsidP="003673C3">
      <w:pPr>
        <w:pStyle w:val="B1"/>
      </w:pPr>
      <w:r w:rsidRPr="00D54959">
        <w:t>1)</w:t>
      </w:r>
      <w:r w:rsidRPr="00D54959">
        <w:tab/>
        <w:t>Authorisation policy for acting as a</w:t>
      </w:r>
      <w:r w:rsidRPr="00D54959">
        <w:rPr>
          <w:rFonts w:eastAsia="SimSun" w:hint="eastAsia"/>
        </w:rPr>
        <w:t xml:space="preserve"> 5G ProSe Layer-3</w:t>
      </w:r>
      <w:r w:rsidR="00432B78">
        <w:rPr>
          <w:rFonts w:eastAsia="SimSun"/>
        </w:rPr>
        <w:t xml:space="preserve"> and/or Layer-2</w:t>
      </w:r>
      <w:r w:rsidRPr="00D54959">
        <w:rPr>
          <w:rFonts w:eastAsia="SimSun" w:hint="eastAsia"/>
        </w:rPr>
        <w:t xml:space="preserve"> </w:t>
      </w:r>
      <w:r w:rsidR="00E848D6">
        <w:rPr>
          <w:rFonts w:eastAsia="SimSun" w:hint="eastAsia"/>
        </w:rPr>
        <w:t xml:space="preserve">Multi-hop </w:t>
      </w:r>
      <w:r w:rsidRPr="00D54959">
        <w:rPr>
          <w:rFonts w:eastAsia="SimSun" w:hint="eastAsia"/>
        </w:rPr>
        <w:t>UE-to-Network Relay</w:t>
      </w:r>
      <w:r w:rsidRPr="00D54959">
        <w:t xml:space="preserve"> when "served by NG-RAN":</w:t>
      </w:r>
    </w:p>
    <w:p w14:paraId="1406BACA" w14:textId="7C7F0600" w:rsidR="003673C3" w:rsidRPr="00D54959" w:rsidRDefault="003673C3" w:rsidP="003673C3">
      <w:pPr>
        <w:pStyle w:val="B2"/>
      </w:pPr>
      <w:r w:rsidRPr="00D54959">
        <w:t>-</w:t>
      </w:r>
      <w:r w:rsidRPr="00D54959">
        <w:tab/>
        <w:t>PLMNs in which the UE is authorized to relay traffic for 5G ProSe</w:t>
      </w:r>
      <w:r w:rsidR="00432B78">
        <w:t xml:space="preserve"> Multi-hop</w:t>
      </w:r>
      <w:r w:rsidRPr="00D54959">
        <w:t xml:space="preserve"> Layer-3</w:t>
      </w:r>
      <w:r w:rsidR="00432B78">
        <w:t xml:space="preserve"> and/or Layer-2</w:t>
      </w:r>
      <w:r w:rsidRPr="00D54959">
        <w:t xml:space="preserve"> Remote UEs</w:t>
      </w:r>
      <w:r w:rsidRPr="00D54959">
        <w:rPr>
          <w:rFonts w:eastAsia="SimSun" w:hint="eastAsia"/>
        </w:rPr>
        <w:t xml:space="preserve"> supporting 5G ProSe </w:t>
      </w:r>
      <w:r w:rsidR="00E848D6">
        <w:rPr>
          <w:rFonts w:eastAsia="SimSun" w:hint="eastAsia"/>
        </w:rPr>
        <w:t xml:space="preserve">Multi-hop </w:t>
      </w:r>
      <w:r w:rsidRPr="00D54959">
        <w:rPr>
          <w:rFonts w:eastAsia="SimSun" w:hint="eastAsia"/>
        </w:rPr>
        <w:t>UE-to-Network Relay</w:t>
      </w:r>
      <w:r w:rsidRPr="00D54959">
        <w:t>.</w:t>
      </w:r>
    </w:p>
    <w:p w14:paraId="61388BAE" w14:textId="5B8963BB" w:rsidR="003673C3" w:rsidRPr="00D54959" w:rsidRDefault="003673C3" w:rsidP="003673C3">
      <w:pPr>
        <w:pStyle w:val="B2"/>
      </w:pPr>
      <w:r w:rsidRPr="00D54959">
        <w:tab/>
        <w:t>The authorisation for a UE to act as a</w:t>
      </w:r>
      <w:r w:rsidRPr="00D54959">
        <w:rPr>
          <w:rFonts w:eastAsia="SimSun" w:hint="eastAsia"/>
        </w:rPr>
        <w:t xml:space="preserve"> 5G ProSe </w:t>
      </w:r>
      <w:r w:rsidR="00E848D6">
        <w:rPr>
          <w:rFonts w:eastAsia="SimSun" w:hint="eastAsia"/>
        </w:rPr>
        <w:t xml:space="preserve">Multi-hop </w:t>
      </w:r>
      <w:r w:rsidRPr="00D54959">
        <w:rPr>
          <w:rFonts w:eastAsia="SimSun" w:hint="eastAsia"/>
        </w:rPr>
        <w:t>UE-to-Network Relay</w:t>
      </w:r>
      <w:r w:rsidRPr="00D54959">
        <w:t xml:space="preserve"> also authorizes the use of 5G ProSe</w:t>
      </w:r>
      <w:r w:rsidRPr="00D54959">
        <w:rPr>
          <w:rFonts w:eastAsia="SimSun" w:hint="eastAsia"/>
        </w:rPr>
        <w:t xml:space="preserve"> </w:t>
      </w:r>
      <w:r w:rsidR="00E848D6">
        <w:t xml:space="preserve">Multi-hop </w:t>
      </w:r>
      <w:r w:rsidRPr="00D54959">
        <w:t>UE-to-Network Relay Discovery with Model A and Model B.</w:t>
      </w:r>
    </w:p>
    <w:p w14:paraId="51538A2C" w14:textId="77777777" w:rsidR="003673C3" w:rsidRPr="00D54959" w:rsidRDefault="003673C3" w:rsidP="003673C3">
      <w:pPr>
        <w:pStyle w:val="NO"/>
      </w:pPr>
      <w:r w:rsidRPr="00D54959">
        <w:t>NOTE 1:</w:t>
      </w:r>
      <w:r w:rsidRPr="00D54959">
        <w:tab/>
        <w:t>It is up to UE and application implementation to select a discovery model or whether to perform both models simultaneously.</w:t>
      </w:r>
    </w:p>
    <w:p w14:paraId="0CE88C69" w14:textId="574694C7" w:rsidR="003673C3" w:rsidRPr="00D54959" w:rsidRDefault="003673C3" w:rsidP="003673C3">
      <w:pPr>
        <w:pStyle w:val="B1"/>
      </w:pPr>
      <w:r w:rsidRPr="00D54959">
        <w:t>2)</w:t>
      </w:r>
      <w:r w:rsidRPr="00D54959">
        <w:tab/>
        <w:t>ProSe Relay Discovery policy/parameters for</w:t>
      </w:r>
      <w:r w:rsidRPr="00D54959">
        <w:rPr>
          <w:rFonts w:eastAsia="SimSun" w:hint="eastAsia"/>
        </w:rPr>
        <w:t xml:space="preserve"> 5G ProSe </w:t>
      </w:r>
      <w:r w:rsidR="00E848D6">
        <w:rPr>
          <w:rFonts w:eastAsia="SimSun" w:hint="eastAsia"/>
        </w:rPr>
        <w:t xml:space="preserve">Multi-hop </w:t>
      </w:r>
      <w:r w:rsidRPr="00D54959">
        <w:rPr>
          <w:rFonts w:eastAsia="SimSun" w:hint="eastAsia"/>
        </w:rPr>
        <w:t>UE-to-Network Relay</w:t>
      </w:r>
      <w:r w:rsidRPr="00D54959">
        <w:t>:</w:t>
      </w:r>
    </w:p>
    <w:p w14:paraId="505F4420" w14:textId="577EE963" w:rsidR="003673C3" w:rsidRPr="00D54959" w:rsidRDefault="003673C3" w:rsidP="003673C3">
      <w:pPr>
        <w:pStyle w:val="B2"/>
      </w:pPr>
      <w:r w:rsidRPr="00D54959">
        <w:t>-</w:t>
      </w:r>
      <w:r w:rsidRPr="00D54959">
        <w:tab/>
        <w:t>Includes the parameters that enable the UE to perform 5G ProSe</w:t>
      </w:r>
      <w:r w:rsidRPr="00D54959">
        <w:rPr>
          <w:rFonts w:eastAsia="SimSun" w:hint="eastAsia"/>
        </w:rPr>
        <w:t xml:space="preserve"> </w:t>
      </w:r>
      <w:r w:rsidR="00E848D6">
        <w:t xml:space="preserve">Multi-hop </w:t>
      </w:r>
      <w:r w:rsidRPr="00D54959">
        <w:t xml:space="preserve">UE-to-Network Relay Discovery when </w:t>
      </w:r>
      <w:r w:rsidRPr="00D54959">
        <w:rPr>
          <w:rFonts w:eastAsia="SimSun"/>
        </w:rPr>
        <w:t>provided by PCF or provisioned in the ME or configured in the UICC</w:t>
      </w:r>
      <w:r w:rsidRPr="00D54959">
        <w:t>:</w:t>
      </w:r>
    </w:p>
    <w:p w14:paraId="71C5715D" w14:textId="303B30F7" w:rsidR="003673C3" w:rsidRPr="00D54959" w:rsidRDefault="003673C3" w:rsidP="003673C3">
      <w:pPr>
        <w:pStyle w:val="B3"/>
        <w:rPr>
          <w:rFonts w:eastAsia="SimSun"/>
        </w:rPr>
      </w:pPr>
      <w:r w:rsidRPr="00D54959">
        <w:rPr>
          <w:rFonts w:eastAsia="DengXian"/>
        </w:rPr>
        <w:t>-</w:t>
      </w:r>
      <w:r w:rsidRPr="00D54959">
        <w:rPr>
          <w:rFonts w:eastAsia="DengXian"/>
        </w:rPr>
        <w:tab/>
        <w:t>5G ProSe</w:t>
      </w:r>
      <w:r w:rsidRPr="00D54959">
        <w:rPr>
          <w:rFonts w:eastAsia="DengXian" w:hint="eastAsia"/>
        </w:rPr>
        <w:t xml:space="preserve"> </w:t>
      </w:r>
      <w:r w:rsidR="00E848D6">
        <w:t xml:space="preserve">Multi-hop </w:t>
      </w:r>
      <w:r w:rsidRPr="00D54959">
        <w:rPr>
          <w:rFonts w:eastAsia="DengXian"/>
        </w:rPr>
        <w:t>UE-to-Network Relay Discovery parameters (User Info ID, Relay Service Code(s), UE-to-Network Relay Layer Indicator per RSC,</w:t>
      </w:r>
      <w:r w:rsidRPr="00D54959">
        <w:rPr>
          <w:rFonts w:eastAsia="DengXian" w:hint="eastAsia"/>
        </w:rPr>
        <w:t xml:space="preserve"> </w:t>
      </w:r>
      <w:r w:rsidR="00E848D6">
        <w:t xml:space="preserve">Multi-hop </w:t>
      </w:r>
      <w:r w:rsidRPr="00D54959">
        <w:rPr>
          <w:rFonts w:eastAsia="SimSun" w:hint="eastAsia"/>
        </w:rPr>
        <w:t xml:space="preserve">indicator per RSC, </w:t>
      </w:r>
      <w:r w:rsidRPr="00D54959">
        <w:t>maximum number of hops</w:t>
      </w:r>
      <w:r w:rsidRPr="00D54959">
        <w:rPr>
          <w:rFonts w:eastAsia="SimSun" w:hint="eastAsia"/>
        </w:rPr>
        <w:t xml:space="preserve"> per RSC</w:t>
      </w:r>
      <w:r w:rsidRPr="00D54959">
        <w:rPr>
          <w:rFonts w:eastAsia="DengXian"/>
        </w:rPr>
        <w:t>). The UE-to-Network Relay Layer Indicator indicates whether the associated RSC is offering 5G ProSe Layer-2 or Layer-3 UE-to-Network Relay service. RSC dedicated for emergency service may also be provisioned.</w:t>
      </w:r>
      <w:r w:rsidRPr="00D54959">
        <w:rPr>
          <w:rFonts w:eastAsia="DengXian" w:hint="eastAsia"/>
        </w:rPr>
        <w:t xml:space="preserve"> The </w:t>
      </w:r>
      <w:r w:rsidR="00E848D6">
        <w:t xml:space="preserve">Multi-hop </w:t>
      </w:r>
      <w:r w:rsidRPr="00D54959">
        <w:rPr>
          <w:rFonts w:eastAsia="SimSun" w:hint="eastAsia"/>
        </w:rPr>
        <w:t xml:space="preserve">indicator indicates whether the associated RSC can be supported for </w:t>
      </w:r>
      <w:r w:rsidRPr="00D54959">
        <w:t xml:space="preserve">5G ProSe </w:t>
      </w:r>
      <w:r w:rsidR="00E848D6">
        <w:t xml:space="preserve">Multi-hop </w:t>
      </w:r>
      <w:r w:rsidRPr="00D54959">
        <w:t>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075C4EC6" w14:textId="69D22FBF" w:rsidR="005A0234" w:rsidRPr="00D54959" w:rsidRDefault="005A0234" w:rsidP="005A0234">
      <w:pPr>
        <w:pStyle w:val="NO"/>
      </w:pPr>
      <w:r w:rsidRPr="00D54959">
        <w:t>NOTE 2:</w:t>
      </w:r>
      <w:r w:rsidRPr="00D54959">
        <w:tab/>
      </w:r>
      <w:r>
        <w:t xml:space="preserve">The RSC used for </w:t>
      </w:r>
      <w:r w:rsidR="00E848D6">
        <w:t xml:space="preserve">Multi-hop </w:t>
      </w:r>
      <w:r>
        <w:t>service is different from the RSC used for single-hop service.</w:t>
      </w:r>
    </w:p>
    <w:p w14:paraId="3E9AF2A6"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Default </w:t>
      </w:r>
      <w:r w:rsidRPr="00D54959">
        <w:t>Destination Layer-2 ID(s) for sending Relay Discovery Announcement and Relay Discovery Additional Information messages and receiving Relay Discovery Solicitation messages;</w:t>
      </w:r>
    </w:p>
    <w:p w14:paraId="595B9981" w14:textId="3F7E9F2F" w:rsidR="003673C3" w:rsidRPr="00D54959" w:rsidRDefault="003673C3" w:rsidP="003673C3">
      <w:pPr>
        <w:pStyle w:val="B3"/>
      </w:pPr>
      <w:r w:rsidRPr="00D54959">
        <w:t>-</w:t>
      </w:r>
      <w:r w:rsidRPr="00D54959">
        <w:tab/>
        <w:t>For 5G ProSe Layer-3 UE-to-Network Relay</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UE-to-Network Relay</w:t>
      </w:r>
      <w:r w:rsidRPr="00D54959">
        <w:t>, the PDU Session parameters (PDU Session type, DNN, SSC Mode, S-NSSAI, Access Type Preference) to be used for the relayed traffic for each ProSe Relay Service Code;</w:t>
      </w:r>
    </w:p>
    <w:p w14:paraId="2A1CC37B" w14:textId="77AD9E05" w:rsidR="003673C3" w:rsidRPr="00D54959" w:rsidRDefault="003673C3" w:rsidP="003673C3">
      <w:pPr>
        <w:pStyle w:val="NO"/>
      </w:pPr>
      <w:r w:rsidRPr="00D54959">
        <w:t>NOTE </w:t>
      </w:r>
      <w:r w:rsidR="005A0234">
        <w:t>3</w:t>
      </w:r>
      <w:r w:rsidRPr="00D54959">
        <w:t>:</w:t>
      </w:r>
      <w:r w:rsidRPr="00D54959">
        <w:tab/>
        <w:t>5G ProSe Relay Discovery policy/parameters can be provided from ProSe Application Server to the 5G ProSe UE-to-Network Relay</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UE-to-Network Relay</w:t>
      </w:r>
      <w:r w:rsidRPr="00D54959">
        <w:t>.</w:t>
      </w:r>
    </w:p>
    <w:p w14:paraId="2C840274" w14:textId="7F6C8C2E" w:rsidR="003673C3" w:rsidRPr="00D54959" w:rsidRDefault="003673C3" w:rsidP="003673C3">
      <w:pPr>
        <w:pStyle w:val="B1"/>
      </w:pPr>
      <w:r w:rsidRPr="00D54959">
        <w:rPr>
          <w:rFonts w:eastAsia="SimSun" w:hint="eastAsia"/>
        </w:rPr>
        <w:lastRenderedPageBreak/>
        <w:t>3</w:t>
      </w:r>
      <w:r w:rsidRPr="00D54959">
        <w:t>)</w:t>
      </w:r>
      <w:r w:rsidRPr="00D54959">
        <w:tab/>
        <w:t>For 5G ProSe Layer-3 UE-to-Network Relay</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UE-to-Network Relay</w:t>
      </w:r>
      <w:r w:rsidRPr="00D54959">
        <w:t xml:space="preserve"> to relay Ethernet or Unstructured traffic from 5G ProSe Layer-3 Remote UE</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UE-to-Network Relay</w:t>
      </w:r>
      <w:r w:rsidRPr="00D54959">
        <w:t xml:space="preserve"> by using IP type PDU Session:</w:t>
      </w:r>
    </w:p>
    <w:p w14:paraId="5F5EDB87" w14:textId="77777777" w:rsidR="003673C3" w:rsidRPr="00D54959" w:rsidRDefault="003673C3" w:rsidP="003673C3">
      <w:pPr>
        <w:pStyle w:val="B2"/>
      </w:pPr>
      <w:r w:rsidRPr="00D54959">
        <w:t>-</w:t>
      </w:r>
      <w:r w:rsidRPr="00D54959">
        <w:tab/>
        <w:t>Mapping of ProSe Service(s) to ProSe Application Server address information (consisting of IP address/FQDN and transport layer port number).</w:t>
      </w:r>
    </w:p>
    <w:p w14:paraId="79EEA386" w14:textId="77777777" w:rsidR="00095BB2" w:rsidRDefault="00095BB2" w:rsidP="003673C3">
      <w:pPr>
        <w:pStyle w:val="B1"/>
        <w:rPr>
          <w:rFonts w:eastAsia="SimSun"/>
        </w:rPr>
      </w:pPr>
      <w:r>
        <w:rPr>
          <w:rFonts w:eastAsia="SimSun"/>
        </w:rPr>
        <w:t>4)</w:t>
      </w:r>
      <w:r>
        <w:rPr>
          <w:rFonts w:eastAsia="SimSun"/>
        </w:rPr>
        <w:tab/>
        <w:t>Parameters to broadcast warning messages:</w:t>
      </w:r>
    </w:p>
    <w:p w14:paraId="67054D17" w14:textId="77777777" w:rsidR="00095BB2" w:rsidRDefault="00095BB2" w:rsidP="00CB43FC">
      <w:pPr>
        <w:pStyle w:val="B2"/>
        <w:rPr>
          <w:rFonts w:eastAsia="SimSun"/>
        </w:rPr>
      </w:pPr>
      <w:r>
        <w:rPr>
          <w:rFonts w:eastAsia="SimSun"/>
        </w:rPr>
        <w:t>-</w:t>
      </w:r>
      <w:r>
        <w:rPr>
          <w:rFonts w:eastAsia="SimSun"/>
        </w:rPr>
        <w:tab/>
        <w:t>Configured Destination Layer-2 ID(s);</w:t>
      </w:r>
    </w:p>
    <w:p w14:paraId="1EB159A7" w14:textId="77777777" w:rsidR="00095BB2" w:rsidRDefault="00095BB2" w:rsidP="00CB43FC">
      <w:pPr>
        <w:pStyle w:val="B2"/>
        <w:rPr>
          <w:rFonts w:eastAsia="SimSun"/>
        </w:rPr>
      </w:pPr>
      <w:r>
        <w:rPr>
          <w:rFonts w:eastAsia="SimSun"/>
        </w:rPr>
        <w:t>-</w:t>
      </w:r>
      <w:r>
        <w:rPr>
          <w:rFonts w:eastAsia="SimSun"/>
        </w:rPr>
        <w:tab/>
        <w:t>PC5 QoS parameters defined in clause 5.6.1;</w:t>
      </w:r>
    </w:p>
    <w:p w14:paraId="02DD9305" w14:textId="77777777" w:rsidR="00095BB2" w:rsidRDefault="00095BB2" w:rsidP="00CB43FC">
      <w:pPr>
        <w:pStyle w:val="B2"/>
        <w:rPr>
          <w:rFonts w:eastAsia="SimSun"/>
        </w:rPr>
      </w:pPr>
      <w:r>
        <w:rPr>
          <w:rFonts w:eastAsia="SimSun"/>
        </w:rPr>
        <w:t>-</w:t>
      </w:r>
      <w:r>
        <w:rPr>
          <w:rFonts w:eastAsia="SimSun"/>
        </w:rPr>
        <w:tab/>
        <w:t>the NR Tx Profile based on the configuration as specified in clause 5.1.3.1.</w:t>
      </w:r>
    </w:p>
    <w:p w14:paraId="400EEFEC" w14:textId="6CC6A995" w:rsidR="00095BB2" w:rsidRDefault="00095BB2" w:rsidP="00CB43FC">
      <w:pPr>
        <w:pStyle w:val="NO"/>
        <w:rPr>
          <w:rFonts w:eastAsia="SimSun"/>
        </w:rPr>
      </w:pPr>
      <w:r>
        <w:rPr>
          <w:rFonts w:eastAsia="SimSun"/>
        </w:rPr>
        <w:t>NOTE 4:</w:t>
      </w:r>
      <w:r>
        <w:rPr>
          <w:rFonts w:eastAsia="SimSun"/>
        </w:rPr>
        <w:tab/>
        <w:t>It is up to inter operator alignment and network configuration whether a common Destination Layer-2 ID or IDs are used for all UEs cross PLMNs in a particular region for Public Warning Notification Relaying.</w:t>
      </w:r>
    </w:p>
    <w:p w14:paraId="5518BD82" w14:textId="1BE41339" w:rsidR="003673C3" w:rsidRPr="00D54959" w:rsidRDefault="00095BB2" w:rsidP="003673C3">
      <w:pPr>
        <w:pStyle w:val="B1"/>
      </w:pPr>
      <w:r>
        <w:rPr>
          <w:rFonts w:eastAsia="SimSun"/>
        </w:rPr>
        <w:t>5</w:t>
      </w:r>
      <w:r w:rsidR="003673C3" w:rsidRPr="00D54959">
        <w:t>)</w:t>
      </w:r>
      <w:r w:rsidR="003673C3" w:rsidRPr="00D54959">
        <w:tab/>
        <w:t>Validity time indicating the expiration time of the Policy/Parameter for 5G ProSe</w:t>
      </w:r>
      <w:r w:rsidR="003673C3" w:rsidRPr="00D54959">
        <w:rPr>
          <w:rFonts w:eastAsia="SimSun" w:hint="eastAsia"/>
        </w:rPr>
        <w:t xml:space="preserve"> </w:t>
      </w:r>
      <w:r w:rsidR="00E848D6">
        <w:t xml:space="preserve">Multi-hop </w:t>
      </w:r>
      <w:r w:rsidR="003673C3" w:rsidRPr="00D54959">
        <w:t>UE-to-Network Relay discovery and communication.</w:t>
      </w:r>
    </w:p>
    <w:p w14:paraId="312AFA8C" w14:textId="4B4E08D5" w:rsidR="003673C3" w:rsidRPr="00D54959" w:rsidRDefault="003673C3" w:rsidP="003673C3">
      <w:r w:rsidRPr="00D54959">
        <w:t>The following information is provisioned in the UE in support of the UE assuming the role of a</w:t>
      </w:r>
      <w:r w:rsidRPr="00D54959">
        <w:rPr>
          <w:rFonts w:eastAsia="SimSun" w:hint="eastAsia"/>
        </w:rPr>
        <w:t xml:space="preserve"> 5G ProSe </w:t>
      </w:r>
      <w:r w:rsidR="00E848D6">
        <w:rPr>
          <w:rFonts w:eastAsia="SimSun" w:hint="eastAsia"/>
        </w:rPr>
        <w:t>Multi-hop</w:t>
      </w:r>
      <w:r w:rsidR="00432B78">
        <w:rPr>
          <w:rFonts w:eastAsia="SimSun"/>
        </w:rPr>
        <w:t xml:space="preserve"> Remote UE</w:t>
      </w:r>
      <w:r w:rsidRPr="00D54959">
        <w:t xml:space="preserve"> and thereby enabling the use of a</w:t>
      </w:r>
      <w:r w:rsidRPr="00D54959">
        <w:rPr>
          <w:rFonts w:eastAsia="SimSun" w:hint="eastAsia"/>
        </w:rPr>
        <w:t xml:space="preserve"> 5G ProSe </w:t>
      </w:r>
      <w:r w:rsidR="00E848D6">
        <w:rPr>
          <w:rFonts w:eastAsia="SimSun" w:hint="eastAsia"/>
        </w:rPr>
        <w:t xml:space="preserve">Multi-hop </w:t>
      </w:r>
      <w:r w:rsidRPr="00D54959">
        <w:rPr>
          <w:rFonts w:eastAsia="SimSun" w:hint="eastAsia"/>
        </w:rPr>
        <w:t>UE-to-Network Relay</w:t>
      </w:r>
      <w:r w:rsidRPr="00D54959">
        <w:t>:</w:t>
      </w:r>
    </w:p>
    <w:p w14:paraId="58DA89ED" w14:textId="787E5974" w:rsidR="003673C3" w:rsidRPr="00D54959" w:rsidRDefault="003673C3" w:rsidP="003673C3">
      <w:pPr>
        <w:pStyle w:val="B1"/>
      </w:pPr>
      <w:r w:rsidRPr="00D54959">
        <w:t>1)</w:t>
      </w:r>
      <w:r w:rsidRPr="00D54959">
        <w:tab/>
        <w:t>Authorisation policy for using a</w:t>
      </w:r>
      <w:r w:rsidRPr="00D54959">
        <w:rPr>
          <w:rFonts w:eastAsia="SimSun" w:hint="eastAsia"/>
        </w:rPr>
        <w:t xml:space="preserve"> 5G ProSe Layer-3</w:t>
      </w:r>
      <w:r w:rsidR="00432B78">
        <w:rPr>
          <w:rFonts w:eastAsia="SimSun"/>
        </w:rPr>
        <w:t xml:space="preserve"> and/or Layer-2</w:t>
      </w:r>
      <w:r w:rsidRPr="00D54959">
        <w:rPr>
          <w:rFonts w:eastAsia="SimSun" w:hint="eastAsia"/>
        </w:rPr>
        <w:t xml:space="preserve"> </w:t>
      </w:r>
      <w:r w:rsidR="00E848D6">
        <w:rPr>
          <w:rFonts w:eastAsia="SimSun" w:hint="eastAsia"/>
        </w:rPr>
        <w:t xml:space="preserve">Multi-hop </w:t>
      </w:r>
      <w:r w:rsidRPr="00D54959">
        <w:rPr>
          <w:rFonts w:eastAsia="SimSun" w:hint="eastAsia"/>
        </w:rPr>
        <w:t>UE-to-Network Relay</w:t>
      </w:r>
      <w:r w:rsidRPr="00D54959">
        <w:t>:</w:t>
      </w:r>
    </w:p>
    <w:p w14:paraId="52EA245C" w14:textId="40BE068B" w:rsidR="003673C3" w:rsidRPr="00D54959" w:rsidRDefault="003673C3" w:rsidP="003673C3">
      <w:pPr>
        <w:pStyle w:val="B2"/>
      </w:pPr>
      <w:r w:rsidRPr="00D54959">
        <w:t>-</w:t>
      </w:r>
      <w:r w:rsidRPr="00D54959">
        <w:tab/>
        <w:t>For 5G ProSe Layer-3 Remote UE</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UE-to-Network Relay</w:t>
      </w:r>
      <w:r w:rsidRPr="00D54959">
        <w:t>, indicates whether the UE is authorised to use a 5G ProSe Layer-3 UE-to-Network Relay</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UE-to-Network Relay</w:t>
      </w:r>
      <w:r w:rsidRPr="00D54959">
        <w:t>.</w:t>
      </w:r>
    </w:p>
    <w:p w14:paraId="3204D44A" w14:textId="1E4A4C4A" w:rsidR="00432B78" w:rsidRDefault="00432B78" w:rsidP="003673C3">
      <w:pPr>
        <w:pStyle w:val="B2"/>
      </w:pPr>
      <w:r>
        <w:t>-</w:t>
      </w:r>
      <w:r>
        <w:tab/>
        <w:t>For 5G ProSe Multi-hop Layer-2 Remote UE, indicates the PLMNs in which the UE is authorized to use a 5G ProSe Multi-hop Layer-2 UE-to-Network Relay.</w:t>
      </w:r>
    </w:p>
    <w:p w14:paraId="7B81C066" w14:textId="2F8A4C50" w:rsidR="003673C3" w:rsidRPr="00D54959" w:rsidRDefault="003673C3" w:rsidP="003673C3">
      <w:pPr>
        <w:pStyle w:val="B2"/>
      </w:pPr>
      <w:r w:rsidRPr="00D54959">
        <w:tab/>
        <w:t>The authorisation for a UE to act as a</w:t>
      </w:r>
      <w:r w:rsidRPr="00D54959">
        <w:rPr>
          <w:rFonts w:eastAsia="SimSun" w:hint="eastAsia"/>
        </w:rPr>
        <w:t xml:space="preserve"> 5G ProSe </w:t>
      </w:r>
      <w:r w:rsidR="00E848D6">
        <w:rPr>
          <w:rFonts w:eastAsia="SimSun" w:hint="eastAsia"/>
        </w:rPr>
        <w:t xml:space="preserve">Multi-hop </w:t>
      </w:r>
      <w:r w:rsidRPr="00D54959">
        <w:rPr>
          <w:rFonts w:eastAsia="SimSun" w:hint="eastAsia"/>
        </w:rPr>
        <w:t>UE-to-Network Relay</w:t>
      </w:r>
      <w:r w:rsidRPr="00D54959">
        <w:t xml:space="preserve"> also authorizes the use of 5G ProSe </w:t>
      </w:r>
      <w:r w:rsidR="00E848D6">
        <w:t xml:space="preserve">Multi-hop </w:t>
      </w:r>
      <w:r w:rsidRPr="00D54959">
        <w:t>UE-to-Network Relay discovery with Model A and Model B.</w:t>
      </w:r>
    </w:p>
    <w:p w14:paraId="3BBF073C" w14:textId="679E6603" w:rsidR="003673C3" w:rsidRPr="00D54959" w:rsidRDefault="003673C3" w:rsidP="003673C3">
      <w:pPr>
        <w:pStyle w:val="NO"/>
      </w:pPr>
      <w:r w:rsidRPr="00D54959">
        <w:t>NOTE </w:t>
      </w:r>
      <w:r w:rsidR="00095BB2">
        <w:t>5</w:t>
      </w:r>
      <w:r w:rsidRPr="00D54959">
        <w:t>:</w:t>
      </w:r>
      <w:r w:rsidRPr="00D54959">
        <w:tab/>
        <w:t>It is up to UE and application implementation to select a discovery model or whether to perform both models simultaneously.</w:t>
      </w:r>
    </w:p>
    <w:p w14:paraId="2A855E24" w14:textId="42BC6FD6" w:rsidR="003673C3" w:rsidRPr="00D54959" w:rsidRDefault="003673C3" w:rsidP="003673C3">
      <w:pPr>
        <w:pStyle w:val="B1"/>
      </w:pPr>
      <w:r w:rsidRPr="00D54959">
        <w:t>2)</w:t>
      </w:r>
      <w:r w:rsidRPr="00D54959">
        <w:tab/>
        <w:t>Policy/parameters for 5G ProSe</w:t>
      </w:r>
      <w:r w:rsidRPr="00D54959">
        <w:rPr>
          <w:rFonts w:eastAsia="SimSun" w:hint="eastAsia"/>
        </w:rPr>
        <w:t xml:space="preserve"> Layer-3</w:t>
      </w:r>
      <w:r w:rsidRPr="00D54959">
        <w:t xml:space="preserve"> </w:t>
      </w:r>
      <w:r w:rsidRPr="00D54959">
        <w:rPr>
          <w:rFonts w:eastAsia="SimSun" w:hint="eastAsia"/>
        </w:rPr>
        <w:t>Remote UE</w:t>
      </w:r>
      <w:r w:rsidRPr="00D54959">
        <w:t xml:space="preserve"> </w:t>
      </w:r>
      <w:r w:rsidRPr="00D54959">
        <w:rPr>
          <w:rFonts w:eastAsia="SimSun" w:hint="eastAsia"/>
        </w:rPr>
        <w:t xml:space="preserve">supporting 5G ProSe Layer-3 </w:t>
      </w:r>
      <w:r w:rsidR="00E848D6">
        <w:rPr>
          <w:rFonts w:eastAsia="SimSun" w:hint="eastAsia"/>
        </w:rPr>
        <w:t xml:space="preserve">Multi-hop </w:t>
      </w:r>
      <w:r w:rsidRPr="00D54959">
        <w:rPr>
          <w:rFonts w:eastAsia="SimSun" w:hint="eastAsia"/>
        </w:rPr>
        <w:t>UE-to-Network Relay</w:t>
      </w:r>
      <w:r w:rsidRPr="00D54959">
        <w:t>:</w:t>
      </w:r>
    </w:p>
    <w:p w14:paraId="597960A5" w14:textId="521B2A0D" w:rsidR="003673C3" w:rsidRPr="00D54959" w:rsidRDefault="003673C3" w:rsidP="003673C3">
      <w:pPr>
        <w:pStyle w:val="B2"/>
      </w:pPr>
      <w:r w:rsidRPr="00D54959">
        <w:t>-</w:t>
      </w:r>
      <w:r w:rsidRPr="00D54959">
        <w:tab/>
        <w:t>Includes the parameters for 5G ProSe Relay Discovery and for enabling the UE to connect to the 5G ProSe UE-to-Network Relay</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UE-to-Network Relay</w:t>
      </w:r>
      <w:r w:rsidRPr="00D54959">
        <w:t xml:space="preserve"> after discovery when </w:t>
      </w:r>
      <w:r w:rsidRPr="00D54959">
        <w:rPr>
          <w:rFonts w:eastAsia="SimSun"/>
        </w:rPr>
        <w:t>provided by PCF or provisioned in the ME or configured in the UICC</w:t>
      </w:r>
      <w:r w:rsidRPr="00D54959">
        <w:t>:</w:t>
      </w:r>
    </w:p>
    <w:p w14:paraId="207D846B" w14:textId="21F5843B" w:rsidR="003673C3" w:rsidRPr="00D54959" w:rsidRDefault="003673C3" w:rsidP="003673C3">
      <w:pPr>
        <w:pStyle w:val="B3"/>
        <w:rPr>
          <w:rFonts w:eastAsia="DengXian"/>
        </w:rPr>
      </w:pPr>
      <w:r w:rsidRPr="00D54959">
        <w:rPr>
          <w:rFonts w:eastAsia="DengXian"/>
        </w:rPr>
        <w:t>-</w:t>
      </w:r>
      <w:r w:rsidRPr="00D54959">
        <w:rPr>
          <w:rFonts w:eastAsia="DengXian"/>
        </w:rPr>
        <w:tab/>
        <w:t xml:space="preserve">5G ProSe </w:t>
      </w:r>
      <w:r w:rsidRPr="00D54959">
        <w:rPr>
          <w:rFonts w:eastAsia="DengXian" w:hint="eastAsia"/>
        </w:rPr>
        <w:t xml:space="preserve">Layer-3 </w:t>
      </w:r>
      <w:r w:rsidR="00E848D6">
        <w:t xml:space="preserve">Multi-hop </w:t>
      </w:r>
      <w:r w:rsidRPr="00D54959">
        <w:rPr>
          <w:rFonts w:eastAsia="DengXian"/>
        </w:rPr>
        <w:t>UE-to-Network Relay Discovery parameters (User Info ID, Relay Service Code(s), UE-to-Network Relay Layer indicator per RSC,</w:t>
      </w:r>
      <w:r w:rsidRPr="00D54959">
        <w:rPr>
          <w:rFonts w:eastAsia="DengXian" w:hint="eastAsia"/>
        </w:rPr>
        <w:t xml:space="preserve"> </w:t>
      </w:r>
      <w:r w:rsidR="00E848D6">
        <w:t xml:space="preserve">Multi-hop </w:t>
      </w:r>
      <w:r w:rsidRPr="00D54959">
        <w:rPr>
          <w:rFonts w:eastAsia="SimSun" w:hint="eastAsia"/>
        </w:rPr>
        <w:t xml:space="preserve">indicator per RSC, </w:t>
      </w:r>
      <w:r w:rsidRPr="00D54959">
        <w:t>maximum number of hops</w:t>
      </w:r>
      <w:r w:rsidRPr="00D54959">
        <w:rPr>
          <w:rFonts w:eastAsia="SimSun" w:hint="eastAsia"/>
        </w:rPr>
        <w:t xml:space="preserve"> per RSC</w:t>
      </w:r>
      <w:r w:rsidRPr="00D54959">
        <w:rPr>
          <w:rFonts w:eastAsia="DengXian"/>
        </w:rPr>
        <w:t xml:space="preserve">). The UE-to-Network Relay Layer Indicator indicates whether the associated RSC is offering 5G ProSe Layer-2 or Layer-3 UE-to-Network Relay service. RSC(s) dedicated for emergency service may be provisioned to enable the support of emergency services for </w:t>
      </w:r>
      <w:r w:rsidR="00E848D6">
        <w:t xml:space="preserve">Multi-hop </w:t>
      </w:r>
      <w:r w:rsidRPr="00D54959">
        <w:rPr>
          <w:rFonts w:eastAsia="DengXian"/>
        </w:rPr>
        <w:t>UE-to-Network Relaying.</w:t>
      </w:r>
      <w:r w:rsidRPr="00D54959">
        <w:rPr>
          <w:rFonts w:eastAsia="DengXian" w:hint="eastAsia"/>
        </w:rPr>
        <w:t xml:space="preserve"> The </w:t>
      </w:r>
      <w:r w:rsidR="00E848D6">
        <w:t xml:space="preserve">Multi-hop </w:t>
      </w:r>
      <w:r w:rsidRPr="00D54959">
        <w:rPr>
          <w:rFonts w:eastAsia="SimSun" w:hint="eastAsia"/>
        </w:rPr>
        <w:t xml:space="preserve">indicator indicates whether the associated RSC can be supported for </w:t>
      </w:r>
      <w:r w:rsidRPr="00D54959">
        <w:t xml:space="preserve">5G ProSe </w:t>
      </w:r>
      <w:r w:rsidR="00E848D6">
        <w:t xml:space="preserve">Multi-hop </w:t>
      </w:r>
      <w:r w:rsidRPr="00D54959">
        <w:t>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31699B82" w14:textId="0F07A7AE" w:rsidR="005A0234" w:rsidRPr="00D54959" w:rsidRDefault="005A0234" w:rsidP="005A0234">
      <w:pPr>
        <w:pStyle w:val="NO"/>
      </w:pPr>
      <w:r w:rsidRPr="00D54959">
        <w:t>NOTE </w:t>
      </w:r>
      <w:r w:rsidR="00095BB2">
        <w:t>6</w:t>
      </w:r>
      <w:r w:rsidRPr="00D54959">
        <w:t>:</w:t>
      </w:r>
      <w:r w:rsidRPr="00D54959">
        <w:tab/>
      </w:r>
      <w:r>
        <w:t xml:space="preserve">The RSC used for </w:t>
      </w:r>
      <w:r w:rsidR="00E848D6">
        <w:t xml:space="preserve">Multi-hop </w:t>
      </w:r>
      <w:r>
        <w:t>service is different from the RSC used for single-hop service.</w:t>
      </w:r>
    </w:p>
    <w:p w14:paraId="0A4DB49F"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Default </w:t>
      </w:r>
      <w:r w:rsidRPr="00D54959">
        <w:t>Destination Layer-2 ID(s) for sending Relay Discovery Solicitation messages and receiving Relay Discovery Announcement and Relay Discovery Additional Information messages;</w:t>
      </w:r>
    </w:p>
    <w:p w14:paraId="6216F0A1" w14:textId="33B86C4B" w:rsidR="003673C3" w:rsidRPr="00D54959" w:rsidRDefault="003673C3" w:rsidP="003673C3">
      <w:pPr>
        <w:pStyle w:val="B3"/>
      </w:pPr>
      <w:r w:rsidRPr="00D54959">
        <w:t>-</w:t>
      </w:r>
      <w:r w:rsidRPr="00D54959">
        <w:tab/>
        <w:t xml:space="preserve">For 5G ProSe Layer-3 </w:t>
      </w:r>
      <w:r w:rsidRPr="00D54959">
        <w:rPr>
          <w:rFonts w:eastAsia="SimSun" w:hint="eastAsia"/>
        </w:rPr>
        <w:t xml:space="preserve">Remote UE supporting 5G ProSe Layer-3 </w:t>
      </w:r>
      <w:r w:rsidR="00E848D6">
        <w:rPr>
          <w:rFonts w:eastAsia="SimSun" w:hint="eastAsia"/>
        </w:rPr>
        <w:t xml:space="preserve">Multi-hop </w:t>
      </w:r>
      <w:r w:rsidRPr="00D54959">
        <w:rPr>
          <w:rFonts w:eastAsia="SimSun" w:hint="eastAsia"/>
        </w:rPr>
        <w:t>UE-to-Network Relay</w:t>
      </w:r>
      <w:r w:rsidRPr="00D54959">
        <w:t>, the PDU Session parameters (PDU Session type, DNN, SSC Mode, S-NSSAI, Access Type Preference) to be used for the relayed traffic without using N3IWF access, or an indication of N3IWF access, for each ProSe Relay Service Code;</w:t>
      </w:r>
    </w:p>
    <w:p w14:paraId="251A4B86" w14:textId="4C28D4B9" w:rsidR="003673C3" w:rsidRPr="00D54959" w:rsidRDefault="003673C3" w:rsidP="003673C3">
      <w:pPr>
        <w:pStyle w:val="B3"/>
      </w:pPr>
      <w:r w:rsidRPr="00D54959">
        <w:lastRenderedPageBreak/>
        <w:t>-</w:t>
      </w:r>
      <w:r w:rsidRPr="00D54959">
        <w:tab/>
        <w:t xml:space="preserve">For 5G ProSe Layer-3 </w:t>
      </w:r>
      <w:r w:rsidRPr="00D54959">
        <w:rPr>
          <w:rFonts w:eastAsia="SimSun" w:hint="eastAsia"/>
        </w:rPr>
        <w:t xml:space="preserve">Remote UE supporting 5G ProSe Layer-3 </w:t>
      </w:r>
      <w:r w:rsidR="00E848D6">
        <w:rPr>
          <w:rFonts w:eastAsia="SimSun" w:hint="eastAsia"/>
        </w:rPr>
        <w:t xml:space="preserve">Multi-hop </w:t>
      </w:r>
      <w:r w:rsidRPr="00D54959">
        <w:rPr>
          <w:rFonts w:eastAsia="SimSun" w:hint="eastAsia"/>
        </w:rPr>
        <w:t>UE-to-Network Relay</w:t>
      </w:r>
      <w:r w:rsidRPr="00D54959">
        <w:t xml:space="preserve">, optionally the ProSe application Traffic Descriptor(s) (as defined in </w:t>
      </w:r>
      <w:r w:rsidR="00CB43FC" w:rsidRPr="00D54959">
        <w:t>TS</w:t>
      </w:r>
      <w:r w:rsidR="00CB43FC">
        <w:t> </w:t>
      </w:r>
      <w:r w:rsidR="00CB43FC" w:rsidRPr="00D54959">
        <w:t>23.503</w:t>
      </w:r>
      <w:r w:rsidR="00CB43FC">
        <w:t> </w:t>
      </w:r>
      <w:r w:rsidR="00CB43FC" w:rsidRPr="00D54959">
        <w:t>[</w:t>
      </w:r>
      <w:r w:rsidRPr="00D54959">
        <w:t>9]) to be used for the relayed traffic for each ProSe Relay Service Code;</w:t>
      </w:r>
    </w:p>
    <w:p w14:paraId="7CD010E5" w14:textId="5C16F7EF" w:rsidR="003673C3" w:rsidRPr="00D54959" w:rsidRDefault="003673C3" w:rsidP="003673C3">
      <w:pPr>
        <w:pStyle w:val="B1"/>
      </w:pPr>
      <w:r w:rsidRPr="00D54959">
        <w:t>3)</w:t>
      </w:r>
      <w:r w:rsidRPr="00D54959">
        <w:tab/>
        <w:t>Policy/parameters for N3IWF selection</w:t>
      </w:r>
      <w:r w:rsidRPr="00D54959">
        <w:rPr>
          <w:rFonts w:eastAsia="DengXian"/>
        </w:rPr>
        <w:t xml:space="preserve"> for 5G ProSe Layer-3</w:t>
      </w:r>
      <w:r w:rsidRPr="00D54959">
        <w:t xml:space="preserve"> </w:t>
      </w:r>
      <w:r w:rsidRPr="00D54959">
        <w:rPr>
          <w:rFonts w:eastAsia="DengXian"/>
        </w:rPr>
        <w:t>Remote UE</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UE-to-Network Relay</w:t>
      </w:r>
      <w:r w:rsidRPr="00D54959">
        <w:t>:</w:t>
      </w:r>
    </w:p>
    <w:p w14:paraId="55250A64" w14:textId="7832656F" w:rsidR="003673C3" w:rsidRPr="00D54959" w:rsidRDefault="003673C3" w:rsidP="003673C3">
      <w:pPr>
        <w:pStyle w:val="B2"/>
      </w:pPr>
      <w:r w:rsidRPr="00D54959">
        <w:t>-</w:t>
      </w:r>
      <w:r w:rsidRPr="00D54959">
        <w:tab/>
        <w:t>N3IWF identifier configuration for 5G ProSe Layer-3 Remote UE</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UE-to-Network Relay</w:t>
      </w:r>
      <w:r w:rsidRPr="00D54959">
        <w:t xml:space="preserve"> (either FQDN or IP address) in the HPLMN.</w:t>
      </w:r>
    </w:p>
    <w:p w14:paraId="090C7912" w14:textId="406A5CD1" w:rsidR="003673C3" w:rsidRPr="00D54959" w:rsidRDefault="003673C3" w:rsidP="003673C3">
      <w:pPr>
        <w:pStyle w:val="B2"/>
      </w:pPr>
      <w:r w:rsidRPr="00D54959">
        <w:t>-</w:t>
      </w:r>
      <w:r w:rsidRPr="00D54959">
        <w:tab/>
        <w:t>5G ProSe Layer-3 UE-to-Network Relay</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UE-to-Network Relay</w:t>
      </w:r>
      <w:r w:rsidRPr="00D54959">
        <w:t xml:space="preserve"> access node selection information - a prioritized list of PLMNs for N3IWF selection. It also indicates if selection of an N3IWF in a PLMN should be based on Tracking Area Identity FQDN or on Operator Identifier FQDN.</w:t>
      </w:r>
    </w:p>
    <w:p w14:paraId="3E8D59BE" w14:textId="47D1F72F" w:rsidR="003673C3" w:rsidRPr="00D54959" w:rsidRDefault="003673C3" w:rsidP="003673C3">
      <w:pPr>
        <w:pStyle w:val="NO"/>
      </w:pPr>
      <w:r w:rsidRPr="00D54959">
        <w:t>NOTE </w:t>
      </w:r>
      <w:r w:rsidR="00095BB2">
        <w:t>7</w:t>
      </w:r>
      <w:r w:rsidRPr="00D54959">
        <w:t>:</w:t>
      </w:r>
      <w:r w:rsidRPr="00D54959">
        <w:tab/>
        <w:t xml:space="preserve">5G ProSe Relay Discovery policy/parameters can be provided from ProSe Application Server to the 5G ProSe </w:t>
      </w:r>
      <w:r w:rsidRPr="00D54959">
        <w:rPr>
          <w:rFonts w:eastAsia="SimSun" w:hint="eastAsia"/>
        </w:rPr>
        <w:t>Layer-3</w:t>
      </w:r>
      <w:r w:rsidRPr="00D54959">
        <w:t xml:space="preserve"> Remote UE</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UE-to-Network Relay</w:t>
      </w:r>
      <w:r w:rsidRPr="00D54959">
        <w:t>.</w:t>
      </w:r>
    </w:p>
    <w:p w14:paraId="58DBCA94" w14:textId="77777777" w:rsidR="00095BB2" w:rsidRDefault="00095BB2" w:rsidP="003673C3">
      <w:pPr>
        <w:pStyle w:val="B1"/>
        <w:rPr>
          <w:rFonts w:eastAsia="SimSun"/>
        </w:rPr>
      </w:pPr>
      <w:r>
        <w:rPr>
          <w:rFonts w:eastAsia="SimSun"/>
        </w:rPr>
        <w:t>4)</w:t>
      </w:r>
      <w:r>
        <w:rPr>
          <w:rFonts w:eastAsia="SimSun"/>
        </w:rPr>
        <w:tab/>
        <w:t>Parameters to broadcast warning messages:</w:t>
      </w:r>
    </w:p>
    <w:p w14:paraId="67C0BACF" w14:textId="77777777" w:rsidR="00095BB2" w:rsidRDefault="00095BB2" w:rsidP="00CB43FC">
      <w:pPr>
        <w:pStyle w:val="B2"/>
        <w:rPr>
          <w:rFonts w:eastAsia="SimSun"/>
        </w:rPr>
      </w:pPr>
      <w:r>
        <w:rPr>
          <w:rFonts w:eastAsia="SimSun"/>
        </w:rPr>
        <w:t>-</w:t>
      </w:r>
      <w:r>
        <w:rPr>
          <w:rFonts w:eastAsia="SimSun"/>
        </w:rPr>
        <w:tab/>
        <w:t>Configured Destination Layer-2 ID(s);</w:t>
      </w:r>
    </w:p>
    <w:p w14:paraId="039CAB39" w14:textId="77777777" w:rsidR="00095BB2" w:rsidRDefault="00095BB2" w:rsidP="00CB43FC">
      <w:pPr>
        <w:pStyle w:val="B2"/>
        <w:rPr>
          <w:rFonts w:eastAsia="SimSun"/>
        </w:rPr>
      </w:pPr>
      <w:r>
        <w:rPr>
          <w:rFonts w:eastAsia="SimSun"/>
        </w:rPr>
        <w:t>-</w:t>
      </w:r>
      <w:r>
        <w:rPr>
          <w:rFonts w:eastAsia="SimSun"/>
        </w:rPr>
        <w:tab/>
        <w:t>PC5 QoS parameters defined in clause 5.6.1;</w:t>
      </w:r>
    </w:p>
    <w:p w14:paraId="3065AD0C" w14:textId="77777777" w:rsidR="00095BB2" w:rsidRDefault="00095BB2" w:rsidP="00CB43FC">
      <w:pPr>
        <w:pStyle w:val="B2"/>
        <w:rPr>
          <w:rFonts w:eastAsia="SimSun"/>
        </w:rPr>
      </w:pPr>
      <w:r>
        <w:rPr>
          <w:rFonts w:eastAsia="SimSun"/>
        </w:rPr>
        <w:t>-</w:t>
      </w:r>
      <w:r>
        <w:rPr>
          <w:rFonts w:eastAsia="SimSun"/>
        </w:rPr>
        <w:tab/>
        <w:t>the NR Tx Profile based on the configuration as specified in clause 5.1.3.1.</w:t>
      </w:r>
    </w:p>
    <w:p w14:paraId="1FAFFA8D" w14:textId="26E9095C" w:rsidR="00095BB2" w:rsidRDefault="00095BB2" w:rsidP="00CB43FC">
      <w:pPr>
        <w:pStyle w:val="NO"/>
        <w:rPr>
          <w:rFonts w:eastAsia="SimSun"/>
        </w:rPr>
      </w:pPr>
      <w:r>
        <w:rPr>
          <w:rFonts w:eastAsia="SimSun"/>
        </w:rPr>
        <w:t>NOTE 8:</w:t>
      </w:r>
      <w:r>
        <w:rPr>
          <w:rFonts w:eastAsia="SimSun"/>
        </w:rPr>
        <w:tab/>
        <w:t>It is up to inter operator alignment and network configuration whether a common Destination Layer-2 ID or IDs are used for all UEs cross PLMNs in a particular region for Public Warning Notification Relaying.</w:t>
      </w:r>
    </w:p>
    <w:p w14:paraId="4FB89C53" w14:textId="39A9367D" w:rsidR="003673C3" w:rsidRPr="00D54959" w:rsidRDefault="00095BB2" w:rsidP="003673C3">
      <w:pPr>
        <w:pStyle w:val="B1"/>
      </w:pPr>
      <w:r>
        <w:rPr>
          <w:rFonts w:eastAsia="SimSun"/>
        </w:rPr>
        <w:t>5</w:t>
      </w:r>
      <w:r w:rsidR="003673C3" w:rsidRPr="00D54959">
        <w:t>)</w:t>
      </w:r>
      <w:r w:rsidR="003673C3" w:rsidRPr="00D54959">
        <w:tab/>
        <w:t>Validity time indicating the expiration time of the Policy/Parameter for 5G ProSe</w:t>
      </w:r>
      <w:r w:rsidR="003673C3" w:rsidRPr="00D54959">
        <w:rPr>
          <w:rFonts w:eastAsia="SimSun" w:hint="eastAsia"/>
        </w:rPr>
        <w:t xml:space="preserve"> </w:t>
      </w:r>
      <w:r w:rsidR="00E848D6">
        <w:t xml:space="preserve">Multi-hop </w:t>
      </w:r>
      <w:r w:rsidR="003673C3" w:rsidRPr="00D54959">
        <w:t>UE-to-Network Relay discovery and communication.</w:t>
      </w:r>
    </w:p>
    <w:p w14:paraId="7851EEDF" w14:textId="2B9C331A" w:rsidR="003673C3" w:rsidRPr="00D54959" w:rsidRDefault="003673C3" w:rsidP="003673C3">
      <w:pPr>
        <w:rPr>
          <w:rFonts w:eastAsia="SimSun"/>
        </w:rPr>
      </w:pPr>
      <w:r w:rsidRPr="00D54959">
        <w:t>The following information is provisioned in the UE in support of the UE assuming the role of a 5G ProSe</w:t>
      </w:r>
      <w:r w:rsidRPr="00D54959">
        <w:rPr>
          <w:rFonts w:eastAsia="SimSun" w:hint="eastAsia"/>
        </w:rPr>
        <w:t xml:space="preserve"> Intermediate</w:t>
      </w:r>
      <w:r w:rsidRPr="00D54959">
        <w:t xml:space="preserve"> </w:t>
      </w:r>
      <w:r w:rsidRPr="00D54959">
        <w:rPr>
          <w:rFonts w:eastAsia="SimSun" w:hint="eastAsia"/>
        </w:rPr>
        <w:t xml:space="preserve">UE-to-Network </w:t>
      </w:r>
      <w:r w:rsidRPr="00D54959">
        <w:t>Relay:</w:t>
      </w:r>
    </w:p>
    <w:p w14:paraId="7A45CF3A" w14:textId="2261302F" w:rsidR="003673C3" w:rsidRPr="00D54959" w:rsidRDefault="003673C3" w:rsidP="003673C3">
      <w:pPr>
        <w:pStyle w:val="B1"/>
      </w:pPr>
      <w:r w:rsidRPr="00D54959">
        <w:t>1)</w:t>
      </w:r>
      <w:r w:rsidRPr="00D54959">
        <w:tab/>
        <w:t xml:space="preserve">Authorisation policy for acting as a 5G ProSe </w:t>
      </w:r>
      <w:r w:rsidRPr="00D54959">
        <w:rPr>
          <w:rFonts w:eastAsia="SimSun" w:hint="eastAsia"/>
        </w:rPr>
        <w:t>Intermediate UE-to-Network</w:t>
      </w:r>
      <w:r w:rsidRPr="00D54959">
        <w:t xml:space="preserve"> Relay:</w:t>
      </w:r>
    </w:p>
    <w:p w14:paraId="632BEBC3" w14:textId="77777777" w:rsidR="003673C3" w:rsidRPr="00D54959" w:rsidRDefault="003673C3" w:rsidP="003673C3">
      <w:pPr>
        <w:pStyle w:val="B2"/>
      </w:pPr>
      <w:r w:rsidRPr="00D54959">
        <w:t>-</w:t>
      </w:r>
      <w:r w:rsidRPr="00D54959">
        <w:tab/>
        <w:t xml:space="preserve">For 5G ProSe Layer-3 </w:t>
      </w:r>
      <w:r w:rsidRPr="00D54959">
        <w:rPr>
          <w:rFonts w:eastAsia="SimSun" w:hint="eastAsia"/>
        </w:rPr>
        <w:t>Intermediate UE-to-Network</w:t>
      </w:r>
      <w:r w:rsidRPr="00D54959">
        <w:t xml:space="preserve"> Relay, indicates whether the UE is authorised to </w:t>
      </w:r>
      <w:r w:rsidRPr="00D54959">
        <w:rPr>
          <w:rFonts w:eastAsia="SimSun" w:hint="eastAsia"/>
        </w:rPr>
        <w:t>act as</w:t>
      </w:r>
      <w:r w:rsidRPr="00D54959">
        <w:t xml:space="preserve"> a 5G ProSe Layer-3</w:t>
      </w:r>
      <w:r w:rsidRPr="00D54959">
        <w:rPr>
          <w:rFonts w:eastAsia="SimSun" w:hint="eastAsia"/>
        </w:rPr>
        <w:t xml:space="preserve"> Intermediate</w:t>
      </w:r>
      <w:r w:rsidRPr="00D54959">
        <w:t xml:space="preserve"> UE-to-Network Relay.</w:t>
      </w:r>
    </w:p>
    <w:p w14:paraId="1B98CA03" w14:textId="312F708C" w:rsidR="00BD3D64" w:rsidRDefault="00BD3D64" w:rsidP="003673C3">
      <w:pPr>
        <w:pStyle w:val="B2"/>
      </w:pPr>
      <w:r>
        <w:t>-</w:t>
      </w:r>
      <w:r>
        <w:tab/>
        <w:t>For 5G ProSe Layer-2 Intermediate UE-to-Network Relay, indicates the PLMNs in which the UE is authorized to act as a 5G ProSe Layer-2 Intermediate UE-to-Network Relay.</w:t>
      </w:r>
    </w:p>
    <w:p w14:paraId="2700963F" w14:textId="01D16910" w:rsidR="003673C3" w:rsidRPr="00D54959" w:rsidRDefault="003673C3" w:rsidP="003673C3">
      <w:pPr>
        <w:pStyle w:val="B2"/>
      </w:pPr>
      <w:r w:rsidRPr="00D54959">
        <w:tab/>
        <w:t>The authorisation for a UE to act as a 5G ProSe</w:t>
      </w:r>
      <w:r w:rsidRPr="00D54959">
        <w:rPr>
          <w:rFonts w:eastAsia="SimSun" w:hint="eastAsia"/>
        </w:rPr>
        <w:t xml:space="preserve"> Intermediate</w:t>
      </w:r>
      <w:r w:rsidRPr="00D54959">
        <w:t xml:space="preserve"> </w:t>
      </w:r>
      <w:r w:rsidRPr="00D54959">
        <w:rPr>
          <w:rFonts w:eastAsia="SimSun" w:hint="eastAsia"/>
        </w:rPr>
        <w:t>UE-to-Network</w:t>
      </w:r>
      <w:r w:rsidRPr="00D54959">
        <w:t xml:space="preserve"> Relay also authorizes the use of 5G ProSe</w:t>
      </w:r>
      <w:r w:rsidRPr="00D54959">
        <w:rPr>
          <w:rFonts w:eastAsia="SimSun" w:hint="eastAsia"/>
        </w:rPr>
        <w:t xml:space="preserve"> </w:t>
      </w:r>
      <w:r w:rsidR="00E848D6">
        <w:t xml:space="preserve">Multi-hop </w:t>
      </w:r>
      <w:r w:rsidRPr="00D54959">
        <w:t>UE-to-Network Relay Discovery with Model A and Model B.</w:t>
      </w:r>
    </w:p>
    <w:p w14:paraId="5C90B2C5" w14:textId="59B831B3" w:rsidR="003673C3" w:rsidRPr="00D54959" w:rsidRDefault="003673C3" w:rsidP="003673C3">
      <w:pPr>
        <w:pStyle w:val="NO"/>
      </w:pPr>
      <w:r w:rsidRPr="00D54959">
        <w:t>NOTE </w:t>
      </w:r>
      <w:r w:rsidR="00095BB2">
        <w:t>9</w:t>
      </w:r>
      <w:r w:rsidRPr="00D54959">
        <w:t>:</w:t>
      </w:r>
      <w:r w:rsidRPr="00D54959">
        <w:tab/>
        <w:t>It is up to UE and application implementation to select a discovery model or whether to perform both models simultaneously.</w:t>
      </w:r>
    </w:p>
    <w:p w14:paraId="36271F23" w14:textId="77777777" w:rsidR="003673C3" w:rsidRPr="00D54959" w:rsidRDefault="003673C3" w:rsidP="003673C3">
      <w:pPr>
        <w:pStyle w:val="B1"/>
      </w:pPr>
      <w:r w:rsidRPr="00D54959">
        <w:t>2)</w:t>
      </w:r>
      <w:r w:rsidRPr="00D54959">
        <w:tab/>
        <w:t>ProSe Relay Discovery policy/parameters for 5G ProSe</w:t>
      </w:r>
      <w:r w:rsidRPr="00D54959">
        <w:rPr>
          <w:rFonts w:eastAsia="SimSun" w:hint="eastAsia"/>
        </w:rPr>
        <w:t xml:space="preserve"> Layer-3</w:t>
      </w:r>
      <w:r w:rsidRPr="00D54959">
        <w:t xml:space="preserve"> </w:t>
      </w:r>
      <w:r w:rsidRPr="00D54959">
        <w:rPr>
          <w:rFonts w:eastAsia="SimSun" w:hint="eastAsia"/>
        </w:rPr>
        <w:t>Intermediate UE-to-Network</w:t>
      </w:r>
      <w:r w:rsidRPr="00D54959">
        <w:t xml:space="preserve"> Relay:</w:t>
      </w:r>
    </w:p>
    <w:p w14:paraId="15E246F4" w14:textId="0A57844A" w:rsidR="003673C3" w:rsidRPr="00D54959" w:rsidRDefault="003673C3" w:rsidP="003673C3">
      <w:pPr>
        <w:pStyle w:val="B2"/>
      </w:pPr>
      <w:r w:rsidRPr="00D54959">
        <w:t>-</w:t>
      </w:r>
      <w:r w:rsidRPr="00D54959">
        <w:tab/>
        <w:t>Includes the parameters that enable the UE to perform 5G ProSe</w:t>
      </w:r>
      <w:r w:rsidRPr="00D54959">
        <w:rPr>
          <w:rFonts w:eastAsia="SimSun" w:hint="eastAsia"/>
        </w:rPr>
        <w:t xml:space="preserve"> Layer-3</w:t>
      </w:r>
      <w:r w:rsidRPr="00D54959">
        <w:t xml:space="preserve"> </w:t>
      </w:r>
      <w:r w:rsidR="00E848D6">
        <w:t xml:space="preserve">Multi-hop </w:t>
      </w:r>
      <w:r w:rsidRPr="00D54959">
        <w:t xml:space="preserve">UE-to-Network Relay Discovery when </w:t>
      </w:r>
      <w:r w:rsidRPr="00D54959">
        <w:rPr>
          <w:rFonts w:eastAsia="SimSun"/>
        </w:rPr>
        <w:t>provided by PCF or provisioned in the ME or configured in the UICC</w:t>
      </w:r>
      <w:r w:rsidRPr="00D54959">
        <w:t>:</w:t>
      </w:r>
    </w:p>
    <w:p w14:paraId="24C8ABD3" w14:textId="0A1E025A" w:rsidR="003673C3" w:rsidRPr="00D54959" w:rsidRDefault="003673C3" w:rsidP="003673C3">
      <w:pPr>
        <w:pStyle w:val="B3"/>
        <w:rPr>
          <w:rFonts w:eastAsia="SimSun"/>
        </w:rPr>
      </w:pPr>
      <w:r w:rsidRPr="00D54959">
        <w:rPr>
          <w:rFonts w:eastAsia="DengXian"/>
        </w:rPr>
        <w:t>-</w:t>
      </w:r>
      <w:r w:rsidRPr="00D54959">
        <w:rPr>
          <w:rFonts w:eastAsia="DengXian"/>
        </w:rPr>
        <w:tab/>
        <w:t xml:space="preserve">5G ProSe </w:t>
      </w:r>
      <w:r w:rsidRPr="00D54959">
        <w:rPr>
          <w:rFonts w:eastAsia="DengXian" w:hint="eastAsia"/>
        </w:rPr>
        <w:t xml:space="preserve">Layer-3 </w:t>
      </w:r>
      <w:r w:rsidR="00E848D6">
        <w:t xml:space="preserve">Multi-hop </w:t>
      </w:r>
      <w:r w:rsidRPr="00D54959">
        <w:rPr>
          <w:rFonts w:eastAsia="DengXian"/>
        </w:rPr>
        <w:t>UE-to-Network Relay Discovery parameters (User Info ID, Relay Service Code(s), UE-to-Network Relay Layer Indicator per RSC,</w:t>
      </w:r>
      <w:r w:rsidRPr="00D54959">
        <w:rPr>
          <w:rFonts w:eastAsia="DengXian" w:hint="eastAsia"/>
        </w:rPr>
        <w:t xml:space="preserve"> </w:t>
      </w:r>
      <w:r w:rsidR="00E848D6">
        <w:t xml:space="preserve">Multi-hop </w:t>
      </w:r>
      <w:r w:rsidRPr="00D54959">
        <w:rPr>
          <w:rFonts w:eastAsia="SimSun" w:hint="eastAsia"/>
        </w:rPr>
        <w:t xml:space="preserve">indicator per RSC, </w:t>
      </w:r>
      <w:r w:rsidRPr="00D54959">
        <w:t>maximum number of hops</w:t>
      </w:r>
      <w:r w:rsidRPr="00D54959">
        <w:rPr>
          <w:rFonts w:eastAsia="SimSun" w:hint="eastAsia"/>
        </w:rPr>
        <w:t xml:space="preserve"> per RSC</w:t>
      </w:r>
      <w:r w:rsidRPr="00D54959">
        <w:rPr>
          <w:rFonts w:eastAsia="DengXian"/>
        </w:rPr>
        <w:t>). The UE-to-Network Relay Layer Indicator indicates whether the associated RSC is offering 5G ProSe Layer-2 or Layer-3 UE-to-Network Relay service. RSC dedicated for emergency service may also be provisioned.</w:t>
      </w:r>
      <w:r w:rsidRPr="00D54959">
        <w:rPr>
          <w:rFonts w:eastAsia="DengXian" w:hint="eastAsia"/>
        </w:rPr>
        <w:t xml:space="preserve"> The </w:t>
      </w:r>
      <w:r w:rsidR="00E848D6">
        <w:t xml:space="preserve">Multi-hop </w:t>
      </w:r>
      <w:r w:rsidRPr="00D54959">
        <w:rPr>
          <w:rFonts w:eastAsia="SimSun" w:hint="eastAsia"/>
        </w:rPr>
        <w:t xml:space="preserve">indicator indicates whether the associated RSC can be supported for </w:t>
      </w:r>
      <w:r w:rsidRPr="00D54959">
        <w:t xml:space="preserve">5G ProSe </w:t>
      </w:r>
      <w:r w:rsidR="00E848D6">
        <w:t xml:space="preserve">Multi-hop </w:t>
      </w:r>
      <w:r w:rsidRPr="00D54959">
        <w:t>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7D5CAECD" w14:textId="6BFA4016" w:rsidR="005A0234" w:rsidRPr="00D54959" w:rsidRDefault="005A0234" w:rsidP="005A0234">
      <w:pPr>
        <w:pStyle w:val="NO"/>
      </w:pPr>
      <w:r w:rsidRPr="00D54959">
        <w:t>NOTE </w:t>
      </w:r>
      <w:r w:rsidR="00095BB2">
        <w:t>10</w:t>
      </w:r>
      <w:r w:rsidRPr="00D54959">
        <w:t>:</w:t>
      </w:r>
      <w:r w:rsidRPr="00D54959">
        <w:tab/>
      </w:r>
      <w:r>
        <w:t xml:space="preserve">The RSC used for </w:t>
      </w:r>
      <w:r w:rsidR="00E848D6">
        <w:t xml:space="preserve">Multi-hop </w:t>
      </w:r>
      <w:r>
        <w:t>service is different from the RSC used for single-hop service.</w:t>
      </w:r>
    </w:p>
    <w:p w14:paraId="4174856F" w14:textId="77777777" w:rsidR="003673C3" w:rsidRPr="00D54959" w:rsidRDefault="003673C3" w:rsidP="003673C3">
      <w:pPr>
        <w:pStyle w:val="B3"/>
        <w:rPr>
          <w:rFonts w:eastAsia="SimSun"/>
        </w:rPr>
      </w:pPr>
      <w:r w:rsidRPr="00D54959">
        <w:rPr>
          <w:rFonts w:eastAsia="DengXian"/>
        </w:rPr>
        <w:t>-</w:t>
      </w:r>
      <w:r w:rsidRPr="00D54959">
        <w:rPr>
          <w:rFonts w:eastAsia="DengXian"/>
        </w:rPr>
        <w:tab/>
        <w:t xml:space="preserve">Default </w:t>
      </w:r>
      <w:r w:rsidRPr="00D54959">
        <w:t>Destination Layer-2 ID(s) for sending Relay Discovery Announcement and Relay Discovery Additional Information messages and receiving Relay Discovery Solicitation messages;</w:t>
      </w:r>
    </w:p>
    <w:p w14:paraId="2E2FCD9D" w14:textId="77777777" w:rsidR="003673C3" w:rsidRPr="00D54959" w:rsidRDefault="003673C3" w:rsidP="003673C3">
      <w:pPr>
        <w:pStyle w:val="B3"/>
        <w:rPr>
          <w:rFonts w:eastAsia="SimSun"/>
        </w:rPr>
      </w:pPr>
      <w:r w:rsidRPr="00D54959">
        <w:lastRenderedPageBreak/>
        <w:t>-</w:t>
      </w:r>
      <w:r w:rsidRPr="00D54959">
        <w:tab/>
        <w:t>For 5G ProSe Layer-3</w:t>
      </w:r>
      <w:r w:rsidRPr="00D54959">
        <w:rPr>
          <w:rFonts w:eastAsia="SimSun" w:hint="eastAsia"/>
        </w:rPr>
        <w:t xml:space="preserve"> Intermediate UE-to-Network</w:t>
      </w:r>
      <w:r w:rsidRPr="00D54959">
        <w:t xml:space="preserve"> Relay, the traffic type (IP, Ethernet, Unstructured) to be used for the relayed traffic for each Relay Service Code;</w:t>
      </w:r>
    </w:p>
    <w:p w14:paraId="7AEFD527" w14:textId="7A798AB1" w:rsidR="003673C3" w:rsidRPr="00D54959" w:rsidRDefault="003673C3" w:rsidP="003673C3">
      <w:pPr>
        <w:pStyle w:val="NO"/>
      </w:pPr>
      <w:r w:rsidRPr="00D54959">
        <w:t>NOTE </w:t>
      </w:r>
      <w:r w:rsidR="00095BB2">
        <w:t>11</w:t>
      </w:r>
      <w:r w:rsidRPr="00D54959">
        <w:t>:</w:t>
      </w:r>
      <w:r w:rsidRPr="00D54959">
        <w:tab/>
        <w:t>5G ProSe Relay Discovery policy/parameters can be provided from ProSe Application Server to the 5G ProSe</w:t>
      </w:r>
      <w:r w:rsidRPr="00D54959">
        <w:rPr>
          <w:rFonts w:eastAsia="SimSun" w:hint="eastAsia"/>
        </w:rPr>
        <w:t xml:space="preserve"> Layer-3</w:t>
      </w:r>
      <w:r w:rsidRPr="00D54959">
        <w:t xml:space="preserve"> </w:t>
      </w:r>
      <w:r w:rsidRPr="00D54959">
        <w:rPr>
          <w:rFonts w:eastAsia="SimSun" w:hint="eastAsia"/>
        </w:rPr>
        <w:t>Intermediate</w:t>
      </w:r>
      <w:r w:rsidRPr="00D54959">
        <w:t xml:space="preserve"> UE-to-Network Relay.</w:t>
      </w:r>
    </w:p>
    <w:p w14:paraId="31ED2D5A" w14:textId="77777777" w:rsidR="00095BB2" w:rsidRDefault="00095BB2" w:rsidP="003673C3">
      <w:pPr>
        <w:pStyle w:val="B1"/>
        <w:rPr>
          <w:rFonts w:eastAsia="SimSun"/>
        </w:rPr>
      </w:pPr>
      <w:r>
        <w:rPr>
          <w:rFonts w:eastAsia="SimSun"/>
        </w:rPr>
        <w:t>3)</w:t>
      </w:r>
      <w:r>
        <w:rPr>
          <w:rFonts w:eastAsia="SimSun"/>
        </w:rPr>
        <w:tab/>
        <w:t>Parameters to broadcast warning messages:</w:t>
      </w:r>
    </w:p>
    <w:p w14:paraId="3ACB84C1" w14:textId="77777777" w:rsidR="00095BB2" w:rsidRDefault="00095BB2" w:rsidP="00CB43FC">
      <w:pPr>
        <w:pStyle w:val="B2"/>
        <w:rPr>
          <w:rFonts w:eastAsia="SimSun"/>
        </w:rPr>
      </w:pPr>
      <w:r>
        <w:rPr>
          <w:rFonts w:eastAsia="SimSun"/>
        </w:rPr>
        <w:t>-</w:t>
      </w:r>
      <w:r>
        <w:rPr>
          <w:rFonts w:eastAsia="SimSun"/>
        </w:rPr>
        <w:tab/>
        <w:t>Configured Destination Layer-2 ID(s);</w:t>
      </w:r>
    </w:p>
    <w:p w14:paraId="13EE8AE6" w14:textId="77777777" w:rsidR="00095BB2" w:rsidRDefault="00095BB2" w:rsidP="00CB43FC">
      <w:pPr>
        <w:pStyle w:val="B2"/>
        <w:rPr>
          <w:rFonts w:eastAsia="SimSun"/>
        </w:rPr>
      </w:pPr>
      <w:r>
        <w:rPr>
          <w:rFonts w:eastAsia="SimSun"/>
        </w:rPr>
        <w:t>-</w:t>
      </w:r>
      <w:r>
        <w:rPr>
          <w:rFonts w:eastAsia="SimSun"/>
        </w:rPr>
        <w:tab/>
        <w:t>PC5 QoS parameters defined in clause 5.6.1;</w:t>
      </w:r>
    </w:p>
    <w:p w14:paraId="37A190D5" w14:textId="77777777" w:rsidR="00095BB2" w:rsidRDefault="00095BB2" w:rsidP="00CB43FC">
      <w:pPr>
        <w:pStyle w:val="B2"/>
        <w:rPr>
          <w:rFonts w:eastAsia="SimSun"/>
        </w:rPr>
      </w:pPr>
      <w:r>
        <w:rPr>
          <w:rFonts w:eastAsia="SimSun"/>
        </w:rPr>
        <w:t>-</w:t>
      </w:r>
      <w:r>
        <w:rPr>
          <w:rFonts w:eastAsia="SimSun"/>
        </w:rPr>
        <w:tab/>
        <w:t>the NR Tx Profile based on the configuration as specified in clause 5.1.3.1.</w:t>
      </w:r>
    </w:p>
    <w:p w14:paraId="53B77FE7" w14:textId="10CF8EFF" w:rsidR="00095BB2" w:rsidRDefault="00095BB2" w:rsidP="003673C3">
      <w:pPr>
        <w:pStyle w:val="B1"/>
        <w:rPr>
          <w:rFonts w:eastAsia="SimSun"/>
        </w:rPr>
      </w:pPr>
      <w:r>
        <w:rPr>
          <w:rFonts w:eastAsia="SimSun"/>
        </w:rPr>
        <w:t>NOTE 12:</w:t>
      </w:r>
      <w:r>
        <w:rPr>
          <w:rFonts w:eastAsia="SimSun"/>
        </w:rPr>
        <w:tab/>
        <w:t>It is up to inter operator alignment and network configuration whether a common Destination Layer-2 ID or IDs are used for all UEs cross PLMNs in a particular region for Public Warning Notification Relaying.</w:t>
      </w:r>
    </w:p>
    <w:p w14:paraId="5DD12031" w14:textId="419D0E48" w:rsidR="003673C3" w:rsidRPr="00D54959" w:rsidRDefault="00095BB2" w:rsidP="003673C3">
      <w:pPr>
        <w:pStyle w:val="B1"/>
        <w:rPr>
          <w:rFonts w:eastAsia="SimSun"/>
        </w:rPr>
      </w:pPr>
      <w:r>
        <w:rPr>
          <w:rFonts w:eastAsia="SimSun"/>
        </w:rPr>
        <w:t>4</w:t>
      </w:r>
      <w:r w:rsidR="003673C3" w:rsidRPr="00D54959">
        <w:t>)</w:t>
      </w:r>
      <w:r w:rsidR="003673C3" w:rsidRPr="00D54959">
        <w:tab/>
        <w:t>Validity time indicating the expiration time of the Policy/Parameter for 5G ProSe</w:t>
      </w:r>
      <w:r w:rsidR="003673C3" w:rsidRPr="00D54959">
        <w:rPr>
          <w:rFonts w:eastAsia="SimSun" w:hint="eastAsia"/>
        </w:rPr>
        <w:t xml:space="preserve"> Intermediate</w:t>
      </w:r>
      <w:r w:rsidR="003673C3" w:rsidRPr="00D54959">
        <w:t xml:space="preserve"> UE-to-Network Relay discovery and communication.</w:t>
      </w:r>
    </w:p>
    <w:p w14:paraId="3ACCEEB6" w14:textId="3CDA6603" w:rsidR="003673C3" w:rsidRPr="00D54959" w:rsidRDefault="003673C3" w:rsidP="003673C3">
      <w:r w:rsidRPr="00D54959">
        <w:t>The following information is provisioned in the UE in support of the UE assuming the role of a</w:t>
      </w:r>
      <w:r w:rsidRPr="00D54959">
        <w:rPr>
          <w:rFonts w:eastAsia="SimSun" w:hint="eastAsia"/>
        </w:rPr>
        <w:t xml:space="preserve"> 5G ProSe </w:t>
      </w:r>
      <w:r w:rsidR="00E848D6">
        <w:rPr>
          <w:rFonts w:eastAsia="SimSun" w:hint="eastAsia"/>
        </w:rPr>
        <w:t xml:space="preserve">Multi-hop </w:t>
      </w:r>
      <w:r w:rsidRPr="00D54959">
        <w:rPr>
          <w:rFonts w:eastAsia="SimSun" w:hint="eastAsia"/>
        </w:rPr>
        <w:t>UE-to-Network Relay,</w:t>
      </w:r>
      <w:r w:rsidRPr="00D54959">
        <w:t xml:space="preserve"> in the UE in support of the UE assuming the role of a 5G ProSe </w:t>
      </w:r>
      <w:r w:rsidR="00BD3D64">
        <w:t xml:space="preserve">Multi-hop </w:t>
      </w:r>
      <w:r w:rsidRPr="00D54959">
        <w:t>Remote UE</w:t>
      </w:r>
      <w:r w:rsidRPr="00D54959">
        <w:rPr>
          <w:rFonts w:eastAsia="SimSun" w:hint="eastAsia"/>
        </w:rPr>
        <w:t xml:space="preserve"> supporting 5G ProSe </w:t>
      </w:r>
      <w:r w:rsidR="00E848D6">
        <w:rPr>
          <w:rFonts w:eastAsia="SimSun" w:hint="eastAsia"/>
        </w:rPr>
        <w:t xml:space="preserve">Multi-hop </w:t>
      </w:r>
      <w:r w:rsidRPr="00D54959">
        <w:rPr>
          <w:rFonts w:eastAsia="SimSun" w:hint="eastAsia"/>
        </w:rPr>
        <w:t>UE-to-Network Relay</w:t>
      </w:r>
      <w:r w:rsidRPr="00D54959">
        <w:t xml:space="preserve"> and thereby enabling the use of a 5G ProSe UE-to-Network Relay</w:t>
      </w:r>
      <w:r w:rsidR="00456EC6">
        <w:rPr>
          <w:rFonts w:eastAsia="SimSun" w:hint="eastAsia"/>
        </w:rPr>
        <w:t xml:space="preserve"> and</w:t>
      </w:r>
      <w:r w:rsidRPr="00D54959">
        <w:rPr>
          <w:rFonts w:eastAsia="SimSun" w:hint="eastAsia"/>
        </w:rPr>
        <w:t xml:space="preserve"> </w:t>
      </w:r>
      <w:r w:rsidRPr="00D54959">
        <w:t xml:space="preserve">in the UE in support of the UE assuming the role of a 5G ProSe </w:t>
      </w:r>
      <w:r w:rsidRPr="00D54959">
        <w:rPr>
          <w:rFonts w:eastAsia="SimSun" w:hint="eastAsia"/>
        </w:rPr>
        <w:t>Intermediate</w:t>
      </w:r>
      <w:r w:rsidRPr="00D54959">
        <w:t xml:space="preserve"> </w:t>
      </w:r>
      <w:r w:rsidRPr="00D54959">
        <w:rPr>
          <w:rFonts w:eastAsia="SimSun" w:hint="eastAsia"/>
        </w:rPr>
        <w:t>UE-to-Network</w:t>
      </w:r>
      <w:r w:rsidRPr="00D54959">
        <w:t xml:space="preserve"> Relay:</w:t>
      </w:r>
    </w:p>
    <w:p w14:paraId="62EEA012" w14:textId="063ADD54" w:rsidR="003673C3" w:rsidRPr="00D54959" w:rsidRDefault="003673C3" w:rsidP="003673C3">
      <w:pPr>
        <w:pStyle w:val="B1"/>
      </w:pPr>
      <w:r w:rsidRPr="00D54959">
        <w:t>1)</w:t>
      </w:r>
      <w:r w:rsidRPr="00D54959">
        <w:tab/>
        <w:t>Radio parameters for 5G ProSe</w:t>
      </w:r>
      <w:r w:rsidRPr="00D54959">
        <w:rPr>
          <w:rFonts w:eastAsia="SimSun" w:hint="eastAsia"/>
        </w:rPr>
        <w:t xml:space="preserve"> </w:t>
      </w:r>
      <w:r w:rsidR="00E848D6">
        <w:t xml:space="preserve">Multi-hop </w:t>
      </w:r>
      <w:r w:rsidRPr="00D54959">
        <w:t>UE-to-Network Relay Discovery when the UE is not "served by NG-RAN":</w:t>
      </w:r>
    </w:p>
    <w:p w14:paraId="777FB837" w14:textId="77777777" w:rsidR="003673C3" w:rsidRPr="00D54959" w:rsidRDefault="003673C3" w:rsidP="003673C3">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79CB0279" w14:textId="21917408" w:rsidR="003673C3" w:rsidRPr="00D54959" w:rsidRDefault="003673C3" w:rsidP="003673C3">
      <w:pPr>
        <w:pStyle w:val="B2"/>
      </w:pPr>
      <w:r w:rsidRPr="00D54959">
        <w:t>-</w:t>
      </w:r>
      <w:r w:rsidRPr="00D54959">
        <w:tab/>
        <w:t xml:space="preserve">Default PC5 DRX configuration (see </w:t>
      </w:r>
      <w:r w:rsidR="00CB43FC" w:rsidRPr="00D54959">
        <w:t>TS</w:t>
      </w:r>
      <w:r w:rsidR="00CB43FC">
        <w:t> </w:t>
      </w:r>
      <w:r w:rsidR="00CB43FC" w:rsidRPr="00D54959">
        <w:t>38.331</w:t>
      </w:r>
      <w:r w:rsidR="00CB43FC">
        <w:t> </w:t>
      </w:r>
      <w:r w:rsidR="00CB43FC" w:rsidRPr="00D54959">
        <w:t>[</w:t>
      </w:r>
      <w:r w:rsidRPr="00D54959">
        <w:t>16]).</w:t>
      </w:r>
    </w:p>
    <w:p w14:paraId="7C2ADCC1" w14:textId="19A9C33C" w:rsidR="003673C3" w:rsidRPr="00D54959" w:rsidRDefault="003673C3" w:rsidP="003673C3">
      <w:pPr>
        <w:pStyle w:val="B1"/>
      </w:pPr>
      <w:r w:rsidRPr="00D54959">
        <w:t>2)</w:t>
      </w:r>
      <w:r w:rsidRPr="00D54959">
        <w:tab/>
        <w:t>Radio parameters for 5G ProSe</w:t>
      </w:r>
      <w:r w:rsidRPr="00D54959">
        <w:rPr>
          <w:rFonts w:eastAsia="SimSun" w:hint="eastAsia"/>
        </w:rPr>
        <w:t xml:space="preserve"> </w:t>
      </w:r>
      <w:r w:rsidR="00E848D6">
        <w:t xml:space="preserve">Multi-hop </w:t>
      </w:r>
      <w:r w:rsidRPr="00D54959">
        <w:t>UE-to-Network Relay communication when the UE is not "served by NG-RAN":</w:t>
      </w:r>
    </w:p>
    <w:p w14:paraId="1363E19C" w14:textId="77777777" w:rsidR="003673C3" w:rsidRPr="00D54959" w:rsidRDefault="003673C3" w:rsidP="003673C3">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79D2DD22" w14:textId="04D7221B" w:rsidR="003673C3" w:rsidRPr="00D54959" w:rsidRDefault="003673C3" w:rsidP="003673C3">
      <w:pPr>
        <w:pStyle w:val="NO"/>
      </w:pPr>
      <w:r w:rsidRPr="00D54959">
        <w:t>NOTE </w:t>
      </w:r>
      <w:r w:rsidR="005A0234">
        <w:t>1</w:t>
      </w:r>
      <w:r w:rsidR="00095BB2">
        <w:t>3</w:t>
      </w:r>
      <w:r w:rsidRPr="00D54959">
        <w:t>:</w:t>
      </w:r>
      <w:r w:rsidRPr="00D54959">
        <w:tab/>
        <w:t>The validity time of these radio parameters is the same as the validity time of the Policy/Parameter listed above for</w:t>
      </w:r>
      <w:r w:rsidRPr="00D54959">
        <w:rPr>
          <w:rFonts w:eastAsia="SimSun" w:hint="eastAsia"/>
        </w:rPr>
        <w:t xml:space="preserve"> 5G ProSe </w:t>
      </w:r>
      <w:r w:rsidR="00E848D6">
        <w:rPr>
          <w:rFonts w:eastAsia="SimSun" w:hint="eastAsia"/>
        </w:rPr>
        <w:t xml:space="preserve">Multi-hop </w:t>
      </w:r>
      <w:r w:rsidRPr="00D54959">
        <w:rPr>
          <w:rFonts w:eastAsia="SimSun" w:hint="eastAsia"/>
        </w:rPr>
        <w:t>UE-to-Network Relay</w:t>
      </w:r>
      <w:r w:rsidRPr="00D54959">
        <w:t xml:space="preserve"> or 5G ProSe </w:t>
      </w:r>
      <w:r w:rsidR="00BD3D64">
        <w:t xml:space="preserve">Multi-hop </w:t>
      </w:r>
      <w:r w:rsidRPr="00D54959">
        <w:t>Remote UE</w:t>
      </w:r>
      <w:r w:rsidRPr="00D54959">
        <w:rPr>
          <w:rFonts w:eastAsia="SimSun" w:hint="eastAsia"/>
        </w:rPr>
        <w:t xml:space="preserve"> supporting 5G ProSe </w:t>
      </w:r>
      <w:r w:rsidR="00E848D6">
        <w:rPr>
          <w:rFonts w:eastAsia="SimSun" w:hint="eastAsia"/>
        </w:rPr>
        <w:t xml:space="preserve">Multi-hop </w:t>
      </w:r>
      <w:r w:rsidRPr="00D54959">
        <w:rPr>
          <w:rFonts w:eastAsia="SimSun" w:hint="eastAsia"/>
        </w:rPr>
        <w:t xml:space="preserve">UE-to-Network Relay or </w:t>
      </w:r>
      <w:r w:rsidRPr="00D54959">
        <w:t>5G ProSe</w:t>
      </w:r>
      <w:r w:rsidRPr="00D54959">
        <w:rPr>
          <w:rFonts w:eastAsia="SimSun" w:hint="eastAsia"/>
        </w:rPr>
        <w:t xml:space="preserve"> Intermediate UE-to-Network</w:t>
      </w:r>
      <w:r w:rsidRPr="00D54959">
        <w:t xml:space="preserve"> Relay.</w:t>
      </w:r>
    </w:p>
    <w:p w14:paraId="297A5BC9" w14:textId="77777777" w:rsidR="003673C3" w:rsidRPr="00D54959" w:rsidRDefault="003673C3" w:rsidP="003673C3">
      <w:pPr>
        <w:pStyle w:val="B1"/>
      </w:pPr>
      <w:r w:rsidRPr="00D54959">
        <w:t>3)</w:t>
      </w:r>
      <w:r w:rsidRPr="00D54959">
        <w:tab/>
        <w:t>Policy/parameters related to privacy:</w:t>
      </w:r>
    </w:p>
    <w:p w14:paraId="5620005D" w14:textId="77777777" w:rsidR="003673C3" w:rsidRDefault="003673C3" w:rsidP="003673C3">
      <w:pPr>
        <w:pStyle w:val="B2"/>
      </w:pPr>
      <w:r w:rsidRPr="00D54959">
        <w:t>-</w:t>
      </w:r>
      <w:r w:rsidRPr="00D54959">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55" w:name="_CR5_1_4_2"/>
      <w:bookmarkStart w:id="456" w:name="_Toc201151688"/>
      <w:bookmarkEnd w:id="455"/>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49"/>
      <w:bookmarkEnd w:id="450"/>
      <w:bookmarkEnd w:id="451"/>
      <w:bookmarkEnd w:id="452"/>
      <w:bookmarkEnd w:id="456"/>
    </w:p>
    <w:p w14:paraId="36D015AE" w14:textId="77777777" w:rsidR="00C777DF" w:rsidRPr="00CB5EC9" w:rsidRDefault="00C777DF" w:rsidP="00326948">
      <w:pPr>
        <w:pStyle w:val="Heading5"/>
      </w:pPr>
      <w:bookmarkStart w:id="457" w:name="_CR5_1_4_2_1"/>
      <w:bookmarkStart w:id="458" w:name="_Toc73625501"/>
      <w:bookmarkStart w:id="459" w:name="_Toc201151689"/>
      <w:bookmarkEnd w:id="457"/>
      <w:r w:rsidRPr="00CB5EC9">
        <w:t>5.1.4.2.1</w:t>
      </w:r>
      <w:r w:rsidRPr="00CB5EC9">
        <w:tab/>
        <w:t>Principles for applying parameters for ProSe UE-to-Network Relay discovery</w:t>
      </w:r>
      <w:bookmarkEnd w:id="458"/>
      <w:bookmarkEnd w:id="459"/>
    </w:p>
    <w:p w14:paraId="60AD8830" w14:textId="39DA2F24" w:rsidR="000B0E72" w:rsidRDefault="000B0E72" w:rsidP="00C777DF">
      <w:r>
        <w:t>The general principles for applying policy/parameters defined in clause 5.1.1a apply to the 5G ProSe UE-to-Network Relay discovery service.</w:t>
      </w:r>
    </w:p>
    <w:p w14:paraId="3474E018" w14:textId="36DF65C0" w:rsidR="008B0BF8" w:rsidRDefault="008B0BF8" w:rsidP="008B0BF8">
      <w:pPr>
        <w:pStyle w:val="Heading5"/>
      </w:pPr>
      <w:bookmarkStart w:id="460" w:name="_CR5_1_4_2_1a"/>
      <w:bookmarkStart w:id="461" w:name="_Toc73625502"/>
      <w:bookmarkStart w:id="462" w:name="_Toc201151690"/>
      <w:bookmarkEnd w:id="460"/>
      <w:r>
        <w:t>5.1.4.2.1a</w:t>
      </w:r>
      <w:r>
        <w:tab/>
        <w:t xml:space="preserve">Principles for applying parameters for 5G ProSe </w:t>
      </w:r>
      <w:r w:rsidR="00E848D6">
        <w:t xml:space="preserve">Multi-hop </w:t>
      </w:r>
      <w:r>
        <w:t>UE-to-Network Relay discovery</w:t>
      </w:r>
      <w:bookmarkEnd w:id="462"/>
    </w:p>
    <w:p w14:paraId="02C5C90C" w14:textId="334F376A" w:rsidR="008B0BF8" w:rsidRDefault="008B0BF8" w:rsidP="008B0BF8">
      <w:r>
        <w:t xml:space="preserve">The general principles for applying policy/parameters defined in clause 5.1.1a apply to the 5G ProSe </w:t>
      </w:r>
      <w:r w:rsidR="00E848D6">
        <w:t xml:space="preserve">Multi-hop </w:t>
      </w:r>
      <w:r>
        <w:t>UE-to-Network Relay discovery service.</w:t>
      </w:r>
    </w:p>
    <w:p w14:paraId="5EEA1D7A" w14:textId="750BB55A" w:rsidR="00C777DF" w:rsidRPr="00CB5EC9" w:rsidRDefault="00C777DF" w:rsidP="00326948">
      <w:pPr>
        <w:pStyle w:val="Heading5"/>
      </w:pPr>
      <w:bookmarkStart w:id="463" w:name="_CR5_1_4_2_2"/>
      <w:bookmarkStart w:id="464" w:name="_Toc201151691"/>
      <w:bookmarkEnd w:id="463"/>
      <w:r w:rsidRPr="00CB5EC9">
        <w:lastRenderedPageBreak/>
        <w:t>5.1.4.2.2</w:t>
      </w:r>
      <w:r w:rsidRPr="00CB5EC9">
        <w:tab/>
        <w:t xml:space="preserve">Principles for applying parameters for </w:t>
      </w:r>
      <w:r w:rsidR="00E416B9" w:rsidRPr="00CB5EC9">
        <w:t xml:space="preserve">5G </w:t>
      </w:r>
      <w:r w:rsidRPr="00CB5EC9">
        <w:t>ProSe UE-to-Network Relay communication</w:t>
      </w:r>
      <w:bookmarkEnd w:id="461"/>
      <w:bookmarkEnd w:id="464"/>
    </w:p>
    <w:p w14:paraId="4176A5EB" w14:textId="0C3657B4" w:rsidR="000B0E72" w:rsidRDefault="000B0E72" w:rsidP="00C777DF">
      <w:r>
        <w:t>The general principles for applying policy/parameters defined in clause 5.1.1a apply to the 5G ProSe UE-to-Network Relay communication service.</w:t>
      </w:r>
    </w:p>
    <w:p w14:paraId="4B8DDE2B" w14:textId="361BB27D" w:rsidR="008B0BF8" w:rsidRDefault="008B0BF8" w:rsidP="008B0BF8">
      <w:pPr>
        <w:pStyle w:val="Heading5"/>
      </w:pPr>
      <w:bookmarkStart w:id="465" w:name="_CR5_1_4_2_2a"/>
      <w:bookmarkStart w:id="466" w:name="_Toc66692654"/>
      <w:bookmarkStart w:id="467" w:name="_Toc66701833"/>
      <w:bookmarkStart w:id="468" w:name="_Toc69883491"/>
      <w:bookmarkStart w:id="469" w:name="_Toc73625503"/>
      <w:bookmarkStart w:id="470" w:name="_Toc201151692"/>
      <w:bookmarkEnd w:id="465"/>
      <w:r>
        <w:t>5.1.4.2.2a</w:t>
      </w:r>
      <w:r>
        <w:tab/>
        <w:t xml:space="preserve">Principles for applying parameters for 5G ProSe </w:t>
      </w:r>
      <w:r w:rsidR="00E848D6">
        <w:t xml:space="preserve">Multi-hop </w:t>
      </w:r>
      <w:r>
        <w:t>UE-to-Network Relay communication</w:t>
      </w:r>
      <w:bookmarkEnd w:id="470"/>
    </w:p>
    <w:p w14:paraId="1C90EFF7" w14:textId="5F9B4085" w:rsidR="008B0BF8" w:rsidRPr="008B0BF8" w:rsidRDefault="008B0BF8" w:rsidP="008B0BF8">
      <w:r>
        <w:t xml:space="preserve">The general principles for applying policy/parameters defined in clause 5.1.1a apply to the 5G ProSe </w:t>
      </w:r>
      <w:r w:rsidR="00E848D6">
        <w:t xml:space="preserve">Multi-hop </w:t>
      </w:r>
      <w:r>
        <w:t>UE-to-Network Relay communication service.</w:t>
      </w:r>
    </w:p>
    <w:p w14:paraId="02FBF7BD" w14:textId="5CD3FA9A" w:rsidR="008C47BE" w:rsidRPr="00CB5EC9" w:rsidRDefault="008C47BE" w:rsidP="008C47BE">
      <w:pPr>
        <w:pStyle w:val="Heading4"/>
        <w:rPr>
          <w:lang w:eastAsia="zh-CN"/>
        </w:rPr>
      </w:pPr>
      <w:bookmarkStart w:id="471" w:name="_CR5_1_4_3"/>
      <w:bookmarkStart w:id="472" w:name="_Toc201151693"/>
      <w:bookmarkEnd w:id="471"/>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466"/>
      <w:bookmarkEnd w:id="467"/>
      <w:bookmarkEnd w:id="468"/>
      <w:bookmarkEnd w:id="469"/>
      <w:bookmarkEnd w:id="472"/>
    </w:p>
    <w:p w14:paraId="4C73EAD3" w14:textId="77777777" w:rsidR="00EF20D5" w:rsidRDefault="00EF20D5" w:rsidP="004909A6">
      <w:pPr>
        <w:pStyle w:val="Heading5"/>
      </w:pPr>
      <w:bookmarkStart w:id="473" w:name="_CR5_1_4_3_1"/>
      <w:bookmarkStart w:id="474" w:name="_Toc66692658"/>
      <w:bookmarkStart w:id="475" w:name="_Toc66701837"/>
      <w:bookmarkStart w:id="476" w:name="_Toc69883495"/>
      <w:bookmarkStart w:id="477" w:name="_Toc73625504"/>
      <w:bookmarkStart w:id="478" w:name="_Toc201151694"/>
      <w:bookmarkEnd w:id="473"/>
      <w:r>
        <w:t>5.1.4.3.1</w:t>
      </w:r>
      <w:r>
        <w:tab/>
        <w:t>General</w:t>
      </w:r>
      <w:bookmarkEnd w:id="478"/>
    </w:p>
    <w:p w14:paraId="4748E983" w14:textId="6FCA7F65" w:rsidR="00EF20D5" w:rsidRDefault="00EF20D5" w:rsidP="00EF20D5">
      <w:r>
        <w:t xml:space="preserve">Security procedures over Control Plane and User Plane are specified for 5G ProSe UE-to-Network relaying in </w:t>
      </w:r>
      <w:r w:rsidR="00CB43FC">
        <w:t>TS</w:t>
      </w:r>
      <w:r w:rsidR="00CB43FC">
        <w:t> </w:t>
      </w:r>
      <w:r w:rsidR="00CB43FC">
        <w:t>33.503</w:t>
      </w:r>
      <w:r w:rsidR="00CB43FC">
        <w:t> </w:t>
      </w:r>
      <w:r w:rsidR="00CB43FC">
        <w:t>[</w:t>
      </w:r>
      <w:r>
        <w:t>29].</w:t>
      </w:r>
    </w:p>
    <w:p w14:paraId="5DBAB944" w14:textId="4BB3B35D" w:rsidR="00EF20D5" w:rsidRDefault="00EF20D5" w:rsidP="004909A6">
      <w:pPr>
        <w:pStyle w:val="Heading5"/>
      </w:pPr>
      <w:bookmarkStart w:id="479" w:name="_CR5_1_4_3_2"/>
      <w:bookmarkStart w:id="480" w:name="_Toc201151695"/>
      <w:bookmarkEnd w:id="479"/>
      <w:r>
        <w:t>5.1.4.3.2</w:t>
      </w:r>
      <w:r>
        <w:tab/>
        <w:t>Control Plane based</w:t>
      </w:r>
      <w:r w:rsidR="00B766B9">
        <w:t xml:space="preserve"> security procedures</w:t>
      </w:r>
      <w:r>
        <w:t xml:space="preserve"> for 5G ProSe UE-to-Network Relay</w:t>
      </w:r>
      <w:bookmarkEnd w:id="480"/>
    </w:p>
    <w:p w14:paraId="5AC17FE9" w14:textId="435E8741"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CB43FC">
        <w:t>TS</w:t>
      </w:r>
      <w:r w:rsidR="00CB43FC">
        <w:t> </w:t>
      </w:r>
      <w:r w:rsidR="00CB43FC">
        <w:t>33.503</w:t>
      </w:r>
      <w:r w:rsidR="00CB43FC">
        <w:t> </w:t>
      </w:r>
      <w:r w:rsidR="00CB43FC">
        <w:t>[</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E22D2F7" w:rsidR="00B766B9" w:rsidRDefault="00B766B9" w:rsidP="004909A6">
      <w:pPr>
        <w:pStyle w:val="B1"/>
      </w:pPr>
      <w:r>
        <w:t>-</w:t>
      </w:r>
      <w:r>
        <w:tab/>
        <w:t xml:space="preserve">The AMF serving the 5G ProSe UE-to-Network Relay selects AUSF as specified in clause 6.3.4 of </w:t>
      </w:r>
      <w:r w:rsidR="00CB43FC">
        <w:t>TS</w:t>
      </w:r>
      <w:r w:rsidR="00CB43FC">
        <w:t> </w:t>
      </w:r>
      <w:r w:rsidR="00CB43FC">
        <w:t>23.501</w:t>
      </w:r>
      <w:r w:rsidR="00CB43FC">
        <w:t> </w:t>
      </w:r>
      <w:r w:rsidR="00CB43FC">
        <w:t>[</w:t>
      </w:r>
      <w:r>
        <w:t xml:space="preserve">4] using the identification information the 5G ProSe Remote UE provided as specified in clause 6.3.3.3.2 of </w:t>
      </w:r>
      <w:r w:rsidR="00CB43FC">
        <w:t>TS</w:t>
      </w:r>
      <w:r w:rsidR="00CB43FC">
        <w:t> </w:t>
      </w:r>
      <w:r w:rsidR="00CB43FC">
        <w:t>33.503</w:t>
      </w:r>
      <w:r w:rsidR="00CB43FC">
        <w:t> </w:t>
      </w:r>
      <w:r w:rsidR="00CB43FC">
        <w:t>[</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736BAA74" w:rsidR="00B766B9" w:rsidRDefault="00B766B9" w:rsidP="004909A6">
      <w:pPr>
        <w:pStyle w:val="B1"/>
      </w:pPr>
      <w:r>
        <w:t>-</w:t>
      </w:r>
      <w:r>
        <w:tab/>
        <w:t>If a network intends to use control plane security procedure</w:t>
      </w:r>
      <w:r w:rsidR="00155FAC">
        <w:t>,</w:t>
      </w:r>
      <w:r>
        <w:t xml:space="preserve"> then all the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481" w:name="_CR5_1_4_3_3"/>
      <w:bookmarkStart w:id="482" w:name="_Toc201151696"/>
      <w:bookmarkEnd w:id="481"/>
      <w:r>
        <w:t>5.1.4.3.3</w:t>
      </w:r>
      <w:r>
        <w:tab/>
        <w:t>User Plane based security procedures</w:t>
      </w:r>
      <w:bookmarkEnd w:id="482"/>
    </w:p>
    <w:p w14:paraId="4F8F72AA" w14:textId="327B25AD" w:rsidR="009D5D15" w:rsidRPr="008D76BE" w:rsidRDefault="009D5D15" w:rsidP="008D76BE">
      <w:r>
        <w:t xml:space="preserve">User Plane-based security procedures for 5G ProSe UE-to-Network Relay are defined in </w:t>
      </w:r>
      <w:r w:rsidR="00CB43FC">
        <w:t>TS</w:t>
      </w:r>
      <w:r w:rsidR="00CB43FC">
        <w:t> </w:t>
      </w:r>
      <w:r w:rsidR="00CB43FC">
        <w:t>33.503</w:t>
      </w:r>
      <w:r w:rsidR="00CB43FC">
        <w:t> </w:t>
      </w:r>
      <w:r w:rsidR="00CB43FC">
        <w:t>[</w:t>
      </w:r>
      <w:r>
        <w:t>29].</w:t>
      </w:r>
    </w:p>
    <w:p w14:paraId="4AC4C22B" w14:textId="77777777" w:rsidR="009B06B4" w:rsidRDefault="009B06B4" w:rsidP="009B06B4">
      <w:pPr>
        <w:pStyle w:val="Heading3"/>
      </w:pPr>
      <w:bookmarkStart w:id="483" w:name="_CR5_1_5"/>
      <w:bookmarkStart w:id="484" w:name="_Toc201151697"/>
      <w:bookmarkEnd w:id="483"/>
      <w:r>
        <w:lastRenderedPageBreak/>
        <w:t>5.1.5</w:t>
      </w:r>
      <w:r>
        <w:tab/>
        <w:t>Authorization and Provisioning for 5G ProSe UE-to-UE Relay</w:t>
      </w:r>
      <w:bookmarkEnd w:id="484"/>
    </w:p>
    <w:p w14:paraId="060FB97D" w14:textId="77777777" w:rsidR="009B06B4" w:rsidRDefault="009B06B4" w:rsidP="00F40748">
      <w:pPr>
        <w:pStyle w:val="Heading4"/>
      </w:pPr>
      <w:bookmarkStart w:id="485" w:name="_CR5_1_5_1"/>
      <w:bookmarkStart w:id="486" w:name="_Toc201151698"/>
      <w:bookmarkEnd w:id="485"/>
      <w:r>
        <w:t>5.1.5.1</w:t>
      </w:r>
      <w:r>
        <w:tab/>
        <w:t>Policy/Parameter provisioning for 5G ProSe UE-to-UE Relay</w:t>
      </w:r>
      <w:bookmarkEnd w:id="486"/>
    </w:p>
    <w:p w14:paraId="30A7CEC3" w14:textId="77777777" w:rsidR="009B06B4" w:rsidRDefault="009B06B4" w:rsidP="009B06B4">
      <w:r>
        <w:t>The following information is provisioned in the UE in support of the UE assuming the role of a 5G ProSe UE-to-UE Relay:</w:t>
      </w:r>
    </w:p>
    <w:p w14:paraId="30D36132" w14:textId="56B5EE30" w:rsidR="000120E5" w:rsidRDefault="009B06B4" w:rsidP="00F40748">
      <w:pPr>
        <w:pStyle w:val="B1"/>
      </w:pPr>
      <w:r>
        <w:t>1)</w:t>
      </w:r>
      <w:r>
        <w:tab/>
        <w:t>Authorisation policy for acting as a 5G ProSe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PLMNs in which the UE is authorized to relay traffic for 5G ProSe Layer-3 and/or Layer-2 End UEs accessing</w:t>
      </w:r>
      <w:r w:rsidR="00E92BE8">
        <w:t xml:space="preserve"> 5G ProSe</w:t>
      </w:r>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Indicates whether the UE is authorized to relay traffic for 5G ProSe Layer-3 and/or Layer-2 End UEs accessing 5G ProSe UE-to-UE Relays over PC5 reference point.</w:t>
      </w:r>
    </w:p>
    <w:p w14:paraId="0FBD295B" w14:textId="0A4E8A7F"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t>-</w:t>
      </w:r>
      <w:r>
        <w:tab/>
        <w:t>Includes the parameters that enable the UE to perform 5G ProSe UE-to-UE Relay Discovery when provided by PCF or provisioned in the ME or configured in the UICC:</w:t>
      </w:r>
    </w:p>
    <w:p w14:paraId="2E2BAFC5" w14:textId="0517CEA5" w:rsidR="009B06B4" w:rsidRDefault="009B06B4" w:rsidP="00F40748">
      <w:pPr>
        <w:pStyle w:val="B3"/>
      </w:pPr>
      <w:r>
        <w:t>-</w:t>
      </w:r>
      <w:r>
        <w:tab/>
        <w:t>5G ProSe UE-to-UE Relay Discovery parameters (User Info ID,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463479F8" w14:textId="7B6258E9" w:rsidR="009B06B4" w:rsidRDefault="009B06B4" w:rsidP="00F40748">
      <w:pPr>
        <w:pStyle w:val="B3"/>
      </w:pPr>
      <w:r>
        <w:t>-</w:t>
      </w:r>
      <w:r>
        <w:tab/>
        <w:t xml:space="preserve">Default Destination Layer-2 ID(s) for sending Relay Discovery Announcement message and </w:t>
      </w:r>
      <w:r w:rsidR="005C2676">
        <w:t>sending/</w:t>
      </w:r>
      <w:r>
        <w:t>receiving Relay Discovery Solicitation messages;</w:t>
      </w:r>
    </w:p>
    <w:p w14:paraId="6551BDF0" w14:textId="28D420FD" w:rsidR="00E92BE8" w:rsidRDefault="00E92BE8" w:rsidP="00F40748">
      <w:pPr>
        <w:pStyle w:val="B3"/>
      </w:pPr>
      <w:r>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59BAC540" w:rsidR="009B06B4" w:rsidRDefault="009B06B4" w:rsidP="00F40748">
      <w:pPr>
        <w:pStyle w:val="B3"/>
      </w:pPr>
      <w:r>
        <w:t>-</w:t>
      </w:r>
      <w:r>
        <w:tab/>
        <w:t>Includes security related content for</w:t>
      </w:r>
      <w:r w:rsidR="00DA6356">
        <w:t xml:space="preserve"> 5G ProSe UE-to-UE Relay, see </w:t>
      </w:r>
      <w:r w:rsidR="00CB43FC">
        <w:t>TS</w:t>
      </w:r>
      <w:r w:rsidR="00CB43FC">
        <w:t> </w:t>
      </w:r>
      <w:r w:rsidR="00CB43FC">
        <w:t>33.503</w:t>
      </w:r>
      <w:r w:rsidR="00CB43FC">
        <w:t> </w:t>
      </w:r>
      <w:r w:rsidR="00CB43FC">
        <w:t>[</w:t>
      </w:r>
      <w:r w:rsidR="00DA6356">
        <w:t>29]</w:t>
      </w:r>
      <w:r>
        <w:t>.</w:t>
      </w:r>
    </w:p>
    <w:p w14:paraId="3C561EA5" w14:textId="25FED7C7" w:rsidR="005C2676" w:rsidRDefault="005C2676" w:rsidP="005C2676">
      <w:pPr>
        <w:pStyle w:val="NO"/>
      </w:pPr>
      <w:r>
        <w:t>NOTE </w:t>
      </w:r>
      <w:r w:rsidR="00DA6356">
        <w:t>2</w:t>
      </w:r>
      <w:r>
        <w:t>:</w:t>
      </w:r>
      <w:r>
        <w:tab/>
        <w:t xml:space="preserve">The security mechanism selection according to Network Assistance Security Indicator is specified in </w:t>
      </w:r>
      <w:r w:rsidR="00CB43FC">
        <w:t>TS</w:t>
      </w:r>
      <w:r w:rsidR="00CB43FC">
        <w:t> </w:t>
      </w:r>
      <w:r w:rsidR="00CB43FC">
        <w:t>33.503</w:t>
      </w:r>
      <w:r w:rsidR="00CB43FC">
        <w:t> </w:t>
      </w:r>
      <w:r w:rsidR="00CB43FC">
        <w:t>[</w:t>
      </w:r>
      <w:r>
        <w:t>29].</w:t>
      </w:r>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PLMNs in which the UE is authorized to use a 5G ProSe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Indicates whether the UE is authorised to use a 5G ProSe Layer-3 and/or Layer-2 UE-to-UE Relay.</w:t>
      </w:r>
    </w:p>
    <w:p w14:paraId="63C5ACBB" w14:textId="77777777" w:rsidR="009B06B4" w:rsidRDefault="009B06B4" w:rsidP="00F40748">
      <w:pPr>
        <w:pStyle w:val="B2"/>
      </w:pPr>
      <w:r>
        <w:lastRenderedPageBreak/>
        <w:tab/>
        <w:t>The authorisation for a UE to act as a 5G ProSe End UE also authorizes the use of 5G ProSe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6F387509" w:rsidR="009B06B4" w:rsidRDefault="009B06B4" w:rsidP="00F40748">
      <w:pPr>
        <w:pStyle w:val="B3"/>
      </w:pPr>
      <w:r>
        <w:t>-</w:t>
      </w:r>
      <w:r>
        <w:tab/>
        <w:t>5G ProSe UE-to-UE Relay Discovery parameters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0F0B6E18" w14:textId="1D3B107F" w:rsidR="009B06B4" w:rsidRDefault="009B06B4" w:rsidP="00F40748">
      <w:pPr>
        <w:pStyle w:val="B3"/>
      </w:pPr>
      <w:r>
        <w:t>-</w:t>
      </w:r>
      <w:r>
        <w:tab/>
        <w:t>Default Destination Layer-2 ID(s) for sending</w:t>
      </w:r>
      <w:r w:rsidR="005C2676">
        <w:t>/receiving</w:t>
      </w:r>
      <w:r>
        <w:t xml:space="preserve">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t>-</w:t>
      </w:r>
      <w:r>
        <w:tab/>
        <w:t>For 5G ProSe Layer-3 UE-to-UE Relay, the traffic type (IP, Ethernet, Unstructured) to be used for the relayed traffic for each Relay Service Code;</w:t>
      </w:r>
    </w:p>
    <w:p w14:paraId="2D186E1B" w14:textId="1A2C4FE9" w:rsidR="009B06B4" w:rsidRDefault="009B06B4" w:rsidP="00F40748">
      <w:pPr>
        <w:pStyle w:val="B3"/>
      </w:pPr>
      <w:r>
        <w:t>-</w:t>
      </w:r>
      <w:r>
        <w:tab/>
        <w:t>Includes security related content for</w:t>
      </w:r>
      <w:r w:rsidR="00DA6356">
        <w:t xml:space="preserve"> 5G ProSe UE-to-UE Relay, see </w:t>
      </w:r>
      <w:r w:rsidR="00CB43FC">
        <w:t>TS</w:t>
      </w:r>
      <w:r w:rsidR="00CB43FC">
        <w:t> </w:t>
      </w:r>
      <w:r w:rsidR="00CB43FC">
        <w:t>33.503</w:t>
      </w:r>
      <w:r w:rsidR="00CB43FC">
        <w:t> </w:t>
      </w:r>
      <w:r w:rsidR="00CB43FC">
        <w:t>[</w:t>
      </w:r>
      <w:r w:rsidR="00DA6356">
        <w:t>29]</w:t>
      </w:r>
      <w:r>
        <w:t>.</w:t>
      </w:r>
    </w:p>
    <w:p w14:paraId="2EC4FE08" w14:textId="76202E27" w:rsidR="005C2676" w:rsidRDefault="005C2676" w:rsidP="005C2676">
      <w:pPr>
        <w:pStyle w:val="NO"/>
      </w:pPr>
      <w:r>
        <w:t>NOTE </w:t>
      </w:r>
      <w:r w:rsidR="00DA6356">
        <w:t>4</w:t>
      </w:r>
      <w:r>
        <w:t>:</w:t>
      </w:r>
      <w:r>
        <w:tab/>
        <w:t xml:space="preserve">The security mechanism selection according to Network Assistance Security Indicator is specified in </w:t>
      </w:r>
      <w:r w:rsidR="00CB43FC">
        <w:t>TS</w:t>
      </w:r>
      <w:r w:rsidR="00CB43FC">
        <w:t> </w:t>
      </w:r>
      <w:r w:rsidR="00CB43FC">
        <w:t>33.503</w:t>
      </w:r>
      <w:r w:rsidR="00CB43FC">
        <w:t> </w:t>
      </w:r>
      <w:r w:rsidR="00CB43FC">
        <w:t>[</w:t>
      </w:r>
      <w:r>
        <w:t>29].</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0753DB54" w:rsidR="009B06B4" w:rsidRDefault="009B06B4" w:rsidP="00F40748">
      <w:pPr>
        <w:pStyle w:val="B2"/>
      </w:pPr>
      <w:r>
        <w:t>-</w:t>
      </w:r>
      <w:r>
        <w:tab/>
        <w:t xml:space="preserve">Default PC5 DRX configuration (see </w:t>
      </w:r>
      <w:r w:rsidR="00CB43FC">
        <w:t>TS</w:t>
      </w:r>
      <w:r w:rsidR="00CB43FC">
        <w:t> </w:t>
      </w:r>
      <w:r w:rsidR="00CB43FC">
        <w:t>38.331</w:t>
      </w:r>
      <w:r w:rsidR="00CB43FC">
        <w:t> </w:t>
      </w:r>
      <w:r w:rsidR="00CB43FC">
        <w:t>[</w:t>
      </w:r>
      <w:r>
        <w:t>16]).</w:t>
      </w:r>
    </w:p>
    <w:p w14:paraId="46F10620" w14:textId="516424DD" w:rsidR="000B0E72" w:rsidRDefault="000B0E72" w:rsidP="000B0E72">
      <w:pPr>
        <w:pStyle w:val="NO"/>
      </w:pPr>
      <w:r>
        <w:t>NOTE </w:t>
      </w:r>
      <w:r w:rsidR="00DA6356">
        <w:t>5</w:t>
      </w:r>
      <w:r>
        <w:t>:</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812E081" w:rsidR="000B0E72" w:rsidRDefault="000B0E72" w:rsidP="000B0E72">
      <w:pPr>
        <w:pStyle w:val="NO"/>
      </w:pPr>
      <w:r>
        <w:t>NOTE </w:t>
      </w:r>
      <w:r w:rsidR="00DA6356">
        <w:t>6</w:t>
      </w:r>
      <w:r>
        <w:t>:</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0E088183" w14:textId="6ED2F4A9" w:rsidR="008B0BF8" w:rsidRPr="00D54959" w:rsidRDefault="008B0BF8" w:rsidP="008B0BF8">
      <w:pPr>
        <w:pStyle w:val="Heading4"/>
      </w:pPr>
      <w:bookmarkStart w:id="487" w:name="_CR5_1_5_1a"/>
      <w:bookmarkStart w:id="488" w:name="_Toc201151699"/>
      <w:bookmarkEnd w:id="487"/>
      <w:r w:rsidRPr="00D54959">
        <w:lastRenderedPageBreak/>
        <w:t>5.1.5.1</w:t>
      </w:r>
      <w:r w:rsidRPr="00D54959">
        <w:rPr>
          <w:rFonts w:eastAsia="SimSun" w:hint="eastAsia"/>
        </w:rPr>
        <w:t>a</w:t>
      </w:r>
      <w:r w:rsidRPr="00D54959">
        <w:tab/>
        <w:t>Policy/Parameter provisioning for 5G ProSe</w:t>
      </w:r>
      <w:r w:rsidRPr="00D54959">
        <w:rPr>
          <w:rFonts w:eastAsia="SimSun" w:hint="eastAsia"/>
        </w:rPr>
        <w:t xml:space="preserve"> Layer-3</w:t>
      </w:r>
      <w:r w:rsidRPr="00D54959">
        <w:t xml:space="preserve"> </w:t>
      </w:r>
      <w:r w:rsidR="00E848D6">
        <w:t xml:space="preserve">Multi-hop </w:t>
      </w:r>
      <w:r w:rsidRPr="00D54959">
        <w:t>UE-to-UE Relay</w:t>
      </w:r>
      <w:bookmarkEnd w:id="488"/>
    </w:p>
    <w:p w14:paraId="775D4971" w14:textId="2E00F81F" w:rsidR="008B0BF8" w:rsidRPr="00D54959" w:rsidRDefault="008B0BF8" w:rsidP="008B0BF8">
      <w:r w:rsidRPr="00D54959">
        <w:t>The following information is provisioned in the UE in support of the UE assuming the role of a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w:t>
      </w:r>
    </w:p>
    <w:p w14:paraId="50D75F7F" w14:textId="763B997F" w:rsidR="008B0BF8" w:rsidRPr="00D54959" w:rsidRDefault="008B0BF8" w:rsidP="008B0BF8">
      <w:pPr>
        <w:pStyle w:val="B1"/>
      </w:pPr>
      <w:r w:rsidRPr="00D54959">
        <w:t>1)</w:t>
      </w:r>
      <w:r w:rsidRPr="00D54959">
        <w:tab/>
        <w:t>Authorisation policy for acting as a 5G ProSe Layer-3 UE-to-UE Relay</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w:t>
      </w:r>
    </w:p>
    <w:p w14:paraId="71777741" w14:textId="77777777" w:rsidR="008B0BF8" w:rsidRPr="00D54959" w:rsidRDefault="008B0BF8" w:rsidP="008B0BF8">
      <w:pPr>
        <w:pStyle w:val="B2"/>
      </w:pPr>
      <w:r w:rsidRPr="00D54959">
        <w:t>-</w:t>
      </w:r>
      <w:r w:rsidRPr="00D54959">
        <w:tab/>
        <w:t>when the UE is "served by NG-RAN":</w:t>
      </w:r>
    </w:p>
    <w:p w14:paraId="0F26FCF1" w14:textId="305F9EF1" w:rsidR="008B0BF8" w:rsidRPr="00D54959" w:rsidRDefault="008B0BF8" w:rsidP="008B0BF8">
      <w:pPr>
        <w:pStyle w:val="B3"/>
      </w:pPr>
      <w:r w:rsidRPr="00D54959">
        <w:t>-</w:t>
      </w:r>
      <w:r w:rsidRPr="00D54959">
        <w:tab/>
        <w:t>PLMNs in which the UE is authorized to relay traffic for 5G ProSe Layer-3 End UEs</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 xml:space="preserve"> accessing 5G ProSe</w:t>
      </w:r>
      <w:r w:rsidRPr="00D54959">
        <w:rPr>
          <w:rFonts w:eastAsia="SimSun" w:hint="eastAsia"/>
        </w:rPr>
        <w:t xml:space="preserve"> Layer-3</w:t>
      </w:r>
      <w:r w:rsidRPr="00D54959">
        <w:t xml:space="preserve"> UE-to-UE Relays</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 xml:space="preserve"> over PC5 reference point.</w:t>
      </w:r>
    </w:p>
    <w:p w14:paraId="65C254A2" w14:textId="77777777" w:rsidR="008B0BF8" w:rsidRPr="00D54959" w:rsidRDefault="008B0BF8" w:rsidP="008B0BF8">
      <w:pPr>
        <w:pStyle w:val="B2"/>
      </w:pPr>
      <w:r w:rsidRPr="00D54959">
        <w:t>-</w:t>
      </w:r>
      <w:r w:rsidRPr="00D54959">
        <w:tab/>
        <w:t>when the UE is not "served by NG-RAN":</w:t>
      </w:r>
    </w:p>
    <w:p w14:paraId="6B35B5B2" w14:textId="31ADE084" w:rsidR="008B0BF8" w:rsidRPr="00D54959" w:rsidRDefault="008B0BF8" w:rsidP="008B0BF8">
      <w:pPr>
        <w:pStyle w:val="B3"/>
      </w:pPr>
      <w:r w:rsidRPr="00D54959">
        <w:t>-</w:t>
      </w:r>
      <w:r w:rsidRPr="00D54959">
        <w:tab/>
        <w:t>Indicates whether the UE is authorized to relay traffic for 5G ProSe Layer-3 End UEs</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 xml:space="preserve"> accessing 5G ProSe</w:t>
      </w:r>
      <w:r w:rsidRPr="00D54959">
        <w:rPr>
          <w:rFonts w:eastAsia="SimSun" w:hint="eastAsia"/>
        </w:rPr>
        <w:t xml:space="preserve"> Layer-3</w:t>
      </w:r>
      <w:r w:rsidRPr="00D54959">
        <w:t xml:space="preserve"> UE-to-UE Relays</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 xml:space="preserve"> over PC5 reference point.</w:t>
      </w:r>
    </w:p>
    <w:p w14:paraId="06886E9F" w14:textId="4AC59D77" w:rsidR="008B0BF8" w:rsidRPr="00D54959" w:rsidRDefault="008B0BF8" w:rsidP="008B0BF8">
      <w:pPr>
        <w:pStyle w:val="B2"/>
      </w:pPr>
      <w:r w:rsidRPr="00D54959">
        <w:t>-</w:t>
      </w:r>
      <w:r w:rsidRPr="00D54959">
        <w:tab/>
        <w:t>The authorisation for a UE to act as a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 xml:space="preserve"> also authorizes the use of 5G ProSe </w:t>
      </w:r>
      <w:r w:rsidRPr="00D54959">
        <w:rPr>
          <w:rFonts w:eastAsia="SimSun" w:hint="eastAsia"/>
        </w:rPr>
        <w:t>Layer-3</w:t>
      </w:r>
      <w:r w:rsidRPr="00D54959">
        <w:t xml:space="preserve"> </w:t>
      </w:r>
      <w:r w:rsidR="00E848D6">
        <w:t xml:space="preserve">Multi-hop </w:t>
      </w:r>
      <w:r w:rsidRPr="00D54959">
        <w:t>UE-to-UE Relay Discovery with Model A and Model B.</w:t>
      </w:r>
    </w:p>
    <w:p w14:paraId="3B086E1A" w14:textId="77777777" w:rsidR="008B0BF8" w:rsidRPr="00D54959" w:rsidRDefault="008B0BF8" w:rsidP="008B0BF8">
      <w:pPr>
        <w:pStyle w:val="NO"/>
      </w:pPr>
      <w:r w:rsidRPr="00D54959">
        <w:t>NOTE 1:</w:t>
      </w:r>
      <w:r w:rsidRPr="00D54959">
        <w:tab/>
        <w:t>It is up to UE and application implementation to select a discovery model, or whether to perform both models simultaneously.</w:t>
      </w:r>
    </w:p>
    <w:p w14:paraId="4D74B8F5" w14:textId="1A36BBF8" w:rsidR="008B0BF8" w:rsidRPr="00D54959" w:rsidRDefault="008B0BF8" w:rsidP="008B0BF8">
      <w:pPr>
        <w:pStyle w:val="B1"/>
      </w:pPr>
      <w:r w:rsidRPr="00D54959">
        <w:t>2)</w:t>
      </w:r>
      <w:r w:rsidRPr="00D54959">
        <w:tab/>
        <w:t>ProSe Relay Discovery policy/parameters for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w:t>
      </w:r>
    </w:p>
    <w:p w14:paraId="11E85CDC" w14:textId="40D5D57C" w:rsidR="008B0BF8" w:rsidRPr="00D54959" w:rsidRDefault="008B0BF8" w:rsidP="008B0BF8">
      <w:pPr>
        <w:pStyle w:val="B2"/>
      </w:pPr>
      <w:r w:rsidRPr="00D54959">
        <w:t>-</w:t>
      </w:r>
      <w:r w:rsidRPr="00D54959">
        <w:tab/>
        <w:t xml:space="preserve">Includes the parameters that enable the UE to perform 5G ProSe </w:t>
      </w:r>
      <w:r w:rsidRPr="00D54959">
        <w:rPr>
          <w:rFonts w:eastAsia="SimSun" w:hint="eastAsia"/>
        </w:rPr>
        <w:t>Layer-3</w:t>
      </w:r>
      <w:r w:rsidRPr="00D54959">
        <w:t xml:space="preserve"> </w:t>
      </w:r>
      <w:r w:rsidR="00E848D6">
        <w:t xml:space="preserve">Multi-hop </w:t>
      </w:r>
      <w:r w:rsidRPr="00D54959">
        <w:t>UE-to-UE Relay Discovery when provided by PCF or provisioned in the ME or configured in the UICC:</w:t>
      </w:r>
    </w:p>
    <w:p w14:paraId="1A3F0CD6" w14:textId="0D69F4E3" w:rsidR="008B0BF8" w:rsidRPr="00D54959" w:rsidRDefault="008B0BF8" w:rsidP="008B0BF8">
      <w:pPr>
        <w:pStyle w:val="B3"/>
      </w:pPr>
      <w:r w:rsidRPr="00D54959">
        <w:t>-</w:t>
      </w:r>
      <w:r w:rsidRPr="00D54959">
        <w:tab/>
        <w:t xml:space="preserve">5G ProSe </w:t>
      </w:r>
      <w:r w:rsidRPr="00D54959">
        <w:rPr>
          <w:rFonts w:eastAsia="SimSun" w:hint="eastAsia"/>
        </w:rPr>
        <w:t>Layer-3</w:t>
      </w:r>
      <w:r w:rsidRPr="00D54959">
        <w:t xml:space="preserve"> </w:t>
      </w:r>
      <w:r w:rsidR="00E848D6">
        <w:t xml:space="preserve">Multi-hop </w:t>
      </w:r>
      <w:r w:rsidRPr="00D54959">
        <w:t>UE-to-UE Relay Discovery parameters (User Info ID, Relay Service Code(s), UE-to-UE Relay Layer indicator,</w:t>
      </w:r>
      <w:r w:rsidRPr="00D54959">
        <w:rPr>
          <w:rFonts w:eastAsia="SimSun" w:hint="eastAsia"/>
        </w:rPr>
        <w:t xml:space="preserve"> </w:t>
      </w:r>
      <w:r w:rsidR="00E848D6">
        <w:t xml:space="preserve">Multi-hop </w:t>
      </w:r>
      <w:r w:rsidRPr="00D54959">
        <w:rPr>
          <w:rFonts w:eastAsia="SimSun" w:hint="eastAsia"/>
        </w:rPr>
        <w:t xml:space="preserve">indicator per RSC, </w:t>
      </w:r>
      <w:r w:rsidRPr="00D54959">
        <w:t>maximum number of hops</w:t>
      </w:r>
      <w:r w:rsidRPr="00D54959">
        <w:rPr>
          <w:rFonts w:eastAsia="SimSun" w:hint="eastAsia"/>
        </w:rPr>
        <w:t xml:space="preserve"> per RSC</w:t>
      </w:r>
      <w:r w:rsidRPr="00D54959">
        <w:t>). The UE-to-UE Relay Layer indicator indicates the associated RSC is offering 5G ProSe Layer-3</w:t>
      </w:r>
      <w:r w:rsidRPr="00D54959">
        <w:rPr>
          <w:rFonts w:eastAsia="SimSun" w:hint="eastAsia"/>
        </w:rPr>
        <w:t xml:space="preserve"> </w:t>
      </w:r>
      <w:r w:rsidRPr="00D54959">
        <w:t xml:space="preserve">UE-to-UE Relay service. </w:t>
      </w:r>
      <w:r w:rsidRPr="00D54959">
        <w:rPr>
          <w:rFonts w:eastAsia="DengXian" w:hint="eastAsia"/>
        </w:rPr>
        <w:t xml:space="preserve">The </w:t>
      </w:r>
      <w:r w:rsidR="00E848D6">
        <w:t xml:space="preserve">Multi-hop </w:t>
      </w:r>
      <w:r w:rsidRPr="00D54959">
        <w:rPr>
          <w:rFonts w:eastAsia="SimSun" w:hint="eastAsia"/>
        </w:rPr>
        <w:t xml:space="preserve">indicator indicates whether the associated RSC can be supported for </w:t>
      </w:r>
      <w:r w:rsidRPr="00D54959">
        <w:t xml:space="preserve">5G ProSe </w:t>
      </w:r>
      <w:r w:rsidRPr="00D54959">
        <w:rPr>
          <w:rFonts w:eastAsia="SimSun" w:hint="eastAsia"/>
        </w:rPr>
        <w:t xml:space="preserve">Layer-3 </w:t>
      </w:r>
      <w:r w:rsidR="00E848D6">
        <w:t xml:space="preserve">Multi-hop </w:t>
      </w:r>
      <w:r w:rsidRPr="00D54959">
        <w:t>UE-to-</w:t>
      </w:r>
      <w:r w:rsidRPr="00D54959">
        <w:rPr>
          <w:rFonts w:eastAsia="SimSun" w:hint="eastAsia"/>
        </w:rPr>
        <w:t>UE</w:t>
      </w:r>
      <w:r w:rsidRPr="00D54959">
        <w:t xml:space="preserve">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7FDC27F5" w14:textId="77777777" w:rsidR="008B0BF8" w:rsidRPr="00D54959" w:rsidRDefault="008B0BF8" w:rsidP="008B0BF8">
      <w:pPr>
        <w:pStyle w:val="B3"/>
      </w:pPr>
      <w:r w:rsidRPr="00D54959">
        <w:t>-</w:t>
      </w:r>
      <w:r w:rsidRPr="00D54959">
        <w:tab/>
        <w:t>Default Destination Layer-2 ID(s) for sending Relay Discovery Announcement message and sending/receiving Relay Discovery Solicitation messages;</w:t>
      </w:r>
    </w:p>
    <w:p w14:paraId="3BF5E760" w14:textId="34E4653C" w:rsidR="008B0BF8" w:rsidRPr="00D54959" w:rsidRDefault="008B0BF8" w:rsidP="008B0BF8">
      <w:pPr>
        <w:pStyle w:val="B3"/>
      </w:pPr>
      <w:r w:rsidRPr="00D54959">
        <w:t>-</w:t>
      </w:r>
      <w:r w:rsidRPr="00D54959">
        <w:tab/>
        <w:t>For 5G ProSe Layer-3</w:t>
      </w:r>
      <w:r w:rsidRPr="00D54959">
        <w:rPr>
          <w:rFonts w:eastAsia="SimSun" w:hint="eastAsia"/>
        </w:rPr>
        <w:t xml:space="preserve"> </w:t>
      </w:r>
      <w:r w:rsidRPr="00D54959">
        <w:t>UE-to-UE Relay</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 the traffic type (IP, Ethernet, Unstructured) to be used for the relayed traffic for each Relay Service Code;</w:t>
      </w:r>
    </w:p>
    <w:p w14:paraId="63BA3400" w14:textId="2CEBF48A" w:rsidR="008B0BF8" w:rsidRPr="00D54959" w:rsidRDefault="008B0BF8" w:rsidP="008B0BF8">
      <w:pPr>
        <w:pStyle w:val="B1"/>
      </w:pPr>
      <w:r w:rsidRPr="00D54959">
        <w:t>3)</w:t>
      </w:r>
      <w:r w:rsidRPr="00D54959">
        <w:tab/>
        <w:t>Validity time indicating the expiration time of the Policy/Parameter for 5G ProSe</w:t>
      </w:r>
      <w:r w:rsidRPr="00D54959">
        <w:rPr>
          <w:rFonts w:eastAsia="SimSun" w:hint="eastAsia"/>
        </w:rPr>
        <w:t xml:space="preserve"> Layer-3 </w:t>
      </w:r>
      <w:r w:rsidR="00E848D6">
        <w:rPr>
          <w:rFonts w:eastAsia="SimSun" w:hint="eastAsia"/>
        </w:rPr>
        <w:t xml:space="preserve">Multi-hop </w:t>
      </w:r>
      <w:r w:rsidRPr="00D54959">
        <w:t>UE-to-UE Relay discovery and communication.</w:t>
      </w:r>
    </w:p>
    <w:p w14:paraId="7969D3F1" w14:textId="7449A734" w:rsidR="008B0BF8" w:rsidRPr="00D54959" w:rsidRDefault="008B0BF8" w:rsidP="008B0BF8">
      <w:r w:rsidRPr="00D54959">
        <w:t>The following information is provisioned in the UE in support of the UE assuming the role of a 5G ProSe</w:t>
      </w:r>
      <w:r w:rsidRPr="00D54959">
        <w:rPr>
          <w:rFonts w:eastAsia="SimSun" w:hint="eastAsia"/>
        </w:rPr>
        <w:t xml:space="preserve"> Layer-3 </w:t>
      </w:r>
      <w:r w:rsidRPr="00D54959">
        <w:t>End UE</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 xml:space="preserve"> and thereby enabling the use of a 5G ProSe</w:t>
      </w:r>
      <w:r w:rsidRPr="00D54959">
        <w:rPr>
          <w:rFonts w:eastAsia="SimSun" w:hint="eastAsia"/>
        </w:rPr>
        <w:t xml:space="preserve"> Layer-3 </w:t>
      </w:r>
      <w:r w:rsidRPr="00D54959">
        <w:t>UE-to-UE Relay</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w:t>
      </w:r>
    </w:p>
    <w:p w14:paraId="6BF4ACA0" w14:textId="48A07797" w:rsidR="008B0BF8" w:rsidRPr="00D54959" w:rsidRDefault="008B0BF8" w:rsidP="008B0BF8">
      <w:pPr>
        <w:pStyle w:val="B1"/>
      </w:pPr>
      <w:r w:rsidRPr="00D54959">
        <w:t>1)</w:t>
      </w:r>
      <w:r w:rsidRPr="00D54959">
        <w:tab/>
        <w:t>Authorisation policy for using a 5G ProSe Layer-3 UE-to-UE Relay</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w:t>
      </w:r>
    </w:p>
    <w:p w14:paraId="248F5B81" w14:textId="77777777" w:rsidR="008B0BF8" w:rsidRPr="00D54959" w:rsidRDefault="008B0BF8" w:rsidP="008B0BF8">
      <w:pPr>
        <w:pStyle w:val="B2"/>
      </w:pPr>
      <w:r w:rsidRPr="00D54959">
        <w:t>-</w:t>
      </w:r>
      <w:r w:rsidRPr="00D54959">
        <w:tab/>
        <w:t>When the UE is "served by NG-RAN":</w:t>
      </w:r>
    </w:p>
    <w:p w14:paraId="2AB63490" w14:textId="4F18C5E1" w:rsidR="008B0BF8" w:rsidRPr="00D54959" w:rsidRDefault="008B0BF8" w:rsidP="008B0BF8">
      <w:pPr>
        <w:pStyle w:val="B3"/>
      </w:pPr>
      <w:r w:rsidRPr="00D54959">
        <w:t>-</w:t>
      </w:r>
      <w:r w:rsidRPr="00D54959">
        <w:tab/>
        <w:t>PLMNs in which the UE is authorized to use a 5G ProSe Layer-3 UE-to-UE Relay</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w:t>
      </w:r>
    </w:p>
    <w:p w14:paraId="2B0B43D8" w14:textId="77777777" w:rsidR="008B0BF8" w:rsidRPr="00D54959" w:rsidRDefault="008B0BF8" w:rsidP="008B0BF8">
      <w:pPr>
        <w:pStyle w:val="B2"/>
      </w:pPr>
      <w:r w:rsidRPr="00D54959">
        <w:t>-</w:t>
      </w:r>
      <w:r w:rsidRPr="00D54959">
        <w:tab/>
        <w:t>When the UE is "not served by NG-RAN":</w:t>
      </w:r>
    </w:p>
    <w:p w14:paraId="6A366C8A" w14:textId="046C2368" w:rsidR="008B0BF8" w:rsidRPr="00D54959" w:rsidRDefault="008B0BF8" w:rsidP="008B0BF8">
      <w:pPr>
        <w:pStyle w:val="B3"/>
      </w:pPr>
      <w:r w:rsidRPr="00D54959">
        <w:t>-</w:t>
      </w:r>
      <w:r w:rsidRPr="00D54959">
        <w:tab/>
        <w:t>Indicates whether the UE is authorised to use a 5G ProSe Layer-3 UE-to-UE Relay</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w:t>
      </w:r>
    </w:p>
    <w:p w14:paraId="44EED761" w14:textId="4396F804" w:rsidR="008B0BF8" w:rsidRPr="00D54959" w:rsidRDefault="008B0BF8" w:rsidP="008B0BF8">
      <w:pPr>
        <w:pStyle w:val="B2"/>
      </w:pPr>
      <w:r w:rsidRPr="00D54959">
        <w:lastRenderedPageBreak/>
        <w:tab/>
        <w:t>The authorisation for a UE to act as a 5G ProSe</w:t>
      </w:r>
      <w:r w:rsidRPr="00D54959">
        <w:rPr>
          <w:rFonts w:eastAsia="SimSun" w:hint="eastAsia"/>
        </w:rPr>
        <w:t xml:space="preserve"> Layer-3 </w:t>
      </w:r>
      <w:r w:rsidRPr="00D54959">
        <w:t>End UE</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 xml:space="preserve"> also authorizes the use of 5G ProSe </w:t>
      </w:r>
      <w:r w:rsidRPr="00D54959">
        <w:rPr>
          <w:rFonts w:eastAsia="SimSun" w:hint="eastAsia"/>
        </w:rPr>
        <w:t xml:space="preserve">Layer-3 </w:t>
      </w:r>
      <w:r w:rsidRPr="00D54959">
        <w:t>UE-to-UE Relay discovery with Model A and Model B.</w:t>
      </w:r>
    </w:p>
    <w:p w14:paraId="19C977A3" w14:textId="77777777" w:rsidR="008B0BF8" w:rsidRPr="00D54959" w:rsidRDefault="008B0BF8" w:rsidP="008B0BF8">
      <w:pPr>
        <w:pStyle w:val="NO"/>
      </w:pPr>
      <w:r w:rsidRPr="00D54959">
        <w:t>NOTE </w:t>
      </w:r>
      <w:r w:rsidRPr="00D54959">
        <w:rPr>
          <w:rFonts w:eastAsia="SimSun" w:hint="eastAsia"/>
        </w:rPr>
        <w:t>2</w:t>
      </w:r>
      <w:r w:rsidRPr="00D54959">
        <w:t>:</w:t>
      </w:r>
      <w:r w:rsidRPr="00D54959">
        <w:tab/>
        <w:t>It is up to UE and application implementation to select a discovery model, or whether to perform both models simultaneously.</w:t>
      </w:r>
    </w:p>
    <w:p w14:paraId="60FF620F" w14:textId="7B90FAB8" w:rsidR="008B0BF8" w:rsidRPr="00D54959" w:rsidRDefault="008B0BF8" w:rsidP="008B0BF8">
      <w:pPr>
        <w:pStyle w:val="B1"/>
      </w:pPr>
      <w:r w:rsidRPr="00D54959">
        <w:t>2)</w:t>
      </w:r>
      <w:r w:rsidRPr="00D54959">
        <w:tab/>
        <w:t>Policy/parameters for 5G ProSe</w:t>
      </w:r>
      <w:r w:rsidRPr="00D54959">
        <w:rPr>
          <w:rFonts w:eastAsia="SimSun" w:hint="eastAsia"/>
        </w:rPr>
        <w:t xml:space="preserve"> Layer-3 </w:t>
      </w:r>
      <w:r w:rsidR="00E848D6">
        <w:rPr>
          <w:rFonts w:eastAsia="SimSun" w:hint="eastAsia"/>
        </w:rPr>
        <w:t xml:space="preserve">Multi-hop </w:t>
      </w:r>
      <w:r w:rsidRPr="00D54959">
        <w:t>UE-to-UE Relay Discovery:</w:t>
      </w:r>
    </w:p>
    <w:p w14:paraId="4061BBFB" w14:textId="2748AA24" w:rsidR="008B0BF8" w:rsidRPr="00D54959" w:rsidRDefault="008B0BF8" w:rsidP="008B0BF8">
      <w:pPr>
        <w:pStyle w:val="B2"/>
      </w:pPr>
      <w:r w:rsidRPr="00D54959">
        <w:t>-</w:t>
      </w:r>
      <w:r w:rsidRPr="00D54959">
        <w:tab/>
        <w:t xml:space="preserve">Includes the parameters for 5G ProSe </w:t>
      </w:r>
      <w:r w:rsidRPr="00D54959">
        <w:rPr>
          <w:rFonts w:eastAsia="SimSun" w:hint="eastAsia"/>
        </w:rPr>
        <w:t xml:space="preserve">Layer-3 </w:t>
      </w:r>
      <w:r w:rsidR="00E848D6">
        <w:rPr>
          <w:rFonts w:eastAsia="SimSun" w:hint="eastAsia"/>
        </w:rPr>
        <w:t xml:space="preserve">Multi-hop </w:t>
      </w:r>
      <w:r w:rsidRPr="00D54959">
        <w:t>UE-to-UE Relay Discovery as a 5G ProSe</w:t>
      </w:r>
      <w:r w:rsidRPr="00D54959">
        <w:rPr>
          <w:rFonts w:eastAsia="SimSun" w:hint="eastAsia"/>
        </w:rPr>
        <w:t xml:space="preserve"> Layer-3 </w:t>
      </w:r>
      <w:r w:rsidRPr="00D54959">
        <w:t>End UE</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 xml:space="preserve"> and for enabling the UE to connect to the 5G ProSe</w:t>
      </w:r>
      <w:r w:rsidRPr="00D54959">
        <w:rPr>
          <w:rFonts w:eastAsia="SimSun" w:hint="eastAsia"/>
        </w:rPr>
        <w:t xml:space="preserve"> Layer-3 </w:t>
      </w:r>
      <w:r w:rsidRPr="00D54959">
        <w:t>UE-to-UE Relay after discovery when provided by PCF or provisioned in the ME or configured in the UICC:</w:t>
      </w:r>
    </w:p>
    <w:p w14:paraId="0075608F" w14:textId="394937E1" w:rsidR="008B0BF8" w:rsidRPr="00D54959" w:rsidRDefault="008B0BF8" w:rsidP="008B0BF8">
      <w:pPr>
        <w:pStyle w:val="B3"/>
      </w:pPr>
      <w:r w:rsidRPr="00D54959">
        <w:t>-</w:t>
      </w:r>
      <w:r w:rsidRPr="00D54959">
        <w:tab/>
        <w:t xml:space="preserve">5G ProSe </w:t>
      </w:r>
      <w:r w:rsidRPr="00D54959">
        <w:rPr>
          <w:rFonts w:eastAsia="SimSun" w:hint="eastAsia"/>
        </w:rPr>
        <w:t xml:space="preserve">Layer-3 </w:t>
      </w:r>
      <w:r w:rsidR="00E848D6">
        <w:rPr>
          <w:rFonts w:eastAsia="SimSun" w:hint="eastAsia"/>
        </w:rPr>
        <w:t xml:space="preserve">Multi-hop </w:t>
      </w:r>
      <w:r w:rsidRPr="00D54959">
        <w:t>UE-to-UE Relay Discovery parameters (Relay Service Code(s), UE-to-UE Relay Layer indicator,</w:t>
      </w:r>
      <w:r w:rsidRPr="00D54959">
        <w:rPr>
          <w:rFonts w:eastAsia="SimSun" w:hint="eastAsia"/>
        </w:rPr>
        <w:t xml:space="preserve"> </w:t>
      </w:r>
      <w:r w:rsidR="00E848D6">
        <w:t xml:space="preserve">Multi-hop </w:t>
      </w:r>
      <w:r w:rsidRPr="00D54959">
        <w:rPr>
          <w:rFonts w:eastAsia="SimSun" w:hint="eastAsia"/>
        </w:rPr>
        <w:t xml:space="preserve">indicator per RSC, </w:t>
      </w:r>
      <w:r w:rsidRPr="00D54959">
        <w:t>maximum number of hops</w:t>
      </w:r>
      <w:r w:rsidRPr="00D54959">
        <w:rPr>
          <w:rFonts w:eastAsia="SimSun" w:hint="eastAsia"/>
        </w:rPr>
        <w:t xml:space="preserve"> per RSC</w:t>
      </w:r>
      <w:r w:rsidRPr="00D54959">
        <w:t xml:space="preserve">). The UE-to-UE Relay Layer indicator indicates the associated RSC is offering 5G ProSe Layer-3 UE-to-UE Relay service. </w:t>
      </w:r>
      <w:r w:rsidRPr="00D54959">
        <w:rPr>
          <w:rFonts w:eastAsia="DengXian" w:hint="eastAsia"/>
        </w:rPr>
        <w:t xml:space="preserve">The </w:t>
      </w:r>
      <w:r w:rsidR="00E848D6">
        <w:t xml:space="preserve">Multi-hop </w:t>
      </w:r>
      <w:r w:rsidRPr="00D54959">
        <w:rPr>
          <w:rFonts w:eastAsia="SimSun" w:hint="eastAsia"/>
        </w:rPr>
        <w:t xml:space="preserve">indicator indicates whether the associated RSC can be supported for </w:t>
      </w:r>
      <w:r w:rsidRPr="00D54959">
        <w:t xml:space="preserve">5G ProSe </w:t>
      </w:r>
      <w:r w:rsidRPr="00D54959">
        <w:rPr>
          <w:rFonts w:eastAsia="SimSun" w:hint="eastAsia"/>
        </w:rPr>
        <w:t xml:space="preserve">Layer-3 </w:t>
      </w:r>
      <w:r w:rsidR="00E848D6">
        <w:t xml:space="preserve">Multi-hop </w:t>
      </w:r>
      <w:r w:rsidRPr="00D54959">
        <w:t>UE-to-</w:t>
      </w:r>
      <w:r w:rsidRPr="00D54959">
        <w:rPr>
          <w:rFonts w:eastAsia="SimSun" w:hint="eastAsia"/>
        </w:rPr>
        <w:t>UE</w:t>
      </w:r>
      <w:r w:rsidRPr="00D54959">
        <w:t xml:space="preserve">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3205EF4B" w14:textId="77777777" w:rsidR="008B0BF8" w:rsidRPr="00D54959" w:rsidRDefault="008B0BF8" w:rsidP="008B0BF8">
      <w:pPr>
        <w:pStyle w:val="B3"/>
      </w:pPr>
      <w:r w:rsidRPr="00D54959">
        <w:t>-</w:t>
      </w:r>
      <w:r w:rsidRPr="00D54959">
        <w:tab/>
        <w:t>Default Destination Layer-2 ID(s) for sending/receiving Relay Discovery Solicitation messages and receiving Relay Discovery Announcement message;</w:t>
      </w:r>
    </w:p>
    <w:p w14:paraId="28B9E392" w14:textId="48F17354" w:rsidR="008B0BF8" w:rsidRPr="00D54959" w:rsidRDefault="008B0BF8" w:rsidP="008B0BF8">
      <w:pPr>
        <w:pStyle w:val="B3"/>
      </w:pPr>
      <w:r w:rsidRPr="00D54959">
        <w:t>-</w:t>
      </w:r>
      <w:r w:rsidRPr="00D54959">
        <w:tab/>
        <w:t xml:space="preserve">For 5G ProSe Layer-3 </w:t>
      </w:r>
      <w:r w:rsidRPr="00D54959">
        <w:rPr>
          <w:rFonts w:eastAsia="SimSun" w:hint="eastAsia"/>
        </w:rPr>
        <w:t xml:space="preserve">Remote UE supporting 5G ProSe Layer-3 </w:t>
      </w:r>
      <w:r w:rsidR="00E848D6">
        <w:rPr>
          <w:rFonts w:eastAsia="SimSun" w:hint="eastAsia"/>
        </w:rPr>
        <w:t xml:space="preserve">Multi-hop </w:t>
      </w:r>
      <w:r w:rsidRPr="00D54959">
        <w:rPr>
          <w:rFonts w:eastAsia="SimSun" w:hint="eastAsia"/>
        </w:rPr>
        <w:t>UE-to-UE Relay</w:t>
      </w:r>
      <w:r w:rsidRPr="00D54959">
        <w:t>, the traffic type (IP, Ethernet, Unstructured) to be used for the relayed traffic for each Relay Service Code;</w:t>
      </w:r>
    </w:p>
    <w:p w14:paraId="7E5C166A" w14:textId="71E22704" w:rsidR="008B0BF8" w:rsidRPr="00D54959" w:rsidRDefault="008B0BF8" w:rsidP="008B0BF8">
      <w:pPr>
        <w:pStyle w:val="B1"/>
      </w:pPr>
      <w:r w:rsidRPr="00D54959">
        <w:t>3)</w:t>
      </w:r>
      <w:r w:rsidRPr="00D54959">
        <w:tab/>
        <w:t xml:space="preserve">Validity time indicating the expiration time of the Policy/Parameter for 5G ProSe </w:t>
      </w:r>
      <w:r w:rsidRPr="00D54959">
        <w:rPr>
          <w:rFonts w:eastAsia="SimSun" w:hint="eastAsia"/>
        </w:rPr>
        <w:t xml:space="preserve">Layer-3 </w:t>
      </w:r>
      <w:r w:rsidR="00E848D6">
        <w:t xml:space="preserve">Multi-hop </w:t>
      </w:r>
      <w:r w:rsidRPr="00D54959">
        <w:t>UE-to-UE Relay discovery and communication.</w:t>
      </w:r>
    </w:p>
    <w:p w14:paraId="2DD4D5CF" w14:textId="6F3F0628" w:rsidR="008B0BF8" w:rsidRPr="00D54959" w:rsidRDefault="008B0BF8" w:rsidP="008B0BF8">
      <w:r w:rsidRPr="00D54959">
        <w:t>The following information is provisioned in the UE in support of the UE assuming the role of a 5G ProSe</w:t>
      </w:r>
      <w:r w:rsidRPr="00D54959">
        <w:rPr>
          <w:rFonts w:eastAsia="SimSun" w:hint="eastAsia"/>
        </w:rPr>
        <w:t xml:space="preserve"> Layer-3 </w:t>
      </w:r>
      <w:r w:rsidRPr="00D54959">
        <w:t>UE-to-UE Relay</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 xml:space="preserve"> as well as in the UE in support of the UE assuming the role of a 5G ProSe</w:t>
      </w:r>
      <w:r w:rsidRPr="00D54959">
        <w:rPr>
          <w:rFonts w:eastAsia="SimSun" w:hint="eastAsia"/>
        </w:rPr>
        <w:t xml:space="preserve"> Layer-3 </w:t>
      </w:r>
      <w:r w:rsidRPr="00D54959">
        <w:t>End UE</w:t>
      </w:r>
      <w:r w:rsidRPr="00D54959">
        <w:rPr>
          <w:rFonts w:eastAsia="SimSun" w:hint="eastAsia"/>
        </w:rPr>
        <w:t xml:space="preserve"> supporting 5G ProSe Layer-3 </w:t>
      </w:r>
      <w:r w:rsidR="00E848D6">
        <w:rPr>
          <w:rFonts w:eastAsia="SimSun" w:hint="eastAsia"/>
        </w:rPr>
        <w:t xml:space="preserve">Multi-hop </w:t>
      </w:r>
      <w:r w:rsidRPr="00D54959">
        <w:rPr>
          <w:rFonts w:eastAsia="SimSun" w:hint="eastAsia"/>
        </w:rPr>
        <w:t>UE-to-UE Relay</w:t>
      </w:r>
      <w:r w:rsidRPr="00D54959">
        <w:t xml:space="preserve"> and thereby enabling the use of a 5G ProSe</w:t>
      </w:r>
      <w:r w:rsidRPr="00D54959">
        <w:rPr>
          <w:rFonts w:eastAsia="SimSun" w:hint="eastAsia"/>
        </w:rPr>
        <w:t xml:space="preserve"> Layer-3 </w:t>
      </w:r>
      <w:r w:rsidRPr="00D54959">
        <w:t>UE-to-UE Relay:</w:t>
      </w:r>
    </w:p>
    <w:p w14:paraId="591B3AA4" w14:textId="5FDC1C2C" w:rsidR="008B0BF8" w:rsidRPr="00D54959" w:rsidRDefault="008B0BF8" w:rsidP="008B0BF8">
      <w:pPr>
        <w:pStyle w:val="B1"/>
      </w:pPr>
      <w:r w:rsidRPr="00D54959">
        <w:t>1)</w:t>
      </w:r>
      <w:r w:rsidRPr="00D54959">
        <w:tab/>
        <w:t>Radio parameters for 5G ProSe</w:t>
      </w:r>
      <w:r w:rsidRPr="00D54959">
        <w:rPr>
          <w:rFonts w:eastAsia="SimSun" w:hint="eastAsia"/>
        </w:rPr>
        <w:t xml:space="preserve"> Layer-3 </w:t>
      </w:r>
      <w:r w:rsidR="00E848D6">
        <w:t xml:space="preserve">Multi-hop </w:t>
      </w:r>
      <w:r w:rsidRPr="00D54959">
        <w:t>UE-to-UE Relay Discovery when the UE is not "served by NG-RAN":</w:t>
      </w:r>
    </w:p>
    <w:p w14:paraId="04A59A9F" w14:textId="77777777" w:rsidR="008B0BF8" w:rsidRPr="00D54959" w:rsidRDefault="008B0BF8" w:rsidP="008B0BF8">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60296E99" w14:textId="75CE9AE7" w:rsidR="008B0BF8" w:rsidRPr="00D54959" w:rsidRDefault="008B0BF8" w:rsidP="008B0BF8">
      <w:pPr>
        <w:pStyle w:val="B2"/>
      </w:pPr>
      <w:r w:rsidRPr="00D54959">
        <w:t>-</w:t>
      </w:r>
      <w:r w:rsidRPr="00D54959">
        <w:tab/>
        <w:t xml:space="preserve">Default PC5 DRX configuration (see </w:t>
      </w:r>
      <w:r w:rsidR="00CB43FC" w:rsidRPr="00D54959">
        <w:t>TS</w:t>
      </w:r>
      <w:r w:rsidR="00CB43FC">
        <w:t> </w:t>
      </w:r>
      <w:r w:rsidR="00CB43FC" w:rsidRPr="00D54959">
        <w:t>38.331</w:t>
      </w:r>
      <w:r w:rsidR="00CB43FC">
        <w:t> </w:t>
      </w:r>
      <w:r w:rsidR="00CB43FC" w:rsidRPr="00D54959">
        <w:t>[</w:t>
      </w:r>
      <w:r w:rsidRPr="00D54959">
        <w:t>16]).</w:t>
      </w:r>
    </w:p>
    <w:p w14:paraId="3084BD33" w14:textId="1A31B6B4" w:rsidR="008B0BF8" w:rsidRPr="00D54959" w:rsidRDefault="008B0BF8" w:rsidP="008B0BF8">
      <w:pPr>
        <w:pStyle w:val="NO"/>
      </w:pPr>
      <w:r w:rsidRPr="00D54959">
        <w:t>NOTE </w:t>
      </w:r>
      <w:r w:rsidRPr="00D54959">
        <w:rPr>
          <w:rFonts w:eastAsia="SimSun" w:hint="eastAsia"/>
        </w:rPr>
        <w:t>3</w:t>
      </w:r>
      <w:r w:rsidRPr="00D54959">
        <w:t>:</w:t>
      </w:r>
      <w:r w:rsidRPr="00D54959">
        <w:tab/>
        <w:t>Radio parameters for 5G ProSe</w:t>
      </w:r>
      <w:r w:rsidRPr="00D54959">
        <w:rPr>
          <w:rFonts w:eastAsia="SimSun" w:hint="eastAsia"/>
        </w:rPr>
        <w:t xml:space="preserve"> Layer-3 </w:t>
      </w:r>
      <w:r w:rsidR="00E848D6">
        <w:t xml:space="preserve">Multi-hop </w:t>
      </w:r>
      <w:r w:rsidRPr="00D54959">
        <w:t>UE-to-UE Relay Discovery when the UE is not "served by NG-RAN" and Radio parameters when the UE is "not served by NG-RAN" for 5G ProSe Direct Discovery in clause 5.1.2.1 are expected to be aligned for direct and relayed discovery for UE to UE communication.</w:t>
      </w:r>
    </w:p>
    <w:p w14:paraId="6F5B0A4B" w14:textId="003ACE64" w:rsidR="008B0BF8" w:rsidRPr="00D54959" w:rsidRDefault="008B0BF8" w:rsidP="008B0BF8">
      <w:pPr>
        <w:pStyle w:val="B1"/>
      </w:pPr>
      <w:r w:rsidRPr="00D54959">
        <w:t>2)</w:t>
      </w:r>
      <w:r w:rsidRPr="00D54959">
        <w:tab/>
        <w:t>Radio parameters for 5G ProSe</w:t>
      </w:r>
      <w:r w:rsidRPr="00D54959">
        <w:rPr>
          <w:rFonts w:eastAsia="SimSun" w:hint="eastAsia"/>
        </w:rPr>
        <w:t xml:space="preserve"> Layer-3 </w:t>
      </w:r>
      <w:r w:rsidR="00E848D6">
        <w:t xml:space="preserve">Multi-hop </w:t>
      </w:r>
      <w:r w:rsidRPr="00D54959">
        <w:t>UE-to-UE Relay communication when the UE is not "served by NG-RAN":</w:t>
      </w:r>
    </w:p>
    <w:p w14:paraId="12A6C500" w14:textId="77777777" w:rsidR="008B0BF8" w:rsidRPr="00D54959" w:rsidRDefault="008B0BF8" w:rsidP="008B0BF8">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22E05E41" w14:textId="6B0C923D" w:rsidR="008B0BF8" w:rsidRPr="00D54959" w:rsidRDefault="008B0BF8" w:rsidP="008B0BF8">
      <w:pPr>
        <w:pStyle w:val="NO"/>
      </w:pPr>
      <w:r w:rsidRPr="00D54959">
        <w:t>NOTE </w:t>
      </w:r>
      <w:r w:rsidRPr="00D54959">
        <w:rPr>
          <w:rFonts w:eastAsia="SimSun" w:hint="eastAsia"/>
        </w:rPr>
        <w:t>4</w:t>
      </w:r>
      <w:r w:rsidRPr="00D54959">
        <w:t>:</w:t>
      </w:r>
      <w:r w:rsidRPr="00D54959">
        <w:tab/>
        <w:t>Radio parameters for 5G ProSe</w:t>
      </w:r>
      <w:r w:rsidRPr="00D54959">
        <w:rPr>
          <w:rFonts w:eastAsia="SimSun" w:hint="eastAsia"/>
        </w:rPr>
        <w:t xml:space="preserve"> Layer-3 </w:t>
      </w:r>
      <w:r w:rsidR="00E848D6">
        <w:t xml:space="preserve">Multi-hop </w:t>
      </w:r>
      <w:r w:rsidRPr="00D54959">
        <w:t>UE-to-UE Relay communication when the UE is not "served by NG-RAN" and Radio parameters when the UE is "not served by NG-RAN" for 5G ProSe Direct Communication in clause 5.1.3.1 are expected to be aligned for direct and relayed UE to UE communication.</w:t>
      </w:r>
    </w:p>
    <w:p w14:paraId="15DCD36D" w14:textId="5C532C0A" w:rsidR="00C5533A" w:rsidRPr="00D54959" w:rsidRDefault="00C5533A" w:rsidP="00C5533A">
      <w:pPr>
        <w:pStyle w:val="NO"/>
      </w:pPr>
      <w:r w:rsidRPr="00D54959">
        <w:t>NOTE </w:t>
      </w:r>
      <w:r>
        <w:rPr>
          <w:rFonts w:eastAsia="SimSun"/>
        </w:rPr>
        <w:t>5</w:t>
      </w:r>
      <w:r w:rsidRPr="00D54959">
        <w:t>:</w:t>
      </w:r>
      <w:r w:rsidRPr="00D54959">
        <w:tab/>
      </w:r>
      <w:r>
        <w:t xml:space="preserve">The RSC used for </w:t>
      </w:r>
      <w:r w:rsidR="00E848D6">
        <w:t xml:space="preserve">Multi-hop </w:t>
      </w:r>
      <w:r>
        <w:t>service is different from the RSC used for single-hop service.</w:t>
      </w:r>
    </w:p>
    <w:p w14:paraId="51408885" w14:textId="77777777" w:rsidR="00AE0BAE" w:rsidRDefault="00AE0BAE" w:rsidP="00AE0BAE">
      <w:pPr>
        <w:pStyle w:val="Heading4"/>
      </w:pPr>
      <w:bookmarkStart w:id="489" w:name="_CR5_1_5_2"/>
      <w:bookmarkStart w:id="490" w:name="_Toc201151700"/>
      <w:bookmarkEnd w:id="489"/>
      <w:r>
        <w:lastRenderedPageBreak/>
        <w:t>5.1.5.2</w:t>
      </w:r>
      <w:r>
        <w:tab/>
        <w:t>Principles for applying parameters for 5G ProSe UE-to-UE Relay</w:t>
      </w:r>
      <w:bookmarkEnd w:id="490"/>
    </w:p>
    <w:p w14:paraId="3BCC9F8F" w14:textId="77777777" w:rsidR="00AE0BAE" w:rsidRDefault="00AE0BAE" w:rsidP="00F40748">
      <w:pPr>
        <w:pStyle w:val="Heading5"/>
      </w:pPr>
      <w:bookmarkStart w:id="491" w:name="_CR5_1_5_2_1"/>
      <w:bookmarkStart w:id="492" w:name="_Toc201151701"/>
      <w:bookmarkEnd w:id="491"/>
      <w:r>
        <w:t>5.1.5.2.1</w:t>
      </w:r>
      <w:r>
        <w:tab/>
        <w:t>Principles for applying parameters for ProSe UE-to-UE Relay discovery</w:t>
      </w:r>
      <w:bookmarkEnd w:id="492"/>
    </w:p>
    <w:p w14:paraId="10CB2B19" w14:textId="58804708" w:rsidR="000B0E72" w:rsidRDefault="000B0E72" w:rsidP="00AE0BAE">
      <w:r>
        <w:t>The general principles for applying policy/parameters defined in clause 5.1.1a apply to the 5G ProSe UE-to-UE Relay discovery service.</w:t>
      </w:r>
    </w:p>
    <w:p w14:paraId="0E611C9A" w14:textId="7DCD69D9" w:rsidR="008B0BF8" w:rsidRDefault="008B0BF8" w:rsidP="00AE0BAE">
      <w:pPr>
        <w:pStyle w:val="Heading5"/>
      </w:pPr>
      <w:bookmarkStart w:id="493" w:name="_CR5_1_5_2_1a"/>
      <w:bookmarkStart w:id="494" w:name="_Toc201151702"/>
      <w:bookmarkEnd w:id="493"/>
      <w:r>
        <w:t>5.1.5.2.1a</w:t>
      </w:r>
      <w:r>
        <w:tab/>
        <w:t xml:space="preserve">Principles for applying parameters for 5G ProSe Layer-3 </w:t>
      </w:r>
      <w:r w:rsidR="00E848D6">
        <w:t xml:space="preserve">Multi-hop </w:t>
      </w:r>
      <w:r>
        <w:t>UE-to-UE Relay discovery</w:t>
      </w:r>
      <w:bookmarkEnd w:id="494"/>
    </w:p>
    <w:p w14:paraId="3963932F" w14:textId="4C62B174" w:rsidR="008B0BF8" w:rsidRPr="008B0BF8" w:rsidRDefault="008B0BF8" w:rsidP="009F27F6">
      <w:r>
        <w:t xml:space="preserve">The general principles for applying policy/parameters defined in clause 5.1.1a apply to the 5G ProSe Layer-3 </w:t>
      </w:r>
      <w:r w:rsidR="00E848D6">
        <w:t xml:space="preserve">Multi-hop </w:t>
      </w:r>
      <w:r>
        <w:t>UE-to-UE Relay discovery service.</w:t>
      </w:r>
    </w:p>
    <w:p w14:paraId="55291D76" w14:textId="475E7952" w:rsidR="00AE0BAE" w:rsidRDefault="00AE0BAE" w:rsidP="00AE0BAE">
      <w:pPr>
        <w:pStyle w:val="Heading5"/>
      </w:pPr>
      <w:bookmarkStart w:id="495" w:name="_CR5_1_5_2_2"/>
      <w:bookmarkStart w:id="496" w:name="_Toc201151703"/>
      <w:bookmarkEnd w:id="495"/>
      <w:r>
        <w:t>5.1.5.2.2</w:t>
      </w:r>
      <w:r>
        <w:tab/>
        <w:t>Principles for applying parameters for 5G ProSe UE-to-UE Relay communication</w:t>
      </w:r>
      <w:bookmarkEnd w:id="496"/>
    </w:p>
    <w:p w14:paraId="69D3CC2D" w14:textId="416F9030" w:rsidR="000B0E72" w:rsidRDefault="000B0E72" w:rsidP="00AE0BAE">
      <w:r>
        <w:t>The general principles for applying policy/parameters defined in clause 5.1.1a apply to the 5G ProSe UE-to-UE Relay communication service.</w:t>
      </w:r>
    </w:p>
    <w:p w14:paraId="55491547" w14:textId="013E804B" w:rsidR="008B0BF8" w:rsidRDefault="008B0BF8" w:rsidP="008B0BF8">
      <w:pPr>
        <w:pStyle w:val="Heading5"/>
      </w:pPr>
      <w:bookmarkStart w:id="497" w:name="_CR5_1_5_2_2a"/>
      <w:bookmarkStart w:id="498" w:name="_Toc201151704"/>
      <w:bookmarkEnd w:id="497"/>
      <w:r>
        <w:t>5.1.5.2.2a</w:t>
      </w:r>
      <w:r>
        <w:tab/>
        <w:t xml:space="preserve">Principles for applying parameters for 5G ProSe Layer-3 </w:t>
      </w:r>
      <w:r w:rsidR="00E848D6">
        <w:t xml:space="preserve">Multi-hop </w:t>
      </w:r>
      <w:r>
        <w:t>UE-to-UE Relay communication</w:t>
      </w:r>
      <w:bookmarkEnd w:id="498"/>
    </w:p>
    <w:p w14:paraId="6E663A38" w14:textId="55CC65DB" w:rsidR="008B0BF8" w:rsidRPr="008B0BF8" w:rsidRDefault="008B0BF8" w:rsidP="009F27F6">
      <w:r>
        <w:t xml:space="preserve">The general principles for applying policy/parameters defined in clause 5.1.1a apply to the 5G ProSe Layer-3 </w:t>
      </w:r>
      <w:r w:rsidR="00E848D6">
        <w:t xml:space="preserve">Multi-hop </w:t>
      </w:r>
      <w:r>
        <w:t>UE-to-UE Relay communication service.</w:t>
      </w:r>
    </w:p>
    <w:p w14:paraId="690CFCFA" w14:textId="66B08A71" w:rsidR="008C47BE" w:rsidRPr="00CB5EC9" w:rsidRDefault="008C47BE" w:rsidP="008C47BE">
      <w:pPr>
        <w:pStyle w:val="Heading2"/>
      </w:pPr>
      <w:bookmarkStart w:id="499" w:name="_CR5_2"/>
      <w:bookmarkStart w:id="500" w:name="_Toc201151705"/>
      <w:bookmarkEnd w:id="499"/>
      <w:r w:rsidRPr="00CB5EC9">
        <w:t>5.2</w:t>
      </w:r>
      <w:r w:rsidRPr="00CB5EC9">
        <w:tab/>
      </w:r>
      <w:r w:rsidR="00E56124" w:rsidRPr="00CB5EC9">
        <w:t xml:space="preserve">5G </w:t>
      </w:r>
      <w:r w:rsidRPr="00CB5EC9">
        <w:t>ProSe Direct Discovery</w:t>
      </w:r>
      <w:bookmarkEnd w:id="474"/>
      <w:bookmarkEnd w:id="475"/>
      <w:bookmarkEnd w:id="476"/>
      <w:bookmarkEnd w:id="477"/>
      <w:bookmarkEnd w:id="500"/>
    </w:p>
    <w:p w14:paraId="32520379" w14:textId="77777777" w:rsidR="008C47BE" w:rsidRPr="00CB5EC9" w:rsidRDefault="008C47BE" w:rsidP="00395A71">
      <w:pPr>
        <w:pStyle w:val="Heading3"/>
      </w:pPr>
      <w:bookmarkStart w:id="501" w:name="_CR5_2_1"/>
      <w:bookmarkStart w:id="502" w:name="_Toc517047989"/>
      <w:bookmarkStart w:id="503" w:name="_Toc73625505"/>
      <w:bookmarkStart w:id="504" w:name="_Toc201151706"/>
      <w:bookmarkEnd w:id="501"/>
      <w:r w:rsidRPr="00CB5EC9">
        <w:t>5.2.1</w:t>
      </w:r>
      <w:r w:rsidRPr="00CB5EC9">
        <w:tab/>
      </w:r>
      <w:bookmarkEnd w:id="502"/>
      <w:r w:rsidRPr="00CB5EC9">
        <w:t>General</w:t>
      </w:r>
      <w:bookmarkEnd w:id="503"/>
      <w:bookmarkEnd w:id="504"/>
    </w:p>
    <w:p w14:paraId="0F5C0E14" w14:textId="13AC5683"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r w:rsidR="00724E85">
        <w:t>1</w:t>
      </w:r>
      <w:r w:rsidR="008C47BE" w:rsidRPr="00CB5EC9">
        <w:t xml:space="preserve">.1 in </w:t>
      </w:r>
      <w:r w:rsidR="00CB43FC" w:rsidRPr="00CB5EC9">
        <w:t>TS</w:t>
      </w:r>
      <w:r w:rsidR="00CB43FC">
        <w:t> </w:t>
      </w:r>
      <w:r w:rsidR="00CB43FC" w:rsidRPr="00CB5EC9">
        <w:t>23.303</w:t>
      </w:r>
      <w:r w:rsidR="00CB43FC">
        <w:t> </w:t>
      </w:r>
      <w:r w:rsidR="00CB43FC"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505" w:name="_Toc73625506"/>
      <w:bookmarkStart w:id="506" w:name="_Toc517047998"/>
      <w:bookmarkStart w:id="507"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508" w:name="_CR5_2_2"/>
      <w:bookmarkStart w:id="509" w:name="_Toc201151707"/>
      <w:bookmarkEnd w:id="508"/>
      <w:r w:rsidRPr="00CB5EC9">
        <w:t>5.2.2</w:t>
      </w:r>
      <w:r w:rsidRPr="00CB5EC9">
        <w:tab/>
      </w:r>
      <w:r w:rsidR="00E56124" w:rsidRPr="00CB5EC9">
        <w:t xml:space="preserve">5G </w:t>
      </w:r>
      <w:r w:rsidRPr="00CB5EC9">
        <w:t>ProSe Direct Discovery Models</w:t>
      </w:r>
      <w:bookmarkEnd w:id="505"/>
      <w:bookmarkEnd w:id="509"/>
    </w:p>
    <w:bookmarkEnd w:id="506"/>
    <w:bookmarkEnd w:id="507"/>
    <w:p w14:paraId="50053CCF" w14:textId="1C8C153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CB43FC" w:rsidRPr="00CB5EC9">
        <w:t>TS</w:t>
      </w:r>
      <w:r w:rsidR="00CB43FC">
        <w:t> </w:t>
      </w:r>
      <w:r w:rsidR="00CB43FC" w:rsidRPr="00CB5EC9">
        <w:t>23.303</w:t>
      </w:r>
      <w:r w:rsidR="00CB43FC">
        <w:t> </w:t>
      </w:r>
      <w:r w:rsidR="00CB43FC" w:rsidRPr="00CB5EC9">
        <w:t>[</w:t>
      </w:r>
      <w:r w:rsidRPr="00CB5EC9">
        <w:t>3].</w:t>
      </w:r>
    </w:p>
    <w:p w14:paraId="73FABAFF" w14:textId="780046F7" w:rsidR="008C47BE" w:rsidRPr="00CB5EC9" w:rsidRDefault="008C47BE" w:rsidP="00395A71">
      <w:pPr>
        <w:pStyle w:val="Heading3"/>
      </w:pPr>
      <w:bookmarkStart w:id="510" w:name="_CR5_2_3"/>
      <w:bookmarkStart w:id="511" w:name="_Toc73625507"/>
      <w:bookmarkStart w:id="512" w:name="_Toc201151708"/>
      <w:bookmarkEnd w:id="510"/>
      <w:r w:rsidRPr="00CB5EC9">
        <w:t>5.2.3</w:t>
      </w:r>
      <w:r w:rsidRPr="00CB5EC9">
        <w:tab/>
      </w:r>
      <w:r w:rsidR="00375372" w:rsidRPr="00CB5EC9">
        <w:rPr>
          <w:lang w:eastAsia="zh-CN"/>
        </w:rPr>
        <w:t xml:space="preserve">5G ProSe </w:t>
      </w:r>
      <w:r w:rsidRPr="00CB5EC9">
        <w:t>UE-to-Network Relay Discovery</w:t>
      </w:r>
      <w:bookmarkEnd w:id="511"/>
      <w:bookmarkEnd w:id="512"/>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513" w:name="_Toc73625508"/>
      <w:bookmarkStart w:id="514" w:name="_Toc50557384"/>
      <w:bookmarkStart w:id="515" w:name="_Toc50549070"/>
      <w:bookmarkStart w:id="516" w:name="_Toc55202378"/>
      <w:bookmarkStart w:id="517" w:name="_Toc57210005"/>
      <w:bookmarkStart w:id="518"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519" w:name="_CR5_2_4"/>
      <w:bookmarkStart w:id="520" w:name="_Toc201151709"/>
      <w:bookmarkEnd w:id="519"/>
      <w:r w:rsidRPr="00CB5EC9">
        <w:t>5.2.4</w:t>
      </w:r>
      <w:r w:rsidRPr="00CB5EC9">
        <w:tab/>
      </w:r>
      <w:r w:rsidR="000A6354" w:rsidRPr="00CB5EC9">
        <w:t xml:space="preserve">5G </w:t>
      </w:r>
      <w:r w:rsidRPr="00CB5EC9">
        <w:t>ProSe Direct Discovery Characteristics</w:t>
      </w:r>
      <w:bookmarkEnd w:id="513"/>
      <w:bookmarkEnd w:id="520"/>
    </w:p>
    <w:bookmarkEnd w:id="514"/>
    <w:bookmarkEnd w:id="515"/>
    <w:bookmarkEnd w:id="516"/>
    <w:bookmarkEnd w:id="517"/>
    <w:bookmarkEnd w:id="518"/>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lastRenderedPageBreak/>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t>ProSe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0E723F39" w:rsidR="003D12FF" w:rsidRPr="00CB5EC9" w:rsidRDefault="003D12FF" w:rsidP="003D12FF">
      <w:pPr>
        <w:pStyle w:val="NO"/>
      </w:pPr>
      <w:bookmarkStart w:id="521" w:name="_Toc66692659"/>
      <w:bookmarkStart w:id="522" w:name="_Toc66701838"/>
      <w:bookmarkStart w:id="523" w:name="_Toc69883496"/>
      <w:bookmarkStart w:id="524"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w:t>
      </w:r>
      <w:r w:rsidR="002A514F">
        <w:t>.</w:t>
      </w:r>
      <w:r>
        <w:t xml:space="preserve">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525" w:name="_CR5_2_5"/>
      <w:bookmarkStart w:id="526" w:name="_Toc201151710"/>
      <w:bookmarkEnd w:id="525"/>
      <w:r>
        <w:rPr>
          <w:lang w:eastAsia="zh-CN"/>
        </w:rPr>
        <w:t>5.2.5</w:t>
      </w:r>
      <w:r>
        <w:rPr>
          <w:lang w:eastAsia="zh-CN"/>
        </w:rPr>
        <w:tab/>
        <w:t>5G ProSe UE-to-UE Relay Discovery</w:t>
      </w:r>
      <w:bookmarkEnd w:id="526"/>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7D7CDA64" w14:textId="7BD635EF" w:rsidR="005F52A4" w:rsidRDefault="005F52A4" w:rsidP="00F13389">
      <w:pPr>
        <w:pStyle w:val="Heading3"/>
        <w:rPr>
          <w:lang w:eastAsia="zh-CN"/>
        </w:rPr>
      </w:pPr>
      <w:bookmarkStart w:id="527" w:name="_CR5_2_6"/>
      <w:bookmarkStart w:id="528" w:name="_Toc201151711"/>
      <w:bookmarkEnd w:id="527"/>
      <w:r>
        <w:rPr>
          <w:lang w:eastAsia="zh-CN"/>
        </w:rPr>
        <w:t>5.2.6</w:t>
      </w:r>
      <w:r>
        <w:rPr>
          <w:lang w:eastAsia="zh-CN"/>
        </w:rPr>
        <w:tab/>
        <w:t xml:space="preserve">5G ProSe </w:t>
      </w:r>
      <w:r w:rsidR="00E848D6">
        <w:rPr>
          <w:lang w:eastAsia="zh-CN"/>
        </w:rPr>
        <w:t xml:space="preserve">Multi-hop </w:t>
      </w:r>
      <w:r>
        <w:rPr>
          <w:lang w:eastAsia="zh-CN"/>
        </w:rPr>
        <w:t>UE-to-Network Relay Discovery</w:t>
      </w:r>
      <w:bookmarkEnd w:id="528"/>
    </w:p>
    <w:p w14:paraId="4679FA6A" w14:textId="63E01B3E" w:rsidR="005F52A4" w:rsidRDefault="005F52A4" w:rsidP="005F52A4">
      <w:pPr>
        <w:rPr>
          <w:lang w:eastAsia="zh-CN"/>
        </w:rPr>
      </w:pPr>
      <w:r>
        <w:rPr>
          <w:lang w:eastAsia="zh-CN"/>
        </w:rPr>
        <w:t xml:space="preserve">For 5G ProSe </w:t>
      </w:r>
      <w:r w:rsidR="00E848D6">
        <w:rPr>
          <w:lang w:eastAsia="zh-CN"/>
        </w:rPr>
        <w:t xml:space="preserve">Multi-hop </w:t>
      </w:r>
      <w:r>
        <w:rPr>
          <w:lang w:eastAsia="zh-CN"/>
        </w:rPr>
        <w:t>UE-to-Network Relay discovery, both Model A and Model B discovery are supported.</w:t>
      </w:r>
    </w:p>
    <w:p w14:paraId="1FE3F3DD" w14:textId="2781F876" w:rsidR="005F52A4" w:rsidRDefault="005F52A4" w:rsidP="005F52A4">
      <w:pPr>
        <w:rPr>
          <w:lang w:eastAsia="zh-CN"/>
        </w:rPr>
      </w:pPr>
      <w:r>
        <w:rPr>
          <w:lang w:eastAsia="zh-CN"/>
        </w:rPr>
        <w:t xml:space="preserve">The procedures for 5G ProSe </w:t>
      </w:r>
      <w:r w:rsidR="00E848D6">
        <w:rPr>
          <w:lang w:eastAsia="zh-CN"/>
        </w:rPr>
        <w:t xml:space="preserve">Multi-hop </w:t>
      </w:r>
      <w:r>
        <w:rPr>
          <w:lang w:eastAsia="zh-CN"/>
        </w:rPr>
        <w:t>UE-to-Network Relay discovery Model A are defined in clause 6.3.2.5.2.</w:t>
      </w:r>
    </w:p>
    <w:p w14:paraId="408826FF" w14:textId="40257FAA" w:rsidR="005F52A4" w:rsidRDefault="005F52A4" w:rsidP="005F52A4">
      <w:pPr>
        <w:rPr>
          <w:lang w:eastAsia="zh-CN"/>
        </w:rPr>
      </w:pPr>
      <w:r>
        <w:rPr>
          <w:lang w:eastAsia="zh-CN"/>
        </w:rPr>
        <w:t xml:space="preserve">The procedures for 5G ProSe </w:t>
      </w:r>
      <w:r w:rsidR="00E848D6">
        <w:rPr>
          <w:lang w:eastAsia="zh-CN"/>
        </w:rPr>
        <w:t xml:space="preserve">Multi-hop </w:t>
      </w:r>
      <w:r>
        <w:rPr>
          <w:lang w:eastAsia="zh-CN"/>
        </w:rPr>
        <w:t>UE-to-Network Relay discovery Model B are defined in clause 6.3.2.5.3.</w:t>
      </w:r>
    </w:p>
    <w:p w14:paraId="1C5B64D6" w14:textId="56E2AE43" w:rsidR="005F52A4" w:rsidRDefault="005F52A4" w:rsidP="005F52A4">
      <w:pPr>
        <w:rPr>
          <w:lang w:eastAsia="zh-CN"/>
        </w:rPr>
      </w:pPr>
      <w:r>
        <w:rPr>
          <w:lang w:eastAsia="zh-CN"/>
        </w:rPr>
        <w:t>For Additional parameters announcement procedure, only Model A discovery is used and is defined in clause 6.3.2.5.4.</w:t>
      </w:r>
    </w:p>
    <w:p w14:paraId="32C1A371" w14:textId="799F6A75" w:rsidR="00F13389" w:rsidRDefault="00F13389" w:rsidP="00F13389">
      <w:pPr>
        <w:pStyle w:val="Heading3"/>
        <w:rPr>
          <w:lang w:eastAsia="zh-CN"/>
        </w:rPr>
      </w:pPr>
      <w:bookmarkStart w:id="529" w:name="_CR5_2_7"/>
      <w:bookmarkStart w:id="530" w:name="_Toc201151712"/>
      <w:bookmarkEnd w:id="529"/>
      <w:r>
        <w:rPr>
          <w:lang w:eastAsia="zh-CN"/>
        </w:rPr>
        <w:lastRenderedPageBreak/>
        <w:t>5.2.</w:t>
      </w:r>
      <w:r w:rsidR="005F52A4">
        <w:rPr>
          <w:lang w:eastAsia="zh-CN"/>
        </w:rPr>
        <w:t>7</w:t>
      </w:r>
      <w:r>
        <w:rPr>
          <w:lang w:eastAsia="zh-CN"/>
        </w:rPr>
        <w:tab/>
        <w:t xml:space="preserve">5G ProSe </w:t>
      </w:r>
      <w:r w:rsidR="00E848D6">
        <w:rPr>
          <w:lang w:eastAsia="zh-CN"/>
        </w:rPr>
        <w:t xml:space="preserve">Multi-hop </w:t>
      </w:r>
      <w:r>
        <w:rPr>
          <w:lang w:eastAsia="zh-CN"/>
        </w:rPr>
        <w:t>UE-to-UE Relay Discovery</w:t>
      </w:r>
      <w:bookmarkEnd w:id="530"/>
    </w:p>
    <w:p w14:paraId="6E7B5102" w14:textId="73C3F234" w:rsidR="00F13389" w:rsidRDefault="00F13389" w:rsidP="00F13389">
      <w:pPr>
        <w:rPr>
          <w:lang w:eastAsia="zh-CN"/>
        </w:rPr>
      </w:pPr>
      <w:r>
        <w:rPr>
          <w:lang w:eastAsia="zh-CN"/>
        </w:rPr>
        <w:t xml:space="preserve">For 5G ProSe </w:t>
      </w:r>
      <w:r w:rsidR="00E848D6">
        <w:rPr>
          <w:lang w:eastAsia="zh-CN"/>
        </w:rPr>
        <w:t xml:space="preserve">Multi-hop </w:t>
      </w:r>
      <w:r>
        <w:rPr>
          <w:lang w:eastAsia="zh-CN"/>
        </w:rPr>
        <w:t>UE-to-UE Relay discovery, both Model A and Model B discovery are supported:</w:t>
      </w:r>
    </w:p>
    <w:p w14:paraId="1D381BE3" w14:textId="77777777" w:rsidR="00F13389" w:rsidRDefault="00F13389" w:rsidP="009F27F6">
      <w:pPr>
        <w:pStyle w:val="B1"/>
        <w:rPr>
          <w:lang w:eastAsia="zh-CN"/>
        </w:rPr>
      </w:pPr>
      <w:r>
        <w:rPr>
          <w:lang w:eastAsia="zh-CN"/>
        </w:rPr>
        <w:t>-</w:t>
      </w:r>
      <w:r>
        <w:rPr>
          <w:lang w:eastAsia="zh-CN"/>
        </w:rPr>
        <w:tab/>
        <w:t>Model A uses a single discovery protocol message (Announcement).</w:t>
      </w:r>
    </w:p>
    <w:p w14:paraId="6FDED439" w14:textId="77777777" w:rsidR="00F13389" w:rsidRDefault="00F13389" w:rsidP="009F27F6">
      <w:pPr>
        <w:pStyle w:val="B1"/>
        <w:rPr>
          <w:lang w:eastAsia="zh-CN"/>
        </w:rPr>
      </w:pPr>
      <w:r>
        <w:rPr>
          <w:lang w:eastAsia="zh-CN"/>
        </w:rPr>
        <w:t>-</w:t>
      </w:r>
      <w:r>
        <w:rPr>
          <w:lang w:eastAsia="zh-CN"/>
        </w:rPr>
        <w:tab/>
        <w:t>Model B uses two discovery protocol messages (Solicitation and Response).</w:t>
      </w:r>
    </w:p>
    <w:p w14:paraId="08178B3F" w14:textId="20C253D1" w:rsidR="00F13389" w:rsidRDefault="00F13389" w:rsidP="00F13389">
      <w:pPr>
        <w:rPr>
          <w:lang w:eastAsia="zh-CN"/>
        </w:rPr>
      </w:pPr>
      <w:r>
        <w:rPr>
          <w:lang w:eastAsia="zh-CN"/>
        </w:rPr>
        <w:t xml:space="preserve">Based on the RSC used for the discovery, the 5G ProSe </w:t>
      </w:r>
      <w:r w:rsidR="00E848D6">
        <w:rPr>
          <w:lang w:eastAsia="zh-CN"/>
        </w:rPr>
        <w:t xml:space="preserve">Multi-hop </w:t>
      </w:r>
      <w:r>
        <w:rPr>
          <w:lang w:eastAsia="zh-CN"/>
        </w:rPr>
        <w:t>UE-to-UE Relay discovery may use one of the two different types of discovery operations, i.e. discovery for IP PDU type</w:t>
      </w:r>
      <w:r w:rsidR="00456EC6">
        <w:rPr>
          <w:lang w:eastAsia="zh-CN"/>
        </w:rPr>
        <w:t xml:space="preserve"> and</w:t>
      </w:r>
      <w:r>
        <w:rPr>
          <w:lang w:eastAsia="zh-CN"/>
        </w:rPr>
        <w:t xml:space="preserve"> discovery for non-IP PDU type. A 5G ProSe </w:t>
      </w:r>
      <w:r w:rsidR="00E848D6">
        <w:rPr>
          <w:lang w:eastAsia="zh-CN"/>
        </w:rPr>
        <w:t xml:space="preserve">Multi-hop </w:t>
      </w:r>
      <w:r>
        <w:rPr>
          <w:lang w:eastAsia="zh-CN"/>
        </w:rPr>
        <w:t>UE-to-UE Relay may support only one or both types of discovery operations.</w:t>
      </w:r>
    </w:p>
    <w:p w14:paraId="3AF1779B" w14:textId="23A32FB3" w:rsidR="00F13389" w:rsidRDefault="00F13389" w:rsidP="00F13389">
      <w:pPr>
        <w:rPr>
          <w:lang w:eastAsia="zh-CN"/>
        </w:rPr>
      </w:pPr>
      <w:r>
        <w:rPr>
          <w:lang w:eastAsia="zh-CN"/>
        </w:rPr>
        <w:t xml:space="preserve">The procedures for 5G ProSe </w:t>
      </w:r>
      <w:r w:rsidR="00E848D6">
        <w:rPr>
          <w:lang w:eastAsia="zh-CN"/>
        </w:rPr>
        <w:t xml:space="preserve">Multi-hop </w:t>
      </w:r>
      <w:r>
        <w:rPr>
          <w:lang w:eastAsia="zh-CN"/>
        </w:rPr>
        <w:t>UE-to-UE Relay discovery Model A/B for IP PDU type are defined in clause 6.3.2.</w:t>
      </w:r>
      <w:r w:rsidR="000D2B4A">
        <w:rPr>
          <w:lang w:eastAsia="zh-CN"/>
        </w:rPr>
        <w:t>6</w:t>
      </w:r>
      <w:r>
        <w:rPr>
          <w:lang w:eastAsia="zh-CN"/>
        </w:rPr>
        <w:t xml:space="preserve">.2. The procedures for 5G ProSe </w:t>
      </w:r>
      <w:r w:rsidR="00E848D6">
        <w:rPr>
          <w:lang w:eastAsia="zh-CN"/>
        </w:rPr>
        <w:t xml:space="preserve">Multi-hop </w:t>
      </w:r>
      <w:r>
        <w:rPr>
          <w:lang w:eastAsia="zh-CN"/>
        </w:rPr>
        <w:t>UE-to-UE Relay discovery Model A/B for non-IP PDUs (e.g. Ethernet or Unstructured) are defined in clause 6.3.2.</w:t>
      </w:r>
      <w:r w:rsidR="000D2B4A">
        <w:rPr>
          <w:lang w:eastAsia="zh-CN"/>
        </w:rPr>
        <w:t>6</w:t>
      </w:r>
      <w:r>
        <w:rPr>
          <w:lang w:eastAsia="zh-CN"/>
        </w:rPr>
        <w:t>.3.</w:t>
      </w:r>
    </w:p>
    <w:p w14:paraId="36B09C04" w14:textId="0640523C" w:rsidR="008C47BE" w:rsidRPr="00CB5EC9" w:rsidRDefault="008C47BE" w:rsidP="008C47BE">
      <w:pPr>
        <w:pStyle w:val="Heading2"/>
      </w:pPr>
      <w:bookmarkStart w:id="531" w:name="_CR5_3"/>
      <w:bookmarkStart w:id="532" w:name="_Toc201151713"/>
      <w:bookmarkEnd w:id="531"/>
      <w:r w:rsidRPr="00CB5EC9">
        <w:t>5.3</w:t>
      </w:r>
      <w:r w:rsidRPr="00CB5EC9">
        <w:tab/>
      </w:r>
      <w:r w:rsidR="00920248" w:rsidRPr="00CB5EC9">
        <w:rPr>
          <w:lang w:eastAsia="zh-CN"/>
        </w:rPr>
        <w:t xml:space="preserve">5G </w:t>
      </w:r>
      <w:r w:rsidRPr="00CB5EC9">
        <w:t>ProSe Direct Communication</w:t>
      </w:r>
      <w:bookmarkEnd w:id="521"/>
      <w:bookmarkEnd w:id="522"/>
      <w:bookmarkEnd w:id="523"/>
      <w:bookmarkEnd w:id="524"/>
      <w:bookmarkEnd w:id="532"/>
    </w:p>
    <w:p w14:paraId="305E1481" w14:textId="77777777" w:rsidR="008C47BE" w:rsidRPr="00CB5EC9" w:rsidRDefault="008C47BE" w:rsidP="008C47BE">
      <w:pPr>
        <w:pStyle w:val="Heading3"/>
        <w:rPr>
          <w:lang w:eastAsia="zh-CN"/>
        </w:rPr>
      </w:pPr>
      <w:bookmarkStart w:id="533" w:name="_CR5_3_1"/>
      <w:bookmarkStart w:id="534" w:name="_Toc66692660"/>
      <w:bookmarkStart w:id="535" w:name="_Toc66701839"/>
      <w:bookmarkStart w:id="536" w:name="_Toc69883497"/>
      <w:bookmarkStart w:id="537" w:name="_Toc73625510"/>
      <w:bookmarkStart w:id="538" w:name="_Toc201151714"/>
      <w:bookmarkEnd w:id="533"/>
      <w:r w:rsidRPr="00CB5EC9">
        <w:rPr>
          <w:lang w:eastAsia="zh-CN"/>
        </w:rPr>
        <w:t>5.3.1</w:t>
      </w:r>
      <w:r w:rsidRPr="00CB5EC9">
        <w:rPr>
          <w:lang w:eastAsia="zh-CN"/>
        </w:rPr>
        <w:tab/>
      </w:r>
      <w:r w:rsidRPr="00CB5EC9">
        <w:t>General</w:t>
      </w:r>
      <w:bookmarkEnd w:id="534"/>
      <w:bookmarkEnd w:id="535"/>
      <w:bookmarkEnd w:id="536"/>
      <w:bookmarkEnd w:id="537"/>
      <w:bookmarkEnd w:id="538"/>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39" w:name="_Toc66692661"/>
      <w:bookmarkStart w:id="540" w:name="_Toc66701840"/>
      <w:bookmarkStart w:id="541" w:name="_Toc69883498"/>
      <w:bookmarkStart w:id="542"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543" w:name="_CR5_3_2"/>
      <w:bookmarkStart w:id="544" w:name="_Toc201151715"/>
      <w:bookmarkEnd w:id="543"/>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539"/>
      <w:bookmarkEnd w:id="540"/>
      <w:bookmarkEnd w:id="541"/>
      <w:bookmarkEnd w:id="542"/>
      <w:bookmarkEnd w:id="544"/>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45" w:name="_CR5_3_3"/>
      <w:bookmarkStart w:id="546" w:name="_Toc66692662"/>
      <w:bookmarkStart w:id="547" w:name="_Toc66701841"/>
      <w:bookmarkStart w:id="548" w:name="_Toc69883499"/>
      <w:bookmarkStart w:id="549" w:name="_Toc73625512"/>
      <w:bookmarkStart w:id="550" w:name="_Toc201151716"/>
      <w:bookmarkEnd w:id="545"/>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546"/>
      <w:bookmarkEnd w:id="547"/>
      <w:bookmarkEnd w:id="548"/>
      <w:bookmarkEnd w:id="549"/>
      <w:bookmarkEnd w:id="550"/>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lastRenderedPageBreak/>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51" w:name="_CR5_3_4"/>
      <w:bookmarkStart w:id="552" w:name="_Toc66692663"/>
      <w:bookmarkStart w:id="553" w:name="_Toc66701842"/>
      <w:bookmarkStart w:id="554" w:name="_Toc69883500"/>
      <w:bookmarkStart w:id="555" w:name="_Toc73625513"/>
      <w:bookmarkStart w:id="556" w:name="_Toc201151717"/>
      <w:bookmarkEnd w:id="551"/>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552"/>
      <w:bookmarkEnd w:id="553"/>
      <w:bookmarkEnd w:id="554"/>
      <w:bookmarkEnd w:id="555"/>
      <w:bookmarkEnd w:id="556"/>
    </w:p>
    <w:p w14:paraId="0F7EC097" w14:textId="273EE1DB"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465861A2"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CB43FC" w:rsidRPr="00CB5EC9">
        <w:rPr>
          <w:lang w:eastAsia="zh-CN"/>
        </w:rPr>
        <w:t>TS</w:t>
      </w:r>
      <w:r w:rsidR="00CB43FC">
        <w:rPr>
          <w:lang w:eastAsia="zh-CN"/>
        </w:rPr>
        <w:t> </w:t>
      </w:r>
      <w:r w:rsidR="00CB43FC" w:rsidRPr="00CB5EC9">
        <w:rPr>
          <w:lang w:eastAsia="zh-CN"/>
        </w:rPr>
        <w:t>23.287</w:t>
      </w:r>
      <w:r w:rsidR="00CB43FC">
        <w:rPr>
          <w:lang w:eastAsia="zh-CN"/>
        </w:rPr>
        <w:t> </w:t>
      </w:r>
      <w:r w:rsidR="00CB43FC"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57" w:name="_CR5_4"/>
      <w:bookmarkStart w:id="558" w:name="_Toc66692664"/>
      <w:bookmarkStart w:id="559" w:name="_Toc66701843"/>
      <w:bookmarkStart w:id="560" w:name="_Toc69883501"/>
      <w:bookmarkStart w:id="561" w:name="_Toc73625514"/>
      <w:bookmarkStart w:id="562" w:name="_Toc201151718"/>
      <w:bookmarkEnd w:id="557"/>
      <w:r w:rsidRPr="00CB5EC9">
        <w:t>5.4</w:t>
      </w:r>
      <w:r w:rsidRPr="00CB5EC9">
        <w:tab/>
      </w:r>
      <w:r w:rsidR="009E2ED1" w:rsidRPr="00CB5EC9">
        <w:t xml:space="preserve">5G </w:t>
      </w:r>
      <w:r w:rsidRPr="00CB5EC9">
        <w:rPr>
          <w:noProof/>
        </w:rPr>
        <w:t>ProSe</w:t>
      </w:r>
      <w:r w:rsidRPr="00CB5EC9">
        <w:t xml:space="preserve"> UE-to-Network Relay</w:t>
      </w:r>
      <w:bookmarkEnd w:id="558"/>
      <w:bookmarkEnd w:id="559"/>
      <w:bookmarkEnd w:id="560"/>
      <w:bookmarkEnd w:id="561"/>
      <w:bookmarkEnd w:id="562"/>
    </w:p>
    <w:p w14:paraId="18894050" w14:textId="4215C065" w:rsidR="0093004C" w:rsidRPr="00CB5EC9" w:rsidRDefault="00CD585D" w:rsidP="00CD585D">
      <w:pPr>
        <w:pStyle w:val="Heading3"/>
      </w:pPr>
      <w:bookmarkStart w:id="563" w:name="_CR5_4_1"/>
      <w:bookmarkStart w:id="564" w:name="_Toc69883502"/>
      <w:bookmarkStart w:id="565" w:name="_Toc73625515"/>
      <w:bookmarkStart w:id="566" w:name="_Toc201151719"/>
      <w:bookmarkEnd w:id="563"/>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564"/>
      <w:bookmarkEnd w:id="565"/>
      <w:bookmarkEnd w:id="566"/>
    </w:p>
    <w:p w14:paraId="1337FF0F" w14:textId="64750704" w:rsidR="00CD585D" w:rsidRPr="00CB5EC9" w:rsidRDefault="00CD585D" w:rsidP="0093004C">
      <w:pPr>
        <w:pStyle w:val="Heading4"/>
      </w:pPr>
      <w:bookmarkStart w:id="567" w:name="_CR5_4_1_1"/>
      <w:bookmarkStart w:id="568" w:name="_Toc69883503"/>
      <w:bookmarkStart w:id="569" w:name="_Toc73625516"/>
      <w:bookmarkStart w:id="570" w:name="_Toc201151720"/>
      <w:bookmarkEnd w:id="567"/>
      <w:r w:rsidRPr="00CB5EC9">
        <w:t>5.4.1.1</w:t>
      </w:r>
      <w:r w:rsidRPr="00CB5EC9">
        <w:tab/>
      </w:r>
      <w:r w:rsidRPr="00CB5EC9">
        <w:rPr>
          <w:noProof/>
        </w:rPr>
        <w:t>General</w:t>
      </w:r>
      <w:bookmarkEnd w:id="568"/>
      <w:bookmarkEnd w:id="569"/>
      <w:bookmarkEnd w:id="570"/>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571" w:name="_Toc69883504"/>
      <w:bookmarkStart w:id="572"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573" w:name="_CR5_4_1_2"/>
      <w:bookmarkStart w:id="574" w:name="_Toc201151721"/>
      <w:bookmarkEnd w:id="573"/>
      <w:r w:rsidRPr="00CB5EC9">
        <w:lastRenderedPageBreak/>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571"/>
      <w:bookmarkEnd w:id="572"/>
      <w:bookmarkEnd w:id="574"/>
    </w:p>
    <w:p w14:paraId="3D5584BE" w14:textId="58C2ACC1"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CB43FC" w:rsidRPr="00CB5EC9">
        <w:t>TS</w:t>
      </w:r>
      <w:r w:rsidR="00CB43FC">
        <w:t> </w:t>
      </w:r>
      <w:r w:rsidR="00CB43FC" w:rsidRPr="00CB5EC9">
        <w:t>23.501</w:t>
      </w:r>
      <w:r w:rsidR="00CB43FC">
        <w:t> </w:t>
      </w:r>
      <w:r w:rsidR="00CB43FC"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575" w:name="_CR5_4_1_3"/>
      <w:bookmarkStart w:id="576" w:name="_Toc201151722"/>
      <w:bookmarkEnd w:id="575"/>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576"/>
    </w:p>
    <w:p w14:paraId="73FAB9E1" w14:textId="203773B1"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CB43FC" w:rsidRPr="00CB5EC9">
        <w:t>TS</w:t>
      </w:r>
      <w:r w:rsidR="00CB43FC">
        <w:t> </w:t>
      </w:r>
      <w:r w:rsidR="00CB43FC" w:rsidRPr="00CB5EC9">
        <w:t>23.503</w:t>
      </w:r>
      <w:r w:rsidR="00CB43FC">
        <w:t> </w:t>
      </w:r>
      <w:r w:rsidR="00CB43FC"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0FF6CB45"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CB43FC">
        <w:t>TS</w:t>
      </w:r>
      <w:r w:rsidR="00CB43FC">
        <w:t> </w:t>
      </w:r>
      <w:r w:rsidR="00CB43FC">
        <w:t>23.501</w:t>
      </w:r>
      <w:r w:rsidR="00CB43FC">
        <w:t> </w:t>
      </w:r>
      <w:r w:rsidR="00CB43FC">
        <w:t>[</w:t>
      </w:r>
      <w:r>
        <w:t>4]) is used.</w:t>
      </w:r>
    </w:p>
    <w:p w14:paraId="043219D3" w14:textId="36220F08"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CB43FC" w:rsidRPr="00CB5EC9">
        <w:t>TS</w:t>
      </w:r>
      <w:r w:rsidR="00CB43FC">
        <w:t> </w:t>
      </w:r>
      <w:r w:rsidR="00CB43FC" w:rsidRPr="00CB5EC9">
        <w:t>23.503</w:t>
      </w:r>
      <w:r w:rsidR="00CB43FC">
        <w:t> </w:t>
      </w:r>
      <w:r w:rsidR="00CB43FC"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r w:rsidR="006D23DF">
        <w:t xml:space="preserve"> A /64 IPv6 Prefix from a shorter IPv6 prefix needs to be assigned to support policy control and session binding of a 5G ProSe Layer-3 Remote UE behind a 5G ProSe Layer-3 UE-Network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577" w:name="_Toc69883505"/>
      <w:bookmarkStart w:id="578"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506F4064" w14:textId="443CEAA3" w:rsidR="006D23DF" w:rsidRPr="00CB5EC9" w:rsidRDefault="006D23DF" w:rsidP="006D23DF">
      <w:pPr>
        <w:pStyle w:val="NO"/>
        <w:rPr>
          <w:lang w:eastAsia="zh-CN"/>
        </w:rPr>
      </w:pPr>
      <w:r w:rsidRPr="00CB5EC9">
        <w:rPr>
          <w:lang w:eastAsia="zh-CN"/>
        </w:rPr>
        <w:lastRenderedPageBreak/>
        <w:t>NOTE </w:t>
      </w:r>
      <w:r>
        <w:rPr>
          <w:lang w:eastAsia="zh-CN"/>
        </w:rPr>
        <w:t>5:</w:t>
      </w:r>
      <w:r>
        <w:rPr>
          <w:lang w:eastAsia="zh-CN"/>
        </w:rPr>
        <w:tab/>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p>
    <w:p w14:paraId="24DBC8FF" w14:textId="76AA46E5" w:rsidR="006629C1" w:rsidRPr="00CB5EC9" w:rsidRDefault="006629C1" w:rsidP="006629C1">
      <w:pPr>
        <w:pStyle w:val="Heading3"/>
      </w:pPr>
      <w:bookmarkStart w:id="579" w:name="_CR5_4_2"/>
      <w:bookmarkStart w:id="580" w:name="_Toc201151723"/>
      <w:bookmarkEnd w:id="579"/>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577"/>
      <w:bookmarkEnd w:id="578"/>
      <w:bookmarkEnd w:id="580"/>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581" w:name="_Toc66692666"/>
      <w:bookmarkStart w:id="582" w:name="_Toc66701845"/>
      <w:bookmarkStart w:id="583" w:name="_Toc69883507"/>
      <w:bookmarkStart w:id="584"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585" w:name="_CR5_4_3"/>
      <w:bookmarkStart w:id="586" w:name="_Toc201151724"/>
      <w:bookmarkEnd w:id="585"/>
      <w:r>
        <w:t>5.4.3</w:t>
      </w:r>
      <w:r>
        <w:tab/>
        <w:t>Mobility Restrictions for 5G ProSe UE-to-Network Relaying</w:t>
      </w:r>
      <w:bookmarkEnd w:id="586"/>
    </w:p>
    <w:p w14:paraId="7B5BBF23" w14:textId="4FE8AF6D" w:rsidR="00025E76" w:rsidRDefault="00025E76" w:rsidP="00025E76">
      <w:r>
        <w:t xml:space="preserve">The handling of Mobility Restrictions for 5G ProSe enabled UE follows the principles as specified in clause 5.3.4.1 of </w:t>
      </w:r>
      <w:r w:rsidR="00CB43FC">
        <w:t>TS</w:t>
      </w:r>
      <w:r w:rsidR="00CB43FC">
        <w:t> </w:t>
      </w:r>
      <w:r w:rsidR="00CB43FC">
        <w:t>23.501</w:t>
      </w:r>
      <w:r w:rsidR="00CB43FC">
        <w:t> </w:t>
      </w:r>
      <w:r w:rsidR="00CB43FC">
        <w:t>[</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4501D567" w:rsidR="00025E76" w:rsidRDefault="00025E76" w:rsidP="004909A6">
      <w:pPr>
        <w:pStyle w:val="B2"/>
      </w:pPr>
      <w:r>
        <w:t>-</w:t>
      </w:r>
      <w:r>
        <w:tab/>
        <w:t xml:space="preserve">Service Area Restriction is not applicable to 5G ProSe enabled MCX-subscribed UEs as defined in clause 5.3.4.1 of </w:t>
      </w:r>
      <w:r w:rsidR="00CB43FC">
        <w:t>TS</w:t>
      </w:r>
      <w:r w:rsidR="00CB43FC">
        <w:t> </w:t>
      </w:r>
      <w:r w:rsidR="00CB43FC">
        <w:t>23.501</w:t>
      </w:r>
      <w:r w:rsidR="00CB43FC">
        <w:t> </w:t>
      </w:r>
      <w:r w:rsidR="00CB43FC">
        <w:t>[</w:t>
      </w:r>
      <w:r>
        <w:t>4].</w:t>
      </w:r>
    </w:p>
    <w:p w14:paraId="2BA4825F" w14:textId="72828E4D" w:rsidR="00025E76" w:rsidRDefault="00025E76" w:rsidP="004909A6">
      <w:pPr>
        <w:pStyle w:val="NO"/>
      </w:pPr>
      <w:r>
        <w:t>NOTE 1:</w:t>
      </w:r>
      <w:r>
        <w:tab/>
        <w:t xml:space="preserve">It is expected that all 5G ProSe enabled Public Safety UEs are MCX-subscribed as defined in clause 5.16.6 of </w:t>
      </w:r>
      <w:r w:rsidR="00CB43FC">
        <w:t>TS</w:t>
      </w:r>
      <w:r w:rsidR="00CB43FC">
        <w:t> </w:t>
      </w:r>
      <w:r w:rsidR="00CB43FC">
        <w:t>23.501</w:t>
      </w:r>
      <w:r w:rsidR="00CB43FC">
        <w:t> </w:t>
      </w:r>
      <w:r w:rsidR="00CB43FC">
        <w:t>[</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04B7EE40"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CB43FC">
        <w:t>TS</w:t>
      </w:r>
      <w:r w:rsidR="00CB43FC">
        <w:t> </w:t>
      </w:r>
      <w:r w:rsidR="00CB43FC">
        <w:t>23.501</w:t>
      </w:r>
      <w:r w:rsidR="00CB43FC">
        <w:t> </w:t>
      </w:r>
      <w:r w:rsidR="00CB43FC">
        <w:t>[</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lastRenderedPageBreak/>
        <w:tab/>
        <w:t>In these cases, a 5G ProSe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587" w:name="_CR5_4_4"/>
      <w:bookmarkStart w:id="588" w:name="_Toc201151725"/>
      <w:bookmarkEnd w:id="587"/>
      <w:r>
        <w:rPr>
          <w:lang w:eastAsia="ko-KR"/>
        </w:rPr>
        <w:t>5.4.4</w:t>
      </w:r>
      <w:r>
        <w:rPr>
          <w:lang w:eastAsia="ko-KR"/>
        </w:rPr>
        <w:tab/>
        <w:t>Support of emergency service from 5G ProSe Remote UE via 5G ProSe UE-to-Network Relay</w:t>
      </w:r>
      <w:bookmarkEnd w:id="588"/>
    </w:p>
    <w:p w14:paraId="029810D2" w14:textId="2A161B3D" w:rsidR="00F175C0" w:rsidRDefault="00F175C0" w:rsidP="00F175C0">
      <w:pPr>
        <w:pStyle w:val="Heading4"/>
        <w:rPr>
          <w:lang w:eastAsia="ko-KR"/>
        </w:rPr>
      </w:pPr>
      <w:bookmarkStart w:id="589" w:name="_CR5_4_4_1"/>
      <w:bookmarkStart w:id="590" w:name="_Toc201151726"/>
      <w:bookmarkEnd w:id="589"/>
      <w:r>
        <w:rPr>
          <w:lang w:eastAsia="ko-KR"/>
        </w:rPr>
        <w:t>5.4.4.1</w:t>
      </w:r>
      <w:r>
        <w:rPr>
          <w:lang w:eastAsia="ko-KR"/>
        </w:rPr>
        <w:tab/>
        <w:t>General</w:t>
      </w:r>
      <w:bookmarkEnd w:id="590"/>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01039370"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CB43FC">
        <w:t>TS</w:t>
      </w:r>
      <w:r w:rsidR="00CB43FC">
        <w:t> </w:t>
      </w:r>
      <w:r w:rsidR="00CB43FC">
        <w:t>23.122</w:t>
      </w:r>
      <w:r w:rsidR="00CB43FC">
        <w:t> </w:t>
      </w:r>
      <w:r w:rsidR="00CB43FC">
        <w:t>[</w:t>
      </w:r>
      <w:r>
        <w:t>14].</w:t>
      </w:r>
    </w:p>
    <w:p w14:paraId="78F98128" w14:textId="77777777" w:rsidR="00F175C0" w:rsidRDefault="00F175C0" w:rsidP="00F175C0">
      <w:pPr>
        <w:rPr>
          <w:lang w:eastAsia="ko-KR"/>
        </w:rPr>
      </w:pPr>
      <w:r>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166DDD78" w:rsidR="00F175C0" w:rsidRDefault="00F175C0" w:rsidP="00F175C0">
      <w:pPr>
        <w:rPr>
          <w:lang w:eastAsia="ko-KR"/>
        </w:rPr>
      </w:pPr>
      <w:r>
        <w:rPr>
          <w:lang w:eastAsia="ko-KR"/>
        </w:rPr>
        <w:t xml:space="preserve">For more information on UE specific behaviour and location handling, refer to </w:t>
      </w:r>
      <w:r w:rsidR="00CB43FC">
        <w:rPr>
          <w:lang w:eastAsia="ko-KR"/>
        </w:rPr>
        <w:t>TS</w:t>
      </w:r>
      <w:r w:rsidR="00CB43FC">
        <w:rPr>
          <w:lang w:eastAsia="ko-KR"/>
        </w:rPr>
        <w:t> </w:t>
      </w:r>
      <w:r w:rsidR="00CB43FC">
        <w:rPr>
          <w:lang w:eastAsia="ko-KR"/>
        </w:rPr>
        <w:t>23.167</w:t>
      </w:r>
      <w:r w:rsidR="00CB43FC">
        <w:rPr>
          <w:lang w:eastAsia="ko-KR"/>
        </w:rPr>
        <w:t> </w:t>
      </w:r>
      <w:r w:rsidR="00CB43FC">
        <w:rPr>
          <w:lang w:eastAsia="ko-KR"/>
        </w:rPr>
        <w:t>[</w:t>
      </w:r>
      <w:r>
        <w:rPr>
          <w:lang w:eastAsia="ko-KR"/>
        </w:rPr>
        <w:t>31].</w:t>
      </w:r>
    </w:p>
    <w:p w14:paraId="6F811A3B" w14:textId="7C08687D" w:rsidR="00FC0F4F" w:rsidRDefault="00FC0F4F" w:rsidP="00FC0F4F">
      <w:pPr>
        <w:rPr>
          <w:lang w:eastAsia="ko-KR"/>
        </w:rPr>
      </w:pPr>
      <w:r>
        <w:rPr>
          <w:lang w:eastAsia="ko-KR"/>
        </w:rPr>
        <w:t xml:space="preserve">PC5 link for emergency services over 5G ProSe UE-to-Network Relay can be established with or without PC5 security; how to establish PC5 security link for emergency service is specified in </w:t>
      </w:r>
      <w:r w:rsidR="00CB43FC">
        <w:rPr>
          <w:lang w:eastAsia="ko-KR"/>
        </w:rPr>
        <w:t>TS</w:t>
      </w:r>
      <w:r w:rsidR="00CB43FC">
        <w:rPr>
          <w:lang w:eastAsia="ko-KR"/>
        </w:rPr>
        <w:t> </w:t>
      </w:r>
      <w:r w:rsidR="00CB43FC">
        <w:rPr>
          <w:lang w:eastAsia="ko-KR"/>
        </w:rPr>
        <w:t>33.503</w:t>
      </w:r>
      <w:r w:rsidR="00CB43FC">
        <w:rPr>
          <w:lang w:eastAsia="ko-KR"/>
        </w:rPr>
        <w:t> </w:t>
      </w:r>
      <w:r w:rsidR="00CB43FC">
        <w:rPr>
          <w:lang w:eastAsia="ko-KR"/>
        </w:rPr>
        <w:t>[</w:t>
      </w:r>
      <w:r>
        <w:rPr>
          <w:lang w:eastAsia="ko-KR"/>
        </w:rPr>
        <w:t>29].</w:t>
      </w:r>
    </w:p>
    <w:p w14:paraId="6E6E80C3" w14:textId="77777777" w:rsidR="00F175C0" w:rsidRDefault="00F175C0" w:rsidP="00F40748">
      <w:pPr>
        <w:pStyle w:val="Heading4"/>
        <w:rPr>
          <w:lang w:eastAsia="ko-KR"/>
        </w:rPr>
      </w:pPr>
      <w:bookmarkStart w:id="591" w:name="_CR5_4_4_2"/>
      <w:bookmarkStart w:id="592" w:name="_Toc201151727"/>
      <w:bookmarkEnd w:id="591"/>
      <w:r>
        <w:rPr>
          <w:lang w:eastAsia="ko-KR"/>
        </w:rPr>
        <w:t>5.4.4.2</w:t>
      </w:r>
      <w:r>
        <w:rPr>
          <w:lang w:eastAsia="ko-KR"/>
        </w:rPr>
        <w:tab/>
        <w:t>Emergency service from 5G ProSe Remote UE via via 5G ProSe Layer-2 UE-to-Network Relay</w:t>
      </w:r>
      <w:bookmarkEnd w:id="592"/>
    </w:p>
    <w:p w14:paraId="00CF38BE" w14:textId="59C4B7F4" w:rsidR="00F175C0" w:rsidRDefault="00F175C0" w:rsidP="00F175C0">
      <w:pPr>
        <w:rPr>
          <w:lang w:eastAsia="ko-KR"/>
        </w:rPr>
      </w:pPr>
      <w:r>
        <w:rPr>
          <w:lang w:eastAsia="ko-KR"/>
        </w:rPr>
        <w:t>For a 5G ProSe Layer-2 UE-to-Network Relay to</w:t>
      </w:r>
      <w:r w:rsidR="00936400">
        <w:rPr>
          <w:lang w:eastAsia="ko-KR"/>
        </w:rPr>
        <w:t xml:space="preserve"> participate in the 5G ProSe UE-to-Network Relay Discovery procedure for emergency service (i.e. sending the UE-to-Network Relay Discovery Announcement message or UE-to-Network Relay Discovery Response message)</w:t>
      </w:r>
      <w:r>
        <w:rPr>
          <w:lang w:eastAsia="ko-KR"/>
        </w:rPr>
        <w:t>, the serving NG-RAN support of emergency services is required</w:t>
      </w:r>
      <w:r w:rsidR="008A007A">
        <w:rPr>
          <w:lang w:eastAsia="ko-KR"/>
        </w:rPr>
        <w:t xml:space="preserve">, indicated by it broadcasting ims-EmergencySupport in system information as specified in </w:t>
      </w:r>
      <w:r w:rsidR="00CB43FC">
        <w:rPr>
          <w:lang w:eastAsia="ko-KR"/>
        </w:rPr>
        <w:t>TS</w:t>
      </w:r>
      <w:r w:rsidR="00CB43FC">
        <w:rPr>
          <w:lang w:eastAsia="ko-KR"/>
        </w:rPr>
        <w:t> </w:t>
      </w:r>
      <w:r w:rsidR="00CB43FC">
        <w:rPr>
          <w:lang w:eastAsia="ko-KR"/>
        </w:rPr>
        <w:t>38.300</w:t>
      </w:r>
      <w:r w:rsidR="00CB43FC">
        <w:rPr>
          <w:lang w:eastAsia="ko-KR"/>
        </w:rPr>
        <w:t> </w:t>
      </w:r>
      <w:r w:rsidR="00CB43FC">
        <w:rPr>
          <w:lang w:eastAsia="ko-KR"/>
        </w:rPr>
        <w:t>[</w:t>
      </w:r>
      <w:r w:rsidR="008A007A">
        <w:rPr>
          <w:lang w:eastAsia="ko-KR"/>
        </w:rPr>
        <w:t xml:space="preserve">12] and </w:t>
      </w:r>
      <w:r w:rsidR="00CB43FC">
        <w:rPr>
          <w:lang w:eastAsia="ko-KR"/>
        </w:rPr>
        <w:t>TS</w:t>
      </w:r>
      <w:r w:rsidR="00CB43FC">
        <w:rPr>
          <w:lang w:eastAsia="ko-KR"/>
        </w:rPr>
        <w:t> </w:t>
      </w:r>
      <w:r w:rsidR="00CB43FC">
        <w:rPr>
          <w:lang w:eastAsia="ko-KR"/>
        </w:rPr>
        <w:t>38.331</w:t>
      </w:r>
      <w:r w:rsidR="00CB43FC">
        <w:rPr>
          <w:lang w:eastAsia="ko-KR"/>
        </w:rPr>
        <w:t> </w:t>
      </w:r>
      <w:r w:rsidR="00CB43FC">
        <w:rPr>
          <w:lang w:eastAsia="ko-KR"/>
        </w:rPr>
        <w:t>[</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Default="0031531F" w:rsidP="0083693E">
      <w:pPr>
        <w:pStyle w:val="NO"/>
      </w:pPr>
      <w:r>
        <w:lastRenderedPageBreak/>
        <w:t>NOTE:</w:t>
      </w:r>
      <w:r>
        <w:tab/>
        <w:t>When emergency support is indicated by RAN, 5G ProSe Layer-2 UE-to-Network Relay can</w:t>
      </w:r>
      <w:r w:rsidR="00936400">
        <w:t xml:space="preserve"> participate in the 5G ProSe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593" w:name="_CR5_4_4_3"/>
      <w:bookmarkStart w:id="594" w:name="_Toc201151728"/>
      <w:bookmarkEnd w:id="593"/>
      <w:r>
        <w:rPr>
          <w:lang w:eastAsia="ko-KR"/>
        </w:rPr>
        <w:t>5.4.4.3</w:t>
      </w:r>
      <w:r>
        <w:rPr>
          <w:lang w:eastAsia="ko-KR"/>
        </w:rPr>
        <w:tab/>
        <w:t>Emergency service from 5G ProSe Remote UE via 5G ProSe Layer-3 UE-to-Network Relay</w:t>
      </w:r>
      <w:bookmarkEnd w:id="594"/>
    </w:p>
    <w:p w14:paraId="7E5EF771" w14:textId="7BC8719B" w:rsidR="0031531F" w:rsidRDefault="0031531F" w:rsidP="00F175C0">
      <w:pPr>
        <w:rPr>
          <w:lang w:eastAsia="ko-KR"/>
        </w:rPr>
      </w:pPr>
      <w:r>
        <w:rPr>
          <w:lang w:eastAsia="ko-KR"/>
        </w:rPr>
        <w:t>A 5G ProSe Layer-3 UE-to-Network Relay participates in the 5G ProSe UE-to-Network Relay Discovery procedure (i.e</w:t>
      </w:r>
      <w:r w:rsidR="002A514F">
        <w:rPr>
          <w:lang w:eastAsia="ko-KR"/>
        </w:rPr>
        <w:t>.</w:t>
      </w:r>
      <w:r>
        <w:rPr>
          <w:lang w:eastAsia="ko-KR"/>
        </w:rPr>
        <w:t xml:space="preserv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3C40020C" w:rsidR="00F175C0" w:rsidRDefault="00F175C0" w:rsidP="00F175C0">
      <w:pPr>
        <w:rPr>
          <w:lang w:eastAsia="ko-KR"/>
        </w:rPr>
      </w:pPr>
      <w:r>
        <w:rPr>
          <w:lang w:eastAsia="ko-KR"/>
        </w:rPr>
        <w:t xml:space="preserve">For information on the handling of emergency number, P-CSCF address and access type setting, refer to </w:t>
      </w:r>
      <w:r w:rsidR="00CB43FC">
        <w:rPr>
          <w:lang w:eastAsia="ko-KR"/>
        </w:rPr>
        <w:t>TS</w:t>
      </w:r>
      <w:r w:rsidR="00CB43FC">
        <w:rPr>
          <w:lang w:eastAsia="ko-KR"/>
        </w:rPr>
        <w:t> </w:t>
      </w:r>
      <w:r w:rsidR="00CB43FC">
        <w:rPr>
          <w:lang w:eastAsia="ko-KR"/>
        </w:rPr>
        <w:t>23.167</w:t>
      </w:r>
      <w:r w:rsidR="00CB43FC">
        <w:rPr>
          <w:lang w:eastAsia="ko-KR"/>
        </w:rPr>
        <w:t> </w:t>
      </w:r>
      <w:r w:rsidR="00CB43FC">
        <w:rPr>
          <w:lang w:eastAsia="ko-KR"/>
        </w:rPr>
        <w:t>[</w:t>
      </w:r>
      <w:r>
        <w:rPr>
          <w:lang w:eastAsia="ko-KR"/>
        </w:rPr>
        <w:t>31].</w:t>
      </w:r>
    </w:p>
    <w:p w14:paraId="41E55F5A" w14:textId="788AB5DD" w:rsidR="005F52A4" w:rsidRDefault="005F52A4" w:rsidP="005F52A4">
      <w:pPr>
        <w:pStyle w:val="Heading3"/>
        <w:rPr>
          <w:lang w:eastAsia="ko-KR"/>
        </w:rPr>
      </w:pPr>
      <w:bookmarkStart w:id="595" w:name="_CR5_4_5"/>
      <w:bookmarkStart w:id="596" w:name="_Toc201151729"/>
      <w:bookmarkEnd w:id="595"/>
      <w:r>
        <w:rPr>
          <w:lang w:eastAsia="ko-KR"/>
        </w:rPr>
        <w:t>5.4.5</w:t>
      </w:r>
      <w:r>
        <w:rPr>
          <w:lang w:eastAsia="ko-KR"/>
        </w:rPr>
        <w:tab/>
        <w:t>5G ProSe Intermediate UE-to-Network Relay</w:t>
      </w:r>
      <w:bookmarkEnd w:id="596"/>
    </w:p>
    <w:p w14:paraId="65309496" w14:textId="3E89A9C4" w:rsidR="005F52A4" w:rsidRPr="00CB5EC9" w:rsidRDefault="005F52A4" w:rsidP="005F52A4">
      <w:pPr>
        <w:pStyle w:val="Heading4"/>
      </w:pPr>
      <w:bookmarkStart w:id="597" w:name="_CR5_4_5_1"/>
      <w:bookmarkStart w:id="598" w:name="_Toc201151730"/>
      <w:bookmarkEnd w:id="597"/>
      <w:r>
        <w:t>5.4.5.1</w:t>
      </w:r>
      <w:r>
        <w:tab/>
        <w:t>General</w:t>
      </w:r>
      <w:bookmarkEnd w:id="598"/>
    </w:p>
    <w:p w14:paraId="5A88E5FD" w14:textId="0DBF1ECD" w:rsidR="005F52A4" w:rsidRDefault="005F52A4" w:rsidP="005F52A4">
      <w:pPr>
        <w:rPr>
          <w:lang w:eastAsia="ko-KR"/>
        </w:rPr>
      </w:pPr>
      <w:r>
        <w:rPr>
          <w:lang w:eastAsia="ko-KR"/>
        </w:rPr>
        <w:t>5G ProSe Intermediate UE-to-Network Relay can operate within NG-RAN coverage or out of NG-RAN coverage. The 5G ProSe Intermediate UE-to-Network Relays, 5G ProSe Remote UE</w:t>
      </w:r>
      <w:r w:rsidR="00456EC6">
        <w:rPr>
          <w:lang w:eastAsia="ko-KR"/>
        </w:rPr>
        <w:t xml:space="preserve"> and</w:t>
      </w:r>
      <w:r>
        <w:rPr>
          <w:lang w:eastAsia="ko-KR"/>
        </w:rPr>
        <w:t xml:space="preserve"> the 5G ProSe UE-to-Network Relay may have different HPLMNs.</w:t>
      </w:r>
    </w:p>
    <w:p w14:paraId="514A4BFF" w14:textId="77777777" w:rsidR="005F52A4" w:rsidRDefault="005F52A4" w:rsidP="005F52A4">
      <w:pPr>
        <w:rPr>
          <w:lang w:eastAsia="ko-KR"/>
        </w:rPr>
      </w:pPr>
      <w:r>
        <w:rPr>
          <w:lang w:eastAsia="ko-KR"/>
        </w:rPr>
        <w:t>The maximum number of 5G ProSe Intermediate UE-to-Network Relay on the path of 5G ProSe Remote UE is controlled by the maximum number of hops value configured on the 5G ProSe Intermediate UE-to-Network Relays per RSC, i.e. less than the value of the maximum number of hops. When multiple 5G ProSe Intermediate UE-to-Network Relays are used on the path, a relay (5G ProSe Intermediate UE-to-Network Relay or 5G ProSe UE-to-Network Relay) that has less hops to the NG-RAN is the parent relay of the child relay (5G ProSe Intermediate UE-to-Network Relay) that has more hops to the NG-RAN.</w:t>
      </w:r>
    </w:p>
    <w:p w14:paraId="3263D122" w14:textId="77777777" w:rsidR="005F52A4" w:rsidRDefault="005F52A4" w:rsidP="005F52A4">
      <w:pPr>
        <w:rPr>
          <w:lang w:eastAsia="ko-KR"/>
        </w:rPr>
      </w:pPr>
      <w:r>
        <w:rPr>
          <w:lang w:eastAsia="ko-KR"/>
        </w:rPr>
        <w:t>For a 5G ProSe Remote UE accessing 5G ProSe UE-to-Network Relay via one or more 5G ProSe Intermediate UE-to-Network Relay, the principles defined in clauses 5.4.1 to 5.4.4 apply.</w:t>
      </w:r>
    </w:p>
    <w:p w14:paraId="13A65B7F" w14:textId="77777777" w:rsidR="005F52A4" w:rsidRDefault="005F52A4" w:rsidP="009F27F6">
      <w:pPr>
        <w:pStyle w:val="Heading4"/>
        <w:rPr>
          <w:lang w:eastAsia="ko-KR"/>
        </w:rPr>
      </w:pPr>
      <w:bookmarkStart w:id="599" w:name="_CR5_4_5_2"/>
      <w:bookmarkStart w:id="600" w:name="_Toc201151731"/>
      <w:bookmarkEnd w:id="599"/>
      <w:r>
        <w:rPr>
          <w:lang w:eastAsia="ko-KR"/>
        </w:rPr>
        <w:lastRenderedPageBreak/>
        <w:t>5.4.5.2</w:t>
      </w:r>
      <w:r>
        <w:rPr>
          <w:lang w:eastAsia="ko-KR"/>
        </w:rPr>
        <w:tab/>
        <w:t>5G ProSe Layer-3 Intermediate UE-to-Network Relay</w:t>
      </w:r>
      <w:bookmarkEnd w:id="600"/>
    </w:p>
    <w:p w14:paraId="1E41BAF4" w14:textId="77777777" w:rsidR="005F52A4" w:rsidRDefault="005F52A4" w:rsidP="005F52A4">
      <w:pPr>
        <w:rPr>
          <w:lang w:eastAsia="ko-KR"/>
        </w:rPr>
      </w:pPr>
      <w:r>
        <w:rPr>
          <w:lang w:eastAsia="ko-KR"/>
        </w:rPr>
        <w:t>The 5G ProSe Layer-3 Intermediate UE-to-Network Relay proides relay service for any IP, Ethernet or Unstructured traffic based on the corresponding RSC announced by the 5G ProSe UE-to-Network Relay. The 5G ProSe Layer-3 Intermediate UE-to-Network Relay determines the traffic type based on configuration of the mapping between PDU Session parameters and RSC, as specified in clause 5.1.4.1a.</w:t>
      </w:r>
    </w:p>
    <w:p w14:paraId="5D27E1E1" w14:textId="6EC949CF" w:rsidR="005F52A4" w:rsidRDefault="005F52A4" w:rsidP="005F52A4">
      <w:pPr>
        <w:rPr>
          <w:lang w:eastAsia="ko-KR"/>
        </w:rPr>
      </w:pPr>
      <w:r>
        <w:rPr>
          <w:lang w:eastAsia="ko-KR"/>
        </w:rPr>
        <w:t>For IP type of traffic, the 5G ProSe Layer-3 Intermediate UE-to-Network Relay needs to act as an IP router</w:t>
      </w:r>
      <w:r w:rsidR="00456EC6">
        <w:rPr>
          <w:lang w:eastAsia="ko-KR"/>
        </w:rPr>
        <w:t xml:space="preserve"> and</w:t>
      </w:r>
      <w:r>
        <w:rPr>
          <w:lang w:eastAsia="ko-KR"/>
        </w:rPr>
        <w:t xml:space="preserve"> for Ethernet type of traffic, the 5G ProSe Layer-3 Intermediate UE-to-Network Relay needs to act as an Ethernet switch.</w:t>
      </w:r>
    </w:p>
    <w:p w14:paraId="51C311F2" w14:textId="77777777" w:rsidR="005F52A4" w:rsidRDefault="005F52A4" w:rsidP="005F52A4">
      <w:pPr>
        <w:rPr>
          <w:lang w:eastAsia="ko-KR"/>
        </w:rPr>
      </w:pPr>
      <w:r>
        <w:rPr>
          <w:lang w:eastAsia="ko-KR"/>
        </w:rPr>
        <w:t>In case of IP type of traffic or Ethernet type of traffic, the 5G ProSe Layer-3 Intermediate UE-to-Network Relay's upstream Layer-2 Link (with the 5G ProSe UE-to-Network Relay or another 5G ProSe Layer-3 Intermediate UE-to-Network Relay) can be shared by more than one 5G ProSe Layer-3 Remote UEs or downstream 5G ProSe Layer-3 Intermediate UE-to-Network Relays. For Unstructured type of traffic, one upstream Layer-2 Links can be used to support only one 5G ProSe Layer-3 Remote UE.</w:t>
      </w:r>
    </w:p>
    <w:p w14:paraId="308FDE0B" w14:textId="76C28F54" w:rsidR="008C47BE" w:rsidRPr="00CB5EC9" w:rsidRDefault="008C47BE" w:rsidP="008C47BE">
      <w:pPr>
        <w:pStyle w:val="Heading2"/>
      </w:pPr>
      <w:bookmarkStart w:id="601" w:name="_CR5_5"/>
      <w:bookmarkStart w:id="602" w:name="_Toc201151732"/>
      <w:bookmarkEnd w:id="601"/>
      <w:r w:rsidRPr="00CB5EC9">
        <w:t>5.</w:t>
      </w:r>
      <w:r w:rsidR="0075602E" w:rsidRPr="00CB5EC9">
        <w:t>5</w:t>
      </w:r>
      <w:r w:rsidRPr="00CB5EC9">
        <w:tab/>
        <w:t>IP address allocation</w:t>
      </w:r>
      <w:bookmarkEnd w:id="581"/>
      <w:bookmarkEnd w:id="582"/>
      <w:bookmarkEnd w:id="583"/>
      <w:bookmarkEnd w:id="584"/>
      <w:bookmarkEnd w:id="602"/>
    </w:p>
    <w:p w14:paraId="3E0C7F9E" w14:textId="77777777" w:rsidR="00007344" w:rsidRPr="00CB5EC9" w:rsidRDefault="00007344" w:rsidP="00007344">
      <w:pPr>
        <w:pStyle w:val="Heading3"/>
        <w:rPr>
          <w:lang w:eastAsia="ko-KR"/>
        </w:rPr>
      </w:pPr>
      <w:bookmarkStart w:id="603" w:name="_CR5_5_1"/>
      <w:bookmarkStart w:id="604" w:name="_Toc201151733"/>
      <w:bookmarkEnd w:id="603"/>
      <w:r w:rsidRPr="00CB5EC9">
        <w:rPr>
          <w:lang w:eastAsia="ko-KR"/>
        </w:rPr>
        <w:t>5.5.1</w:t>
      </w:r>
      <w:r w:rsidRPr="00CB5EC9">
        <w:rPr>
          <w:lang w:eastAsia="ko-KR"/>
        </w:rPr>
        <w:tab/>
        <w:t>General</w:t>
      </w:r>
      <w:bookmarkEnd w:id="604"/>
    </w:p>
    <w:p w14:paraId="4699FA54" w14:textId="48D43CF7" w:rsidR="00007344" w:rsidRPr="00CB5EC9" w:rsidRDefault="00007344" w:rsidP="007A44C1">
      <w:pPr>
        <w:pStyle w:val="Heading4"/>
      </w:pPr>
      <w:bookmarkStart w:id="605" w:name="_CR5_5_1_1"/>
      <w:bookmarkStart w:id="606" w:name="_Toc201151734"/>
      <w:bookmarkEnd w:id="605"/>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606"/>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607" w:name="_CR5_5_1_2"/>
      <w:bookmarkStart w:id="608" w:name="_Toc201151735"/>
      <w:bookmarkEnd w:id="607"/>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608"/>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13FDA5E6"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CB43FC" w:rsidRPr="00CB5EC9">
        <w:t>TS</w:t>
      </w:r>
      <w:r w:rsidR="00CB43FC">
        <w:t> </w:t>
      </w:r>
      <w:r w:rsidR="00CB43FC" w:rsidRPr="00CB5EC9">
        <w:t>23.303</w:t>
      </w:r>
      <w:r w:rsidR="00CB43FC">
        <w:t> </w:t>
      </w:r>
      <w:r w:rsidR="00CB43FC" w:rsidRPr="00CB5EC9">
        <w:t>[</w:t>
      </w:r>
      <w:r w:rsidRPr="00CB5EC9">
        <w:t>3]. If it is not configured with an address, it uses Dynamic Configuration of IPv4 Link-Local Addresses RFC 3927 [18].</w:t>
      </w:r>
    </w:p>
    <w:p w14:paraId="3A82D428" w14:textId="00977DEF"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CB43FC" w:rsidRPr="00CB5EC9">
        <w:t>TS</w:t>
      </w:r>
      <w:r w:rsidR="00CB43FC">
        <w:t> </w:t>
      </w:r>
      <w:r w:rsidR="00CB43FC" w:rsidRPr="00CB5EC9">
        <w:t>23.303</w:t>
      </w:r>
      <w:r w:rsidR="00CB43FC">
        <w:t> </w:t>
      </w:r>
      <w:r w:rsidR="00CB43FC"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609" w:name="_CR5_5_1_3"/>
      <w:bookmarkStart w:id="610" w:name="_Toc201151736"/>
      <w:bookmarkEnd w:id="609"/>
      <w:r w:rsidRPr="00CB5EC9">
        <w:t>5.5.1.3</w:t>
      </w:r>
      <w:r w:rsidRPr="00CB5EC9">
        <w:tab/>
        <w:t>IP address allocation for communication with a 5G ProSe Layer-3 ProSe UE-to-Network Relay</w:t>
      </w:r>
      <w:bookmarkEnd w:id="610"/>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lastRenderedPageBreak/>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72290981"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CB43FC" w:rsidRPr="00CB5EC9">
        <w:t>TS</w:t>
      </w:r>
      <w:r w:rsidR="00CB43FC">
        <w:t> </w:t>
      </w:r>
      <w:r w:rsidR="00CB43FC" w:rsidRPr="00CB5EC9">
        <w:t>23.303</w:t>
      </w:r>
      <w:r w:rsidR="00CB43FC">
        <w:t> </w:t>
      </w:r>
      <w:r w:rsidR="00CB43FC"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5600524D"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CB43FC" w:rsidRPr="00CB5EC9">
        <w:t>TS</w:t>
      </w:r>
      <w:r w:rsidR="00CB43FC">
        <w:t> </w:t>
      </w:r>
      <w:r w:rsidR="00CB43FC" w:rsidRPr="00CB5EC9">
        <w:t>23.303</w:t>
      </w:r>
      <w:r w:rsidR="00CB43FC">
        <w:t> </w:t>
      </w:r>
      <w:r w:rsidR="00CB43FC"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611" w:name="_CR5_5_1_4"/>
      <w:bookmarkStart w:id="612" w:name="_Toc66692667"/>
      <w:bookmarkStart w:id="613" w:name="_Toc66701846"/>
      <w:bookmarkStart w:id="614" w:name="_Toc69883508"/>
      <w:bookmarkStart w:id="615" w:name="_Toc73625520"/>
      <w:bookmarkStart w:id="616" w:name="_Toc201151737"/>
      <w:bookmarkEnd w:id="611"/>
      <w:r>
        <w:t>5.5.1.4</w:t>
      </w:r>
      <w:r>
        <w:tab/>
        <w:t>IP address allocation for communication with a 5G ProSe Layer-3 UE-to-UE Relay</w:t>
      </w:r>
      <w:bookmarkEnd w:id="616"/>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617" w:name="_CR5_5_2"/>
      <w:bookmarkStart w:id="618" w:name="_Toc201151738"/>
      <w:bookmarkEnd w:id="617"/>
      <w:r w:rsidRPr="00CB5EC9">
        <w:lastRenderedPageBreak/>
        <w:t>5.5.2</w:t>
      </w:r>
      <w:r w:rsidRPr="00CB5EC9">
        <w:tab/>
        <w:t>IPv6 Prefix Delegation via DHCPv6 for 5G ProSe Layer-3 UE-to-Network Relay</w:t>
      </w:r>
      <w:bookmarkEnd w:id="618"/>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619" w:name="_CR5_6"/>
      <w:bookmarkStart w:id="620" w:name="_Toc201151739"/>
      <w:bookmarkEnd w:id="619"/>
      <w:r w:rsidRPr="00CB5EC9">
        <w:t>5.</w:t>
      </w:r>
      <w:r w:rsidR="0075602E" w:rsidRPr="00CB5EC9">
        <w:t>6</w:t>
      </w:r>
      <w:r w:rsidRPr="00CB5EC9">
        <w:tab/>
      </w:r>
      <w:r w:rsidRPr="00CB5EC9">
        <w:rPr>
          <w:lang w:eastAsia="zh-CN"/>
        </w:rPr>
        <w:t>QoS handling</w:t>
      </w:r>
      <w:bookmarkEnd w:id="612"/>
      <w:bookmarkEnd w:id="613"/>
      <w:bookmarkEnd w:id="614"/>
      <w:bookmarkEnd w:id="615"/>
      <w:bookmarkEnd w:id="620"/>
    </w:p>
    <w:p w14:paraId="01131A8F" w14:textId="5FF3C273" w:rsidR="008C47BE" w:rsidRPr="00CB5EC9" w:rsidRDefault="008C47BE" w:rsidP="008C47BE">
      <w:pPr>
        <w:pStyle w:val="Heading3"/>
        <w:rPr>
          <w:lang w:eastAsia="ko-KR"/>
        </w:rPr>
      </w:pPr>
      <w:bookmarkStart w:id="621" w:name="_CR5_6_1"/>
      <w:bookmarkStart w:id="622" w:name="_Toc66692668"/>
      <w:bookmarkStart w:id="623" w:name="_Toc66701847"/>
      <w:bookmarkStart w:id="624" w:name="_Toc69883509"/>
      <w:bookmarkStart w:id="625" w:name="_Toc73625521"/>
      <w:bookmarkStart w:id="626" w:name="_Toc201151740"/>
      <w:bookmarkEnd w:id="621"/>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622"/>
      <w:bookmarkEnd w:id="623"/>
      <w:bookmarkEnd w:id="624"/>
      <w:bookmarkEnd w:id="625"/>
      <w:bookmarkEnd w:id="626"/>
    </w:p>
    <w:p w14:paraId="54EE9286" w14:textId="7434DD34"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CB43FC" w:rsidRPr="00CB5EC9">
        <w:rPr>
          <w:lang w:eastAsia="zh-CN"/>
        </w:rPr>
        <w:t>TS</w:t>
      </w:r>
      <w:r w:rsidR="00CB43FC">
        <w:rPr>
          <w:lang w:eastAsia="zh-CN"/>
        </w:rPr>
        <w:t> </w:t>
      </w:r>
      <w:r w:rsidR="00CB43FC" w:rsidRPr="00CB5EC9">
        <w:rPr>
          <w:lang w:eastAsia="zh-CN"/>
        </w:rPr>
        <w:t>23.287</w:t>
      </w:r>
      <w:r w:rsidR="00CB43FC">
        <w:rPr>
          <w:lang w:eastAsia="zh-CN"/>
        </w:rPr>
        <w:t> </w:t>
      </w:r>
      <w:r w:rsidR="00CB43FC"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w:t>
      </w:r>
      <w:r w:rsidR="006F24C9">
        <w:t xml:space="preserve"> and</w:t>
      </w:r>
      <w:r w:rsidRPr="00CB5EC9">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65F3AA17"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CB43FC" w:rsidRPr="00CB5EC9">
        <w:t>TS</w:t>
      </w:r>
      <w:r w:rsidR="00CB43FC">
        <w:t> </w:t>
      </w:r>
      <w:r w:rsidR="00CB43FC" w:rsidRPr="00CB5EC9">
        <w:t>23.501</w:t>
      </w:r>
      <w:r w:rsidR="00CB43FC">
        <w:t> </w:t>
      </w:r>
      <w:r w:rsidR="00CB43FC"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627" w:name="_CRTable5_6_11"/>
      <w:r w:rsidRPr="00CB5EC9">
        <w:lastRenderedPageBreak/>
        <w:t xml:space="preserve">Table </w:t>
      </w:r>
      <w:bookmarkEnd w:id="627"/>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628" w:name="_CR5_6_2"/>
      <w:bookmarkStart w:id="629" w:name="_Toc66692669"/>
      <w:bookmarkStart w:id="630" w:name="_Toc66701848"/>
      <w:bookmarkStart w:id="631" w:name="_Toc69883510"/>
      <w:bookmarkStart w:id="632" w:name="_Toc73625522"/>
      <w:bookmarkStart w:id="633" w:name="_Toc201151741"/>
      <w:bookmarkEnd w:id="628"/>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629"/>
      <w:bookmarkEnd w:id="630"/>
      <w:bookmarkEnd w:id="631"/>
      <w:bookmarkEnd w:id="632"/>
      <w:bookmarkEnd w:id="633"/>
    </w:p>
    <w:p w14:paraId="3DBBFCFF" w14:textId="38ACAC96" w:rsidR="005D7CF2" w:rsidRPr="00CB5EC9" w:rsidRDefault="005D7CF2" w:rsidP="005D7CF2">
      <w:pPr>
        <w:pStyle w:val="Heading4"/>
        <w:rPr>
          <w:lang w:eastAsia="ko-KR"/>
        </w:rPr>
      </w:pPr>
      <w:bookmarkStart w:id="634" w:name="_CR5_6_2_1"/>
      <w:bookmarkStart w:id="635" w:name="_Toc69883511"/>
      <w:bookmarkStart w:id="636" w:name="_Toc73625523"/>
      <w:bookmarkStart w:id="637" w:name="_Toc201151742"/>
      <w:bookmarkEnd w:id="634"/>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635"/>
      <w:bookmarkEnd w:id="636"/>
      <w:bookmarkEnd w:id="637"/>
    </w:p>
    <w:p w14:paraId="6FE59A60" w14:textId="20F432AB"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CB43FC" w:rsidRPr="00CB5EC9">
        <w:rPr>
          <w:lang w:eastAsia="ko-KR"/>
        </w:rPr>
        <w:t>TS</w:t>
      </w:r>
      <w:r w:rsidR="00CB43FC">
        <w:rPr>
          <w:lang w:eastAsia="ko-KR"/>
        </w:rPr>
        <w:t> </w:t>
      </w:r>
      <w:r w:rsidR="00CB43FC" w:rsidRPr="00CB5EC9">
        <w:rPr>
          <w:lang w:eastAsia="ko-KR"/>
        </w:rPr>
        <w:t>23.287</w:t>
      </w:r>
      <w:r w:rsidR="00CB43FC">
        <w:rPr>
          <w:lang w:eastAsia="ko-KR"/>
        </w:rPr>
        <w:t> </w:t>
      </w:r>
      <w:r w:rsidR="00CB43FC"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CB43FC" w:rsidRPr="00CB5EC9">
        <w:rPr>
          <w:lang w:eastAsia="ko-KR"/>
        </w:rPr>
        <w:t>TS</w:t>
      </w:r>
      <w:r w:rsidR="00CB43FC">
        <w:rPr>
          <w:lang w:eastAsia="ko-KR"/>
        </w:rPr>
        <w:t> </w:t>
      </w:r>
      <w:r w:rsidR="00CB43FC" w:rsidRPr="00CB5EC9">
        <w:rPr>
          <w:lang w:eastAsia="ko-KR"/>
        </w:rPr>
        <w:t>23.501</w:t>
      </w:r>
      <w:r w:rsidR="00CB43FC">
        <w:rPr>
          <w:lang w:eastAsia="ko-KR"/>
        </w:rPr>
        <w:t> </w:t>
      </w:r>
      <w:r w:rsidR="00CB43FC"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41" type="#_x0000_t75" style="width:482.1pt;height:80.15pt" o:ole="">
            <v:imagedata r:id="rId41" o:title=""/>
          </v:shape>
          <o:OLEObject Type="Embed" ProgID="Visio.Drawing.15" ShapeID="_x0000_i1041" DrawAspect="Content" ObjectID="_1811766394" r:id="rId42"/>
        </w:object>
      </w:r>
    </w:p>
    <w:p w14:paraId="3C23940C" w14:textId="5BB6F370" w:rsidR="005D7CF2" w:rsidRPr="00CB5EC9" w:rsidRDefault="005D7CF2" w:rsidP="005D7CF2">
      <w:pPr>
        <w:pStyle w:val="TF"/>
        <w:rPr>
          <w:lang w:eastAsia="ko-KR"/>
        </w:rPr>
      </w:pPr>
      <w:bookmarkStart w:id="638" w:name="_CRFigure5_6_2_11"/>
      <w:r w:rsidRPr="00CB5EC9">
        <w:t xml:space="preserve">Figure </w:t>
      </w:r>
      <w:bookmarkEnd w:id="638"/>
      <w:r w:rsidRPr="00CB5EC9">
        <w:t>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08618B9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CB43FC" w:rsidRPr="00CB5EC9">
        <w:rPr>
          <w:lang w:eastAsia="ko-KR"/>
        </w:rPr>
        <w:t>TS</w:t>
      </w:r>
      <w:r w:rsidR="00CB43FC">
        <w:rPr>
          <w:lang w:eastAsia="ko-KR"/>
        </w:rPr>
        <w:t> </w:t>
      </w:r>
      <w:r w:rsidR="00CB43FC" w:rsidRPr="00CB5EC9">
        <w:rPr>
          <w:lang w:eastAsia="ko-KR"/>
        </w:rPr>
        <w:t>23.287</w:t>
      </w:r>
      <w:r w:rsidR="00CB43FC">
        <w:rPr>
          <w:lang w:eastAsia="ko-KR"/>
        </w:rPr>
        <w:t> </w:t>
      </w:r>
      <w:r w:rsidR="00CB43FC"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CB43FC" w:rsidRPr="00CB5EC9">
        <w:rPr>
          <w:rFonts w:eastAsia="DengXian"/>
          <w:lang w:eastAsia="zh-CN"/>
        </w:rPr>
        <w:t>TS</w:t>
      </w:r>
      <w:r w:rsidR="00CB43FC">
        <w:rPr>
          <w:rFonts w:eastAsia="DengXian"/>
          <w:lang w:eastAsia="zh-CN"/>
        </w:rPr>
        <w:t> </w:t>
      </w:r>
      <w:r w:rsidR="00CB43FC" w:rsidRPr="00CB5EC9">
        <w:rPr>
          <w:rFonts w:eastAsia="DengXian"/>
          <w:lang w:eastAsia="zh-CN"/>
        </w:rPr>
        <w:t>23.501</w:t>
      </w:r>
      <w:r w:rsidR="00CB43FC">
        <w:rPr>
          <w:rFonts w:eastAsia="DengXian"/>
          <w:lang w:eastAsia="zh-CN"/>
        </w:rPr>
        <w:t> </w:t>
      </w:r>
      <w:r w:rsidR="00CB43FC"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CB43FC" w:rsidRPr="00CB5EC9">
        <w:rPr>
          <w:rFonts w:eastAsia="SimSun"/>
          <w:lang w:eastAsia="zh-CN"/>
        </w:rPr>
        <w:t>TS</w:t>
      </w:r>
      <w:r w:rsidR="00CB43FC">
        <w:rPr>
          <w:rFonts w:eastAsia="SimSun"/>
          <w:lang w:eastAsia="zh-CN"/>
        </w:rPr>
        <w:t> </w:t>
      </w:r>
      <w:r w:rsidR="00CB43FC" w:rsidRPr="00CB5EC9">
        <w:rPr>
          <w:rFonts w:eastAsia="SimSun"/>
          <w:lang w:eastAsia="zh-CN"/>
        </w:rPr>
        <w:t>23.287</w:t>
      </w:r>
      <w:r w:rsidR="00CB43FC">
        <w:rPr>
          <w:rFonts w:eastAsia="SimSun"/>
          <w:lang w:eastAsia="zh-CN"/>
        </w:rPr>
        <w:t> </w:t>
      </w:r>
      <w:r w:rsidR="00CB43FC"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the Uu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376F0512"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CB43FC" w:rsidRPr="00CB5EC9">
        <w:rPr>
          <w:lang w:eastAsia="ko-KR"/>
        </w:rPr>
        <w:t>TS</w:t>
      </w:r>
      <w:r w:rsidR="00CB43FC">
        <w:rPr>
          <w:lang w:eastAsia="ko-KR"/>
        </w:rPr>
        <w:t> </w:t>
      </w:r>
      <w:r w:rsidR="00CB43FC" w:rsidRPr="00CB5EC9">
        <w:rPr>
          <w:lang w:eastAsia="ko-KR"/>
        </w:rPr>
        <w:t>23.502</w:t>
      </w:r>
      <w:r w:rsidR="00CB43FC">
        <w:rPr>
          <w:lang w:eastAsia="ko-KR"/>
        </w:rPr>
        <w:t> </w:t>
      </w:r>
      <w:r w:rsidR="00CB43FC"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3FE10F06" w:rsidR="005D7CF2" w:rsidRPr="00CB5EC9" w:rsidRDefault="005D7CF2" w:rsidP="005D7CF2">
      <w:r w:rsidRPr="00CB5EC9">
        <w:rPr>
          <w:lang w:eastAsia="zh-CN"/>
        </w:rPr>
        <w:t xml:space="preserve">Alternatively, reflective QoS control over Uu as defined in </w:t>
      </w:r>
      <w:r w:rsidR="00CB43FC" w:rsidRPr="00CB5EC9">
        <w:rPr>
          <w:lang w:eastAsia="zh-CN"/>
        </w:rPr>
        <w:t>TS</w:t>
      </w:r>
      <w:r w:rsidR="00CB43FC">
        <w:rPr>
          <w:lang w:eastAsia="zh-CN"/>
        </w:rPr>
        <w:t> </w:t>
      </w:r>
      <w:r w:rsidR="00CB43FC" w:rsidRPr="00CB5EC9">
        <w:rPr>
          <w:lang w:eastAsia="zh-CN"/>
        </w:rPr>
        <w:t>23.501</w:t>
      </w:r>
      <w:r w:rsidR="00CB43FC">
        <w:rPr>
          <w:lang w:eastAsia="zh-CN"/>
        </w:rPr>
        <w:t> </w:t>
      </w:r>
      <w:r w:rsidR="00CB43FC"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CB43FC" w:rsidRPr="00CB5EC9">
        <w:t>TS</w:t>
      </w:r>
      <w:r w:rsidR="00CB43FC">
        <w:t> </w:t>
      </w:r>
      <w:r w:rsidR="00CB43FC" w:rsidRPr="00CB5EC9">
        <w:t>23.501</w:t>
      </w:r>
      <w:r w:rsidR="00CB43FC">
        <w:t> </w:t>
      </w:r>
      <w:r w:rsidR="00CB43FC"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39" w:name="_CR5_6_2_2"/>
      <w:bookmarkStart w:id="640" w:name="_Toc69883512"/>
      <w:bookmarkStart w:id="641" w:name="_Toc73625524"/>
      <w:bookmarkStart w:id="642" w:name="_Toc19199114"/>
      <w:bookmarkStart w:id="643" w:name="_Toc27821904"/>
      <w:bookmarkStart w:id="644" w:name="_Toc36126258"/>
      <w:bookmarkStart w:id="645" w:name="_Toc45012582"/>
      <w:bookmarkStart w:id="646" w:name="_Toc51754008"/>
      <w:bookmarkStart w:id="647" w:name="_Toc51754142"/>
      <w:bookmarkStart w:id="648" w:name="_Toc51838969"/>
      <w:bookmarkStart w:id="649" w:name="_Toc66692670"/>
      <w:bookmarkStart w:id="650" w:name="_Toc201151743"/>
      <w:bookmarkEnd w:id="639"/>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40"/>
      <w:bookmarkEnd w:id="641"/>
      <w:bookmarkEnd w:id="650"/>
    </w:p>
    <w:p w14:paraId="3A35AB06" w14:textId="539960A1"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CB43FC" w:rsidRPr="00CB5EC9">
        <w:t>TS</w:t>
      </w:r>
      <w:r w:rsidR="00CB43FC">
        <w:t> </w:t>
      </w:r>
      <w:r w:rsidR="00CB43FC" w:rsidRPr="00CB5EC9">
        <w:t>23.502</w:t>
      </w:r>
      <w:r w:rsidR="00CB43FC">
        <w:t> </w:t>
      </w:r>
      <w:r w:rsidR="00CB43FC" w:rsidRPr="00CB5EC9">
        <w:t>[</w:t>
      </w:r>
      <w:r w:rsidRPr="00CB5EC9">
        <w:t>5] clause</w:t>
      </w:r>
      <w:r w:rsidR="00392054" w:rsidRPr="00CB5EC9">
        <w:t> </w:t>
      </w:r>
      <w:r w:rsidRPr="00CB5EC9">
        <w:t>4.12.5.</w:t>
      </w:r>
    </w:p>
    <w:bookmarkStart w:id="651" w:name="_MON_1679213791"/>
    <w:bookmarkEnd w:id="651"/>
    <w:p w14:paraId="37EECC70" w14:textId="77777777" w:rsidR="000E11E9" w:rsidRPr="00CB5EC9" w:rsidRDefault="000E11E9" w:rsidP="0093004C">
      <w:pPr>
        <w:pStyle w:val="TH"/>
      </w:pPr>
      <w:r w:rsidRPr="00CB5EC9">
        <w:object w:dxaOrig="9126" w:dyaOrig="2832" w14:anchorId="7BD6659C">
          <v:shape id="_x0000_i1042" type="#_x0000_t75" style="width:454.55pt;height:139.6pt" o:ole="">
            <v:imagedata r:id="rId43" o:title=""/>
          </v:shape>
          <o:OLEObject Type="Embed" ProgID="Word.Picture.8" ShapeID="_x0000_i1042" DrawAspect="Content" ObjectID="_1811766395" r:id="rId44"/>
        </w:object>
      </w:r>
    </w:p>
    <w:p w14:paraId="5F25B48F" w14:textId="5B13A2D3" w:rsidR="000E11E9" w:rsidRPr="00CB5EC9" w:rsidRDefault="000E11E9" w:rsidP="000E11E9">
      <w:pPr>
        <w:pStyle w:val="TF"/>
      </w:pPr>
      <w:bookmarkStart w:id="652" w:name="_CRFigure5_6_2_21"/>
      <w:r w:rsidRPr="00CB5EC9">
        <w:t xml:space="preserve">Figure </w:t>
      </w:r>
      <w:bookmarkEnd w:id="652"/>
      <w:r w:rsidRPr="00CB5EC9">
        <w:t>5.</w:t>
      </w:r>
      <w:r w:rsidR="0075602E" w:rsidRPr="00CB5EC9">
        <w:t>6</w:t>
      </w:r>
      <w:r w:rsidRPr="00CB5EC9">
        <w:t>.2.2-1: End-to-End QoS support via Layer-3 UE-to-Network Relay with N3IWF</w:t>
      </w:r>
    </w:p>
    <w:p w14:paraId="448CC3EA" w14:textId="1714F6B0"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CB43FC" w:rsidRPr="00CB5EC9">
        <w:t>TS</w:t>
      </w:r>
      <w:r w:rsidR="00CB43FC">
        <w:t> </w:t>
      </w:r>
      <w:r w:rsidR="00CB43FC" w:rsidRPr="00CB5EC9">
        <w:t>23.502</w:t>
      </w:r>
      <w:r w:rsidR="00CB43FC">
        <w:t> </w:t>
      </w:r>
      <w:r w:rsidR="00CB43FC"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10017E33"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CB43FC" w:rsidRPr="00CB5EC9">
        <w:rPr>
          <w:noProof/>
        </w:rPr>
        <w:t>TS</w:t>
      </w:r>
      <w:r w:rsidR="00CB43FC">
        <w:rPr>
          <w:noProof/>
        </w:rPr>
        <w:t> </w:t>
      </w:r>
      <w:r w:rsidR="00CB43FC" w:rsidRPr="00CB5EC9">
        <w:rPr>
          <w:noProof/>
        </w:rPr>
        <w:t>23.502</w:t>
      </w:r>
      <w:r w:rsidR="00CB43FC">
        <w:rPr>
          <w:noProof/>
        </w:rPr>
        <w:t> </w:t>
      </w:r>
      <w:r w:rsidR="00CB43FC"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CB43FC" w:rsidRPr="00CB5EC9">
        <w:t>TS</w:t>
      </w:r>
      <w:r w:rsidR="00CB43FC">
        <w:t> </w:t>
      </w:r>
      <w:r w:rsidR="00CB43FC" w:rsidRPr="00CB5EC9">
        <w:t>23.502</w:t>
      </w:r>
      <w:r w:rsidR="00CB43FC">
        <w:t> </w:t>
      </w:r>
      <w:r w:rsidR="00CB43FC"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CB43FC" w:rsidRPr="00CB5EC9">
        <w:t>TS</w:t>
      </w:r>
      <w:r w:rsidR="00CB43FC">
        <w:t> </w:t>
      </w:r>
      <w:r w:rsidR="00CB43FC" w:rsidRPr="00CB5EC9">
        <w:t>23.502</w:t>
      </w:r>
      <w:r w:rsidR="00CB43FC">
        <w:t> </w:t>
      </w:r>
      <w:r w:rsidR="00CB43FC"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CB43FC" w:rsidRPr="00CB5EC9">
        <w:rPr>
          <w:noProof/>
        </w:rPr>
        <w:t>TS</w:t>
      </w:r>
      <w:r w:rsidR="00CB43FC">
        <w:rPr>
          <w:noProof/>
        </w:rPr>
        <w:t> </w:t>
      </w:r>
      <w:r w:rsidR="00CB43FC" w:rsidRPr="00CB5EC9">
        <w:rPr>
          <w:noProof/>
        </w:rPr>
        <w:t>23.502</w:t>
      </w:r>
      <w:r w:rsidR="00CB43FC">
        <w:rPr>
          <w:noProof/>
        </w:rPr>
        <w:t> </w:t>
      </w:r>
      <w:r w:rsidR="00CB43FC"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CB43FC" w:rsidRPr="00CB5EC9">
        <w:t>TS</w:t>
      </w:r>
      <w:r w:rsidR="00CB43FC">
        <w:t> </w:t>
      </w:r>
      <w:r w:rsidR="00CB43FC" w:rsidRPr="00CB5EC9">
        <w:t>23.502</w:t>
      </w:r>
      <w:r w:rsidR="00CB43FC">
        <w:t> </w:t>
      </w:r>
      <w:r w:rsidR="00CB43FC"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539934BC"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CB43FC" w:rsidRPr="00CB5EC9">
        <w:t>TS</w:t>
      </w:r>
      <w:r w:rsidR="00CB43FC">
        <w:t> </w:t>
      </w:r>
      <w:r w:rsidR="00CB43FC" w:rsidRPr="00CB5EC9">
        <w:t>23.502</w:t>
      </w:r>
      <w:r w:rsidR="00CB43FC">
        <w:t> </w:t>
      </w:r>
      <w:r w:rsidR="00CB43FC"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0665647F"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CB43FC" w:rsidRPr="00CB5EC9">
        <w:t>TS</w:t>
      </w:r>
      <w:r w:rsidR="00CB43FC">
        <w:t> </w:t>
      </w:r>
      <w:r w:rsidR="00CB43FC" w:rsidRPr="00CB5EC9">
        <w:t>23.502</w:t>
      </w:r>
      <w:r w:rsidR="00CB43FC">
        <w:t> </w:t>
      </w:r>
      <w:r w:rsidR="00CB43FC"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53" w:name="_CR5_6_2_3"/>
      <w:bookmarkStart w:id="654" w:name="_Toc69883513"/>
      <w:bookmarkStart w:id="655" w:name="_Toc73625525"/>
      <w:bookmarkStart w:id="656" w:name="_Toc201151744"/>
      <w:bookmarkEnd w:id="653"/>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54"/>
      <w:bookmarkEnd w:id="655"/>
      <w:bookmarkEnd w:id="656"/>
    </w:p>
    <w:p w14:paraId="34D7BCDB" w14:textId="1DF0F56D"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CB43FC">
        <w:t>TS</w:t>
      </w:r>
      <w:r w:rsidR="00CB43FC">
        <w:t> </w:t>
      </w:r>
      <w:r w:rsidR="00CB43FC">
        <w:t>38.300</w:t>
      </w:r>
      <w:r w:rsidR="00CB43FC">
        <w:t> </w:t>
      </w:r>
      <w:r w:rsidR="00CB43FC">
        <w:t>[</w:t>
      </w:r>
      <w:r w:rsidR="00CB5EC9">
        <w:t>12]</w:t>
      </w:r>
      <w:r w:rsidR="00E14949" w:rsidRPr="00CB5EC9">
        <w:t>.</w:t>
      </w:r>
    </w:p>
    <w:p w14:paraId="5AEF93D1" w14:textId="63078484" w:rsidR="0011009C" w:rsidRDefault="0011009C" w:rsidP="0011009C">
      <w:pPr>
        <w:pStyle w:val="Heading4"/>
        <w:rPr>
          <w:lang w:eastAsia="ko-KR"/>
        </w:rPr>
      </w:pPr>
      <w:bookmarkStart w:id="657" w:name="_CR5_6_2_4"/>
      <w:bookmarkStart w:id="658" w:name="_Toc66701849"/>
      <w:bookmarkStart w:id="659" w:name="_Toc69883514"/>
      <w:bookmarkStart w:id="660" w:name="_Toc73625526"/>
      <w:bookmarkStart w:id="661" w:name="_Toc201151745"/>
      <w:bookmarkEnd w:id="657"/>
      <w:r>
        <w:rPr>
          <w:lang w:eastAsia="ko-KR"/>
        </w:rPr>
        <w:t>5.6.2.4</w:t>
      </w:r>
      <w:r>
        <w:rPr>
          <w:lang w:eastAsia="ko-KR"/>
        </w:rPr>
        <w:tab/>
        <w:t xml:space="preserve">QoS handling for 5G ProSe </w:t>
      </w:r>
      <w:r w:rsidR="00E848D6">
        <w:rPr>
          <w:lang w:eastAsia="ko-KR"/>
        </w:rPr>
        <w:t xml:space="preserve">Multi-hop </w:t>
      </w:r>
      <w:r>
        <w:rPr>
          <w:lang w:eastAsia="ko-KR"/>
        </w:rPr>
        <w:t>Layer-3 UE-to-Network Relay without N3IWF</w:t>
      </w:r>
      <w:bookmarkEnd w:id="661"/>
    </w:p>
    <w:p w14:paraId="52B79F97" w14:textId="77777777" w:rsidR="0011009C" w:rsidRDefault="0011009C" w:rsidP="00690335">
      <w:pPr>
        <w:pStyle w:val="Heading5"/>
        <w:rPr>
          <w:lang w:eastAsia="ko-KR"/>
        </w:rPr>
      </w:pPr>
      <w:bookmarkStart w:id="662" w:name="_CR5_6_2_4_1"/>
      <w:bookmarkStart w:id="663" w:name="_Toc201151746"/>
      <w:bookmarkEnd w:id="662"/>
      <w:r>
        <w:rPr>
          <w:lang w:eastAsia="ko-KR"/>
        </w:rPr>
        <w:t>5.6.2.4.1</w:t>
      </w:r>
      <w:r>
        <w:rPr>
          <w:lang w:eastAsia="ko-KR"/>
        </w:rPr>
        <w:tab/>
        <w:t>General</w:t>
      </w:r>
      <w:bookmarkEnd w:id="663"/>
    </w:p>
    <w:p w14:paraId="6C14B6C1" w14:textId="3273B2DE" w:rsidR="0011009C" w:rsidRDefault="0011009C" w:rsidP="0011009C">
      <w:pPr>
        <w:rPr>
          <w:lang w:eastAsia="ko-KR"/>
        </w:rPr>
      </w:pPr>
      <w:r>
        <w:rPr>
          <w:lang w:eastAsia="ko-KR"/>
        </w:rPr>
        <w:t xml:space="preserve">End-to-end QoS management for </w:t>
      </w:r>
      <w:r w:rsidR="00E848D6">
        <w:rPr>
          <w:lang w:eastAsia="ko-KR"/>
        </w:rPr>
        <w:t xml:space="preserve">Multi-hop </w:t>
      </w:r>
      <w:r>
        <w:rPr>
          <w:lang w:eastAsia="ko-KR"/>
        </w:rPr>
        <w:t>UE-to-Network Relays is done similarly as QoS management for single hop Layer-3 UE-to-Network Relay as defined in clause 5.6.2.1, with enhancement to handle QoS split over multiple legs of PC5 interface.</w:t>
      </w:r>
    </w:p>
    <w:p w14:paraId="21B205F9" w14:textId="77777777" w:rsidR="0011009C" w:rsidRDefault="0011009C" w:rsidP="0011009C">
      <w:pPr>
        <w:rPr>
          <w:lang w:eastAsia="ko-KR"/>
        </w:rPr>
      </w:pPr>
      <w:r>
        <w:rPr>
          <w:lang w:eastAsia="ko-KR"/>
        </w:rPr>
        <w:t>As shown in figure 5.6.2.4-1 below, the end-to-end QoS can be met only when the QoS requirements are properly translated and satisfied over the multiple legs respectively.</w:t>
      </w:r>
    </w:p>
    <w:p w14:paraId="0DDCF9DB" w14:textId="25A62B99" w:rsidR="0011009C" w:rsidRDefault="0011009C" w:rsidP="0011009C">
      <w:pPr>
        <w:pStyle w:val="TH"/>
        <w:rPr>
          <w:lang w:eastAsia="ko-KR"/>
        </w:rPr>
      </w:pPr>
      <w:r w:rsidRPr="006D4848">
        <w:rPr>
          <w:rFonts w:eastAsia="Malgun Gothic"/>
          <w:lang w:val="x-none"/>
        </w:rPr>
        <w:object w:dxaOrig="9630" w:dyaOrig="1770" w14:anchorId="6DA9C98E">
          <v:shape id="_x0000_i1043" type="#_x0000_t75" style="width:482.7pt;height:86.4pt" o:ole="">
            <v:imagedata r:id="rId45" o:title=""/>
          </v:shape>
          <o:OLEObject Type="Embed" ProgID="Visio.Drawing.15" ShapeID="_x0000_i1043" DrawAspect="Content" ObjectID="_1811766396" r:id="rId46"/>
        </w:object>
      </w:r>
    </w:p>
    <w:p w14:paraId="00AE28CE" w14:textId="1BA1AC3E" w:rsidR="0011009C" w:rsidRDefault="0011009C" w:rsidP="0011009C">
      <w:pPr>
        <w:pStyle w:val="TF"/>
        <w:rPr>
          <w:lang w:eastAsia="ko-KR"/>
        </w:rPr>
      </w:pPr>
      <w:bookmarkStart w:id="664" w:name="_CRFigure5_6_2_41"/>
      <w:r>
        <w:rPr>
          <w:lang w:eastAsia="ko-KR"/>
        </w:rPr>
        <w:t xml:space="preserve">Figure </w:t>
      </w:r>
      <w:bookmarkEnd w:id="664"/>
      <w:r>
        <w:rPr>
          <w:lang w:eastAsia="ko-KR"/>
        </w:rPr>
        <w:t xml:space="preserve">5.6.2.4-1: End-to-End QoS translation for 5G ProSe </w:t>
      </w:r>
      <w:r w:rsidR="00E848D6">
        <w:rPr>
          <w:lang w:eastAsia="ko-KR"/>
        </w:rPr>
        <w:t xml:space="preserve">Multi-hop </w:t>
      </w:r>
      <w:r>
        <w:rPr>
          <w:lang w:eastAsia="ko-KR"/>
        </w:rPr>
        <w:t>Layer-3 UE-to-Network Relay operation</w:t>
      </w:r>
    </w:p>
    <w:p w14:paraId="11DD9ECB" w14:textId="245985D7" w:rsidR="0011009C" w:rsidRDefault="0011009C" w:rsidP="0011009C">
      <w:pPr>
        <w:rPr>
          <w:lang w:eastAsia="ko-KR"/>
        </w:rPr>
      </w:pPr>
      <w:r>
        <w:rPr>
          <w:lang w:eastAsia="ko-KR"/>
        </w:rPr>
        <w:t xml:space="preserve">To achieve this, the QoS mapping can be pre-configured or provided to the 5G ProSe Layer-3 UE-to-Network Relay by the PCF using Prose Policy as specified in clause 5.1.4.1. When 5G ProSe Layer-3 UE-to-Network Relay conducts the </w:t>
      </w:r>
      <w:r>
        <w:rPr>
          <w:lang w:eastAsia="ko-KR"/>
        </w:rPr>
        <w:lastRenderedPageBreak/>
        <w:t xml:space="preserve">mapping between 5QI and PQI, it may use the mapping information as specified in clause 5.6.2.1, with </w:t>
      </w:r>
      <w:r w:rsidR="00E848D6">
        <w:rPr>
          <w:lang w:eastAsia="ko-KR"/>
        </w:rPr>
        <w:t xml:space="preserve">Multi-hop </w:t>
      </w:r>
      <w:r>
        <w:rPr>
          <w:lang w:eastAsia="ko-KR"/>
        </w:rPr>
        <w:t>adjustment taking into account the number of hops to the 5G ProSe Layer-3 Remote UE.</w:t>
      </w:r>
    </w:p>
    <w:p w14:paraId="0DB313FD" w14:textId="77777777" w:rsidR="0011009C" w:rsidRDefault="0011009C" w:rsidP="0011009C">
      <w:pPr>
        <w:rPr>
          <w:lang w:eastAsia="ko-KR"/>
        </w:rPr>
      </w:pPr>
      <w:r>
        <w:rPr>
          <w:lang w:eastAsia="ko-KR"/>
        </w:rPr>
        <w:t>The 5G ProSe Layer-3 UE-to-Network to derive the maximum packet delay budget that applies to the PC5 link over each adjacent hop from the end-to-end QoS info based on a hop adjustment factor, e.g. 1/5 of the standardized PDB value of the PQI for hop count =5.</w:t>
      </w:r>
    </w:p>
    <w:p w14:paraId="0F2E24BD" w14:textId="1788C825" w:rsidR="0011009C" w:rsidRDefault="0011009C" w:rsidP="0011009C">
      <w:pPr>
        <w:pStyle w:val="Heading5"/>
        <w:rPr>
          <w:lang w:eastAsia="ko-KR"/>
        </w:rPr>
      </w:pPr>
      <w:bookmarkStart w:id="665" w:name="_CR5_6_2_4_2"/>
      <w:bookmarkStart w:id="666" w:name="_Toc201151747"/>
      <w:bookmarkEnd w:id="665"/>
      <w:r>
        <w:rPr>
          <w:lang w:eastAsia="ko-KR"/>
        </w:rPr>
        <w:t>5.6.2.4.2</w:t>
      </w:r>
      <w:r>
        <w:rPr>
          <w:lang w:eastAsia="ko-KR"/>
        </w:rPr>
        <w:tab/>
        <w:t>Network initiated QoS Flows</w:t>
      </w:r>
      <w:bookmarkEnd w:id="666"/>
    </w:p>
    <w:p w14:paraId="6B226C73" w14:textId="77777777" w:rsidR="0011009C" w:rsidRDefault="0011009C" w:rsidP="0011009C">
      <w:pPr>
        <w:rPr>
          <w:lang w:eastAsia="ko-KR"/>
        </w:rPr>
      </w:pPr>
      <w:r>
        <w:rPr>
          <w:lang w:eastAsia="ko-KR"/>
        </w:rPr>
        <w:t>If the QoS Flows setup are initiated by the network, the SMF can base on the PCC rules or its local configuration to generates the QoS rules and QoS Flow level QoS parameters (e.g. 5QI, GFBR, MFBR) and signal to the 5G ProSe Layer-3 UE-to-Network Relay using PDU Session Establishment/Modification procedure. For the PDU sessions used for relaying, the SMF always provides the QoS Flow level QoS parameters to the 5G ProSe Layer-3 UE-to-Network Relay when the network triggers establishement of a QoS Flow.</w:t>
      </w:r>
    </w:p>
    <w:p w14:paraId="37011A9F" w14:textId="77777777" w:rsidR="0011009C" w:rsidRDefault="0011009C" w:rsidP="0011009C">
      <w:pPr>
        <w:rPr>
          <w:lang w:eastAsia="ko-KR"/>
        </w:rPr>
      </w:pPr>
      <w:r>
        <w:rPr>
          <w:lang w:eastAsia="ko-KR"/>
        </w:rPr>
        <w:t>Based on the received QoS parameters from SMF, the 5G ProSe Layer-3 UE-to-Network Relay decides the end-to-end PC5 QoS parameters for the corresponding PC5 QoS Flow based on the QoS mapping as defined in clause 5.6.2.1, taking into account the number of hops to the 5G ProSe Layer-3 Remote UE. The end-to-end PC5 QoS parameters are interpreted as the end-to-end QoS requirements for the traffic transmission between 5G ProSe Layer-3 Remote UE and the 5G ProSe Layer-3 UE-to-Network Relay. The 5G ProSe Layer-3 UE-to-Network Relay also decides the maximum PC5 PDB based on the end-to-end PC5 QoS parameters and the number of hops to the 5G ProSe Layer-3 Remote UE. The 5G ProSe Layer-3 UE-to-Network Relay determines the PC5 QoS Flow parameters, based on the end-to-end PC5 QoS parameters, hop adjustment factor and hop info (e.g. hop count or path info). The 5G ProSe Layer-3 UE-to-Network Relay provides the end-to-end PC5 QoS info, the maximum PC5 PDB and the generated PC5 QoS Flow parameters to the next hop Iintermediate UE-to-Network Relay towards the 5G ProSe Layer-3 Remote UE, using layer-2 link modification procedure.</w:t>
      </w:r>
    </w:p>
    <w:p w14:paraId="26B08A16" w14:textId="77777777" w:rsidR="0011009C" w:rsidRDefault="0011009C" w:rsidP="0011009C">
      <w:pPr>
        <w:rPr>
          <w:lang w:eastAsia="ko-KR"/>
        </w:rPr>
      </w:pPr>
      <w:r>
        <w:rPr>
          <w:lang w:eastAsia="ko-KR"/>
        </w:rPr>
        <w:t>The Intermediate UE-to-Network Relay(s) applies the received PC5 QoS Flow parameters on the upstream PC5 link towards the parent relay. The Intermediate UE-to-Network Relay(s), based on its implementation, determines the PC5 Flow QoS parameters for next hop PC5 link towards the 5G ProSe Layer-3 Remote UE, based the received end-to-end PC5 QoS info, maximum PC5 PDB, hop adjustment factor and hop info (e.g. hop count or path info). The PDB for the PC5 QoS Flow parameters needs to be lower than the maximum PC5 PDB. The GFBR and MFBR values for the next hop PC5 GBR QoS Flow are set equal to the GFBR and MFBR values of the received end-to-end PC5 QoS info respectively.</w:t>
      </w:r>
    </w:p>
    <w:p w14:paraId="2EAD7D7E" w14:textId="77777777" w:rsidR="0011009C" w:rsidRDefault="0011009C" w:rsidP="0011009C">
      <w:pPr>
        <w:rPr>
          <w:lang w:eastAsia="ko-KR"/>
        </w:rPr>
      </w:pPr>
      <w:r>
        <w:rPr>
          <w:lang w:eastAsia="ko-KR"/>
        </w:rPr>
        <w:t>Then the Intermediate UE-to-Network Relay(s) provides the end-to-end PC5 QoS info, the maximum PC5 PDB and the generated PC5 QoS Flow parameters to the next hop Iintermediate UE-to-Network Relay towards the 5G ProSe Layer-3 Remote UE, using layer-2 link modification procedure, until it reaches the 5G ProSe Remote UE.</w:t>
      </w:r>
    </w:p>
    <w:p w14:paraId="589C7703" w14:textId="0F74B59A" w:rsidR="0011009C" w:rsidRDefault="0011009C" w:rsidP="0011009C">
      <w:pPr>
        <w:pStyle w:val="Heading5"/>
        <w:rPr>
          <w:lang w:eastAsia="ko-KR"/>
        </w:rPr>
      </w:pPr>
      <w:bookmarkStart w:id="667" w:name="_CR5_6_2_4_3"/>
      <w:bookmarkStart w:id="668" w:name="_Toc201151748"/>
      <w:bookmarkEnd w:id="667"/>
      <w:r>
        <w:rPr>
          <w:lang w:eastAsia="ko-KR"/>
        </w:rPr>
        <w:t>5.6.2.4.3</w:t>
      </w:r>
      <w:r>
        <w:rPr>
          <w:lang w:eastAsia="ko-KR"/>
        </w:rPr>
        <w:tab/>
        <w:t>Remote UE initiated QoS Flows</w:t>
      </w:r>
      <w:bookmarkEnd w:id="668"/>
    </w:p>
    <w:p w14:paraId="6E0D179B" w14:textId="77777777" w:rsidR="0011009C" w:rsidRDefault="0011009C" w:rsidP="0011009C">
      <w:pPr>
        <w:rPr>
          <w:lang w:eastAsia="ko-KR"/>
        </w:rPr>
      </w:pPr>
      <w:r>
        <w:rPr>
          <w:lang w:eastAsia="ko-KR"/>
        </w:rPr>
        <w:t>If the 5G ProSe Layer-3 Remote UE initiates PC5 QoS Flows setup or modification during the Layer-2 link establishment or modification procedure, the 5G ProSe Layer-3 Remote UE provides the QoS Info as described in clause 6.4.3.6 to its connected Intermediate UE-to-Network Relay. The PC5 QoS parameters of the QoS Info (i.e. PQI and conditionally other parameters such as MFBR/GFBR, etc.) sent by the 5G ProSe Layer-3 Remote UE are interpreted as the end-to-end QoS requirements for the traffic transmission between 5G ProSe Layer-3 Remote UE and UPF. The intermediate UE-to-Network Relay(s) forwards the received QoS info to the 5G ProSe Layer-3 UE-to-Network Relay, using Layer-2 link establishment or modification procedure.</w:t>
      </w:r>
    </w:p>
    <w:p w14:paraId="7B8CC21D" w14:textId="77777777" w:rsidR="0011009C" w:rsidRDefault="0011009C" w:rsidP="0011009C">
      <w:pPr>
        <w:rPr>
          <w:lang w:eastAsia="ko-KR"/>
        </w:rPr>
      </w:pPr>
      <w:r>
        <w:rPr>
          <w:lang w:eastAsia="ko-KR"/>
        </w:rPr>
        <w:t>Based on the received end-to-end QoS parameters from the 5G ProSe Layer-3 Remote UE via intermediate UE-to-Network Relay(s), the 5G ProSe Layer-3 UE-to-Network Relay determines the 5QI for the Uu QoS control and the PQI for end-to-end PC5 QoS control based on the QoS mapping as defined in clause 5.6.2.1 it may also do mapping adjustment by implementation taking into account the number of hops to the 5G ProSe Layer-3 Remote UE.</w:t>
      </w:r>
    </w:p>
    <w:p w14:paraId="6E6DED11" w14:textId="77777777" w:rsidR="0011009C" w:rsidRDefault="0011009C" w:rsidP="0011009C">
      <w:pPr>
        <w:rPr>
          <w:lang w:eastAsia="ko-KR"/>
        </w:rPr>
      </w:pPr>
      <w:r>
        <w:rPr>
          <w:lang w:eastAsia="ko-KR"/>
        </w:rPr>
        <w:t>The 5G ProSe Layer-3 UE-to-Network Relay also determines the maximum PC5 PDB and PC5 QoS Flow parameters for the PC5 link with the next hop Intermediate UE-to-Network Relay towards the 5G ProSe Layer-3 Remote UE, as described in clause 5.6.2.4.2. The 5G ProSe Layer-3 UE-to-Network Relay provides the end-to-end PC5 QoS info and the determined maximum PC5 PDB and PC5 QoS Flow parameters to the next hop Intermediate UE-to-Network Relay towards the 5G ProSe Layer-3 Remote UE, as part of the Accept message for the Layer-2 Link establishment or modification procedure.</w:t>
      </w:r>
    </w:p>
    <w:p w14:paraId="0F5401DE" w14:textId="77777777" w:rsidR="0011009C" w:rsidRDefault="0011009C" w:rsidP="0011009C">
      <w:pPr>
        <w:rPr>
          <w:lang w:eastAsia="ko-KR"/>
        </w:rPr>
      </w:pPr>
      <w:r>
        <w:rPr>
          <w:lang w:eastAsia="ko-KR"/>
        </w:rPr>
        <w:t>The Intermediate UE-to-Network Relay(s) applies the received PC5 QoS Flow parameters in the Accept message from the 5G ProSe Layer-3 UE-to-Network Relay or its parent Intermediate UE-to-Network Relay over the PC5 link.</w:t>
      </w:r>
    </w:p>
    <w:p w14:paraId="1FE5639B" w14:textId="77777777" w:rsidR="0011009C" w:rsidRDefault="0011009C" w:rsidP="0011009C">
      <w:pPr>
        <w:rPr>
          <w:lang w:eastAsia="ko-KR"/>
        </w:rPr>
      </w:pPr>
      <w:r>
        <w:rPr>
          <w:lang w:eastAsia="ko-KR"/>
        </w:rPr>
        <w:lastRenderedPageBreak/>
        <w:t>The Intermediate UE-to-Network Relay(s) decides the PC5 QoS Flow parameters for the next hop PC5 link towards the 5G ProSe Layer-3 Remote UE as described in clause 5.6.2.4.2 and provides the end-to-end PC5 QoS info, maximum PC5 PDB and the PC5 QoS Flow parameters to its connected next hop Intermediate UE-to-Network Relay towards the 5G ProSe Layer-3 Remote UE as part of the Accept message for the Layer-2 Link establishment or modification procedure, until reaching the 5G ProSe Layer-3 Remote UE.</w:t>
      </w:r>
    </w:p>
    <w:p w14:paraId="7976A1A5" w14:textId="36607392" w:rsidR="0011009C" w:rsidRDefault="0011009C" w:rsidP="0011009C">
      <w:pPr>
        <w:rPr>
          <w:lang w:eastAsia="ko-KR"/>
        </w:rPr>
      </w:pPr>
      <w:r>
        <w:rPr>
          <w:lang w:eastAsia="ko-KR"/>
        </w:rPr>
        <w:t xml:space="preserve">The 5G ProSe Layer-3 UE-to-Network Relay performs the UE requested PDU session Modification as defined in clause 4.3.3 of </w:t>
      </w:r>
      <w:r w:rsidR="00CB43FC">
        <w:rPr>
          <w:lang w:eastAsia="ko-KR"/>
        </w:rPr>
        <w:t>TS</w:t>
      </w:r>
      <w:r w:rsidR="00CB43FC">
        <w:rPr>
          <w:lang w:eastAsia="ko-KR"/>
        </w:rPr>
        <w:t> </w:t>
      </w:r>
      <w:r w:rsidR="00CB43FC">
        <w:rPr>
          <w:lang w:eastAsia="ko-KR"/>
        </w:rPr>
        <w:t>23.502</w:t>
      </w:r>
      <w:r w:rsidR="00CB43FC">
        <w:rPr>
          <w:lang w:eastAsia="ko-KR"/>
        </w:rPr>
        <w:t> </w:t>
      </w:r>
      <w:r w:rsidR="00CB43FC">
        <w:rPr>
          <w:lang w:eastAsia="ko-KR"/>
        </w:rPr>
        <w:t>[</w:t>
      </w:r>
      <w:r>
        <w:rPr>
          <w:lang w:eastAsia="ko-KR"/>
        </w:rPr>
        <w:t>5] for authorizing the requested QoS including the 5QI and the Packet Filters. If the PCF authorizes the requested QoS with a different 5QI value, the 5G ProSe Layer-3 UE-to-Network Relay may further update the PQI value based on the authorized 5QI value and the 5G ProSe Layer-3 UE-to-Network Relay performs the Layer-2 link modification procedure as defined above to update the corresponding PC5 QoS Flow parameters over all the PC5 links towards the 5G ProSe Layer-3 Remote UE.</w:t>
      </w:r>
    </w:p>
    <w:p w14:paraId="0F798502" w14:textId="77777777" w:rsidR="00034F38" w:rsidRDefault="00034F38" w:rsidP="00140F75">
      <w:pPr>
        <w:pStyle w:val="Heading3"/>
        <w:rPr>
          <w:lang w:eastAsia="ko-KR"/>
        </w:rPr>
      </w:pPr>
      <w:bookmarkStart w:id="669" w:name="_CR5_6_3"/>
      <w:bookmarkStart w:id="670" w:name="_Toc201151749"/>
      <w:bookmarkEnd w:id="669"/>
      <w:r>
        <w:rPr>
          <w:lang w:eastAsia="ko-KR"/>
        </w:rPr>
        <w:t>5.6.3</w:t>
      </w:r>
      <w:r>
        <w:rPr>
          <w:lang w:eastAsia="ko-KR"/>
        </w:rPr>
        <w:tab/>
        <w:t>QoS handling for 5G ProSe UE-to-UE Relay operations</w:t>
      </w:r>
      <w:bookmarkEnd w:id="670"/>
    </w:p>
    <w:p w14:paraId="78AF63CC" w14:textId="4494958D" w:rsidR="00034F38" w:rsidRDefault="00034F38" w:rsidP="00034F38">
      <w:pPr>
        <w:pStyle w:val="Heading4"/>
        <w:rPr>
          <w:lang w:eastAsia="ko-KR"/>
        </w:rPr>
      </w:pPr>
      <w:bookmarkStart w:id="671" w:name="_CR5_6_3_1"/>
      <w:bookmarkStart w:id="672" w:name="_Toc201151750"/>
      <w:bookmarkEnd w:id="671"/>
      <w:r>
        <w:rPr>
          <w:lang w:eastAsia="ko-KR"/>
        </w:rPr>
        <w:t>5.6.3.1</w:t>
      </w:r>
      <w:r>
        <w:rPr>
          <w:lang w:eastAsia="ko-KR"/>
        </w:rPr>
        <w:tab/>
        <w:t>QoS handling for 5G ProSe Layer-3 UE-to-UE Relay</w:t>
      </w:r>
      <w:bookmarkEnd w:id="672"/>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4" type="#_x0000_t75" style="width:348.75pt;height:107.05pt" o:ole="">
            <v:imagedata r:id="rId47" o:title=""/>
          </v:shape>
          <o:OLEObject Type="Embed" ProgID="Visio.Drawing.15" ShapeID="_x0000_i1044" DrawAspect="Content" ObjectID="_1811766397" r:id="rId48"/>
        </w:object>
      </w:r>
    </w:p>
    <w:p w14:paraId="554F0AAC" w14:textId="02F6CEA8" w:rsidR="00034F38" w:rsidRDefault="00034F38" w:rsidP="00034F38">
      <w:pPr>
        <w:pStyle w:val="TF"/>
        <w:rPr>
          <w:lang w:eastAsia="ko-KR"/>
        </w:rPr>
      </w:pPr>
      <w:bookmarkStart w:id="673" w:name="_CRFigure5_6_3_11"/>
      <w:r>
        <w:rPr>
          <w:lang w:eastAsia="ko-KR"/>
        </w:rPr>
        <w:t xml:space="preserve">Figure </w:t>
      </w:r>
      <w:bookmarkEnd w:id="673"/>
      <w:r>
        <w:rPr>
          <w:lang w:eastAsia="ko-KR"/>
        </w:rPr>
        <w:t>5.6.3.1-1: End-to-End QoS for 5G ProSe Layer-3 UE-to-UE Relay operation</w:t>
      </w:r>
    </w:p>
    <w:p w14:paraId="590A2F53" w14:textId="65C4D3C3"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Pr>
          <w:lang w:eastAsia="ko-KR"/>
        </w:rPr>
        <w:t xml:space="preserve"> The source 5G ProSe Layer-3 End UE derives the end-to-end QoS parameters as defined in clause 5.6.1.</w:t>
      </w:r>
      <w:r>
        <w:rPr>
          <w:lang w:eastAsia="ko-KR"/>
        </w:rPr>
        <w:t xml:space="preserve"> The 5G ProSe Layer-3 UE-to-UE Relay, based on its implementation, decides the PQI for the first hop PC5 QoS control and the PQI for the second hop PC5 QoS control</w:t>
      </w:r>
      <w:r w:rsidR="00DC1444">
        <w:rPr>
          <w:lang w:eastAsia="ko-KR"/>
        </w:rPr>
        <w:t>, by considering the received PC5 QoS parameters from the source 5G ProSe Layer-3 End UE</w:t>
      </w:r>
      <w:r>
        <w:rPr>
          <w:lang w:eastAsia="ko-KR"/>
        </w:rPr>
        <w:t>.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6F568DB6" w14:textId="19704F3E" w:rsidR="004650CC" w:rsidRDefault="004650CC" w:rsidP="004650CC">
      <w:pPr>
        <w:rPr>
          <w:lang w:eastAsia="ko-KR"/>
        </w:rPr>
      </w:pPr>
      <w:r>
        <w:rPr>
          <w:lang w:eastAsia="ko-KR"/>
        </w:rPr>
        <w:t xml:space="preserve">For </w:t>
      </w:r>
      <w:r w:rsidR="00E848D6">
        <w:rPr>
          <w:lang w:eastAsia="ko-KR"/>
        </w:rPr>
        <w:t xml:space="preserve">Multi-hop </w:t>
      </w:r>
      <w:r>
        <w:rPr>
          <w:lang w:eastAsia="ko-KR"/>
        </w:rPr>
        <w:t xml:space="preserve">5G ProSe Layer-3 UE-to-UE Relay for non-IP type PDU, each 5G ProSe Layer-3 UE-to-UE Relays split the QoS parameters, according to the received QoS Info, into two parts: one part is the QoS parameters of the previous </w:t>
      </w:r>
      <w:r>
        <w:rPr>
          <w:lang w:eastAsia="ko-KR"/>
        </w:rPr>
        <w:lastRenderedPageBreak/>
        <w:t>hop, the other part is the QoS parameters from the 5G ProSe Layer-3 UE-to-UE Relay to the target End UE (the rest QoS parameters). The 5G ProSe Layer-3 UE-to-UE Relay sends the rest QoS parameters to the next hop. When 5G ProSe Layer-3 UE-to-UE determines the QoS parameter, such as PDB, of the previous hop, it may consider the maximum value as the received PDB devided by the number of hops to the target End UE.</w:t>
      </w:r>
    </w:p>
    <w:p w14:paraId="668775BA" w14:textId="77777777" w:rsidR="004650CC" w:rsidRDefault="004650CC" w:rsidP="004650CC">
      <w:pPr>
        <w:rPr>
          <w:lang w:eastAsia="ko-KR"/>
        </w:rPr>
      </w:pPr>
      <w:r>
        <w:rPr>
          <w:lang w:eastAsia="ko-KR"/>
        </w:rPr>
        <w:t>As shown in figure 5.6.3.1-2 below, the end-to-end QoS is met only when the QoS requirements are properly satisfied over the multiple legs respectively.</w:t>
      </w:r>
    </w:p>
    <w:p w14:paraId="31353768" w14:textId="75FB231B" w:rsidR="004650CC" w:rsidRDefault="004650CC" w:rsidP="00C76F30">
      <w:pPr>
        <w:pStyle w:val="TH"/>
      </w:pPr>
      <w:r>
        <w:object w:dxaOrig="8789" w:dyaOrig="1840" w14:anchorId="59692174">
          <v:shape id="_x0000_i1045" type="#_x0000_t75" style="width:439.5pt;height:91.4pt" o:ole="">
            <v:imagedata r:id="rId49" o:title=""/>
          </v:shape>
          <o:OLEObject Type="Embed" ProgID="Word.Picture.8" ShapeID="_x0000_i1045" DrawAspect="Content" ObjectID="_1811766398" r:id="rId50"/>
        </w:object>
      </w:r>
    </w:p>
    <w:p w14:paraId="7B45B951" w14:textId="049CB19A" w:rsidR="004650CC" w:rsidRDefault="004650CC" w:rsidP="004650CC">
      <w:pPr>
        <w:pStyle w:val="TF"/>
        <w:rPr>
          <w:lang w:eastAsia="ko-KR"/>
        </w:rPr>
      </w:pPr>
      <w:bookmarkStart w:id="674" w:name="_CRFigure5_6_3_12"/>
      <w:r>
        <w:rPr>
          <w:lang w:eastAsia="ko-KR"/>
        </w:rPr>
        <w:t xml:space="preserve">Figure </w:t>
      </w:r>
      <w:bookmarkEnd w:id="674"/>
      <w:r>
        <w:rPr>
          <w:lang w:eastAsia="ko-KR"/>
        </w:rPr>
        <w:t xml:space="preserve">5.6.3.1-2: End-to-End QoS for </w:t>
      </w:r>
      <w:r w:rsidR="00E848D6">
        <w:rPr>
          <w:lang w:eastAsia="ko-KR"/>
        </w:rPr>
        <w:t xml:space="preserve">Multi-hop </w:t>
      </w:r>
      <w:r>
        <w:rPr>
          <w:lang w:eastAsia="ko-KR"/>
        </w:rPr>
        <w:t>5G ProSe Layer-3 UE-to-UE Relay for non-IP type PDU operation</w:t>
      </w:r>
    </w:p>
    <w:p w14:paraId="30C6AFC0" w14:textId="77777777" w:rsidR="004650CC" w:rsidRDefault="004650CC" w:rsidP="004650CC">
      <w:pPr>
        <w:rPr>
          <w:lang w:eastAsia="ko-KR"/>
        </w:rPr>
      </w:pPr>
      <w:r>
        <w:rPr>
          <w:lang w:eastAsia="ko-KR"/>
        </w:rPr>
        <w:t>To achieve this, when the source End UE sets up a PC5 QoS Flow, it provides the End-to-End QoS parameters to a 5G ProSe Layer-3 UE-to-UE Relay. Each 5G ProSe Layer-3 UE-to-UE Relay splits the QoS parameters, according to the received QoS Info, into the QoS parameters of the previous hop and the QoS parameters from itself to the target End UE. The 5G ProSe Layer-3 UE-to-UE Relay sends the rest PC5 QoS parameters to the next hop. Each 5G ProSe Layer-3 UE-to-UE Relay may equally split the PDB among the hops, or up to its own implementation (based on equally splitted value as upper bound).</w:t>
      </w:r>
    </w:p>
    <w:p w14:paraId="2BB42369" w14:textId="77777777" w:rsidR="004650CC" w:rsidRDefault="004650CC" w:rsidP="004650CC">
      <w:pPr>
        <w:rPr>
          <w:lang w:eastAsia="ko-KR"/>
        </w:rPr>
      </w:pPr>
      <w:r>
        <w:rPr>
          <w:lang w:eastAsia="ko-KR"/>
        </w:rPr>
        <w:t>The target End UE and each 5G ProSe Layer-3 UE-to-UE Relay sends the accepted PC5 QoS parameters and optionally the accumulated QoS parameters to the previous hop during the Layer-2 link establishment or modification procedure. The accepted PC5 QoS parameters may be determined based on the QoS parameters of the previous hop as mentioned above, with considering the received accumulated QoS from next hop.</w:t>
      </w:r>
    </w:p>
    <w:p w14:paraId="42240FC0" w14:textId="4B2B5606" w:rsidR="00A00305" w:rsidRDefault="00A00305" w:rsidP="00A00305">
      <w:pPr>
        <w:pStyle w:val="Heading4"/>
        <w:rPr>
          <w:lang w:eastAsia="ko-KR"/>
        </w:rPr>
      </w:pPr>
      <w:bookmarkStart w:id="675" w:name="_CR5_6_3_2"/>
      <w:bookmarkStart w:id="676" w:name="_Toc201151751"/>
      <w:bookmarkEnd w:id="675"/>
      <w:r>
        <w:rPr>
          <w:lang w:eastAsia="ko-KR"/>
        </w:rPr>
        <w:t>5.6.3.2</w:t>
      </w:r>
      <w:r>
        <w:rPr>
          <w:lang w:eastAsia="ko-KR"/>
        </w:rPr>
        <w:tab/>
        <w:t>QoS handling for 5G ProSe Layer-2 UE-to-UE Relay</w:t>
      </w:r>
      <w:bookmarkEnd w:id="676"/>
    </w:p>
    <w:p w14:paraId="7168D05B" w14:textId="5624519E"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r w:rsidR="005C2676">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w:t>
      </w:r>
      <w:r w:rsidR="00CB43FC">
        <w:rPr>
          <w:lang w:eastAsia="ko-KR"/>
        </w:rPr>
        <w:t>TS</w:t>
      </w:r>
      <w:r w:rsidR="00CB43FC">
        <w:rPr>
          <w:lang w:eastAsia="ko-KR"/>
        </w:rPr>
        <w:t> </w:t>
      </w:r>
      <w:r w:rsidR="00CB43FC">
        <w:rPr>
          <w:lang w:eastAsia="ko-KR"/>
        </w:rPr>
        <w:t>38.300</w:t>
      </w:r>
      <w:r w:rsidR="00CB43FC">
        <w:rPr>
          <w:lang w:eastAsia="ko-KR"/>
        </w:rPr>
        <w:t> </w:t>
      </w:r>
      <w:r w:rsidR="00CB43FC">
        <w:rPr>
          <w:lang w:eastAsia="ko-KR"/>
        </w:rPr>
        <w:t>[</w:t>
      </w:r>
      <w:r w:rsidR="005C2676">
        <w:rPr>
          <w:lang w:eastAsia="ko-KR"/>
        </w:rPr>
        <w:t>12].</w:t>
      </w:r>
    </w:p>
    <w:p w14:paraId="1EB1458A" w14:textId="43F06715" w:rsidR="008C47BE" w:rsidRPr="00CB5EC9" w:rsidRDefault="008C47BE" w:rsidP="008C47BE">
      <w:pPr>
        <w:pStyle w:val="Heading2"/>
        <w:rPr>
          <w:lang w:eastAsia="ko-KR"/>
        </w:rPr>
      </w:pPr>
      <w:bookmarkStart w:id="677" w:name="_CR5_7"/>
      <w:bookmarkStart w:id="678" w:name="_Toc201151752"/>
      <w:bookmarkEnd w:id="677"/>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642"/>
      <w:bookmarkEnd w:id="643"/>
      <w:bookmarkEnd w:id="644"/>
      <w:bookmarkEnd w:id="645"/>
      <w:bookmarkEnd w:id="646"/>
      <w:bookmarkEnd w:id="647"/>
      <w:bookmarkEnd w:id="648"/>
      <w:bookmarkEnd w:id="649"/>
      <w:bookmarkEnd w:id="658"/>
      <w:bookmarkEnd w:id="659"/>
      <w:bookmarkEnd w:id="660"/>
      <w:bookmarkEnd w:id="678"/>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77EF5161"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Intermediate UE-to-Network Relay.</w:t>
      </w:r>
    </w:p>
    <w:p w14:paraId="52398975" w14:textId="4599E942" w:rsidR="006E05F1" w:rsidRDefault="006E05F1" w:rsidP="00C4695C">
      <w:pPr>
        <w:pStyle w:val="B1"/>
        <w:rPr>
          <w:rFonts w:eastAsia="SimSun"/>
          <w:lang w:eastAsia="zh-CN"/>
        </w:rPr>
      </w:pPr>
      <w:r>
        <w:rPr>
          <w:rFonts w:eastAsia="SimSun"/>
          <w:lang w:eastAsia="zh-CN"/>
        </w:rPr>
        <w:t>-</w:t>
      </w:r>
      <w:r>
        <w:rPr>
          <w:rFonts w:eastAsia="SimSun"/>
          <w:lang w:eastAsia="zh-CN"/>
        </w:rPr>
        <w:tab/>
        <w:t xml:space="preserve">subscription for 5G ProSe UE acting as 5G ProSe Layer-3 Remote UE supporting </w:t>
      </w:r>
      <w:r w:rsidR="00E848D6">
        <w:rPr>
          <w:rFonts w:eastAsia="SimSun"/>
          <w:lang w:eastAsia="zh-CN"/>
        </w:rPr>
        <w:t xml:space="preserve">Multi-hop </w:t>
      </w:r>
      <w:r>
        <w:rPr>
          <w:rFonts w:eastAsia="SimSun"/>
          <w:lang w:eastAsia="zh-CN"/>
        </w:rPr>
        <w:t>5G ProSe Layer-3 UE-to-Network Relay.</w:t>
      </w:r>
    </w:p>
    <w:p w14:paraId="04A02454" w14:textId="3C96527B" w:rsidR="006E05F1" w:rsidRDefault="006E05F1" w:rsidP="00C4695C">
      <w:pPr>
        <w:pStyle w:val="B1"/>
        <w:rPr>
          <w:rFonts w:eastAsia="SimSun"/>
          <w:lang w:eastAsia="zh-CN"/>
        </w:rPr>
      </w:pPr>
      <w:r>
        <w:rPr>
          <w:rFonts w:eastAsia="SimSun"/>
          <w:lang w:eastAsia="zh-CN"/>
        </w:rPr>
        <w:t>-</w:t>
      </w:r>
      <w:r>
        <w:rPr>
          <w:rFonts w:eastAsia="SimSun"/>
          <w:lang w:eastAsia="zh-CN"/>
        </w:rPr>
        <w:tab/>
        <w:t xml:space="preserve">subscription for 5G ProSe UE acting as 5G ProSe Layer-3 UE-to-Network Relay supporting </w:t>
      </w:r>
      <w:r w:rsidR="00E848D6">
        <w:rPr>
          <w:rFonts w:eastAsia="SimSun"/>
          <w:lang w:eastAsia="zh-CN"/>
        </w:rPr>
        <w:t xml:space="preserve">Multi-hop </w:t>
      </w:r>
      <w:r>
        <w:rPr>
          <w:rFonts w:eastAsia="SimSun"/>
          <w:lang w:eastAsia="zh-CN"/>
        </w:rPr>
        <w:t>5G ProSe Layer-3 UE-to-Network Relay.</w:t>
      </w:r>
    </w:p>
    <w:p w14:paraId="3F40510F" w14:textId="77777777" w:rsidR="00005D80" w:rsidRDefault="00005D80" w:rsidP="00C4695C">
      <w:pPr>
        <w:pStyle w:val="B1"/>
        <w:rPr>
          <w:rFonts w:eastAsia="SimSun"/>
          <w:lang w:eastAsia="zh-CN"/>
        </w:rPr>
      </w:pPr>
      <w:r>
        <w:rPr>
          <w:rFonts w:eastAsia="SimSun"/>
          <w:lang w:eastAsia="zh-CN"/>
        </w:rPr>
        <w:t>-</w:t>
      </w:r>
      <w:r>
        <w:rPr>
          <w:rFonts w:eastAsia="SimSun"/>
          <w:lang w:eastAsia="zh-CN"/>
        </w:rPr>
        <w:tab/>
        <w:t>subscription for 5G ProSe UE acting as 5G ProSe Layer-2 Intermediate UE-to-Network Relay.</w:t>
      </w:r>
    </w:p>
    <w:p w14:paraId="3E521C30" w14:textId="6DE719CA" w:rsidR="00005D80" w:rsidRDefault="00005D80" w:rsidP="00C4695C">
      <w:pPr>
        <w:pStyle w:val="B1"/>
        <w:rPr>
          <w:rFonts w:eastAsia="SimSun"/>
          <w:lang w:eastAsia="zh-CN"/>
        </w:rPr>
      </w:pPr>
      <w:r>
        <w:rPr>
          <w:rFonts w:eastAsia="SimSun"/>
          <w:lang w:eastAsia="zh-CN"/>
        </w:rPr>
        <w:t>-</w:t>
      </w:r>
      <w:r>
        <w:rPr>
          <w:rFonts w:eastAsia="SimSun"/>
          <w:lang w:eastAsia="zh-CN"/>
        </w:rPr>
        <w:tab/>
        <w:t xml:space="preserve">subscription for 5G ProSe UE acting as 5G ProSe Layer-2 Remote UE supporting </w:t>
      </w:r>
      <w:r w:rsidR="00E848D6">
        <w:rPr>
          <w:rFonts w:eastAsia="SimSun"/>
          <w:lang w:eastAsia="zh-CN"/>
        </w:rPr>
        <w:t xml:space="preserve">Multi-hop </w:t>
      </w:r>
      <w:r>
        <w:rPr>
          <w:rFonts w:eastAsia="SimSun"/>
          <w:lang w:eastAsia="zh-CN"/>
        </w:rPr>
        <w:t>5G ProSe Layer-2 UE-to-Network Relay.</w:t>
      </w:r>
    </w:p>
    <w:p w14:paraId="5846E6CF" w14:textId="55D543CE" w:rsidR="00005D80" w:rsidRDefault="00005D80" w:rsidP="00C4695C">
      <w:pPr>
        <w:pStyle w:val="B1"/>
        <w:rPr>
          <w:rFonts w:eastAsia="SimSun"/>
          <w:lang w:eastAsia="zh-CN"/>
        </w:rPr>
      </w:pPr>
      <w:r>
        <w:rPr>
          <w:rFonts w:eastAsia="SimSun"/>
          <w:lang w:eastAsia="zh-CN"/>
        </w:rPr>
        <w:t>-</w:t>
      </w:r>
      <w:r>
        <w:rPr>
          <w:rFonts w:eastAsia="SimSun"/>
          <w:lang w:eastAsia="zh-CN"/>
        </w:rPr>
        <w:tab/>
        <w:t xml:space="preserve">subscription for 5G ProSe UE acting as 5G ProSe Layer-2 UE-to-Network Relay supporting </w:t>
      </w:r>
      <w:r w:rsidR="00E848D6">
        <w:rPr>
          <w:rFonts w:eastAsia="SimSun"/>
          <w:lang w:eastAsia="zh-CN"/>
        </w:rPr>
        <w:t xml:space="preserve">Multi-hop </w:t>
      </w:r>
      <w:r>
        <w:rPr>
          <w:rFonts w:eastAsia="SimSun"/>
          <w:lang w:eastAsia="zh-CN"/>
        </w:rPr>
        <w:t>5G ProSe Layer-2 UE-to-Network Relay.</w:t>
      </w:r>
    </w:p>
    <w:p w14:paraId="6DCA9C75" w14:textId="7197258D" w:rsidR="006E05F1" w:rsidRDefault="006E05F1" w:rsidP="00C4695C">
      <w:pPr>
        <w:pStyle w:val="B1"/>
        <w:rPr>
          <w:rFonts w:eastAsia="SimSun"/>
          <w:lang w:eastAsia="zh-CN"/>
        </w:rPr>
      </w:pPr>
      <w:r>
        <w:rPr>
          <w:rFonts w:eastAsia="SimSun"/>
          <w:lang w:eastAsia="zh-CN"/>
        </w:rPr>
        <w:t>-</w:t>
      </w:r>
      <w:r>
        <w:rPr>
          <w:rFonts w:eastAsia="SimSun"/>
          <w:lang w:eastAsia="zh-CN"/>
        </w:rPr>
        <w:tab/>
        <w:t xml:space="preserve">subscription for 5G ProSe UE acting as 5G ProSe Layer-3 UE-to-UE Relay supporting </w:t>
      </w:r>
      <w:r w:rsidR="00E848D6">
        <w:rPr>
          <w:rFonts w:eastAsia="SimSun"/>
          <w:lang w:eastAsia="zh-CN"/>
        </w:rPr>
        <w:t xml:space="preserve">Multi-hop </w:t>
      </w:r>
      <w:r>
        <w:rPr>
          <w:rFonts w:eastAsia="SimSun"/>
          <w:lang w:eastAsia="zh-CN"/>
        </w:rPr>
        <w:t>5G ProSe Layer-3 UE-to-UE Relay.</w:t>
      </w:r>
    </w:p>
    <w:p w14:paraId="3C915644" w14:textId="4E888BC1" w:rsidR="006E05F1" w:rsidRDefault="006E05F1" w:rsidP="00C4695C">
      <w:pPr>
        <w:pStyle w:val="B1"/>
        <w:rPr>
          <w:rFonts w:eastAsia="SimSun"/>
          <w:lang w:eastAsia="zh-CN"/>
        </w:rPr>
      </w:pPr>
      <w:r>
        <w:rPr>
          <w:rFonts w:eastAsia="SimSun"/>
          <w:lang w:eastAsia="zh-CN"/>
        </w:rPr>
        <w:t>-</w:t>
      </w:r>
      <w:r>
        <w:rPr>
          <w:rFonts w:eastAsia="SimSun"/>
          <w:lang w:eastAsia="zh-CN"/>
        </w:rPr>
        <w:tab/>
        <w:t xml:space="preserve">subscription for 5G ProSe UE acting as 5G ProSe Layer-3 End UE supporting </w:t>
      </w:r>
      <w:r w:rsidR="00E848D6">
        <w:rPr>
          <w:rFonts w:eastAsia="SimSun"/>
          <w:lang w:eastAsia="zh-CN"/>
        </w:rPr>
        <w:t xml:space="preserve">Multi-hop </w:t>
      </w:r>
      <w:r>
        <w:rPr>
          <w:rFonts w:eastAsia="SimSun"/>
          <w:lang w:eastAsia="zh-CN"/>
        </w:rPr>
        <w:t>5G ProSe Layer-3 UE-to-UE Relay.</w:t>
      </w:r>
    </w:p>
    <w:p w14:paraId="37A00FC4" w14:textId="2A709859"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679" w:name="_Toc66692671"/>
      <w:bookmarkStart w:id="680" w:name="_Toc66701850"/>
      <w:bookmarkStart w:id="681" w:name="_Toc69883515"/>
      <w:bookmarkStart w:id="682"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lastRenderedPageBreak/>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2FA50C33" w14:textId="77777777" w:rsidR="006E05F1" w:rsidRDefault="006E05F1" w:rsidP="006E05F1">
      <w:pPr>
        <w:pStyle w:val="B2"/>
        <w:rPr>
          <w:lang w:eastAsia="zh-CN"/>
        </w:rPr>
      </w:pPr>
      <w:r>
        <w:rPr>
          <w:lang w:eastAsia="zh-CN"/>
        </w:rPr>
        <w:t>-</w:t>
      </w:r>
      <w:r>
        <w:rPr>
          <w:lang w:eastAsia="zh-CN"/>
        </w:rPr>
        <w:tab/>
        <w:t>the list of the PLMNs where the UE is authorised to act as a 5G ProSe Layer-3 Intermediate UE-to-Network Relay.</w:t>
      </w:r>
    </w:p>
    <w:p w14:paraId="0EA22A3C" w14:textId="67665CED" w:rsidR="006E05F1" w:rsidRDefault="006E05F1" w:rsidP="006E05F1">
      <w:pPr>
        <w:pStyle w:val="B2"/>
        <w:rPr>
          <w:lang w:eastAsia="zh-CN"/>
        </w:rPr>
      </w:pPr>
      <w:r>
        <w:rPr>
          <w:lang w:eastAsia="zh-CN"/>
        </w:rPr>
        <w:t>-</w:t>
      </w:r>
      <w:r>
        <w:rPr>
          <w:lang w:eastAsia="zh-CN"/>
        </w:rPr>
        <w:tab/>
        <w:t xml:space="preserve">the list of the PLMNs where the UE is authorised to act as a 5G ProSe Layer-3 UE-to-Network Relay supporting </w:t>
      </w:r>
      <w:r w:rsidR="00E848D6">
        <w:rPr>
          <w:lang w:eastAsia="zh-CN"/>
        </w:rPr>
        <w:t xml:space="preserve">Multi-hop </w:t>
      </w:r>
      <w:r>
        <w:rPr>
          <w:lang w:eastAsia="zh-CN"/>
        </w:rPr>
        <w:t>5G ProSe Layer-3 UE-to-Network Relay.</w:t>
      </w:r>
    </w:p>
    <w:p w14:paraId="432D53E7" w14:textId="77777777" w:rsidR="00005D80" w:rsidRDefault="00005D80" w:rsidP="006E05F1">
      <w:pPr>
        <w:pStyle w:val="B2"/>
        <w:rPr>
          <w:lang w:eastAsia="zh-CN"/>
        </w:rPr>
      </w:pPr>
      <w:r>
        <w:rPr>
          <w:lang w:eastAsia="zh-CN"/>
        </w:rPr>
        <w:t>-</w:t>
      </w:r>
      <w:r>
        <w:rPr>
          <w:lang w:eastAsia="zh-CN"/>
        </w:rPr>
        <w:tab/>
        <w:t>the list of the PLMNs where the UE is authorised to act as a 5G ProSe Layer-2 Intermediate UE-to-Network Relay.</w:t>
      </w:r>
    </w:p>
    <w:p w14:paraId="0752AC18" w14:textId="5D07ECED" w:rsidR="00005D80" w:rsidRDefault="00005D80" w:rsidP="006E05F1">
      <w:pPr>
        <w:pStyle w:val="B2"/>
        <w:rPr>
          <w:lang w:eastAsia="zh-CN"/>
        </w:rPr>
      </w:pPr>
      <w:r>
        <w:rPr>
          <w:lang w:eastAsia="zh-CN"/>
        </w:rPr>
        <w:t>-</w:t>
      </w:r>
      <w:r>
        <w:rPr>
          <w:lang w:eastAsia="zh-CN"/>
        </w:rPr>
        <w:tab/>
        <w:t xml:space="preserve">the list of the PLMNs where the UE is authorised to act as a 5G ProSe Layer-2 UE-to-Network Relay supporting </w:t>
      </w:r>
      <w:r w:rsidR="00E848D6">
        <w:rPr>
          <w:lang w:eastAsia="zh-CN"/>
        </w:rPr>
        <w:t xml:space="preserve">Multi-hop </w:t>
      </w:r>
      <w:r>
        <w:rPr>
          <w:lang w:eastAsia="zh-CN"/>
        </w:rPr>
        <w:t>5G ProSe Layer-2 UE-to-Network Relay.</w:t>
      </w:r>
    </w:p>
    <w:p w14:paraId="79DF044E" w14:textId="14193178" w:rsidR="00005D80" w:rsidRDefault="00005D80" w:rsidP="006E05F1">
      <w:pPr>
        <w:pStyle w:val="B2"/>
        <w:rPr>
          <w:lang w:eastAsia="zh-CN"/>
        </w:rPr>
      </w:pPr>
      <w:r>
        <w:rPr>
          <w:lang w:eastAsia="zh-CN"/>
        </w:rPr>
        <w:t>-</w:t>
      </w:r>
      <w:r>
        <w:rPr>
          <w:lang w:eastAsia="zh-CN"/>
        </w:rPr>
        <w:tab/>
        <w:t xml:space="preserve">the list of the PLMNs where the UE is authorised to act as a 5G ProSe Layer-2 Remote UE supporting </w:t>
      </w:r>
      <w:r w:rsidR="00E848D6">
        <w:rPr>
          <w:lang w:eastAsia="zh-CN"/>
        </w:rPr>
        <w:t xml:space="preserve">Multi-hop </w:t>
      </w:r>
      <w:r>
        <w:rPr>
          <w:lang w:eastAsia="zh-CN"/>
        </w:rPr>
        <w:t>5G ProSe Layer-2 UE-to-Network Relay.</w:t>
      </w:r>
    </w:p>
    <w:p w14:paraId="37EF6674" w14:textId="258B7541" w:rsidR="006E05F1" w:rsidRDefault="006E05F1" w:rsidP="006E05F1">
      <w:pPr>
        <w:pStyle w:val="B2"/>
        <w:rPr>
          <w:lang w:eastAsia="zh-CN"/>
        </w:rPr>
      </w:pPr>
      <w:r>
        <w:rPr>
          <w:lang w:eastAsia="zh-CN"/>
        </w:rPr>
        <w:t>-</w:t>
      </w:r>
      <w:r>
        <w:rPr>
          <w:lang w:eastAsia="zh-CN"/>
        </w:rPr>
        <w:tab/>
        <w:t xml:space="preserve">the list of the PLMNs where the UE is authorised to act as a 5G ProSe Layer-3 UE-to-UE Relay supporting </w:t>
      </w:r>
      <w:r w:rsidR="00E848D6">
        <w:rPr>
          <w:lang w:eastAsia="zh-CN"/>
        </w:rPr>
        <w:t xml:space="preserve">Multi-hop </w:t>
      </w:r>
      <w:r>
        <w:rPr>
          <w:lang w:eastAsia="zh-CN"/>
        </w:rPr>
        <w:t>5G ProSe Layer-3 UE-to-UE Relay.</w:t>
      </w:r>
    </w:p>
    <w:p w14:paraId="12624A8A" w14:textId="721DFBFA" w:rsidR="006E05F1" w:rsidRDefault="006E05F1" w:rsidP="006E05F1">
      <w:pPr>
        <w:pStyle w:val="B2"/>
        <w:rPr>
          <w:lang w:eastAsia="zh-CN"/>
        </w:rPr>
      </w:pPr>
      <w:r>
        <w:rPr>
          <w:lang w:eastAsia="zh-CN"/>
        </w:rPr>
        <w:t>-</w:t>
      </w:r>
      <w:r>
        <w:rPr>
          <w:lang w:eastAsia="zh-CN"/>
        </w:rPr>
        <w:tab/>
        <w:t xml:space="preserve">the list of the PLMNs where the UE is authorised to act as a 5G ProSe Layer-3 End UE supporting </w:t>
      </w:r>
      <w:r w:rsidR="00E848D6">
        <w:rPr>
          <w:lang w:eastAsia="zh-CN"/>
        </w:rPr>
        <w:t xml:space="preserve">Multi-hop </w:t>
      </w:r>
      <w:r>
        <w:rPr>
          <w:lang w:eastAsia="zh-CN"/>
        </w:rPr>
        <w:t>5G ProSe Layer-3 UE-to-UE Relay.</w:t>
      </w:r>
    </w:p>
    <w:p w14:paraId="46881957" w14:textId="47138F97" w:rsidR="008C47BE" w:rsidRPr="00CB5EC9" w:rsidRDefault="008C47BE" w:rsidP="008C47BE">
      <w:pPr>
        <w:pStyle w:val="Heading2"/>
      </w:pPr>
      <w:bookmarkStart w:id="683" w:name="_CR5_8"/>
      <w:bookmarkStart w:id="684" w:name="_Toc201151753"/>
      <w:bookmarkEnd w:id="683"/>
      <w:r w:rsidRPr="00CB5EC9">
        <w:rPr>
          <w:lang w:eastAsia="ko-KR"/>
        </w:rPr>
        <w:t>5.</w:t>
      </w:r>
      <w:r w:rsidR="00E06C4D" w:rsidRPr="00CB5EC9">
        <w:rPr>
          <w:lang w:eastAsia="ko-KR"/>
        </w:rPr>
        <w:t>8</w:t>
      </w:r>
      <w:r w:rsidRPr="00CB5EC9">
        <w:rPr>
          <w:lang w:eastAsia="ko-KR"/>
        </w:rPr>
        <w:tab/>
        <w:t>Identifiers</w:t>
      </w:r>
      <w:bookmarkEnd w:id="679"/>
      <w:bookmarkEnd w:id="680"/>
      <w:bookmarkEnd w:id="681"/>
      <w:bookmarkEnd w:id="682"/>
      <w:bookmarkEnd w:id="684"/>
    </w:p>
    <w:p w14:paraId="6E4102DB" w14:textId="1AB9FE36" w:rsidR="008C47BE" w:rsidRPr="00CB5EC9" w:rsidRDefault="008C47BE" w:rsidP="008C47BE">
      <w:pPr>
        <w:pStyle w:val="Heading3"/>
      </w:pPr>
      <w:bookmarkStart w:id="685" w:name="_CR5_8_1"/>
      <w:bookmarkStart w:id="686" w:name="_Toc517047955"/>
      <w:bookmarkStart w:id="687" w:name="_Toc45003231"/>
      <w:bookmarkStart w:id="688" w:name="_Toc66692672"/>
      <w:bookmarkStart w:id="689" w:name="_Toc66701851"/>
      <w:bookmarkStart w:id="690" w:name="_Toc69883516"/>
      <w:bookmarkStart w:id="691" w:name="_Toc73625528"/>
      <w:bookmarkStart w:id="692" w:name="_Toc201151754"/>
      <w:bookmarkEnd w:id="685"/>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686"/>
      <w:bookmarkEnd w:id="687"/>
      <w:r w:rsidRPr="00CB5EC9">
        <w:t>Discovery</w:t>
      </w:r>
      <w:bookmarkEnd w:id="688"/>
      <w:bookmarkEnd w:id="689"/>
      <w:bookmarkEnd w:id="690"/>
      <w:bookmarkEnd w:id="691"/>
      <w:bookmarkEnd w:id="692"/>
    </w:p>
    <w:p w14:paraId="7BDC45E7" w14:textId="114A8422" w:rsidR="002C6FD7" w:rsidRPr="00CB5EC9" w:rsidRDefault="002C6FD7" w:rsidP="002C6FD7">
      <w:pPr>
        <w:pStyle w:val="Heading4"/>
      </w:pPr>
      <w:bookmarkStart w:id="693" w:name="_CR5_8_1_0"/>
      <w:bookmarkStart w:id="694" w:name="_Toc69883517"/>
      <w:bookmarkStart w:id="695" w:name="_Toc73625529"/>
      <w:bookmarkStart w:id="696" w:name="_Toc66692673"/>
      <w:bookmarkStart w:id="697" w:name="_Toc66701852"/>
      <w:bookmarkStart w:id="698" w:name="_Toc201151755"/>
      <w:bookmarkEnd w:id="693"/>
      <w:r w:rsidRPr="00CB5EC9">
        <w:t>5.</w:t>
      </w:r>
      <w:r w:rsidR="00E06C4D" w:rsidRPr="00CB5EC9">
        <w:t>8</w:t>
      </w:r>
      <w:r w:rsidRPr="00CB5EC9">
        <w:t>.1.0</w:t>
      </w:r>
      <w:r w:rsidRPr="00CB5EC9">
        <w:tab/>
        <w:t>General</w:t>
      </w:r>
      <w:bookmarkEnd w:id="694"/>
      <w:bookmarkEnd w:id="695"/>
      <w:bookmarkEnd w:id="698"/>
    </w:p>
    <w:p w14:paraId="5E7E29A3" w14:textId="64328550"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CB43FC" w:rsidRPr="00CB5EC9">
        <w:rPr>
          <w:lang w:eastAsia="zh-CN"/>
        </w:rPr>
        <w:t>TS</w:t>
      </w:r>
      <w:r w:rsidR="00CB43FC">
        <w:rPr>
          <w:lang w:eastAsia="zh-CN"/>
        </w:rPr>
        <w:t> </w:t>
      </w:r>
      <w:r w:rsidR="00CB43FC" w:rsidRPr="00CB5EC9">
        <w:rPr>
          <w:lang w:eastAsia="zh-CN"/>
        </w:rPr>
        <w:t>23.303</w:t>
      </w:r>
      <w:r w:rsidR="00CB43FC">
        <w:rPr>
          <w:lang w:eastAsia="zh-CN"/>
        </w:rPr>
        <w:t> </w:t>
      </w:r>
      <w:r w:rsidR="00CB43FC" w:rsidRPr="00CB5EC9">
        <w:rPr>
          <w:lang w:eastAsia="zh-CN"/>
        </w:rPr>
        <w:t>[</w:t>
      </w:r>
      <w:r w:rsidRPr="00CB5EC9">
        <w:rPr>
          <w:lang w:eastAsia="zh-CN"/>
        </w:rPr>
        <w:t>3].</w:t>
      </w:r>
    </w:p>
    <w:p w14:paraId="4F178D1C" w14:textId="72BBCE96" w:rsidR="008C47BE" w:rsidRPr="00CB5EC9" w:rsidRDefault="008C47BE" w:rsidP="008C47BE">
      <w:pPr>
        <w:pStyle w:val="Heading4"/>
      </w:pPr>
      <w:bookmarkStart w:id="699" w:name="_CR5_8_1_1"/>
      <w:bookmarkStart w:id="700" w:name="_Toc69883518"/>
      <w:bookmarkStart w:id="701" w:name="_Toc73625530"/>
      <w:bookmarkStart w:id="702" w:name="_Toc201151756"/>
      <w:bookmarkEnd w:id="699"/>
      <w:r w:rsidRPr="00CB5EC9">
        <w:t>5.</w:t>
      </w:r>
      <w:r w:rsidR="00E06C4D" w:rsidRPr="00CB5EC9">
        <w:t>8</w:t>
      </w:r>
      <w:r w:rsidRPr="00CB5EC9">
        <w:t>.1.1</w:t>
      </w:r>
      <w:r w:rsidRPr="00CB5EC9">
        <w:tab/>
        <w:t>ProSe Application ID</w:t>
      </w:r>
      <w:bookmarkEnd w:id="696"/>
      <w:bookmarkEnd w:id="697"/>
      <w:bookmarkEnd w:id="700"/>
      <w:bookmarkEnd w:id="701"/>
      <w:bookmarkEnd w:id="702"/>
    </w:p>
    <w:p w14:paraId="558D4742" w14:textId="5565C55C" w:rsidR="008C47BE" w:rsidRPr="00CB5EC9" w:rsidRDefault="008C47BE" w:rsidP="008C47BE">
      <w:pPr>
        <w:rPr>
          <w:lang w:eastAsia="zh-CN"/>
        </w:rPr>
      </w:pPr>
      <w:r w:rsidRPr="00CB5EC9">
        <w:rPr>
          <w:lang w:eastAsia="zh-CN"/>
        </w:rPr>
        <w:t xml:space="preserve">ProSe Application ID is defined in </w:t>
      </w:r>
      <w:r w:rsidR="00CB43FC" w:rsidRPr="00CB5EC9">
        <w:rPr>
          <w:lang w:eastAsia="zh-CN"/>
        </w:rPr>
        <w:t>TS</w:t>
      </w:r>
      <w:r w:rsidR="00CB43FC">
        <w:rPr>
          <w:lang w:eastAsia="zh-CN"/>
        </w:rPr>
        <w:t> </w:t>
      </w:r>
      <w:r w:rsidR="00CB43FC" w:rsidRPr="00CB5EC9">
        <w:rPr>
          <w:lang w:eastAsia="zh-CN"/>
        </w:rPr>
        <w:t>23.303</w:t>
      </w:r>
      <w:r w:rsidR="00CB43FC">
        <w:rPr>
          <w:lang w:eastAsia="zh-CN"/>
        </w:rPr>
        <w:t> </w:t>
      </w:r>
      <w:r w:rsidR="00CB43FC" w:rsidRPr="00CB5EC9">
        <w:rPr>
          <w:lang w:eastAsia="zh-CN"/>
        </w:rPr>
        <w:t>[</w:t>
      </w:r>
      <w:r w:rsidRPr="00CB5EC9">
        <w:rPr>
          <w:lang w:eastAsia="zh-CN"/>
        </w:rPr>
        <w:t>3].</w:t>
      </w:r>
      <w:bookmarkStart w:id="703" w:name="_Toc66692674"/>
    </w:p>
    <w:p w14:paraId="27F391E2" w14:textId="44B5F9BC" w:rsidR="008C47BE" w:rsidRPr="00CB5EC9" w:rsidRDefault="008C47BE" w:rsidP="008C47BE">
      <w:pPr>
        <w:pStyle w:val="Heading4"/>
      </w:pPr>
      <w:bookmarkStart w:id="704" w:name="_CR5_8_1_2"/>
      <w:bookmarkStart w:id="705" w:name="_Toc66701853"/>
      <w:bookmarkStart w:id="706" w:name="_Toc69883519"/>
      <w:bookmarkStart w:id="707" w:name="_Toc73625531"/>
      <w:bookmarkStart w:id="708" w:name="_Toc201151757"/>
      <w:bookmarkEnd w:id="704"/>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703"/>
      <w:bookmarkEnd w:id="705"/>
      <w:bookmarkEnd w:id="706"/>
      <w:bookmarkEnd w:id="707"/>
      <w:bookmarkEnd w:id="708"/>
    </w:p>
    <w:p w14:paraId="46305BF3" w14:textId="472EB563"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CB43FC" w:rsidRPr="00CB5EC9">
        <w:rPr>
          <w:lang w:eastAsia="zh-CN"/>
        </w:rPr>
        <w:t>TS</w:t>
      </w:r>
      <w:r w:rsidR="00CB43FC">
        <w:rPr>
          <w:lang w:eastAsia="zh-CN"/>
        </w:rPr>
        <w:t> </w:t>
      </w:r>
      <w:r w:rsidR="00CB43FC" w:rsidRPr="00CB5EC9">
        <w:rPr>
          <w:lang w:eastAsia="zh-CN"/>
        </w:rPr>
        <w:t>23.287</w:t>
      </w:r>
      <w:r w:rsidR="00CB43FC">
        <w:rPr>
          <w:lang w:eastAsia="zh-CN"/>
        </w:rPr>
        <w:t> </w:t>
      </w:r>
      <w:r w:rsidR="00CB43FC" w:rsidRPr="00CB5EC9">
        <w:rPr>
          <w:lang w:eastAsia="zh-CN"/>
        </w:rPr>
        <w:t>[</w:t>
      </w:r>
      <w:r w:rsidRPr="00CB5EC9">
        <w:rPr>
          <w:lang w:eastAsia="zh-CN"/>
        </w:rPr>
        <w:t>2].</w:t>
      </w:r>
      <w:bookmarkStart w:id="709"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r w:rsidR="001C5CF9">
        <w:t xml:space="preserve"> The Destination Layer-2 ID for 5G ProSe UE-to-UE Relay Discovery is selected as described in clause 5.8.4.2.</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710" w:name="_CR5_8_1_3"/>
      <w:bookmarkStart w:id="711" w:name="_Toc66701854"/>
      <w:bookmarkStart w:id="712" w:name="_Toc69883520"/>
      <w:bookmarkStart w:id="713" w:name="_Toc73625532"/>
      <w:bookmarkStart w:id="714" w:name="_Toc201151758"/>
      <w:bookmarkEnd w:id="710"/>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709"/>
      <w:bookmarkEnd w:id="711"/>
      <w:bookmarkEnd w:id="712"/>
      <w:bookmarkEnd w:id="713"/>
      <w:bookmarkEnd w:id="714"/>
    </w:p>
    <w:p w14:paraId="00271839" w14:textId="1AB3D0B5"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CB43FC" w:rsidRPr="00CB5EC9">
        <w:rPr>
          <w:lang w:eastAsia="zh-CN"/>
        </w:rPr>
        <w:t>TS</w:t>
      </w:r>
      <w:r w:rsidR="00CB43FC">
        <w:rPr>
          <w:lang w:eastAsia="zh-CN"/>
        </w:rPr>
        <w:t> </w:t>
      </w:r>
      <w:r w:rsidR="00CB43FC" w:rsidRPr="00CB5EC9">
        <w:rPr>
          <w:lang w:eastAsia="zh-CN"/>
        </w:rPr>
        <w:t>23.287</w:t>
      </w:r>
      <w:r w:rsidR="00CB43FC">
        <w:rPr>
          <w:lang w:eastAsia="zh-CN"/>
        </w:rPr>
        <w:t> </w:t>
      </w:r>
      <w:r w:rsidR="00CB43FC" w:rsidRPr="00CB5EC9">
        <w:rPr>
          <w:lang w:eastAsia="zh-CN"/>
        </w:rPr>
        <w:t>[</w:t>
      </w:r>
      <w:r w:rsidRPr="00CB5EC9">
        <w:rPr>
          <w:lang w:eastAsia="zh-CN"/>
        </w:rPr>
        <w:t>2].</w:t>
      </w:r>
      <w:bookmarkStart w:id="715" w:name="_Toc66692676"/>
    </w:p>
    <w:p w14:paraId="5C6C01E1" w14:textId="26CF62F8" w:rsidR="00D5151C" w:rsidRPr="00CB5EC9" w:rsidRDefault="00D5151C" w:rsidP="008C47BE">
      <w:pPr>
        <w:rPr>
          <w:lang w:eastAsia="zh-CN"/>
        </w:rPr>
      </w:pPr>
      <w:r w:rsidRPr="00CB5EC9">
        <w:rPr>
          <w:rFonts w:eastAsia="DengXian"/>
        </w:rPr>
        <w:lastRenderedPageBreak/>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r w:rsidR="001C5CF9">
        <w:rPr>
          <w:rFonts w:eastAsia="DengXian"/>
        </w:rPr>
        <w:t xml:space="preserve"> The Source Layer-2 ID for 5G ProSe UE-to-UE Relay Discovery is selected as described in clause 5.8.4.2.</w:t>
      </w:r>
    </w:p>
    <w:p w14:paraId="418E1731" w14:textId="5F60009F" w:rsidR="00EB684B" w:rsidRDefault="00EB684B" w:rsidP="004909A6">
      <w:pPr>
        <w:pStyle w:val="NO"/>
      </w:pPr>
      <w:bookmarkStart w:id="716" w:name="_Toc66692677"/>
      <w:bookmarkStart w:id="717" w:name="_Toc66701856"/>
      <w:bookmarkStart w:id="718" w:name="_Toc69883522"/>
      <w:bookmarkStart w:id="719" w:name="_Toc73625533"/>
      <w:bookmarkEnd w:id="715"/>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720" w:name="_CR5_8_1_4"/>
      <w:bookmarkStart w:id="721" w:name="_Toc201151759"/>
      <w:bookmarkEnd w:id="720"/>
      <w:r w:rsidRPr="00CB5EC9">
        <w:t>5.</w:t>
      </w:r>
      <w:r w:rsidR="00E06C4D" w:rsidRPr="00CB5EC9">
        <w:t>8</w:t>
      </w:r>
      <w:r w:rsidRPr="00CB5EC9">
        <w:t>.1.</w:t>
      </w:r>
      <w:r w:rsidR="00E06C4D" w:rsidRPr="00CB5EC9">
        <w:t>4</w:t>
      </w:r>
      <w:r w:rsidRPr="00CB5EC9">
        <w:tab/>
      </w:r>
      <w:r w:rsidRPr="00CB5EC9">
        <w:rPr>
          <w:lang w:eastAsia="zh-CN"/>
        </w:rPr>
        <w:t>ProSe Application Code</w:t>
      </w:r>
      <w:bookmarkEnd w:id="716"/>
      <w:bookmarkEnd w:id="717"/>
      <w:bookmarkEnd w:id="718"/>
      <w:bookmarkEnd w:id="719"/>
      <w:bookmarkEnd w:id="721"/>
    </w:p>
    <w:p w14:paraId="2636685D" w14:textId="4FFA4797" w:rsidR="008C47BE" w:rsidRPr="00CB5EC9" w:rsidRDefault="008C47BE" w:rsidP="008C47BE">
      <w:pPr>
        <w:rPr>
          <w:lang w:eastAsia="zh-CN"/>
        </w:rPr>
      </w:pPr>
      <w:r w:rsidRPr="00CB5EC9">
        <w:rPr>
          <w:lang w:eastAsia="zh-CN"/>
        </w:rPr>
        <w:t xml:space="preserve">ProSe Application Code is defined in </w:t>
      </w:r>
      <w:r w:rsidR="00CB43FC" w:rsidRPr="00CB5EC9">
        <w:rPr>
          <w:lang w:eastAsia="zh-CN"/>
        </w:rPr>
        <w:t>TS</w:t>
      </w:r>
      <w:r w:rsidR="00CB43FC">
        <w:rPr>
          <w:lang w:eastAsia="zh-CN"/>
        </w:rPr>
        <w:t> </w:t>
      </w:r>
      <w:r w:rsidR="00CB43FC" w:rsidRPr="00CB5EC9">
        <w:rPr>
          <w:lang w:eastAsia="zh-CN"/>
        </w:rPr>
        <w:t>23.303</w:t>
      </w:r>
      <w:r w:rsidR="00CB43FC">
        <w:rPr>
          <w:lang w:eastAsia="zh-CN"/>
        </w:rPr>
        <w:t> </w:t>
      </w:r>
      <w:r w:rsidR="00CB43FC" w:rsidRPr="00CB5EC9">
        <w:rPr>
          <w:lang w:eastAsia="zh-CN"/>
        </w:rPr>
        <w:t>[</w:t>
      </w:r>
      <w:r w:rsidRPr="00CB5EC9">
        <w:rPr>
          <w:lang w:eastAsia="zh-CN"/>
        </w:rPr>
        <w:t>3].</w:t>
      </w:r>
      <w:bookmarkStart w:id="722" w:name="_Toc66692678"/>
    </w:p>
    <w:p w14:paraId="104E7A2D" w14:textId="3C603ED0" w:rsidR="008C47BE" w:rsidRPr="00CB5EC9" w:rsidRDefault="008C47BE" w:rsidP="008C47BE">
      <w:pPr>
        <w:pStyle w:val="Heading4"/>
      </w:pPr>
      <w:bookmarkStart w:id="723" w:name="_CR5_8_1_5"/>
      <w:bookmarkStart w:id="724" w:name="_Toc66701857"/>
      <w:bookmarkStart w:id="725" w:name="_Toc69883523"/>
      <w:bookmarkStart w:id="726" w:name="_Toc73625534"/>
      <w:bookmarkStart w:id="727" w:name="_Toc201151760"/>
      <w:bookmarkEnd w:id="723"/>
      <w:r w:rsidRPr="00CB5EC9">
        <w:t>5.</w:t>
      </w:r>
      <w:r w:rsidR="00E06C4D" w:rsidRPr="00CB5EC9">
        <w:t>8</w:t>
      </w:r>
      <w:r w:rsidRPr="00CB5EC9">
        <w:t>.1.</w:t>
      </w:r>
      <w:r w:rsidR="00E06C4D" w:rsidRPr="00CB5EC9">
        <w:t>5</w:t>
      </w:r>
      <w:r w:rsidRPr="00CB5EC9">
        <w:tab/>
      </w:r>
      <w:r w:rsidRPr="00CB5EC9">
        <w:rPr>
          <w:lang w:eastAsia="zh-CN"/>
        </w:rPr>
        <w:t>ProSe Restricted Code</w:t>
      </w:r>
      <w:bookmarkEnd w:id="722"/>
      <w:bookmarkEnd w:id="724"/>
      <w:bookmarkEnd w:id="725"/>
      <w:bookmarkEnd w:id="726"/>
      <w:bookmarkEnd w:id="727"/>
    </w:p>
    <w:p w14:paraId="2DB1C147" w14:textId="342AB53D" w:rsidR="008C47BE" w:rsidRPr="00CB5EC9" w:rsidRDefault="008C47BE" w:rsidP="008C47BE">
      <w:pPr>
        <w:rPr>
          <w:lang w:eastAsia="zh-CN"/>
        </w:rPr>
      </w:pPr>
      <w:r w:rsidRPr="00CB5EC9">
        <w:rPr>
          <w:lang w:eastAsia="zh-CN"/>
        </w:rPr>
        <w:t xml:space="preserve">ProSe Restricted Code is defined in </w:t>
      </w:r>
      <w:r w:rsidR="00CB43FC" w:rsidRPr="00CB5EC9">
        <w:rPr>
          <w:lang w:eastAsia="zh-CN"/>
        </w:rPr>
        <w:t>TS</w:t>
      </w:r>
      <w:r w:rsidR="00CB43FC">
        <w:rPr>
          <w:lang w:eastAsia="zh-CN"/>
        </w:rPr>
        <w:t> </w:t>
      </w:r>
      <w:r w:rsidR="00CB43FC" w:rsidRPr="00CB5EC9">
        <w:rPr>
          <w:lang w:eastAsia="zh-CN"/>
        </w:rPr>
        <w:t>23.303</w:t>
      </w:r>
      <w:r w:rsidR="00CB43FC">
        <w:rPr>
          <w:lang w:eastAsia="zh-CN"/>
        </w:rPr>
        <w:t> </w:t>
      </w:r>
      <w:r w:rsidR="00CB43FC" w:rsidRPr="00CB5EC9">
        <w:rPr>
          <w:lang w:eastAsia="zh-CN"/>
        </w:rPr>
        <w:t>[</w:t>
      </w:r>
      <w:r w:rsidRPr="00CB5EC9">
        <w:rPr>
          <w:lang w:eastAsia="zh-CN"/>
        </w:rPr>
        <w:t>3].</w:t>
      </w:r>
      <w:bookmarkStart w:id="728" w:name="_Toc66692679"/>
    </w:p>
    <w:p w14:paraId="17508BB9" w14:textId="56D21850" w:rsidR="008C47BE" w:rsidRPr="00CB5EC9" w:rsidRDefault="008C47BE" w:rsidP="008C47BE">
      <w:pPr>
        <w:pStyle w:val="Heading4"/>
      </w:pPr>
      <w:bookmarkStart w:id="729" w:name="_CR5_8_1_6"/>
      <w:bookmarkStart w:id="730" w:name="_Toc66701858"/>
      <w:bookmarkStart w:id="731" w:name="_Toc69883524"/>
      <w:bookmarkStart w:id="732" w:name="_Toc73625535"/>
      <w:bookmarkStart w:id="733" w:name="_Toc201151761"/>
      <w:bookmarkEnd w:id="729"/>
      <w:r w:rsidRPr="00CB5EC9">
        <w:t>5.</w:t>
      </w:r>
      <w:r w:rsidR="00E06C4D" w:rsidRPr="00CB5EC9">
        <w:t>8</w:t>
      </w:r>
      <w:r w:rsidRPr="00CB5EC9">
        <w:t>.1.</w:t>
      </w:r>
      <w:r w:rsidR="00E06C4D" w:rsidRPr="00CB5EC9">
        <w:t>6</w:t>
      </w:r>
      <w:r w:rsidRPr="00CB5EC9">
        <w:tab/>
      </w:r>
      <w:r w:rsidRPr="00CB5EC9">
        <w:rPr>
          <w:lang w:eastAsia="zh-CN"/>
        </w:rPr>
        <w:t>ProSe Query Code</w:t>
      </w:r>
      <w:bookmarkEnd w:id="728"/>
      <w:bookmarkEnd w:id="730"/>
      <w:bookmarkEnd w:id="731"/>
      <w:bookmarkEnd w:id="732"/>
      <w:bookmarkEnd w:id="733"/>
    </w:p>
    <w:p w14:paraId="080D0443" w14:textId="2E61AEA1" w:rsidR="008C47BE" w:rsidRPr="00CB5EC9" w:rsidRDefault="008C47BE" w:rsidP="008C47BE">
      <w:pPr>
        <w:rPr>
          <w:lang w:eastAsia="zh-CN"/>
        </w:rPr>
      </w:pPr>
      <w:r w:rsidRPr="00CB5EC9">
        <w:rPr>
          <w:lang w:eastAsia="zh-CN"/>
        </w:rPr>
        <w:t xml:space="preserve">ProSe Query Code is defined in </w:t>
      </w:r>
      <w:r w:rsidR="00CB43FC" w:rsidRPr="00CB5EC9">
        <w:rPr>
          <w:lang w:eastAsia="zh-CN"/>
        </w:rPr>
        <w:t>TS</w:t>
      </w:r>
      <w:r w:rsidR="00CB43FC">
        <w:rPr>
          <w:lang w:eastAsia="zh-CN"/>
        </w:rPr>
        <w:t> </w:t>
      </w:r>
      <w:r w:rsidR="00CB43FC" w:rsidRPr="00CB5EC9">
        <w:rPr>
          <w:lang w:eastAsia="zh-CN"/>
        </w:rPr>
        <w:t>23.303</w:t>
      </w:r>
      <w:r w:rsidR="00CB43FC">
        <w:rPr>
          <w:lang w:eastAsia="zh-CN"/>
        </w:rPr>
        <w:t> </w:t>
      </w:r>
      <w:r w:rsidR="00CB43FC" w:rsidRPr="00CB5EC9">
        <w:rPr>
          <w:lang w:eastAsia="zh-CN"/>
        </w:rPr>
        <w:t>[</w:t>
      </w:r>
      <w:r w:rsidRPr="00CB5EC9">
        <w:rPr>
          <w:lang w:eastAsia="zh-CN"/>
        </w:rPr>
        <w:t>3].</w:t>
      </w:r>
    </w:p>
    <w:p w14:paraId="76693FD3" w14:textId="0D9A3584" w:rsidR="008C47BE" w:rsidRPr="00CB5EC9" w:rsidRDefault="008C47BE" w:rsidP="008C47BE">
      <w:pPr>
        <w:pStyle w:val="Heading4"/>
      </w:pPr>
      <w:bookmarkStart w:id="734" w:name="_CR5_8_1_7"/>
      <w:bookmarkStart w:id="735" w:name="_Toc66692680"/>
      <w:bookmarkStart w:id="736" w:name="_Toc66701859"/>
      <w:bookmarkStart w:id="737" w:name="_Toc69883525"/>
      <w:bookmarkStart w:id="738" w:name="_Toc73625536"/>
      <w:bookmarkStart w:id="739" w:name="_Toc201151762"/>
      <w:bookmarkEnd w:id="734"/>
      <w:r w:rsidRPr="00CB5EC9">
        <w:t>5.</w:t>
      </w:r>
      <w:r w:rsidR="00E06C4D" w:rsidRPr="00CB5EC9">
        <w:t>8</w:t>
      </w:r>
      <w:r w:rsidRPr="00CB5EC9">
        <w:t>.1.</w:t>
      </w:r>
      <w:r w:rsidR="00E06C4D" w:rsidRPr="00CB5EC9">
        <w:t>7</w:t>
      </w:r>
      <w:r w:rsidRPr="00CB5EC9">
        <w:tab/>
      </w:r>
      <w:r w:rsidRPr="00CB5EC9">
        <w:rPr>
          <w:lang w:eastAsia="zh-CN"/>
        </w:rPr>
        <w:t>ProSe Response Code</w:t>
      </w:r>
      <w:bookmarkEnd w:id="735"/>
      <w:bookmarkEnd w:id="736"/>
      <w:bookmarkEnd w:id="737"/>
      <w:bookmarkEnd w:id="738"/>
      <w:bookmarkEnd w:id="739"/>
    </w:p>
    <w:p w14:paraId="3EC2786A" w14:textId="43B4489C" w:rsidR="008C47BE" w:rsidRPr="00CB5EC9" w:rsidRDefault="008C47BE" w:rsidP="008C47BE">
      <w:pPr>
        <w:rPr>
          <w:lang w:eastAsia="zh-CN"/>
        </w:rPr>
      </w:pPr>
      <w:r w:rsidRPr="00CB5EC9">
        <w:rPr>
          <w:lang w:eastAsia="zh-CN"/>
        </w:rPr>
        <w:t xml:space="preserve">ProSe Response Code is defined in </w:t>
      </w:r>
      <w:r w:rsidR="00CB43FC" w:rsidRPr="00CB5EC9">
        <w:rPr>
          <w:lang w:eastAsia="zh-CN"/>
        </w:rPr>
        <w:t>TS</w:t>
      </w:r>
      <w:r w:rsidR="00CB43FC">
        <w:rPr>
          <w:lang w:eastAsia="zh-CN"/>
        </w:rPr>
        <w:t> </w:t>
      </w:r>
      <w:r w:rsidR="00CB43FC" w:rsidRPr="00CB5EC9">
        <w:rPr>
          <w:lang w:eastAsia="zh-CN"/>
        </w:rPr>
        <w:t>23.303</w:t>
      </w:r>
      <w:r w:rsidR="00CB43FC">
        <w:rPr>
          <w:lang w:eastAsia="zh-CN"/>
        </w:rPr>
        <w:t> </w:t>
      </w:r>
      <w:r w:rsidR="00CB43FC" w:rsidRPr="00CB5EC9">
        <w:rPr>
          <w:lang w:eastAsia="zh-CN"/>
        </w:rPr>
        <w:t>[</w:t>
      </w:r>
      <w:r w:rsidRPr="00CB5EC9">
        <w:rPr>
          <w:lang w:eastAsia="zh-CN"/>
        </w:rPr>
        <w:t>3].</w:t>
      </w:r>
      <w:bookmarkStart w:id="740" w:name="_Toc66692681"/>
    </w:p>
    <w:p w14:paraId="4592509A" w14:textId="74966BDC" w:rsidR="008C47BE" w:rsidRPr="00CB5EC9" w:rsidRDefault="008C47BE" w:rsidP="008C47BE">
      <w:pPr>
        <w:pStyle w:val="Heading4"/>
      </w:pPr>
      <w:bookmarkStart w:id="741" w:name="_CR5_8_1_8"/>
      <w:bookmarkStart w:id="742" w:name="_Toc66701860"/>
      <w:bookmarkStart w:id="743" w:name="_Toc69883526"/>
      <w:bookmarkStart w:id="744" w:name="_Toc73625537"/>
      <w:bookmarkStart w:id="745" w:name="_Toc201151763"/>
      <w:bookmarkEnd w:id="741"/>
      <w:r w:rsidRPr="00CB5EC9">
        <w:t>5.</w:t>
      </w:r>
      <w:r w:rsidR="00E06C4D" w:rsidRPr="00CB5EC9">
        <w:t>8</w:t>
      </w:r>
      <w:r w:rsidRPr="00CB5EC9">
        <w:t>.1.</w:t>
      </w:r>
      <w:r w:rsidR="00E06C4D" w:rsidRPr="00CB5EC9">
        <w:t>8</w:t>
      </w:r>
      <w:r w:rsidRPr="00CB5EC9">
        <w:tab/>
      </w:r>
      <w:r w:rsidRPr="00CB5EC9">
        <w:rPr>
          <w:lang w:eastAsia="zh-CN"/>
        </w:rPr>
        <w:t>User Info ID</w:t>
      </w:r>
      <w:bookmarkEnd w:id="740"/>
      <w:bookmarkEnd w:id="742"/>
      <w:bookmarkEnd w:id="743"/>
      <w:bookmarkEnd w:id="744"/>
      <w:bookmarkEnd w:id="745"/>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746" w:name="_CR5_8_1_9"/>
      <w:bookmarkStart w:id="747" w:name="_Toc66692682"/>
      <w:bookmarkStart w:id="748" w:name="_Toc66701861"/>
      <w:bookmarkStart w:id="749" w:name="_Toc69883527"/>
      <w:bookmarkStart w:id="750" w:name="_Toc73625538"/>
      <w:bookmarkStart w:id="751" w:name="_Toc201151764"/>
      <w:bookmarkEnd w:id="746"/>
      <w:r w:rsidRPr="00CB5EC9">
        <w:t>5.</w:t>
      </w:r>
      <w:r w:rsidR="00E06C4D" w:rsidRPr="00CB5EC9">
        <w:t>8</w:t>
      </w:r>
      <w:r w:rsidRPr="00CB5EC9">
        <w:t>.1.</w:t>
      </w:r>
      <w:r w:rsidR="00E06C4D" w:rsidRPr="00CB5EC9">
        <w:t>9</w:t>
      </w:r>
      <w:r w:rsidRPr="00CB5EC9">
        <w:tab/>
      </w:r>
      <w:r w:rsidRPr="00CB5EC9">
        <w:rPr>
          <w:lang w:eastAsia="zh-CN"/>
        </w:rPr>
        <w:t>ProSe Discovery UE ID</w:t>
      </w:r>
      <w:bookmarkEnd w:id="747"/>
      <w:bookmarkEnd w:id="748"/>
      <w:bookmarkEnd w:id="749"/>
      <w:bookmarkEnd w:id="750"/>
      <w:bookmarkEnd w:id="751"/>
    </w:p>
    <w:p w14:paraId="1061BF34" w14:textId="01CA904B" w:rsidR="008C47BE" w:rsidRPr="00CB5EC9" w:rsidRDefault="008C47BE" w:rsidP="008C47BE">
      <w:pPr>
        <w:rPr>
          <w:lang w:eastAsia="zh-CN"/>
        </w:rPr>
      </w:pPr>
      <w:r w:rsidRPr="00CB5EC9">
        <w:rPr>
          <w:lang w:eastAsia="zh-CN"/>
        </w:rPr>
        <w:t xml:space="preserve">ProSe Discovery UE ID is defined in </w:t>
      </w:r>
      <w:r w:rsidR="00CB43FC" w:rsidRPr="00CB5EC9">
        <w:rPr>
          <w:lang w:eastAsia="zh-CN"/>
        </w:rPr>
        <w:t>TS</w:t>
      </w:r>
      <w:r w:rsidR="00CB43FC">
        <w:rPr>
          <w:lang w:eastAsia="zh-CN"/>
        </w:rPr>
        <w:t> </w:t>
      </w:r>
      <w:r w:rsidR="00CB43FC" w:rsidRPr="00CB5EC9">
        <w:rPr>
          <w:lang w:eastAsia="zh-CN"/>
        </w:rPr>
        <w:t>23.303</w:t>
      </w:r>
      <w:r w:rsidR="00CB43FC">
        <w:rPr>
          <w:lang w:eastAsia="zh-CN"/>
        </w:rPr>
        <w:t> </w:t>
      </w:r>
      <w:r w:rsidR="00CB43FC" w:rsidRPr="00CB5EC9">
        <w:rPr>
          <w:lang w:eastAsia="zh-CN"/>
        </w:rPr>
        <w:t>[</w:t>
      </w:r>
      <w:r w:rsidRPr="00CB5EC9">
        <w:rPr>
          <w:lang w:eastAsia="zh-CN"/>
        </w:rPr>
        <w:t>3].</w:t>
      </w:r>
      <w:bookmarkStart w:id="752" w:name="_Toc66692683"/>
    </w:p>
    <w:p w14:paraId="10F0E9E9" w14:textId="2A8EC8E0" w:rsidR="008C47BE" w:rsidRPr="00CB5EC9" w:rsidRDefault="008C47BE" w:rsidP="008C47BE">
      <w:pPr>
        <w:pStyle w:val="Heading4"/>
      </w:pPr>
      <w:bookmarkStart w:id="753" w:name="_CR5_8_1_10"/>
      <w:bookmarkStart w:id="754" w:name="_Toc66701862"/>
      <w:bookmarkStart w:id="755" w:name="_Toc69883528"/>
      <w:bookmarkStart w:id="756" w:name="_Toc73625539"/>
      <w:bookmarkStart w:id="757" w:name="_Toc201151765"/>
      <w:bookmarkEnd w:id="753"/>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752"/>
      <w:bookmarkEnd w:id="754"/>
      <w:bookmarkEnd w:id="755"/>
      <w:bookmarkEnd w:id="756"/>
      <w:bookmarkEnd w:id="757"/>
    </w:p>
    <w:p w14:paraId="054A5615" w14:textId="0CB0A2D2" w:rsidR="008C47BE" w:rsidRPr="00CB5EC9" w:rsidRDefault="008C47BE" w:rsidP="008C47BE">
      <w:pPr>
        <w:rPr>
          <w:lang w:eastAsia="zh-CN"/>
        </w:rPr>
      </w:pPr>
      <w:r w:rsidRPr="00CB5EC9">
        <w:rPr>
          <w:lang w:eastAsia="zh-CN"/>
        </w:rPr>
        <w:t xml:space="preserve">Restricted ProSe Application User ID is defined in </w:t>
      </w:r>
      <w:r w:rsidR="00CB43FC" w:rsidRPr="00CB5EC9">
        <w:rPr>
          <w:lang w:eastAsia="zh-CN"/>
        </w:rPr>
        <w:t>TS</w:t>
      </w:r>
      <w:r w:rsidR="00CB43FC">
        <w:rPr>
          <w:lang w:eastAsia="zh-CN"/>
        </w:rPr>
        <w:t> </w:t>
      </w:r>
      <w:r w:rsidR="00CB43FC" w:rsidRPr="00CB5EC9">
        <w:rPr>
          <w:lang w:eastAsia="zh-CN"/>
        </w:rPr>
        <w:t>23.303</w:t>
      </w:r>
      <w:r w:rsidR="00CB43FC">
        <w:rPr>
          <w:lang w:eastAsia="zh-CN"/>
        </w:rPr>
        <w:t> </w:t>
      </w:r>
      <w:r w:rsidR="00CB43FC" w:rsidRPr="00CB5EC9">
        <w:rPr>
          <w:lang w:eastAsia="zh-CN"/>
        </w:rPr>
        <w:t>[</w:t>
      </w:r>
      <w:r w:rsidRPr="00CB5EC9">
        <w:rPr>
          <w:lang w:eastAsia="zh-CN"/>
        </w:rPr>
        <w:t>3].</w:t>
      </w:r>
    </w:p>
    <w:p w14:paraId="7EAB48FF" w14:textId="6204F94C" w:rsidR="003B67D8" w:rsidRPr="00CB5EC9" w:rsidRDefault="003B67D8" w:rsidP="003B67D8">
      <w:pPr>
        <w:pStyle w:val="Heading4"/>
      </w:pPr>
      <w:bookmarkStart w:id="758" w:name="_CR5_8_1_11"/>
      <w:bookmarkStart w:id="759" w:name="_Toc69883529"/>
      <w:bookmarkStart w:id="760" w:name="_Toc73625540"/>
      <w:bookmarkStart w:id="761" w:name="_Toc201151766"/>
      <w:bookmarkEnd w:id="758"/>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759"/>
      <w:bookmarkEnd w:id="760"/>
      <w:bookmarkEnd w:id="761"/>
    </w:p>
    <w:p w14:paraId="32FB58F0" w14:textId="012EE96D" w:rsidR="0093004C" w:rsidRPr="00CB5EC9" w:rsidRDefault="003B67D8" w:rsidP="008C47BE">
      <w:pPr>
        <w:rPr>
          <w:lang w:eastAsia="zh-CN"/>
        </w:rPr>
      </w:pPr>
      <w:r w:rsidRPr="00CB5EC9">
        <w:rPr>
          <w:lang w:eastAsia="zh-CN"/>
        </w:rPr>
        <w:t xml:space="preserve">Announcing PLMN ID is defined in </w:t>
      </w:r>
      <w:r w:rsidR="00CB43FC" w:rsidRPr="00CB5EC9">
        <w:rPr>
          <w:lang w:eastAsia="zh-CN"/>
        </w:rPr>
        <w:t>TS</w:t>
      </w:r>
      <w:r w:rsidR="00CB43FC">
        <w:rPr>
          <w:lang w:eastAsia="zh-CN"/>
        </w:rPr>
        <w:t> </w:t>
      </w:r>
      <w:r w:rsidR="00CB43FC" w:rsidRPr="00CB5EC9">
        <w:rPr>
          <w:lang w:eastAsia="zh-CN"/>
        </w:rPr>
        <w:t>32.277</w:t>
      </w:r>
      <w:r w:rsidR="00CB43FC">
        <w:rPr>
          <w:lang w:eastAsia="zh-CN"/>
        </w:rPr>
        <w:t> </w:t>
      </w:r>
      <w:r w:rsidR="00CB43FC" w:rsidRPr="00CB5EC9">
        <w:rPr>
          <w:lang w:eastAsia="zh-CN"/>
        </w:rPr>
        <w:t>[</w:t>
      </w:r>
      <w:r w:rsidRPr="00CB5EC9">
        <w:rPr>
          <w:lang w:eastAsia="zh-CN"/>
        </w:rPr>
        <w:t>22].</w:t>
      </w:r>
      <w:bookmarkStart w:id="762" w:name="_Toc517047958"/>
      <w:bookmarkStart w:id="763" w:name="_Toc45003234"/>
      <w:bookmarkStart w:id="764" w:name="_Toc66692684"/>
      <w:bookmarkStart w:id="765" w:name="_Toc66701863"/>
    </w:p>
    <w:p w14:paraId="7C17074F" w14:textId="7EE798BB" w:rsidR="005467CA" w:rsidRPr="00CB5EC9" w:rsidRDefault="005467CA" w:rsidP="005467CA">
      <w:pPr>
        <w:pStyle w:val="Heading4"/>
      </w:pPr>
      <w:bookmarkStart w:id="766" w:name="_CR5_8_1_12"/>
      <w:bookmarkStart w:id="767" w:name="_Toc73625541"/>
      <w:bookmarkStart w:id="768" w:name="_Toc201151767"/>
      <w:bookmarkEnd w:id="766"/>
      <w:r w:rsidRPr="00CB5EC9">
        <w:t>5.</w:t>
      </w:r>
      <w:r w:rsidR="00E06C4D" w:rsidRPr="00CB5EC9">
        <w:t>8</w:t>
      </w:r>
      <w:r w:rsidRPr="00CB5EC9">
        <w:t>.1.</w:t>
      </w:r>
      <w:r w:rsidR="00E06C4D" w:rsidRPr="00CB5EC9">
        <w:t>12</w:t>
      </w:r>
      <w:r w:rsidRPr="00CB5EC9">
        <w:tab/>
        <w:t>Announcer Info</w:t>
      </w:r>
      <w:bookmarkEnd w:id="767"/>
      <w:bookmarkEnd w:id="768"/>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769" w:name="_CR5_8_1_13"/>
      <w:bookmarkStart w:id="770" w:name="_Toc73625542"/>
      <w:bookmarkStart w:id="771" w:name="_Toc201151768"/>
      <w:bookmarkEnd w:id="769"/>
      <w:r w:rsidRPr="00CB5EC9">
        <w:t>5.</w:t>
      </w:r>
      <w:r w:rsidR="00E06C4D" w:rsidRPr="00CB5EC9">
        <w:t>8</w:t>
      </w:r>
      <w:r w:rsidRPr="00CB5EC9">
        <w:t>.1.</w:t>
      </w:r>
      <w:r w:rsidR="00E06C4D" w:rsidRPr="00CB5EC9">
        <w:t>13</w:t>
      </w:r>
      <w:r w:rsidRPr="00CB5EC9">
        <w:tab/>
        <w:t>Discoverer Info</w:t>
      </w:r>
      <w:bookmarkEnd w:id="770"/>
      <w:bookmarkEnd w:id="771"/>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772" w:name="_CR5_8_1_14"/>
      <w:bookmarkStart w:id="773" w:name="_Toc73625543"/>
      <w:bookmarkStart w:id="774" w:name="_Toc201151769"/>
      <w:bookmarkEnd w:id="772"/>
      <w:r w:rsidRPr="00CB5EC9">
        <w:t>5.</w:t>
      </w:r>
      <w:r w:rsidR="00E06C4D" w:rsidRPr="00CB5EC9">
        <w:t>8</w:t>
      </w:r>
      <w:r w:rsidRPr="00CB5EC9">
        <w:t>.1.</w:t>
      </w:r>
      <w:r w:rsidR="00E06C4D" w:rsidRPr="00CB5EC9">
        <w:t>14</w:t>
      </w:r>
      <w:r w:rsidRPr="00CB5EC9">
        <w:tab/>
        <w:t>Target Info</w:t>
      </w:r>
      <w:bookmarkEnd w:id="773"/>
      <w:bookmarkEnd w:id="774"/>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775" w:name="_CR5_8_1_15"/>
      <w:bookmarkStart w:id="776" w:name="_Toc73625544"/>
      <w:bookmarkStart w:id="777" w:name="_Toc201151770"/>
      <w:bookmarkEnd w:id="775"/>
      <w:r w:rsidRPr="00CB5EC9">
        <w:lastRenderedPageBreak/>
        <w:t>5.</w:t>
      </w:r>
      <w:r w:rsidR="00E06C4D" w:rsidRPr="00CB5EC9">
        <w:t>8</w:t>
      </w:r>
      <w:r w:rsidRPr="00CB5EC9">
        <w:t>.1.</w:t>
      </w:r>
      <w:r w:rsidR="00E06C4D" w:rsidRPr="00CB5EC9">
        <w:t>15</w:t>
      </w:r>
      <w:r w:rsidRPr="00CB5EC9">
        <w:tab/>
        <w:t>Discoveree Info</w:t>
      </w:r>
      <w:bookmarkEnd w:id="776"/>
      <w:bookmarkEnd w:id="777"/>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778" w:name="_CR5_8_1_16"/>
      <w:bookmarkStart w:id="779" w:name="_Toc201151771"/>
      <w:bookmarkEnd w:id="778"/>
      <w:r w:rsidRPr="00CB5EC9">
        <w:rPr>
          <w:lang w:eastAsia="zh-CN"/>
        </w:rPr>
        <w:t>5.8.1.16</w:t>
      </w:r>
      <w:r w:rsidRPr="00CB5EC9">
        <w:rPr>
          <w:lang w:eastAsia="zh-CN"/>
        </w:rPr>
        <w:tab/>
      </w:r>
      <w:r w:rsidRPr="00CB5EC9">
        <w:rPr>
          <w:bCs/>
          <w:lang w:eastAsia="ko-KR"/>
        </w:rPr>
        <w:t>Application Layer Group ID</w:t>
      </w:r>
      <w:bookmarkEnd w:id="779"/>
    </w:p>
    <w:p w14:paraId="2515237A" w14:textId="176A64A4" w:rsidR="001C33DB" w:rsidRPr="00CB5EC9" w:rsidRDefault="001C33DB" w:rsidP="005467CA">
      <w:pPr>
        <w:rPr>
          <w:lang w:eastAsia="zh-CN"/>
        </w:rPr>
      </w:pPr>
      <w:r w:rsidRPr="00CB5EC9">
        <w:rPr>
          <w:lang w:eastAsia="zh-CN"/>
        </w:rPr>
        <w:t xml:space="preserve">Application Layer Group ID is defined in </w:t>
      </w:r>
      <w:r w:rsidR="00CB43FC" w:rsidRPr="00CB5EC9">
        <w:rPr>
          <w:lang w:eastAsia="zh-CN"/>
        </w:rPr>
        <w:t>TS</w:t>
      </w:r>
      <w:r w:rsidR="00CB43FC">
        <w:rPr>
          <w:lang w:eastAsia="zh-CN"/>
        </w:rPr>
        <w:t> </w:t>
      </w:r>
      <w:r w:rsidR="00CB43FC" w:rsidRPr="00CB5EC9">
        <w:rPr>
          <w:lang w:eastAsia="zh-CN"/>
        </w:rPr>
        <w:t>23.303</w:t>
      </w:r>
      <w:r w:rsidR="00CB43FC">
        <w:rPr>
          <w:lang w:eastAsia="zh-CN"/>
        </w:rPr>
        <w:t> </w:t>
      </w:r>
      <w:r w:rsidR="00CB43FC" w:rsidRPr="00CB5EC9">
        <w:rPr>
          <w:lang w:eastAsia="zh-CN"/>
        </w:rPr>
        <w:t>[</w:t>
      </w:r>
      <w:r w:rsidRPr="00CB5EC9">
        <w:rPr>
          <w:lang w:eastAsia="zh-CN"/>
        </w:rPr>
        <w:t>3].</w:t>
      </w:r>
    </w:p>
    <w:p w14:paraId="2B38276F" w14:textId="2545657E" w:rsidR="00724E85" w:rsidRPr="00CB5EC9" w:rsidRDefault="00724E85" w:rsidP="00724E85">
      <w:pPr>
        <w:pStyle w:val="Heading4"/>
        <w:rPr>
          <w:lang w:eastAsia="zh-CN"/>
        </w:rPr>
      </w:pPr>
      <w:bookmarkStart w:id="780" w:name="_CR5_8_1_17"/>
      <w:bookmarkStart w:id="781" w:name="_Toc69883530"/>
      <w:bookmarkStart w:id="782" w:name="_Toc73625545"/>
      <w:bookmarkStart w:id="783" w:name="_Toc201151772"/>
      <w:bookmarkEnd w:id="780"/>
      <w:r>
        <w:rPr>
          <w:lang w:eastAsia="zh-CN"/>
        </w:rPr>
        <w:t>5.8.1.17</w:t>
      </w:r>
      <w:r>
        <w:rPr>
          <w:lang w:eastAsia="zh-CN"/>
        </w:rPr>
        <w:tab/>
        <w:t>Monitored PLMN ID</w:t>
      </w:r>
      <w:bookmarkEnd w:id="783"/>
    </w:p>
    <w:p w14:paraId="244D8DD7" w14:textId="7608B9BE" w:rsidR="00724E85" w:rsidRPr="00CB5EC9" w:rsidRDefault="00724E85" w:rsidP="00724E85">
      <w:pPr>
        <w:rPr>
          <w:lang w:eastAsia="zh-CN"/>
        </w:rPr>
      </w:pPr>
      <w:r>
        <w:rPr>
          <w:lang w:eastAsia="zh-CN"/>
        </w:rPr>
        <w:t xml:space="preserve">Monitored PLMN ID is defined in </w:t>
      </w:r>
      <w:r w:rsidR="00CB43FC">
        <w:rPr>
          <w:lang w:eastAsia="zh-CN"/>
        </w:rPr>
        <w:t>TS</w:t>
      </w:r>
      <w:r w:rsidR="00CB43FC">
        <w:rPr>
          <w:lang w:eastAsia="zh-CN"/>
        </w:rPr>
        <w:t> </w:t>
      </w:r>
      <w:r w:rsidR="00CB43FC">
        <w:rPr>
          <w:lang w:eastAsia="zh-CN"/>
        </w:rPr>
        <w:t>32.277</w:t>
      </w:r>
      <w:r w:rsidR="00CB43FC">
        <w:rPr>
          <w:lang w:eastAsia="zh-CN"/>
        </w:rPr>
        <w:t> </w:t>
      </w:r>
      <w:r w:rsidR="00CB43FC">
        <w:rPr>
          <w:lang w:eastAsia="zh-CN"/>
        </w:rPr>
        <w:t>[</w:t>
      </w:r>
      <w:r>
        <w:rPr>
          <w:lang w:eastAsia="zh-CN"/>
        </w:rPr>
        <w:t>22].</w:t>
      </w:r>
    </w:p>
    <w:p w14:paraId="0FD50D38" w14:textId="21D6EE79" w:rsidR="008C47BE" w:rsidRPr="00CB5EC9" w:rsidRDefault="008C47BE" w:rsidP="008C47BE">
      <w:pPr>
        <w:pStyle w:val="Heading3"/>
      </w:pPr>
      <w:bookmarkStart w:id="784" w:name="_CR5_8_2"/>
      <w:bookmarkStart w:id="785" w:name="_Toc201151773"/>
      <w:bookmarkEnd w:id="784"/>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762"/>
      <w:bookmarkEnd w:id="763"/>
      <w:r w:rsidRPr="00CB5EC9">
        <w:t>Communication</w:t>
      </w:r>
      <w:bookmarkEnd w:id="764"/>
      <w:bookmarkEnd w:id="765"/>
      <w:bookmarkEnd w:id="781"/>
      <w:bookmarkEnd w:id="782"/>
      <w:bookmarkEnd w:id="785"/>
    </w:p>
    <w:p w14:paraId="7B68C98C" w14:textId="7C43D4B1" w:rsidR="008C47BE" w:rsidRPr="00CB5EC9" w:rsidRDefault="008C47BE" w:rsidP="008C47BE">
      <w:pPr>
        <w:pStyle w:val="Heading4"/>
      </w:pPr>
      <w:bookmarkStart w:id="786" w:name="_CR5_8_2_1"/>
      <w:bookmarkStart w:id="787" w:name="_Toc66692685"/>
      <w:bookmarkStart w:id="788" w:name="_Toc66701864"/>
      <w:bookmarkStart w:id="789" w:name="_Toc69883531"/>
      <w:bookmarkStart w:id="790" w:name="_Toc73625546"/>
      <w:bookmarkStart w:id="791" w:name="_Toc201151774"/>
      <w:bookmarkEnd w:id="786"/>
      <w:r w:rsidRPr="00CB5EC9">
        <w:t>5.</w:t>
      </w:r>
      <w:r w:rsidR="0002032F" w:rsidRPr="00CB5EC9">
        <w:t>8</w:t>
      </w:r>
      <w:r w:rsidRPr="00CB5EC9">
        <w:t>.2.1</w:t>
      </w:r>
      <w:r w:rsidRPr="00CB5EC9">
        <w:tab/>
        <w:t>General</w:t>
      </w:r>
      <w:bookmarkEnd w:id="787"/>
      <w:bookmarkEnd w:id="788"/>
      <w:bookmarkEnd w:id="789"/>
      <w:bookmarkEnd w:id="790"/>
      <w:bookmarkEnd w:id="791"/>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792" w:name="_CR5_8_2_2"/>
      <w:bookmarkStart w:id="793" w:name="_Toc66692686"/>
      <w:bookmarkStart w:id="794" w:name="_Toc66701865"/>
      <w:bookmarkStart w:id="795" w:name="_Toc69883532"/>
      <w:bookmarkStart w:id="796" w:name="_Toc73625547"/>
      <w:bookmarkStart w:id="797" w:name="_Toc201151775"/>
      <w:bookmarkEnd w:id="792"/>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793"/>
      <w:bookmarkEnd w:id="794"/>
      <w:bookmarkEnd w:id="795"/>
      <w:bookmarkEnd w:id="796"/>
      <w:bookmarkEnd w:id="797"/>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798" w:name="_CR5_8_2_3"/>
      <w:bookmarkStart w:id="799" w:name="_Toc66692687"/>
      <w:bookmarkStart w:id="800" w:name="_Toc66701866"/>
      <w:bookmarkStart w:id="801" w:name="_Toc69883533"/>
      <w:bookmarkStart w:id="802" w:name="_Toc73625548"/>
      <w:bookmarkStart w:id="803" w:name="_Toc201151776"/>
      <w:bookmarkEnd w:id="798"/>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799"/>
      <w:bookmarkEnd w:id="800"/>
      <w:bookmarkEnd w:id="801"/>
      <w:bookmarkEnd w:id="802"/>
      <w:bookmarkEnd w:id="803"/>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804" w:name="_CR5_8_2_4"/>
      <w:bookmarkStart w:id="805" w:name="_Toc66692688"/>
      <w:bookmarkStart w:id="806" w:name="_Toc66701867"/>
      <w:bookmarkStart w:id="807" w:name="_Toc69883534"/>
      <w:bookmarkStart w:id="808" w:name="_Toc73625549"/>
      <w:bookmarkStart w:id="809" w:name="_Toc201151777"/>
      <w:bookmarkEnd w:id="804"/>
      <w:r w:rsidRPr="00CB5EC9">
        <w:lastRenderedPageBreak/>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805"/>
      <w:bookmarkEnd w:id="806"/>
      <w:bookmarkEnd w:id="807"/>
      <w:bookmarkEnd w:id="808"/>
      <w:bookmarkEnd w:id="809"/>
    </w:p>
    <w:p w14:paraId="78BE4512" w14:textId="7CDB9E89"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810" w:name="_CR5_8_3"/>
      <w:bookmarkStart w:id="811" w:name="_Toc66692689"/>
      <w:bookmarkStart w:id="812" w:name="_Toc66701868"/>
      <w:bookmarkStart w:id="813" w:name="_Toc69883535"/>
      <w:bookmarkStart w:id="814" w:name="_Toc73625550"/>
      <w:bookmarkStart w:id="815" w:name="_Toc201151778"/>
      <w:bookmarkEnd w:id="810"/>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811"/>
      <w:bookmarkEnd w:id="812"/>
      <w:bookmarkEnd w:id="813"/>
      <w:bookmarkEnd w:id="814"/>
      <w:bookmarkEnd w:id="815"/>
    </w:p>
    <w:p w14:paraId="5F98718F" w14:textId="7E625E6B" w:rsidR="006467AC" w:rsidRPr="00CB5EC9" w:rsidRDefault="006467AC" w:rsidP="0093004C">
      <w:pPr>
        <w:pStyle w:val="Heading4"/>
      </w:pPr>
      <w:bookmarkStart w:id="816" w:name="_CR5_8_3_1"/>
      <w:bookmarkStart w:id="817" w:name="_Toc69883536"/>
      <w:bookmarkStart w:id="818" w:name="_Toc73625551"/>
      <w:bookmarkStart w:id="819" w:name="_Toc201151779"/>
      <w:bookmarkEnd w:id="816"/>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817"/>
      <w:bookmarkEnd w:id="818"/>
      <w:bookmarkEnd w:id="819"/>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ProSe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6F5EDB33" w14:textId="3ED8D818" w:rsidR="005F52A4" w:rsidRDefault="005F52A4" w:rsidP="006467AC">
      <w:r>
        <w:t xml:space="preserve">The 5G ProSe UE-to-Network Relay Discovery Announcement message (Model A) is extended and modified as follows when used for 5G ProSe </w:t>
      </w:r>
      <w:r w:rsidR="00E848D6">
        <w:t xml:space="preserve">Multi-hop </w:t>
      </w:r>
      <w:r>
        <w:t>UE-to-Network Relay discovery:</w:t>
      </w:r>
    </w:p>
    <w:p w14:paraId="4C8592D5" w14:textId="77777777" w:rsidR="005F52A4" w:rsidRPr="0060244F" w:rsidRDefault="005F52A4" w:rsidP="005F52A4">
      <w:pPr>
        <w:pStyle w:val="B1"/>
      </w:pPr>
      <w:r w:rsidRPr="0060244F">
        <w:t>-</w:t>
      </w:r>
      <w:r w:rsidRPr="0060244F">
        <w:tab/>
        <w:t>Hop-Count: This value reflects the number of PC5 hops for the 5G ProSe Remote UE to reach the network. It is set to 1 by the 5G ProSe UE-to-Network Relay and shall be incremented by 1 every time the 5G ProSe UE-to-Network Relay Discovery Announcement message is forwarded by a 5G ProSe Intermediate UE-to-Network Relay.</w:t>
      </w:r>
    </w:p>
    <w:p w14:paraId="4CA7E382" w14:textId="470F4266" w:rsidR="005F52A4" w:rsidRPr="0060244F" w:rsidRDefault="005F52A4" w:rsidP="005F52A4">
      <w:pPr>
        <w:pStyle w:val="B1"/>
      </w:pPr>
      <w:r w:rsidRPr="0060244F">
        <w:tab/>
        <w:t>A 5G ProSe Intermediate UE-to-Network Relay shall only process the 5G ProSe UE-to-Network Relay Discovery Announcement if the Hop-Count is present and the value is less than the (pre-)configured maximum number of hops for the associated RSC and the optional Hop-Limit in the message.</w:t>
      </w:r>
    </w:p>
    <w:p w14:paraId="2A70408C" w14:textId="77777777" w:rsidR="005F52A4" w:rsidRPr="0060244F" w:rsidRDefault="005F52A4" w:rsidP="005F52A4">
      <w:pPr>
        <w:pStyle w:val="B1"/>
      </w:pPr>
      <w:r w:rsidRPr="0060244F">
        <w:t>-</w:t>
      </w:r>
      <w:r w:rsidRPr="0060244F">
        <w:tab/>
        <w:t>Source Layer-2 ID: the 5G ProSe UE-to-Network Relay or the 5G ProSe Intermediate UE-to-Network Relay self-selects a Source Layer-2 ID when sending the discovery message.</w:t>
      </w:r>
    </w:p>
    <w:p w14:paraId="6802059C" w14:textId="77777777" w:rsidR="005F52A4" w:rsidRPr="0060244F" w:rsidRDefault="005F52A4" w:rsidP="005F52A4">
      <w:pPr>
        <w:pStyle w:val="B1"/>
      </w:pPr>
      <w:r w:rsidRPr="0060244F">
        <w:lastRenderedPageBreak/>
        <w:t>-</w:t>
      </w:r>
      <w:r w:rsidRPr="0060244F">
        <w:tab/>
        <w:t>Destination Layer-2 ID: the 5G ProSe Intermediate UE-to-Network Relay sets the Desination Layer-2 ID of the 5G ProSe UE-to-Network Relay Discovery Announcement message based on configuration described in clause 5.1.4.1.</w:t>
      </w:r>
    </w:p>
    <w:p w14:paraId="2265FB0A" w14:textId="77777777" w:rsidR="005F52A4" w:rsidRPr="0060244F" w:rsidRDefault="005F52A4" w:rsidP="005F52A4">
      <w:pPr>
        <w:pStyle w:val="B1"/>
      </w:pPr>
      <w:r w:rsidRPr="0060244F">
        <w:t>-</w:t>
      </w:r>
      <w:r w:rsidRPr="0060244F">
        <w:tab/>
        <w:t>Announcer Info: identify information (i.e. User Info ID) of the announcing 5G ProSe UE-to-Network Relay or the 5G ProSe Intermediate UE-to-Network Relay.</w:t>
      </w:r>
    </w:p>
    <w:p w14:paraId="74E80638" w14:textId="77777777" w:rsidR="005F52A4" w:rsidRPr="0060244F" w:rsidRDefault="005F52A4" w:rsidP="005F52A4">
      <w:pPr>
        <w:pStyle w:val="B1"/>
      </w:pPr>
      <w:r w:rsidRPr="0060244F">
        <w:t>-</w:t>
      </w:r>
      <w:r w:rsidRPr="0060244F">
        <w:tab/>
        <w:t>(optinal) Root Relay Info: this is the User Info ID of the 5G ProSe UE-to-Network Relay. A 5G ProSe Intermediate UE-to-Network Relay may stored it in the discovery entry and included it in the 5G ProSe UE-to-Network Relay Discovery Announcement message. This information can be used in the relay selection at the 5G ProSe Remote UE or other 5G ProSe Intermediate UE-to-Network Relays.</w:t>
      </w:r>
    </w:p>
    <w:p w14:paraId="3AB2B331" w14:textId="77777777" w:rsidR="005F52A4" w:rsidRPr="0060244F" w:rsidRDefault="005F52A4" w:rsidP="005F52A4">
      <w:pPr>
        <w:pStyle w:val="B1"/>
      </w:pPr>
      <w:r w:rsidRPr="0060244F">
        <w:t>-</w:t>
      </w:r>
      <w:r w:rsidRPr="0060244F">
        <w:tab/>
        <w:t>(optional) Accumulated QoS for PC5 link: this reflects the QoS supported over all the PC5 links to the Root Relay, i.e. the 5G ProSe UE-to-Network Relay, for this RSC.</w:t>
      </w:r>
    </w:p>
    <w:p w14:paraId="6FBB6DA8" w14:textId="6A4A2D24" w:rsidR="005F52A4" w:rsidRPr="0060244F" w:rsidRDefault="005F52A4" w:rsidP="005F52A4">
      <w:pPr>
        <w:pStyle w:val="B1"/>
      </w:pPr>
      <w:r w:rsidRPr="0060244F">
        <w:t>-</w:t>
      </w:r>
      <w:r w:rsidRPr="0060244F">
        <w:tab/>
        <w:t>(optional) Hop-Limit: this is the hop limit set by the announcing 5G ProSe UE-to-Network Relay to a value smaller than the configured maximum number of hops.</w:t>
      </w:r>
    </w:p>
    <w:p w14:paraId="4233811F" w14:textId="35E46D8C"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5AC4CD39" w14:textId="1FE6F367" w:rsidR="002B5F65" w:rsidRDefault="002B5F65" w:rsidP="006467AC">
      <w:r>
        <w:t xml:space="preserve">To support </w:t>
      </w:r>
      <w:bookmarkStart w:id="820" w:name="_Toc517047937"/>
      <w:r w:rsidR="00E848D6">
        <w:t xml:space="preserve">Multi-hop </w:t>
      </w:r>
      <w:r>
        <w:t>5G ProSe UE-to-Network Relay discovery the following parameters are added:</w:t>
      </w:r>
    </w:p>
    <w:p w14:paraId="25CD454B" w14:textId="7A14725B" w:rsidR="002B5F65" w:rsidRDefault="002B5F65" w:rsidP="009F27F6">
      <w:pPr>
        <w:pStyle w:val="B1"/>
      </w:pPr>
      <w:r>
        <w:t>-</w:t>
      </w:r>
      <w:r>
        <w:tab/>
        <w:t>(Optional)</w:t>
      </w:r>
      <w:r w:rsidR="00430AC8">
        <w:t xml:space="preserve"> Hop-Count</w:t>
      </w:r>
      <w:r>
        <w:t>: indicates the number of hops that the message is already relayed. It is increased by 1 per hop.</w:t>
      </w:r>
    </w:p>
    <w:p w14:paraId="5CD74EA1" w14:textId="54515580" w:rsidR="002B5F65" w:rsidRDefault="002B5F65" w:rsidP="009F27F6">
      <w:pPr>
        <w:pStyle w:val="B1"/>
      </w:pPr>
      <w:r>
        <w:t>-</w:t>
      </w:r>
      <w:r>
        <w:tab/>
        <w:t>(Optional) Hop-Limit: a</w:t>
      </w:r>
      <w:r w:rsidR="00430AC8">
        <w:t>n</w:t>
      </w:r>
      <w:r>
        <w:t xml:space="preserve"> unmodified value that indicates the hop limit of the message. It is set, by the 5G ProSe Remote UE, to a value smaller than the (pre)configured maximum number of hops.</w:t>
      </w:r>
    </w:p>
    <w:p w14:paraId="244C8236" w14:textId="77777777" w:rsidR="002B5F65" w:rsidRDefault="002B5F65" w:rsidP="009F27F6">
      <w:pPr>
        <w:pStyle w:val="B1"/>
      </w:pPr>
      <w:r>
        <w:t>-</w:t>
      </w:r>
      <w:r>
        <w:tab/>
        <w:t>Path information: an (ordered) list of User Info ID(s) of Intermediate UE-to-Network Relay(s) that indicates the transmitted path of the message.</w:t>
      </w:r>
    </w:p>
    <w:p w14:paraId="3D2BEDB6" w14:textId="7EB2B3BA" w:rsidR="00BC712F" w:rsidRPr="00CB5EC9" w:rsidRDefault="00BC712F" w:rsidP="00BC712F">
      <w:pPr>
        <w:pStyle w:val="B1"/>
      </w:pPr>
      <w:r>
        <w:t>-</w:t>
      </w:r>
      <w:r>
        <w:tab/>
        <w:t>(optional) Accumulated QoS for PC5 link: this reflects the QoS supported over all the PC5 links starting from the PC5 link between the Remote UE and a</w:t>
      </w:r>
      <w:r w:rsidR="00430AC8">
        <w:t>n</w:t>
      </w:r>
      <w:r>
        <w:t xml:space="preserve"> Intermediate UE-to-Network Relay in the path information for this RSC.</w:t>
      </w:r>
    </w:p>
    <w:p w14:paraId="36E36BA8" w14:textId="01FB6489"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59F5B44" w14:textId="7D74193F" w:rsidR="002B5F65" w:rsidRDefault="002B5F65" w:rsidP="00CB5EC9">
      <w:bookmarkStart w:id="821" w:name="_Toc69883537"/>
      <w:bookmarkStart w:id="822" w:name="_Toc73625552"/>
      <w:r>
        <w:lastRenderedPageBreak/>
        <w:t xml:space="preserve">To support </w:t>
      </w:r>
      <w:r w:rsidR="00E848D6">
        <w:t xml:space="preserve">Multi-hop </w:t>
      </w:r>
      <w:r>
        <w:t>5G ProSe UE-to-Network Relay discovery the following parameters are added:</w:t>
      </w:r>
    </w:p>
    <w:p w14:paraId="6E190B8E" w14:textId="69F98064" w:rsidR="002B5F65" w:rsidRDefault="002B5F65" w:rsidP="009F27F6">
      <w:pPr>
        <w:pStyle w:val="B1"/>
      </w:pPr>
      <w:r>
        <w:t>-</w:t>
      </w:r>
      <w:r>
        <w:tab/>
        <w:t>(Optional)</w:t>
      </w:r>
      <w:r w:rsidR="00430AC8">
        <w:t xml:space="preserve"> Hop-Count</w:t>
      </w:r>
      <w:r>
        <w:t>: indicates the number of hops between the 5G ProSe Remote UE and the 5G ProSe UE-to-Network Relay on the path selected by the 5G ProSe UE-to-Network Relay.</w:t>
      </w:r>
    </w:p>
    <w:p w14:paraId="30DD65F6" w14:textId="3CA0B051" w:rsidR="002B5F65" w:rsidRDefault="002B5F65" w:rsidP="009F27F6">
      <w:pPr>
        <w:pStyle w:val="B1"/>
      </w:pPr>
      <w:r>
        <w:t>-</w:t>
      </w:r>
      <w:r>
        <w:tab/>
        <w:t>Path information: an (ordered) list of User Info ID(s) of</w:t>
      </w:r>
      <w:r w:rsidR="00456EC6">
        <w:t xml:space="preserve"> the discoverer user and the</w:t>
      </w:r>
      <w:r>
        <w:t xml:space="preserve"> Intermediate UE-to-Network Relay(s) on the path selected by the 5G ProSe UE-to-Network Relay.</w:t>
      </w:r>
    </w:p>
    <w:p w14:paraId="68D37BEA" w14:textId="5CA5E36E" w:rsidR="00BC712F" w:rsidRPr="00CB5EC9" w:rsidRDefault="00BC712F" w:rsidP="00BC712F">
      <w:pPr>
        <w:pStyle w:val="B1"/>
      </w:pPr>
      <w:r>
        <w:t>-</w:t>
      </w:r>
      <w:r>
        <w:tab/>
        <w:t>(optional) Accumulated QoS for PC5 link: this reflects the QoS supported over all the PC5 links along the path from Remote UE to the 5G ProSe UE-to-Network Relay for this RSC.</w:t>
      </w:r>
    </w:p>
    <w:p w14:paraId="11721147" w14:textId="23BF7BEF" w:rsidR="00CB5EC9" w:rsidRPr="00CB5EC9" w:rsidRDefault="00CB5EC9" w:rsidP="00CB5EC9">
      <w:r w:rsidRPr="00CB5EC9">
        <w:t>The following parameters may be used in the Relay Discovery Additional Information message (</w:t>
      </w:r>
      <w:r w:rsidR="000120E5">
        <w:t xml:space="preserve">using </w:t>
      </w:r>
      <w:r w:rsidRPr="00CB5EC9">
        <w:t>Model A) based on the procedure defined in clause 6.5.1.3 for 5G ProSe UE-to-Network Relay</w:t>
      </w:r>
      <w:r w:rsidR="0060244F">
        <w:t xml:space="preserve"> and clause 6.3.2.5.4 for 5G ProSe </w:t>
      </w:r>
      <w:r w:rsidR="00E848D6">
        <w:t xml:space="preserve">Multi-hop </w:t>
      </w:r>
      <w:r w:rsidR="0060244F">
        <w:t>UE-to-Network Relay</w:t>
      </w:r>
      <w:r w:rsidRPr="00CB5EC9">
        <w:t xml:space="preserve"> where Source Layer-2 ID and Destination Layer-2 ID are used for sending and receiving the message</w:t>
      </w:r>
      <w:r w:rsidR="006F24C9">
        <w:t xml:space="preserve"> and</w:t>
      </w:r>
      <w:r w:rsidRPr="00CB5EC9">
        <w:t xml:space="preserve"> the other parameters are contained in the message:</w:t>
      </w:r>
    </w:p>
    <w:p w14:paraId="039D8577" w14:textId="0CB8B8F7" w:rsidR="00CB5EC9" w:rsidRPr="00CB5EC9" w:rsidRDefault="00CB5EC9" w:rsidP="000F34EA">
      <w:pPr>
        <w:pStyle w:val="B1"/>
      </w:pPr>
      <w:r w:rsidRPr="00CB5EC9">
        <w:t>-</w:t>
      </w:r>
      <w:r w:rsidRPr="00CB5EC9">
        <w:tab/>
        <w:t>Source Layer-2 ID: the 5G ProSe UE-to-Network Relay</w:t>
      </w:r>
      <w:r w:rsidR="0060244F">
        <w:t xml:space="preserve"> or the 5G ProSe Intermediate UE-to-Network Relay</w:t>
      </w:r>
      <w:r w:rsidRPr="00CB5EC9">
        <w:t xml:space="preserve">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0402401E" w:rsidR="00CB5EC9" w:rsidRPr="00CB5EC9" w:rsidRDefault="00CB5EC9" w:rsidP="000F34EA">
      <w:pPr>
        <w:pStyle w:val="B1"/>
      </w:pPr>
      <w:r w:rsidRPr="00CB5EC9">
        <w:tab/>
        <w:t>Announcer Info: provides information about the announcing user</w:t>
      </w:r>
      <w:r w:rsidR="005320A6">
        <w:t xml:space="preserve"> that transmits or forwards the Relay Discovery Additional Information message</w:t>
      </w:r>
      <w:r w:rsidR="0060244F">
        <w:t xml:space="preserve"> (i.e. User Info ID of the 5G ProSe UE-to-Network Relay</w:t>
      </w:r>
      <w:r w:rsidR="005320A6">
        <w:t xml:space="preserve"> or 5G ProSe Intermediate UE-to-Network Relay</w:t>
      </w:r>
      <w:r w:rsidR="0060244F">
        <w:t>)</w:t>
      </w:r>
      <w:r w:rsidRPr="00CB5EC9">
        <w:t>.</w:t>
      </w:r>
      <w:r w:rsidR="005320A6">
        <w:t xml:space="preserve"> User Info ID of the 5G ProSe Intermediate UE-to-Network Relay is only applicable to the additional parameter announcement procedure over 5G ProSe Multi-hop UE-to-Network Relay specified in clause 6.3.2.5.4.</w:t>
      </w:r>
    </w:p>
    <w:p w14:paraId="05B32C9D" w14:textId="77777777" w:rsidR="0060244F" w:rsidRDefault="0060244F" w:rsidP="0060244F">
      <w:pPr>
        <w:pStyle w:val="B1"/>
      </w:pPr>
      <w:r>
        <w:t>-</w:t>
      </w:r>
      <w:r>
        <w:tab/>
        <w:t>Hop-Count: This value reflects the number of PC5 hops for the 5G ProSe Remote UE to reach the network. It is set to 1 by the 5G ProSe UE-to-Network Relay and shall be incremented by 1 every time the Relay Discovery Additional Information message is forwarded by a 5G ProSe Intermediate UE-to-Network Relay.</w:t>
      </w:r>
    </w:p>
    <w:p w14:paraId="45C34366" w14:textId="77777777" w:rsidR="0060244F" w:rsidRDefault="0060244F" w:rsidP="0060244F">
      <w:pPr>
        <w:pStyle w:val="B1"/>
      </w:pPr>
      <w:r>
        <w:tab/>
        <w:t>A 5G ProSe Intermediate UE-to-Network Relay shall only process the Relay Discovery Additional Information message if the Hop-Count is present and the value is less than the (pre-)configured maximum number of hops for the associated RSC and the optional Hop-Limit in the message.</w:t>
      </w:r>
    </w:p>
    <w:p w14:paraId="1BFC09B3" w14:textId="47EF7467" w:rsidR="005320A6" w:rsidRDefault="005320A6" w:rsidP="0060244F">
      <w:pPr>
        <w:pStyle w:val="B1"/>
      </w:pPr>
      <w:r>
        <w:t>-</w:t>
      </w:r>
      <w:r>
        <w:tab/>
        <w:t>(optional) Root Relay Info: provides the User Info ID of the 5G ProSe UE-to-Network Relay.</w:t>
      </w:r>
    </w:p>
    <w:p w14:paraId="6EFD7B04" w14:textId="65626C87" w:rsidR="0060244F" w:rsidRDefault="0060244F" w:rsidP="0060244F">
      <w:pPr>
        <w:pStyle w:val="B1"/>
      </w:pPr>
      <w:r>
        <w:t>-</w:t>
      </w:r>
      <w:r>
        <w:tab/>
      </w:r>
      <w:r w:rsidR="005320A6">
        <w:t xml:space="preserve">(optional) </w:t>
      </w:r>
      <w:r>
        <w:t xml:space="preserve">Announcer Info of 5G ProSe Intermediate UE-to-Network Relay: identify information (i.e. User Info ID) of the 5G ProSe Intermediate UE-to-Network Relay connected to 5G ProSe UE-to-Network Relay. This parameter is only applicable to the additional parameter announcement procedure over 5G ProSe </w:t>
      </w:r>
      <w:r w:rsidR="00E848D6">
        <w:t xml:space="preserve">Multi-hop </w:t>
      </w:r>
      <w:r>
        <w:t>UE-to-Network Relay specified in clause 6.3.2.5.4.</w:t>
      </w:r>
    </w:p>
    <w:p w14:paraId="0D6535ED" w14:textId="77777777" w:rsidR="0060244F" w:rsidRDefault="0060244F" w:rsidP="0060244F">
      <w:pPr>
        <w:pStyle w:val="B1"/>
      </w:pPr>
      <w:r>
        <w:t>-</w:t>
      </w:r>
      <w:r>
        <w:tab/>
        <w:t>(optional) Hop-Limit: this is the hop limit set by the announcing 5G ProSe UE-to-Network Relay to a value smaller than the configured maximum number of hops.</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300B687A" w:rsidR="00EB684B" w:rsidRDefault="00EB684B" w:rsidP="004909A6">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2ACE7B53" w:rsidR="006D23DF" w:rsidRDefault="006D23DF" w:rsidP="006D23DF">
      <w:pPr>
        <w:pStyle w:val="NO"/>
      </w:pPr>
      <w:r>
        <w:t>NOTE 2:</w:t>
      </w:r>
      <w:r>
        <w:tab/>
        <w:t>If a 5G ProSe UE-to-Network Relay and 5G ProSe Remote UE from different PLMNs discover each other, it means that the Relay Service Code is associated with the same connectivity service</w:t>
      </w:r>
      <w:r w:rsidR="00456EC6">
        <w:t xml:space="preserve"> and</w:t>
      </w:r>
      <w:r>
        <w:t xml:space="preserve"> the same Relay Service Code is provisioned based on Service Level Agreement among PLMNs.</w:t>
      </w:r>
    </w:p>
    <w:p w14:paraId="2496A468" w14:textId="7E5407A8" w:rsidR="002B5F65" w:rsidRDefault="002B5F65" w:rsidP="002B5F65">
      <w:pPr>
        <w:pStyle w:val="NO"/>
      </w:pPr>
      <w:r>
        <w:lastRenderedPageBreak/>
        <w:t>NOTE 3:</w:t>
      </w:r>
      <w:r>
        <w:tab/>
        <w:t xml:space="preserve">The Hop count, Hop-Limit and Path information are used for </w:t>
      </w:r>
      <w:r w:rsidR="00E848D6">
        <w:t xml:space="preserve">Multi-hop </w:t>
      </w:r>
      <w:r>
        <w:t xml:space="preserve">5G ProSe UE-to-Network Relay Discovery with Model B. The </w:t>
      </w:r>
      <w:r w:rsidR="00E848D6">
        <w:t xml:space="preserve">Multi-hop </w:t>
      </w:r>
      <w:r>
        <w:t xml:space="preserve">UE-to-Network Relay Discovery message has no impact on 5G ProSe UE-to-Network Relay or 5G ProSe Remote UE that only supports the single-hop UE-to-Network Relay. Single-hop and </w:t>
      </w:r>
      <w:r w:rsidR="00E848D6">
        <w:t xml:space="preserve">Multi-hop </w:t>
      </w:r>
      <w:r>
        <w:t>UE-to-Network Relays discoveries can be distinguished based on RSC.</w:t>
      </w:r>
    </w:p>
    <w:p w14:paraId="2421CD44" w14:textId="3A51BB66" w:rsidR="0093004C" w:rsidRPr="00CB5EC9" w:rsidRDefault="006467AC" w:rsidP="0093004C">
      <w:pPr>
        <w:pStyle w:val="Heading4"/>
        <w:rPr>
          <w:noProof/>
        </w:rPr>
      </w:pPr>
      <w:bookmarkStart w:id="823" w:name="_CR5_8_3_2"/>
      <w:bookmarkStart w:id="824" w:name="_Toc201151780"/>
      <w:bookmarkEnd w:id="823"/>
      <w:r w:rsidRPr="00CB5EC9">
        <w:t>5.</w:t>
      </w:r>
      <w:r w:rsidR="00934181" w:rsidRPr="00CB5EC9">
        <w:t>8</w:t>
      </w:r>
      <w:r w:rsidRPr="00CB5EC9">
        <w:t>.3.2</w:t>
      </w:r>
      <w:r w:rsidRPr="00CB5EC9">
        <w:tab/>
      </w:r>
      <w:bookmarkEnd w:id="820"/>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821"/>
      <w:bookmarkEnd w:id="822"/>
      <w:bookmarkEnd w:id="824"/>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825" w:name="_Toc69883538"/>
      <w:bookmarkStart w:id="826" w:name="_Toc73625553"/>
      <w:r w:rsidRPr="00CB5EC9">
        <w:t>The following additional parameters may be used in the Relay Discovery Additional Information message (</w:t>
      </w:r>
      <w:r w:rsidR="000120E5">
        <w:t xml:space="preserve">using </w:t>
      </w:r>
      <w:r w:rsidRPr="00CB5EC9">
        <w:t>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2A4DDFFF" w14:textId="2A1A68AA" w:rsidR="0060244F" w:rsidRPr="00CB5EC9" w:rsidRDefault="0060244F" w:rsidP="0060244F">
      <w:pPr>
        <w:pStyle w:val="B1"/>
      </w:pPr>
      <w:r>
        <w:t>-</w:t>
      </w:r>
      <w:r>
        <w:tab/>
        <w:t xml:space="preserve">NCGI of 5G ProSe Intermediate UE-to-Network Relay: indicates the NCGI of the serving cell of the 5G ProSe Intermediate UE-to-Network Relay connected to the 5G ProSe UE-to-Network Relay. This parameter may be requested by application running on 5G ProSe Layer-3 Remote UE and is only applicable to the additional parameter announcement procedure over 5G ProSe </w:t>
      </w:r>
      <w:r w:rsidR="00E848D6">
        <w:t xml:space="preserve">Multi-hop </w:t>
      </w:r>
      <w:r>
        <w:t>UE-to-Network Relay specified in clause 6.3.2.5.4.</w:t>
      </w:r>
    </w:p>
    <w:p w14:paraId="775C1E6E" w14:textId="648974D5" w:rsidR="0093004C" w:rsidRPr="00CB5EC9" w:rsidRDefault="006467AC" w:rsidP="0093004C">
      <w:pPr>
        <w:pStyle w:val="Heading4"/>
        <w:rPr>
          <w:lang w:eastAsia="zh-CN"/>
        </w:rPr>
      </w:pPr>
      <w:bookmarkStart w:id="827" w:name="_CR5_8_3_3"/>
      <w:bookmarkStart w:id="828" w:name="_Toc201151781"/>
      <w:bookmarkEnd w:id="827"/>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825"/>
      <w:bookmarkEnd w:id="826"/>
      <w:bookmarkEnd w:id="828"/>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829" w:name="_Toc19199121"/>
      <w:bookmarkStart w:id="830" w:name="_Toc27821911"/>
      <w:bookmarkStart w:id="831" w:name="_Toc36126265"/>
      <w:bookmarkStart w:id="832" w:name="_Toc45012589"/>
      <w:bookmarkStart w:id="833" w:name="_Toc51754015"/>
      <w:bookmarkStart w:id="834" w:name="_Toc51754149"/>
      <w:bookmarkStart w:id="835" w:name="_Toc51838976"/>
      <w:bookmarkStart w:id="836" w:name="_Toc66692691"/>
      <w:bookmarkStart w:id="837" w:name="_Toc66701870"/>
      <w:bookmarkStart w:id="838" w:name="_Toc69883540"/>
      <w:bookmarkStart w:id="839"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016BAF2B" w:rsidR="00EF20D5" w:rsidRDefault="00EF20D5" w:rsidP="00EF20D5">
      <w:pPr>
        <w:pStyle w:val="B1"/>
        <w:rPr>
          <w:lang w:eastAsia="zh-CN"/>
        </w:rPr>
      </w:pPr>
      <w:r>
        <w:rPr>
          <w:lang w:eastAsia="zh-CN"/>
        </w:rPr>
        <w:t>-</w:t>
      </w:r>
      <w:r>
        <w:rPr>
          <w:lang w:eastAsia="zh-CN"/>
        </w:rPr>
        <w:tab/>
        <w:t xml:space="preserve">RRC Container: An RRC container, as defined in </w:t>
      </w:r>
      <w:r w:rsidR="00CB43FC">
        <w:rPr>
          <w:lang w:eastAsia="zh-CN"/>
        </w:rPr>
        <w:t>TS</w:t>
      </w:r>
      <w:r w:rsidR="00CB43FC">
        <w:rPr>
          <w:lang w:eastAsia="zh-CN"/>
        </w:rPr>
        <w:t> </w:t>
      </w:r>
      <w:r w:rsidR="00CB43FC">
        <w:rPr>
          <w:lang w:eastAsia="zh-CN"/>
        </w:rPr>
        <w:t>38.331</w:t>
      </w:r>
      <w:r w:rsidR="00CB43FC">
        <w:rPr>
          <w:lang w:eastAsia="zh-CN"/>
        </w:rPr>
        <w:t> </w:t>
      </w:r>
      <w:r w:rsidR="00CB43FC">
        <w:rPr>
          <w:lang w:eastAsia="zh-CN"/>
        </w:rPr>
        <w:t>[</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840" w:name="_CR5_8_4"/>
      <w:bookmarkStart w:id="841" w:name="_Toc201151782"/>
      <w:bookmarkEnd w:id="840"/>
      <w:r>
        <w:rPr>
          <w:lang w:eastAsia="ko-KR"/>
        </w:rPr>
        <w:t>5.8.4</w:t>
      </w:r>
      <w:r>
        <w:rPr>
          <w:lang w:eastAsia="ko-KR"/>
        </w:rPr>
        <w:tab/>
        <w:t>Identifiers for 5G ProSe UE-to-UE Relay Discovery</w:t>
      </w:r>
      <w:bookmarkEnd w:id="841"/>
    </w:p>
    <w:p w14:paraId="7A738ED4" w14:textId="21342E50" w:rsidR="00A627C2" w:rsidRDefault="00A627C2" w:rsidP="00A627C2">
      <w:pPr>
        <w:pStyle w:val="Heading4"/>
        <w:rPr>
          <w:lang w:eastAsia="ko-KR"/>
        </w:rPr>
      </w:pPr>
      <w:bookmarkStart w:id="842" w:name="_CR5_8_4_1"/>
      <w:bookmarkStart w:id="843" w:name="_Toc201151783"/>
      <w:bookmarkEnd w:id="842"/>
      <w:r>
        <w:rPr>
          <w:lang w:eastAsia="ko-KR"/>
        </w:rPr>
        <w:t>5.8.4.1</w:t>
      </w:r>
      <w:r>
        <w:rPr>
          <w:lang w:eastAsia="ko-KR"/>
        </w:rPr>
        <w:tab/>
        <w:t>General</w:t>
      </w:r>
      <w:bookmarkEnd w:id="843"/>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79884E7B"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r w:rsidR="001C5CF9">
        <w:rPr>
          <w:lang w:eastAsia="ko-KR"/>
        </w:rPr>
        <w:t xml:space="preserve"> This set of identifiers provides information about the 5G ProSe End UE(s) (e.g. </w:t>
      </w:r>
      <w:r w:rsidR="007B3C23">
        <w:rPr>
          <w:lang w:eastAsia="ko-KR"/>
        </w:rPr>
        <w:t>u</w:t>
      </w:r>
      <w:r w:rsidR="001C5CF9">
        <w:rPr>
          <w:lang w:eastAsia="ko-KR"/>
        </w:rPr>
        <w:t xml:space="preserve">ser </w:t>
      </w:r>
      <w:r w:rsidR="007B3C23">
        <w:rPr>
          <w:lang w:eastAsia="ko-KR"/>
        </w:rPr>
        <w:t>i</w:t>
      </w:r>
      <w:r w:rsidR="001C5CF9">
        <w:rPr>
          <w:lang w:eastAsia="ko-KR"/>
        </w:rPr>
        <w:t>nfo</w:t>
      </w:r>
      <w:r w:rsidR="007B3C23">
        <w:rPr>
          <w:lang w:eastAsia="ko-KR"/>
        </w:rPr>
        <w:t xml:space="preserve"> (i.e. Application Layer ID)</w:t>
      </w:r>
      <w:r w:rsidR="001C5CF9">
        <w:rPr>
          <w:lang w:eastAsia="ko-KR"/>
        </w:rPr>
        <w:t>) to be discovered via 5G ProSe UE-to-UE Relay.</w:t>
      </w:r>
    </w:p>
    <w:p w14:paraId="51A353C3" w14:textId="55AC344F" w:rsidR="00A627C2" w:rsidRDefault="00A627C2" w:rsidP="00140F75">
      <w:pPr>
        <w:pStyle w:val="B1"/>
        <w:rPr>
          <w:lang w:eastAsia="ko-KR"/>
        </w:rPr>
      </w:pPr>
      <w:r>
        <w:rPr>
          <w:lang w:eastAsia="ko-KR"/>
        </w:rPr>
        <w:t>-</w:t>
      </w:r>
      <w:r>
        <w:rPr>
          <w:lang w:eastAsia="ko-KR"/>
        </w:rPr>
        <w:tab/>
        <w:t xml:space="preserve">The UE-to-UE </w:t>
      </w:r>
      <w:r w:rsidR="0036244A">
        <w:rPr>
          <w:lang w:eastAsia="ko-KR"/>
        </w:rPr>
        <w:t>Relay D</w:t>
      </w:r>
      <w:r>
        <w:rPr>
          <w:lang w:eastAsia="ko-KR"/>
        </w:rPr>
        <w:t>iscovery set of identifiers</w:t>
      </w:r>
      <w:r w:rsidR="001C5CF9">
        <w:rPr>
          <w:lang w:eastAsia="ko-KR"/>
        </w:rPr>
        <w:t xml:space="preserve"> as defined in clause 5.8.4.2</w:t>
      </w:r>
      <w:r>
        <w:rPr>
          <w:lang w:eastAsia="ko-KR"/>
        </w:rPr>
        <w:t xml:space="preserve">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E34FD49"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r w:rsidR="001C5CF9">
        <w:rPr>
          <w:lang w:eastAsia="ko-KR"/>
        </w:rPr>
        <w:t xml:space="preserve"> The Direct Discovery set can be protected using different keys as used to protect the UE-to-UE Relay Discover set according to </w:t>
      </w:r>
      <w:r w:rsidR="00CB43FC">
        <w:rPr>
          <w:lang w:eastAsia="ko-KR"/>
        </w:rPr>
        <w:t>TS</w:t>
      </w:r>
      <w:r w:rsidR="00CB43FC">
        <w:rPr>
          <w:lang w:eastAsia="ko-KR"/>
        </w:rPr>
        <w:t> </w:t>
      </w:r>
      <w:r w:rsidR="00CB43FC">
        <w:rPr>
          <w:lang w:eastAsia="ko-KR"/>
        </w:rPr>
        <w:t>33.503</w:t>
      </w:r>
      <w:r w:rsidR="00CB43FC">
        <w:rPr>
          <w:lang w:eastAsia="ko-KR"/>
        </w:rPr>
        <w:t> </w:t>
      </w:r>
      <w:r w:rsidR="00CB43FC">
        <w:rPr>
          <w:lang w:eastAsia="ko-KR"/>
        </w:rPr>
        <w:t>[</w:t>
      </w:r>
      <w:r w:rsidR="001C5CF9">
        <w:rPr>
          <w:lang w:eastAsia="ko-KR"/>
        </w:rPr>
        <w:t>29].</w:t>
      </w:r>
    </w:p>
    <w:p w14:paraId="76C70D2E" w14:textId="121BE13D" w:rsidR="0036244A" w:rsidRDefault="0036244A" w:rsidP="0036244A">
      <w:pPr>
        <w:pStyle w:val="Heading4"/>
        <w:rPr>
          <w:lang w:eastAsia="ko-KR"/>
        </w:rPr>
      </w:pPr>
      <w:bookmarkStart w:id="844" w:name="_CR5_8_4_2"/>
      <w:bookmarkStart w:id="845" w:name="_Toc201151784"/>
      <w:bookmarkEnd w:id="844"/>
      <w:r>
        <w:rPr>
          <w:lang w:eastAsia="ko-KR"/>
        </w:rPr>
        <w:lastRenderedPageBreak/>
        <w:t>5.8.4.2</w:t>
      </w:r>
      <w:r>
        <w:rPr>
          <w:lang w:eastAsia="ko-KR"/>
        </w:rPr>
        <w:tab/>
        <w:t>Common identifiers for 5G ProSe UE-to-UE Relay Discovery</w:t>
      </w:r>
      <w:bookmarkEnd w:id="845"/>
    </w:p>
    <w:p w14:paraId="3ADABFCF" w14:textId="634B485C"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0DE0CC" w14:textId="32A820B6" w:rsidR="0036244A" w:rsidRDefault="0036244A" w:rsidP="00F40748">
      <w:pPr>
        <w:pStyle w:val="B1"/>
      </w:pPr>
      <w:r>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1D86B28B"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7A2FEE7F"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131F6DE2" w14:textId="77777777" w:rsidR="001340CF" w:rsidRDefault="001340CF" w:rsidP="001340CF">
      <w:pPr>
        <w:pStyle w:val="B1"/>
      </w:pPr>
      <w:r>
        <w:tab/>
        <w:t>When a 5G ProSe UE-to-UE Relay self-selects a Source Layer-2 ID for a received 5G ProSe UE-to-UE Relay Discovery Solicitation message, it selects a different Source Layer-2 ID values for each 5G ProSe UE-to-UE 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6253891F" w14:textId="77777777" w:rsidR="0036244A" w:rsidRDefault="0036244A" w:rsidP="00F40748">
      <w:pPr>
        <w:pStyle w:val="B1"/>
      </w:pPr>
      <w:r>
        <w:lastRenderedPageBreak/>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06B5DA3A"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1EC40C41" w:rsidR="0036244A" w:rsidRDefault="0036244A" w:rsidP="00F40748">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7AF0E9C9" w:rsidR="006D23DF" w:rsidRDefault="006D23DF" w:rsidP="006D23DF">
      <w:pPr>
        <w:pStyle w:val="NO"/>
      </w:pPr>
      <w:r>
        <w:t>NOTE 2:</w:t>
      </w:r>
      <w:r>
        <w:tab/>
        <w:t>If a 5G ProSe UE-to-UE Relay and 5G ProSe End UEs from different PLMNs discover each other, it means that the Relay Service Code is associated with the same connectivity service</w:t>
      </w:r>
      <w:r w:rsidR="00456EC6">
        <w:t xml:space="preserve"> and</w:t>
      </w:r>
      <w:r>
        <w:t xml:space="preserve"> the same Relay Service Code is provisioned based on Service Level Agreement among PLMNs.</w:t>
      </w:r>
    </w:p>
    <w:p w14:paraId="77D54DBB" w14:textId="161A9C83" w:rsidR="0036244A" w:rsidRDefault="0036244A" w:rsidP="0036244A">
      <w:pPr>
        <w:pStyle w:val="Heading3"/>
        <w:rPr>
          <w:lang w:eastAsia="ko-KR"/>
        </w:rPr>
      </w:pPr>
      <w:bookmarkStart w:id="846" w:name="_CR5_8_5"/>
      <w:bookmarkStart w:id="847" w:name="_Toc201151785"/>
      <w:bookmarkEnd w:id="846"/>
      <w:r>
        <w:rPr>
          <w:lang w:eastAsia="ko-KR"/>
        </w:rPr>
        <w:t>5.8.5</w:t>
      </w:r>
      <w:r>
        <w:rPr>
          <w:lang w:eastAsia="ko-KR"/>
        </w:rPr>
        <w:tab/>
        <w:t>Identifiers for 5G ProSe UE-to-UE Relay Communication with integrated Discovery</w:t>
      </w:r>
      <w:bookmarkEnd w:id="847"/>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D580F6B" w14:textId="1AB7D24D" w:rsidR="00F13389" w:rsidRDefault="00F13389" w:rsidP="00F13389">
      <w:pPr>
        <w:pStyle w:val="Heading3"/>
        <w:rPr>
          <w:lang w:eastAsia="ko-KR"/>
        </w:rPr>
      </w:pPr>
      <w:bookmarkStart w:id="848" w:name="_CR5_8_6"/>
      <w:bookmarkStart w:id="849" w:name="_Toc201151786"/>
      <w:bookmarkEnd w:id="848"/>
      <w:r>
        <w:rPr>
          <w:lang w:eastAsia="ko-KR"/>
        </w:rPr>
        <w:t>5.8.6</w:t>
      </w:r>
      <w:r>
        <w:rPr>
          <w:lang w:eastAsia="ko-KR"/>
        </w:rPr>
        <w:tab/>
        <w:t xml:space="preserve">Identifiers for 5G ProSe </w:t>
      </w:r>
      <w:r w:rsidR="00E848D6">
        <w:rPr>
          <w:lang w:eastAsia="ko-KR"/>
        </w:rPr>
        <w:t xml:space="preserve">Multi-hop </w:t>
      </w:r>
      <w:r>
        <w:rPr>
          <w:lang w:eastAsia="ko-KR"/>
        </w:rPr>
        <w:t>UE-to-UE Relay Discovery</w:t>
      </w:r>
      <w:bookmarkEnd w:id="849"/>
    </w:p>
    <w:p w14:paraId="0C8776CD" w14:textId="47D4DD52" w:rsidR="00F13389" w:rsidRDefault="00F13389" w:rsidP="00F13389">
      <w:pPr>
        <w:pStyle w:val="Heading4"/>
        <w:rPr>
          <w:lang w:eastAsia="ko-KR"/>
        </w:rPr>
      </w:pPr>
      <w:bookmarkStart w:id="850" w:name="_CR5_8_6_1"/>
      <w:bookmarkStart w:id="851" w:name="_Toc201151787"/>
      <w:bookmarkEnd w:id="850"/>
      <w:r>
        <w:rPr>
          <w:lang w:eastAsia="ko-KR"/>
        </w:rPr>
        <w:t>5.8.6.1</w:t>
      </w:r>
      <w:r>
        <w:rPr>
          <w:lang w:eastAsia="ko-KR"/>
        </w:rPr>
        <w:tab/>
        <w:t>General</w:t>
      </w:r>
      <w:bookmarkEnd w:id="851"/>
    </w:p>
    <w:p w14:paraId="686C4432" w14:textId="6F1521DF" w:rsidR="00DC2F0E" w:rsidRDefault="00DC2F0E" w:rsidP="00F13389">
      <w:pPr>
        <w:rPr>
          <w:lang w:eastAsia="ko-KR"/>
        </w:rPr>
      </w:pPr>
      <w:r>
        <w:rPr>
          <w:lang w:eastAsia="ko-KR"/>
        </w:rPr>
        <w:t xml:space="preserve">There are two types of discovery mechanisms for the support of 5G ProSe </w:t>
      </w:r>
      <w:r w:rsidR="00E848D6">
        <w:rPr>
          <w:lang w:eastAsia="ko-KR"/>
        </w:rPr>
        <w:t xml:space="preserve">Multi-hop </w:t>
      </w:r>
      <w:r>
        <w:rPr>
          <w:lang w:eastAsia="ko-KR"/>
        </w:rPr>
        <w:t>UE-to-UE Relays, i.e. for IP PDU type</w:t>
      </w:r>
      <w:r w:rsidR="00456EC6">
        <w:rPr>
          <w:lang w:eastAsia="ko-KR"/>
        </w:rPr>
        <w:t xml:space="preserve"> and</w:t>
      </w:r>
      <w:r>
        <w:rPr>
          <w:lang w:eastAsia="ko-KR"/>
        </w:rPr>
        <w:t xml:space="preserve"> for non-IP PDU type (Ethernet or Unstructured). The 5G ProSe End UE and 5G ProSe </w:t>
      </w:r>
      <w:r w:rsidR="00E848D6">
        <w:rPr>
          <w:lang w:eastAsia="ko-KR"/>
        </w:rPr>
        <w:t xml:space="preserve">Multi-hop </w:t>
      </w:r>
      <w:r>
        <w:rPr>
          <w:lang w:eastAsia="ko-KR"/>
        </w:rPr>
        <w:t>UE-to-UE Relay choose the discovery mechanism based on the associated indication of the RSC, as defined in clause 5.1.5.1.</w:t>
      </w:r>
    </w:p>
    <w:p w14:paraId="1F402252" w14:textId="77777777" w:rsidR="00DC2F0E" w:rsidRDefault="00DC2F0E" w:rsidP="00F13389">
      <w:pPr>
        <w:rPr>
          <w:lang w:eastAsia="ko-KR"/>
        </w:rPr>
      </w:pPr>
      <w:r>
        <w:rPr>
          <w:lang w:eastAsia="ko-KR"/>
        </w:rPr>
        <w:t>The identifiers used for the two types of discovery mechanisms are specified in clause 5.8.6.2 and clause 5.8.3 respectively.</w:t>
      </w:r>
    </w:p>
    <w:p w14:paraId="7F78838E" w14:textId="18C15B08" w:rsidR="00F13389" w:rsidRDefault="00DC2F0E" w:rsidP="00DC2F0E">
      <w:pPr>
        <w:pStyle w:val="Heading4"/>
        <w:rPr>
          <w:lang w:eastAsia="ko-KR"/>
        </w:rPr>
      </w:pPr>
      <w:bookmarkStart w:id="852" w:name="_CR5_8_6_2"/>
      <w:bookmarkStart w:id="853" w:name="_Toc201151788"/>
      <w:bookmarkEnd w:id="852"/>
      <w:r>
        <w:rPr>
          <w:lang w:eastAsia="ko-KR"/>
        </w:rPr>
        <w:lastRenderedPageBreak/>
        <w:t>5.8.6.2</w:t>
      </w:r>
      <w:r>
        <w:rPr>
          <w:lang w:eastAsia="ko-KR"/>
        </w:rPr>
        <w:tab/>
        <w:t xml:space="preserve">Identifiers for 5G ProSe </w:t>
      </w:r>
      <w:r w:rsidR="00E848D6">
        <w:rPr>
          <w:lang w:eastAsia="ko-KR"/>
        </w:rPr>
        <w:t xml:space="preserve">Multi-hop </w:t>
      </w:r>
      <w:r>
        <w:rPr>
          <w:lang w:eastAsia="ko-KR"/>
        </w:rPr>
        <w:t>UE-to-UE Relay discovery of IP PDU type</w:t>
      </w:r>
      <w:bookmarkEnd w:id="853"/>
    </w:p>
    <w:p w14:paraId="5DB490FF" w14:textId="4CCDEE7D" w:rsidR="00DC2F0E" w:rsidRDefault="00DC2F0E" w:rsidP="009F27F6">
      <w:pPr>
        <w:rPr>
          <w:lang w:eastAsia="ko-KR"/>
        </w:rPr>
      </w:pPr>
      <w:r>
        <w:rPr>
          <w:lang w:eastAsia="ko-KR"/>
        </w:rPr>
        <w:t xml:space="preserve">The </w:t>
      </w:r>
      <w:r w:rsidR="00E848D6">
        <w:rPr>
          <w:lang w:eastAsia="ko-KR"/>
        </w:rPr>
        <w:t xml:space="preserve">Multi-hop </w:t>
      </w:r>
      <w:r>
        <w:rPr>
          <w:lang w:eastAsia="ko-KR"/>
        </w:rPr>
        <w:t>UE-to-UE Relay Discovery Announcement message (Model A) is sent by the relay and contains the following information:</w:t>
      </w:r>
    </w:p>
    <w:p w14:paraId="58ECC893" w14:textId="13430E2D" w:rsidR="00DC2F0E" w:rsidRDefault="00DC2F0E" w:rsidP="00DC2F0E">
      <w:pPr>
        <w:pStyle w:val="B1"/>
        <w:rPr>
          <w:lang w:eastAsia="ko-KR"/>
        </w:rPr>
      </w:pPr>
      <w:r>
        <w:rPr>
          <w:lang w:eastAsia="ko-KR"/>
        </w:rPr>
        <w:t>-</w:t>
      </w:r>
      <w:r>
        <w:rPr>
          <w:lang w:eastAsia="ko-KR"/>
        </w:rPr>
        <w:tab/>
        <w:t xml:space="preserve">Source Layer-2 ID: the 5G ProSe Layer-3 </w:t>
      </w:r>
      <w:r w:rsidR="00E848D6">
        <w:rPr>
          <w:lang w:eastAsia="ko-KR"/>
        </w:rPr>
        <w:t xml:space="preserve">Multi-hop </w:t>
      </w:r>
      <w:r>
        <w:rPr>
          <w:lang w:eastAsia="ko-KR"/>
        </w:rPr>
        <w:t>UE-to-UE Relay self-selects a Source Layer-2 ID. It is used for the transmitting the message at AS layer</w:t>
      </w:r>
      <w:r w:rsidR="00456EC6">
        <w:rPr>
          <w:lang w:eastAsia="ko-KR"/>
        </w:rPr>
        <w:t xml:space="preserve"> and</w:t>
      </w:r>
      <w:r>
        <w:rPr>
          <w:lang w:eastAsia="ko-KR"/>
        </w:rPr>
        <w:t xml:space="preserve"> included in the AS layer headers only.</w:t>
      </w:r>
    </w:p>
    <w:p w14:paraId="67DDF079" w14:textId="0E8382E2" w:rsidR="00DC2F0E" w:rsidRDefault="00DC2F0E" w:rsidP="00DC2F0E">
      <w:pPr>
        <w:pStyle w:val="B1"/>
        <w:rPr>
          <w:lang w:eastAsia="ko-KR"/>
        </w:rPr>
      </w:pPr>
      <w:r>
        <w:rPr>
          <w:lang w:eastAsia="ko-KR"/>
        </w:rPr>
        <w:t>-</w:t>
      </w:r>
      <w:r>
        <w:rPr>
          <w:lang w:eastAsia="ko-KR"/>
        </w:rPr>
        <w:tab/>
        <w:t xml:space="preserve">Destination Layer-2 ID: the Destination Layer-2 ID for </w:t>
      </w:r>
      <w:r w:rsidR="00E848D6">
        <w:rPr>
          <w:lang w:eastAsia="ko-KR"/>
        </w:rPr>
        <w:t xml:space="preserve">Multi-hop </w:t>
      </w:r>
      <w:r>
        <w:rPr>
          <w:lang w:eastAsia="ko-KR"/>
        </w:rPr>
        <w:t>UE-to-UE Relay Discovery Announcement message (Model A) is selected based on the configuration (associated with the RSC) as defined in clause 5.1.5.1.</w:t>
      </w:r>
    </w:p>
    <w:p w14:paraId="0B334854" w14:textId="5DA6ABC2" w:rsidR="00DC2F0E" w:rsidRDefault="00DC2F0E" w:rsidP="00DC2F0E">
      <w:pPr>
        <w:pStyle w:val="B1"/>
        <w:rPr>
          <w:lang w:eastAsia="ko-KR"/>
        </w:rPr>
      </w:pPr>
      <w:r>
        <w:rPr>
          <w:lang w:eastAsia="ko-KR"/>
        </w:rPr>
        <w:t>-</w:t>
      </w:r>
      <w:r>
        <w:rPr>
          <w:lang w:eastAsia="ko-KR"/>
        </w:rPr>
        <w:tab/>
        <w:t xml:space="preserve">User Info ID of 5G ProSe </w:t>
      </w:r>
      <w:r w:rsidR="00E848D6">
        <w:rPr>
          <w:lang w:eastAsia="ko-KR"/>
        </w:rPr>
        <w:t xml:space="preserve">Multi-hop </w:t>
      </w:r>
      <w:r>
        <w:rPr>
          <w:lang w:eastAsia="ko-KR"/>
        </w:rPr>
        <w:t xml:space="preserve">UE-to-UE Relay: provides information about the 5G ProSe Layer-3 </w:t>
      </w:r>
      <w:r w:rsidR="00E848D6">
        <w:rPr>
          <w:lang w:eastAsia="ko-KR"/>
        </w:rPr>
        <w:t xml:space="preserve">Multi-hop </w:t>
      </w:r>
      <w:r>
        <w:rPr>
          <w:lang w:eastAsia="ko-KR"/>
        </w:rPr>
        <w:t>UE-to-UE Relay.</w:t>
      </w:r>
    </w:p>
    <w:p w14:paraId="34226708" w14:textId="5E180D56" w:rsidR="00DC2F0E" w:rsidRDefault="00DC2F0E" w:rsidP="00DC2F0E">
      <w:pPr>
        <w:pStyle w:val="B1"/>
        <w:rPr>
          <w:lang w:eastAsia="ko-KR"/>
        </w:rPr>
      </w:pPr>
      <w:r>
        <w:rPr>
          <w:lang w:eastAsia="ko-KR"/>
        </w:rPr>
        <w:t>-</w:t>
      </w:r>
      <w:r>
        <w:rPr>
          <w:lang w:eastAsia="ko-KR"/>
        </w:rPr>
        <w:tab/>
        <w:t xml:space="preserve">Relay Service Code: information to indicate the connectivity service the 5G ProSe Layer-3 </w:t>
      </w:r>
      <w:r w:rsidR="00E848D6">
        <w:rPr>
          <w:lang w:eastAsia="ko-KR"/>
        </w:rPr>
        <w:t xml:space="preserve">Multi-hop </w:t>
      </w:r>
      <w:r>
        <w:rPr>
          <w:lang w:eastAsia="ko-KR"/>
        </w:rPr>
        <w:t>UE-to-UE Relay provides to the 5G ProSe End UEs.</w:t>
      </w:r>
    </w:p>
    <w:p w14:paraId="41F00A62" w14:textId="1EEC6786" w:rsidR="00DC2F0E" w:rsidRDefault="00DC2F0E" w:rsidP="009F27F6">
      <w:pPr>
        <w:rPr>
          <w:lang w:eastAsia="ko-KR"/>
        </w:rPr>
      </w:pPr>
      <w:r>
        <w:rPr>
          <w:lang w:eastAsia="ko-KR"/>
        </w:rPr>
        <w:t xml:space="preserve">The 5G ProSe </w:t>
      </w:r>
      <w:r w:rsidR="00E848D6">
        <w:rPr>
          <w:lang w:eastAsia="ko-KR"/>
        </w:rPr>
        <w:t xml:space="preserve">Multi-hop </w:t>
      </w:r>
      <w:r>
        <w:rPr>
          <w:lang w:eastAsia="ko-KR"/>
        </w:rPr>
        <w:t xml:space="preserve">UE-to-UE Relay Discovery Solicitation message (Model B) is sent by the source 5G ProSe End UE or a 5G ProSe Layer-3 </w:t>
      </w:r>
      <w:r w:rsidR="00E848D6">
        <w:rPr>
          <w:lang w:eastAsia="ko-KR"/>
        </w:rPr>
        <w:t xml:space="preserve">Multi-hop </w:t>
      </w:r>
      <w:r>
        <w:rPr>
          <w:lang w:eastAsia="ko-KR"/>
        </w:rPr>
        <w:t>UE-to-UE Relay</w:t>
      </w:r>
      <w:r w:rsidR="00456EC6">
        <w:rPr>
          <w:lang w:eastAsia="ko-KR"/>
        </w:rPr>
        <w:t xml:space="preserve"> and</w:t>
      </w:r>
      <w:r>
        <w:rPr>
          <w:lang w:eastAsia="ko-KR"/>
        </w:rPr>
        <w:t xml:space="preserve"> includes the following information:</w:t>
      </w:r>
    </w:p>
    <w:p w14:paraId="7D70DE2B" w14:textId="6E4C31A8" w:rsidR="00DC2F0E" w:rsidRDefault="00DC2F0E" w:rsidP="00DC2F0E">
      <w:pPr>
        <w:pStyle w:val="B1"/>
        <w:rPr>
          <w:lang w:eastAsia="ko-KR"/>
        </w:rPr>
      </w:pPr>
      <w:r>
        <w:rPr>
          <w:lang w:eastAsia="ko-KR"/>
        </w:rPr>
        <w:t>-</w:t>
      </w:r>
      <w:r>
        <w:rPr>
          <w:lang w:eastAsia="ko-KR"/>
        </w:rPr>
        <w:tab/>
        <w:t xml:space="preserve">Source Layer-2 ID: the discoverer 5G ProSe End UE or 5G ProSe Layer-3 </w:t>
      </w:r>
      <w:r w:rsidR="00E848D6">
        <w:rPr>
          <w:lang w:eastAsia="ko-KR"/>
        </w:rPr>
        <w:t xml:space="preserve">Multi-hop </w:t>
      </w:r>
      <w:r>
        <w:rPr>
          <w:lang w:eastAsia="ko-KR"/>
        </w:rPr>
        <w:t>UE-to-UE Relay self-selects a Source Layer-2 ID.</w:t>
      </w:r>
    </w:p>
    <w:p w14:paraId="42DA3553" w14:textId="7C19D9C9" w:rsidR="00DC2F0E" w:rsidRDefault="00DC2F0E" w:rsidP="00DC2F0E">
      <w:pPr>
        <w:pStyle w:val="B1"/>
        <w:rPr>
          <w:lang w:eastAsia="ko-KR"/>
        </w:rPr>
      </w:pPr>
      <w:r>
        <w:rPr>
          <w:lang w:eastAsia="ko-KR"/>
        </w:rPr>
        <w:t>-</w:t>
      </w:r>
      <w:r>
        <w:rPr>
          <w:lang w:eastAsia="ko-KR"/>
        </w:rPr>
        <w:tab/>
        <w:t xml:space="preserve">Destination Layer-2 ID: the Destination Layer-2 ID for 5G ProSe </w:t>
      </w:r>
      <w:r w:rsidR="00E848D6">
        <w:rPr>
          <w:lang w:eastAsia="ko-KR"/>
        </w:rPr>
        <w:t xml:space="preserve">Multi-hop </w:t>
      </w:r>
      <w:r>
        <w:rPr>
          <w:lang w:eastAsia="ko-KR"/>
        </w:rPr>
        <w:t>UE-to-UE Relay Discovery Solicitation message is selected based on the configuration (associated with the RSC) as defined in clause 5.1.5.1.</w:t>
      </w:r>
    </w:p>
    <w:p w14:paraId="59C30E52" w14:textId="77777777" w:rsidR="00406161" w:rsidRDefault="00406161" w:rsidP="00406161">
      <w:pPr>
        <w:pStyle w:val="B1"/>
        <w:rPr>
          <w:lang w:eastAsia="ko-KR"/>
        </w:rPr>
      </w:pPr>
      <w:r>
        <w:rPr>
          <w:lang w:eastAsia="ko-KR"/>
        </w:rPr>
        <w:tab/>
        <w:t>User Info of discoverer: provides information about the sender of the Solicitation message.</w:t>
      </w:r>
    </w:p>
    <w:p w14:paraId="7B29AD32" w14:textId="77777777" w:rsidR="00406161" w:rsidRDefault="00406161" w:rsidP="00DC2F0E">
      <w:pPr>
        <w:pStyle w:val="B1"/>
        <w:rPr>
          <w:lang w:eastAsia="ko-KR"/>
        </w:rPr>
      </w:pPr>
      <w:r>
        <w:rPr>
          <w:lang w:eastAsia="ko-KR"/>
        </w:rPr>
        <w:t>-</w:t>
      </w:r>
      <w:r>
        <w:rPr>
          <w:lang w:eastAsia="ko-KR"/>
        </w:rPr>
        <w:tab/>
        <w:t>(optional) User Info ID of 5G Prose UE-to-UE Relay: this may be used by the receiver of the message to determine whether to respond to the solicitation. It is only included when the sender wants to find a specific target relay.</w:t>
      </w:r>
    </w:p>
    <w:p w14:paraId="30813BB2" w14:textId="06C4F99F" w:rsidR="00DC2F0E" w:rsidRDefault="00DC2F0E" w:rsidP="00DC2F0E">
      <w:pPr>
        <w:pStyle w:val="B1"/>
        <w:rPr>
          <w:lang w:eastAsia="ko-KR"/>
        </w:rPr>
      </w:pPr>
      <w:r>
        <w:rPr>
          <w:lang w:eastAsia="ko-KR"/>
        </w:rPr>
        <w:t>-</w:t>
      </w:r>
      <w:r>
        <w:rPr>
          <w:lang w:eastAsia="ko-KR"/>
        </w:rPr>
        <w:tab/>
        <w:t xml:space="preserve">Relay Service Code: information about connectivity service offered by the 5G ProSe Layer-3 </w:t>
      </w:r>
      <w:r w:rsidR="00E848D6">
        <w:rPr>
          <w:lang w:eastAsia="ko-KR"/>
        </w:rPr>
        <w:t xml:space="preserve">Multi-hop </w:t>
      </w:r>
      <w:r>
        <w:rPr>
          <w:lang w:eastAsia="ko-KR"/>
        </w:rPr>
        <w:t>UE-to-UE Relay(s).</w:t>
      </w:r>
    </w:p>
    <w:p w14:paraId="517BD0E9" w14:textId="4DA8F724" w:rsidR="00DC2F0E" w:rsidRDefault="00DC2F0E" w:rsidP="009F27F6">
      <w:pPr>
        <w:rPr>
          <w:lang w:eastAsia="ko-KR"/>
        </w:rPr>
      </w:pPr>
      <w:r>
        <w:rPr>
          <w:lang w:eastAsia="ko-KR"/>
        </w:rPr>
        <w:t xml:space="preserve">The 5G ProSe UE-to-UE Relay Discovery Response message (Model B) sent by the 5G ProSe Layer-3 </w:t>
      </w:r>
      <w:r w:rsidR="00E848D6">
        <w:rPr>
          <w:lang w:eastAsia="ko-KR"/>
        </w:rPr>
        <w:t xml:space="preserve">Multi-hop </w:t>
      </w:r>
      <w:r>
        <w:rPr>
          <w:lang w:eastAsia="ko-KR"/>
        </w:rPr>
        <w:t>UE-to-UE Relay(s) matching the RSC includes the following:</w:t>
      </w:r>
    </w:p>
    <w:p w14:paraId="24A5B2BD" w14:textId="661E0AA0" w:rsidR="00DC2F0E" w:rsidRDefault="00DC2F0E" w:rsidP="00DC2F0E">
      <w:pPr>
        <w:pStyle w:val="B1"/>
        <w:rPr>
          <w:lang w:eastAsia="ko-KR"/>
        </w:rPr>
      </w:pPr>
      <w:r>
        <w:rPr>
          <w:lang w:eastAsia="ko-KR"/>
        </w:rPr>
        <w:t>-</w:t>
      </w:r>
      <w:r>
        <w:rPr>
          <w:lang w:eastAsia="ko-KR"/>
        </w:rPr>
        <w:tab/>
        <w:t xml:space="preserve">Source Layer-2 ID: the 5G ProSe Layer-3 </w:t>
      </w:r>
      <w:r w:rsidR="00E848D6">
        <w:rPr>
          <w:lang w:eastAsia="ko-KR"/>
        </w:rPr>
        <w:t xml:space="preserve">Multi-hop </w:t>
      </w:r>
      <w:r>
        <w:rPr>
          <w:lang w:eastAsia="ko-KR"/>
        </w:rPr>
        <w:t>UE-to-UE Relay self-selects a Source Layer-2 ID.</w:t>
      </w:r>
    </w:p>
    <w:p w14:paraId="194D030F" w14:textId="298A8134" w:rsidR="00DC2F0E" w:rsidRDefault="00DC2F0E" w:rsidP="00DC2F0E">
      <w:pPr>
        <w:pStyle w:val="B1"/>
        <w:rPr>
          <w:lang w:eastAsia="ko-KR"/>
        </w:rPr>
      </w:pPr>
      <w:r>
        <w:rPr>
          <w:lang w:eastAsia="ko-KR"/>
        </w:rPr>
        <w:t>-</w:t>
      </w:r>
      <w:r>
        <w:rPr>
          <w:lang w:eastAsia="ko-KR"/>
        </w:rPr>
        <w:tab/>
        <w:t xml:space="preserve">Destination Layer-2 ID: set to the Source Layer-2 ID of the received 5G ProSe </w:t>
      </w:r>
      <w:r w:rsidR="00E848D6">
        <w:rPr>
          <w:lang w:eastAsia="ko-KR"/>
        </w:rPr>
        <w:t xml:space="preserve">Multi-hop </w:t>
      </w:r>
      <w:r>
        <w:rPr>
          <w:lang w:eastAsia="ko-KR"/>
        </w:rPr>
        <w:t>UE-to-UE Relay Discovery Solicitation message.</w:t>
      </w:r>
    </w:p>
    <w:p w14:paraId="1CE25EA7" w14:textId="5559F4D0" w:rsidR="00DC2F0E" w:rsidRDefault="00DC2F0E" w:rsidP="00DC2F0E">
      <w:pPr>
        <w:pStyle w:val="B1"/>
        <w:rPr>
          <w:lang w:eastAsia="ko-KR"/>
        </w:rPr>
      </w:pPr>
      <w:r>
        <w:rPr>
          <w:lang w:eastAsia="ko-KR"/>
        </w:rPr>
        <w:t>-</w:t>
      </w:r>
      <w:r>
        <w:rPr>
          <w:lang w:eastAsia="ko-KR"/>
        </w:rPr>
        <w:tab/>
        <w:t>User Info of discoverer: the User Info from the received Solicitation message, to ensure the response can be matched at the receiver.</w:t>
      </w:r>
    </w:p>
    <w:p w14:paraId="050C871F" w14:textId="418B8301" w:rsidR="00DC2F0E" w:rsidRDefault="00DC2F0E" w:rsidP="00DC2F0E">
      <w:pPr>
        <w:pStyle w:val="B1"/>
        <w:rPr>
          <w:lang w:eastAsia="ko-KR"/>
        </w:rPr>
      </w:pPr>
      <w:r>
        <w:rPr>
          <w:lang w:eastAsia="ko-KR"/>
        </w:rPr>
        <w:t>-</w:t>
      </w:r>
      <w:r>
        <w:rPr>
          <w:lang w:eastAsia="ko-KR"/>
        </w:rPr>
        <w:tab/>
        <w:t xml:space="preserve">User Info ID of 5G ProSe UE-to-UE Relay: provides information about the 5G ProSe </w:t>
      </w:r>
      <w:r w:rsidR="00E848D6">
        <w:rPr>
          <w:lang w:eastAsia="ko-KR"/>
        </w:rPr>
        <w:t xml:space="preserve">Multi-hop </w:t>
      </w:r>
      <w:r>
        <w:rPr>
          <w:lang w:eastAsia="ko-KR"/>
        </w:rPr>
        <w:t>UE-to-UE Relay</w:t>
      </w:r>
      <w:r w:rsidR="00406161">
        <w:rPr>
          <w:lang w:eastAsia="ko-KR"/>
        </w:rPr>
        <w:t xml:space="preserve"> sending the Response message</w:t>
      </w:r>
      <w:r>
        <w:rPr>
          <w:lang w:eastAsia="ko-KR"/>
        </w:rPr>
        <w:t>.</w:t>
      </w:r>
    </w:p>
    <w:p w14:paraId="719A22BF" w14:textId="202D9269" w:rsidR="00DC2F0E" w:rsidRDefault="00DC2F0E" w:rsidP="00DC2F0E">
      <w:pPr>
        <w:pStyle w:val="B1"/>
        <w:rPr>
          <w:lang w:eastAsia="ko-KR"/>
        </w:rPr>
      </w:pPr>
      <w:r>
        <w:rPr>
          <w:lang w:eastAsia="ko-KR"/>
        </w:rPr>
        <w:t>-</w:t>
      </w:r>
      <w:r>
        <w:rPr>
          <w:lang w:eastAsia="ko-KR"/>
        </w:rPr>
        <w:tab/>
        <w:t xml:space="preserve">Relay Service Code: information about connectivity service offered by the 5G ProSe Layer-3 </w:t>
      </w:r>
      <w:r w:rsidR="00E848D6">
        <w:rPr>
          <w:lang w:eastAsia="ko-KR"/>
        </w:rPr>
        <w:t xml:space="preserve">Multi-hop </w:t>
      </w:r>
      <w:r>
        <w:rPr>
          <w:lang w:eastAsia="ko-KR"/>
        </w:rPr>
        <w:t>UE-to-UE Relay.</w:t>
      </w:r>
    </w:p>
    <w:p w14:paraId="5487D15D" w14:textId="0F567FD8" w:rsidR="004650CC" w:rsidRDefault="004650CC" w:rsidP="004650CC">
      <w:pPr>
        <w:pStyle w:val="Heading4"/>
        <w:rPr>
          <w:lang w:eastAsia="ko-KR"/>
        </w:rPr>
      </w:pPr>
      <w:bookmarkStart w:id="854" w:name="_CR5_8_6_3"/>
      <w:bookmarkStart w:id="855" w:name="_Toc201151789"/>
      <w:bookmarkEnd w:id="854"/>
      <w:r>
        <w:rPr>
          <w:lang w:eastAsia="ko-KR"/>
        </w:rPr>
        <w:t>5.8.6.3</w:t>
      </w:r>
      <w:r>
        <w:rPr>
          <w:lang w:eastAsia="ko-KR"/>
        </w:rPr>
        <w:tab/>
        <w:t xml:space="preserve">Identifiers for 5G ProSe </w:t>
      </w:r>
      <w:r w:rsidR="00E848D6">
        <w:rPr>
          <w:lang w:eastAsia="ko-KR"/>
        </w:rPr>
        <w:t xml:space="preserve">Multi-hop </w:t>
      </w:r>
      <w:r>
        <w:rPr>
          <w:lang w:eastAsia="ko-KR"/>
        </w:rPr>
        <w:t>UE-to-UE Relay discovery of non-IP PDU type</w:t>
      </w:r>
      <w:bookmarkEnd w:id="855"/>
    </w:p>
    <w:p w14:paraId="588C9CDF" w14:textId="51F9C2A3" w:rsidR="004650CC" w:rsidRDefault="004650CC" w:rsidP="004650CC">
      <w:pPr>
        <w:rPr>
          <w:lang w:eastAsia="ko-KR"/>
        </w:rPr>
      </w:pPr>
      <w:r>
        <w:rPr>
          <w:lang w:eastAsia="ko-KR"/>
        </w:rPr>
        <w:t xml:space="preserve">The 5G ProSe UE-to-UE Relay Discovery Announcement message (Model A) is sent by the 5G ProSe Layer-3 </w:t>
      </w:r>
      <w:r w:rsidR="00E848D6">
        <w:rPr>
          <w:lang w:eastAsia="ko-KR"/>
        </w:rPr>
        <w:t xml:space="preserve">Multi-hop </w:t>
      </w:r>
      <w:r>
        <w:rPr>
          <w:lang w:eastAsia="ko-KR"/>
        </w:rPr>
        <w:t xml:space="preserve">UE-to-UE Relay and contains the following parameters for </w:t>
      </w:r>
      <w:r w:rsidR="00E848D6">
        <w:rPr>
          <w:lang w:eastAsia="ko-KR"/>
        </w:rPr>
        <w:t xml:space="preserve">Multi-hop </w:t>
      </w:r>
      <w:r>
        <w:rPr>
          <w:lang w:eastAsia="ko-KR"/>
        </w:rPr>
        <w:t>relaying in addition to as described in clause </w:t>
      </w:r>
      <w:r w:rsidR="002D1437">
        <w:rPr>
          <w:lang w:eastAsia="ko-KR"/>
        </w:rPr>
        <w:t>5.8.4</w:t>
      </w:r>
      <w:r>
        <w:rPr>
          <w:lang w:eastAsia="ko-KR"/>
        </w:rPr>
        <w:t>:</w:t>
      </w:r>
    </w:p>
    <w:p w14:paraId="24D82920" w14:textId="4ABC02FE" w:rsidR="004650CC" w:rsidRDefault="00D52181" w:rsidP="00690335">
      <w:pPr>
        <w:pStyle w:val="B1"/>
        <w:rPr>
          <w:lang w:eastAsia="ko-KR"/>
        </w:rPr>
      </w:pPr>
      <w:r>
        <w:rPr>
          <w:lang w:eastAsia="ko-KR"/>
        </w:rPr>
        <w:t>-</w:t>
      </w:r>
      <w:r>
        <w:rPr>
          <w:lang w:eastAsia="ko-KR"/>
        </w:rPr>
        <w:tab/>
      </w:r>
      <w:r w:rsidR="004650CC">
        <w:rPr>
          <w:lang w:eastAsia="ko-KR"/>
        </w:rPr>
        <w:t>For each user info in the Direct Discovery set:</w:t>
      </w:r>
    </w:p>
    <w:p w14:paraId="46E6EB54" w14:textId="04B0DDE4" w:rsidR="00D52181" w:rsidRDefault="00D52181" w:rsidP="00D52181">
      <w:pPr>
        <w:pStyle w:val="B2"/>
        <w:rPr>
          <w:lang w:eastAsia="ko-KR"/>
        </w:rPr>
      </w:pPr>
      <w:r>
        <w:rPr>
          <w:lang w:eastAsia="ko-KR"/>
        </w:rPr>
        <w:t>-</w:t>
      </w:r>
      <w:r>
        <w:rPr>
          <w:lang w:eastAsia="ko-KR"/>
        </w:rPr>
        <w:tab/>
        <w:t>Hop count: indicates the number of hops that the message is already relayed. It is increased by 1 per hop.</w:t>
      </w:r>
    </w:p>
    <w:p w14:paraId="347556DD" w14:textId="77777777" w:rsidR="00D52181" w:rsidRDefault="00D52181" w:rsidP="00D52181">
      <w:pPr>
        <w:pStyle w:val="B2"/>
        <w:rPr>
          <w:lang w:eastAsia="ko-KR"/>
        </w:rPr>
      </w:pPr>
      <w:r>
        <w:rPr>
          <w:lang w:eastAsia="ko-KR"/>
        </w:rPr>
        <w:t>-</w:t>
      </w:r>
      <w:r>
        <w:rPr>
          <w:lang w:eastAsia="ko-KR"/>
        </w:rPr>
        <w:tab/>
        <w:t>(Optional) Hop-Limit: value that indicates the limit of the number of hops of the message.</w:t>
      </w:r>
    </w:p>
    <w:p w14:paraId="2806C6D2" w14:textId="75ACD488" w:rsidR="00D52181" w:rsidRDefault="00D52181" w:rsidP="00D52181">
      <w:pPr>
        <w:pStyle w:val="B2"/>
        <w:rPr>
          <w:lang w:eastAsia="ko-KR"/>
        </w:rPr>
      </w:pPr>
      <w:r>
        <w:rPr>
          <w:lang w:eastAsia="ko-KR"/>
        </w:rPr>
        <w:lastRenderedPageBreak/>
        <w:t>-</w:t>
      </w:r>
      <w:r>
        <w:rPr>
          <w:lang w:eastAsia="ko-KR"/>
        </w:rPr>
        <w:tab/>
        <w:t xml:space="preserve">Path information: an (ordered) list of User Info ID(s) of </w:t>
      </w:r>
      <w:r w:rsidR="00E848D6">
        <w:rPr>
          <w:lang w:eastAsia="ko-KR"/>
        </w:rPr>
        <w:t xml:space="preserve">Multi-hop </w:t>
      </w:r>
      <w:r>
        <w:rPr>
          <w:lang w:eastAsia="ko-KR"/>
        </w:rPr>
        <w:t>UE-to-UE Relay(s) that indicates the transmitted path of the message. Path information also includes source layer-2 ID of discoverer Prose End UE.</w:t>
      </w:r>
    </w:p>
    <w:p w14:paraId="3276363F" w14:textId="02626623" w:rsidR="00D52181" w:rsidRDefault="00D52181" w:rsidP="00690335">
      <w:pPr>
        <w:rPr>
          <w:lang w:eastAsia="ko-KR"/>
        </w:rPr>
      </w:pPr>
      <w:r>
        <w:rPr>
          <w:lang w:eastAsia="ko-KR"/>
        </w:rPr>
        <w:t xml:space="preserve">The 5G ProSe UE-to-UE Relay Discovery Solicitation message (Model B) is sent by the source 5G ProSe End UE and includes the following parameters for </w:t>
      </w:r>
      <w:r w:rsidR="00E848D6">
        <w:rPr>
          <w:lang w:eastAsia="ko-KR"/>
        </w:rPr>
        <w:t xml:space="preserve">Multi-hop </w:t>
      </w:r>
      <w:r>
        <w:rPr>
          <w:lang w:eastAsia="ko-KR"/>
        </w:rPr>
        <w:t>relaying in addition to as described in clause </w:t>
      </w:r>
      <w:r w:rsidR="002D1437">
        <w:rPr>
          <w:lang w:eastAsia="ko-KR"/>
        </w:rPr>
        <w:t>5.8.4</w:t>
      </w:r>
      <w:r>
        <w:rPr>
          <w:lang w:eastAsia="ko-KR"/>
        </w:rPr>
        <w:t>:</w:t>
      </w:r>
    </w:p>
    <w:p w14:paraId="27AFC417"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 It is set to 0 initially by the Discoverer End UE and is increased by 1 per hop.</w:t>
      </w:r>
    </w:p>
    <w:p w14:paraId="38314A5A" w14:textId="77777777" w:rsidR="00D52181" w:rsidRDefault="00D52181" w:rsidP="00D52181">
      <w:pPr>
        <w:pStyle w:val="B1"/>
        <w:rPr>
          <w:lang w:eastAsia="ko-KR"/>
        </w:rPr>
      </w:pPr>
      <w:r>
        <w:rPr>
          <w:lang w:eastAsia="ko-KR"/>
        </w:rPr>
        <w:t>-</w:t>
      </w:r>
      <w:r>
        <w:rPr>
          <w:lang w:eastAsia="ko-KR"/>
        </w:rPr>
        <w:tab/>
        <w:t>(Optional) Hop-Limit: value that indicates the limit of the number of hops of the message. It is set, by the 5G ProSe Remote UE, to a value smaller than or equal to the (pre)configured maximum number of hops.</w:t>
      </w:r>
    </w:p>
    <w:p w14:paraId="5200D57B" w14:textId="39712556" w:rsidR="00D52181" w:rsidRDefault="00D52181" w:rsidP="00690335">
      <w:pPr>
        <w:rPr>
          <w:lang w:eastAsia="ko-KR"/>
        </w:rPr>
      </w:pPr>
      <w:r>
        <w:rPr>
          <w:lang w:eastAsia="ko-KR"/>
        </w:rPr>
        <w:t xml:space="preserve">The 5G ProSe UE-to-UE Relay Discovery Solicitation message (Model B) is sent by the 5G ProSe Layer-3 </w:t>
      </w:r>
      <w:r w:rsidR="00E848D6">
        <w:rPr>
          <w:lang w:eastAsia="ko-KR"/>
        </w:rPr>
        <w:t xml:space="preserve">Multi-hop </w:t>
      </w:r>
      <w:r>
        <w:rPr>
          <w:lang w:eastAsia="ko-KR"/>
        </w:rPr>
        <w:t xml:space="preserve">UE-to-UE Relay(s) matching the RSC and includes the following parameters for </w:t>
      </w:r>
      <w:r w:rsidR="00E848D6">
        <w:rPr>
          <w:lang w:eastAsia="ko-KR"/>
        </w:rPr>
        <w:t xml:space="preserve">Multi-hop </w:t>
      </w:r>
      <w:r>
        <w:rPr>
          <w:lang w:eastAsia="ko-KR"/>
        </w:rPr>
        <w:t>relaying in addition to as described in clause </w:t>
      </w:r>
      <w:r w:rsidR="002D1437">
        <w:rPr>
          <w:lang w:eastAsia="ko-KR"/>
        </w:rPr>
        <w:t>5.8.4</w:t>
      </w:r>
      <w:r>
        <w:rPr>
          <w:lang w:eastAsia="ko-KR"/>
        </w:rPr>
        <w:t>:</w:t>
      </w:r>
    </w:p>
    <w:p w14:paraId="0594C5AA"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 It is increased by 1 per hop.</w:t>
      </w:r>
    </w:p>
    <w:p w14:paraId="2FA2A355" w14:textId="77777777" w:rsidR="00D52181" w:rsidRDefault="00D52181" w:rsidP="00D52181">
      <w:pPr>
        <w:pStyle w:val="B1"/>
        <w:rPr>
          <w:lang w:eastAsia="ko-KR"/>
        </w:rPr>
      </w:pPr>
      <w:r>
        <w:rPr>
          <w:lang w:eastAsia="ko-KR"/>
        </w:rPr>
        <w:t>-</w:t>
      </w:r>
      <w:r>
        <w:rPr>
          <w:lang w:eastAsia="ko-KR"/>
        </w:rPr>
        <w:tab/>
        <w:t>(Optional) Hop-Limit: value that indicates the limit of the number of hops of the message. It is set, by the 5G ProSe Remote UE, to a value smaller than or equal to the (pre)configured maximum number of hops.</w:t>
      </w:r>
    </w:p>
    <w:p w14:paraId="2DD22804" w14:textId="44B233DA" w:rsidR="00D52181" w:rsidRDefault="00D52181" w:rsidP="00D52181">
      <w:pPr>
        <w:pStyle w:val="B1"/>
        <w:rPr>
          <w:lang w:eastAsia="ko-KR"/>
        </w:rPr>
      </w:pPr>
      <w:r>
        <w:rPr>
          <w:lang w:eastAsia="ko-KR"/>
        </w:rPr>
        <w:t>-</w:t>
      </w:r>
      <w:r>
        <w:rPr>
          <w:lang w:eastAsia="ko-KR"/>
        </w:rPr>
        <w:tab/>
        <w:t xml:space="preserve">Path information: an (ordered) list of User Info ID(s) of </w:t>
      </w:r>
      <w:r w:rsidR="00E848D6">
        <w:rPr>
          <w:lang w:eastAsia="ko-KR"/>
        </w:rPr>
        <w:t xml:space="preserve">Multi-hop </w:t>
      </w:r>
      <w:r>
        <w:rPr>
          <w:lang w:eastAsia="ko-KR"/>
        </w:rPr>
        <w:t>UE-to-UE Relay(s) that indicates the transmitted path of the message. Path information also includes source layer-2 ID of discoverer UE.</w:t>
      </w:r>
    </w:p>
    <w:p w14:paraId="3B505138" w14:textId="479915F1" w:rsidR="00D52181" w:rsidRDefault="00D52181" w:rsidP="00690335">
      <w:pPr>
        <w:rPr>
          <w:lang w:eastAsia="ko-KR"/>
        </w:rPr>
      </w:pPr>
      <w:r>
        <w:rPr>
          <w:lang w:eastAsia="ko-KR"/>
        </w:rPr>
        <w:t xml:space="preserve">The 5G ProSe UE-to-UE Relay Discovery Response message (Model B) sent by the 5G ProSe Layer-3 </w:t>
      </w:r>
      <w:r w:rsidR="00E848D6">
        <w:rPr>
          <w:lang w:eastAsia="ko-KR"/>
        </w:rPr>
        <w:t xml:space="preserve">Multi-hop </w:t>
      </w:r>
      <w:r>
        <w:rPr>
          <w:lang w:eastAsia="ko-KR"/>
        </w:rPr>
        <w:t xml:space="preserve">UE-to-UE Relay(s) matching the RSC includes the following parameters for </w:t>
      </w:r>
      <w:r w:rsidR="00E848D6">
        <w:rPr>
          <w:lang w:eastAsia="ko-KR"/>
        </w:rPr>
        <w:t xml:space="preserve">Multi-hop </w:t>
      </w:r>
      <w:r>
        <w:rPr>
          <w:lang w:eastAsia="ko-KR"/>
        </w:rPr>
        <w:t>relaying in addition to as described in clause </w:t>
      </w:r>
      <w:r w:rsidR="002D1437">
        <w:rPr>
          <w:lang w:eastAsia="ko-KR"/>
        </w:rPr>
        <w:t>5.8.4</w:t>
      </w:r>
      <w:r>
        <w:rPr>
          <w:lang w:eastAsia="ko-KR"/>
        </w:rPr>
        <w:t>:</w:t>
      </w:r>
    </w:p>
    <w:p w14:paraId="6418B00C"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w:t>
      </w:r>
    </w:p>
    <w:p w14:paraId="7043E422" w14:textId="56EBA99F" w:rsidR="00D52181" w:rsidRDefault="00D52181" w:rsidP="00D52181">
      <w:pPr>
        <w:pStyle w:val="B1"/>
        <w:rPr>
          <w:lang w:eastAsia="ko-KR"/>
        </w:rPr>
      </w:pPr>
      <w:r>
        <w:rPr>
          <w:lang w:eastAsia="ko-KR"/>
        </w:rPr>
        <w:t>-</w:t>
      </w:r>
      <w:r>
        <w:rPr>
          <w:lang w:eastAsia="ko-KR"/>
        </w:rPr>
        <w:tab/>
        <w:t xml:space="preserve">Path information: an (ordered) list of User Info ID(s) of </w:t>
      </w:r>
      <w:r w:rsidR="00E848D6">
        <w:rPr>
          <w:lang w:eastAsia="ko-KR"/>
        </w:rPr>
        <w:t xml:space="preserve">Multi-hop </w:t>
      </w:r>
      <w:r>
        <w:rPr>
          <w:lang w:eastAsia="ko-KR"/>
        </w:rPr>
        <w:t>UE-to-UE Relay(s) that indicates the transmitted path of the message. Path information also includes source layer-2 ID of discoverer Prose End UE.</w:t>
      </w:r>
    </w:p>
    <w:p w14:paraId="719F8C47" w14:textId="29D72842" w:rsidR="00D52181" w:rsidRDefault="00D52181" w:rsidP="00690335">
      <w:pPr>
        <w:rPr>
          <w:lang w:eastAsia="ko-KR"/>
        </w:rPr>
      </w:pPr>
      <w:r>
        <w:rPr>
          <w:lang w:eastAsia="ko-KR"/>
        </w:rPr>
        <w:t xml:space="preserve">The 5G ProSe UE-to-UE Relay Discovery Response message (Model B) sent by the target 5G ProSe End UE matching the RSC includes the following the following parameters for </w:t>
      </w:r>
      <w:r w:rsidR="00E848D6">
        <w:rPr>
          <w:lang w:eastAsia="ko-KR"/>
        </w:rPr>
        <w:t xml:space="preserve">Multi-hop </w:t>
      </w:r>
      <w:r>
        <w:rPr>
          <w:lang w:eastAsia="ko-KR"/>
        </w:rPr>
        <w:t>relaying in addition to as described in clause </w:t>
      </w:r>
      <w:r w:rsidR="002D1437">
        <w:rPr>
          <w:lang w:eastAsia="ko-KR"/>
        </w:rPr>
        <w:t>5.8.4</w:t>
      </w:r>
      <w:r>
        <w:rPr>
          <w:lang w:eastAsia="ko-KR"/>
        </w:rPr>
        <w:t>:</w:t>
      </w:r>
    </w:p>
    <w:p w14:paraId="6749319E"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w:t>
      </w:r>
    </w:p>
    <w:p w14:paraId="4C5B80CD" w14:textId="3E302A3E" w:rsidR="00D52181" w:rsidRDefault="00D52181" w:rsidP="00D52181">
      <w:pPr>
        <w:pStyle w:val="B1"/>
        <w:rPr>
          <w:lang w:eastAsia="ko-KR"/>
        </w:rPr>
      </w:pPr>
      <w:r>
        <w:rPr>
          <w:lang w:eastAsia="ko-KR"/>
        </w:rPr>
        <w:t>-</w:t>
      </w:r>
      <w:r>
        <w:rPr>
          <w:lang w:eastAsia="ko-KR"/>
        </w:rPr>
        <w:tab/>
        <w:t xml:space="preserve">Path information: an (ordered) list of User Info ID(s) of </w:t>
      </w:r>
      <w:r w:rsidR="00E848D6">
        <w:rPr>
          <w:lang w:eastAsia="ko-KR"/>
        </w:rPr>
        <w:t xml:space="preserve">Multi-hop </w:t>
      </w:r>
      <w:r>
        <w:rPr>
          <w:lang w:eastAsia="ko-KR"/>
        </w:rPr>
        <w:t>UE-to-UE Relay(s) that indicates the transmitted path of the message. Path information also includes source layer-2 ID of discoverer Prose End UE.</w:t>
      </w:r>
    </w:p>
    <w:p w14:paraId="7B384838" w14:textId="790BCB6B" w:rsidR="008C47BE" w:rsidRPr="00CB5EC9" w:rsidRDefault="008C47BE" w:rsidP="008C47BE">
      <w:pPr>
        <w:pStyle w:val="Heading2"/>
        <w:rPr>
          <w:lang w:eastAsia="ko-KR"/>
        </w:rPr>
      </w:pPr>
      <w:bookmarkStart w:id="856" w:name="_CR5_9"/>
      <w:bookmarkStart w:id="857" w:name="_Toc201151790"/>
      <w:bookmarkEnd w:id="856"/>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829"/>
      <w:bookmarkEnd w:id="830"/>
      <w:bookmarkEnd w:id="831"/>
      <w:bookmarkEnd w:id="832"/>
      <w:bookmarkEnd w:id="833"/>
      <w:bookmarkEnd w:id="834"/>
      <w:bookmarkEnd w:id="835"/>
      <w:bookmarkEnd w:id="836"/>
      <w:bookmarkEnd w:id="837"/>
      <w:bookmarkEnd w:id="838"/>
      <w:bookmarkEnd w:id="839"/>
      <w:bookmarkEnd w:id="857"/>
    </w:p>
    <w:p w14:paraId="39377F96" w14:textId="29C8EE6F" w:rsidR="008C47BE" w:rsidRPr="00CB5EC9" w:rsidRDefault="008C47BE" w:rsidP="008C47BE">
      <w:r w:rsidRPr="00CB5EC9">
        <w:t xml:space="preserve">For UE in limited service state, as defined in </w:t>
      </w:r>
      <w:r w:rsidR="00CB43FC" w:rsidRPr="00CB5EC9">
        <w:t>TS</w:t>
      </w:r>
      <w:r w:rsidR="00CB43FC">
        <w:t> </w:t>
      </w:r>
      <w:r w:rsidR="00CB43FC" w:rsidRPr="00CB5EC9">
        <w:t>23.122</w:t>
      </w:r>
      <w:r w:rsidR="00CB43FC">
        <w:t> </w:t>
      </w:r>
      <w:r w:rsidR="00CB43FC" w:rsidRPr="00CB5EC9">
        <w:t>[</w:t>
      </w:r>
      <w:r w:rsidRPr="00CB5EC9">
        <w:t xml:space="preserve">14], </w:t>
      </w:r>
      <w:r w:rsidR="00A1625A" w:rsidRPr="00CB5EC9">
        <w:t xml:space="preserve">5G </w:t>
      </w:r>
      <w:r w:rsidRPr="00CB5EC9">
        <w:t>ProSe can be used over PC5 reference point with the following considerations.</w:t>
      </w:r>
    </w:p>
    <w:p w14:paraId="21265F0F" w14:textId="0E10CD30"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ProSe Direct Communication</w:t>
      </w:r>
      <w:r w:rsidR="00155FAC">
        <w:t>,</w:t>
      </w:r>
      <w:r w:rsidR="00AE5FB3" w:rsidRPr="00CB5EC9">
        <w:t xml:space="preserve"> </w:t>
      </w:r>
      <w:r w:rsidRPr="00CB5EC9">
        <w:t xml:space="preserve">clause 5.1.4.2 for </w:t>
      </w:r>
      <w:r w:rsidR="008F7A4E" w:rsidRPr="00CB5EC9">
        <w:t xml:space="preserve">5G </w:t>
      </w:r>
      <w:r w:rsidRPr="00CB5EC9">
        <w:t>ProSe UE-to-Network Relay</w:t>
      </w:r>
      <w:r w:rsidR="00155FAC">
        <w:t xml:space="preserve"> and clause 5.1.5.2 for 5G ProSe UE-to-UE Relay</w:t>
      </w:r>
      <w:r w:rsidRPr="00CB5EC9">
        <w:t xml:space="preserve"> when the UE enters in limited service state in 5GS:</w:t>
      </w:r>
    </w:p>
    <w:p w14:paraId="58197374" w14:textId="11D52F26" w:rsidR="008C47BE" w:rsidRPr="00CB5EC9" w:rsidRDefault="008C47BE" w:rsidP="008C47BE">
      <w:pPr>
        <w:pStyle w:val="B1"/>
      </w:pPr>
      <w:r w:rsidRPr="00CB5EC9">
        <w:t>-</w:t>
      </w:r>
      <w:r w:rsidRPr="00CB5EC9">
        <w:tab/>
        <w:t xml:space="preserve">because UE cannot find a suitable cell of the selected PLMN as described in </w:t>
      </w:r>
      <w:r w:rsidR="00CB43FC" w:rsidRPr="00CB5EC9">
        <w:t>TS</w:t>
      </w:r>
      <w:r w:rsidR="00CB43FC">
        <w:t> </w:t>
      </w:r>
      <w:r w:rsidR="00CB43FC" w:rsidRPr="00CB5EC9">
        <w:t>23.122</w:t>
      </w:r>
      <w:r w:rsidR="00CB43FC">
        <w:t> </w:t>
      </w:r>
      <w:r w:rsidR="00CB43FC" w:rsidRPr="00CB5EC9">
        <w:t>[</w:t>
      </w:r>
      <w:r w:rsidRPr="00CB5EC9">
        <w:t>14]; or</w:t>
      </w:r>
    </w:p>
    <w:p w14:paraId="636EFB09" w14:textId="014F4748" w:rsidR="008C47BE" w:rsidRPr="00CB5EC9" w:rsidRDefault="008C47BE" w:rsidP="008C47BE">
      <w:pPr>
        <w:pStyle w:val="B1"/>
      </w:pPr>
      <w:r w:rsidRPr="00CB5EC9">
        <w:t>-</w:t>
      </w:r>
      <w:r w:rsidRPr="00CB5EC9">
        <w:tab/>
        <w:t xml:space="preserve">as the result of receiving one of the following reject reasons defined in </w:t>
      </w:r>
      <w:r w:rsidR="00CB43FC" w:rsidRPr="00CB5EC9">
        <w:t>TS</w:t>
      </w:r>
      <w:r w:rsidR="00CB43FC">
        <w:t> </w:t>
      </w:r>
      <w:r w:rsidR="00CB43FC" w:rsidRPr="00CB5EC9">
        <w:t>23.122</w:t>
      </w:r>
      <w:r w:rsidR="00CB43FC">
        <w:t> </w:t>
      </w:r>
      <w:r w:rsidR="00CB43FC"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0C16D48D"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CB43FC" w:rsidRPr="00CB5EC9">
        <w:t>TS</w:t>
      </w:r>
      <w:r w:rsidR="00CB43FC">
        <w:t> </w:t>
      </w:r>
      <w:r w:rsidR="00CB43FC" w:rsidRPr="00CB5EC9">
        <w:t>36.300</w:t>
      </w:r>
      <w:r w:rsidR="00CB43FC">
        <w:t> </w:t>
      </w:r>
      <w:r w:rsidR="00CB43FC" w:rsidRPr="00CB5EC9">
        <w:t>[</w:t>
      </w:r>
      <w:r w:rsidRPr="00CB5EC9">
        <w:t xml:space="preserve">11] and </w:t>
      </w:r>
      <w:r w:rsidR="00CB43FC" w:rsidRPr="00CB5EC9">
        <w:t>TS</w:t>
      </w:r>
      <w:r w:rsidR="00CB43FC">
        <w:t> </w:t>
      </w:r>
      <w:r w:rsidR="00CB43FC" w:rsidRPr="00CB5EC9">
        <w:t>38.300</w:t>
      </w:r>
      <w:r w:rsidR="00CB43FC">
        <w:t> </w:t>
      </w:r>
      <w:r w:rsidR="00CB43FC" w:rsidRPr="00CB5EC9">
        <w:t>[</w:t>
      </w:r>
      <w:r w:rsidRPr="00CB5EC9">
        <w:t>12].</w:t>
      </w:r>
    </w:p>
    <w:p w14:paraId="1E6F8D81" w14:textId="0C032ECB" w:rsidR="008C47BE" w:rsidRPr="00CB5EC9" w:rsidRDefault="008C47BE" w:rsidP="008C47BE">
      <w:pPr>
        <w:rPr>
          <w:lang w:eastAsia="zh-CN"/>
        </w:rPr>
      </w:pPr>
      <w:r w:rsidRPr="00CB5EC9">
        <w:lastRenderedPageBreak/>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CB43FC" w:rsidRPr="00CB5EC9">
        <w:t>TS</w:t>
      </w:r>
      <w:r w:rsidR="00CB43FC">
        <w:t> </w:t>
      </w:r>
      <w:r w:rsidR="00CB43FC" w:rsidRPr="00CB5EC9">
        <w:t>23.122</w:t>
      </w:r>
      <w:r w:rsidR="00CB43FC">
        <w:t> </w:t>
      </w:r>
      <w:r w:rsidR="00CB43FC"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858" w:name="_CR5_10"/>
      <w:bookmarkStart w:id="859" w:name="_Toc66692692"/>
      <w:bookmarkStart w:id="860" w:name="_Toc66701871"/>
      <w:bookmarkStart w:id="861" w:name="_Toc69883541"/>
      <w:bookmarkStart w:id="862" w:name="_Toc73625555"/>
      <w:bookmarkStart w:id="863" w:name="_Toc201151791"/>
      <w:bookmarkEnd w:id="858"/>
      <w:r w:rsidRPr="00CB5EC9">
        <w:rPr>
          <w:lang w:eastAsia="ko-KR"/>
        </w:rPr>
        <w:t>5.</w:t>
      </w:r>
      <w:r w:rsidR="00934181" w:rsidRPr="00CB5EC9">
        <w:rPr>
          <w:lang w:eastAsia="ko-KR"/>
        </w:rPr>
        <w:t>10</w:t>
      </w:r>
      <w:r w:rsidRPr="00CB5EC9">
        <w:rPr>
          <w:lang w:eastAsia="ko-KR"/>
        </w:rPr>
        <w:tab/>
      </w:r>
      <w:r w:rsidRPr="00CB5EC9">
        <w:t>PC5 operation in EPS for Public Safety UE</w:t>
      </w:r>
      <w:bookmarkEnd w:id="859"/>
      <w:bookmarkEnd w:id="860"/>
      <w:bookmarkEnd w:id="861"/>
      <w:bookmarkEnd w:id="862"/>
      <w:bookmarkEnd w:id="863"/>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7E5CF26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CB43FC" w:rsidRPr="00CB5EC9">
        <w:t>TS</w:t>
      </w:r>
      <w:r w:rsidR="00CB43FC">
        <w:t> </w:t>
      </w:r>
      <w:r w:rsidR="00CB43FC" w:rsidRPr="00CB5EC9">
        <w:t>23.303</w:t>
      </w:r>
      <w:r w:rsidR="00CB43FC">
        <w:t> </w:t>
      </w:r>
      <w:r w:rsidR="00CB43FC" w:rsidRPr="00CB5EC9">
        <w:t>[</w:t>
      </w:r>
      <w:r w:rsidRPr="00CB5EC9">
        <w:t>3].</w:t>
      </w:r>
    </w:p>
    <w:p w14:paraId="0C1E26D8" w14:textId="5225149E" w:rsidR="008C47BE" w:rsidRPr="00CB5EC9" w:rsidRDefault="008C47BE" w:rsidP="008C47BE">
      <w:pPr>
        <w:pStyle w:val="Heading2"/>
      </w:pPr>
      <w:bookmarkStart w:id="864" w:name="_CR5_11"/>
      <w:bookmarkStart w:id="865" w:name="_Toc61540604"/>
      <w:bookmarkStart w:id="866" w:name="_Toc66692693"/>
      <w:bookmarkStart w:id="867" w:name="_Toc66701872"/>
      <w:bookmarkStart w:id="868" w:name="_Toc69883542"/>
      <w:bookmarkStart w:id="869" w:name="_Toc73625556"/>
      <w:bookmarkStart w:id="870" w:name="_Toc201151792"/>
      <w:bookmarkEnd w:id="864"/>
      <w:r w:rsidRPr="00CB5EC9">
        <w:t>5.</w:t>
      </w:r>
      <w:r w:rsidR="00934181" w:rsidRPr="00CB5EC9">
        <w:t>11</w:t>
      </w:r>
      <w:r w:rsidRPr="00CB5EC9">
        <w:tab/>
      </w:r>
      <w:r w:rsidRPr="00CB5EC9">
        <w:rPr>
          <w:lang w:eastAsia="zh-CN"/>
        </w:rPr>
        <w:t>Communication path selection between PC5 and Uu</w:t>
      </w:r>
      <w:bookmarkEnd w:id="865"/>
      <w:r w:rsidRPr="00CB5EC9">
        <w:rPr>
          <w:lang w:eastAsia="zh-CN"/>
        </w:rPr>
        <w:t xml:space="preserve"> reference points</w:t>
      </w:r>
      <w:bookmarkEnd w:id="866"/>
      <w:bookmarkEnd w:id="867"/>
      <w:bookmarkEnd w:id="868"/>
      <w:bookmarkEnd w:id="869"/>
      <w:bookmarkEnd w:id="870"/>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1054C2CA"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CB43FC" w:rsidRPr="00CB5EC9">
        <w:rPr>
          <w:lang w:eastAsia="zh-CN"/>
        </w:rPr>
        <w:t>TS</w:t>
      </w:r>
      <w:r w:rsidR="00CB43FC">
        <w:rPr>
          <w:lang w:eastAsia="zh-CN"/>
        </w:rPr>
        <w:t> </w:t>
      </w:r>
      <w:r w:rsidR="00CB43FC" w:rsidRPr="00CB5EC9">
        <w:rPr>
          <w:lang w:eastAsia="zh-CN"/>
        </w:rPr>
        <w:t>23.288</w:t>
      </w:r>
      <w:r w:rsidR="00CB43FC">
        <w:rPr>
          <w:lang w:eastAsia="zh-CN"/>
        </w:rPr>
        <w:t> </w:t>
      </w:r>
      <w:r w:rsidR="00CB43FC"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871" w:name="_CR5_12"/>
      <w:bookmarkStart w:id="872" w:name="_Toc73625557"/>
      <w:bookmarkStart w:id="873" w:name="_Toc201151793"/>
      <w:bookmarkEnd w:id="871"/>
      <w:r w:rsidRPr="00CB5EC9">
        <w:lastRenderedPageBreak/>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872"/>
      <w:bookmarkEnd w:id="873"/>
    </w:p>
    <w:p w14:paraId="276AABA9" w14:textId="477AA9C2"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CB43FC" w:rsidRPr="00CB5EC9">
        <w:t>TS</w:t>
      </w:r>
      <w:r w:rsidR="00CB43FC">
        <w:t> </w:t>
      </w:r>
      <w:r w:rsidR="00CB43FC" w:rsidRPr="00CB5EC9">
        <w:t>23.501</w:t>
      </w:r>
      <w:r w:rsidR="00CB43FC">
        <w:t> </w:t>
      </w:r>
      <w:r w:rsidR="00CB43FC" w:rsidRPr="00CB5EC9">
        <w:t>[</w:t>
      </w:r>
      <w:r w:rsidR="00395A71" w:rsidRPr="00CB5EC9">
        <w:t>4</w:t>
      </w:r>
      <w:r w:rsidRPr="00CB5EC9">
        <w:t>].</w:t>
      </w:r>
    </w:p>
    <w:p w14:paraId="4248378E" w14:textId="5E8A31C7"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CB43FC" w:rsidRPr="00CB5EC9">
        <w:t>TS</w:t>
      </w:r>
      <w:r w:rsidR="00CB43FC">
        <w:t> </w:t>
      </w:r>
      <w:r w:rsidR="00CB43FC" w:rsidRPr="00CB5EC9">
        <w:t>23.501</w:t>
      </w:r>
      <w:r w:rsidR="00CB43FC">
        <w:t> </w:t>
      </w:r>
      <w:r w:rsidR="00CB43FC"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0263370C" w:rsidR="007B15E9" w:rsidRPr="00CB5EC9" w:rsidRDefault="007B15E9">
      <w:r w:rsidRPr="00CB5EC9">
        <w:t xml:space="preserve">A Remote UE may also be subject to NAS level congestion control as specified in </w:t>
      </w:r>
      <w:r w:rsidR="00CB43FC" w:rsidRPr="00CB5EC9">
        <w:t>TS</w:t>
      </w:r>
      <w:r w:rsidR="00CB43FC">
        <w:t> </w:t>
      </w:r>
      <w:r w:rsidR="00CB43FC" w:rsidRPr="00CB5EC9">
        <w:t>23.501</w:t>
      </w:r>
      <w:r w:rsidR="00CB43FC">
        <w:t> </w:t>
      </w:r>
      <w:r w:rsidR="00CB43FC"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874" w:name="_CR5_13"/>
      <w:bookmarkStart w:id="875" w:name="_Toc19199126"/>
      <w:bookmarkStart w:id="876" w:name="_Toc27821916"/>
      <w:bookmarkStart w:id="877" w:name="_Toc36126270"/>
      <w:bookmarkStart w:id="878" w:name="_Toc45012594"/>
      <w:bookmarkStart w:id="879" w:name="_Toc51754020"/>
      <w:bookmarkStart w:id="880" w:name="_Toc51754154"/>
      <w:bookmarkStart w:id="881" w:name="_Toc51838981"/>
      <w:bookmarkStart w:id="882" w:name="_Toc66692694"/>
      <w:bookmarkStart w:id="883" w:name="_Toc66701873"/>
      <w:bookmarkStart w:id="884" w:name="_Toc69883543"/>
      <w:bookmarkStart w:id="885" w:name="_Toc73625558"/>
      <w:bookmarkStart w:id="886" w:name="_Toc201151794"/>
      <w:bookmarkEnd w:id="874"/>
      <w:r>
        <w:t>5.13</w:t>
      </w:r>
      <w:r>
        <w:tab/>
        <w:t>Support for PC5 DRX operations</w:t>
      </w:r>
      <w:bookmarkEnd w:id="886"/>
    </w:p>
    <w:p w14:paraId="548E0801" w14:textId="77777777" w:rsidR="00DB4E7B" w:rsidRDefault="00DB4E7B" w:rsidP="004909A6">
      <w:pPr>
        <w:pStyle w:val="Heading3"/>
      </w:pPr>
      <w:bookmarkStart w:id="887" w:name="_CR5_13_1"/>
      <w:bookmarkStart w:id="888" w:name="_Toc201151795"/>
      <w:bookmarkEnd w:id="887"/>
      <w:r>
        <w:t>5.13.1</w:t>
      </w:r>
      <w:r>
        <w:tab/>
        <w:t>General</w:t>
      </w:r>
      <w:bookmarkEnd w:id="888"/>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1BB57F82" w:rsidR="00DB4E7B" w:rsidRDefault="00DB4E7B" w:rsidP="004909A6">
      <w:pPr>
        <w:pStyle w:val="B1"/>
      </w:pPr>
      <w:r>
        <w:t>-</w:t>
      </w:r>
      <w:r>
        <w:tab/>
        <w:t>5G ProSe UE-to-Network Relay Discovery and 5G ProSe UE-to-Network Relay Communication</w:t>
      </w:r>
      <w:r w:rsidR="00724E85">
        <w:t>;</w:t>
      </w:r>
    </w:p>
    <w:p w14:paraId="67D62571" w14:textId="77777777" w:rsidR="00724E85" w:rsidRDefault="00724E85" w:rsidP="00724E85">
      <w:pPr>
        <w:pStyle w:val="B1"/>
      </w:pPr>
      <w:r>
        <w:t>-</w:t>
      </w:r>
      <w:r>
        <w:tab/>
        <w:t>5G ProSe UE-to-UE Relay Discovery and 5G ProSe UE-to-UE Relay Communication.</w:t>
      </w:r>
    </w:p>
    <w:p w14:paraId="5E53AB97" w14:textId="39642616" w:rsidR="00DB4E7B" w:rsidRDefault="00DB4E7B" w:rsidP="00DB4E7B">
      <w:r>
        <w:t xml:space="preserve">Support for PC5 DRX operations in the AS layer is specified in </w:t>
      </w:r>
      <w:r w:rsidR="00CB43FC">
        <w:t>TS</w:t>
      </w:r>
      <w:r w:rsidR="00CB43FC">
        <w:t> </w:t>
      </w:r>
      <w:r w:rsidR="00CB43FC">
        <w:t>38.300</w:t>
      </w:r>
      <w:r w:rsidR="00CB43FC">
        <w:t> </w:t>
      </w:r>
      <w:r w:rsidR="00CB43FC">
        <w:t>[</w:t>
      </w:r>
      <w:r>
        <w:t>1</w:t>
      </w:r>
      <w:r w:rsidR="004909A6">
        <w:t>2</w:t>
      </w:r>
      <w:r>
        <w:t>].</w:t>
      </w:r>
    </w:p>
    <w:p w14:paraId="5D7D2017" w14:textId="1CE94DCF" w:rsidR="00DB4E7B" w:rsidRDefault="00DB4E7B" w:rsidP="004909A6">
      <w:pPr>
        <w:pStyle w:val="Heading3"/>
      </w:pPr>
      <w:bookmarkStart w:id="889" w:name="_CR5_13_2"/>
      <w:bookmarkStart w:id="890" w:name="_Toc201151796"/>
      <w:bookmarkEnd w:id="889"/>
      <w:r>
        <w:t>5.13.2</w:t>
      </w:r>
      <w:r>
        <w:tab/>
        <w:t>PC5 DRX operations for 5G ProSe Direct Discovery</w:t>
      </w:r>
      <w:r w:rsidR="00724E85">
        <w:t>,</w:t>
      </w:r>
      <w:r>
        <w:t xml:space="preserve"> 5G ProSe UE-to-Network Relay Discovery</w:t>
      </w:r>
      <w:r w:rsidR="00724E85">
        <w:t xml:space="preserve"> and 5G ProSe UE-to-UE Relay Discovery</w:t>
      </w:r>
      <w:bookmarkEnd w:id="890"/>
    </w:p>
    <w:p w14:paraId="6118735C" w14:textId="5D5614E3" w:rsidR="00DB4E7B" w:rsidRDefault="00DB4E7B" w:rsidP="00DB4E7B">
      <w:r>
        <w:t>For 5G ProSe Direct Discovery</w:t>
      </w:r>
      <w:r w:rsidR="00724E85">
        <w:t>,</w:t>
      </w:r>
      <w:r>
        <w:t xml:space="preserve"> 5G ProSe UE-to-Network Relay Discovery</w:t>
      </w:r>
      <w:r w:rsidR="00724E85">
        <w:t xml:space="preserve"> and 5G ProSe UE-to-UE Relay Discovery</w:t>
      </w:r>
      <w:r>
        <w:t xml:space="preserve"> when the UE is "not served by NG-RAN", the UE uses the provisioned default PC5 DRX configuration for PC5 DRX operation as specified in clause 5.1.2.1</w:t>
      </w:r>
      <w:r w:rsidR="00724E85">
        <w:t>,</w:t>
      </w:r>
      <w:r>
        <w:t xml:space="preserve"> clause 5.1.4.1</w:t>
      </w:r>
      <w:r w:rsidR="00724E85">
        <w:t xml:space="preserve"> and clause 5.1.5.1</w:t>
      </w:r>
      <w:r>
        <w:t>, respectively.</w:t>
      </w:r>
    </w:p>
    <w:p w14:paraId="72F719B0" w14:textId="4A6C2992" w:rsidR="00DB4E7B" w:rsidRDefault="00DB4E7B" w:rsidP="004909A6">
      <w:pPr>
        <w:pStyle w:val="Heading3"/>
      </w:pPr>
      <w:bookmarkStart w:id="891" w:name="_CR5_13_3"/>
      <w:bookmarkStart w:id="892" w:name="_Toc201151797"/>
      <w:bookmarkEnd w:id="891"/>
      <w:r>
        <w:t>5.13.3</w:t>
      </w:r>
      <w:r>
        <w:tab/>
        <w:t>PC5 DRX operations for 5G ProSe Direct Communication</w:t>
      </w:r>
      <w:r w:rsidR="00724E85">
        <w:t>,</w:t>
      </w:r>
      <w:r>
        <w:t xml:space="preserve"> 5G ProSe UE-to-Network Relay Communication</w:t>
      </w:r>
      <w:r w:rsidR="00724E85">
        <w:t xml:space="preserve"> and 5G ProSe UE-to-UE Relay Communication</w:t>
      </w:r>
      <w:bookmarkEnd w:id="892"/>
    </w:p>
    <w:p w14:paraId="310895DF" w14:textId="53C17D53" w:rsidR="00DB4E7B" w:rsidRDefault="00DB4E7B" w:rsidP="00DB4E7B">
      <w:r>
        <w:t>The ProSe layer determines the respective ProSe services (i.e. ProSe identifiers)</w:t>
      </w:r>
      <w:r w:rsidR="006F24C9">
        <w:t xml:space="preserve"> and</w:t>
      </w:r>
      <w:r>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lastRenderedPageBreak/>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73BA342" w:rsidR="00DB4E7B" w:rsidRDefault="00DB4E7B" w:rsidP="00DB4E7B">
      <w:r>
        <w:t>When the PC5 DRX operation is needed, the AS layer determines the PC5 DRX parameter values for 5G ProSe Direct Communication or 5G ProSe UE-to-Network Relay Communication over PC5 reference point, taking into account, e.g</w:t>
      </w:r>
      <w:r w:rsidR="002A514F">
        <w:t>.</w:t>
      </w:r>
      <w:r>
        <w:t xml:space="preserve">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2647B66A" w:rsidR="00DB4E7B" w:rsidRDefault="00DB4E7B" w:rsidP="00DB4E7B">
      <w:r>
        <w:t>For unicast mode 5G ProSe Direct Communication</w:t>
      </w:r>
      <w:r w:rsidR="00724E85">
        <w:t>,</w:t>
      </w:r>
      <w:r>
        <w:t xml:space="preserve"> 5G ProSe UE-to-Network Relay Communication</w:t>
      </w:r>
      <w:r w:rsidR="00724E85">
        <w:t xml:space="preserve"> and 5G ProSe UE-to-UE Relay Communication</w:t>
      </w:r>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CB43FC">
        <w:t>TS</w:t>
      </w:r>
      <w:r w:rsidR="00CB43FC">
        <w:t> </w:t>
      </w:r>
      <w:r w:rsidR="00CB43FC">
        <w:t>38.300</w:t>
      </w:r>
      <w:r w:rsidR="00CB43FC">
        <w:t> </w:t>
      </w:r>
      <w:r w:rsidR="00CB43FC">
        <w:t>[</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893" w:name="_CR5_14"/>
      <w:bookmarkStart w:id="894" w:name="_Toc201151798"/>
      <w:bookmarkEnd w:id="893"/>
      <w:r>
        <w:t>5.14</w:t>
      </w:r>
      <w:r>
        <w:tab/>
        <w:t>5G ProSe UE-to-UE Relay Communication</w:t>
      </w:r>
      <w:bookmarkEnd w:id="894"/>
    </w:p>
    <w:p w14:paraId="5A3BB169" w14:textId="0945780B" w:rsidR="00D45C1F" w:rsidRDefault="00D45C1F" w:rsidP="00D45C1F">
      <w:pPr>
        <w:pStyle w:val="Heading3"/>
      </w:pPr>
      <w:bookmarkStart w:id="895" w:name="_CR5_14_1"/>
      <w:bookmarkStart w:id="896" w:name="_Toc201151799"/>
      <w:bookmarkEnd w:id="895"/>
      <w:r>
        <w:t>5.14.1</w:t>
      </w:r>
      <w:r>
        <w:tab/>
        <w:t>5G ProSe Layer-3 UE-to-UE Relay Communication</w:t>
      </w:r>
      <w:bookmarkEnd w:id="896"/>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897" w:name="_CR5_14_2"/>
      <w:bookmarkStart w:id="898" w:name="_Toc201151800"/>
      <w:bookmarkEnd w:id="897"/>
      <w:r>
        <w:t>5.14.2</w:t>
      </w:r>
      <w:r>
        <w:tab/>
        <w:t>5G ProSe Layer-2 UE-to-UE Relay Communication</w:t>
      </w:r>
      <w:bookmarkEnd w:id="898"/>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3F5D0BA3" w14:textId="555FE5EC" w:rsidR="00DC2F0E" w:rsidRDefault="00DC2F0E" w:rsidP="00DC2F0E">
      <w:pPr>
        <w:pStyle w:val="Heading3"/>
      </w:pPr>
      <w:bookmarkStart w:id="899" w:name="_CR5_14_3"/>
      <w:bookmarkStart w:id="900" w:name="_Toc201151801"/>
      <w:bookmarkEnd w:id="899"/>
      <w:r>
        <w:lastRenderedPageBreak/>
        <w:t>5.14.3</w:t>
      </w:r>
      <w:r>
        <w:tab/>
        <w:t xml:space="preserve">5G ProSe Layer-3 </w:t>
      </w:r>
      <w:r w:rsidR="00E848D6">
        <w:t xml:space="preserve">Multi-hop </w:t>
      </w:r>
      <w:r>
        <w:t>UE-to-UE Relay communication</w:t>
      </w:r>
      <w:bookmarkEnd w:id="900"/>
    </w:p>
    <w:p w14:paraId="098165DB" w14:textId="62F2F391" w:rsidR="00DC2F0E" w:rsidRDefault="00DC2F0E" w:rsidP="00DC2F0E">
      <w:pPr>
        <w:pStyle w:val="Heading4"/>
      </w:pPr>
      <w:bookmarkStart w:id="901" w:name="_CR5_14_3_1"/>
      <w:bookmarkStart w:id="902" w:name="_Toc201151802"/>
      <w:bookmarkEnd w:id="901"/>
      <w:r>
        <w:t>5.14.3.1</w:t>
      </w:r>
      <w:r>
        <w:tab/>
        <w:t>General</w:t>
      </w:r>
      <w:bookmarkEnd w:id="902"/>
    </w:p>
    <w:p w14:paraId="48DAEC1E" w14:textId="5B0470D0" w:rsidR="00DC2F0E" w:rsidRDefault="00DC2F0E" w:rsidP="00DC2F0E">
      <w:r>
        <w:t xml:space="preserve">Two types of 5G ProSe Layer-3 </w:t>
      </w:r>
      <w:r w:rsidR="00E848D6">
        <w:t xml:space="preserve">Multi-hop </w:t>
      </w:r>
      <w:r>
        <w:t>UE-to-UE Relay communications are supported, i.e. IP based</w:t>
      </w:r>
      <w:r w:rsidR="00456EC6">
        <w:t xml:space="preserve"> and</w:t>
      </w:r>
      <w:r>
        <w:t xml:space="preserve"> non-IP based (for Ethernet or Unstructured).</w:t>
      </w:r>
    </w:p>
    <w:p w14:paraId="67138A7C" w14:textId="77777777" w:rsidR="00DC2F0E" w:rsidRDefault="00DC2F0E" w:rsidP="00DC2F0E">
      <w:r>
        <w:t>Different RSCs are used for the two types of communications. Different discovery and link management procedures are used.</w:t>
      </w:r>
    </w:p>
    <w:p w14:paraId="6DA6D834" w14:textId="5468D2D9" w:rsidR="00DC2F0E" w:rsidRDefault="00DC2F0E" w:rsidP="009F27F6">
      <w:pPr>
        <w:pStyle w:val="NO"/>
      </w:pPr>
      <w:r>
        <w:t>NOTE:</w:t>
      </w:r>
      <w:r>
        <w:tab/>
        <w:t xml:space="preserve">Ethernet or Unstructured traffics between 5G ProSe End UEs may be carried over IP based 5G ProSe Layer-3 </w:t>
      </w:r>
      <w:r w:rsidR="00E848D6">
        <w:t xml:space="preserve">Multi-hop </w:t>
      </w:r>
      <w:r>
        <w:t>UE-to-UE Relay communication links by encapsulated them within IP packets. 5G ProSe End UEs can modify the established Layer-2 link to add the corresponding IP flows encapsulating the non-IP traffic as specified in clause 6.7.5.2.1.</w:t>
      </w:r>
    </w:p>
    <w:p w14:paraId="3F0903FD" w14:textId="546DAF44" w:rsidR="00DC2F0E" w:rsidRDefault="00DC2F0E" w:rsidP="00DC2F0E">
      <w:pPr>
        <w:pStyle w:val="Heading4"/>
      </w:pPr>
      <w:bookmarkStart w:id="903" w:name="_CR5_14_3_2"/>
      <w:bookmarkStart w:id="904" w:name="_Toc201151803"/>
      <w:bookmarkEnd w:id="903"/>
      <w:r>
        <w:t>5.14.3.2</w:t>
      </w:r>
      <w:r>
        <w:tab/>
        <w:t xml:space="preserve">IP based 5G ProSe Layer-3 </w:t>
      </w:r>
      <w:r w:rsidR="00E848D6">
        <w:t xml:space="preserve">Multi-hop </w:t>
      </w:r>
      <w:r>
        <w:t>UE-to-UE Relay communication</w:t>
      </w:r>
      <w:bookmarkEnd w:id="904"/>
    </w:p>
    <w:p w14:paraId="3B88F842" w14:textId="601778CD" w:rsidR="00DC2F0E" w:rsidRDefault="00DC2F0E" w:rsidP="00DC2F0E">
      <w:r>
        <w:t xml:space="preserve">The RSC configuration as defined in defined in 5.1.5.1 indicates if IP based 5G ProSe Layer-3 </w:t>
      </w:r>
      <w:r w:rsidR="00E848D6">
        <w:t xml:space="preserve">Multi-hop </w:t>
      </w:r>
      <w:r>
        <w:t xml:space="preserve">UE-to-UE Relay communication is used. The 5G ProSe </w:t>
      </w:r>
      <w:r w:rsidR="00E848D6">
        <w:t xml:space="preserve">Multi-hop </w:t>
      </w:r>
      <w:r>
        <w:t xml:space="preserve">UE-to-UE Relays supporting the same RSC establishe IP based Layer-2 links with each other and form a relay cloud to provide IP connectivity for 5G ProSe End UEs connected to any of the 5G ProSe </w:t>
      </w:r>
      <w:r w:rsidR="00E848D6">
        <w:t xml:space="preserve">Multi-hop </w:t>
      </w:r>
      <w:r>
        <w:t>UE-to-UE Relays.</w:t>
      </w:r>
    </w:p>
    <w:p w14:paraId="3059DA6C" w14:textId="7F823F96" w:rsidR="00DC2F0E" w:rsidRDefault="00DC2F0E" w:rsidP="009F27F6">
      <w:pPr>
        <w:pStyle w:val="NO"/>
      </w:pPr>
      <w:r>
        <w:t>NOTE:</w:t>
      </w:r>
      <w:r>
        <w:tab/>
        <w:t xml:space="preserve">If a 5G ProSe </w:t>
      </w:r>
      <w:r w:rsidR="00E848D6">
        <w:t xml:space="preserve">Multi-hop </w:t>
      </w:r>
      <w:r>
        <w:t>UE-to-UE Relay support multiple RSCs, different Layer-2 links will be established, with each associated with a specific RSC. The 5G ProSe UE-to-UE Relay operates as separate logical entities in the separate relay clouds of different RSCs, i.e. no routing table sharing and no traffic forwarding across different relays clouds of different RSCs.</w:t>
      </w:r>
      <w:r w:rsidR="003E3C56">
        <w:t xml:space="preserve"> The 5G ProSe End UE can have separate IP address, separate routing with different RSCs as well.</w:t>
      </w:r>
    </w:p>
    <w:p w14:paraId="78A67DA8" w14:textId="77777777" w:rsidR="00DC2F0E" w:rsidRDefault="00DC2F0E" w:rsidP="00DC2F0E">
      <w:r>
        <w:t>The 5G ProSe End UE may establish multiple Layer-2 links with different 5G ProSe UE-to-UE Relays supporting the same RSC, in order to maximize the reachability (e.g. in some cases, different 5G ProSe UE-to-UE Relays may serve different disjointed IP subnets).</w:t>
      </w:r>
    </w:p>
    <w:p w14:paraId="5F26C380" w14:textId="04124ECA" w:rsidR="00DC2F0E" w:rsidRDefault="00DC2F0E" w:rsidP="00DC2F0E">
      <w:r>
        <w:t xml:space="preserve">Mobile Ad-hoc Network (MANET) based routing protocols are used over the IP connectivies in the relay cloud to provide </w:t>
      </w:r>
      <w:r w:rsidR="00E848D6">
        <w:t xml:space="preserve">Multi-hop </w:t>
      </w:r>
      <w:r>
        <w:t xml:space="preserve">forwarding functionality between 5G ProSe End UEs. Each of the 5G ProSe </w:t>
      </w:r>
      <w:r w:rsidR="00E848D6">
        <w:t xml:space="preserve">Multi-hop </w:t>
      </w:r>
      <w:r>
        <w:t>UE-to-UE Relay acts as a MANET router. The exact MANET routing protocols to be supported, e.g. Neighborhood Discovery Protocol (NHDP) [36], OLSRv2 [35], are associated with the RSCs based on configuration.</w:t>
      </w:r>
    </w:p>
    <w:p w14:paraId="1AE6D1B8" w14:textId="77777777" w:rsidR="00DC2F0E" w:rsidRDefault="00DC2F0E" w:rsidP="00DC2F0E">
      <w:r>
        <w:t>Based on configuration associated with the RSC, the 5G ProSe End UE obtains the IP address/prefix in two options:</w:t>
      </w:r>
    </w:p>
    <w:p w14:paraId="6AB6B62C" w14:textId="4D65487D" w:rsidR="00DC2F0E" w:rsidRDefault="00DC2F0E" w:rsidP="009F27F6">
      <w:pPr>
        <w:pStyle w:val="B1"/>
      </w:pPr>
      <w:r>
        <w:t>-</w:t>
      </w:r>
      <w:r>
        <w:tab/>
        <w:t xml:space="preserve">Each of the 5G ProSe End UE may be configured with a routable IP address/prefix associated with the RSC. This IP address/prefix does not change when the 5G ProSe End UE changes the connections with 5G ProSe </w:t>
      </w:r>
      <w:r w:rsidR="00E848D6">
        <w:t xml:space="preserve">Multi-hop </w:t>
      </w:r>
      <w:r>
        <w:t>UE-to-UE Relays.</w:t>
      </w:r>
    </w:p>
    <w:p w14:paraId="109C1EC7" w14:textId="77777777" w:rsidR="00DC2F0E" w:rsidRDefault="00DC2F0E" w:rsidP="009F27F6">
      <w:pPr>
        <w:pStyle w:val="B1"/>
      </w:pPr>
      <w:r>
        <w:t>-</w:t>
      </w:r>
      <w:r>
        <w:tab/>
        <w:t>If the 5G ProSe End UE does not have an IP address/prefix configured for the RSC, it obtains an IP address/prefix from the 5G ProSe UE-to-UE Relay it connects to. In this case, the 5G ProSe End UE may need to change the IP address/prefix when it changes its connection to another 5G ProSe UE-to-UE Relay.</w:t>
      </w:r>
    </w:p>
    <w:p w14:paraId="76E663D0" w14:textId="419ACA96" w:rsidR="00DC2F0E" w:rsidRDefault="00DC2F0E" w:rsidP="00DC2F0E">
      <w:r>
        <w:t>The 5G ProSe End UE obtains the IP address/prefix of the target 5G ProSe End UE via DNS queries</w:t>
      </w:r>
      <w:r w:rsidR="006E3BA1">
        <w:t xml:space="preserve"> (per RSC)</w:t>
      </w:r>
      <w:r>
        <w:t xml:space="preserve">. 5G ProSe </w:t>
      </w:r>
      <w:r w:rsidR="00E848D6">
        <w:t xml:space="preserve">Multi-hop </w:t>
      </w:r>
      <w:r>
        <w:t>UE-to-UE Relay needs to support DNS operations.</w:t>
      </w:r>
    </w:p>
    <w:p w14:paraId="7C47B6F0" w14:textId="48DCB1F1" w:rsidR="00683331" w:rsidRDefault="00683331" w:rsidP="00DC2F0E">
      <w:r>
        <w:t xml:space="preserve">Once the 5G ProSe </w:t>
      </w:r>
      <w:r w:rsidR="00E848D6">
        <w:t xml:space="preserve">Multi-hop </w:t>
      </w:r>
      <w:r>
        <w:t xml:space="preserve">UE-to-UE Relay becomes aware of the 5G ProSe End UE's IP address/prefix, the 5G ProSe </w:t>
      </w:r>
      <w:r w:rsidR="00E848D6">
        <w:t xml:space="preserve">Multi-hop </w:t>
      </w:r>
      <w:r>
        <w:t xml:space="preserve">UE-to-UE Relay propagates the related DNS information (i.e. User Info ID and associated IP address/prefix) to all other 5G ProSe </w:t>
      </w:r>
      <w:r w:rsidR="00E848D6">
        <w:t xml:space="preserve">Multi-hop </w:t>
      </w:r>
      <w:r>
        <w:t>UE-to-UE Relays connected to the same MANET</w:t>
      </w:r>
      <w:r w:rsidR="006E3BA1">
        <w:t xml:space="preserve"> (i.e. corresponding to the same RSC)</w:t>
      </w:r>
      <w:r>
        <w:t xml:space="preserve"> using a dedicated MANET Discovery Info message. The MANET Discovery Info message is diffused throughout the MANET using Multipoint Relay flooding (MPR flooding) as defined in IETF RFC 7181 [35], if available. If MPR flooding is not available, then the MANET Discovery Info message is diffused using simple flooding i.e. by transmitting a copy of the MANET Discovery Info message on all interfaces except the one on which the message has been received.</w:t>
      </w:r>
    </w:p>
    <w:p w14:paraId="0A34AD3E" w14:textId="55A34FA1" w:rsidR="00683331" w:rsidRDefault="00683331" w:rsidP="00DC2F0E">
      <w:r>
        <w:t xml:space="preserve">The MANET Discovery Info message is based on the generalized MANET message format defined in IETF RFC 5444 [37]. The 5G ProSe </w:t>
      </w:r>
      <w:r w:rsidR="00E848D6">
        <w:t xml:space="preserve">Multi-hop </w:t>
      </w:r>
      <w:r>
        <w:t xml:space="preserve">UE-to-UE Relay initiating the sending of the MANET Discovery Info message controls the propagation depth of the MANET Discovery Info message based on the configured "maximum </w:t>
      </w:r>
      <w:r>
        <w:lastRenderedPageBreak/>
        <w:t>number of hops per RSC" as specified in 5.1.5.1a</w:t>
      </w:r>
      <w:r w:rsidR="006E3BA1">
        <w:t xml:space="preserve"> or based on the Hop Limit if provided by the target End UE</w:t>
      </w:r>
      <w:r>
        <w:t>, by using the built-in mechanism defined in IETF RFC 5444 [37].</w:t>
      </w:r>
    </w:p>
    <w:p w14:paraId="5F1EA5DA" w14:textId="34611EFD" w:rsidR="00C5533A" w:rsidRDefault="00C5533A" w:rsidP="00DC2F0E">
      <w:r>
        <w:t xml:space="preserve">When a 5G ProSe </w:t>
      </w:r>
      <w:r w:rsidR="00E848D6">
        <w:t xml:space="preserve">Multi-hop </w:t>
      </w:r>
      <w:r>
        <w:t xml:space="preserve">UE-to-UE Relay detects an End UE is no longer connected (e.g. the PC5 link is released), it may delete the corresponding DNS entry and initiate MANET Discovery Info message to enable other 5G ProSe </w:t>
      </w:r>
      <w:r w:rsidR="00E848D6">
        <w:t xml:space="preserve">Multi-hop </w:t>
      </w:r>
      <w:r>
        <w:t>UE-to-UE Relay(s) to delete the corresponding DNS entry. The propagation depth of the MANET Discovery Info message is controlled based on the configured hop limit.</w:t>
      </w:r>
    </w:p>
    <w:p w14:paraId="0A8CD515" w14:textId="0CEEB00C" w:rsidR="00DC2F0E" w:rsidRDefault="00DC2F0E" w:rsidP="00DC2F0E">
      <w:r>
        <w:t>When MANET protocol determines the route for IP forwarding, layer-2 link QoS and hop counts can be refelected, e.g. with the Link Metrics value as defined in OLSRv2 [</w:t>
      </w:r>
      <w:r w:rsidR="000D2B4A">
        <w:t>35</w:t>
      </w:r>
      <w:r>
        <w:t xml:space="preserve">]. The 5G ProSe </w:t>
      </w:r>
      <w:r w:rsidR="00E848D6">
        <w:t xml:space="preserve">Multi-hop </w:t>
      </w:r>
      <w:r>
        <w:t>UE-to-UE Relay can also enforce the configured hop limit based on the link metrics when building the routing tables, e.g. ignore the route that exceeds the threshold derived from hop limit.</w:t>
      </w:r>
    </w:p>
    <w:p w14:paraId="769232D7" w14:textId="3BE4718F" w:rsidR="00DC2F0E" w:rsidRDefault="00DC2F0E" w:rsidP="00DC2F0E">
      <w:r>
        <w:t xml:space="preserve">If 5G ProSe </w:t>
      </w:r>
      <w:r w:rsidR="00E848D6">
        <w:t xml:space="preserve">Multi-hop </w:t>
      </w:r>
      <w:r>
        <w:t>UE-to-UE Relay has traffic for its own, it can use any IP address it owns for the transmission.</w:t>
      </w:r>
    </w:p>
    <w:p w14:paraId="6BD07B9B" w14:textId="2240A196" w:rsidR="0039311E" w:rsidRDefault="0039311E" w:rsidP="0039311E">
      <w:pPr>
        <w:pStyle w:val="Heading2"/>
      </w:pPr>
      <w:bookmarkStart w:id="905" w:name="_CR5_15"/>
      <w:bookmarkStart w:id="906" w:name="_Toc201151804"/>
      <w:bookmarkEnd w:id="905"/>
      <w:r>
        <w:t>5.15</w:t>
      </w:r>
      <w:r>
        <w:tab/>
        <w:t>Path switching between two UE-to-Network Relays</w:t>
      </w:r>
      <w:bookmarkEnd w:id="906"/>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w:t>
      </w:r>
      <w:r w:rsidR="006F24C9">
        <w:t xml:space="preserve"> and</w:t>
      </w:r>
      <w:r>
        <w:t xml:space="preserve"> 5G ProSe Layer-3 UE-to-Network Relay without N3IWF)</w:t>
      </w:r>
      <w:r w:rsidR="006D23DF">
        <w:t>, by using the RSC associated with the original path</w:t>
      </w:r>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907" w:name="_CR5_16"/>
      <w:bookmarkStart w:id="908" w:name="_Toc201151805"/>
      <w:bookmarkEnd w:id="907"/>
      <w:r>
        <w:t>5.16</w:t>
      </w:r>
      <w:r>
        <w:tab/>
        <w:t>Communication path switching between PC5 and Uu reference points</w:t>
      </w:r>
      <w:bookmarkEnd w:id="908"/>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6" type="#_x0000_t75" style="width:314.3pt;height:209.1pt" o:ole="">
            <v:imagedata r:id="rId51" o:title=""/>
          </v:shape>
          <o:OLEObject Type="Embed" ProgID="Visio.Drawing.15" ShapeID="_x0000_i1046" DrawAspect="Content" ObjectID="_1811766399" r:id="rId52"/>
        </w:object>
      </w:r>
    </w:p>
    <w:p w14:paraId="78271167" w14:textId="3D14C459" w:rsidR="008D480E" w:rsidRDefault="008D480E" w:rsidP="008D480E">
      <w:pPr>
        <w:pStyle w:val="TF"/>
      </w:pPr>
      <w:r>
        <w:t xml:space="preserve">Figure 5.16-1: Example scenario of communication path switching between PC5 and Uu reference points (i.e. switching between Figure a and </w:t>
      </w:r>
      <w:bookmarkStart w:id="909" w:name="_CRFigure5_161"/>
      <w:r>
        <w:t xml:space="preserve">Figure </w:t>
      </w:r>
      <w:bookmarkEnd w:id="909"/>
      <w:r>
        <w:t>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550A39F5" w:rsidR="008D480E" w:rsidRDefault="008D480E" w:rsidP="00F40748">
      <w:r>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CB43FC">
        <w:t>TS</w:t>
      </w:r>
      <w:r w:rsidR="00CB43FC">
        <w:t> </w:t>
      </w:r>
      <w:r w:rsidR="00CB43FC">
        <w:t>23.502</w:t>
      </w:r>
      <w:r w:rsidR="00CB43FC">
        <w:t> </w:t>
      </w:r>
      <w:r w:rsidR="00CB43FC">
        <w:t>[</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1ADF19B3" w:rsidR="008D480E" w:rsidRDefault="008D480E" w:rsidP="00F40748">
      <w:r>
        <w:t>When both Uu path and PC5 path are available, a make-before-break mechanism is used when switching between PC5 path and Uu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910" w:name="_CR5_17"/>
      <w:bookmarkStart w:id="911" w:name="_Toc201151806"/>
      <w:bookmarkEnd w:id="910"/>
      <w:r>
        <w:lastRenderedPageBreak/>
        <w:t>5.17</w:t>
      </w:r>
      <w:r>
        <w:tab/>
      </w:r>
      <w:r w:rsidR="00C72C27">
        <w:t xml:space="preserve">Multi-path communication </w:t>
      </w:r>
      <w:r>
        <w:t>via Uu and via 5G ProSe UE-to-Network Relay</w:t>
      </w:r>
      <w:bookmarkEnd w:id="911"/>
    </w:p>
    <w:p w14:paraId="011CE3F4" w14:textId="69AE1D77" w:rsidR="00B9074B" w:rsidRDefault="00B9074B" w:rsidP="00B9074B">
      <w:pPr>
        <w:pStyle w:val="Heading3"/>
      </w:pPr>
      <w:bookmarkStart w:id="912" w:name="_CR5_17_1"/>
      <w:bookmarkStart w:id="913" w:name="_Toc201151807"/>
      <w:bookmarkEnd w:id="912"/>
      <w:r>
        <w:t>5.17.1</w:t>
      </w:r>
      <w:r>
        <w:tab/>
        <w:t>General</w:t>
      </w:r>
      <w:bookmarkEnd w:id="913"/>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7" type="#_x0000_t75" style="width:366.9pt;height:101.45pt" o:ole="">
            <v:imagedata r:id="rId53" o:title="" cropbottom="3965f"/>
          </v:shape>
          <o:OLEObject Type="Embed" ProgID="Visio.Drawing.15" ShapeID="_x0000_i1047" DrawAspect="Content" ObjectID="_1811766400" r:id="rId54"/>
        </w:object>
      </w:r>
    </w:p>
    <w:p w14:paraId="5E59F952" w14:textId="7B38B8A7" w:rsidR="00B9074B" w:rsidRDefault="00B9074B" w:rsidP="00B9074B">
      <w:pPr>
        <w:pStyle w:val="TF"/>
      </w:pPr>
      <w:bookmarkStart w:id="914" w:name="_CRFigure5_17_11"/>
      <w:r>
        <w:t xml:space="preserve">Figure </w:t>
      </w:r>
      <w:bookmarkEnd w:id="914"/>
      <w:r>
        <w:t>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915" w:name="_CR5_17_2"/>
      <w:bookmarkStart w:id="916" w:name="_Toc201151808"/>
      <w:bookmarkEnd w:id="915"/>
      <w:r>
        <w:t>5.17.2</w:t>
      </w:r>
      <w:r>
        <w:tab/>
      </w:r>
      <w:r w:rsidR="00C72C27">
        <w:t xml:space="preserve">Multi-path communication </w:t>
      </w:r>
      <w:r>
        <w:t>via direct Uu path and via 5G ProSe Layer-3 UE-to-Network Relay</w:t>
      </w:r>
      <w:bookmarkEnd w:id="916"/>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12207ECB" w:rsidR="00B9074B" w:rsidRDefault="00B9074B" w:rsidP="00B9074B">
      <w:r>
        <w:t>When a 5G ProSe Layer-3 Remote UE accesses the network via a 5G ProSe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CB43FC">
        <w:t>TS</w:t>
      </w:r>
      <w:r w:rsidR="00CB43FC">
        <w:t> </w:t>
      </w:r>
      <w:r w:rsidR="00CB43FC">
        <w:t>23.501</w:t>
      </w:r>
      <w:r w:rsidR="00CB43FC">
        <w:t> </w:t>
      </w:r>
      <w:r w:rsidR="00CB43FC">
        <w:t>[</w:t>
      </w:r>
      <w:r>
        <w:t>4].</w:t>
      </w:r>
    </w:p>
    <w:p w14:paraId="4CA6D61B" w14:textId="3204A5AC" w:rsidR="00B9074B" w:rsidRDefault="00B9074B" w:rsidP="00F40748">
      <w:pPr>
        <w:pStyle w:val="NO"/>
      </w:pPr>
      <w:r>
        <w:t>NOTE:</w:t>
      </w:r>
      <w:r>
        <w:tab/>
        <w:t xml:space="preserve">MA PDU Session requires ATSSS Information in SM subscription data as specified in </w:t>
      </w:r>
      <w:r w:rsidR="00CB43FC">
        <w:t>TS</w:t>
      </w:r>
      <w:r w:rsidR="00CB43FC">
        <w:t> </w:t>
      </w:r>
      <w:r w:rsidR="00CB43FC">
        <w:t>23.502</w:t>
      </w:r>
      <w:r w:rsidR="00CB43FC">
        <w:t> </w:t>
      </w:r>
      <w:r w:rsidR="00CB43FC">
        <w:t>[</w:t>
      </w:r>
      <w:r>
        <w:t>5].</w:t>
      </w:r>
    </w:p>
    <w:p w14:paraId="38A8BC2D" w14:textId="58689030" w:rsidR="00B96A2D" w:rsidRDefault="00B96A2D" w:rsidP="00B96A2D">
      <w:pPr>
        <w:pStyle w:val="Heading2"/>
      </w:pPr>
      <w:bookmarkStart w:id="917" w:name="_CR5_18"/>
      <w:bookmarkStart w:id="918" w:name="_Toc201151809"/>
      <w:bookmarkEnd w:id="917"/>
      <w:r>
        <w:t>5.18</w:t>
      </w:r>
      <w:r>
        <w:tab/>
        <w:t>Support of Public Warning Notification Relaying</w:t>
      </w:r>
      <w:bookmarkEnd w:id="918"/>
    </w:p>
    <w:p w14:paraId="15A79173" w14:textId="6360B595" w:rsidR="00936400" w:rsidRDefault="00936400" w:rsidP="00B96A2D">
      <w:r>
        <w:t xml:space="preserve">As specified in </w:t>
      </w:r>
      <w:r w:rsidR="00CB43FC">
        <w:t>TS</w:t>
      </w:r>
      <w:r w:rsidR="00CB43FC">
        <w:t> </w:t>
      </w:r>
      <w:r w:rsidR="00CB43FC">
        <w:t>22.268</w:t>
      </w:r>
      <w:r w:rsidR="00CB43FC">
        <w:t> </w:t>
      </w:r>
      <w:r w:rsidR="00CB43FC">
        <w:t>[</w:t>
      </w:r>
      <w:r>
        <w:t>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1FCE9D07" w14:textId="672005FD" w:rsidR="0011009C" w:rsidRDefault="0011009C" w:rsidP="00B96A2D">
      <w:r>
        <w:t>If the UE that is authorized to act as a 5G ProSe Intermediate UE-to-Network Relay receives the broadcasted warning message</w:t>
      </w:r>
      <w:r w:rsidR="00095BB2">
        <w:t xml:space="preserve"> by using a configured Destination Layer-2 ID(s) as specified in clause 5.1.4.1a</w:t>
      </w:r>
      <w:r>
        <w:t xml:space="preserve"> and the UE is configured to perform Public Warning relaying, it shall broadcast the message and increment the Hop-Count value, or add a Hop-Count set to 2 into the message if it is not present. The 5G ProSe Intermediate UE-to-Network Relay shall not broadcast the warning message if the Hop-Count value is larger than the stored Hop-Count in its discovery entry.</w:t>
      </w:r>
      <w:r w:rsidR="00095BB2">
        <w:t xml:space="preserve"> The 5G ProSe </w:t>
      </w:r>
      <w:r w:rsidR="00095BB2">
        <w:lastRenderedPageBreak/>
        <w:t>Intermediate UE-to-Network Relay uses a configured Destination Layer-2 ID(s) as specified in clause 5.1.4.1a when broadcasting the warning message and the 5G ProSe Remote UE receives warning messages broadcasted over PC5 reference point by using a configured Destination Layer-2 ID(s) as specified in clause 5.1.4.1a. The PC5 QoS parameters as specified in clause 5.1.4.1 are used to broadcast and receive the warning message for the 5G ProSe Intermediate UE-to-Network Relay and the 5G ProSe Remote UE, respectively.</w:t>
      </w:r>
    </w:p>
    <w:p w14:paraId="0BC5A212" w14:textId="53ED80B3" w:rsidR="00B96A2D" w:rsidRDefault="00B96A2D" w:rsidP="00B96A2D">
      <w:r>
        <w:t>A 5G ProSe Remote UE can receive the broadcasted warning message without establishing a connection to the 5G ProSe UE-to-Network Relay</w:t>
      </w:r>
      <w:r w:rsidR="0011009C">
        <w:t xml:space="preserve"> or 5G ProSe Intermediate UE-to-Network Relay</w:t>
      </w:r>
      <w:r>
        <w:t>.</w:t>
      </w:r>
    </w:p>
    <w:p w14:paraId="424836E7" w14:textId="755CC577" w:rsidR="00B96A2D" w:rsidRDefault="00B96A2D" w:rsidP="00B96A2D">
      <w:r>
        <w:t xml:space="preserve">The 5G ProSe UE-to-Network Relay performs the duplication detection function as specified in </w:t>
      </w:r>
      <w:r w:rsidR="00CB43FC">
        <w:t>TS</w:t>
      </w:r>
      <w:r w:rsidR="00CB43FC">
        <w:t> </w:t>
      </w:r>
      <w:r w:rsidR="00CB43FC">
        <w:t>23.041</w:t>
      </w:r>
      <w:r w:rsidR="00CB43FC">
        <w:t> </w:t>
      </w:r>
      <w:r w:rsidR="00CB43FC">
        <w:t>[</w:t>
      </w:r>
      <w:r>
        <w:t>32] to suppress</w:t>
      </w:r>
      <w:r w:rsidR="00936400">
        <w:t xml:space="preserve"> the</w:t>
      </w:r>
      <w:r>
        <w:t xml:space="preserve"> received duplicated warning messages over Uu. The</w:t>
      </w:r>
      <w:r w:rsidR="0011009C">
        <w:t xml:space="preserve"> 5G ProSe Intermediate UE-to-Network Relay and</w:t>
      </w:r>
      <w:r>
        <w:t xml:space="preserve"> 5G ProSe UE-to-Network Remote UE performs the duplication detection function as specified in </w:t>
      </w:r>
      <w:r w:rsidR="00CB43FC">
        <w:t>TS</w:t>
      </w:r>
      <w:r w:rsidR="00CB43FC">
        <w:t> </w:t>
      </w:r>
      <w:r w:rsidR="00CB43FC">
        <w:t>23.041</w:t>
      </w:r>
      <w:r w:rsidR="00CB43FC">
        <w:t> </w:t>
      </w:r>
      <w:r w:rsidR="00CB43FC">
        <w:t>[</w:t>
      </w:r>
      <w:r>
        <w:t>32] to detect duplicated warning messages received over PC5 and/or Uu.</w:t>
      </w:r>
    </w:p>
    <w:p w14:paraId="2CB0B8FE" w14:textId="03CC8700" w:rsidR="00B96A2D" w:rsidRDefault="00B96A2D" w:rsidP="0083693E">
      <w:pPr>
        <w:pStyle w:val="NO"/>
      </w:pPr>
      <w:r>
        <w:t>NOTE:</w:t>
      </w:r>
      <w:r>
        <w:tab/>
        <w:t>The duplication detection function in the 5G ProSe UE-to-Network Relay</w:t>
      </w:r>
      <w:r w:rsidR="0011009C">
        <w:t xml:space="preserve"> and 5G ProSe Intermediate UE-to-Network Relay</w:t>
      </w:r>
      <w:r>
        <w:t xml:space="preserve"> avoids broadcasting the duplicated warning message over PC5.</w:t>
      </w:r>
    </w:p>
    <w:p w14:paraId="7C1534C3" w14:textId="58B2F628" w:rsidR="00B96A2D" w:rsidRDefault="00936400" w:rsidP="00B96A2D">
      <w:r>
        <w:t xml:space="preserve">If the 5G ProSe Layer-2 UE-to-Network Relay does not have Destination Layer-2 ID to broadcast Public Warning messages, the </w:t>
      </w:r>
      <w:r w:rsidR="00B96A2D">
        <w:t>5G ProSe Layer-2 UE-to-Network Relay forward</w:t>
      </w:r>
      <w:r>
        <w:t>s</w:t>
      </w:r>
      <w:r w:rsidR="00B96A2D">
        <w:t xml:space="preserve"> the PWS SIBs (i.e. SIB 6/7/8) to a connected 5G ProSe Layer-2 Remote UE over the unicast link as specified in </w:t>
      </w:r>
      <w:r w:rsidR="00CB43FC">
        <w:t>TS</w:t>
      </w:r>
      <w:r w:rsidR="00CB43FC">
        <w:t> </w:t>
      </w:r>
      <w:r w:rsidR="00CB43FC">
        <w:t>38.300</w:t>
      </w:r>
      <w:r w:rsidR="00CB43FC">
        <w:t> </w:t>
      </w:r>
      <w:r w:rsidR="00CB43FC">
        <w:t>[</w:t>
      </w:r>
      <w:r w:rsidR="00B96A2D">
        <w:t>12].</w:t>
      </w:r>
    </w:p>
    <w:p w14:paraId="1EC256B6" w14:textId="4355C75E" w:rsidR="00B96A2D" w:rsidRDefault="00B96A2D" w:rsidP="00B96A2D">
      <w:r>
        <w:t xml:space="preserve">The Public Warning System architecture for 5G System is specified in </w:t>
      </w:r>
      <w:r w:rsidR="00CB43FC">
        <w:t>TS</w:t>
      </w:r>
      <w:r w:rsidR="00CB43FC">
        <w:t> </w:t>
      </w:r>
      <w:r w:rsidR="00CB43FC">
        <w:t>23.041</w:t>
      </w:r>
      <w:r w:rsidR="00CB43FC">
        <w:t> </w:t>
      </w:r>
      <w:r w:rsidR="00CB43FC">
        <w:t>[</w:t>
      </w:r>
      <w:r>
        <w:t>32].</w:t>
      </w:r>
    </w:p>
    <w:p w14:paraId="5F891D30" w14:textId="77777777" w:rsidR="008C47BE" w:rsidRPr="00CB5EC9" w:rsidRDefault="008C47BE" w:rsidP="008C47BE">
      <w:pPr>
        <w:pStyle w:val="Heading1"/>
        <w:rPr>
          <w:lang w:eastAsia="ko-KR"/>
        </w:rPr>
      </w:pPr>
      <w:bookmarkStart w:id="919" w:name="_CR6"/>
      <w:bookmarkStart w:id="920" w:name="_Toc201151810"/>
      <w:bookmarkEnd w:id="919"/>
      <w:r w:rsidRPr="00CB5EC9">
        <w:rPr>
          <w:lang w:eastAsia="ko-KR"/>
        </w:rPr>
        <w:t>6</w:t>
      </w:r>
      <w:r w:rsidRPr="00CB5EC9">
        <w:rPr>
          <w:lang w:eastAsia="ko-KR"/>
        </w:rPr>
        <w:tab/>
        <w:t>Functional description and information flows</w:t>
      </w:r>
      <w:bookmarkEnd w:id="875"/>
      <w:bookmarkEnd w:id="876"/>
      <w:bookmarkEnd w:id="877"/>
      <w:bookmarkEnd w:id="878"/>
      <w:bookmarkEnd w:id="879"/>
      <w:bookmarkEnd w:id="880"/>
      <w:bookmarkEnd w:id="881"/>
      <w:bookmarkEnd w:id="882"/>
      <w:bookmarkEnd w:id="883"/>
      <w:bookmarkEnd w:id="884"/>
      <w:bookmarkEnd w:id="885"/>
      <w:bookmarkEnd w:id="920"/>
    </w:p>
    <w:p w14:paraId="2A31982D" w14:textId="77777777" w:rsidR="008C47BE" w:rsidRPr="00CB5EC9" w:rsidRDefault="008C47BE" w:rsidP="008C47BE">
      <w:pPr>
        <w:pStyle w:val="Heading2"/>
      </w:pPr>
      <w:bookmarkStart w:id="921" w:name="_CR6_1"/>
      <w:bookmarkStart w:id="922" w:name="_Toc517047974"/>
      <w:bookmarkStart w:id="923" w:name="_Toc45003250"/>
      <w:bookmarkStart w:id="924" w:name="_Toc66692695"/>
      <w:bookmarkStart w:id="925" w:name="_Toc66701874"/>
      <w:bookmarkStart w:id="926" w:name="_Toc69883544"/>
      <w:bookmarkStart w:id="927" w:name="_Toc73625559"/>
      <w:bookmarkStart w:id="928" w:name="_Toc201151811"/>
      <w:bookmarkEnd w:id="921"/>
      <w:r w:rsidRPr="00CB5EC9">
        <w:t>6.1</w:t>
      </w:r>
      <w:r w:rsidRPr="00CB5EC9">
        <w:tab/>
        <w:t>Control and user plane stacks</w:t>
      </w:r>
      <w:bookmarkEnd w:id="922"/>
      <w:bookmarkEnd w:id="923"/>
      <w:bookmarkEnd w:id="924"/>
      <w:bookmarkEnd w:id="925"/>
      <w:bookmarkEnd w:id="926"/>
      <w:bookmarkEnd w:id="927"/>
      <w:bookmarkEnd w:id="928"/>
    </w:p>
    <w:p w14:paraId="4BA7B2BD" w14:textId="77777777" w:rsidR="008C47BE" w:rsidRPr="00CB5EC9" w:rsidRDefault="008C47BE" w:rsidP="008C47BE">
      <w:pPr>
        <w:pStyle w:val="Heading3"/>
      </w:pPr>
      <w:bookmarkStart w:id="929" w:name="_CR6_1_1"/>
      <w:bookmarkStart w:id="930" w:name="_Toc517047975"/>
      <w:bookmarkStart w:id="931" w:name="_Toc45003251"/>
      <w:bookmarkStart w:id="932" w:name="_Toc66692696"/>
      <w:bookmarkStart w:id="933" w:name="_Toc66701875"/>
      <w:bookmarkStart w:id="934" w:name="_Toc69883545"/>
      <w:bookmarkStart w:id="935" w:name="_Toc73625560"/>
      <w:bookmarkStart w:id="936" w:name="_Toc201151812"/>
      <w:bookmarkEnd w:id="929"/>
      <w:r w:rsidRPr="00CB5EC9">
        <w:t>6.1.1</w:t>
      </w:r>
      <w:r w:rsidRPr="00CB5EC9">
        <w:tab/>
        <w:t>Control Plane</w:t>
      </w:r>
      <w:bookmarkEnd w:id="930"/>
      <w:bookmarkEnd w:id="931"/>
      <w:bookmarkEnd w:id="932"/>
      <w:bookmarkEnd w:id="933"/>
      <w:bookmarkEnd w:id="934"/>
      <w:bookmarkEnd w:id="935"/>
      <w:bookmarkEnd w:id="936"/>
    </w:p>
    <w:p w14:paraId="7B80E5EE" w14:textId="77777777" w:rsidR="008C47BE" w:rsidRPr="00CB5EC9" w:rsidRDefault="008C47BE" w:rsidP="008C47BE">
      <w:pPr>
        <w:pStyle w:val="Heading4"/>
      </w:pPr>
      <w:bookmarkStart w:id="937" w:name="_CR6_1_1_1"/>
      <w:bookmarkStart w:id="938" w:name="_Toc517047976"/>
      <w:bookmarkStart w:id="939" w:name="_Toc45003252"/>
      <w:bookmarkStart w:id="940" w:name="_Toc66692697"/>
      <w:bookmarkStart w:id="941" w:name="_Toc66701876"/>
      <w:bookmarkStart w:id="942" w:name="_Toc69883546"/>
      <w:bookmarkStart w:id="943" w:name="_Toc73625561"/>
      <w:bookmarkStart w:id="944" w:name="_Toc201151813"/>
      <w:bookmarkEnd w:id="937"/>
      <w:r w:rsidRPr="00CB5EC9">
        <w:t>6.1.1.1</w:t>
      </w:r>
      <w:r w:rsidRPr="00CB5EC9">
        <w:tab/>
        <w:t>General</w:t>
      </w:r>
      <w:bookmarkEnd w:id="938"/>
      <w:bookmarkEnd w:id="939"/>
      <w:bookmarkEnd w:id="940"/>
      <w:bookmarkEnd w:id="941"/>
      <w:bookmarkEnd w:id="942"/>
      <w:bookmarkEnd w:id="943"/>
      <w:bookmarkEnd w:id="944"/>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945" w:name="_Toc517047980"/>
      <w:bookmarkStart w:id="946" w:name="_Toc45003256"/>
      <w:bookmarkStart w:id="947" w:name="_Toc66692698"/>
      <w:bookmarkStart w:id="948" w:name="_Toc66701877"/>
      <w:bookmarkStart w:id="949" w:name="_Toc69883547"/>
      <w:bookmarkStart w:id="950" w:name="_Toc73625562"/>
      <w:r>
        <w:t>-</w:t>
      </w:r>
      <w:r>
        <w:tab/>
        <w:t>5G ProSe UE-to-UE Relay, specified in clause 6.1.1.8.</w:t>
      </w:r>
    </w:p>
    <w:p w14:paraId="303E3B36" w14:textId="77777777" w:rsidR="008C47BE" w:rsidRPr="00CB5EC9" w:rsidRDefault="008C47BE" w:rsidP="008C47BE">
      <w:pPr>
        <w:pStyle w:val="Heading4"/>
      </w:pPr>
      <w:bookmarkStart w:id="951" w:name="_CR6_1_1_2"/>
      <w:bookmarkStart w:id="952" w:name="_Toc201151814"/>
      <w:bookmarkEnd w:id="951"/>
      <w:r w:rsidRPr="00CB5EC9">
        <w:t>6.1.1.2</w:t>
      </w:r>
      <w:r w:rsidRPr="00CB5EC9">
        <w:tab/>
        <w:t>UE - UE</w:t>
      </w:r>
      <w:bookmarkEnd w:id="945"/>
      <w:bookmarkEnd w:id="946"/>
      <w:bookmarkEnd w:id="947"/>
      <w:bookmarkEnd w:id="948"/>
      <w:bookmarkEnd w:id="949"/>
      <w:bookmarkEnd w:id="950"/>
      <w:bookmarkEnd w:id="952"/>
    </w:p>
    <w:p w14:paraId="5E72603B" w14:textId="77777777" w:rsidR="008C47BE" w:rsidRPr="00CB5EC9" w:rsidRDefault="008C47BE" w:rsidP="008C47BE">
      <w:pPr>
        <w:pStyle w:val="Heading5"/>
      </w:pPr>
      <w:bookmarkStart w:id="953" w:name="_CR6_1_1_2_1"/>
      <w:bookmarkStart w:id="954" w:name="_Toc517047981"/>
      <w:bookmarkStart w:id="955" w:name="_Toc45003257"/>
      <w:bookmarkStart w:id="956" w:name="_Toc66692699"/>
      <w:bookmarkStart w:id="957" w:name="_Toc66701878"/>
      <w:bookmarkStart w:id="958" w:name="_Toc69883548"/>
      <w:bookmarkStart w:id="959" w:name="_Toc73625563"/>
      <w:bookmarkStart w:id="960" w:name="_Toc201151815"/>
      <w:bookmarkEnd w:id="953"/>
      <w:r w:rsidRPr="00CB5EC9">
        <w:t>6.1.1.2.1</w:t>
      </w:r>
      <w:r w:rsidRPr="00CB5EC9">
        <w:tab/>
        <w:t>Discovery plane PC5 interface</w:t>
      </w:r>
      <w:bookmarkEnd w:id="954"/>
      <w:bookmarkEnd w:id="955"/>
      <w:bookmarkEnd w:id="956"/>
      <w:bookmarkEnd w:id="957"/>
      <w:bookmarkEnd w:id="958"/>
      <w:bookmarkEnd w:id="959"/>
      <w:bookmarkEnd w:id="960"/>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8" type="#_x0000_t75" style="width:249.8pt;height:152.15pt" o:ole="">
            <v:imagedata r:id="rId55" o:title=""/>
          </v:shape>
          <o:OLEObject Type="Embed" ProgID="Visio.Drawing.11" ShapeID="_x0000_i1048" DrawAspect="Content" ObjectID="_1811766401" r:id="rId56"/>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961" w:name="_CRFigure6_1_1_2_11"/>
      <w:r w:rsidRPr="00CB5EC9">
        <w:rPr>
          <w:lang w:eastAsia="zh-CN"/>
        </w:rPr>
        <w:t xml:space="preserve">Figure </w:t>
      </w:r>
      <w:bookmarkEnd w:id="961"/>
      <w:r w:rsidRPr="00CB5EC9">
        <w:rPr>
          <w:lang w:eastAsia="zh-CN"/>
        </w:rPr>
        <w:t>6.1.1.2.1-1: Discovery Plane PC5 Interface</w:t>
      </w:r>
    </w:p>
    <w:p w14:paraId="56BCD0A8" w14:textId="77777777" w:rsidR="008C47BE" w:rsidRPr="00CB5EC9" w:rsidRDefault="008C47BE" w:rsidP="008C47BE">
      <w:pPr>
        <w:pStyle w:val="Heading5"/>
      </w:pPr>
      <w:bookmarkStart w:id="962" w:name="_CR6_1_1_2_2"/>
      <w:bookmarkStart w:id="963" w:name="_Toc517047982"/>
      <w:bookmarkStart w:id="964" w:name="_Toc45003258"/>
      <w:bookmarkStart w:id="965" w:name="_Toc66692700"/>
      <w:bookmarkStart w:id="966" w:name="_Toc66701879"/>
      <w:bookmarkStart w:id="967" w:name="_Toc69883549"/>
      <w:bookmarkStart w:id="968" w:name="_Toc73625564"/>
      <w:bookmarkStart w:id="969" w:name="_Toc201151816"/>
      <w:bookmarkEnd w:id="962"/>
      <w:r w:rsidRPr="00CB5EC9">
        <w:t>6.1.1.2.2</w:t>
      </w:r>
      <w:r w:rsidRPr="00CB5EC9">
        <w:tab/>
        <w:t>PC5 Signalling Protocol</w:t>
      </w:r>
      <w:bookmarkEnd w:id="963"/>
      <w:bookmarkEnd w:id="964"/>
      <w:bookmarkEnd w:id="965"/>
      <w:bookmarkEnd w:id="966"/>
      <w:bookmarkEnd w:id="967"/>
      <w:bookmarkEnd w:id="968"/>
      <w:bookmarkEnd w:id="969"/>
    </w:p>
    <w:p w14:paraId="249D960C" w14:textId="3645582E"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CB43FC" w:rsidRPr="00CB5EC9">
        <w:rPr>
          <w:lang w:eastAsia="ko-KR"/>
        </w:rPr>
        <w:t>TS</w:t>
      </w:r>
      <w:r w:rsidR="00CB43FC">
        <w:rPr>
          <w:lang w:eastAsia="ko-KR"/>
        </w:rPr>
        <w:t> </w:t>
      </w:r>
      <w:r w:rsidR="00CB43FC" w:rsidRPr="00CB5EC9">
        <w:rPr>
          <w:lang w:eastAsia="ko-KR"/>
        </w:rPr>
        <w:t>23.287</w:t>
      </w:r>
      <w:r w:rsidR="00CB43FC">
        <w:rPr>
          <w:lang w:eastAsia="ko-KR"/>
        </w:rPr>
        <w:t> </w:t>
      </w:r>
      <w:r w:rsidR="00CB43FC"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970" w:name="_CR6_1_1_3"/>
      <w:bookmarkStart w:id="971" w:name="_Toc66692701"/>
      <w:bookmarkStart w:id="972" w:name="_Toc517047984"/>
      <w:bookmarkStart w:id="973" w:name="_Toc66701880"/>
      <w:bookmarkStart w:id="974" w:name="_Toc69883550"/>
      <w:bookmarkStart w:id="975" w:name="_Toc73625565"/>
      <w:bookmarkStart w:id="976" w:name="_Toc201151817"/>
      <w:bookmarkEnd w:id="970"/>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971"/>
      <w:bookmarkEnd w:id="972"/>
      <w:bookmarkEnd w:id="973"/>
      <w:bookmarkEnd w:id="974"/>
      <w:bookmarkEnd w:id="975"/>
      <w:bookmarkEnd w:id="976"/>
    </w:p>
    <w:p w14:paraId="1C4D182B" w14:textId="77777777" w:rsidR="008C47BE" w:rsidRPr="00CB5EC9" w:rsidRDefault="008C47BE" w:rsidP="008C47BE">
      <w:pPr>
        <w:pStyle w:val="TH"/>
      </w:pPr>
      <w:r w:rsidRPr="00CB5EC9">
        <w:object w:dxaOrig="13200" w:dyaOrig="5265" w14:anchorId="2583F79F">
          <v:shape id="_x0000_i1049" type="#_x0000_t75" style="width:482.1pt;height:192.85pt" o:ole="">
            <v:imagedata r:id="rId57" o:title=""/>
          </v:shape>
          <o:OLEObject Type="Embed" ProgID="Visio.Drawing.15" ShapeID="_x0000_i1049" DrawAspect="Content" ObjectID="_1811766402" r:id="rId58"/>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977" w:name="_CRFigure6_1_1_31ControlPlaneforPC3aInt"/>
      <w:r w:rsidRPr="00CB5EC9">
        <w:t xml:space="preserve">Figure </w:t>
      </w:r>
      <w:bookmarkEnd w:id="977"/>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978" w:name="_CR6_1_1_4"/>
      <w:bookmarkStart w:id="979" w:name="_Toc66692702"/>
      <w:bookmarkStart w:id="980" w:name="_Toc66701881"/>
      <w:bookmarkStart w:id="981" w:name="_Toc69883551"/>
      <w:bookmarkStart w:id="982" w:name="_Toc73625566"/>
      <w:bookmarkStart w:id="983" w:name="_Toc201151818"/>
      <w:bookmarkEnd w:id="978"/>
      <w:r w:rsidRPr="00CB5EC9">
        <w:t>6.1.1.4</w:t>
      </w:r>
      <w:r w:rsidRPr="00CB5EC9">
        <w:tab/>
        <w:t>5G DDNMF – UDM</w:t>
      </w:r>
      <w:bookmarkEnd w:id="979"/>
      <w:bookmarkEnd w:id="980"/>
      <w:bookmarkEnd w:id="981"/>
      <w:bookmarkEnd w:id="982"/>
      <w:bookmarkEnd w:id="983"/>
    </w:p>
    <w:p w14:paraId="17035976" w14:textId="19C24F99" w:rsidR="008C47BE" w:rsidRPr="00CB5EC9" w:rsidRDefault="008C47BE" w:rsidP="008C47BE">
      <w:r w:rsidRPr="00CB5EC9">
        <w:t xml:space="preserve">5G DDNMF uses Nudm interface defined in </w:t>
      </w:r>
      <w:r w:rsidR="00CB43FC" w:rsidRPr="00CB5EC9">
        <w:t>TS</w:t>
      </w:r>
      <w:r w:rsidR="00CB43FC">
        <w:t> </w:t>
      </w:r>
      <w:r w:rsidR="00CB43FC" w:rsidRPr="00CB5EC9">
        <w:t>23.501</w:t>
      </w:r>
      <w:r w:rsidR="00CB43FC">
        <w:t> </w:t>
      </w:r>
      <w:r w:rsidR="00CB43FC"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984" w:name="_Toc66692703"/>
    </w:p>
    <w:p w14:paraId="768BB4F1" w14:textId="77777777" w:rsidR="008C47BE" w:rsidRPr="00CB5EC9" w:rsidRDefault="008C47BE" w:rsidP="008C47BE">
      <w:pPr>
        <w:pStyle w:val="Heading4"/>
      </w:pPr>
      <w:bookmarkStart w:id="985" w:name="_CR6_1_1_5"/>
      <w:bookmarkStart w:id="986" w:name="_Toc66701882"/>
      <w:bookmarkStart w:id="987" w:name="_Toc69883552"/>
      <w:bookmarkStart w:id="988" w:name="_Toc73625567"/>
      <w:bookmarkStart w:id="989" w:name="_Toc201151819"/>
      <w:bookmarkEnd w:id="985"/>
      <w:r w:rsidRPr="00CB5EC9">
        <w:lastRenderedPageBreak/>
        <w:t>6.1.1.5</w:t>
      </w:r>
      <w:r w:rsidRPr="00CB5EC9">
        <w:tab/>
        <w:t>5G DDNMF – 5G DDNMF</w:t>
      </w:r>
      <w:bookmarkEnd w:id="984"/>
      <w:bookmarkEnd w:id="986"/>
      <w:bookmarkEnd w:id="987"/>
      <w:bookmarkEnd w:id="988"/>
      <w:bookmarkEnd w:id="989"/>
    </w:p>
    <w:p w14:paraId="0360C8B6" w14:textId="61534694" w:rsidR="005D7532" w:rsidRDefault="005D7532" w:rsidP="008C47BE">
      <w:r>
        <w:t xml:space="preserve">The control plane protocol(s) between 5G DDNMFs are defined in </w:t>
      </w:r>
      <w:r w:rsidR="00CB43FC">
        <w:t>TS</w:t>
      </w:r>
      <w:r w:rsidR="00CB43FC">
        <w:t> </w:t>
      </w:r>
      <w:r w:rsidR="00CB43FC">
        <w:t>29.500</w:t>
      </w:r>
      <w:r w:rsidR="00CB43FC">
        <w:t> </w:t>
      </w:r>
      <w:r w:rsidR="00CB43FC">
        <w:t>[</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990" w:name="_CR6_1_1_6"/>
      <w:bookmarkStart w:id="991" w:name="_Toc66692704"/>
      <w:bookmarkStart w:id="992" w:name="_Toc66701883"/>
      <w:bookmarkStart w:id="993" w:name="_Toc69883553"/>
      <w:bookmarkStart w:id="994" w:name="_Toc73625568"/>
      <w:bookmarkStart w:id="995" w:name="_Toc201151820"/>
      <w:bookmarkEnd w:id="990"/>
      <w:r w:rsidRPr="00CB5EC9">
        <w:t>6.1.1.6</w:t>
      </w:r>
      <w:r w:rsidRPr="00CB5EC9">
        <w:tab/>
        <w:t>5G DDNMF – ProSe Application Server</w:t>
      </w:r>
      <w:bookmarkEnd w:id="991"/>
      <w:bookmarkEnd w:id="992"/>
      <w:bookmarkEnd w:id="993"/>
      <w:bookmarkEnd w:id="994"/>
      <w:bookmarkEnd w:id="995"/>
    </w:p>
    <w:p w14:paraId="2988B155" w14:textId="72DF9F9A"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CB43FC" w:rsidRPr="00CB5EC9">
        <w:t>TS</w:t>
      </w:r>
      <w:r w:rsidR="00CB43FC">
        <w:t> </w:t>
      </w:r>
      <w:r w:rsidR="00CB43FC" w:rsidRPr="00CB5EC9">
        <w:t>23.</w:t>
      </w:r>
      <w:r w:rsidR="00CB43FC" w:rsidRPr="00CB5EC9">
        <w:rPr>
          <w:rFonts w:eastAsia="SimSun"/>
          <w:lang w:eastAsia="zh-CN"/>
        </w:rPr>
        <w:t>501</w:t>
      </w:r>
      <w:r w:rsidR="00CB43FC">
        <w:t> </w:t>
      </w:r>
      <w:r w:rsidR="00CB43FC" w:rsidRPr="00CB5EC9">
        <w:t>[</w:t>
      </w:r>
      <w:r w:rsidRPr="00CB5EC9">
        <w:rPr>
          <w:rFonts w:eastAsia="SimSun"/>
          <w:lang w:eastAsia="zh-CN"/>
        </w:rPr>
        <w:t>4</w:t>
      </w:r>
      <w:r w:rsidRPr="00CB5EC9">
        <w:t xml:space="preserve">] and </w:t>
      </w:r>
      <w:r w:rsidR="00CB43FC" w:rsidRPr="00CB5EC9">
        <w:t>TS</w:t>
      </w:r>
      <w:r w:rsidR="00CB43FC">
        <w:t> </w:t>
      </w:r>
      <w:r w:rsidR="00CB43FC" w:rsidRPr="00CB5EC9">
        <w:t>23.</w:t>
      </w:r>
      <w:r w:rsidR="00CB43FC" w:rsidRPr="00CB5EC9">
        <w:rPr>
          <w:rFonts w:eastAsia="SimSun"/>
          <w:lang w:eastAsia="zh-CN"/>
        </w:rPr>
        <w:t>3</w:t>
      </w:r>
      <w:r w:rsidR="00CB43FC" w:rsidRPr="00CB5EC9">
        <w:t>03</w:t>
      </w:r>
      <w:r w:rsidR="00CB43FC">
        <w:t> </w:t>
      </w:r>
      <w:r w:rsidR="00CB43FC"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996" w:name="_CR6_1_1_7"/>
      <w:bookmarkStart w:id="997" w:name="_Toc66692705"/>
      <w:bookmarkStart w:id="998" w:name="_Toc66701884"/>
      <w:bookmarkStart w:id="999" w:name="_Toc69883554"/>
      <w:bookmarkStart w:id="1000" w:name="_Toc73625569"/>
      <w:bookmarkStart w:id="1001" w:name="_Toc201151821"/>
      <w:bookmarkEnd w:id="996"/>
      <w:r w:rsidRPr="00CB5EC9">
        <w:t>6.1.1.7</w:t>
      </w:r>
      <w:r w:rsidRPr="00CB5EC9">
        <w:tab/>
      </w:r>
      <w:r w:rsidR="0010242A" w:rsidRPr="00CB5EC9">
        <w:t>5G ProSe</w:t>
      </w:r>
      <w:r w:rsidRPr="00CB5EC9">
        <w:t xml:space="preserve"> UE-to-Network Relay</w:t>
      </w:r>
      <w:bookmarkEnd w:id="997"/>
      <w:bookmarkEnd w:id="998"/>
      <w:bookmarkEnd w:id="999"/>
      <w:bookmarkEnd w:id="1000"/>
      <w:bookmarkEnd w:id="1001"/>
    </w:p>
    <w:p w14:paraId="39017207" w14:textId="1B0F5210" w:rsidR="00EA3D35" w:rsidRPr="00CB5EC9" w:rsidRDefault="00EA3D35" w:rsidP="0093004C">
      <w:pPr>
        <w:pStyle w:val="Heading5"/>
      </w:pPr>
      <w:bookmarkStart w:id="1002" w:name="_CR6_1_1_7_1"/>
      <w:bookmarkStart w:id="1003" w:name="_Toc69883555"/>
      <w:bookmarkStart w:id="1004" w:name="_Toc73625570"/>
      <w:bookmarkStart w:id="1005" w:name="_Toc201151822"/>
      <w:bookmarkEnd w:id="1002"/>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1003"/>
      <w:bookmarkEnd w:id="1004"/>
      <w:bookmarkEnd w:id="1005"/>
    </w:p>
    <w:p w14:paraId="55C1DC40" w14:textId="14B252B1"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Remote UE</w:t>
      </w:r>
      <w:r w:rsidR="00F6653D">
        <w:t>, 5G ProSe Intermediate UE-to-Network Relay</w:t>
      </w:r>
      <w:r w:rsidRPr="00CB5EC9">
        <w:t xml:space="preserve"> and </w:t>
      </w:r>
      <w:r w:rsidR="00DC5525" w:rsidRPr="00CB5EC9">
        <w:t xml:space="preserve">5G ProSe </w:t>
      </w:r>
      <w:r w:rsidRPr="00CB5EC9">
        <w:t>Layer-3 UE-to-Network Relay.</w:t>
      </w:r>
      <w:r w:rsidR="00F6653D">
        <w:t xml:space="preserve"> There could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44B505F9" w14:textId="50879F24" w:rsidR="00C5533A" w:rsidRDefault="00C5533A" w:rsidP="0011489F">
      <w:pPr>
        <w:pStyle w:val="TH"/>
      </w:pPr>
      <w:r>
        <w:object w:dxaOrig="9214" w:dyaOrig="2124" w14:anchorId="01B9D0B0">
          <v:shape id="_x0000_i1050" type="#_x0000_t75" style="width:461.45pt;height:105.2pt" o:ole="">
            <v:imagedata r:id="rId59" o:title=""/>
          </v:shape>
          <o:OLEObject Type="Embed" ProgID="Word.Picture.8" ShapeID="_x0000_i1050" DrawAspect="Content" ObjectID="_1811766403" r:id="rId60"/>
        </w:object>
      </w:r>
    </w:p>
    <w:p w14:paraId="13415D84" w14:textId="0E754A6E"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1006" w:name="_CRFigure6_1_1_7_11"/>
      <w:r w:rsidRPr="00CB5EC9">
        <w:t xml:space="preserve">Figure </w:t>
      </w:r>
      <w:bookmarkEnd w:id="1006"/>
      <w:r w:rsidRPr="00CB5EC9">
        <w:t xml:space="preserve">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0A5C3D73" w14:textId="3881D765" w:rsidR="00F6653D" w:rsidRDefault="00F6653D" w:rsidP="00C76F30">
      <w:pPr>
        <w:pStyle w:val="TH"/>
      </w:pPr>
      <w:r>
        <w:object w:dxaOrig="9214" w:dyaOrig="2124" w14:anchorId="16F32EEF">
          <v:shape id="_x0000_i1051" type="#_x0000_t75" style="width:461.45pt;height:105.2pt" o:ole="">
            <v:imagedata r:id="rId61" o:title=""/>
          </v:shape>
          <o:OLEObject Type="Embed" ProgID="Word.Picture.8" ShapeID="_x0000_i1051" DrawAspect="Content" ObjectID="_1811766404" r:id="rId62"/>
        </w:object>
      </w:r>
    </w:p>
    <w:p w14:paraId="4D2B48D7" w14:textId="22ED5516"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1007" w:name="_CRFigure6_1_1_7_12"/>
      <w:r w:rsidRPr="00CB5EC9">
        <w:t xml:space="preserve">Figure </w:t>
      </w:r>
      <w:bookmarkEnd w:id="1007"/>
      <w:r w:rsidRPr="00CB5EC9">
        <w:t xml:space="preserve">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1008" w:name="_CR6_1_1_7_2"/>
      <w:bookmarkStart w:id="1009" w:name="_Toc69883556"/>
      <w:bookmarkStart w:id="1010" w:name="_Toc73625571"/>
      <w:bookmarkStart w:id="1011" w:name="_Toc201151823"/>
      <w:bookmarkEnd w:id="1008"/>
      <w:r w:rsidRPr="00CB5EC9">
        <w:lastRenderedPageBreak/>
        <w:t>6.1.1.7.2</w:t>
      </w:r>
      <w:r w:rsidRPr="00CB5EC9">
        <w:tab/>
      </w:r>
      <w:r w:rsidR="00A85BF6" w:rsidRPr="00CB5EC9">
        <w:t xml:space="preserve">5G ProSe </w:t>
      </w:r>
      <w:r w:rsidRPr="00CB5EC9">
        <w:t>Layer-2 UE-to-Network Relay</w:t>
      </w:r>
      <w:bookmarkEnd w:id="1009"/>
      <w:bookmarkEnd w:id="1010"/>
      <w:bookmarkEnd w:id="1011"/>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1146936F"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CB43FC">
        <w:t>TS</w:t>
      </w:r>
      <w:r w:rsidR="00CB43FC">
        <w:t> </w:t>
      </w:r>
      <w:r w:rsidR="00CB43FC">
        <w:t>38.300</w:t>
      </w:r>
      <w:r w:rsidR="00CB43FC">
        <w:t> </w:t>
      </w:r>
      <w:r w:rsidR="00CB43FC">
        <w:t>[</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1012" w:name="_MON_1694342416"/>
    <w:bookmarkEnd w:id="1012"/>
    <w:p w14:paraId="4BC2432A" w14:textId="7F285340" w:rsidR="00CB5EC9" w:rsidRDefault="00CB5EC9" w:rsidP="000F34EA">
      <w:pPr>
        <w:pStyle w:val="TH"/>
      </w:pPr>
      <w:r w:rsidRPr="00676983">
        <w:object w:dxaOrig="8529" w:dyaOrig="3420" w14:anchorId="7DFA1C9B">
          <v:shape id="_x0000_i1052" type="#_x0000_t75" style="width:426.35pt;height:169.05pt" o:ole="">
            <v:imagedata r:id="rId63" o:title=""/>
          </v:shape>
          <o:OLEObject Type="Embed" ProgID="Word.Document.12" ShapeID="_x0000_i1052" DrawAspect="Content" ObjectID="_1811766405" r:id="rId64">
            <o:FieldCodes>\s</o:FieldCodes>
          </o:OLEObject>
        </w:object>
      </w:r>
    </w:p>
    <w:p w14:paraId="080839A7" w14:textId="454D910C" w:rsidR="00DB70C5" w:rsidRPr="00CB5EC9" w:rsidRDefault="00983747" w:rsidP="0093004C">
      <w:pPr>
        <w:pStyle w:val="TF"/>
      </w:pPr>
      <w:bookmarkStart w:id="1013" w:name="_CRFigure6_1_1_7_21"/>
      <w:r w:rsidRPr="00CB5EC9">
        <w:t xml:space="preserve">Figure </w:t>
      </w:r>
      <w:bookmarkEnd w:id="1013"/>
      <w:r w:rsidRPr="00CB5EC9">
        <w:t>6.1.1.7.2-1: End-to-End Control Plane for a Remote UE using L</w:t>
      </w:r>
      <w:r w:rsidR="00DB70C5" w:rsidRPr="00CB5EC9">
        <w:t>ayer-</w:t>
      </w:r>
      <w:r w:rsidRPr="00CB5EC9">
        <w:t>2 UE-to-Network Relay</w:t>
      </w:r>
    </w:p>
    <w:p w14:paraId="4B0F381C" w14:textId="03AAD639"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CB43FC" w:rsidRPr="00CB5EC9">
        <w:rPr>
          <w:lang w:eastAsia="zh-CN"/>
        </w:rPr>
        <w:t>TS</w:t>
      </w:r>
      <w:r w:rsidR="00CB43FC">
        <w:rPr>
          <w:lang w:eastAsia="zh-CN"/>
        </w:rPr>
        <w:t> </w:t>
      </w:r>
      <w:r w:rsidR="00CB43FC" w:rsidRPr="00CB5EC9">
        <w:rPr>
          <w:lang w:eastAsia="zh-CN"/>
        </w:rPr>
        <w:t>23.501</w:t>
      </w:r>
      <w:r w:rsidR="00CB43FC">
        <w:rPr>
          <w:lang w:eastAsia="zh-CN"/>
        </w:rPr>
        <w:t> </w:t>
      </w:r>
      <w:r w:rsidR="00CB43FC" w:rsidRPr="00CB5EC9">
        <w:rPr>
          <w:lang w:eastAsia="zh-CN"/>
        </w:rPr>
        <w:t>[</w:t>
      </w:r>
      <w:r w:rsidRPr="00CB5EC9">
        <w:rPr>
          <w:lang w:eastAsia="zh-CN"/>
        </w:rPr>
        <w:t>4].</w:t>
      </w:r>
    </w:p>
    <w:p w14:paraId="254067EF" w14:textId="3CD19A5E" w:rsidR="00F04834" w:rsidRDefault="00F04834" w:rsidP="00F04834">
      <w:pPr>
        <w:pStyle w:val="Heading4"/>
      </w:pPr>
      <w:bookmarkStart w:id="1014" w:name="_CR6_1_1_8"/>
      <w:bookmarkStart w:id="1015" w:name="_Toc517047985"/>
      <w:bookmarkStart w:id="1016" w:name="_Toc45003261"/>
      <w:bookmarkStart w:id="1017" w:name="_Toc66692707"/>
      <w:bookmarkStart w:id="1018" w:name="_Toc66701886"/>
      <w:bookmarkStart w:id="1019" w:name="_Toc69883558"/>
      <w:bookmarkStart w:id="1020" w:name="_Toc73625572"/>
      <w:bookmarkStart w:id="1021" w:name="_Toc201151824"/>
      <w:bookmarkEnd w:id="1014"/>
      <w:r>
        <w:t>6.1.1.8</w:t>
      </w:r>
      <w:r>
        <w:tab/>
        <w:t>5G ProSe UE-to-UE Relay</w:t>
      </w:r>
      <w:bookmarkEnd w:id="1021"/>
    </w:p>
    <w:p w14:paraId="716397E4" w14:textId="77777777" w:rsidR="00F04834" w:rsidRDefault="00F04834" w:rsidP="00F40748">
      <w:pPr>
        <w:pStyle w:val="Heading5"/>
      </w:pPr>
      <w:bookmarkStart w:id="1022" w:name="_CR6_1_1_8_1"/>
      <w:bookmarkStart w:id="1023" w:name="_Toc201151825"/>
      <w:bookmarkEnd w:id="1022"/>
      <w:r>
        <w:t>6.1.1.8.1</w:t>
      </w:r>
      <w:r>
        <w:tab/>
        <w:t>5G ProSe Layer-2 UE-to-UE Relay</w:t>
      </w:r>
      <w:bookmarkEnd w:id="1023"/>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1024" w:name="_MON_1727785257"/>
    <w:bookmarkEnd w:id="1024"/>
    <w:p w14:paraId="501BD33A" w14:textId="1AB76EB9" w:rsidR="00F04834" w:rsidRDefault="00F04834" w:rsidP="00F04834">
      <w:pPr>
        <w:pStyle w:val="TH"/>
      </w:pPr>
      <w:r>
        <w:object w:dxaOrig="5966" w:dyaOrig="3080" w14:anchorId="45925AEF">
          <v:shape id="_x0000_i1053" type="#_x0000_t75" style="width:297.4pt;height:152.75pt" o:ole="">
            <v:imagedata r:id="rId65" o:title=""/>
          </v:shape>
          <o:OLEObject Type="Embed" ProgID="Word.Document.12" ShapeID="_x0000_i1053" DrawAspect="Content" ObjectID="_1811766406" r:id="rId66">
            <o:FieldCodes>\s</o:FieldCodes>
          </o:OLEObject>
        </w:object>
      </w:r>
    </w:p>
    <w:p w14:paraId="00692BEF" w14:textId="55EBEFD1" w:rsidR="00F04834" w:rsidRDefault="00F04834" w:rsidP="00F04834">
      <w:pPr>
        <w:pStyle w:val="TF"/>
      </w:pPr>
      <w:bookmarkStart w:id="1025" w:name="_CRFigure6_1_1_8_11"/>
      <w:r>
        <w:t xml:space="preserve">Figure </w:t>
      </w:r>
      <w:bookmarkEnd w:id="1025"/>
      <w:r>
        <w:t>6.1.1.8.1-1: End-to-End Control Plane protocol stacks using a 5G ProSe Layer-2 UE-to-UE Relay</w:t>
      </w:r>
    </w:p>
    <w:p w14:paraId="2BCD1C19" w14:textId="27C32FCB" w:rsidR="00F04834" w:rsidRDefault="00F04834" w:rsidP="00F04834">
      <w:pPr>
        <w:pStyle w:val="NO"/>
      </w:pPr>
      <w:r>
        <w:lastRenderedPageBreak/>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1026" w:name="_CR6_1_1_8_2"/>
      <w:bookmarkStart w:id="1027" w:name="_Toc201151826"/>
      <w:bookmarkEnd w:id="1026"/>
      <w:r>
        <w:t>6.1.1.8.2</w:t>
      </w:r>
      <w:r>
        <w:tab/>
        <w:t>5G ProSe Layer-3 UE-to-UE Relay</w:t>
      </w:r>
      <w:bookmarkEnd w:id="1027"/>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1028" w:name="_CR6_1_2"/>
      <w:bookmarkStart w:id="1029" w:name="_Toc201151827"/>
      <w:bookmarkEnd w:id="1028"/>
      <w:r w:rsidRPr="00CB5EC9">
        <w:t>6.1.2</w:t>
      </w:r>
      <w:r w:rsidRPr="00CB5EC9">
        <w:tab/>
        <w:t>User Plane</w:t>
      </w:r>
      <w:bookmarkEnd w:id="1015"/>
      <w:bookmarkEnd w:id="1016"/>
      <w:bookmarkEnd w:id="1017"/>
      <w:bookmarkEnd w:id="1018"/>
      <w:bookmarkEnd w:id="1019"/>
      <w:bookmarkEnd w:id="1020"/>
      <w:bookmarkEnd w:id="1029"/>
    </w:p>
    <w:p w14:paraId="37921974" w14:textId="77777777" w:rsidR="00B84B87" w:rsidRPr="00CB5EC9" w:rsidRDefault="00B84B87" w:rsidP="00B84B87">
      <w:pPr>
        <w:pStyle w:val="Heading4"/>
      </w:pPr>
      <w:bookmarkStart w:id="1030" w:name="_CR6_1_2_1"/>
      <w:bookmarkStart w:id="1031" w:name="_Toc517047986"/>
      <w:bookmarkStart w:id="1032" w:name="_Toc45003262"/>
      <w:bookmarkStart w:id="1033" w:name="_Toc66692708"/>
      <w:bookmarkStart w:id="1034" w:name="_Toc66701887"/>
      <w:bookmarkStart w:id="1035" w:name="_Toc69883559"/>
      <w:bookmarkStart w:id="1036" w:name="_Toc73625573"/>
      <w:bookmarkStart w:id="1037" w:name="_Toc201151828"/>
      <w:bookmarkEnd w:id="1030"/>
      <w:r w:rsidRPr="00CB5EC9">
        <w:t>6.1.2.1</w:t>
      </w:r>
      <w:r w:rsidRPr="00CB5EC9">
        <w:tab/>
        <w:t>General</w:t>
      </w:r>
      <w:bookmarkEnd w:id="1037"/>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5G ProSe UE-to-UE Relay, specified in clause 6.1.2.4.</w:t>
      </w:r>
    </w:p>
    <w:p w14:paraId="30022AEB" w14:textId="1B08ADEB" w:rsidR="008C47BE" w:rsidRPr="00CB5EC9" w:rsidRDefault="008C47BE" w:rsidP="008C47BE">
      <w:pPr>
        <w:pStyle w:val="Heading4"/>
      </w:pPr>
      <w:bookmarkStart w:id="1038" w:name="_CR6_1_2_2"/>
      <w:bookmarkStart w:id="1039" w:name="_Toc201151829"/>
      <w:bookmarkEnd w:id="1038"/>
      <w:r w:rsidRPr="00CB5EC9">
        <w:t>6.1.2.</w:t>
      </w:r>
      <w:r w:rsidR="0065395F" w:rsidRPr="00CB5EC9">
        <w:t>2</w:t>
      </w:r>
      <w:r w:rsidRPr="00CB5EC9">
        <w:tab/>
        <w:t>UE - UE</w:t>
      </w:r>
      <w:bookmarkEnd w:id="1031"/>
      <w:bookmarkEnd w:id="1032"/>
      <w:bookmarkEnd w:id="1033"/>
      <w:bookmarkEnd w:id="1034"/>
      <w:bookmarkEnd w:id="1035"/>
      <w:bookmarkEnd w:id="1036"/>
      <w:bookmarkEnd w:id="1039"/>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54" type="#_x0000_t75" style="width:204.75pt;height:264.85pt" o:ole="">
            <v:imagedata r:id="rId67" o:title=""/>
          </v:shape>
          <o:OLEObject Type="Embed" ProgID="Word.Document.12" ShapeID="_x0000_i1054" DrawAspect="Content" ObjectID="_1811766407" r:id="rId6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1040" w:name="_CRFigure6_1_2_21"/>
      <w:r w:rsidRPr="00CB5EC9">
        <w:t xml:space="preserve">Figure </w:t>
      </w:r>
      <w:bookmarkEnd w:id="1040"/>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lastRenderedPageBreak/>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1041" w:name="_CR6_1_2_3"/>
      <w:bookmarkStart w:id="1042" w:name="_Toc517047987"/>
      <w:bookmarkStart w:id="1043" w:name="_Toc45003263"/>
      <w:bookmarkStart w:id="1044" w:name="_Toc66692709"/>
      <w:bookmarkStart w:id="1045" w:name="_Toc66701888"/>
      <w:bookmarkStart w:id="1046" w:name="_Toc69883560"/>
      <w:bookmarkStart w:id="1047" w:name="_Toc73625574"/>
      <w:bookmarkStart w:id="1048" w:name="_Toc201151830"/>
      <w:bookmarkEnd w:id="1041"/>
      <w:r w:rsidRPr="00CB5EC9">
        <w:t>6.1.2.</w:t>
      </w:r>
      <w:r w:rsidR="0008399C" w:rsidRPr="00CB5EC9">
        <w:t>3</w:t>
      </w:r>
      <w:r w:rsidRPr="00CB5EC9">
        <w:tab/>
      </w:r>
      <w:r w:rsidR="0008399C" w:rsidRPr="00CB5EC9">
        <w:t>5G ProSe</w:t>
      </w:r>
      <w:r w:rsidRPr="00CB5EC9">
        <w:t xml:space="preserve"> UE-to-Network Relay</w:t>
      </w:r>
      <w:bookmarkEnd w:id="1042"/>
      <w:bookmarkEnd w:id="1043"/>
      <w:bookmarkEnd w:id="1044"/>
      <w:bookmarkEnd w:id="1045"/>
      <w:bookmarkEnd w:id="1046"/>
      <w:bookmarkEnd w:id="1047"/>
      <w:bookmarkEnd w:id="1048"/>
    </w:p>
    <w:p w14:paraId="3D77B415" w14:textId="1D380C45" w:rsidR="00EA3D35" w:rsidRPr="00CB5EC9" w:rsidRDefault="00EA3D35" w:rsidP="0093004C">
      <w:pPr>
        <w:pStyle w:val="Heading5"/>
      </w:pPr>
      <w:bookmarkStart w:id="1049" w:name="_CR6_1_2_3_1"/>
      <w:bookmarkStart w:id="1050" w:name="_Toc69883561"/>
      <w:bookmarkStart w:id="1051" w:name="_Toc73625575"/>
      <w:bookmarkStart w:id="1052" w:name="_Toc201151831"/>
      <w:bookmarkEnd w:id="1049"/>
      <w:r w:rsidRPr="00CB5EC9">
        <w:t>6.1.2.</w:t>
      </w:r>
      <w:r w:rsidR="0008399C" w:rsidRPr="00CB5EC9">
        <w:t>3</w:t>
      </w:r>
      <w:r w:rsidRPr="00CB5EC9">
        <w:t>.1</w:t>
      </w:r>
      <w:r w:rsidRPr="00CB5EC9">
        <w:tab/>
      </w:r>
      <w:r w:rsidR="008D7284" w:rsidRPr="00CB5EC9">
        <w:t xml:space="preserve">5G ProSe </w:t>
      </w:r>
      <w:r w:rsidRPr="00CB5EC9">
        <w:t>Layer-3 UE-to-Network Relay</w:t>
      </w:r>
      <w:bookmarkEnd w:id="1050"/>
      <w:bookmarkEnd w:id="1051"/>
      <w:bookmarkEnd w:id="1052"/>
    </w:p>
    <w:p w14:paraId="7B6F355C" w14:textId="136A8F32" w:rsidR="002449FE" w:rsidRDefault="002449FE" w:rsidP="00C76F30">
      <w:pPr>
        <w:pStyle w:val="TH"/>
      </w:pPr>
      <w:r>
        <w:object w:dxaOrig="9072" w:dyaOrig="2832" w14:anchorId="21F62827">
          <v:shape id="_x0000_i1055" type="#_x0000_t75" style="width:453.9pt;height:139.6pt" o:ole="">
            <v:imagedata r:id="rId69" o:title=""/>
          </v:shape>
          <o:OLEObject Type="Embed" ProgID="Word.Picture.8" ShapeID="_x0000_i1055" DrawAspect="Content" ObjectID="_1811766408" r:id="rId70"/>
        </w:object>
      </w:r>
    </w:p>
    <w:p w14:paraId="14A61681" w14:textId="695940F9"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1053" w:name="_CRFigure6_1_2_3_11"/>
      <w:r w:rsidRPr="00CB5EC9">
        <w:t xml:space="preserve">Figure </w:t>
      </w:r>
      <w:bookmarkEnd w:id="1053"/>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7A7CB6C5" w14:textId="52BB2B6F" w:rsidR="002B5F65" w:rsidRDefault="002B5F65" w:rsidP="00C76F30">
      <w:pPr>
        <w:pStyle w:val="TH"/>
      </w:pPr>
      <w:r>
        <w:object w:dxaOrig="9781" w:dyaOrig="1982" w14:anchorId="12EF1EC9">
          <v:shape id="_x0000_i1056" type="#_x0000_t75" style="width:479.6pt;height:98.3pt" o:ole="">
            <v:imagedata r:id="rId71" o:title=""/>
          </v:shape>
          <o:OLEObject Type="Embed" ProgID="Word.Picture.8" ShapeID="_x0000_i1056" DrawAspect="Content" ObjectID="_1811766409" r:id="rId72"/>
        </w:object>
      </w:r>
    </w:p>
    <w:p w14:paraId="23AC9B70" w14:textId="6D80DC95"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1054" w:name="_CRFigure6_1_2_3_12"/>
      <w:r w:rsidRPr="00CB5EC9">
        <w:t xml:space="preserve">Figure </w:t>
      </w:r>
      <w:bookmarkEnd w:id="1054"/>
      <w:r w:rsidRPr="00CB5EC9">
        <w:t>6.1.2.</w:t>
      </w:r>
      <w:r w:rsidR="00487F14" w:rsidRPr="00CB5EC9">
        <w:t>3</w:t>
      </w:r>
      <w:r w:rsidRPr="00CB5EC9">
        <w:t>.1-2: User plane protocol stacks for Layer-3 UE-to-Network Relay with N3IWF support</w:t>
      </w:r>
    </w:p>
    <w:p w14:paraId="24F5EBEA" w14:textId="1439AFB7" w:rsidR="002B5F65" w:rsidRPr="009F27F6" w:rsidRDefault="002B5F65" w:rsidP="009F27F6">
      <w:bookmarkStart w:id="1055" w:name="_Toc69883562"/>
      <w:bookmarkStart w:id="1056" w:name="_Toc73625576"/>
      <w:r>
        <w:t>There may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75B4178" w14:textId="110FC499" w:rsidR="00E54797" w:rsidRPr="00CB5EC9" w:rsidRDefault="00E54797" w:rsidP="00E54797">
      <w:pPr>
        <w:pStyle w:val="Heading5"/>
        <w:rPr>
          <w:lang w:eastAsia="zh-CN"/>
        </w:rPr>
      </w:pPr>
      <w:bookmarkStart w:id="1057" w:name="_CR6_1_2_3_2"/>
      <w:bookmarkStart w:id="1058" w:name="_Toc201151832"/>
      <w:bookmarkEnd w:id="1057"/>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1055"/>
      <w:bookmarkEnd w:id="1056"/>
      <w:bookmarkEnd w:id="1058"/>
    </w:p>
    <w:p w14:paraId="32EB829E" w14:textId="63B486D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CB43FC" w:rsidRPr="00CB5EC9">
        <w:rPr>
          <w:lang w:eastAsia="zh-CN"/>
        </w:rPr>
        <w:t>TS</w:t>
      </w:r>
      <w:r w:rsidR="00CB43FC">
        <w:rPr>
          <w:lang w:eastAsia="zh-CN"/>
        </w:rPr>
        <w:t> </w:t>
      </w:r>
      <w:r w:rsidR="00CB43FC" w:rsidRPr="00CB5EC9">
        <w:rPr>
          <w:lang w:eastAsia="zh-CN"/>
        </w:rPr>
        <w:t>38.300</w:t>
      </w:r>
      <w:r w:rsidR="00CB43FC">
        <w:rPr>
          <w:lang w:eastAsia="zh-CN"/>
        </w:rPr>
        <w:t> </w:t>
      </w:r>
      <w:r w:rsidR="00CB43FC"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CB43FC" w:rsidRPr="00CB5EC9">
        <w:rPr>
          <w:rFonts w:eastAsia="DengXian"/>
        </w:rPr>
        <w:t>TS</w:t>
      </w:r>
      <w:r w:rsidR="00CB43FC">
        <w:rPr>
          <w:rFonts w:eastAsia="DengXian"/>
        </w:rPr>
        <w:t> </w:t>
      </w:r>
      <w:r w:rsidR="00CB43FC" w:rsidRPr="00CB5EC9">
        <w:rPr>
          <w:rFonts w:eastAsia="DengXian"/>
        </w:rPr>
        <w:t>38.351</w:t>
      </w:r>
      <w:r w:rsidR="00CB43FC">
        <w:rPr>
          <w:rFonts w:eastAsia="DengXian"/>
        </w:rPr>
        <w:t> </w:t>
      </w:r>
      <w:r w:rsidR="00CB43FC" w:rsidRPr="00CB5EC9">
        <w:rPr>
          <w:rFonts w:eastAsia="DengXian"/>
        </w:rPr>
        <w:t>[</w:t>
      </w:r>
      <w:r w:rsidR="00E14949" w:rsidRPr="00CB5EC9">
        <w:rPr>
          <w:rFonts w:eastAsia="DengXian"/>
        </w:rPr>
        <w:t>28].</w:t>
      </w:r>
    </w:p>
    <w:bookmarkStart w:id="1059" w:name="_MON_1693123958"/>
    <w:bookmarkEnd w:id="1059"/>
    <w:p w14:paraId="11AECC2F" w14:textId="07420760" w:rsidR="00CB5EC9" w:rsidRDefault="00CB5EC9" w:rsidP="000F34EA">
      <w:pPr>
        <w:pStyle w:val="TH"/>
      </w:pPr>
      <w:r w:rsidRPr="00667D06">
        <w:rPr>
          <w:rFonts w:eastAsia="DengXian"/>
        </w:rPr>
        <w:object w:dxaOrig="6846" w:dyaOrig="3102" w14:anchorId="1A81F934">
          <v:shape id="_x0000_i1057" type="#_x0000_t75" style="width:342.45pt;height:155.9pt" o:ole="">
            <v:imagedata r:id="rId73" o:title=""/>
          </v:shape>
          <o:OLEObject Type="Embed" ProgID="Word.Document.12" ShapeID="_x0000_i1057" DrawAspect="Content" ObjectID="_1811766410" r:id="rId74">
            <o:FieldCodes>\s</o:FieldCodes>
          </o:OLEObject>
        </w:object>
      </w:r>
    </w:p>
    <w:p w14:paraId="2E4A91D6" w14:textId="7C8EE9DD" w:rsidR="008C47BE" w:rsidRPr="00CB5EC9" w:rsidRDefault="00E54797" w:rsidP="0093004C">
      <w:pPr>
        <w:pStyle w:val="TF"/>
      </w:pPr>
      <w:bookmarkStart w:id="1060" w:name="_CRFigure6_1_2_3_21"/>
      <w:r w:rsidRPr="00CB5EC9">
        <w:t xml:space="preserve">Figure </w:t>
      </w:r>
      <w:bookmarkEnd w:id="1060"/>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061" w:name="_CR6_1_2_4"/>
      <w:bookmarkStart w:id="1062" w:name="_Toc66692711"/>
      <w:bookmarkStart w:id="1063" w:name="_Toc66701890"/>
      <w:bookmarkStart w:id="1064" w:name="_Toc69883564"/>
      <w:bookmarkStart w:id="1065" w:name="_Toc73625577"/>
      <w:bookmarkStart w:id="1066" w:name="_Toc201151833"/>
      <w:bookmarkEnd w:id="1061"/>
      <w:r>
        <w:rPr>
          <w:lang w:eastAsia="ko-KR"/>
        </w:rPr>
        <w:t>6.1.2.4</w:t>
      </w:r>
      <w:r>
        <w:rPr>
          <w:lang w:eastAsia="ko-KR"/>
        </w:rPr>
        <w:tab/>
        <w:t>5G ProSe UE-to-UE Relay</w:t>
      </w:r>
      <w:bookmarkEnd w:id="1066"/>
    </w:p>
    <w:p w14:paraId="56923561" w14:textId="0353D3E0" w:rsidR="00F04834" w:rsidRDefault="00F04834" w:rsidP="00F04834">
      <w:pPr>
        <w:pStyle w:val="Heading5"/>
        <w:rPr>
          <w:lang w:eastAsia="ko-KR"/>
        </w:rPr>
      </w:pPr>
      <w:bookmarkStart w:id="1067" w:name="_CR6_1_2_4_1"/>
      <w:bookmarkStart w:id="1068" w:name="_Toc201151834"/>
      <w:bookmarkEnd w:id="1067"/>
      <w:r>
        <w:rPr>
          <w:lang w:eastAsia="ko-KR"/>
        </w:rPr>
        <w:t>6.1.2.4.1</w:t>
      </w:r>
      <w:r>
        <w:rPr>
          <w:lang w:eastAsia="ko-KR"/>
        </w:rPr>
        <w:tab/>
        <w:t>5G ProSe Layer-2 UE-to-UE Relay</w:t>
      </w:r>
      <w:bookmarkEnd w:id="1068"/>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069" w:name="_MON_1735459741"/>
    <w:bookmarkEnd w:id="1069"/>
    <w:p w14:paraId="42D08589" w14:textId="1AB9AAAD" w:rsidR="00F04834" w:rsidRDefault="00F04834" w:rsidP="00F04834">
      <w:pPr>
        <w:pStyle w:val="TH"/>
      </w:pPr>
      <w:r>
        <w:rPr>
          <w:rFonts w:eastAsia="DengXian"/>
        </w:rPr>
        <w:object w:dxaOrig="5834" w:dyaOrig="3632" w14:anchorId="27CDBC33">
          <v:shape id="_x0000_i1058" type="#_x0000_t75" style="width:291.15pt;height:181.55pt" o:ole="">
            <v:imagedata r:id="rId75" o:title=""/>
          </v:shape>
          <o:OLEObject Type="Embed" ProgID="Word.Document.12" ShapeID="_x0000_i1058" DrawAspect="Content" ObjectID="_1811766411" r:id="rId76">
            <o:FieldCodes>\s</o:FieldCodes>
          </o:OLEObject>
        </w:object>
      </w:r>
    </w:p>
    <w:p w14:paraId="7D773AAF" w14:textId="7458A5BE" w:rsidR="00F04834" w:rsidRDefault="00F04834" w:rsidP="00F04834">
      <w:pPr>
        <w:pStyle w:val="TF"/>
      </w:pPr>
      <w:bookmarkStart w:id="1070" w:name="_CRFigure6_1_2_4_11"/>
      <w:r>
        <w:t xml:space="preserve">Figure </w:t>
      </w:r>
      <w:bookmarkEnd w:id="1070"/>
      <w:r>
        <w:t>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071" w:name="_CR6_1_2_4_2"/>
      <w:bookmarkStart w:id="1072" w:name="_Toc201151835"/>
      <w:bookmarkEnd w:id="1071"/>
      <w:r>
        <w:t>6.1.2.4.2</w:t>
      </w:r>
      <w:r>
        <w:tab/>
        <w:t>5G ProSe Layer-3 UE-to-UE Relay</w:t>
      </w:r>
      <w:bookmarkEnd w:id="1072"/>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073" w:name="_CR6_2"/>
      <w:bookmarkStart w:id="1074" w:name="_Toc201151836"/>
      <w:bookmarkEnd w:id="1073"/>
      <w:r w:rsidRPr="00CB5EC9">
        <w:rPr>
          <w:lang w:eastAsia="ko-KR"/>
        </w:rPr>
        <w:t>6.2</w:t>
      </w:r>
      <w:r w:rsidRPr="00CB5EC9">
        <w:rPr>
          <w:lang w:eastAsia="ko-KR"/>
        </w:rPr>
        <w:tab/>
        <w:t>Procedures for Service Authorization and Provisioning to UE</w:t>
      </w:r>
      <w:bookmarkEnd w:id="1062"/>
      <w:bookmarkEnd w:id="1063"/>
      <w:bookmarkEnd w:id="1064"/>
      <w:bookmarkEnd w:id="1065"/>
      <w:bookmarkEnd w:id="1074"/>
    </w:p>
    <w:p w14:paraId="64AAF432" w14:textId="77777777" w:rsidR="008C47BE" w:rsidRPr="00CB5EC9" w:rsidRDefault="008C47BE" w:rsidP="008C47BE">
      <w:pPr>
        <w:pStyle w:val="Heading3"/>
      </w:pPr>
      <w:bookmarkStart w:id="1075" w:name="_CR6_2_1"/>
      <w:bookmarkStart w:id="1076" w:name="_Toc66692712"/>
      <w:bookmarkStart w:id="1077" w:name="_Toc66701891"/>
      <w:bookmarkStart w:id="1078" w:name="_Toc69883565"/>
      <w:bookmarkStart w:id="1079" w:name="_Toc73625578"/>
      <w:bookmarkStart w:id="1080" w:name="_Toc201151837"/>
      <w:bookmarkEnd w:id="1075"/>
      <w:r w:rsidRPr="00CB5EC9">
        <w:t>6.2.1</w:t>
      </w:r>
      <w:r w:rsidRPr="00CB5EC9">
        <w:tab/>
        <w:t>General</w:t>
      </w:r>
      <w:bookmarkEnd w:id="1076"/>
      <w:bookmarkEnd w:id="1077"/>
      <w:bookmarkEnd w:id="1078"/>
      <w:bookmarkEnd w:id="1079"/>
      <w:bookmarkEnd w:id="1080"/>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081" w:name="_CR6_2_2"/>
      <w:bookmarkStart w:id="1082" w:name="_Toc66692713"/>
      <w:bookmarkStart w:id="1083" w:name="_Toc66701892"/>
      <w:bookmarkStart w:id="1084" w:name="_Toc69883566"/>
      <w:bookmarkStart w:id="1085" w:name="_Toc73625579"/>
      <w:bookmarkStart w:id="1086" w:name="_Toc201151838"/>
      <w:bookmarkEnd w:id="1081"/>
      <w:r w:rsidRPr="00CB5EC9">
        <w:lastRenderedPageBreak/>
        <w:t>6.2.2</w:t>
      </w:r>
      <w:r w:rsidRPr="00CB5EC9">
        <w:tab/>
        <w:t>PCF based Service Authorization and Provisioning to UE</w:t>
      </w:r>
      <w:bookmarkEnd w:id="1082"/>
      <w:bookmarkEnd w:id="1083"/>
      <w:bookmarkEnd w:id="1084"/>
      <w:bookmarkEnd w:id="1085"/>
      <w:bookmarkEnd w:id="1086"/>
    </w:p>
    <w:p w14:paraId="3C1D2C76" w14:textId="4FC72414"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CB43FC" w:rsidRPr="00CB5EC9">
        <w:t>TS</w:t>
      </w:r>
      <w:r w:rsidR="00CB43FC">
        <w:t> </w:t>
      </w:r>
      <w:r w:rsidR="00CB43FC" w:rsidRPr="00CB5EC9">
        <w:t>23.502</w:t>
      </w:r>
      <w:r w:rsidR="00CB43FC">
        <w:t> </w:t>
      </w:r>
      <w:r w:rsidR="00CB43FC"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CB43FC" w:rsidRPr="00CB5EC9">
        <w:t>TS</w:t>
      </w:r>
      <w:r w:rsidR="00CB43FC">
        <w:t> </w:t>
      </w:r>
      <w:r w:rsidR="00CB43FC" w:rsidRPr="00CB5EC9">
        <w:t>23.502</w:t>
      </w:r>
      <w:r w:rsidR="00CB43FC">
        <w:t> </w:t>
      </w:r>
      <w:r w:rsidR="00CB43FC" w:rsidRPr="00CB5EC9">
        <w:t>[</w:t>
      </w:r>
      <w:r w:rsidRPr="00CB5EC9">
        <w:t>5] and UE Policy Association Modification procedure as defined in clause</w:t>
      </w:r>
      <w:r w:rsidRPr="00CB5EC9">
        <w:rPr>
          <w:lang w:eastAsia="zh-CN"/>
        </w:rPr>
        <w:t> </w:t>
      </w:r>
      <w:r w:rsidRPr="00CB5EC9">
        <w:t xml:space="preserve">4.16.12 of </w:t>
      </w:r>
      <w:r w:rsidR="00CB43FC" w:rsidRPr="00CB5EC9">
        <w:t>TS</w:t>
      </w:r>
      <w:r w:rsidR="00CB43FC">
        <w:t> </w:t>
      </w:r>
      <w:r w:rsidR="00CB43FC" w:rsidRPr="00CB5EC9">
        <w:t>23.502</w:t>
      </w:r>
      <w:r w:rsidR="00CB43FC">
        <w:t> </w:t>
      </w:r>
      <w:r w:rsidR="00CB43FC"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3A451E08"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CB43FC" w:rsidRPr="00CB5EC9">
        <w:t>TS</w:t>
      </w:r>
      <w:r w:rsidR="00CB43FC">
        <w:t> </w:t>
      </w:r>
      <w:r w:rsidR="00CB43FC" w:rsidRPr="00CB5EC9">
        <w:t>23.502</w:t>
      </w:r>
      <w:r w:rsidR="00CB43FC">
        <w:t> </w:t>
      </w:r>
      <w:r w:rsidR="00CB43FC" w:rsidRPr="00CB5EC9">
        <w:t>[</w:t>
      </w:r>
      <w:r w:rsidRPr="00CB5EC9">
        <w:t>5].</w:t>
      </w:r>
    </w:p>
    <w:p w14:paraId="1F006BF8" w14:textId="5E877B15"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CB43FC" w:rsidRPr="00CB5EC9">
        <w:t>TS</w:t>
      </w:r>
      <w:r w:rsidR="00CB43FC">
        <w:t> </w:t>
      </w:r>
      <w:r w:rsidR="00CB43FC" w:rsidRPr="00CB5EC9">
        <w:t>23.502</w:t>
      </w:r>
      <w:r w:rsidR="00CB43FC">
        <w:t> </w:t>
      </w:r>
      <w:r w:rsidR="00CB43FC" w:rsidRPr="00CB5EC9">
        <w:t>[</w:t>
      </w:r>
      <w:r w:rsidRPr="00CB5EC9">
        <w:t>5].</w:t>
      </w:r>
    </w:p>
    <w:p w14:paraId="1866556A" w14:textId="4DB0A971"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CB43FC" w:rsidRPr="00CB5EC9">
        <w:t>TS</w:t>
      </w:r>
      <w:r w:rsidR="00CB43FC">
        <w:t> </w:t>
      </w:r>
      <w:r w:rsidR="00CB43FC" w:rsidRPr="00CB5EC9">
        <w:t>23.502</w:t>
      </w:r>
      <w:r w:rsidR="00CB43FC">
        <w:t> </w:t>
      </w:r>
      <w:r w:rsidR="00CB43FC"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087" w:name="_CR6_2_3"/>
      <w:bookmarkStart w:id="1088" w:name="_Toc66692714"/>
      <w:bookmarkStart w:id="1089" w:name="_Toc66701893"/>
      <w:bookmarkStart w:id="1090" w:name="_Toc69883567"/>
      <w:bookmarkStart w:id="1091" w:name="_Toc73625580"/>
      <w:bookmarkStart w:id="1092" w:name="_Toc201151839"/>
      <w:bookmarkEnd w:id="1087"/>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088"/>
      <w:bookmarkEnd w:id="1089"/>
      <w:bookmarkEnd w:id="1090"/>
      <w:bookmarkEnd w:id="1091"/>
      <w:bookmarkEnd w:id="1092"/>
    </w:p>
    <w:p w14:paraId="5AB87039" w14:textId="011B4B3D"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CB43FC" w:rsidRPr="00CB5EC9">
        <w:rPr>
          <w:lang w:eastAsia="zh-CN"/>
        </w:rPr>
        <w:t>TS</w:t>
      </w:r>
      <w:r w:rsidR="00CB43FC">
        <w:rPr>
          <w:lang w:eastAsia="zh-CN"/>
        </w:rPr>
        <w:t> </w:t>
      </w:r>
      <w:r w:rsidR="00CB43FC" w:rsidRPr="00CB5EC9">
        <w:rPr>
          <w:lang w:eastAsia="zh-CN"/>
        </w:rPr>
        <w:t>23.501</w:t>
      </w:r>
      <w:r w:rsidR="00CB43FC">
        <w:rPr>
          <w:lang w:eastAsia="zh-CN"/>
        </w:rPr>
        <w:t> </w:t>
      </w:r>
      <w:r w:rsidR="00CB43FC"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31524445"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093" w:name="_CR6_2_4"/>
      <w:bookmarkStart w:id="1094" w:name="_Toc66692715"/>
      <w:bookmarkStart w:id="1095" w:name="_Toc66701894"/>
      <w:bookmarkStart w:id="1096" w:name="_Toc69883568"/>
      <w:bookmarkStart w:id="1097" w:name="_Toc73625581"/>
      <w:bookmarkStart w:id="1098" w:name="_Toc201151840"/>
      <w:bookmarkEnd w:id="1093"/>
      <w:r w:rsidRPr="00CB5EC9">
        <w:t>6.2.4</w:t>
      </w:r>
      <w:r w:rsidRPr="00CB5EC9">
        <w:tab/>
        <w:t>Procedure for UE triggered ProSe Policy provisioning</w:t>
      </w:r>
      <w:bookmarkEnd w:id="1094"/>
      <w:bookmarkEnd w:id="1095"/>
      <w:bookmarkEnd w:id="1096"/>
      <w:bookmarkEnd w:id="1097"/>
      <w:bookmarkEnd w:id="1098"/>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9" type="#_x0000_t75" style="width:382.55pt;height:144.65pt" o:ole="">
            <v:imagedata r:id="rId77" o:title=""/>
          </v:shape>
          <o:OLEObject Type="Embed" ProgID="Visio.Drawing.15" ShapeID="_x0000_i1059" DrawAspect="Content" ObjectID="_1811766412" r:id="rId78"/>
        </w:object>
      </w:r>
    </w:p>
    <w:p w14:paraId="354B8764" w14:textId="725B905A" w:rsidR="008C47BE" w:rsidRPr="00CB5EC9" w:rsidRDefault="008C47BE" w:rsidP="008C47BE">
      <w:pPr>
        <w:pStyle w:val="TF"/>
      </w:pPr>
      <w:bookmarkStart w:id="1099" w:name="_CRFigure6_2_41"/>
      <w:r w:rsidRPr="00CB5EC9">
        <w:t xml:space="preserve">Figure </w:t>
      </w:r>
      <w:bookmarkEnd w:id="1099"/>
      <w:r w:rsidRPr="00CB5EC9">
        <w:t xml:space="preserve">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7C30454C"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CB43FC" w:rsidRPr="00CB5EC9">
        <w:t>TS</w:t>
      </w:r>
      <w:r w:rsidR="00CB43FC">
        <w:t> </w:t>
      </w:r>
      <w:r w:rsidR="00CB43FC" w:rsidRPr="00CB5EC9">
        <w:t>23.502</w:t>
      </w:r>
      <w:r w:rsidR="00CB43FC">
        <w:t> </w:t>
      </w:r>
      <w:r w:rsidR="00CB43FC" w:rsidRPr="00CB5EC9">
        <w:t>[</w:t>
      </w:r>
      <w:r w:rsidRPr="00CB5EC9">
        <w:t>5].</w:t>
      </w:r>
    </w:p>
    <w:p w14:paraId="29134CFB" w14:textId="77777777" w:rsidR="008C47BE" w:rsidRPr="00CB5EC9" w:rsidRDefault="008C47BE" w:rsidP="008C47BE">
      <w:pPr>
        <w:pStyle w:val="Heading3"/>
        <w:rPr>
          <w:lang w:eastAsia="ko-KR"/>
        </w:rPr>
      </w:pPr>
      <w:bookmarkStart w:id="1100" w:name="_CR6_2_5"/>
      <w:bookmarkStart w:id="1101" w:name="_Toc66692716"/>
      <w:bookmarkStart w:id="1102" w:name="_Toc66701895"/>
      <w:bookmarkStart w:id="1103" w:name="_Toc69883569"/>
      <w:bookmarkStart w:id="1104" w:name="_Toc73625582"/>
      <w:bookmarkStart w:id="1105" w:name="_Toc201151841"/>
      <w:bookmarkEnd w:id="1100"/>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101"/>
      <w:bookmarkEnd w:id="1102"/>
      <w:bookmarkEnd w:id="1103"/>
      <w:bookmarkEnd w:id="1104"/>
      <w:bookmarkEnd w:id="1105"/>
    </w:p>
    <w:p w14:paraId="647D132C" w14:textId="45EB9E4F"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CB43FC" w:rsidRPr="00CB5EC9">
        <w:rPr>
          <w:lang w:eastAsia="ko-KR"/>
        </w:rPr>
        <w:t>TS</w:t>
      </w:r>
      <w:r w:rsidR="00CB43FC">
        <w:rPr>
          <w:lang w:eastAsia="ko-KR"/>
        </w:rPr>
        <w:t> </w:t>
      </w:r>
      <w:r w:rsidR="00CB43FC" w:rsidRPr="00CB5EC9">
        <w:rPr>
          <w:lang w:eastAsia="ko-KR"/>
        </w:rPr>
        <w:t>23.502</w:t>
      </w:r>
      <w:r w:rsidR="00CB43FC">
        <w:rPr>
          <w:lang w:eastAsia="ko-KR"/>
        </w:rPr>
        <w:t> </w:t>
      </w:r>
      <w:r w:rsidR="00CB43FC" w:rsidRPr="00CB5EC9">
        <w:rPr>
          <w:lang w:eastAsia="ko-KR"/>
        </w:rPr>
        <w:t>[</w:t>
      </w:r>
      <w:r w:rsidRPr="00CB5EC9">
        <w:rPr>
          <w:lang w:eastAsia="ko-KR"/>
        </w:rPr>
        <w:t>5] is performed with the following considerations:</w:t>
      </w:r>
    </w:p>
    <w:p w14:paraId="2D555E98" w14:textId="22899273" w:rsidR="008C47BE" w:rsidRPr="00CB5EC9" w:rsidRDefault="008C47BE" w:rsidP="008C47BE">
      <w:pPr>
        <w:pStyle w:val="B1"/>
      </w:pPr>
      <w:r w:rsidRPr="00CB5EC9">
        <w:rPr>
          <w:lang w:eastAsia="ko-KR"/>
        </w:rPr>
        <w:t>-</w:t>
      </w:r>
      <w:r w:rsidRPr="00CB5EC9">
        <w:rPr>
          <w:lang w:eastAsia="ko-KR"/>
        </w:rPr>
        <w:tab/>
        <w:t xml:space="preserve">The AF in </w:t>
      </w:r>
      <w:r w:rsidR="00CB43FC" w:rsidRPr="00CB5EC9">
        <w:rPr>
          <w:lang w:eastAsia="ko-KR"/>
        </w:rPr>
        <w:t>TS</w:t>
      </w:r>
      <w:r w:rsidR="00CB43FC">
        <w:rPr>
          <w:lang w:eastAsia="ko-KR"/>
        </w:rPr>
        <w:t> </w:t>
      </w:r>
      <w:r w:rsidR="00CB43FC" w:rsidRPr="00CB5EC9">
        <w:rPr>
          <w:lang w:eastAsia="ko-KR"/>
        </w:rPr>
        <w:t>23.502</w:t>
      </w:r>
      <w:r w:rsidR="00CB43FC">
        <w:rPr>
          <w:lang w:eastAsia="ko-KR"/>
        </w:rPr>
        <w:t> </w:t>
      </w:r>
      <w:r w:rsidR="00CB43FC"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106" w:name="_CR6_3"/>
      <w:bookmarkStart w:id="1107" w:name="_Toc66692717"/>
      <w:bookmarkStart w:id="1108" w:name="_Toc66701896"/>
      <w:bookmarkStart w:id="1109" w:name="_Toc69883570"/>
      <w:bookmarkStart w:id="1110" w:name="_Toc73625583"/>
      <w:bookmarkStart w:id="1111" w:name="_Toc201151842"/>
      <w:bookmarkEnd w:id="1106"/>
      <w:r w:rsidRPr="00CB5EC9">
        <w:t>6.3</w:t>
      </w:r>
      <w:r w:rsidRPr="00CB5EC9">
        <w:tab/>
      </w:r>
      <w:r w:rsidR="005421DF" w:rsidRPr="00CB5EC9">
        <w:t xml:space="preserve">5G </w:t>
      </w:r>
      <w:r w:rsidRPr="00CB5EC9">
        <w:t>ProSe Direct Discovery</w:t>
      </w:r>
      <w:bookmarkEnd w:id="1107"/>
      <w:bookmarkEnd w:id="1108"/>
      <w:bookmarkEnd w:id="1109"/>
      <w:bookmarkEnd w:id="1110"/>
      <w:bookmarkEnd w:id="1111"/>
    </w:p>
    <w:p w14:paraId="3BC65214" w14:textId="16A2B708" w:rsidR="008C47BE" w:rsidRPr="00CB5EC9" w:rsidRDefault="008C47BE" w:rsidP="008C47BE">
      <w:pPr>
        <w:pStyle w:val="Heading3"/>
        <w:rPr>
          <w:lang w:eastAsia="zh-CN"/>
        </w:rPr>
      </w:pPr>
      <w:bookmarkStart w:id="1112" w:name="_CR6_3_1"/>
      <w:bookmarkStart w:id="1113" w:name="_Toc66692718"/>
      <w:bookmarkStart w:id="1114" w:name="_Toc66701897"/>
      <w:bookmarkStart w:id="1115" w:name="_Toc69883571"/>
      <w:bookmarkStart w:id="1116" w:name="_Toc73625584"/>
      <w:bookmarkStart w:id="1117" w:name="_Toc201151843"/>
      <w:bookmarkEnd w:id="1112"/>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113"/>
      <w:bookmarkEnd w:id="1114"/>
      <w:bookmarkEnd w:id="1115"/>
      <w:bookmarkEnd w:id="1116"/>
      <w:bookmarkEnd w:id="1117"/>
    </w:p>
    <w:p w14:paraId="424798B1" w14:textId="77777777" w:rsidR="008C47BE" w:rsidRPr="00CB5EC9" w:rsidRDefault="008C47BE" w:rsidP="008C47BE">
      <w:pPr>
        <w:pStyle w:val="Heading4"/>
      </w:pPr>
      <w:bookmarkStart w:id="1118" w:name="_CR6_3_1_1"/>
      <w:bookmarkStart w:id="1119" w:name="_Toc517047997"/>
      <w:bookmarkStart w:id="1120" w:name="_Toc45003273"/>
      <w:bookmarkStart w:id="1121" w:name="_Toc66701898"/>
      <w:bookmarkStart w:id="1122" w:name="_Toc69883572"/>
      <w:bookmarkStart w:id="1123" w:name="_Toc73625585"/>
      <w:bookmarkStart w:id="1124" w:name="_Toc201151844"/>
      <w:bookmarkEnd w:id="1118"/>
      <w:r w:rsidRPr="00CB5EC9">
        <w:t>6.3.1.1</w:t>
      </w:r>
      <w:r w:rsidRPr="00CB5EC9">
        <w:tab/>
        <w:t>Overview</w:t>
      </w:r>
      <w:bookmarkEnd w:id="1119"/>
      <w:bookmarkEnd w:id="1120"/>
      <w:bookmarkEnd w:id="1121"/>
      <w:bookmarkEnd w:id="1122"/>
      <w:bookmarkEnd w:id="1123"/>
      <w:bookmarkEnd w:id="1124"/>
    </w:p>
    <w:p w14:paraId="4FB98675" w14:textId="0B7DFB7D"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CB43FC" w:rsidRPr="00CB5EC9">
        <w:rPr>
          <w:rFonts w:eastAsia="SimSun"/>
        </w:rPr>
        <w:t>TS</w:t>
      </w:r>
      <w:r w:rsidR="00CB43FC">
        <w:rPr>
          <w:rFonts w:eastAsia="SimSun"/>
        </w:rPr>
        <w:t> </w:t>
      </w:r>
      <w:r w:rsidR="00CB43FC" w:rsidRPr="00CB5EC9">
        <w:rPr>
          <w:rFonts w:eastAsia="SimSun"/>
        </w:rPr>
        <w:t>23.303</w:t>
      </w:r>
      <w:r w:rsidR="00CB43FC">
        <w:rPr>
          <w:rFonts w:eastAsia="SimSun"/>
        </w:rPr>
        <w:t> </w:t>
      </w:r>
      <w:r w:rsidR="00CB43FC"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1492DCB4"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CB43FC" w:rsidRPr="00CB5EC9">
        <w:rPr>
          <w:rFonts w:eastAsia="SimSun"/>
        </w:rPr>
        <w:t>TS</w:t>
      </w:r>
      <w:r w:rsidR="00CB43FC">
        <w:rPr>
          <w:rFonts w:eastAsia="SimSun"/>
        </w:rPr>
        <w:t> </w:t>
      </w:r>
      <w:r w:rsidR="00CB43FC" w:rsidRPr="00CB5EC9">
        <w:rPr>
          <w:rFonts w:eastAsia="SimSun"/>
        </w:rPr>
        <w:t>38.331</w:t>
      </w:r>
      <w:r w:rsidR="00CB43FC">
        <w:rPr>
          <w:rFonts w:eastAsia="SimSun"/>
        </w:rPr>
        <w:t> </w:t>
      </w:r>
      <w:r w:rsidR="00CB43FC"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125" w:name="_CR6_3_1_2"/>
      <w:bookmarkStart w:id="1126" w:name="_Toc66701899"/>
      <w:bookmarkStart w:id="1127" w:name="_Toc69883573"/>
      <w:bookmarkStart w:id="1128" w:name="_Toc73625586"/>
      <w:bookmarkStart w:id="1129" w:name="_Toc517048000"/>
      <w:bookmarkStart w:id="1130" w:name="_Toc45003276"/>
      <w:bookmarkStart w:id="1131" w:name="_Toc201151845"/>
      <w:bookmarkEnd w:id="1125"/>
      <w:r w:rsidRPr="00CB5EC9">
        <w:t>6.3.1.2</w:t>
      </w:r>
      <w:r w:rsidRPr="00CB5EC9">
        <w:tab/>
        <w:t xml:space="preserve">Overall procedure for </w:t>
      </w:r>
      <w:r w:rsidR="00BB12B8" w:rsidRPr="00CB5EC9">
        <w:t xml:space="preserve">5G </w:t>
      </w:r>
      <w:r w:rsidRPr="00CB5EC9">
        <w:t>ProSe Direct Discovery (Model A)</w:t>
      </w:r>
      <w:bookmarkEnd w:id="1126"/>
      <w:bookmarkEnd w:id="1127"/>
      <w:bookmarkEnd w:id="1128"/>
      <w:bookmarkEnd w:id="1131"/>
    </w:p>
    <w:bookmarkEnd w:id="1129"/>
    <w:bookmarkEnd w:id="1130"/>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60" type="#_x0000_t75" style="width:481.45pt;height:350.6pt" o:ole="">
            <v:imagedata r:id="rId79" o:title=""/>
          </v:shape>
          <o:OLEObject Type="Embed" ProgID="Visio.Drawing.15" ShapeID="_x0000_i1060" DrawAspect="Content" ObjectID="_1811766413" r:id="rId80"/>
        </w:object>
      </w:r>
    </w:p>
    <w:p w14:paraId="461AA76A" w14:textId="5D8164C3" w:rsidR="008C47BE" w:rsidRPr="00CB5EC9" w:rsidRDefault="008C47BE" w:rsidP="008C47BE">
      <w:pPr>
        <w:pStyle w:val="TF"/>
      </w:pPr>
      <w:bookmarkStart w:id="1132" w:name="_CRFigure6_3_1_21"/>
      <w:r w:rsidRPr="00CB5EC9">
        <w:t xml:space="preserve">Figure </w:t>
      </w:r>
      <w:bookmarkEnd w:id="1132"/>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133" w:name="_CR6_3_1_3"/>
      <w:bookmarkStart w:id="1134" w:name="_Toc66701900"/>
      <w:bookmarkStart w:id="1135" w:name="_Toc69883574"/>
      <w:bookmarkStart w:id="1136" w:name="_Toc73625587"/>
      <w:bookmarkStart w:id="1137" w:name="_Toc517048001"/>
      <w:bookmarkStart w:id="1138" w:name="_Toc45003277"/>
      <w:bookmarkStart w:id="1139" w:name="_Toc201151846"/>
      <w:bookmarkEnd w:id="1133"/>
      <w:r w:rsidRPr="00CB5EC9">
        <w:t>6.3.1.3</w:t>
      </w:r>
      <w:r w:rsidRPr="00CB5EC9">
        <w:tab/>
        <w:t xml:space="preserve">Overall procedure for </w:t>
      </w:r>
      <w:r w:rsidR="00BB12B8" w:rsidRPr="00CB5EC9">
        <w:t xml:space="preserve">5G </w:t>
      </w:r>
      <w:r w:rsidRPr="00CB5EC9">
        <w:t>ProSe Direct Discovery (Model B)</w:t>
      </w:r>
      <w:bookmarkEnd w:id="1134"/>
      <w:bookmarkEnd w:id="1135"/>
      <w:bookmarkEnd w:id="1136"/>
      <w:bookmarkEnd w:id="1139"/>
    </w:p>
    <w:bookmarkEnd w:id="1137"/>
    <w:bookmarkEnd w:id="1138"/>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61" type="#_x0000_t75" style="width:481.45pt;height:400.05pt" o:ole="">
            <v:imagedata r:id="rId81" o:title=""/>
          </v:shape>
          <o:OLEObject Type="Embed" ProgID="Visio.Drawing.15" ShapeID="_x0000_i1061" DrawAspect="Content" ObjectID="_1811766414" r:id="rId82"/>
        </w:object>
      </w:r>
    </w:p>
    <w:p w14:paraId="7B06E7A9" w14:textId="6D0A6F6E" w:rsidR="008C47BE" w:rsidRPr="00CB5EC9" w:rsidRDefault="008C47BE" w:rsidP="008C47BE">
      <w:pPr>
        <w:pStyle w:val="TF"/>
      </w:pPr>
      <w:bookmarkStart w:id="1140" w:name="_CRFigure6_3_1_31"/>
      <w:r w:rsidRPr="00CB5EC9">
        <w:t xml:space="preserve">Figure </w:t>
      </w:r>
      <w:bookmarkEnd w:id="1140"/>
      <w:r w:rsidRPr="00CB5EC9">
        <w:t xml:space="preserve">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141" w:name="_CR6_3_1_4"/>
      <w:bookmarkStart w:id="1142" w:name="_Toc73625588"/>
      <w:bookmarkStart w:id="1143" w:name="_Toc201151847"/>
      <w:bookmarkEnd w:id="1141"/>
      <w:r w:rsidRPr="00CB5EC9">
        <w:t>6.3.1.4</w:t>
      </w:r>
      <w:r w:rsidRPr="00CB5EC9">
        <w:tab/>
        <w:t>Discovery Request procedures</w:t>
      </w:r>
      <w:bookmarkEnd w:id="1142"/>
      <w:bookmarkEnd w:id="1143"/>
    </w:p>
    <w:p w14:paraId="5020C57B" w14:textId="18A28BA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ProSe Application Server are specified in </w:t>
      </w:r>
      <w:r w:rsidR="00CB43FC" w:rsidRPr="00CB5EC9">
        <w:rPr>
          <w:rFonts w:eastAsia="SimSun"/>
        </w:rPr>
        <w:t>TS</w:t>
      </w:r>
      <w:r w:rsidR="00CB43FC">
        <w:rPr>
          <w:rFonts w:eastAsia="SimSun"/>
        </w:rPr>
        <w:t> </w:t>
      </w:r>
      <w:r w:rsidR="00CB43FC" w:rsidRPr="00CB5EC9">
        <w:rPr>
          <w:rFonts w:eastAsia="SimSun"/>
        </w:rPr>
        <w:t>23.303</w:t>
      </w:r>
      <w:r w:rsidR="00CB43FC">
        <w:rPr>
          <w:rFonts w:eastAsia="SimSun"/>
        </w:rPr>
        <w:t> </w:t>
      </w:r>
      <w:r w:rsidR="00CB43FC"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7DC6ED16"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CB43FC">
        <w:t>TS</w:t>
      </w:r>
      <w:r w:rsidR="00CB43FC">
        <w:t> </w:t>
      </w:r>
      <w:r w:rsidR="00CB43FC">
        <w:t>23.502</w:t>
      </w:r>
      <w:r w:rsidR="00CB43FC">
        <w:t> </w:t>
      </w:r>
      <w:r w:rsidR="00CB43FC">
        <w:t>[</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CB43FC" w:rsidRPr="00CB5EC9">
        <w:rPr>
          <w:rFonts w:eastAsia="SimSun"/>
          <w:noProof/>
        </w:rPr>
        <w:t>TS</w:t>
      </w:r>
      <w:r w:rsidR="00CB43FC">
        <w:rPr>
          <w:rFonts w:eastAsia="SimSun"/>
          <w:noProof/>
        </w:rPr>
        <w:t> </w:t>
      </w:r>
      <w:r w:rsidR="00CB43FC" w:rsidRPr="00CB5EC9">
        <w:rPr>
          <w:rFonts w:eastAsia="SimSun"/>
          <w:noProof/>
        </w:rPr>
        <w:t>23.502</w:t>
      </w:r>
      <w:r w:rsidR="00CB43FC">
        <w:rPr>
          <w:rFonts w:eastAsia="SimSun"/>
          <w:noProof/>
        </w:rPr>
        <w:t> </w:t>
      </w:r>
      <w:r w:rsidR="00CB43FC"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C66BC6F"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CB43FC">
        <w:t>TS</w:t>
      </w:r>
      <w:r w:rsidR="00CB43FC">
        <w:t> </w:t>
      </w:r>
      <w:r w:rsidR="00CB43FC">
        <w:t>23.502</w:t>
      </w:r>
      <w:r w:rsidR="00CB43FC">
        <w:t> </w:t>
      </w:r>
      <w:r w:rsidR="00CB43FC">
        <w:t>[</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22538A8C"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CB43FC" w:rsidRPr="00CB5EC9">
        <w:rPr>
          <w:rFonts w:eastAsia="SimSun"/>
        </w:rPr>
        <w:t>TS</w:t>
      </w:r>
      <w:r w:rsidR="00CB43FC">
        <w:rPr>
          <w:rFonts w:eastAsia="SimSun"/>
        </w:rPr>
        <w:t> </w:t>
      </w:r>
      <w:r w:rsidR="00CB43FC" w:rsidRPr="00CB5EC9">
        <w:rPr>
          <w:rFonts w:eastAsia="SimSun"/>
        </w:rPr>
        <w:t>23.303</w:t>
      </w:r>
      <w:r w:rsidR="00CB43FC">
        <w:rPr>
          <w:rFonts w:eastAsia="SimSun"/>
        </w:rPr>
        <w:t> </w:t>
      </w:r>
      <w:r w:rsidR="00CB43FC"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53290463"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CB43FC" w:rsidRPr="00CB5EC9">
        <w:t>TS</w:t>
      </w:r>
      <w:r w:rsidR="00CB43FC">
        <w:t> </w:t>
      </w:r>
      <w:r w:rsidR="00CB43FC" w:rsidRPr="00CB5EC9">
        <w:t>23.503</w:t>
      </w:r>
      <w:r w:rsidR="00CB43FC">
        <w:t> </w:t>
      </w:r>
      <w:r w:rsidR="00CB43FC"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144" w:name="_CR6_3_1_5"/>
      <w:bookmarkStart w:id="1145" w:name="_Toc73625589"/>
      <w:bookmarkStart w:id="1146" w:name="_Toc201151848"/>
      <w:bookmarkEnd w:id="1144"/>
      <w:r w:rsidRPr="00CB5EC9">
        <w:t>6.3.1.5</w:t>
      </w:r>
      <w:r w:rsidRPr="00CB5EC9">
        <w:tab/>
        <w:t>Discovery Reporting procedures</w:t>
      </w:r>
      <w:bookmarkEnd w:id="1145"/>
      <w:bookmarkEnd w:id="1146"/>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w:t>
      </w:r>
      <w:r w:rsidR="009A08B8">
        <w:t xml:space="preserve"> and</w:t>
      </w:r>
      <w:r w:rsidRPr="00CB5EC9">
        <w:t xml:space="preserve"> ProSe Restricted Code for restricted discovery) and obtain the corresponding ProSe Application ID(s) or RPAUID</w:t>
      </w:r>
      <w:r w:rsidR="009A08B8">
        <w:t xml:space="preserve"> and</w:t>
      </w:r>
      <w:r w:rsidRPr="00CB5EC9">
        <w:t xml:space="preserve"> additional information, e.g. metadata.</w:t>
      </w:r>
    </w:p>
    <w:p w14:paraId="5B2F13B6" w14:textId="0AABA92E"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CB43FC" w:rsidRPr="00CB5EC9">
        <w:t>TS</w:t>
      </w:r>
      <w:r w:rsidR="00CB43FC">
        <w:t> </w:t>
      </w:r>
      <w:r w:rsidR="00CB43FC" w:rsidRPr="00CB5EC9">
        <w:t>23.303</w:t>
      </w:r>
      <w:r w:rsidR="00CB43FC">
        <w:t> </w:t>
      </w:r>
      <w:r w:rsidR="00CB43FC"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CB43FC" w:rsidRPr="00CB5EC9">
        <w:t>TS</w:t>
      </w:r>
      <w:r w:rsidR="00CB43FC">
        <w:t> </w:t>
      </w:r>
      <w:r w:rsidR="00CB43FC" w:rsidRPr="00CB5EC9">
        <w:t>23.303</w:t>
      </w:r>
      <w:r w:rsidR="00CB43FC">
        <w:t> </w:t>
      </w:r>
      <w:r w:rsidR="00CB43FC"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147" w:name="_CR6_3_1_6"/>
      <w:bookmarkStart w:id="1148" w:name="_Toc73625590"/>
      <w:bookmarkStart w:id="1149" w:name="_Toc201151849"/>
      <w:bookmarkEnd w:id="1147"/>
      <w:r w:rsidRPr="00CB5EC9">
        <w:t>6.3.1.6</w:t>
      </w:r>
      <w:r w:rsidRPr="00CB5EC9">
        <w:tab/>
        <w:t>Announcing Alert Procedures for restricted discovery</w:t>
      </w:r>
      <w:bookmarkEnd w:id="1148"/>
      <w:bookmarkEnd w:id="1149"/>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22C56C42" w:rsidR="008C47BE" w:rsidRPr="00CB5EC9" w:rsidRDefault="008C47BE" w:rsidP="008C47BE">
      <w:r w:rsidRPr="00CB5EC9">
        <w:t xml:space="preserve">The signalling procedure of Announcing Alert Procedure is specified in </w:t>
      </w:r>
      <w:r w:rsidR="00CB43FC" w:rsidRPr="00CB5EC9">
        <w:t>TS</w:t>
      </w:r>
      <w:r w:rsidR="00CB43FC">
        <w:t> </w:t>
      </w:r>
      <w:r w:rsidR="00CB43FC" w:rsidRPr="00CB5EC9">
        <w:t>23.303</w:t>
      </w:r>
      <w:r w:rsidR="00CB43FC">
        <w:t> </w:t>
      </w:r>
      <w:r w:rsidR="00CB43FC"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150" w:name="_CR6_3_1_7"/>
      <w:bookmarkStart w:id="1151" w:name="_Toc73625591"/>
      <w:bookmarkStart w:id="1152" w:name="_Toc201151850"/>
      <w:bookmarkEnd w:id="1150"/>
      <w:r w:rsidRPr="00CB5EC9">
        <w:t>6.3.1.7</w:t>
      </w:r>
      <w:r w:rsidRPr="00CB5EC9">
        <w:tab/>
        <w:t>Direct Discovery Update Procedures</w:t>
      </w:r>
      <w:bookmarkEnd w:id="1151"/>
      <w:bookmarkEnd w:id="1152"/>
    </w:p>
    <w:p w14:paraId="16FBEF32" w14:textId="0548A058"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CB43FC" w:rsidRPr="00CB5EC9">
        <w:t>TS</w:t>
      </w:r>
      <w:r w:rsidR="00CB43FC">
        <w:t> </w:t>
      </w:r>
      <w:r w:rsidR="00CB43FC" w:rsidRPr="00CB5EC9">
        <w:t>23.303</w:t>
      </w:r>
      <w:r w:rsidR="00CB43FC">
        <w:t> </w:t>
      </w:r>
      <w:r w:rsidR="00CB43FC"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1BCDCD27"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CB43FC" w:rsidRPr="00CB5EC9">
        <w:rPr>
          <w:rFonts w:eastAsia="SimSun"/>
          <w:lang w:eastAsia="zh-CN"/>
        </w:rPr>
        <w:t>TS</w:t>
      </w:r>
      <w:r w:rsidR="00CB43FC">
        <w:rPr>
          <w:rFonts w:eastAsia="SimSun"/>
          <w:lang w:eastAsia="zh-CN"/>
        </w:rPr>
        <w:t> </w:t>
      </w:r>
      <w:r w:rsidR="00CB43FC" w:rsidRPr="00CB5EC9">
        <w:rPr>
          <w:rFonts w:eastAsia="SimSun"/>
          <w:lang w:eastAsia="zh-CN"/>
        </w:rPr>
        <w:t>23.303</w:t>
      </w:r>
      <w:r w:rsidR="00CB43FC">
        <w:rPr>
          <w:rFonts w:eastAsia="SimSun"/>
          <w:lang w:eastAsia="zh-CN"/>
        </w:rPr>
        <w:t> </w:t>
      </w:r>
      <w:r w:rsidR="00CB43FC"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153" w:name="_CR6_3_2"/>
      <w:bookmarkStart w:id="1154" w:name="_Toc66692719"/>
      <w:bookmarkStart w:id="1155" w:name="_Toc66701901"/>
      <w:bookmarkStart w:id="1156" w:name="_Toc69883575"/>
      <w:bookmarkStart w:id="1157" w:name="_Toc73625592"/>
      <w:bookmarkStart w:id="1158" w:name="_Toc201151851"/>
      <w:bookmarkEnd w:id="1153"/>
      <w:r w:rsidRPr="00CB5EC9">
        <w:lastRenderedPageBreak/>
        <w:t>6.3.2</w:t>
      </w:r>
      <w:r w:rsidRPr="00CB5EC9">
        <w:tab/>
      </w:r>
      <w:r w:rsidR="00B4490B" w:rsidRPr="00CB5EC9">
        <w:t xml:space="preserve">5G </w:t>
      </w:r>
      <w:r w:rsidRPr="00CB5EC9">
        <w:t>ProSe Direct Discovery procedures over PC5 reference point</w:t>
      </w:r>
      <w:bookmarkEnd w:id="1154"/>
      <w:bookmarkEnd w:id="1155"/>
      <w:bookmarkEnd w:id="1156"/>
      <w:bookmarkEnd w:id="1157"/>
      <w:bookmarkEnd w:id="1158"/>
    </w:p>
    <w:p w14:paraId="4EFCC27D" w14:textId="77777777" w:rsidR="008C47BE" w:rsidRPr="00CB5EC9" w:rsidRDefault="008C47BE" w:rsidP="008C47BE">
      <w:pPr>
        <w:pStyle w:val="Heading4"/>
      </w:pPr>
      <w:bookmarkStart w:id="1159" w:name="_CR6_3_2_1"/>
      <w:bookmarkStart w:id="1160" w:name="_Toc66692720"/>
      <w:bookmarkStart w:id="1161" w:name="_Toc66701902"/>
      <w:bookmarkStart w:id="1162" w:name="_Toc69883576"/>
      <w:bookmarkStart w:id="1163" w:name="_Toc73625593"/>
      <w:bookmarkStart w:id="1164" w:name="_Toc201151852"/>
      <w:bookmarkEnd w:id="1159"/>
      <w:r w:rsidRPr="00CB5EC9">
        <w:t>6.3.2.1</w:t>
      </w:r>
      <w:r w:rsidRPr="00CB5EC9">
        <w:tab/>
        <w:t>General</w:t>
      </w:r>
      <w:bookmarkEnd w:id="1160"/>
      <w:bookmarkEnd w:id="1161"/>
      <w:bookmarkEnd w:id="1162"/>
      <w:bookmarkEnd w:id="1163"/>
      <w:bookmarkEnd w:id="1164"/>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577E9BE3" w:rsidR="008C47BE" w:rsidRPr="00CB5EC9" w:rsidRDefault="008C47BE" w:rsidP="008C47BE">
      <w:r w:rsidRPr="00CB5EC9">
        <w:t xml:space="preserve">Both Model A and Model B discovery </w:t>
      </w:r>
      <w:r w:rsidRPr="00CB5EC9">
        <w:rPr>
          <w:lang w:eastAsia="zh-CN"/>
        </w:rPr>
        <w:t xml:space="preserve">as defined in </w:t>
      </w:r>
      <w:r w:rsidR="00CB43FC" w:rsidRPr="00CB5EC9">
        <w:rPr>
          <w:lang w:eastAsia="zh-CN"/>
        </w:rPr>
        <w:t>TS</w:t>
      </w:r>
      <w:r w:rsidR="00CB43FC">
        <w:rPr>
          <w:lang w:eastAsia="zh-CN"/>
        </w:rPr>
        <w:t> </w:t>
      </w:r>
      <w:r w:rsidR="00CB43FC" w:rsidRPr="00CB5EC9">
        <w:rPr>
          <w:lang w:eastAsia="zh-CN"/>
        </w:rPr>
        <w:t>23.303</w:t>
      </w:r>
      <w:r w:rsidR="00CB43FC">
        <w:rPr>
          <w:lang w:eastAsia="zh-CN"/>
        </w:rPr>
        <w:t> </w:t>
      </w:r>
      <w:r w:rsidR="00CB43FC"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165" w:name="_MON_1503676761"/>
    <w:bookmarkEnd w:id="1165"/>
    <w:p w14:paraId="1BCA0D54" w14:textId="77777777" w:rsidR="008C47BE" w:rsidRPr="00CB5EC9" w:rsidRDefault="008C47BE" w:rsidP="008C47BE">
      <w:pPr>
        <w:pStyle w:val="TH"/>
      </w:pPr>
      <w:r w:rsidRPr="00CB5EC9">
        <w:object w:dxaOrig="8781" w:dyaOrig="3125" w14:anchorId="0CFC6028">
          <v:shape id="_x0000_i1062" type="#_x0000_t75" style="width:437.65pt;height:156.5pt" o:ole="">
            <v:imagedata r:id="rId83" o:title=""/>
          </v:shape>
          <o:OLEObject Type="Embed" ProgID="Word.Picture.8" ShapeID="_x0000_i1062" DrawAspect="Content" ObjectID="_1811766415" r:id="rId84"/>
        </w:object>
      </w:r>
    </w:p>
    <w:p w14:paraId="316E0BFC" w14:textId="3A7A6286" w:rsidR="008C47BE" w:rsidRPr="00CB5EC9" w:rsidRDefault="008C47BE" w:rsidP="008C47BE">
      <w:pPr>
        <w:pStyle w:val="TF"/>
      </w:pPr>
      <w:bookmarkStart w:id="1166" w:name="_CRFigure6_3_2_11"/>
      <w:r w:rsidRPr="00CB5EC9">
        <w:t xml:space="preserve">Figure </w:t>
      </w:r>
      <w:bookmarkEnd w:id="1166"/>
      <w:r w:rsidRPr="00CB5EC9">
        <w:t xml:space="preserve">6.3.2.1-1: </w:t>
      </w:r>
      <w:r w:rsidR="00B4490B" w:rsidRPr="00CB5EC9">
        <w:t xml:space="preserve">5G </w:t>
      </w:r>
      <w:r w:rsidRPr="00CB5EC9">
        <w:t>ProSe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167" w:name="_MON_1503676903"/>
    <w:bookmarkEnd w:id="1167"/>
    <w:p w14:paraId="2AC952E5" w14:textId="77777777" w:rsidR="008C47BE" w:rsidRPr="00CB5EC9" w:rsidRDefault="008C47BE" w:rsidP="008C47BE">
      <w:pPr>
        <w:pStyle w:val="TH"/>
      </w:pPr>
      <w:r w:rsidRPr="00CB5EC9">
        <w:object w:dxaOrig="8762" w:dyaOrig="3902" w14:anchorId="49019E85">
          <v:shape id="_x0000_i1063" type="#_x0000_t75" style="width:438.25pt;height:195.95pt" o:ole="">
            <v:imagedata r:id="rId85" o:title=""/>
          </v:shape>
          <o:OLEObject Type="Embed" ProgID="Word.Picture.8" ShapeID="_x0000_i1063" DrawAspect="Content" ObjectID="_1811766416" r:id="rId86"/>
        </w:object>
      </w:r>
    </w:p>
    <w:p w14:paraId="087DE659" w14:textId="0A6C53F7" w:rsidR="008C47BE" w:rsidRPr="00CB5EC9" w:rsidRDefault="008C47BE" w:rsidP="008C47BE">
      <w:pPr>
        <w:pStyle w:val="TF"/>
      </w:pPr>
      <w:bookmarkStart w:id="1168" w:name="_CRFigure6_3_2_12"/>
      <w:r w:rsidRPr="00CB5EC9">
        <w:t xml:space="preserve">Figure </w:t>
      </w:r>
      <w:bookmarkEnd w:id="1168"/>
      <w:r w:rsidRPr="00CB5EC9">
        <w:t xml:space="preserve">6.3.2.1-2: </w:t>
      </w:r>
      <w:r w:rsidR="00620C68" w:rsidRPr="00CB5EC9">
        <w:t xml:space="preserve">5G </w:t>
      </w:r>
      <w:r w:rsidRPr="00CB5EC9">
        <w:t>ProSe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0A17E313"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CB43FC">
        <w:rPr>
          <w:lang w:eastAsia="zh-CN"/>
        </w:rPr>
        <w:t>TS</w:t>
      </w:r>
      <w:r w:rsidR="00CB43FC">
        <w:rPr>
          <w:lang w:eastAsia="zh-CN"/>
        </w:rPr>
        <w:t> </w:t>
      </w:r>
      <w:r w:rsidR="00CB43FC">
        <w:rPr>
          <w:lang w:eastAsia="zh-CN"/>
        </w:rPr>
        <w:t>33.503</w:t>
      </w:r>
      <w:r w:rsidR="00CB43FC">
        <w:rPr>
          <w:lang w:eastAsia="zh-CN"/>
        </w:rPr>
        <w:t> </w:t>
      </w:r>
      <w:r w:rsidR="00CB43FC">
        <w:rPr>
          <w:lang w:eastAsia="zh-CN"/>
        </w:rPr>
        <w:t>[</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169" w:name="_CR6_3_2_2"/>
      <w:bookmarkStart w:id="1170" w:name="_Toc66692721"/>
      <w:bookmarkStart w:id="1171" w:name="_Toc66701903"/>
      <w:bookmarkStart w:id="1172" w:name="_Toc69883577"/>
      <w:bookmarkStart w:id="1173" w:name="_Toc73625594"/>
      <w:bookmarkStart w:id="1174" w:name="_Toc201151853"/>
      <w:bookmarkEnd w:id="1169"/>
      <w:r w:rsidRPr="00CB5EC9">
        <w:t>6.3.2.2</w:t>
      </w:r>
      <w:r w:rsidRPr="00CB5EC9">
        <w:tab/>
        <w:t>Group Member Discovery</w:t>
      </w:r>
      <w:bookmarkEnd w:id="1170"/>
      <w:bookmarkEnd w:id="1171"/>
      <w:bookmarkEnd w:id="1172"/>
      <w:bookmarkEnd w:id="1173"/>
      <w:bookmarkEnd w:id="1174"/>
    </w:p>
    <w:p w14:paraId="5F0E73BF" w14:textId="77777777" w:rsidR="008C47BE" w:rsidRPr="00CB5EC9" w:rsidRDefault="008C47BE" w:rsidP="008C47BE">
      <w:pPr>
        <w:pStyle w:val="Heading5"/>
      </w:pPr>
      <w:bookmarkStart w:id="1175" w:name="_CR6_3_2_2_1"/>
      <w:bookmarkStart w:id="1176" w:name="_Toc517048041"/>
      <w:bookmarkStart w:id="1177" w:name="_Toc45003317"/>
      <w:bookmarkStart w:id="1178" w:name="_Toc66692722"/>
      <w:bookmarkStart w:id="1179" w:name="_Toc66701904"/>
      <w:bookmarkStart w:id="1180" w:name="_Toc69883578"/>
      <w:bookmarkStart w:id="1181" w:name="_Toc73625595"/>
      <w:bookmarkStart w:id="1182" w:name="_Toc201151854"/>
      <w:bookmarkEnd w:id="1175"/>
      <w:r w:rsidRPr="00CB5EC9">
        <w:t>6.3.2.2.1</w:t>
      </w:r>
      <w:r w:rsidRPr="00CB5EC9">
        <w:tab/>
        <w:t>General</w:t>
      </w:r>
      <w:bookmarkEnd w:id="1176"/>
      <w:bookmarkEnd w:id="1177"/>
      <w:bookmarkEnd w:id="1178"/>
      <w:bookmarkEnd w:id="1179"/>
      <w:bookmarkEnd w:id="1180"/>
      <w:bookmarkEnd w:id="1181"/>
      <w:bookmarkEnd w:id="1182"/>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In the case of Public Safety use, the ProSe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183" w:name="_CR6_3_2_2_2"/>
      <w:bookmarkStart w:id="1184" w:name="_Toc66692723"/>
      <w:bookmarkStart w:id="1185" w:name="_Toc66701905"/>
      <w:bookmarkStart w:id="1186" w:name="_Toc69883579"/>
      <w:bookmarkStart w:id="1187" w:name="_Toc73625596"/>
      <w:bookmarkStart w:id="1188" w:name="_Toc201151855"/>
      <w:bookmarkEnd w:id="1183"/>
      <w:r w:rsidRPr="00CB5EC9">
        <w:lastRenderedPageBreak/>
        <w:t>6.3.2.2.2</w:t>
      </w:r>
      <w:r w:rsidRPr="00CB5EC9">
        <w:tab/>
        <w:t>Procedure for Group Member Discovery with Model A</w:t>
      </w:r>
      <w:bookmarkEnd w:id="1184"/>
      <w:bookmarkEnd w:id="1185"/>
      <w:bookmarkEnd w:id="1186"/>
      <w:bookmarkEnd w:id="1187"/>
      <w:bookmarkEnd w:id="1188"/>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64" type="#_x0000_t75" style="width:411.95pt;height:117.1pt" o:ole="">
            <v:imagedata r:id="rId87" o:title=""/>
          </v:shape>
          <o:OLEObject Type="Embed" ProgID="Visio.Drawing.15" ShapeID="_x0000_i1064" DrawAspect="Content" ObjectID="_1811766417" r:id="rId88"/>
        </w:object>
      </w:r>
    </w:p>
    <w:p w14:paraId="1F1FB056" w14:textId="77777777" w:rsidR="008C47BE" w:rsidRPr="00CB5EC9" w:rsidRDefault="008C47BE" w:rsidP="008C47BE">
      <w:pPr>
        <w:pStyle w:val="TF"/>
      </w:pPr>
      <w:bookmarkStart w:id="1189" w:name="_CRFigure6_3_2_2_21"/>
      <w:r w:rsidRPr="00CB5EC9">
        <w:t xml:space="preserve">Figure </w:t>
      </w:r>
      <w:bookmarkEnd w:id="1189"/>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190" w:name="_CR6_3_2_2_3"/>
      <w:bookmarkStart w:id="1191" w:name="_Toc66692724"/>
      <w:bookmarkStart w:id="1192" w:name="_Toc66701906"/>
      <w:bookmarkStart w:id="1193" w:name="_Toc69883580"/>
      <w:bookmarkStart w:id="1194" w:name="_Toc73625597"/>
      <w:bookmarkStart w:id="1195" w:name="_Toc201151856"/>
      <w:bookmarkEnd w:id="1190"/>
      <w:r w:rsidRPr="00CB5EC9">
        <w:t>6.3.2.2.3</w:t>
      </w:r>
      <w:r w:rsidRPr="00CB5EC9">
        <w:tab/>
        <w:t>Procedure for Group Member Discovery with Model B</w:t>
      </w:r>
      <w:bookmarkEnd w:id="1191"/>
      <w:bookmarkEnd w:id="1192"/>
      <w:bookmarkEnd w:id="1193"/>
      <w:bookmarkEnd w:id="1194"/>
      <w:bookmarkEnd w:id="1195"/>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5" type="#_x0000_t75" style="width:424.5pt;height:140.85pt" o:ole="">
            <v:imagedata r:id="rId89" o:title=""/>
          </v:shape>
          <o:OLEObject Type="Embed" ProgID="Visio.Drawing.15" ShapeID="_x0000_i1065" DrawAspect="Content" ObjectID="_1811766418" r:id="rId90"/>
        </w:object>
      </w:r>
    </w:p>
    <w:p w14:paraId="590FEEF5" w14:textId="77777777" w:rsidR="008C47BE" w:rsidRPr="00CB5EC9" w:rsidRDefault="008C47BE" w:rsidP="008C47BE">
      <w:pPr>
        <w:pStyle w:val="TF"/>
      </w:pPr>
      <w:bookmarkStart w:id="1196" w:name="_CRFigure6_3_2_2_31"/>
      <w:r w:rsidRPr="00CB5EC9">
        <w:t xml:space="preserve">Figure </w:t>
      </w:r>
      <w:bookmarkEnd w:id="1196"/>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lastRenderedPageBreak/>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197" w:name="_CR6_3_2_3"/>
      <w:bookmarkStart w:id="1198" w:name="_Toc66692725"/>
      <w:bookmarkStart w:id="1199" w:name="_Toc66701907"/>
      <w:bookmarkStart w:id="1200" w:name="_Toc69883581"/>
      <w:bookmarkStart w:id="1201" w:name="_Toc73625598"/>
      <w:bookmarkStart w:id="1202" w:name="_Toc201151857"/>
      <w:bookmarkEnd w:id="1197"/>
      <w:r w:rsidRPr="00CB5EC9">
        <w:t>6.3.2.3</w:t>
      </w:r>
      <w:r w:rsidRPr="00CB5EC9">
        <w:tab/>
      </w:r>
      <w:r w:rsidR="00790310" w:rsidRPr="00CB5EC9">
        <w:rPr>
          <w:lang w:eastAsia="zh-CN"/>
        </w:rPr>
        <w:t xml:space="preserve">5G ProSe </w:t>
      </w:r>
      <w:r w:rsidRPr="00CB5EC9">
        <w:t>UE-to-Network Relay Discovery</w:t>
      </w:r>
      <w:bookmarkEnd w:id="1198"/>
      <w:bookmarkEnd w:id="1199"/>
      <w:bookmarkEnd w:id="1200"/>
      <w:bookmarkEnd w:id="1201"/>
      <w:bookmarkEnd w:id="1202"/>
    </w:p>
    <w:p w14:paraId="5D3E0B5A" w14:textId="77777777" w:rsidR="00E07D05" w:rsidRPr="00CB5EC9" w:rsidRDefault="00E07D05" w:rsidP="0093004C">
      <w:pPr>
        <w:pStyle w:val="Heading5"/>
        <w:rPr>
          <w:lang w:eastAsia="zh-CN"/>
        </w:rPr>
      </w:pPr>
      <w:bookmarkStart w:id="1203" w:name="_CR6_3_2_3_1"/>
      <w:bookmarkStart w:id="1204" w:name="_Toc69883582"/>
      <w:bookmarkStart w:id="1205" w:name="_Toc73625599"/>
      <w:bookmarkStart w:id="1206" w:name="_Toc201151858"/>
      <w:bookmarkEnd w:id="1203"/>
      <w:r w:rsidRPr="00CB5EC9">
        <w:rPr>
          <w:lang w:eastAsia="zh-CN"/>
        </w:rPr>
        <w:t>6.3.2.3.1</w:t>
      </w:r>
      <w:r w:rsidRPr="00CB5EC9">
        <w:rPr>
          <w:lang w:eastAsia="zh-CN"/>
        </w:rPr>
        <w:tab/>
        <w:t>General</w:t>
      </w:r>
      <w:bookmarkEnd w:id="1204"/>
      <w:bookmarkEnd w:id="1205"/>
      <w:bookmarkEnd w:id="1206"/>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207" w:name="_CR6_3_2_3_2"/>
      <w:bookmarkStart w:id="1208" w:name="_Toc69883583"/>
      <w:bookmarkStart w:id="1209" w:name="_Toc73625600"/>
      <w:bookmarkStart w:id="1210" w:name="_Toc201151859"/>
      <w:bookmarkEnd w:id="1207"/>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208"/>
      <w:bookmarkEnd w:id="1209"/>
      <w:bookmarkEnd w:id="1210"/>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6" type="#_x0000_t75" style="width:422.6pt;height:187.2pt" o:ole="">
            <v:imagedata r:id="rId91" o:title=""/>
          </v:shape>
          <o:OLEObject Type="Embed" ProgID="Visio.Drawing.15" ShapeID="_x0000_i1066" DrawAspect="Content" ObjectID="_1811766419" r:id="rId92"/>
        </w:object>
      </w:r>
    </w:p>
    <w:p w14:paraId="25DD14BA" w14:textId="28CFDC59" w:rsidR="00E07D05" w:rsidRPr="00CB5EC9" w:rsidRDefault="00E07D05" w:rsidP="0093004C">
      <w:pPr>
        <w:pStyle w:val="TF"/>
      </w:pPr>
      <w:bookmarkStart w:id="1211" w:name="_CRFigure6_3_2_3_21"/>
      <w:r w:rsidRPr="00CB5EC9">
        <w:t xml:space="preserve">Figure </w:t>
      </w:r>
      <w:bookmarkEnd w:id="1211"/>
      <w:r w:rsidRPr="00CB5EC9">
        <w:t xml:space="preserve">6.3.2.3.2-1: </w:t>
      </w:r>
      <w:r w:rsidR="009B4A57" w:rsidRPr="00CB5EC9">
        <w:rPr>
          <w:lang w:eastAsia="zh-CN"/>
        </w:rPr>
        <w:t xml:space="preserve">5G ProSe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lastRenderedPageBreak/>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212" w:name="_CR6_3_2_3_3"/>
      <w:bookmarkStart w:id="1213" w:name="_Toc69883584"/>
      <w:bookmarkStart w:id="1214" w:name="_Toc73625601"/>
      <w:bookmarkStart w:id="1215" w:name="_Toc201151860"/>
      <w:bookmarkEnd w:id="1212"/>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213"/>
      <w:bookmarkEnd w:id="1214"/>
      <w:bookmarkEnd w:id="1215"/>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7" type="#_x0000_t75" style="width:424.5pt;height:152.15pt" o:ole="">
            <v:imagedata r:id="rId93" o:title=""/>
          </v:shape>
          <o:OLEObject Type="Embed" ProgID="Visio.Drawing.15" ShapeID="_x0000_i1067" DrawAspect="Content" ObjectID="_1811766420" r:id="rId94"/>
        </w:object>
      </w:r>
    </w:p>
    <w:p w14:paraId="2447DF37" w14:textId="06CA98D9" w:rsidR="00E07D05" w:rsidRPr="00CB5EC9" w:rsidRDefault="00E07D05" w:rsidP="00E07D05">
      <w:pPr>
        <w:pStyle w:val="TF"/>
      </w:pPr>
      <w:bookmarkStart w:id="1216" w:name="_CRFigure6_3_2_3_31"/>
      <w:r w:rsidRPr="00CB5EC9">
        <w:t xml:space="preserve">Figure </w:t>
      </w:r>
      <w:bookmarkEnd w:id="1216"/>
      <w:r w:rsidRPr="00CB5EC9">
        <w:t xml:space="preserve">6.3.2.3.3-1: </w:t>
      </w:r>
      <w:r w:rsidR="0045250C" w:rsidRPr="00CB5EC9">
        <w:rPr>
          <w:lang w:eastAsia="zh-CN"/>
        </w:rPr>
        <w:t xml:space="preserve">5G ProSe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087E18B9" w:rsidR="0093004C" w:rsidRPr="00CB5EC9" w:rsidRDefault="00E07D05" w:rsidP="00E07D05">
      <w:pPr>
        <w:pStyle w:val="B1"/>
        <w:rPr>
          <w:lang w:eastAsia="zh-CN"/>
        </w:rPr>
      </w:pPr>
      <w:r w:rsidRPr="00CB5EC9">
        <w:rPr>
          <w:lang w:eastAsia="zh-CN"/>
        </w:rPr>
        <w:t>2.</w:t>
      </w:r>
      <w:r w:rsidR="00415491" w:rsidRPr="00CB5EC9">
        <w:rPr>
          <w:lang w:eastAsia="zh-CN"/>
        </w:rPr>
        <w:tab/>
      </w:r>
      <w:r w:rsidR="00155FAC">
        <w:t>If the RSC contained in the solicitation message matches any of the (pre)configured RSC(s), as specified in clause 5.1.4.1, of a 5G ProSe UE-to-Network Relay</w:t>
      </w:r>
      <w:r w:rsidR="00456EC6">
        <w:t xml:space="preserve"> and</w:t>
      </w:r>
      <w:r w:rsidR="00155FAC">
        <w:t xml:space="preserve"> the Target Info contained in the solicitation message, if any, matches the 5G ProSe UE-to-Network Relay, the </w:t>
      </w:r>
      <w:r w:rsidR="00D45705" w:rsidRPr="00CB5EC9">
        <w:t>5G ProSe</w:t>
      </w:r>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217" w:name="_CR6_3_2_4"/>
      <w:bookmarkStart w:id="1218" w:name="_Toc66692727"/>
      <w:bookmarkStart w:id="1219" w:name="_Toc66701909"/>
      <w:bookmarkStart w:id="1220" w:name="_Toc69883586"/>
      <w:bookmarkStart w:id="1221" w:name="_Toc73625602"/>
      <w:bookmarkStart w:id="1222" w:name="_Toc201151861"/>
      <w:bookmarkEnd w:id="1217"/>
      <w:r>
        <w:lastRenderedPageBreak/>
        <w:t>6.3.2.4</w:t>
      </w:r>
      <w:r>
        <w:tab/>
        <w:t>5G ProSe UE-to-UE Relay Discovery</w:t>
      </w:r>
      <w:bookmarkEnd w:id="1222"/>
    </w:p>
    <w:p w14:paraId="31DC59A6" w14:textId="77777777" w:rsidR="00D45C1F" w:rsidRDefault="00D45C1F" w:rsidP="00140F75">
      <w:pPr>
        <w:pStyle w:val="Heading5"/>
      </w:pPr>
      <w:bookmarkStart w:id="1223" w:name="_CR6_3_2_4_1"/>
      <w:bookmarkStart w:id="1224" w:name="_Toc201151862"/>
      <w:bookmarkEnd w:id="1223"/>
      <w:r>
        <w:t>6.3.2.4.1</w:t>
      </w:r>
      <w:r>
        <w:tab/>
        <w:t>General</w:t>
      </w:r>
      <w:bookmarkEnd w:id="1224"/>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t xml:space="preserve"> on the UE-to-UE Relay Layer indicator</w:t>
      </w:r>
      <w:r>
        <w:t xml:space="preserve">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225" w:name="_CR6_3_2_4_2"/>
      <w:bookmarkStart w:id="1226" w:name="_Toc201151863"/>
      <w:bookmarkEnd w:id="1225"/>
      <w:r>
        <w:t>6.3.2.4.2</w:t>
      </w:r>
      <w:r>
        <w:tab/>
        <w:t>Procedure for 5G ProSe UE-to-UE Relay Discovery with Model A</w:t>
      </w:r>
      <w:bookmarkEnd w:id="1226"/>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8" type="#_x0000_t75" style="width:325.55pt;height:215.35pt" o:ole="">
            <v:imagedata r:id="rId95" o:title=""/>
          </v:shape>
          <o:OLEObject Type="Embed" ProgID="Visio.Drawing.11" ShapeID="_x0000_i1068" DrawAspect="Content" ObjectID="_1811766421" r:id="rId96"/>
        </w:object>
      </w:r>
    </w:p>
    <w:p w14:paraId="2B31AA37" w14:textId="3FC7FC9B" w:rsidR="00D45C1F" w:rsidRDefault="00D45C1F" w:rsidP="00D45C1F">
      <w:pPr>
        <w:pStyle w:val="TF"/>
      </w:pPr>
      <w:bookmarkStart w:id="1227" w:name="_CRFigure6_3_2_4_21"/>
      <w:r>
        <w:t xml:space="preserve">Figure </w:t>
      </w:r>
      <w:bookmarkEnd w:id="1227"/>
      <w:r>
        <w:t>6.3.2.4.2-1: 5G ProSe UE-to-UE Relay Discovery with Model A</w:t>
      </w:r>
    </w:p>
    <w:p w14:paraId="24AD3BB1" w14:textId="4C3CB15A" w:rsidR="00D45C1F" w:rsidRDefault="00D45C1F" w:rsidP="00D45C1F">
      <w:pPr>
        <w:pStyle w:val="B1"/>
      </w:pPr>
      <w:r>
        <w:t>1.</w:t>
      </w:r>
      <w:r>
        <w:tab/>
        <w:t>The 5G ProSe UE-to-UE Relay has discovered other UEs in proximity</w:t>
      </w:r>
      <w:r w:rsidR="005C2676">
        <w:t xml:space="preserve"> and obtains the Direct discovery set from other UEs in proximity per RSC.</w:t>
      </w:r>
      <w:r>
        <w:t xml:space="preserve"> (e.g. via a previous</w:t>
      </w:r>
      <w:r w:rsidR="00FD507B">
        <w:t xml:space="preserve"> 5G ProSe UE-to-UE Relay Discovery or</w:t>
      </w:r>
      <w:r w:rsidR="005C2676">
        <w:t xml:space="preserve"> via secure PC5 connection between 5G ProSe U2U Relay and 5G ProSe End UE (refer to </w:t>
      </w:r>
      <w:r w:rsidR="00CB43FC">
        <w:t>TS</w:t>
      </w:r>
      <w:r w:rsidR="00CB43FC">
        <w:t> </w:t>
      </w:r>
      <w:r w:rsidR="00CB43FC">
        <w:t>33.503</w:t>
      </w:r>
      <w:r w:rsidR="00CB43FC">
        <w:t> </w:t>
      </w:r>
      <w:r w:rsidR="00CB43FC">
        <w:t>[</w:t>
      </w:r>
      <w:r w:rsidR="005C2676">
        <w:t>29]))</w:t>
      </w:r>
      <w:r>
        <w:t>.</w:t>
      </w:r>
    </w:p>
    <w:p w14:paraId="6CE78603" w14:textId="62BD41C6"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rsidR="005C2676">
        <w:t xml:space="preserve"> Direct discovery set</w:t>
      </w:r>
      <w:r w:rsidR="007B3C23">
        <w:t xml:space="preserve"> including list of protected user info (i.e. Application Layer ID)</w:t>
      </w:r>
      <w:r w:rsidR="005C2676">
        <w:t xml:space="preserve"> received from</w:t>
      </w:r>
      <w:r>
        <w:t xml:space="preserve"> the 5G ProSe End UEs </w:t>
      </w:r>
      <w:r w:rsidR="006F24C9">
        <w:t xml:space="preserve">supporting the RSC. The UE-to-UE Relay Discovery Announcement message </w:t>
      </w:r>
      <w:r>
        <w:t>is sent using the Source Layer-2 ID and Destination Layer-2 ID as described in clause 5.8.4.</w:t>
      </w:r>
    </w:p>
    <w:p w14:paraId="1C50ABE9" w14:textId="2CCA7216" w:rsidR="009B06B4" w:rsidRDefault="009B06B4" w:rsidP="00D45C1F">
      <w:pPr>
        <w:pStyle w:val="B1"/>
      </w:pPr>
      <w:r>
        <w:tab/>
        <w:t xml:space="preserve">The 5G ProSe UE-to-UE Relay shall only announce </w:t>
      </w:r>
      <w:r w:rsidR="007B3C23">
        <w:t>u</w:t>
      </w:r>
      <w:r>
        <w:t xml:space="preserve">ser </w:t>
      </w:r>
      <w:r w:rsidR="007B3C23">
        <w:t>i</w:t>
      </w:r>
      <w:r>
        <w:t>nfo</w:t>
      </w:r>
      <w:r w:rsidR="007B3C23">
        <w:t xml:space="preserve"> (i.e. Application Layer ID)</w:t>
      </w:r>
      <w:r>
        <w:t xml:space="preserve"> of other UEs in proximity</w:t>
      </w:r>
      <w:r w:rsidR="00FC0F4F">
        <w:t xml:space="preserve"> that did not include an Announce Prohibited Indication</w:t>
      </w:r>
      <w:r>
        <w:t xml:space="preserve"> when they were previously discovered.</w:t>
      </w:r>
    </w:p>
    <w:p w14:paraId="5362DFBC" w14:textId="6D4A97F5" w:rsidR="000120E5" w:rsidRDefault="000120E5" w:rsidP="004F16C7">
      <w:pPr>
        <w:pStyle w:val="NO"/>
      </w:pPr>
      <w:r>
        <w:t>NOTE:</w:t>
      </w:r>
      <w:r>
        <w:tab/>
        <w:t>5G ProSe UE-to-UE Relay announces</w:t>
      </w:r>
      <w:r w:rsidR="00D411B5">
        <w:t xml:space="preserve"> Direct discovery set from</w:t>
      </w:r>
      <w:r>
        <w:t xml:space="preserve"> other UEs in proximity only if their PC5 signal strength measured by the 5G ProSe UE-to-UE Relay is above configured signal strength threshold as specified in </w:t>
      </w:r>
      <w:r w:rsidR="00CB43FC">
        <w:t>TS</w:t>
      </w:r>
      <w:r w:rsidR="00CB43FC">
        <w:t> </w:t>
      </w:r>
      <w:r w:rsidR="00CB43FC">
        <w:t>38.331</w:t>
      </w:r>
      <w:r w:rsidR="00CB43FC">
        <w:t> </w:t>
      </w:r>
      <w:r w:rsidR="00CB43FC">
        <w:t>[</w:t>
      </w:r>
      <w:r>
        <w:t>16].</w:t>
      </w:r>
    </w:p>
    <w:p w14:paraId="593ECD75" w14:textId="651435DA"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228" w:name="_CR6_3_2_4_3"/>
      <w:bookmarkStart w:id="1229" w:name="_Toc201151864"/>
      <w:bookmarkEnd w:id="1228"/>
      <w:r>
        <w:lastRenderedPageBreak/>
        <w:t>6.3.2.4.3</w:t>
      </w:r>
      <w:r>
        <w:tab/>
        <w:t>Procedure for 5G ProSe UE-to-UE Relay Discovery with Model B</w:t>
      </w:r>
      <w:bookmarkEnd w:id="1229"/>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9" type="#_x0000_t75" style="width:414.45pt;height:281.1pt" o:ole="">
            <v:imagedata r:id="rId97" o:title=""/>
          </v:shape>
          <o:OLEObject Type="Embed" ProgID="Visio.Drawing.11" ShapeID="_x0000_i1069" DrawAspect="Content" ObjectID="_1811766422" r:id="rId98"/>
        </w:object>
      </w:r>
    </w:p>
    <w:p w14:paraId="1ABCB64D" w14:textId="11AD4BC4" w:rsidR="00D45C1F" w:rsidRDefault="00D45C1F" w:rsidP="00D45C1F">
      <w:pPr>
        <w:pStyle w:val="TF"/>
      </w:pPr>
      <w:bookmarkStart w:id="1230" w:name="_CRFigure6_3_2_4_31"/>
      <w:r>
        <w:t xml:space="preserve">Figure </w:t>
      </w:r>
      <w:bookmarkEnd w:id="1230"/>
      <w:r>
        <w:t>6.3.2.4.3-1: 5G ProSe UE-to-UE Relay Discovery with Model B</w:t>
      </w:r>
    </w:p>
    <w:p w14:paraId="3EF1DB42" w14:textId="2AD8EEF7"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RSC</w:t>
      </w:r>
      <w:r w:rsidR="009A08B8">
        <w:t xml:space="preserve"> and</w:t>
      </w:r>
      <w:r w:rsidR="006D23DF">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w:t>
      </w:r>
      <w:r w:rsidR="006D23DF">
        <w:t xml:space="preserve"> discoverer 5G ProSe End UE (UE-1) and the</w:t>
      </w:r>
      <w:r>
        <w:t xml:space="preserve"> discoveree 5G ProSe End UE (UE-2)</w:t>
      </w:r>
      <w:r w:rsidR="006D23DF">
        <w:t>. The 5G ProSe UE-to-UE Relay Discovery Solicitation message</w:t>
      </w:r>
      <w:r>
        <w:t xml:space="preserve"> is sent using the Source Layer-2 ID and Destination Layer-2 ID as described in clause 5.8.4.</w:t>
      </w:r>
    </w:p>
    <w:p w14:paraId="31B4C3BD" w14:textId="6F4FF558" w:rsidR="00D45C1F" w:rsidRDefault="00D45C1F" w:rsidP="00D45C1F">
      <w:pPr>
        <w:pStyle w:val="B1"/>
      </w:pPr>
      <w:r>
        <w:tab/>
        <w:t>A 5G ProSe UE-to-UE Relay determine</w:t>
      </w:r>
      <w:r w:rsidR="00155FAC">
        <w:t>s</w:t>
      </w:r>
      <w:r>
        <w:t xml:space="preserve"> the Destination Layer-2 ID for signalling reception as specified in clause 5.1.</w:t>
      </w:r>
    </w:p>
    <w:p w14:paraId="7F48C86D" w14:textId="515BA29B" w:rsidR="00FC0F4F" w:rsidRDefault="00FC0F4F" w:rsidP="00D45C1F">
      <w:pPr>
        <w:pStyle w:val="B1"/>
      </w:pPr>
      <w:r>
        <w:tab/>
        <w:t xml:space="preserve">The discoverer 5G ProSe End UE may include an Announce Prohibited Indication in the UE-to-UE Relay Discovery Solicitation message. If a 5G ProSe UE-to-UE Relay receives a Relay Discovery </w:t>
      </w:r>
      <w:r w:rsidR="006D23DF">
        <w:t xml:space="preserve">Solicitation </w:t>
      </w:r>
      <w:r>
        <w:t>message with an Announce Prohibited Indication it does not consider the 5G ProSe End UE as discovered during this procedure for inclusion in 5G ProSe UE-to-UE Relay Discovery with Model A, see clause 6.3.2.4.2, step 1.</w:t>
      </w:r>
    </w:p>
    <w:p w14:paraId="1BA3317D" w14:textId="0A67723F" w:rsidR="00D45C1F" w:rsidRDefault="00D45C1F" w:rsidP="00D45C1F">
      <w:pPr>
        <w:pStyle w:val="B1"/>
      </w:pPr>
      <w:r>
        <w:t>2.</w:t>
      </w:r>
      <w:r>
        <w:tab/>
      </w:r>
      <w:r w:rsidR="00155FAC">
        <w:t xml:space="preserve">If the RSC contained in the solicitation message matches any of the (pre)configured RSC(s), as specified in clause 5.1.5.1, of a 5G ProSe UE-to-UE Relay, the </w:t>
      </w:r>
      <w:r>
        <w:t>5G ProSe UE-to-UE Relay sends a 5G ProSe UE-to-UE Relay Discovery Solicitation message. The 5G ProSe UE-to-UE Relay Discovery Solicitation message contains the Type of Discovery Message,</w:t>
      </w:r>
      <w:r w:rsidR="006D23DF">
        <w:t xml:space="preserve"> the Direct Discovery set which includes the</w:t>
      </w:r>
      <w:r w:rsidR="007B3C23">
        <w:t xml:space="preserve"> list of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1C5CF9">
        <w:t xml:space="preserve"> and the discoveree 5G ProSe End UE (UE-2)</w:t>
      </w:r>
      <w:r>
        <w:t>, User Info ID of UE-to-UE Relay, RSC</w:t>
      </w:r>
      <w:r w:rsidR="001C5CF9">
        <w:t>. 5G ProSe UE-to-UE Relay Discovery Solicitation message</w:t>
      </w:r>
      <w:r>
        <w:t xml:space="preserve">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2DED0DFD" w14:textId="1496EF80" w:rsidR="006D23DF" w:rsidRDefault="006D23DF" w:rsidP="00D45C1F">
      <w:pPr>
        <w:pStyle w:val="B1"/>
      </w:pPr>
      <w:r>
        <w:tab/>
        <w:t>The 5G ProSe UE-to-UE Relay self-selects the Source Layer-2 ID as specified in clause 5.8.4.2.</w:t>
      </w:r>
    </w:p>
    <w:p w14:paraId="6CAEF192" w14:textId="3062F19D" w:rsidR="00D45C1F" w:rsidRDefault="00D45C1F" w:rsidP="00D45C1F">
      <w:pPr>
        <w:pStyle w:val="B1"/>
      </w:pPr>
      <w:r>
        <w:t>3.</w:t>
      </w:r>
      <w:r>
        <w:tab/>
      </w:r>
      <w:r w:rsidR="00155FAC">
        <w:t>If the RSC contained in the solicitation message matches any of the (pre)configured RSC(s), as specified in clause 5.1.5.1, of the discoveree 5G ProSe End UE (UE-2)</w:t>
      </w:r>
      <w:r w:rsidR="00456EC6">
        <w:t xml:space="preserve"> and</w:t>
      </w:r>
      <w:r w:rsidR="00155FAC">
        <w:t xml:space="preserve"> the </w:t>
      </w:r>
      <w:r>
        <w:t xml:space="preserve">discoveree 5G ProSe End UE (UE-2) matches the </w:t>
      </w:r>
      <w:r w:rsidR="007B3C23">
        <w:t>u</w:t>
      </w:r>
      <w:r>
        <w:t xml:space="preserve">ser </w:t>
      </w:r>
      <w:r w:rsidR="007B3C23">
        <w:t>i</w:t>
      </w:r>
      <w:r>
        <w:t>nfo</w:t>
      </w:r>
      <w:r w:rsidR="007B3C23">
        <w:t xml:space="preserve"> (i.e. Application Layer ID)</w:t>
      </w:r>
      <w:r>
        <w:t xml:space="preserve"> of the discoveree 5G ProSe End UE (UE-2)</w:t>
      </w:r>
      <w:r w:rsidR="00155FAC">
        <w:t xml:space="preserve"> contained in the solicitation message, then the discoveree 5G ProSe End UE (UE-2)</w:t>
      </w:r>
      <w:r>
        <w:t xml:space="preserve"> responds to the 5G ProSe UE-to-UE Relay with a 5G ProSe UE-to-UE Relay Discovery Response message. The 5G ProSe UE-to-UE Relay Discovery Response </w:t>
      </w:r>
      <w:r>
        <w:lastRenderedPageBreak/>
        <w:t>message contains the Type of Discovery Message, RSC,</w:t>
      </w:r>
      <w:r w:rsidR="001C5CF9">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9A08B8">
        <w:t xml:space="preserve"> and</w:t>
      </w:r>
      <w:r w:rsidR="007B3C23">
        <w:t xml:space="preserve"> the</w:t>
      </w:r>
      <w:r w:rsidR="006F24C9">
        <w:t xml:space="preserve"> discoveree 5G ProSe End UE (UE-2)</w:t>
      </w:r>
      <w:r w:rsidR="001C5CF9">
        <w:t>. The 5G ProSe UE-to-UE Relay Discovery Response message</w:t>
      </w:r>
      <w:r>
        <w:t xml:space="preserve"> is sent using the Source Layer-2 ID and Destination Layer-2 ID as described in clause 5.8.4. If the discoveree 5G ProSe End UE (UE-2) receives multiple UE-to-UE Relay Discovery Solicitation messages from different 5G ProSe UE-to-UE Relays</w:t>
      </w:r>
      <w:r w:rsidR="006F24C9">
        <w:t xml:space="preserve"> with the same RSC and the </w:t>
      </w:r>
      <w:r w:rsidR="007B3C23">
        <w:t>u</w:t>
      </w:r>
      <w:r w:rsidR="006F24C9">
        <w:t xml:space="preserve">ser </w:t>
      </w:r>
      <w:r w:rsidR="007B3C23">
        <w:t>i</w:t>
      </w:r>
      <w:r w:rsidR="006F24C9">
        <w:t>nfo</w:t>
      </w:r>
      <w:r w:rsidR="007B3C23">
        <w:t xml:space="preserve"> (i.e. Application Layer ID)</w:t>
      </w:r>
      <w:r w:rsidR="006F24C9">
        <w:t xml:space="preserve"> of the discoveree 5G ProSe End UE (UE-2)</w:t>
      </w:r>
      <w:r>
        <w:t>, it may choose to respond or not to a 5G ProSe UE-to-UE Relay (e.g. based on the PC5 signal strength of each message received).</w:t>
      </w:r>
    </w:p>
    <w:p w14:paraId="454F7B34" w14:textId="58FC2B62" w:rsidR="00FC0F4F" w:rsidRDefault="00FC0F4F" w:rsidP="00D45C1F">
      <w:pPr>
        <w:pStyle w:val="B1"/>
      </w:pPr>
      <w:r>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4AEEE1C4"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w:t>
      </w:r>
      <w:r w:rsidR="008630DF">
        <w:t>,</w:t>
      </w:r>
      <w:r w:rsidR="007B3C23">
        <w:t xml:space="preserve"> the Direct Discovery set which includes the list of protected user info (i.e. Application Layer ID) of the discoverer 5G ProSe End UE (UE-1) and the discoveree 5G ProSe End UE (UE-2)</w:t>
      </w:r>
      <w:r w:rsidR="001C5CF9">
        <w:t>. The 5G ProSe UE-to-UE Relay Discovery Response message</w:t>
      </w:r>
      <w:r>
        <w:t xml:space="preserve"> is sent using the Source Layer-2 ID and Destination Layer-2 ID as described in clause 5.8.4.</w:t>
      </w:r>
    </w:p>
    <w:p w14:paraId="49C8EAE0" w14:textId="17EE3025" w:rsidR="000B0E72" w:rsidRDefault="000B0E72" w:rsidP="000B0E72">
      <w:pPr>
        <w:pStyle w:val="Heading5"/>
      </w:pPr>
      <w:bookmarkStart w:id="1231" w:name="_CR6_3_2_4_4"/>
      <w:bookmarkStart w:id="1232" w:name="_Toc201151865"/>
      <w:bookmarkEnd w:id="1231"/>
      <w:r>
        <w:t>6.3.2.4.4</w:t>
      </w:r>
      <w:r>
        <w:tab/>
        <w:t>Candidate 5G ProSe UE-to-UE Relay Discovery</w:t>
      </w:r>
      <w:bookmarkEnd w:id="1232"/>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t>The procedure for 5G ProSe UE-to-UE Relay Discovery with Model B (see clause 6.3.2.4.3) is used with the following differences:</w:t>
      </w:r>
    </w:p>
    <w:p w14:paraId="4AC9F4A8" w14:textId="37C79550" w:rsidR="000B0E72" w:rsidRDefault="000B0E72" w:rsidP="0083693E">
      <w:pPr>
        <w:pStyle w:val="B1"/>
      </w:pPr>
      <w:r>
        <w:t>-</w:t>
      </w:r>
      <w:r>
        <w:tab/>
        <w:t>Step 1: In the 5G ProSe UE-to-UE Relay Discovery Solicitation message the RSC and the User Info ID of a candidate 5G ProSe UE-to-UE Relay</w:t>
      </w:r>
      <w:r w:rsidR="00FC0F4F">
        <w:t xml:space="preserve"> are included</w:t>
      </w:r>
      <w:r w:rsidR="001C5CF9">
        <w:t xml:space="preserve"> in the UE-to-UE Relay Discovery set</w:t>
      </w:r>
      <w:r w:rsidR="00FC0F4F">
        <w:t xml:space="preserve"> and the</w:t>
      </w:r>
      <w:r w:rsidR="001C5CF9">
        <w:t xml:space="preserve"> Direct Discovery set</w:t>
      </w:r>
      <w:r w:rsidR="00FC0F4F">
        <w:t xml:space="preserve"> is not included</w:t>
      </w:r>
      <w:r>
        <w:t>. If the 5G ProSe End UE receives the Layer-2 ID of the candidate 5G ProSe UE-to-UE Relay in a Link Modification Request message, it may set the Layer-2 ID of the candidate 5G ProSe UE-to-UE Relay as the Destination Layer-2 ID.</w:t>
      </w:r>
    </w:p>
    <w:p w14:paraId="4901D739" w14:textId="2194BB10" w:rsidR="00FC0F4F" w:rsidRDefault="00FC0F4F" w:rsidP="00FB0007">
      <w:pPr>
        <w:pStyle w:val="NO"/>
      </w:pPr>
      <w:r>
        <w:t>NOTE:</w:t>
      </w:r>
      <w:r>
        <w:tab/>
        <w:t xml:space="preserve">The User Info ID of the candidate 5G ProSe UE-to-UE Relay and the </w:t>
      </w:r>
      <w:r w:rsidR="007B3C23">
        <w:t>u</w:t>
      </w:r>
      <w:r>
        <w:t xml:space="preserve">ser </w:t>
      </w:r>
      <w:r w:rsidR="007B3C23">
        <w:t>i</w:t>
      </w:r>
      <w:r>
        <w:t>nfo</w:t>
      </w:r>
      <w:r w:rsidR="007B3C23">
        <w:t xml:space="preserve"> (i.e. Application Layer ID)</w:t>
      </w:r>
      <w:r>
        <w:t xml:space="preserve"> of the discoveree 5G ProSe End UE can be distinguished by the 5G ProSe UE-to-UE Relay as different IEs in the message.</w:t>
      </w:r>
    </w:p>
    <w:p w14:paraId="7BB671BF" w14:textId="52FAA27C" w:rsidR="000B0E72" w:rsidRDefault="000B0E72" w:rsidP="0083693E">
      <w:pPr>
        <w:pStyle w:val="B1"/>
      </w:pPr>
      <w:r>
        <w:t>-</w:t>
      </w:r>
      <w:r>
        <w:tab/>
        <w:t>Step 2 and step 3 are skipped because</w:t>
      </w:r>
      <w:r w:rsidR="001C5CF9">
        <w:t xml:space="preserve"> Direct Discovery set</w:t>
      </w:r>
      <w:r w:rsidR="00A64CA6">
        <w:t xml:space="preserve"> is absent</w:t>
      </w:r>
      <w:r w:rsidR="00456EC6">
        <w:t xml:space="preserve"> and</w:t>
      </w:r>
      <w:r w:rsidR="00A64CA6">
        <w:t xml:space="preserve"> the User Info ID of the candidate 5G ProSe UE-to-UE Relay</w:t>
      </w:r>
      <w:r>
        <w:t xml:space="preserve"> in the received 5G ProSe UE-to-UE Relay Discovery Solicitation message</w:t>
      </w:r>
      <w:r w:rsidR="00A64CA6">
        <w:t xml:space="preserve"> matches that of the 5G ProSe UE-to-UE Relay</w:t>
      </w:r>
      <w:r>
        <w:t>.</w:t>
      </w:r>
    </w:p>
    <w:p w14:paraId="45818887" w14:textId="6EA35925"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w:t>
      </w:r>
      <w:r w:rsidR="00A64CA6">
        <w:t xml:space="preserve"> (with the RSC received in step 1)</w:t>
      </w:r>
      <w:r>
        <w:t xml:space="preserve"> and does not include the</w:t>
      </w:r>
      <w:r w:rsidR="001C5CF9">
        <w:t xml:space="preserve"> Direct Discovery set</w:t>
      </w:r>
      <w:r>
        <w:t>.</w:t>
      </w:r>
    </w:p>
    <w:p w14:paraId="7DFE25AB" w14:textId="173E161A" w:rsidR="00D411B5" w:rsidRDefault="00D411B5" w:rsidP="00D411B5">
      <w:pPr>
        <w:pStyle w:val="Heading5"/>
      </w:pPr>
      <w:bookmarkStart w:id="1233" w:name="_CR6_3_2_4_5"/>
      <w:bookmarkStart w:id="1234" w:name="_Toc201151866"/>
      <w:bookmarkEnd w:id="1233"/>
      <w:r>
        <w:t>6.3.2.4.5</w:t>
      </w:r>
      <w:r>
        <w:tab/>
        <w:t>Acquiring Direct discovery set by model A discovery</w:t>
      </w:r>
      <w:bookmarkEnd w:id="1234"/>
    </w:p>
    <w:p w14:paraId="476B83C8" w14:textId="77777777" w:rsidR="00D411B5" w:rsidRDefault="00D411B5" w:rsidP="00D411B5">
      <w:r>
        <w:t>The 5G ProSe UE-to-UE Relay may monitor Announcement messages from the 5G ProSe End UEs.</w:t>
      </w:r>
    </w:p>
    <w:p w14:paraId="26597867" w14:textId="61D92AC1" w:rsidR="00D411B5" w:rsidRDefault="00D411B5" w:rsidP="00D411B5">
      <w:r>
        <w:t>When receiving an Announcement message from a 5G ProSe End UE, the 5G ProSe UE-to-UE Relay may include the received</w:t>
      </w:r>
      <w:r w:rsidR="007B3C23">
        <w:t xml:space="preserve"> protected user info (i.e. Application Layer ID)</w:t>
      </w:r>
      <w:r>
        <w:t xml:space="preserve"> in the UE-to-UE Relay Discovery Announcement message as specified in clause 6.3.2.4.2.</w:t>
      </w:r>
    </w:p>
    <w:p w14:paraId="04A016CE" w14:textId="6C9CA91E" w:rsidR="00AA062C" w:rsidRDefault="00AA062C" w:rsidP="00AA062C">
      <w:pPr>
        <w:pStyle w:val="Heading4"/>
      </w:pPr>
      <w:bookmarkStart w:id="1235" w:name="_CR6_3_2_5"/>
      <w:bookmarkStart w:id="1236" w:name="_Toc201151867"/>
      <w:bookmarkEnd w:id="1235"/>
      <w:r>
        <w:t>6.3.2.5</w:t>
      </w:r>
      <w:r>
        <w:tab/>
        <w:t xml:space="preserve">5G ProSe </w:t>
      </w:r>
      <w:r w:rsidR="00E848D6">
        <w:t xml:space="preserve">Multi-hop </w:t>
      </w:r>
      <w:r>
        <w:t>UE-to-Network Relay Discovery</w:t>
      </w:r>
      <w:bookmarkEnd w:id="1236"/>
    </w:p>
    <w:p w14:paraId="1EA1C60E" w14:textId="6ECFF6B6" w:rsidR="00AA062C" w:rsidRDefault="00AA062C" w:rsidP="00AA062C">
      <w:pPr>
        <w:pStyle w:val="Heading5"/>
      </w:pPr>
      <w:bookmarkStart w:id="1237" w:name="_CR6_3_2_5_1"/>
      <w:bookmarkStart w:id="1238" w:name="_Toc201151868"/>
      <w:bookmarkEnd w:id="1237"/>
      <w:r>
        <w:t>6.3.2.5.1</w:t>
      </w:r>
      <w:r>
        <w:tab/>
        <w:t>General</w:t>
      </w:r>
      <w:bookmarkEnd w:id="1238"/>
    </w:p>
    <w:p w14:paraId="60E9917E" w14:textId="47B23987" w:rsidR="00AA062C" w:rsidRDefault="00AA062C" w:rsidP="00AA062C">
      <w:r>
        <w:t xml:space="preserve">5G ProSe </w:t>
      </w:r>
      <w:r w:rsidR="00E848D6">
        <w:t xml:space="preserve">Multi-hop </w:t>
      </w:r>
      <w:r>
        <w:t xml:space="preserve">UE-to-Network Relay Discovery is applicable to both 5G ProSe </w:t>
      </w:r>
      <w:r w:rsidR="00E848D6">
        <w:t xml:space="preserve">Multi-hop </w:t>
      </w:r>
      <w:r>
        <w:t xml:space="preserve">Layer-3 and Layer-2 UE-to-Network relay discovery for public safety use and commercial services. To perform 5G ProSe </w:t>
      </w:r>
      <w:r w:rsidR="00E848D6">
        <w:t xml:space="preserve">Multi-hop </w:t>
      </w:r>
      <w:r>
        <w:t xml:space="preserve">UE-to-Network Relay Discovery, the 5G ProSe Remote UE, the 5G ProSe Intermedidate UE-to-Network Relay and the 5G </w:t>
      </w:r>
      <w:r>
        <w:lastRenderedPageBreak/>
        <w:t>ProSe UE-to-Network Relay are (pre-)configured or provisioned with the related information as described in clause 5.1.4</w:t>
      </w:r>
    </w:p>
    <w:p w14:paraId="22A5BA51" w14:textId="1B55C7F0" w:rsidR="00AA062C" w:rsidRDefault="00AA062C" w:rsidP="00AA062C">
      <w:r>
        <w:t xml:space="preserve">The RSC is used in the 5G ProSe </w:t>
      </w:r>
      <w:r w:rsidR="00E848D6">
        <w:t xml:space="preserve">Multi-hop </w:t>
      </w:r>
      <w:r>
        <w:t>UE-to-Network Relay discovery, to indicate the connectivity service the 5G ProSe Intermedidate UE-to-Network Relay and the 5G ProSe UE-to-Network Relay provide to the 5G ProSe Remote UE. The maximum number of hops is provisioned by the network to the 5G ProSe Remote UE, 5G ProSe Intermedidate UE-to-Network Relay and the 5G ProSe UE-to-Network Relay per RSC.</w:t>
      </w:r>
    </w:p>
    <w:p w14:paraId="7CE4F87A" w14:textId="77777777" w:rsidR="00AA062C" w:rsidRDefault="00AA062C" w:rsidP="00AA062C">
      <w:r>
        <w:t>A 5G ProSe UE-to-Network Relay supporting multiple RSCs can advertise the RSCs using multiple discovery messages, with one RSC per discovery message.</w:t>
      </w:r>
    </w:p>
    <w:p w14:paraId="0D15504E" w14:textId="77777777" w:rsidR="00AA062C" w:rsidRDefault="00AA062C" w:rsidP="00AA062C">
      <w:r>
        <w:t>Additional information not directly used for discovery can also be advertised using the PC5-D protocol stack in single or separate discovery messages of type "Relay Discovery Additional Information".</w:t>
      </w:r>
    </w:p>
    <w:p w14:paraId="5E58CCBF" w14:textId="44E3F823" w:rsidR="00AA062C" w:rsidRDefault="00AA062C" w:rsidP="00AA062C">
      <w:pPr>
        <w:pStyle w:val="Heading5"/>
      </w:pPr>
      <w:bookmarkStart w:id="1239" w:name="_CR6_3_2_5_2"/>
      <w:bookmarkStart w:id="1240" w:name="_Toc201151869"/>
      <w:bookmarkEnd w:id="1239"/>
      <w:r>
        <w:t>6.3.2.5.2</w:t>
      </w:r>
      <w:r>
        <w:tab/>
        <w:t xml:space="preserve">Procedure for 5G ProSe </w:t>
      </w:r>
      <w:r w:rsidR="00E848D6">
        <w:t xml:space="preserve">Multi-hop </w:t>
      </w:r>
      <w:r>
        <w:t>UE-to-Network Relay Discovery with Model A</w:t>
      </w:r>
      <w:bookmarkEnd w:id="1240"/>
    </w:p>
    <w:p w14:paraId="0BC7A297" w14:textId="78B32829" w:rsidR="00AA062C" w:rsidRDefault="00AA062C" w:rsidP="00AA062C">
      <w:r>
        <w:t xml:space="preserve">Figure 6.3.2.5.2-1 presents the procedures for 5G ProSe </w:t>
      </w:r>
      <w:r w:rsidR="00E848D6">
        <w:t xml:space="preserve">Multi-hop </w:t>
      </w:r>
      <w:r>
        <w:t>UE-to-Network Relay Discovery using Model A discovery.</w:t>
      </w:r>
    </w:p>
    <w:p w14:paraId="1F9D86F0" w14:textId="7AB5E8C6" w:rsidR="00AA062C" w:rsidRDefault="00AA062C" w:rsidP="00AA062C">
      <w:pPr>
        <w:pStyle w:val="TH"/>
      </w:pPr>
      <w:r w:rsidRPr="0074360F">
        <w:rPr>
          <w:noProof/>
        </w:rPr>
        <w:object w:dxaOrig="12361" w:dyaOrig="10014" w14:anchorId="767B2B6E">
          <v:shape id="_x0000_i1070" type="#_x0000_t75" style="width:480.2pt;height:394.45pt" o:ole="">
            <v:imagedata r:id="rId99" o:title=""/>
          </v:shape>
          <o:OLEObject Type="Embed" ProgID="Visio.Drawing.15" ShapeID="_x0000_i1070" DrawAspect="Content" ObjectID="_1811766423" r:id="rId100"/>
        </w:object>
      </w:r>
    </w:p>
    <w:p w14:paraId="040AA784" w14:textId="0C1897BF" w:rsidR="00AA062C" w:rsidRDefault="00AA062C" w:rsidP="00AA062C">
      <w:pPr>
        <w:pStyle w:val="TF"/>
      </w:pPr>
      <w:bookmarkStart w:id="1241" w:name="_CRFigure6_3_2_5_21"/>
      <w:r>
        <w:t xml:space="preserve">Figure </w:t>
      </w:r>
      <w:bookmarkEnd w:id="1241"/>
      <w:r>
        <w:t xml:space="preserve">6.3.2.5.2-1: 5G ProSe </w:t>
      </w:r>
      <w:r w:rsidR="00E848D6">
        <w:t xml:space="preserve">Multi-hop </w:t>
      </w:r>
      <w:r>
        <w:t>UE-to-Network Relay discovery procedure with Model A</w:t>
      </w:r>
    </w:p>
    <w:p w14:paraId="795397D0" w14:textId="26822EC3" w:rsidR="00AA062C" w:rsidRDefault="00AA062C" w:rsidP="00AA062C">
      <w:pPr>
        <w:pStyle w:val="B1"/>
      </w:pPr>
      <w:r>
        <w:t>0.</w:t>
      </w:r>
      <w:r>
        <w:tab/>
        <w:t xml:space="preserve">The 5G ProSe Remote UE, the 5G ProSe Intermedidate UE-to-Network Relay and the 5G ProSe UE-to-Network Relay are (pre-)configured or provisioned with the related information to support </w:t>
      </w:r>
      <w:r w:rsidR="00E848D6">
        <w:t xml:space="preserve">Multi-hop </w:t>
      </w:r>
      <w:r>
        <w:t>UE-to-Network Relay discovery, as specified in clause 5.1.4. If the 5G ProSe Remote UE, 5G ProSe Intermedidate UE-to-Network Relay and 5G ProSe UE-to-Network Relay belong to different PLMNs, their HPLMNs ensure that consistent configuraitons are provided.</w:t>
      </w:r>
    </w:p>
    <w:p w14:paraId="7DCCEAC0" w14:textId="6216AF14" w:rsidR="00AA062C" w:rsidRDefault="00AA062C" w:rsidP="00AA062C">
      <w:pPr>
        <w:pStyle w:val="B1"/>
      </w:pPr>
      <w:r>
        <w:lastRenderedPageBreak/>
        <w:t>1.</w:t>
      </w:r>
      <w:r>
        <w:tab/>
        <w:t xml:space="preserve">If a 5G ProSe UE-to-Network Relay is successfully registered and authorized by the 5GS and has the configurations to operate </w:t>
      </w:r>
      <w:r w:rsidR="00E848D6">
        <w:t xml:space="preserve">Multi-hop </w:t>
      </w:r>
      <w:r>
        <w:t xml:space="preserve">UE-to-Network Relay in the current region, it can start the discovery procedure. Otherwise, it shall not perfrom the 5G ProSe </w:t>
      </w:r>
      <w:r w:rsidR="00E848D6">
        <w:t xml:space="preserve">Multi-hop </w:t>
      </w:r>
      <w:r>
        <w:t>UE-to-Network Relay discovery, i.e. not sending any announcement message.</w:t>
      </w:r>
    </w:p>
    <w:p w14:paraId="2C1E96FA" w14:textId="1B478B6D" w:rsidR="00AA062C" w:rsidRDefault="00AA062C" w:rsidP="00AA062C">
      <w:pPr>
        <w:pStyle w:val="B1"/>
      </w:pPr>
      <w:r>
        <w:t>2.</w:t>
      </w:r>
      <w:r>
        <w:tab/>
        <w:t xml:space="preserve">The 5G ProSe UE-to-Network Relay sends a 5G ProSe UE-to-Network Relay Discovery Announcement message. To support </w:t>
      </w:r>
      <w:r w:rsidR="00E848D6">
        <w:t xml:space="preserve">Multi-hop </w:t>
      </w:r>
      <w:r>
        <w:t>UE-to-Network Relay discovery, the 5G ProSe UE-to-Network Relay sets the Hop-Count to 1, sets the Announcer Info to its own User Info ID</w:t>
      </w:r>
      <w:r w:rsidR="00456EC6">
        <w:t xml:space="preserve"> and</w:t>
      </w:r>
      <w:r>
        <w:t xml:space="preserve"> sets the RSC according to the configuration as in clause 5.1.4.</w:t>
      </w:r>
    </w:p>
    <w:p w14:paraId="54E46D15" w14:textId="522AE84B" w:rsidR="00AA062C" w:rsidRDefault="00AA062C" w:rsidP="00AA062C">
      <w:pPr>
        <w:pStyle w:val="B1"/>
      </w:pPr>
      <w:r>
        <w:t>3.</w:t>
      </w:r>
      <w:r>
        <w:tab/>
        <w:t>The 5G ProSe Intermedidate UE-to-Network Relay creates a corresponding discovery entry based on the received 5G ProSe UE-to-Network Relay Discovery Announcement message, if the discovery message meets the AS layer criteria</w:t>
      </w:r>
      <w:r w:rsidR="00456EC6">
        <w:t xml:space="preserve"> and</w:t>
      </w:r>
      <w:r>
        <w:t xml:space="preserve"> the Hop-Count is less than the (pre-)configured maximum number of hops for the associated RSC and the optional Hop-Limit in the message.</w:t>
      </w:r>
    </w:p>
    <w:p w14:paraId="5B7C18B6" w14:textId="6E2DB314" w:rsidR="00AA062C" w:rsidRDefault="00AA062C" w:rsidP="00AA062C">
      <w:pPr>
        <w:pStyle w:val="B1"/>
      </w:pPr>
      <w:r>
        <w:tab/>
        <w:t>The discovery entry includes the following information:</w:t>
      </w:r>
      <w:r>
        <w:tab/>
        <w:t>RSC, (optional) Root Relay Info, Announcer Info, Hop-Count, (optional) Accum</w:t>
      </w:r>
      <w:r w:rsidR="0062226A">
        <w:t>u</w:t>
      </w:r>
      <w:r>
        <w:t>lated QoS for PC5 link, (optional) NCGI, (optional) RRC Container</w:t>
      </w:r>
      <w:r w:rsidR="00906062">
        <w:t>, (optional) Hop-Limit</w:t>
      </w:r>
      <w:r>
        <w:t>.</w:t>
      </w:r>
    </w:p>
    <w:p w14:paraId="54BFCE68" w14:textId="026F66E9" w:rsidR="00AA062C" w:rsidRDefault="00AA062C" w:rsidP="00AA062C">
      <w:pPr>
        <w:pStyle w:val="B1"/>
      </w:pPr>
      <w:r>
        <w:tab/>
        <w:t>The Announcer Info is set to the Announcer Info of the received message. The Root Relay Info is set to the Root Relay Info of the reived message. The Hop-count is set to the value of the received message. The Accum</w:t>
      </w:r>
      <w:r w:rsidR="0062226A">
        <w:t>u</w:t>
      </w:r>
      <w:r>
        <w:t>lated QoS for PC5 link, if present in the received discovery message, will be updated based on the QoS of the PC5 link between the 5G ProSe Intermedidate UE-to-Network Relay and the sender of the message</w:t>
      </w:r>
      <w:r w:rsidR="00906062">
        <w:t xml:space="preserve"> (e.g. sum of delay of each hop)</w:t>
      </w:r>
      <w:r>
        <w:t>.</w:t>
      </w:r>
    </w:p>
    <w:p w14:paraId="4A642549" w14:textId="731C93E0" w:rsidR="00AA062C" w:rsidRDefault="00AA062C" w:rsidP="00AA062C">
      <w:pPr>
        <w:pStyle w:val="B1"/>
      </w:pPr>
      <w:r>
        <w:tab/>
        <w:t>If an discovery entry already exist, i.e. with the same RSC and (optional) Root Relay Info</w:t>
      </w:r>
      <w:r w:rsidR="00456EC6">
        <w:t xml:space="preserve"> and</w:t>
      </w:r>
      <w:r>
        <w:t xml:space="preserve"> if the Hop-Count of the received message is less than the Hop-Count stored in the discovery entry, the 5G ProSe Intermedidate UE-to-Network Relay updates the discovery entry accordingly. The Announcer Info and Hop-Count are set to the Annoncer Info and Hop-Count of the newly received discovery message.</w:t>
      </w:r>
    </w:p>
    <w:p w14:paraId="168274C7" w14:textId="12B44E44" w:rsidR="00AA062C" w:rsidRDefault="00AA062C" w:rsidP="009F27F6">
      <w:pPr>
        <w:pStyle w:val="NO"/>
      </w:pPr>
      <w:r>
        <w:t>NOTE:</w:t>
      </w:r>
      <w:r>
        <w:tab/>
        <w:t>Based on implementation, a 5G ProSe Intermedidate UE-to-Network Relay may decide to update the discovery entry based on the Accum</w:t>
      </w:r>
      <w:r w:rsidR="0062226A">
        <w:t>u</w:t>
      </w:r>
      <w:r>
        <w:t>lated QoS for PC5 link instead of the Hop-Count, or a combination of the two information elements.</w:t>
      </w:r>
    </w:p>
    <w:p w14:paraId="2611B537" w14:textId="655FCA11" w:rsidR="00AA062C" w:rsidRDefault="00AA062C" w:rsidP="00AA062C">
      <w:pPr>
        <w:pStyle w:val="B1"/>
      </w:pPr>
      <w:r>
        <w:t>4a.</w:t>
      </w:r>
      <w:r>
        <w:tab/>
        <w:t>5G ProSe Intermedidate UE-to-Network Relay sends a 5G ProSe UE-to-Network Relay Discovery Announcement message, using the information from the stored discovery entry. The Hop-Count value will be incremented by 1</w:t>
      </w:r>
      <w:r w:rsidR="00456EC6">
        <w:t xml:space="preserve"> and</w:t>
      </w:r>
      <w:r>
        <w:t xml:space="preserve"> the Announcer Info is set to the User Info of the 5G ProSe Intermedidate UE-to-Network Relay.</w:t>
      </w:r>
    </w:p>
    <w:p w14:paraId="3CBCBAA2" w14:textId="35649E49" w:rsidR="00AA062C" w:rsidRDefault="00AA062C" w:rsidP="00AA062C">
      <w:pPr>
        <w:pStyle w:val="B1"/>
      </w:pPr>
      <w:r>
        <w:tab/>
        <w:t xml:space="preserve">When received by the 5G ProSe Remote UE, the information in the 5G ProSe UE-to-Network Relay Discovery Announcement message will be used for relay (re)selection, if the Hop-Count is less or equal to the (pre-)configured maximum number of hops for the associated RSC and the optional Hop-Limit in the message. The 5G ProSe Remote UE can also take the </w:t>
      </w:r>
      <w:r w:rsidR="0062226A">
        <w:t xml:space="preserve">Accumulated </w:t>
      </w:r>
      <w:r>
        <w:t>QoS for PC5 link into account. For relay reselection, the Root Relay Info may be used to prioritize a relay offering the connection to the same 5G ProSe UE-to-Network Relay.</w:t>
      </w:r>
    </w:p>
    <w:p w14:paraId="14714DDC" w14:textId="77777777" w:rsidR="00AA062C" w:rsidRDefault="00AA062C" w:rsidP="00AA062C">
      <w:pPr>
        <w:pStyle w:val="B1"/>
      </w:pPr>
      <w:r>
        <w:t>4b.</w:t>
      </w:r>
      <w:r>
        <w:tab/>
        <w:t>5G ProSe Intermedidate UE-to-Network Relay sends a 5G ProSe UE-to-Network Relay Discovery Announcement message, using the information from the stored discovery entry. This message may reach another 5G ProSe Intermedidate UE-to-Network Relay.</w:t>
      </w:r>
    </w:p>
    <w:p w14:paraId="2C104501" w14:textId="77777777" w:rsidR="00AA062C" w:rsidRDefault="00AA062C" w:rsidP="00AA062C">
      <w:pPr>
        <w:pStyle w:val="B1"/>
      </w:pPr>
      <w:r>
        <w:t>5.</w:t>
      </w:r>
      <w:r>
        <w:tab/>
        <w:t>The 5G ProSe Intermedidate UE-to-Network Relay drops the received message if the Hop-Count is not less than the (pre-)configured maximum number of hops for the associated RSC and the optional Hop-Limit in the message.</w:t>
      </w:r>
    </w:p>
    <w:p w14:paraId="2619F0CF" w14:textId="2FB83996" w:rsidR="00AA062C" w:rsidRDefault="00AA062C" w:rsidP="00AA062C">
      <w:pPr>
        <w:pStyle w:val="B1"/>
      </w:pPr>
      <w:r>
        <w:t>6.</w:t>
      </w:r>
      <w:r>
        <w:tab/>
        <w:t>The 5G ProSe Intermedidate UE-to-Network Relay sets a locally configured timer for each of the discovery entry based on implementation. If the 5G ProSe Intermedidate UE-to-Network Relay does not have an active PC5 link with the relay identfied by the Announcer Info</w:t>
      </w:r>
      <w:r w:rsidR="00456EC6">
        <w:t xml:space="preserve"> and</w:t>
      </w:r>
      <w:r>
        <w:t xml:space="preserve"> it does not receive any new announcement message from that relay</w:t>
      </w:r>
      <w:r w:rsidR="00906062">
        <w:t xml:space="preserve"> when the timer expires</w:t>
      </w:r>
      <w:r>
        <w:t>, the 5G ProSe Intermedidate UE-to-Network Relay removes the corresponding discovery entry and stops sending related 5G ProSe UE-to-Network Relay Discovery Announcement message.</w:t>
      </w:r>
    </w:p>
    <w:p w14:paraId="6FFC59E1" w14:textId="3F4BEB5F" w:rsidR="00AA062C" w:rsidRPr="00AA062C" w:rsidRDefault="00005D80" w:rsidP="009F27F6">
      <w:r>
        <w:t xml:space="preserve">The </w:t>
      </w:r>
      <w:r w:rsidR="00AA062C">
        <w:t>5G ProSe Intermediate UE-to-Network Relay</w:t>
      </w:r>
      <w:r>
        <w:t xml:space="preserve"> shall</w:t>
      </w:r>
      <w:r w:rsidR="00AA062C">
        <w:t xml:space="preserve"> establish a Layer-2 link with the </w:t>
      </w:r>
      <w:r>
        <w:t xml:space="preserve">parent Intermediate UE-to-Network Relay or the 5G ProSe UE-to-Network Relay </w:t>
      </w:r>
      <w:r w:rsidR="00AA062C">
        <w:t>identified by the Announcer Info in the discovery entry before sending the 5G ProSe UE-to-Network Relay Discovery Announcement message.</w:t>
      </w:r>
    </w:p>
    <w:p w14:paraId="01522322" w14:textId="22BCA36D" w:rsidR="00AA062C" w:rsidRDefault="00AA062C" w:rsidP="00AA062C">
      <w:pPr>
        <w:pStyle w:val="Heading5"/>
      </w:pPr>
      <w:bookmarkStart w:id="1242" w:name="_CR6_3_2_5_3"/>
      <w:bookmarkStart w:id="1243" w:name="_Toc201151870"/>
      <w:bookmarkEnd w:id="1242"/>
      <w:r>
        <w:lastRenderedPageBreak/>
        <w:t>6.3.2.5.3</w:t>
      </w:r>
      <w:r>
        <w:tab/>
        <w:t xml:space="preserve">Procedure for </w:t>
      </w:r>
      <w:r w:rsidR="00E848D6">
        <w:t xml:space="preserve">Multi-hop </w:t>
      </w:r>
      <w:r>
        <w:t>5G ProSe UE-to-Network Relay Discovery with Model B</w:t>
      </w:r>
      <w:bookmarkEnd w:id="1243"/>
    </w:p>
    <w:bookmarkStart w:id="1244" w:name="_MON_1684549432"/>
    <w:bookmarkEnd w:id="1244"/>
    <w:p w14:paraId="107BF274" w14:textId="260D86D0" w:rsidR="002E6871" w:rsidRDefault="002E6871" w:rsidP="00C76F30">
      <w:pPr>
        <w:pStyle w:val="TH"/>
      </w:pPr>
      <w:r>
        <w:object w:dxaOrig="8080" w:dyaOrig="6376" w14:anchorId="78167463">
          <v:shape id="_x0000_i1071" type="#_x0000_t75" style="width:480.2pt;height:315.55pt" o:ole="">
            <v:imagedata r:id="rId101" o:title=""/>
          </v:shape>
          <o:OLEObject Type="Embed" ProgID="Word.Picture.8" ShapeID="_x0000_i1071" DrawAspect="Content" ObjectID="_1811766424" r:id="rId102"/>
        </w:object>
      </w:r>
    </w:p>
    <w:p w14:paraId="60CEBD08" w14:textId="39D6435F" w:rsidR="00AA062C" w:rsidRDefault="00AA062C" w:rsidP="00AA062C">
      <w:pPr>
        <w:pStyle w:val="TF"/>
      </w:pPr>
      <w:bookmarkStart w:id="1245" w:name="_CRFigure6_3_2_5_31"/>
      <w:r>
        <w:t xml:space="preserve">Figure </w:t>
      </w:r>
      <w:bookmarkEnd w:id="1245"/>
      <w:r>
        <w:t xml:space="preserve">6.3.2.5.3-1: General Procedures for 5G ProSe </w:t>
      </w:r>
      <w:r w:rsidR="00E848D6">
        <w:t xml:space="preserve">Multi-hop </w:t>
      </w:r>
      <w:r>
        <w:t>UE-to-Network Relay Discovery with Model B</w:t>
      </w:r>
    </w:p>
    <w:p w14:paraId="7636B42B" w14:textId="77777777" w:rsidR="00AA062C" w:rsidRDefault="00AA062C" w:rsidP="00AA062C">
      <w:pPr>
        <w:pStyle w:val="B1"/>
      </w:pPr>
      <w:r>
        <w:t>1.</w:t>
      </w:r>
      <w:r>
        <w:tab/>
        <w:t>The 5G ProSe Remote UE determines the Hop-Limit for discovery based on policy configuration (i.e. a mapping between maximum number of hops and RSC) or QoS requirements.</w:t>
      </w:r>
    </w:p>
    <w:p w14:paraId="2BAAD4C7" w14:textId="77777777" w:rsidR="00AA062C" w:rsidRDefault="00AA062C" w:rsidP="00AA062C">
      <w:pPr>
        <w:pStyle w:val="B1"/>
      </w:pPr>
      <w:r>
        <w:tab/>
        <w:t>If the Hop-Limit is determined based on configuration associated with the RSC, the 5G ProSe Remote UE does not include the Hop-Limit in the Solicitation message. Otherwise, the 5G ProSe Remote UE includes the Hop-Limit in the Solicitation message.</w:t>
      </w:r>
    </w:p>
    <w:p w14:paraId="53B19335" w14:textId="6BE364E2" w:rsidR="00AA062C" w:rsidRDefault="00AA062C" w:rsidP="00AA062C">
      <w:pPr>
        <w:pStyle w:val="B1"/>
      </w:pPr>
      <w:r>
        <w:t>2a.</w:t>
      </w:r>
      <w:r>
        <w:tab/>
        <w:t xml:space="preserve">The 5G ProSe Remote UE sends a 5G ProSe UE-to-Network Relay Discovery Solicitation message. The 5G ProSe UE-to-Network Relay Discovery Solicitation message additionally contains following IEs compared with that in clause 6.3.2.3.3: an indication that </w:t>
      </w:r>
      <w:r w:rsidR="00E848D6">
        <w:t xml:space="preserve">Multi-hop </w:t>
      </w:r>
      <w:r>
        <w:t xml:space="preserve">relay is supported, </w:t>
      </w:r>
      <w:r w:rsidR="00906062">
        <w:t xml:space="preserve">Hop-Count </w:t>
      </w:r>
      <w:r>
        <w:t>and Hop-Limit</w:t>
      </w:r>
      <w:r w:rsidR="00906062">
        <w:t xml:space="preserve"> (optional)</w:t>
      </w:r>
      <w:r>
        <w:t>.</w:t>
      </w:r>
    </w:p>
    <w:p w14:paraId="5E694BF1" w14:textId="672A814B" w:rsidR="00AA062C" w:rsidRDefault="00AA062C" w:rsidP="00AA062C">
      <w:pPr>
        <w:pStyle w:val="B1"/>
      </w:pPr>
      <w:r>
        <w:tab/>
        <w:t>The Target Info may contain the User Info ID of the UE-to-Network Relay and Intermediate</w:t>
      </w:r>
      <w:r w:rsidR="002449FE">
        <w:t xml:space="preserve"> UE-to-Network</w:t>
      </w:r>
      <w:r>
        <w:t xml:space="preserve"> Relay(s).</w:t>
      </w:r>
    </w:p>
    <w:p w14:paraId="089347C7" w14:textId="0DA215FC" w:rsidR="00AA062C" w:rsidRDefault="00AA062C" w:rsidP="00AA062C">
      <w:pPr>
        <w:pStyle w:val="B1"/>
      </w:pPr>
      <w:r>
        <w:t>3a.</w:t>
      </w:r>
      <w:r>
        <w:tab/>
        <w:t xml:space="preserve">If an indication that </w:t>
      </w:r>
      <w:r w:rsidR="00E848D6">
        <w:t xml:space="preserve">Multi-hop </w:t>
      </w:r>
      <w:r>
        <w:t>relay is supported is contained in the received Solicitation message, the RSC contained in the Solicitation message matches any of the (pre)configured RSC(s), as specified in clause 5.1.4.1a, of a 5G ProSe Intermediate</w:t>
      </w:r>
      <w:r w:rsidR="002449FE">
        <w:t xml:space="preserve"> UE-to-Network</w:t>
      </w:r>
      <w:r>
        <w:t xml:space="preserve"> Relay</w:t>
      </w:r>
      <w:r w:rsidR="00456EC6">
        <w:t xml:space="preserve"> and</w:t>
      </w:r>
      <w:r>
        <w:t xml:space="preserve"> the Target Info matches the User Info ID of the 5G ProSe Intermediate</w:t>
      </w:r>
      <w:r w:rsidR="002449FE">
        <w:t xml:space="preserve"> UE-to-Network</w:t>
      </w:r>
      <w:r>
        <w:t xml:space="preserve"> Relay (if any), the 5G ProSe Intermediate</w:t>
      </w:r>
      <w:r w:rsidR="002449FE">
        <w:t xml:space="preserve"> UE-to-Network</w:t>
      </w:r>
      <w:r>
        <w:t xml:space="preserve"> Relay may decide to send a 5G ProSe UE-to-Network Relay Discovery Solicitation message.</w:t>
      </w:r>
    </w:p>
    <w:p w14:paraId="15354E00" w14:textId="1E321CF8" w:rsidR="00AA062C" w:rsidRDefault="00AA062C" w:rsidP="00AA062C">
      <w:pPr>
        <w:pStyle w:val="B1"/>
      </w:pPr>
      <w:r>
        <w:tab/>
        <w:t>The 5G ProSe Intermediate</w:t>
      </w:r>
      <w:r w:rsidR="002449FE">
        <w:t xml:space="preserve"> UE-to-Network</w:t>
      </w:r>
      <w:r>
        <w:t xml:space="preserve"> Relay shall drop the received Solicitation message</w:t>
      </w:r>
      <w:r w:rsidR="00095BB2">
        <w:t xml:space="preserve"> when its own User Info ID is contained in the Path information of received Solicitation message, or</w:t>
      </w:r>
      <w:r>
        <w:t xml:space="preserve"> if the hop count (corresponding to the number of Relays included in the message) has reached the Hop-Limit </w:t>
      </w:r>
      <w:r w:rsidR="00095BB2">
        <w:t xml:space="preserve">(if included in </w:t>
      </w:r>
      <w:r>
        <w:t>the received Solicitation message</w:t>
      </w:r>
      <w:r w:rsidR="00095BB2">
        <w:t>)</w:t>
      </w:r>
      <w:r>
        <w:t xml:space="preserve"> or the (pre)configured maximum number of hops associated with the RSC</w:t>
      </w:r>
      <w:r w:rsidR="00095BB2">
        <w:t xml:space="preserve"> (if no Hop-Limit is included in the received Solicitation message)</w:t>
      </w:r>
      <w:r>
        <w:t>.</w:t>
      </w:r>
    </w:p>
    <w:p w14:paraId="38FE0C06" w14:textId="685E4D1A" w:rsidR="00AA062C" w:rsidRDefault="00AA062C" w:rsidP="00AA062C">
      <w:pPr>
        <w:pStyle w:val="B1"/>
      </w:pPr>
      <w:r>
        <w:tab/>
        <w:t>The 5G ProSe Intermediate</w:t>
      </w:r>
      <w:r w:rsidR="002449FE">
        <w:t xml:space="preserve"> UE-to-Network</w:t>
      </w:r>
      <w:r>
        <w:t xml:space="preserve"> Relay may send a Response message when it has already found or established PC5 link with 5G ProSe UE-to-Network Relay(s),</w:t>
      </w:r>
      <w:r w:rsidR="00095BB2">
        <w:t xml:space="preserve"> e.g. based on the unicast link profiles,</w:t>
      </w:r>
      <w:r>
        <w:t xml:space="preserve"> without sending Solicitation message. i.e</w:t>
      </w:r>
      <w:r w:rsidR="002A514F">
        <w:t>.</w:t>
      </w:r>
      <w:r>
        <w:t xml:space="preserve"> steps 4a-</w:t>
      </w:r>
      <w:r w:rsidR="002449FE">
        <w:t>7</w:t>
      </w:r>
      <w:r>
        <w:t>a are skipped and step </w:t>
      </w:r>
      <w:r w:rsidR="002449FE">
        <w:t>8</w:t>
      </w:r>
      <w:r>
        <w:t xml:space="preserve">a is performed directly. The response message additionally contains the User Info ID of UE-to-Network Relay, path information to the UE-to-Network </w:t>
      </w:r>
      <w:r>
        <w:lastRenderedPageBreak/>
        <w:t>Relay which is an (ordered) list of User Info ID of intermediate</w:t>
      </w:r>
      <w:r w:rsidR="002449FE">
        <w:t xml:space="preserve"> UE-to-Network</w:t>
      </w:r>
      <w:r>
        <w:t xml:space="preserve"> Relay(s)</w:t>
      </w:r>
      <w:r w:rsidR="00095BB2">
        <w:t>, optionally hop count and optionally Accumulated QoS for PC5 link, as described in clause 5.8.3.1</w:t>
      </w:r>
      <w:r>
        <w:t>.</w:t>
      </w:r>
    </w:p>
    <w:p w14:paraId="05201A99" w14:textId="775FFD4B" w:rsidR="00AA062C" w:rsidRDefault="00AA062C" w:rsidP="00AA062C">
      <w:pPr>
        <w:pStyle w:val="B1"/>
      </w:pPr>
      <w:r>
        <w:tab/>
        <w:t>If the same information on User Info IDs of Remote UE and UE-to-Network Relay is received from different ProSe UEs, the 5G ProSe Intermediate UE-to-Network Relay may select a Solicitation message to be sent to the next hop based on various criteria (e.g</w:t>
      </w:r>
      <w:r w:rsidR="002A514F">
        <w:t>.</w:t>
      </w:r>
      <w:r>
        <w:t xml:space="preserve"> hop count, delay, channel quality of received messages, etc.).</w:t>
      </w:r>
    </w:p>
    <w:p w14:paraId="623B61E0" w14:textId="368FFFB0" w:rsidR="00AA062C" w:rsidRDefault="00AA062C" w:rsidP="00AA062C">
      <w:pPr>
        <w:pStyle w:val="B1"/>
      </w:pPr>
      <w:r>
        <w:t>4a.</w:t>
      </w:r>
      <w:r>
        <w:tab/>
        <w:t>A 5G ProSe Intermediate</w:t>
      </w:r>
      <w:r w:rsidR="002449FE">
        <w:t xml:space="preserve"> UE-to-Network</w:t>
      </w:r>
      <w:r>
        <w:t xml:space="preserve"> Relay sends </w:t>
      </w:r>
      <w:r w:rsidR="002E6871">
        <w:t xml:space="preserve">the </w:t>
      </w:r>
      <w:r>
        <w:t>Solicitation message, it additionally includes its own User Info ID in the message. i.e</w:t>
      </w:r>
      <w:r w:rsidR="002449FE">
        <w:t>.</w:t>
      </w:r>
      <w:r>
        <w:t xml:space="preserve"> the message contains the path information which is an (ordered) list of User Info ID</w:t>
      </w:r>
      <w:r w:rsidR="002449FE">
        <w:t xml:space="preserve"> and Layer-2 ID</w:t>
      </w:r>
      <w:r>
        <w:t xml:space="preserve"> of Relays in the path that has relayed the Solicitation message. The hop count is increased by 1.</w:t>
      </w:r>
      <w:r w:rsidR="00BC712F">
        <w:t xml:space="preserve"> The solicitation message may include Accumulated QoS for PC5 link</w:t>
      </w:r>
      <w:r w:rsidR="00906062">
        <w:t xml:space="preserve"> (e.g. sum of delay of each hop)</w:t>
      </w:r>
      <w:r w:rsidR="00BC712F">
        <w:t>.</w:t>
      </w:r>
    </w:p>
    <w:p w14:paraId="12CC640D" w14:textId="0350188B" w:rsidR="00BC712F" w:rsidRDefault="00BC712F" w:rsidP="00AA062C">
      <w:pPr>
        <w:pStyle w:val="B1"/>
      </w:pPr>
      <w:r>
        <w:tab/>
        <w:t>The Accumulated QoS for PC5 link, if present in the received solicitation message, will be updated to include the QoS of the PC5 link between the 5G ProSe Intermediate Relay and its child UE (Intermediate Relay or Remote UE).</w:t>
      </w:r>
    </w:p>
    <w:p w14:paraId="1B26BBD9" w14:textId="11ADD161" w:rsidR="00AA062C" w:rsidRDefault="00AA062C" w:rsidP="00AA062C">
      <w:pPr>
        <w:pStyle w:val="B1"/>
      </w:pPr>
      <w:r>
        <w:t>2b.-5b.</w:t>
      </w:r>
      <w:r>
        <w:tab/>
        <w:t>The Solicitation message from the same Remote UE goes through a different ordered list of 5G ProSe Intermediate</w:t>
      </w:r>
      <w:r w:rsidR="002449FE">
        <w:t xml:space="preserve"> UE-to-Network</w:t>
      </w:r>
      <w:r>
        <w:t xml:space="preserve"> Relays.</w:t>
      </w:r>
    </w:p>
    <w:p w14:paraId="380135C5" w14:textId="31ECBEF0" w:rsidR="00AA062C" w:rsidRDefault="00AA062C" w:rsidP="00AA062C">
      <w:pPr>
        <w:pStyle w:val="B1"/>
      </w:pPr>
      <w:r>
        <w:t>6-7. If the RSC contained in the solicitation message matches any of the (pre)configured RSC(s), as specified in clause 5.1.4.1, of the 5G ProSe UE-to-Network Relay</w:t>
      </w:r>
      <w:r w:rsidR="00456EC6">
        <w:t xml:space="preserve"> and</w:t>
      </w:r>
      <w:r>
        <w:t xml:space="preserve"> the Target Info matches the User Info ID of the 5G ProSe UE-to-Network Relay (if any), then the 5G ProSe UE-to-Network Relay responds to the 5G ProSe Intermediate</w:t>
      </w:r>
      <w:r w:rsidR="002A514F">
        <w:t xml:space="preserve"> UE-to-Network</w:t>
      </w:r>
      <w:r>
        <w:t xml:space="preserve"> Relay with a 5G ProSe UE-to-Network Relay Discovery Response message. The 5G ProSe UE-to- Network Relay Discovery Response message additionally contains the path information compared with that in clause 6.3.2.3.3.</w:t>
      </w:r>
      <w:r w:rsidR="00BC712F">
        <w:t xml:space="preserve"> The response message may include the received Accumulated QoS for PC5 link.</w:t>
      </w:r>
    </w:p>
    <w:p w14:paraId="21789A6A" w14:textId="59EA3B8D" w:rsidR="00AA062C" w:rsidRDefault="00AA062C" w:rsidP="00AA062C">
      <w:pPr>
        <w:pStyle w:val="B1"/>
      </w:pPr>
      <w:r>
        <w:tab/>
        <w:t>The 5G ProSe UE-to-Network Relay may choose the path based on e.g</w:t>
      </w:r>
      <w:r w:rsidR="002449FE">
        <w:t>.</w:t>
      </w:r>
      <w:r>
        <w:t xml:space="preserve"> the PC5 signal strength of each message received, hops to the Remote UE, the path information,</w:t>
      </w:r>
      <w:r w:rsidR="00BC712F">
        <w:t xml:space="preserve"> Accumulated QoS for PC5 link,</w:t>
      </w:r>
      <w:r>
        <w:t xml:space="preserve"> etc.</w:t>
      </w:r>
    </w:p>
    <w:p w14:paraId="56E59CA6" w14:textId="1AB9C65C" w:rsidR="002A514F" w:rsidRDefault="002A514F" w:rsidP="00690335">
      <w:pPr>
        <w:pStyle w:val="NO"/>
      </w:pPr>
      <w:r>
        <w:t>NOTE 1:</w:t>
      </w:r>
      <w:r>
        <w:tab/>
        <w:t>It is up to implementation how the 5G ProSe UE-to-Network Relay decides when to send the Relay Discovery Response message.</w:t>
      </w:r>
    </w:p>
    <w:p w14:paraId="6B8E2F46" w14:textId="0762F8F7" w:rsidR="00AA062C" w:rsidRDefault="00AA062C" w:rsidP="00AA062C">
      <w:pPr>
        <w:pStyle w:val="B1"/>
      </w:pPr>
      <w:r>
        <w:t>8-</w:t>
      </w:r>
      <w:r w:rsidR="002A514F">
        <w:t>9</w:t>
      </w:r>
      <w:r>
        <w:t>.</w:t>
      </w:r>
      <w:r>
        <w:tab/>
      </w:r>
      <w:r w:rsidR="002A514F">
        <w:t xml:space="preserve">When a 5G ProSe UE-to-Network Relay Discovery Response message is received, if the User Info ID of the receiving 5G ProSe Intermediate UE-to-Network Relay is included in the path information, the </w:t>
      </w:r>
      <w:r>
        <w:t>5G ProSe Intermediate</w:t>
      </w:r>
      <w:r w:rsidR="002A514F">
        <w:t xml:space="preserve"> UE-to-Network</w:t>
      </w:r>
      <w:r>
        <w:t xml:space="preserve"> Relay forwards the 5G ProSe UE-to-Network Relay Discovery Response message. The Response message additionally contains the path information</w:t>
      </w:r>
      <w:r w:rsidR="002A514F">
        <w:t xml:space="preserve"> which is a list of User Info IDs of 5G ProSe Intermediate UE-to-Network Relay(s) and the remote UE in the order (starting with the remote UE and ending with the last 5G ProSe Intermediate UE-to-Network Relay) of position in the path. Based on the path information, the Relay Discovery Response message is forwarded along the path, where each 5G ProSe Intermediate UE-to-Network Relay determines the next hop information (e.g. User Info ID and Layer-2 ID) to forward the Relay Discovery Response message</w:t>
      </w:r>
      <w:r>
        <w:t>.</w:t>
      </w:r>
      <w:r w:rsidR="00BC712F">
        <w:t xml:space="preserve"> The response message may include the received Accumulated QoS for PC5 link.</w:t>
      </w:r>
    </w:p>
    <w:p w14:paraId="6B15CE15" w14:textId="482E82D8" w:rsidR="00AA062C" w:rsidRDefault="00AA062C" w:rsidP="00AA062C">
      <w:pPr>
        <w:pStyle w:val="B1"/>
      </w:pPr>
      <w:r>
        <w:t>1</w:t>
      </w:r>
      <w:r w:rsidR="002A514F">
        <w:t>0</w:t>
      </w:r>
      <w:r>
        <w:t>.</w:t>
      </w:r>
      <w:r>
        <w:tab/>
      </w:r>
      <w:r w:rsidR="005A0234">
        <w:t xml:space="preserve">If the Remote UE receives multiple Discovery Response messages within a pre-configured time window, it </w:t>
      </w:r>
      <w:r>
        <w:t>may perform relay path selection based on e.g</w:t>
      </w:r>
      <w:r w:rsidR="002449FE">
        <w:t>.</w:t>
      </w:r>
      <w:r w:rsidR="005A0234">
        <w:t xml:space="preserve"> path information,</w:t>
      </w:r>
      <w:r>
        <w:t xml:space="preserve"> the PC5 signal strength</w:t>
      </w:r>
      <w:r w:rsidR="005A0234">
        <w:t xml:space="preserve"> between Remote UE and its neighbour Intermediate UE-to-Network Relay</w:t>
      </w:r>
      <w:r w:rsidR="00BC712F">
        <w:t>, Accumuled QoS for PC5 link</w:t>
      </w:r>
      <w:r>
        <w:t xml:space="preserve"> and the number of hops to the 5G ProSe UE-to-Network Relay.</w:t>
      </w:r>
    </w:p>
    <w:p w14:paraId="040CD816" w14:textId="2F8E1D3F" w:rsidR="005A0234" w:rsidRDefault="005A0234" w:rsidP="005A0234">
      <w:pPr>
        <w:pStyle w:val="NO"/>
      </w:pPr>
      <w:r>
        <w:t>NOTE 2:</w:t>
      </w:r>
      <w:r>
        <w:tab/>
        <w:t>If the 5G ProSe Remote UE does not receive any response after a pre-configured time, based on application requirement, it may increase the Hop-Limit and send the discovery message again.</w:t>
      </w:r>
    </w:p>
    <w:p w14:paraId="2A5C6CF3" w14:textId="038E2752" w:rsidR="00AA062C" w:rsidRDefault="00AA062C" w:rsidP="00465D5E">
      <w:pPr>
        <w:pStyle w:val="Heading5"/>
      </w:pPr>
      <w:bookmarkStart w:id="1246" w:name="_CR6_3_2_5_4"/>
      <w:bookmarkStart w:id="1247" w:name="_Toc201151871"/>
      <w:bookmarkEnd w:id="1246"/>
      <w:r>
        <w:t>6.3.2.5.4</w:t>
      </w:r>
      <w:r>
        <w:tab/>
        <w:t xml:space="preserve">Additional parameters announcement procedure over 5G ProSe </w:t>
      </w:r>
      <w:r w:rsidR="00E848D6">
        <w:t xml:space="preserve">Multi-hop </w:t>
      </w:r>
      <w:r>
        <w:t>UE-to-Network Relay</w:t>
      </w:r>
      <w:bookmarkEnd w:id="1247"/>
    </w:p>
    <w:p w14:paraId="295B03BE" w14:textId="0C391058" w:rsidR="00AA062C" w:rsidRDefault="00AA062C" w:rsidP="00AA062C">
      <w:r>
        <w:t>Additional parameters announcement procedure outlined in figure 6.3.2.5.4-1 is used by a 5G ProSe Remote UE to request a 5G ProSe UE-to-Network Relay to announce additional parameters (using Model A). The Additional parameters announcement procedure specified in clause 6.5.1.3 is used with the following differences described in the procedure below.</w:t>
      </w:r>
    </w:p>
    <w:p w14:paraId="001D7206" w14:textId="730723B5" w:rsidR="00AA062C" w:rsidRDefault="00AA062C" w:rsidP="00AA062C">
      <w:pPr>
        <w:pStyle w:val="TH"/>
      </w:pPr>
      <w:r w:rsidRPr="00DB72CB">
        <w:rPr>
          <w:noProof/>
        </w:rPr>
        <w:object w:dxaOrig="10741" w:dyaOrig="7350" w14:anchorId="501C9183">
          <v:shape id="_x0000_i1072" type="#_x0000_t75" style="width:475.85pt;height:324.3pt" o:ole="">
            <v:imagedata r:id="rId103" o:title=""/>
          </v:shape>
          <o:OLEObject Type="Embed" ProgID="Visio.Drawing.15" ShapeID="_x0000_i1072" DrawAspect="Content" ObjectID="_1811766425" r:id="rId104"/>
        </w:object>
      </w:r>
    </w:p>
    <w:p w14:paraId="506E6AD7" w14:textId="7F87245D" w:rsidR="00AA062C" w:rsidRDefault="00AA062C" w:rsidP="00AA062C">
      <w:pPr>
        <w:pStyle w:val="TF"/>
      </w:pPr>
      <w:bookmarkStart w:id="1248" w:name="_CRFigure6_3_2_5_41"/>
      <w:r>
        <w:t xml:space="preserve">Figure </w:t>
      </w:r>
      <w:bookmarkEnd w:id="1248"/>
      <w:r>
        <w:t xml:space="preserve">6.3.2.5.4-1: Procedure for additional parameters announcement for </w:t>
      </w:r>
      <w:r w:rsidR="00E848D6">
        <w:t xml:space="preserve">Multi-hop </w:t>
      </w:r>
      <w:r>
        <w:t>UE-to-Network relaying</w:t>
      </w:r>
    </w:p>
    <w:p w14:paraId="0C2D57DB" w14:textId="0A4A5357" w:rsidR="00D45FD3" w:rsidRDefault="00D45FD3" w:rsidP="00AA062C">
      <w:pPr>
        <w:pStyle w:val="B1"/>
      </w:pPr>
      <w:r>
        <w:t>1.</w:t>
      </w:r>
      <w:r>
        <w:tab/>
        <w:t>5G ProSe Remote UE has discovered a 5G ProSe UE-to-Network Relay for connectivity to the network as described in clause 6.3.2.5.2</w:t>
      </w:r>
      <w:r w:rsidR="00456EC6">
        <w:t xml:space="preserve"> and</w:t>
      </w:r>
      <w:r>
        <w:t xml:space="preserve"> requires additional parameters.</w:t>
      </w:r>
    </w:p>
    <w:p w14:paraId="37EDA244" w14:textId="77777777" w:rsidR="00D45FD3" w:rsidRDefault="00D45FD3" w:rsidP="00AA062C">
      <w:pPr>
        <w:pStyle w:val="B1"/>
      </w:pPr>
      <w:r>
        <w:t>2.</w:t>
      </w:r>
      <w:r>
        <w:tab/>
        <w:t>The 5G ProSe Remote UE sends to the 5G ProSe Intermediate UE-to-Network Relay an Additional Parameters Announcement Request including the following additional information to obtain additional parameters.</w:t>
      </w:r>
    </w:p>
    <w:p w14:paraId="570E919A" w14:textId="77777777" w:rsidR="00D45FD3" w:rsidRDefault="00D45FD3" w:rsidP="00D45FD3">
      <w:pPr>
        <w:pStyle w:val="B2"/>
      </w:pPr>
      <w:r>
        <w:t>-</w:t>
      </w:r>
      <w:r>
        <w:tab/>
        <w:t>Relay Service Code: information about the connectivity service provided by the 5G ProSe UE-to-Network Relay.</w:t>
      </w:r>
    </w:p>
    <w:p w14:paraId="1994C3A8" w14:textId="77777777" w:rsidR="00D45FD3" w:rsidRDefault="00D45FD3" w:rsidP="00D45FD3">
      <w:pPr>
        <w:pStyle w:val="B2"/>
      </w:pPr>
      <w:r>
        <w:t>-</w:t>
      </w:r>
      <w:r>
        <w:tab/>
        <w:t>Root Relay Info: identify information (i.e. User Info ID) of the 5G ProSe UE-to-Network Relay.</w:t>
      </w:r>
    </w:p>
    <w:p w14:paraId="6AFC9920" w14:textId="77777777" w:rsidR="00D45FD3" w:rsidRDefault="00D45FD3" w:rsidP="00D45FD3">
      <w:pPr>
        <w:pStyle w:val="B1"/>
      </w:pPr>
      <w:r>
        <w:t>3-4.</w:t>
      </w:r>
      <w:r>
        <w:tab/>
        <w:t>The Additional Parameters Announcement Request is sent up to the 5G ProSe UE-to-Network Relay.</w:t>
      </w:r>
    </w:p>
    <w:p w14:paraId="67EA0EA2" w14:textId="77777777" w:rsidR="00D45FD3" w:rsidRDefault="00D45FD3" w:rsidP="00D45FD3">
      <w:pPr>
        <w:pStyle w:val="B1"/>
      </w:pPr>
      <w:r>
        <w:t>5.</w:t>
      </w:r>
      <w:r>
        <w:tab/>
        <w:t>The 5G ProSe UE-to-Network Relay acknowledges receipt of the request in step 4 with an Additional Parameters Announcement Response (Additional_Parameters_Announcement_Request_Refresh Timer).</w:t>
      </w:r>
    </w:p>
    <w:p w14:paraId="50F78508" w14:textId="77777777" w:rsidR="00D45FD3" w:rsidRDefault="00D45FD3" w:rsidP="00D45FD3">
      <w:pPr>
        <w:pStyle w:val="B1"/>
      </w:pPr>
      <w:r>
        <w:t>6-7.</w:t>
      </w:r>
      <w:r>
        <w:tab/>
        <w:t>The Additional Parameters Announcement Response is sent to the 5G ProSe Remote UE, relayed via the 5G ProSe Intermediate UE-to-Network Relay.</w:t>
      </w:r>
    </w:p>
    <w:p w14:paraId="3EB0618A" w14:textId="77777777" w:rsidR="00D45FD3" w:rsidRDefault="00D45FD3" w:rsidP="00D45FD3">
      <w:pPr>
        <w:pStyle w:val="B1"/>
      </w:pPr>
      <w:r>
        <w:t>8.</w:t>
      </w:r>
      <w:r>
        <w:tab/>
        <w:t>The 5G ProSe UE-to-Network Relay reuses the Relay Discovery Additional Information message as defined in clause 5.8.3 with the following additional information:</w:t>
      </w:r>
    </w:p>
    <w:p w14:paraId="71463B9A" w14:textId="7A9FD030" w:rsidR="00AA062C" w:rsidRDefault="00D45FD3" w:rsidP="00D45FD3">
      <w:pPr>
        <w:pStyle w:val="B2"/>
      </w:pPr>
      <w:r>
        <w:t>-</w:t>
      </w:r>
      <w:r>
        <w:tab/>
        <w:t>Hop-Count: the value is set to 1.</w:t>
      </w:r>
    </w:p>
    <w:p w14:paraId="13ACF5D5" w14:textId="77777777" w:rsidR="00D45FD3" w:rsidRDefault="00D45FD3" w:rsidP="00D45FD3">
      <w:pPr>
        <w:pStyle w:val="B1"/>
      </w:pPr>
      <w:r>
        <w:tab/>
        <w:t>The Destination Layer-2 ID to send the Relay Discovery Additional Information message is selected based on the configuration as described in clause 5.1.4.1.</w:t>
      </w:r>
    </w:p>
    <w:p w14:paraId="01D1ED8A" w14:textId="77777777" w:rsidR="00D45FD3" w:rsidRDefault="00D45FD3" w:rsidP="00D45FD3">
      <w:pPr>
        <w:pStyle w:val="B1"/>
      </w:pPr>
      <w:r>
        <w:t>9.</w:t>
      </w:r>
      <w:r>
        <w:tab/>
        <w:t>The 5G ProSe Intermediate UE-to-Network Relay forwards the Relay Discovery Additional Information message. The 5G ProSe Intermediate UE-to-Network Relay updates the Hop-Count as below and may include additional information, Announcer Info and NCGI of 5G ProSe Intermediate UE-to-Network Relay if its NCGI is available:</w:t>
      </w:r>
    </w:p>
    <w:p w14:paraId="496C67AD" w14:textId="77777777" w:rsidR="00D45FD3" w:rsidRDefault="00D45FD3" w:rsidP="00D45FD3">
      <w:pPr>
        <w:pStyle w:val="B2"/>
      </w:pPr>
      <w:r>
        <w:lastRenderedPageBreak/>
        <w:t>-</w:t>
      </w:r>
      <w:r>
        <w:tab/>
        <w:t>Hop-Count: the value of the received Relay Discovery Additonal Information message is incremented by 1.</w:t>
      </w:r>
    </w:p>
    <w:p w14:paraId="608759B2" w14:textId="77777777" w:rsidR="00D45FD3" w:rsidRDefault="00D45FD3" w:rsidP="00D45FD3">
      <w:pPr>
        <w:pStyle w:val="B2"/>
      </w:pPr>
      <w:r>
        <w:t>-</w:t>
      </w:r>
      <w:r>
        <w:tab/>
        <w:t>Announcer Info of 5G ProSe Intermediate UE-to-Network Relay: identity information (i.e. User Info ID) of the 5G ProSe Intermediate UE-to-Network Relay transmitting this message.</w:t>
      </w:r>
    </w:p>
    <w:p w14:paraId="7614619E" w14:textId="77777777" w:rsidR="00D45FD3" w:rsidRDefault="00D45FD3" w:rsidP="00D45FD3">
      <w:pPr>
        <w:pStyle w:val="B2"/>
      </w:pPr>
      <w:r>
        <w:t>-</w:t>
      </w:r>
      <w:r>
        <w:tab/>
        <w:t>NCGI of 5G ProSe Intermediate UE-to-Network Relay: indicates the NCGI of the serving cell of the 5G ProSe Intermediate UE-to-Network Relay.</w:t>
      </w:r>
    </w:p>
    <w:p w14:paraId="0A64625D" w14:textId="77777777" w:rsidR="00D45FD3" w:rsidRDefault="00D45FD3" w:rsidP="00D45FD3">
      <w:pPr>
        <w:pStyle w:val="B1"/>
      </w:pPr>
      <w:r>
        <w:t>10.</w:t>
      </w:r>
      <w:r>
        <w:tab/>
        <w:t>The 5G ProSe Intermediate UE-to-Network Relay forwards the Relay Discovery Additional Information message, with the Hop-Count incremented. The 5G ProSe Intermediate UE-to-Network Relay shall not forward the Relay Discovery Additional Information message if the Hop-Count is bigger than the configured maximum number of hops.</w:t>
      </w:r>
    </w:p>
    <w:p w14:paraId="49B6D54E" w14:textId="77777777" w:rsidR="00D45FD3" w:rsidRDefault="00D45FD3" w:rsidP="00D45FD3">
      <w:pPr>
        <w:pStyle w:val="B1"/>
      </w:pPr>
      <w:r>
        <w:t>11.</w:t>
      </w:r>
      <w:r>
        <w:tab/>
        <w:t>The 5G ProSe UE-to-Network Relay detects new or updated additional parameters.</w:t>
      </w:r>
    </w:p>
    <w:p w14:paraId="614A4C5C" w14:textId="77777777" w:rsidR="00D45FD3" w:rsidRDefault="00D45FD3" w:rsidP="00D45FD3">
      <w:pPr>
        <w:pStyle w:val="B1"/>
      </w:pPr>
      <w:r>
        <w:t>12-14.</w:t>
      </w:r>
      <w:r>
        <w:tab/>
        <w:t>Same as steps 8-10.</w:t>
      </w:r>
    </w:p>
    <w:p w14:paraId="3851B92F" w14:textId="77777777" w:rsidR="00D45FD3" w:rsidRDefault="00D45FD3" w:rsidP="009F27F6">
      <w:r>
        <w:t>If the 5G ProSe Intermediate UE-to-Network Relay connected to 5G ProSe UE-to-Network Relay detects new or updated additional parameters (e.g. due to change of its serving cell, moving into network coverage), it may send a Relay Discovery Additional Information message including the new or updated additional parameters. In this case, the 5G ProSe Intermediate UE-to-Network Relay acts as the 5G ProSe UE-to-Network Relay in figure 6.3.2.5.4-1, i.e. to send Relay Discovery Additional Information message. The 5G ProSe Intermediate UE-to-Network Relay also keeps a record of the additional parameters from the 5G ProSe UE-to-Network Relay.</w:t>
      </w:r>
    </w:p>
    <w:p w14:paraId="62B29176" w14:textId="77777777" w:rsidR="00D45FD3" w:rsidRDefault="00D45FD3" w:rsidP="009F27F6">
      <w:pPr>
        <w:pStyle w:val="NO"/>
      </w:pPr>
      <w:r>
        <w:t>NOTE:</w:t>
      </w:r>
      <w:r>
        <w:tab/>
        <w:t>The NCGI of the 5G ProSe Intermediate UE-to-Network Relay connected to 5G ProSe UE-to-Network Relay can be used as supplementary by the 5G ProSe Remote UE and not provided to the network side from the 5G ProSe Remote UE.</w:t>
      </w:r>
    </w:p>
    <w:p w14:paraId="52519E40" w14:textId="7E8B1119" w:rsidR="000D2B4A" w:rsidRDefault="000D2B4A" w:rsidP="009F27F6">
      <w:pPr>
        <w:pStyle w:val="Heading4"/>
      </w:pPr>
      <w:bookmarkStart w:id="1249" w:name="_CR6_3_2_6"/>
      <w:bookmarkStart w:id="1250" w:name="_Toc201151872"/>
      <w:bookmarkEnd w:id="1249"/>
      <w:r>
        <w:t>6.3.2.6</w:t>
      </w:r>
      <w:r>
        <w:tab/>
        <w:t>5G ProSe</w:t>
      </w:r>
      <w:r w:rsidR="003E3C56">
        <w:t xml:space="preserve"> Multi-hop</w:t>
      </w:r>
      <w:r>
        <w:t xml:space="preserve"> UE-to-UE Relay Discovery</w:t>
      </w:r>
      <w:bookmarkEnd w:id="1250"/>
    </w:p>
    <w:p w14:paraId="3926FF25" w14:textId="0E6EE756" w:rsidR="000D2B4A" w:rsidRDefault="000D2B4A" w:rsidP="00465D5E">
      <w:pPr>
        <w:pStyle w:val="Heading5"/>
      </w:pPr>
      <w:bookmarkStart w:id="1251" w:name="_CR6_3_2_6_1"/>
      <w:bookmarkStart w:id="1252" w:name="_Toc201151873"/>
      <w:bookmarkEnd w:id="1251"/>
      <w:r>
        <w:t>6.3.2.6.1</w:t>
      </w:r>
      <w:r>
        <w:tab/>
        <w:t>General</w:t>
      </w:r>
      <w:bookmarkEnd w:id="1252"/>
    </w:p>
    <w:p w14:paraId="3E4B9169" w14:textId="381BDC1A" w:rsidR="000D2B4A" w:rsidRDefault="000D2B4A" w:rsidP="000D2B4A">
      <w:r>
        <w:t xml:space="preserve">The 5G ProSe </w:t>
      </w:r>
      <w:r w:rsidR="00E848D6">
        <w:t xml:space="preserve">Multi-hop </w:t>
      </w:r>
      <w:r>
        <w:t>UE-to-UE Relay discovery may use one of the two different types of discovery operations, i.e. discovery for IP PDU type</w:t>
      </w:r>
      <w:r w:rsidR="00456EC6">
        <w:t xml:space="preserve"> and</w:t>
      </w:r>
      <w:r>
        <w:t xml:space="preserve"> discovery for non-IP PDU type, depends on the RSC for the discovery.</w:t>
      </w:r>
    </w:p>
    <w:p w14:paraId="5E5217E7" w14:textId="1C682DCC" w:rsidR="000D2B4A" w:rsidRDefault="000D2B4A" w:rsidP="000D2B4A">
      <w:r>
        <w:t xml:space="preserve">5G ProSe </w:t>
      </w:r>
      <w:r w:rsidR="00E848D6">
        <w:t xml:space="preserve">Multi-hop </w:t>
      </w:r>
      <w:r>
        <w:t xml:space="preserve">UE-to-UE Relay discovery of IP PDU type only needs to discover the presence of the 5G ProSe </w:t>
      </w:r>
      <w:r w:rsidR="00E848D6">
        <w:t xml:space="preserve">Multi-hop </w:t>
      </w:r>
      <w:r>
        <w:t xml:space="preserve">UE-to-UE Relay. The discovery of the target 5G ProSe End UEs are performed via DNS queries after establshing a link with the 5G ProSe </w:t>
      </w:r>
      <w:r w:rsidR="00E848D6">
        <w:t xml:space="preserve">Multi-hop </w:t>
      </w:r>
      <w:r>
        <w:t>UE-to-UE Relay(s).</w:t>
      </w:r>
      <w:r w:rsidR="00456EC6">
        <w:t xml:space="preserve"> This procedure is also used by </w:t>
      </w:r>
      <w:r w:rsidR="00E848D6">
        <w:t xml:space="preserve">Multi-hop </w:t>
      </w:r>
      <w:r w:rsidR="00456EC6">
        <w:t>UE-to-UE Relay(s) among themselves in order to join/create MANET network.</w:t>
      </w:r>
      <w:r>
        <w:t xml:space="preserve"> The details of the procedure are defined in clause 6.3.2.6.2.</w:t>
      </w:r>
    </w:p>
    <w:p w14:paraId="70B1DD0C" w14:textId="33598CEB" w:rsidR="000D2B4A" w:rsidRDefault="000D2B4A" w:rsidP="000D2B4A">
      <w:r>
        <w:t xml:space="preserve">5G ProSe </w:t>
      </w:r>
      <w:r w:rsidR="00E848D6">
        <w:t xml:space="preserve">Multi-hop </w:t>
      </w:r>
      <w:r>
        <w:t xml:space="preserve">UE-to-UE Relay discovery of non-IP (Ethernet or Unstructured) PDU type is for the discovery of a target 5G ProSe End UE and the corresponding routes. The procedures for 5G ProSe </w:t>
      </w:r>
      <w:r w:rsidR="00E848D6">
        <w:t xml:space="preserve">Multi-hop </w:t>
      </w:r>
      <w:r>
        <w:t>UE-to-UE Relay discovery Model A/B for non-IP PDUs (e.g. Ethernet or Unstructured) are defined in clause 6.3.2.6.3.</w:t>
      </w:r>
    </w:p>
    <w:p w14:paraId="39F3D10B" w14:textId="0D7FEF29" w:rsidR="000D2B4A" w:rsidRDefault="000D2B4A" w:rsidP="000D2B4A">
      <w:pPr>
        <w:pStyle w:val="Heading5"/>
      </w:pPr>
      <w:bookmarkStart w:id="1253" w:name="_CR6_3_2_6_2"/>
      <w:bookmarkStart w:id="1254" w:name="_Toc201151874"/>
      <w:bookmarkEnd w:id="1253"/>
      <w:r>
        <w:t>6.3.2.6.2</w:t>
      </w:r>
      <w:r>
        <w:tab/>
        <w:t xml:space="preserve">Procedure for 5G ProSe </w:t>
      </w:r>
      <w:r w:rsidR="00E848D6">
        <w:t xml:space="preserve">Multi-hop </w:t>
      </w:r>
      <w:r>
        <w:t>UE-to-UE Relay discovery of IP PDU type</w:t>
      </w:r>
      <w:bookmarkEnd w:id="1254"/>
    </w:p>
    <w:p w14:paraId="2C36AF42" w14:textId="0006BEEE" w:rsidR="000D2B4A" w:rsidRDefault="000D2B4A" w:rsidP="000D2B4A">
      <w:r>
        <w:t xml:space="preserve">Depicted in figure 6.3.2.6.2-1 is the procedure for 5G ProSe </w:t>
      </w:r>
      <w:r w:rsidR="00E848D6">
        <w:t xml:space="preserve">Multi-hop </w:t>
      </w:r>
      <w:r>
        <w:t>UE-to-UE Relay discovery of IP PDU type, with Model A.</w:t>
      </w:r>
    </w:p>
    <w:p w14:paraId="19B4B623" w14:textId="5DF632D3" w:rsidR="000D2B4A" w:rsidRDefault="000D2B4A" w:rsidP="000D2B4A">
      <w:pPr>
        <w:pStyle w:val="TH"/>
      </w:pPr>
      <w:r>
        <w:object w:dxaOrig="8010" w:dyaOrig="3871" w14:anchorId="3F8EA253">
          <v:shape id="_x0000_i1073" type="#_x0000_t75" style="width:400.7pt;height:193.45pt" o:ole="">
            <v:imagedata r:id="rId105" o:title=""/>
          </v:shape>
          <o:OLEObject Type="Embed" ProgID="Visio.Drawing.11" ShapeID="_x0000_i1073" DrawAspect="Content" ObjectID="_1811766426" r:id="rId106"/>
        </w:object>
      </w:r>
    </w:p>
    <w:p w14:paraId="3154C0B8" w14:textId="1DD76B6F" w:rsidR="000D2B4A" w:rsidRDefault="000D2B4A" w:rsidP="000D2B4A">
      <w:pPr>
        <w:pStyle w:val="TF"/>
      </w:pPr>
      <w:bookmarkStart w:id="1255" w:name="_CRFigure6_3_2_6_21"/>
      <w:r>
        <w:t xml:space="preserve">Figure </w:t>
      </w:r>
      <w:bookmarkEnd w:id="1255"/>
      <w:r>
        <w:t xml:space="preserve">6.3.2.6.2-1: 5G ProSe </w:t>
      </w:r>
      <w:r w:rsidR="00E848D6">
        <w:t xml:space="preserve">Multi-hop </w:t>
      </w:r>
      <w:r>
        <w:t>UE-to-UE Relay Discovery of IP PDU type with Model A</w:t>
      </w:r>
    </w:p>
    <w:p w14:paraId="2A0697E1" w14:textId="6C4132ED" w:rsidR="000D2B4A" w:rsidRDefault="000D2B4A" w:rsidP="000D2B4A">
      <w:pPr>
        <w:pStyle w:val="B1"/>
      </w:pPr>
      <w:r>
        <w:t>1.</w:t>
      </w:r>
      <w:r>
        <w:tab/>
        <w:t xml:space="preserve">The 5G ProSe </w:t>
      </w:r>
      <w:r w:rsidR="00E848D6">
        <w:t xml:space="preserve">Multi-hop </w:t>
      </w:r>
      <w:r>
        <w:t>UE-to-UE Relay is configured to operate IP PDU type of discovery based on the indication associated with the RSC, as defined in defined in clause 5.1.5.1.</w:t>
      </w:r>
    </w:p>
    <w:p w14:paraId="38A71694" w14:textId="1C202C1B" w:rsidR="000D2B4A" w:rsidRDefault="000D2B4A" w:rsidP="000D2B4A">
      <w:pPr>
        <w:pStyle w:val="B1"/>
      </w:pPr>
      <w:r>
        <w:t>2.</w:t>
      </w:r>
      <w:r>
        <w:tab/>
        <w:t xml:space="preserve">The 5G ProSe </w:t>
      </w:r>
      <w:r w:rsidR="00E848D6">
        <w:t xml:space="preserve">Multi-hop </w:t>
      </w:r>
      <w:r>
        <w:t>UE-to-UE Relay sends a Multi-h</w:t>
      </w:r>
      <w:r w:rsidR="003E3C56">
        <w:t>o</w:t>
      </w:r>
      <w:r>
        <w:t xml:space="preserve">p UE-to-UE Relay Discovery Announcement message. This message contains the Type of Discovery Message, User Info ID of the 5G ProSe </w:t>
      </w:r>
      <w:r w:rsidR="00E848D6">
        <w:t xml:space="preserve">Multi-hop </w:t>
      </w:r>
      <w:r>
        <w:t>UE-to-UE Relay</w:t>
      </w:r>
      <w:r w:rsidR="00456EC6">
        <w:t xml:space="preserve"> and</w:t>
      </w:r>
      <w:r>
        <w:t xml:space="preserve"> the RSC, as defined in clause 5.8.6.2.</w:t>
      </w:r>
    </w:p>
    <w:p w14:paraId="6B9607D9" w14:textId="1948BE82" w:rsidR="000D2B4A" w:rsidRDefault="000D2B4A" w:rsidP="000D2B4A">
      <w:pPr>
        <w:pStyle w:val="B1"/>
      </w:pPr>
      <w:r>
        <w:tab/>
        <w:t xml:space="preserve">The 5G ProSe </w:t>
      </w:r>
      <w:r w:rsidR="00E848D6">
        <w:t xml:space="preserve">Multi-hop </w:t>
      </w:r>
      <w:r>
        <w:t>UE-to-UE Relay self generates a Source Layer-2 ID</w:t>
      </w:r>
      <w:r w:rsidR="00456EC6">
        <w:t xml:space="preserve"> and</w:t>
      </w:r>
      <w:r>
        <w:t xml:space="preserve"> decides a Destiantion Layer-2 ID as defined in clause 5.8.6.2.</w:t>
      </w:r>
    </w:p>
    <w:p w14:paraId="45D36E19" w14:textId="107F477E" w:rsidR="000D2B4A" w:rsidRDefault="000D2B4A" w:rsidP="000D2B4A">
      <w:pPr>
        <w:pStyle w:val="B1"/>
      </w:pPr>
      <w:r>
        <w:tab/>
        <w:t xml:space="preserve">The 5G ProSe End UE(s) or other 5G ProSe </w:t>
      </w:r>
      <w:r w:rsidR="00E848D6">
        <w:t xml:space="preserve">Multi-hop </w:t>
      </w:r>
      <w:r>
        <w:t xml:space="preserve">UE-to-UE Relay(s) in proximity monitoring the same RSC may receive the announcement message and process it accordingly, e.g. initiates a Layer-2 Link establishment with the announcing 5G ProSe </w:t>
      </w:r>
      <w:r w:rsidR="00E848D6">
        <w:t xml:space="preserve">Multi-hop </w:t>
      </w:r>
      <w:r>
        <w:t>UE-to-UE Relay.</w:t>
      </w:r>
    </w:p>
    <w:p w14:paraId="4F3E3DCA" w14:textId="6187A8C1" w:rsidR="000D2B4A" w:rsidRDefault="000D2B4A" w:rsidP="009F27F6">
      <w:r>
        <w:t xml:space="preserve">Depicted in figure 6.3.2.6.2-2 is the procedure for 5G ProSe </w:t>
      </w:r>
      <w:r w:rsidR="00E848D6">
        <w:t xml:space="preserve">Multi-hop </w:t>
      </w:r>
      <w:r>
        <w:t xml:space="preserve">UE-to-UE Relay discovery of IP PDU type, with Model B. A 5G ProSe </w:t>
      </w:r>
      <w:r w:rsidR="00E848D6">
        <w:t xml:space="preserve">Multi-hop </w:t>
      </w:r>
      <w:r>
        <w:t xml:space="preserve">UE-to-UE Relay may also use the procedure, i.e. send the </w:t>
      </w:r>
      <w:r w:rsidR="00E848D6">
        <w:t xml:space="preserve">Multi-hop </w:t>
      </w:r>
      <w:r>
        <w:t>UE-to-UE Relay Discovery Solicitation (taking the role of the 5G ProSe End UE (Discover</w:t>
      </w:r>
      <w:r w:rsidR="00456EC6">
        <w:t>er</w:t>
      </w:r>
      <w:r>
        <w:t xml:space="preserve">)), if it needs to discover other 5G ProSe </w:t>
      </w:r>
      <w:r w:rsidR="00E848D6">
        <w:t xml:space="preserve">Multi-hop </w:t>
      </w:r>
      <w:r>
        <w:t>UE-to-UE Relays.</w:t>
      </w:r>
    </w:p>
    <w:bookmarkStart w:id="1256" w:name="_MON_1784571382"/>
    <w:bookmarkEnd w:id="1256"/>
    <w:p w14:paraId="68B78D1A" w14:textId="1320C019" w:rsidR="000D2B4A" w:rsidRDefault="000D2B4A" w:rsidP="000D2B4A">
      <w:pPr>
        <w:pStyle w:val="TH"/>
      </w:pPr>
      <w:r>
        <w:object w:dxaOrig="8010" w:dyaOrig="5025" w14:anchorId="756DDF69">
          <v:shape id="_x0000_i1074" type="#_x0000_t75" style="width:400.7pt;height:251.05pt" o:ole="">
            <v:imagedata r:id="rId107" o:title=""/>
          </v:shape>
          <o:OLEObject Type="Embed" ProgID="Visio.Drawing.11" ShapeID="_x0000_i1074" DrawAspect="Content" ObjectID="_1811766427" r:id="rId108"/>
        </w:object>
      </w:r>
    </w:p>
    <w:p w14:paraId="51E6307C" w14:textId="2C61F0DF" w:rsidR="000D2B4A" w:rsidRDefault="000D2B4A" w:rsidP="000D2B4A">
      <w:pPr>
        <w:pStyle w:val="TF"/>
      </w:pPr>
      <w:bookmarkStart w:id="1257" w:name="_CRFigure6_3_2_6_22"/>
      <w:r>
        <w:t xml:space="preserve">Figure </w:t>
      </w:r>
      <w:bookmarkEnd w:id="1257"/>
      <w:r>
        <w:t xml:space="preserve">6.3.2.6.2-2: 5G ProSe </w:t>
      </w:r>
      <w:r w:rsidR="00E848D6">
        <w:t xml:space="preserve">Multi-hop </w:t>
      </w:r>
      <w:r>
        <w:t>UE-to-UE Relay Discovery of IP PDU type with Model B</w:t>
      </w:r>
    </w:p>
    <w:p w14:paraId="1A184936" w14:textId="77777777" w:rsidR="000D2B4A" w:rsidRDefault="000D2B4A" w:rsidP="000D2B4A">
      <w:pPr>
        <w:pStyle w:val="B1"/>
      </w:pPr>
      <w:r>
        <w:lastRenderedPageBreak/>
        <w:t>1.</w:t>
      </w:r>
      <w:r>
        <w:tab/>
        <w:t>The 5G ProSe End UE is configured to operate IP PDU type of discovery based on the indication associated with the RSC, as defined in defined in clause 5.1.5.1.</w:t>
      </w:r>
    </w:p>
    <w:p w14:paraId="4DCE0727" w14:textId="0CE52681" w:rsidR="000D2B4A" w:rsidRDefault="000D2B4A" w:rsidP="000D2B4A">
      <w:pPr>
        <w:pStyle w:val="B1"/>
      </w:pPr>
      <w:r>
        <w:t>2.</w:t>
      </w:r>
      <w:r>
        <w:tab/>
        <w:t xml:space="preserve">The 5G ProSe End UE sends a </w:t>
      </w:r>
      <w:r w:rsidR="00E848D6">
        <w:t xml:space="preserve">Multi-hop </w:t>
      </w:r>
      <w:r>
        <w:t>UE-to-UE Relay Discovery Solicitation message. This message contains the Type of Discovery Message, RSC</w:t>
      </w:r>
      <w:r w:rsidR="00456EC6">
        <w:t xml:space="preserve"> and</w:t>
      </w:r>
      <w:r>
        <w:t xml:space="preserve"> (optional) User Info ID of the 5G ProSe </w:t>
      </w:r>
      <w:r w:rsidR="00E848D6">
        <w:t xml:space="preserve">Multi-hop </w:t>
      </w:r>
      <w:r>
        <w:t>UE-to-UE Relay, as defined in clause 5.8.6.2.</w:t>
      </w:r>
    </w:p>
    <w:p w14:paraId="5096F5A9" w14:textId="4E02DFDB" w:rsidR="000D2B4A" w:rsidRDefault="000D2B4A" w:rsidP="000D2B4A">
      <w:pPr>
        <w:pStyle w:val="B1"/>
      </w:pPr>
      <w:r>
        <w:tab/>
        <w:t xml:space="preserve">The User Info ID of the 5G ProSe </w:t>
      </w:r>
      <w:r w:rsidR="00E848D6">
        <w:t xml:space="preserve">Multi-hop </w:t>
      </w:r>
      <w:r>
        <w:t>UE-to-UE Relay is only included if the 5G ProSe End UE wants to find a specific target relay.</w:t>
      </w:r>
    </w:p>
    <w:p w14:paraId="274BA27F" w14:textId="7DC211FC" w:rsidR="000D2B4A" w:rsidRDefault="000D2B4A" w:rsidP="000D2B4A">
      <w:pPr>
        <w:pStyle w:val="B1"/>
      </w:pPr>
      <w:r>
        <w:tab/>
        <w:t>The 5G ProSe End UE self generates a Source Layer-2 ID</w:t>
      </w:r>
      <w:r w:rsidR="00456EC6">
        <w:t xml:space="preserve"> and</w:t>
      </w:r>
      <w:r>
        <w:t xml:space="preserve"> decides a Desti</w:t>
      </w:r>
      <w:r w:rsidR="00456EC6">
        <w:t>n</w:t>
      </w:r>
      <w:r>
        <w:t>ation Layer-2 ID as defined in clause 5.8.6.2.</w:t>
      </w:r>
    </w:p>
    <w:p w14:paraId="53B1D566" w14:textId="74402D0C" w:rsidR="000D2B4A" w:rsidRDefault="000D2B4A" w:rsidP="000D2B4A">
      <w:pPr>
        <w:pStyle w:val="B1"/>
      </w:pPr>
      <w:r>
        <w:t>3.</w:t>
      </w:r>
      <w:r>
        <w:tab/>
        <w:t xml:space="preserve">The 5G ProSe </w:t>
      </w:r>
      <w:r w:rsidR="00E848D6">
        <w:t xml:space="preserve">Multi-hop </w:t>
      </w:r>
      <w:r>
        <w:t xml:space="preserve">UE-to-UE Relay-1 may send a </w:t>
      </w:r>
      <w:r w:rsidR="00E848D6">
        <w:t xml:space="preserve">Multi-hop </w:t>
      </w:r>
      <w:r>
        <w:t xml:space="preserve">UE-to-UE Relay Discovery Response message, if the RSC contained in the solicitation message matches any of the (pre)configured RSC(s), as specified in clause 5.1.5.1. If User Info ID is included in the solicitation message, 5G ProSe </w:t>
      </w:r>
      <w:r w:rsidR="00E848D6">
        <w:t xml:space="preserve">Multi-hop </w:t>
      </w:r>
      <w:r>
        <w:t>UE-to-UE Relay-1 only sends the response message when it matches its own User Info ID.</w:t>
      </w:r>
      <w:r w:rsidR="003E3C56">
        <w:t xml:space="preserve"> This response message contains the User Info of discoverer, User Info ID of the 5G ProSe Multi-hop UE-to-UE Relay, the RSC and type of Discovery message, as defined in clause 5.8.6.2.</w:t>
      </w:r>
    </w:p>
    <w:p w14:paraId="7DB0BC09" w14:textId="4165126B" w:rsidR="003E3C56" w:rsidRDefault="003E3C56" w:rsidP="000D2B4A">
      <w:pPr>
        <w:pStyle w:val="B1"/>
      </w:pPr>
      <w:r>
        <w:tab/>
        <w:t>The 5G ProSe Multi-hop UE-to-UE Relay self generates a Source Layer-2 ID and decides a Destination Layer-2 ID as defined in clause 5.8.6.2.</w:t>
      </w:r>
    </w:p>
    <w:p w14:paraId="0F180590" w14:textId="5D0D2496" w:rsidR="000D2B4A" w:rsidRDefault="000D2B4A" w:rsidP="000D2B4A">
      <w:pPr>
        <w:pStyle w:val="B1"/>
      </w:pPr>
      <w:r>
        <w:tab/>
        <w:t xml:space="preserve">The 5G ProSe </w:t>
      </w:r>
      <w:r w:rsidR="00E848D6">
        <w:t xml:space="preserve">Multi-hop </w:t>
      </w:r>
      <w:r>
        <w:t>UE-to-UE Relay-1 in proximity may decide not to respond if the criteria are not met, or due to UE local configurat</w:t>
      </w:r>
      <w:r w:rsidR="00456EC6">
        <w:t>i</w:t>
      </w:r>
      <w:r>
        <w:t>ons.</w:t>
      </w:r>
    </w:p>
    <w:p w14:paraId="144E108E" w14:textId="5C418434" w:rsidR="00465D5E" w:rsidRDefault="00465D5E" w:rsidP="00465D5E">
      <w:pPr>
        <w:pStyle w:val="Heading5"/>
      </w:pPr>
      <w:bookmarkStart w:id="1258" w:name="_CR6_3_2_6_3"/>
      <w:bookmarkStart w:id="1259" w:name="_Toc201151875"/>
      <w:bookmarkEnd w:id="1258"/>
      <w:r>
        <w:t>6.3.2.</w:t>
      </w:r>
      <w:r w:rsidR="00AA062C">
        <w:t>6.</w:t>
      </w:r>
      <w:r>
        <w:t>3</w:t>
      </w:r>
      <w:r>
        <w:tab/>
        <w:t xml:space="preserve">Procedure for 5G ProSe </w:t>
      </w:r>
      <w:r w:rsidR="00E848D6">
        <w:t xml:space="preserve">Multi-hop </w:t>
      </w:r>
      <w:r>
        <w:t>UE-to-UE Relay discovery of non-IP PDU type</w:t>
      </w:r>
      <w:bookmarkEnd w:id="1259"/>
    </w:p>
    <w:p w14:paraId="11DDC645" w14:textId="5879A671" w:rsidR="00465D5E" w:rsidRDefault="00465D5E" w:rsidP="009F27F6">
      <w:pPr>
        <w:pStyle w:val="H6"/>
      </w:pPr>
      <w:bookmarkStart w:id="1260" w:name="_CR6_3_2_6_3_1"/>
      <w:r>
        <w:t>6.3.2.</w:t>
      </w:r>
      <w:r w:rsidR="00AA062C">
        <w:t>6</w:t>
      </w:r>
      <w:r>
        <w:t>.3.1</w:t>
      </w:r>
      <w:r>
        <w:tab/>
        <w:t xml:space="preserve">Procedure for </w:t>
      </w:r>
      <w:r w:rsidR="00E848D6">
        <w:t xml:space="preserve">Multi-hop </w:t>
      </w:r>
      <w:r>
        <w:t>5G ProSe UE-to-UE Relay Discovery of non-IP PDU type with Model A</w:t>
      </w:r>
    </w:p>
    <w:bookmarkEnd w:id="1260"/>
    <w:p w14:paraId="040BFEC4" w14:textId="4DF317F0" w:rsidR="00465D5E" w:rsidRDefault="00465D5E" w:rsidP="00465D5E">
      <w:r>
        <w:t>Depicted in Figure 6.3.2.</w:t>
      </w:r>
      <w:r w:rsidR="00AA062C">
        <w:t>6</w:t>
      </w:r>
      <w:r>
        <w:t xml:space="preserve">.3.1-1 is the procedure for </w:t>
      </w:r>
      <w:r w:rsidR="00E848D6">
        <w:t xml:space="preserve">Multi-hop </w:t>
      </w:r>
      <w:r>
        <w:t>5G ProSe UE-to-UE Relay Discovery of non-IP PDU type with Model A.</w:t>
      </w:r>
    </w:p>
    <w:p w14:paraId="5B39536F" w14:textId="77777777" w:rsidR="00465D5E" w:rsidRDefault="00465D5E" w:rsidP="00465D5E">
      <w:pPr>
        <w:pStyle w:val="TH"/>
      </w:pPr>
      <w:r>
        <w:object w:dxaOrig="5670" w:dyaOrig="4108" w14:anchorId="485F8040">
          <v:shape id="_x0000_i1075" type="#_x0000_t75" style="width:283.6pt;height:203.5pt" o:ole="">
            <v:imagedata r:id="rId109" o:title=""/>
          </v:shape>
          <o:OLEObject Type="Embed" ProgID="Word.Picture.8" ShapeID="_x0000_i1075" DrawAspect="Content" ObjectID="_1811766428" r:id="rId110"/>
        </w:object>
      </w:r>
    </w:p>
    <w:p w14:paraId="4142A5F0" w14:textId="01EA38B2" w:rsidR="00465D5E" w:rsidRDefault="00465D5E" w:rsidP="009F27F6">
      <w:pPr>
        <w:pStyle w:val="TF"/>
      </w:pPr>
      <w:bookmarkStart w:id="1261" w:name="_CRFigure6_3_2_6_3_11"/>
      <w:r>
        <w:t xml:space="preserve">Figure </w:t>
      </w:r>
      <w:bookmarkEnd w:id="1261"/>
      <w:r>
        <w:t>6.3.2.</w:t>
      </w:r>
      <w:r w:rsidR="00AA062C">
        <w:t>6.</w:t>
      </w:r>
      <w:r>
        <w:t xml:space="preserve">3.1-1: 5G ProSe </w:t>
      </w:r>
      <w:r w:rsidR="00E848D6">
        <w:t xml:space="preserve">Multi-hop </w:t>
      </w:r>
      <w:r>
        <w:t>UE-to-UE Relay Discovery of non-IP PDU type with Model A</w:t>
      </w:r>
    </w:p>
    <w:p w14:paraId="34E4AF25" w14:textId="53D1F590" w:rsidR="00465D5E" w:rsidRDefault="00465D5E" w:rsidP="00465D5E">
      <w:pPr>
        <w:pStyle w:val="B1"/>
      </w:pPr>
      <w:r>
        <w:t>1.</w:t>
      </w:r>
      <w:r>
        <w:tab/>
        <w:t xml:space="preserve">The 5G ProSe UE-to-UE Relay has discovered End UEs in proximity and obtains the Direct discovery set from End UEs in proximity per RSC. (e.g. via a previous 5G ProSe UE-to-UE Relay Discovery or via secure PC5 connection between 5G ProSe U2U Relay and 5G ProSe End UE (refer to </w:t>
      </w:r>
      <w:r w:rsidR="00CB43FC">
        <w:t>TS</w:t>
      </w:r>
      <w:r w:rsidR="00CB43FC">
        <w:t> </w:t>
      </w:r>
      <w:r w:rsidR="00CB43FC">
        <w:t>33.503</w:t>
      </w:r>
      <w:r w:rsidR="00CB43FC">
        <w:t> </w:t>
      </w:r>
      <w:r w:rsidR="00CB43FC">
        <w:t>[</w:t>
      </w:r>
      <w:r>
        <w:t>29])). 5G ProSe UE-to-UE Relay may also get the</w:t>
      </w:r>
      <w:r w:rsidR="00C5533A">
        <w:t xml:space="preserve"> Hop-Limit</w:t>
      </w:r>
      <w:r>
        <w:t xml:space="preserve"> from End UEs.</w:t>
      </w:r>
    </w:p>
    <w:p w14:paraId="441FF8CE" w14:textId="2600377A" w:rsidR="00465D5E" w:rsidRDefault="00465D5E" w:rsidP="00465D5E">
      <w:pPr>
        <w:pStyle w:val="B1"/>
      </w:pPr>
      <w:r>
        <w:t>2.</w:t>
      </w:r>
      <w:r>
        <w:tab/>
        <w:t>The 5G ProSe UE-to-UE Relay sends a UE-to-UE Relay Discovery Announcement message. The UE-to-UE Relay Discovery Announcement message contains the User Info ID of itself,</w:t>
      </w:r>
      <w:r w:rsidR="00C5533A">
        <w:t xml:space="preserve"> a</w:t>
      </w:r>
      <w:r>
        <w:t xml:space="preserve"> list of protected user info of End UEs, a list of paths indicated by an (ordered) list of User Info ID of Relays (initially it only contains the User </w:t>
      </w:r>
      <w:r>
        <w:lastRenderedPageBreak/>
        <w:t>Info ID of UE-to-UE Relay1 in the figure), hop count (which is set to 1 initially) corresponding to each</w:t>
      </w:r>
      <w:r w:rsidR="00C5533A">
        <w:t xml:space="preserve"> protected</w:t>
      </w:r>
      <w:r>
        <w:t xml:space="preserve"> user info in the</w:t>
      </w:r>
      <w:r w:rsidR="00C5533A">
        <w:t xml:space="preserve"> message</w:t>
      </w:r>
      <w:r>
        <w:t xml:space="preserve"> and optionally</w:t>
      </w:r>
      <w:r w:rsidR="00C5533A">
        <w:t xml:space="preserve"> Hop-Limit</w:t>
      </w:r>
      <w:r>
        <w:t xml:space="preserve"> corresponding to each</w:t>
      </w:r>
      <w:r w:rsidR="002D1437">
        <w:t xml:space="preserve"> protected</w:t>
      </w:r>
      <w:r>
        <w:t xml:space="preserve"> user info in the</w:t>
      </w:r>
      <w:r w:rsidR="002D1437">
        <w:t xml:space="preserve"> message</w:t>
      </w:r>
      <w:r>
        <w:t>. Each path corresponds to a user info in the Direct Discovery set.</w:t>
      </w:r>
    </w:p>
    <w:p w14:paraId="1998D2ED" w14:textId="77777777" w:rsidR="00465D5E" w:rsidRDefault="00465D5E" w:rsidP="00465D5E">
      <w:pPr>
        <w:pStyle w:val="B1"/>
      </w:pPr>
      <w:r>
        <w:tab/>
        <w:t>The UE-to-UE Relay Discovery Announcement message is sent using the Source Layer-2 ID and Destination Layer-2 ID as described in clause 5.8.4.</w:t>
      </w:r>
    </w:p>
    <w:p w14:paraId="16E08AA4" w14:textId="7639D840" w:rsidR="00465D5E" w:rsidRDefault="00465D5E" w:rsidP="00465D5E">
      <w:pPr>
        <w:pStyle w:val="B1"/>
      </w:pPr>
      <w:r>
        <w:t>3.</w:t>
      </w:r>
      <w:r>
        <w:tab/>
        <w:t>After receiving UE-to-UE Relay Discovery Announcement message(s) from another 5G ProSe UE-to-UE relay, a 5G ProSe UE-to-UE Relay checks the</w:t>
      </w:r>
      <w:r w:rsidR="002D1437">
        <w:t xml:space="preserve"> information associated to the</w:t>
      </w:r>
      <w:r>
        <w:t xml:space="preserve"> received</w:t>
      </w:r>
      <w:r w:rsidR="002D1437">
        <w:t xml:space="preserve"> protected User Info(s)</w:t>
      </w:r>
      <w:r>
        <w:t>. For each protected user info in the received</w:t>
      </w:r>
      <w:r w:rsidR="002D1437">
        <w:t xml:space="preserve"> message</w:t>
      </w:r>
      <w:r>
        <w:t>, if the</w:t>
      </w:r>
      <w:r w:rsidR="002D1437">
        <w:t xml:space="preserve"> corresponding</w:t>
      </w:r>
      <w:r>
        <w:t xml:space="preserve"> path does not include the User Info ID of the 5G ProSe UE-to-UE Relay and the hop count is less than the corresponding</w:t>
      </w:r>
      <w:r w:rsidR="002D1437">
        <w:t xml:space="preserve"> Hop-Limit</w:t>
      </w:r>
      <w:r>
        <w:t>, the relay will add the protected user info into its own</w:t>
      </w:r>
      <w:r w:rsidR="002D1437">
        <w:t xml:space="preserve"> list of protected user info to be sent</w:t>
      </w:r>
      <w:r>
        <w:t xml:space="preserve"> (if it is not added before) and add its own User Info ID into the path</w:t>
      </w:r>
      <w:r w:rsidR="002D1437">
        <w:t>(s)</w:t>
      </w:r>
      <w:r>
        <w:t xml:space="preserve"> of the corresponding protected user info</w:t>
      </w:r>
      <w:r w:rsidR="002D1437">
        <w:t>(s)</w:t>
      </w:r>
      <w:r>
        <w:t xml:space="preserve"> and increase the hop count by 1. If the relay already has the protected user info in its own</w:t>
      </w:r>
      <w:r w:rsidR="002D1437">
        <w:t xml:space="preserve"> list of protected user info to be sent</w:t>
      </w:r>
      <w:r>
        <w:t xml:space="preserve"> with the hop count less than or equal to the received one, then it is up to relay's implementation to determine if add the protected user info again.</w:t>
      </w:r>
    </w:p>
    <w:p w14:paraId="3F33866D" w14:textId="61C2B77D" w:rsidR="00465D5E" w:rsidRDefault="00465D5E" w:rsidP="009F27F6">
      <w:pPr>
        <w:pStyle w:val="NO"/>
      </w:pPr>
      <w:r>
        <w:t>NOTE:</w:t>
      </w:r>
      <w:r>
        <w:tab/>
        <w:t>Based on implementation, Relay UEs can determine if two protected user infos are identical, e.g</w:t>
      </w:r>
      <w:r w:rsidR="002449FE">
        <w:t>.</w:t>
      </w:r>
      <w:r>
        <w:t xml:space="preserve"> by comparing the protected user info bit by bit if it is encrypted.</w:t>
      </w:r>
    </w:p>
    <w:p w14:paraId="7997323A" w14:textId="5D61F2BC" w:rsidR="00D52181" w:rsidRDefault="00D52181" w:rsidP="00465D5E">
      <w:pPr>
        <w:pStyle w:val="B1"/>
      </w:pPr>
      <w:r>
        <w:tab/>
        <w:t>A 5G ProSe UE-to-UE Relay may associate the User Info ID and Layer-2 ID of neighbour UE-to-UE Relay(s) according to the Announcement message. The association may be used in the subsequent Link Management procedures.</w:t>
      </w:r>
    </w:p>
    <w:p w14:paraId="36B8DD10" w14:textId="6CBBBEE4" w:rsidR="00465D5E" w:rsidRDefault="00465D5E" w:rsidP="00465D5E">
      <w:pPr>
        <w:pStyle w:val="B1"/>
      </w:pPr>
      <w:r>
        <w:t>4.</w:t>
      </w:r>
      <w:r>
        <w:tab/>
        <w:t>A 5G ProSe End UE or a 5G ProSe UE-to-UE Relay monitors Announcement message from a 5G ProSe UE-to-UE Relay. The 5G ProSe End UEs and 5G ProSe UE-to-UE Relays determine the Destination Layer-2 ID for signalling reception as specified in clause 5.1.</w:t>
      </w:r>
    </w:p>
    <w:p w14:paraId="6D058401" w14:textId="118DA45D" w:rsidR="00465D5E" w:rsidRDefault="00465D5E" w:rsidP="00465D5E">
      <w:pPr>
        <w:pStyle w:val="H6"/>
      </w:pPr>
      <w:bookmarkStart w:id="1262" w:name="_CR6_3_2_6_3_2"/>
      <w:r>
        <w:t>6.3.2.</w:t>
      </w:r>
      <w:r w:rsidR="00AA062C">
        <w:t>6</w:t>
      </w:r>
      <w:r>
        <w:t>.3.2</w:t>
      </w:r>
      <w:r>
        <w:tab/>
        <w:t xml:space="preserve">Procedure for </w:t>
      </w:r>
      <w:r w:rsidR="00E848D6">
        <w:t xml:space="preserve">Multi-hop </w:t>
      </w:r>
      <w:r>
        <w:t>5G ProSe UE-to-UE Relay Discovery of non-IP PDU type with Model B</w:t>
      </w:r>
    </w:p>
    <w:bookmarkEnd w:id="1262"/>
    <w:p w14:paraId="07A6085D" w14:textId="01E730E6" w:rsidR="00465D5E" w:rsidRDefault="00465D5E" w:rsidP="00465D5E">
      <w:r>
        <w:t>Depicted in Figure 6.3.2.</w:t>
      </w:r>
      <w:r w:rsidR="00AA062C">
        <w:t>6</w:t>
      </w:r>
      <w:r>
        <w:t xml:space="preserve">.3.2-1 is the procedure for </w:t>
      </w:r>
      <w:r w:rsidR="00E848D6">
        <w:t xml:space="preserve">Multi-hop </w:t>
      </w:r>
      <w:r>
        <w:t>5G ProSe UE-to-UE Relay Discovery of non-IP PDU type with Model B.</w:t>
      </w:r>
    </w:p>
    <w:bookmarkStart w:id="1263" w:name="_MON_1796560698"/>
    <w:bookmarkEnd w:id="1263"/>
    <w:p w14:paraId="59B6AF8E" w14:textId="09FBD513" w:rsidR="002D1437" w:rsidRDefault="002D1437" w:rsidP="0011489F">
      <w:pPr>
        <w:pStyle w:val="TH"/>
      </w:pPr>
      <w:r w:rsidRPr="00DF7636">
        <w:rPr>
          <w:lang w:eastAsia="zh-CN"/>
        </w:rPr>
        <w:object w:dxaOrig="8306" w:dyaOrig="7795" w14:anchorId="48B95B99">
          <v:shape id="_x0000_i1076" type="#_x0000_t75" style="width:415.1pt;height:390.05pt" o:ole="">
            <v:imagedata r:id="rId111" o:title=""/>
          </v:shape>
          <o:OLEObject Type="Embed" ProgID="Word.Document.12" ShapeID="_x0000_i1076" DrawAspect="Content" ObjectID="_1811766429" r:id="rId112">
            <o:FieldCodes>\s</o:FieldCodes>
          </o:OLEObject>
        </w:object>
      </w:r>
    </w:p>
    <w:p w14:paraId="7334F24A" w14:textId="1D4B9903" w:rsidR="00465D5E" w:rsidRDefault="00465D5E" w:rsidP="00465D5E">
      <w:pPr>
        <w:pStyle w:val="TF"/>
      </w:pPr>
      <w:bookmarkStart w:id="1264" w:name="_CRFigure6_3_2_6_3_21"/>
      <w:r>
        <w:t xml:space="preserve">Figure </w:t>
      </w:r>
      <w:bookmarkEnd w:id="1264"/>
      <w:r>
        <w:t>6.3.2.</w:t>
      </w:r>
      <w:r w:rsidR="00AA062C">
        <w:t>6</w:t>
      </w:r>
      <w:r>
        <w:t xml:space="preserve">.3.2-1: </w:t>
      </w:r>
      <w:r w:rsidR="00E848D6">
        <w:t xml:space="preserve">Multi-hop </w:t>
      </w:r>
      <w:r>
        <w:t>5G ProSe UE-to-UE Relay Discovery of non-IP PDU type with Model B</w:t>
      </w:r>
    </w:p>
    <w:p w14:paraId="513FE729" w14:textId="707B43D6" w:rsidR="00465D5E" w:rsidRDefault="00465D5E" w:rsidP="00465D5E">
      <w:pPr>
        <w:pStyle w:val="B1"/>
      </w:pPr>
      <w:r>
        <w:t>1.</w:t>
      </w:r>
      <w:r>
        <w:tab/>
        <w:t>The Source End UE determines the</w:t>
      </w:r>
      <w:r w:rsidR="002D1437">
        <w:t xml:space="preserve"> Hop-Limit</w:t>
      </w:r>
      <w:r>
        <w:t xml:space="preserve"> for discovery based on policy configuration (i.e. a mapping between</w:t>
      </w:r>
      <w:r w:rsidR="002D1437">
        <w:t xml:space="preserve"> Hop-Limit</w:t>
      </w:r>
      <w:r>
        <w:t xml:space="preserve"> and RSC) or QoS parameters.</w:t>
      </w:r>
    </w:p>
    <w:p w14:paraId="1B93E77D" w14:textId="3BE2AFF1" w:rsidR="00465D5E" w:rsidRDefault="00465D5E" w:rsidP="00465D5E">
      <w:pPr>
        <w:pStyle w:val="B1"/>
      </w:pPr>
      <w:r>
        <w:tab/>
        <w:t>If the</w:t>
      </w:r>
      <w:r w:rsidR="002D1437">
        <w:t xml:space="preserve"> Hop-Limit</w:t>
      </w:r>
      <w:r>
        <w:t xml:space="preserve"> is determined based on RSC, the Source End UE may not include the</w:t>
      </w:r>
      <w:r w:rsidR="002D1437">
        <w:t xml:space="preserve"> Hop-Limit</w:t>
      </w:r>
      <w:r>
        <w:t xml:space="preserve"> in the Solicitation message. Otherwise, the Source End UE includes the</w:t>
      </w:r>
      <w:r w:rsidR="002D1437">
        <w:t xml:space="preserve"> Hop-Limit</w:t>
      </w:r>
      <w:r>
        <w:t xml:space="preserve"> in the Solicitation message.</w:t>
      </w:r>
    </w:p>
    <w:p w14:paraId="142466DA" w14:textId="4A24968B" w:rsidR="00465D5E" w:rsidRDefault="00465D5E" w:rsidP="00465D5E">
      <w:pPr>
        <w:pStyle w:val="B1"/>
      </w:pPr>
      <w:r>
        <w:t>2a.</w:t>
      </w:r>
      <w:r>
        <w:tab/>
        <w:t>The Source End UE sends a 5G ProSe UE-to-UE Relay Discovery Solicitation message. The 5G ProSe UE-to-UE Relay Discovery Solicitation message contains</w:t>
      </w:r>
      <w:r w:rsidR="00D52181">
        <w:t xml:space="preserve"> the information as described in clause 5.8.6.3</w:t>
      </w:r>
      <w:r>
        <w:t>.</w:t>
      </w:r>
    </w:p>
    <w:p w14:paraId="538A74C3" w14:textId="77777777" w:rsidR="00465D5E" w:rsidRDefault="00465D5E" w:rsidP="00465D5E">
      <w:pPr>
        <w:pStyle w:val="B1"/>
      </w:pPr>
      <w:r>
        <w:t>3a.</w:t>
      </w:r>
      <w:r>
        <w:tab/>
        <w:t>If the RSC contained in the solicitation message matches any of the (pre)configured RSC(s) of a 5G ProSe UE-to-UE Relay, the 5G ProSe UE-to-UE Relay may decide to send a 5G ProSe UE-to-UE Relay Discovery Solicitation message.</w:t>
      </w:r>
    </w:p>
    <w:p w14:paraId="01AE4631" w14:textId="31E06E73" w:rsidR="00465D5E" w:rsidRDefault="00465D5E" w:rsidP="00465D5E">
      <w:pPr>
        <w:pStyle w:val="B1"/>
      </w:pPr>
      <w:r>
        <w:tab/>
        <w:t>The 5G ProSe UE-to-UE Relay should drop the received Solicitation message when its own User Info ID is contained in the</w:t>
      </w:r>
      <w:r w:rsidR="00D52181">
        <w:t xml:space="preserve"> Path information of</w:t>
      </w:r>
      <w:r>
        <w:t xml:space="preserve"> received Solicitation message, or if the hop count (i.e</w:t>
      </w:r>
      <w:r w:rsidR="002449FE">
        <w:t>.</w:t>
      </w:r>
      <w:r>
        <w:t xml:space="preserve"> the number of Relays included in the message) has reached the</w:t>
      </w:r>
      <w:r w:rsidR="002D1437">
        <w:t xml:space="preserve"> Hop-Limit</w:t>
      </w:r>
      <w:r>
        <w:t xml:space="preserve"> of the received Solicitation message. The</w:t>
      </w:r>
      <w:r w:rsidR="002D1437">
        <w:t xml:space="preserve"> Hop-Limit</w:t>
      </w:r>
      <w:r>
        <w:t xml:space="preserve"> may be obtained from the Solicitation message or may be decided based on RSC if it is not obtained from the message.</w:t>
      </w:r>
    </w:p>
    <w:p w14:paraId="15C7881D" w14:textId="06A0A9DA" w:rsidR="00465D5E" w:rsidRDefault="00465D5E" w:rsidP="00465D5E">
      <w:pPr>
        <w:pStyle w:val="B1"/>
      </w:pPr>
      <w:r>
        <w:tab/>
        <w:t>If the same Direct Discovery Set is received from different 5G ProSe-enabled UEs, the 5G ProSe UE-to-UE Relay may select a Solicitation message to be sent to the next hop based on various criteria (e.g</w:t>
      </w:r>
      <w:r w:rsidR="002449FE">
        <w:t>.</w:t>
      </w:r>
      <w:r>
        <w:t xml:space="preserve"> hop count, delay, channel quality of received messages, etc.).</w:t>
      </w:r>
    </w:p>
    <w:p w14:paraId="22BD90DD" w14:textId="09FA0015" w:rsidR="00465D5E" w:rsidRDefault="00465D5E" w:rsidP="009F27F6">
      <w:pPr>
        <w:pStyle w:val="NO"/>
      </w:pPr>
      <w:r>
        <w:t>NOTE 1:</w:t>
      </w:r>
      <w:r>
        <w:tab/>
        <w:t>If the Source End UE does not receive any response after a timeout, based on application requirement, it may increase the</w:t>
      </w:r>
      <w:r w:rsidR="002D1437">
        <w:t xml:space="preserve"> Hop-Limit</w:t>
      </w:r>
      <w:r>
        <w:t xml:space="preserve"> and send the discovery message again.</w:t>
      </w:r>
    </w:p>
    <w:p w14:paraId="5D6B2DF9" w14:textId="77777777" w:rsidR="00465D5E" w:rsidRDefault="00465D5E" w:rsidP="009F27F6">
      <w:pPr>
        <w:pStyle w:val="NO"/>
      </w:pPr>
      <w:r>
        <w:lastRenderedPageBreak/>
        <w:t>NOTE 2:</w:t>
      </w:r>
      <w:r>
        <w:tab/>
        <w:t>Based on implementation, Relay UEs can decide to send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73CF926E" w14:textId="33B49D36" w:rsidR="00465D5E" w:rsidRDefault="00465D5E" w:rsidP="00465D5E">
      <w:pPr>
        <w:pStyle w:val="B1"/>
      </w:pPr>
      <w:r>
        <w:t>4a.</w:t>
      </w:r>
      <w:r>
        <w:tab/>
        <w:t>A 5G ProSe UE-to-UE Relay sends a Solicitation message, it additionally includes its own User Info ID in the message. i.e. the message contains the path information which is an (ordered) list of User Info ID of Relays in the path that has sent the Solicitation message. The hop count is increased by 1.</w:t>
      </w:r>
    </w:p>
    <w:p w14:paraId="6CF54D75" w14:textId="7F54C693" w:rsidR="00465D5E" w:rsidRDefault="00465D5E" w:rsidP="00465D5E">
      <w:pPr>
        <w:pStyle w:val="B1"/>
      </w:pPr>
      <w:r>
        <w:t>2b.-</w:t>
      </w:r>
      <w:r w:rsidR="002D1437">
        <w:t>5</w:t>
      </w:r>
      <w:r>
        <w:t>b.</w:t>
      </w:r>
      <w:r>
        <w:tab/>
      </w:r>
      <w:r w:rsidR="002D1437">
        <w:t xml:space="preserve">(Optional) </w:t>
      </w:r>
      <w:r>
        <w:t>Another transmission path of the Solicitation message</w:t>
      </w:r>
      <w:r w:rsidR="00095BB2">
        <w:t>(s)</w:t>
      </w:r>
      <w:r>
        <w:t>.</w:t>
      </w:r>
    </w:p>
    <w:p w14:paraId="19A9751F" w14:textId="33B41710" w:rsidR="00465D5E" w:rsidRDefault="002D1437" w:rsidP="00465D5E">
      <w:pPr>
        <w:pStyle w:val="B1"/>
      </w:pPr>
      <w:r>
        <w:t>6-</w:t>
      </w:r>
      <w:r w:rsidR="00465D5E">
        <w:t>7</w:t>
      </w:r>
      <w:r>
        <w:t>a</w:t>
      </w:r>
      <w:r w:rsidR="00465D5E">
        <w:t>. If the RSC contained in the solicitation message matches any of the (pre)configured RSC(s) of the Target 5G ProSe End UE</w:t>
      </w:r>
      <w:r w:rsidR="00456EC6">
        <w:t xml:space="preserve"> and</w:t>
      </w:r>
      <w:r w:rsidR="00465D5E">
        <w:t xml:space="preserve"> the Target 5G ProSe End UE matches the user info (i.e. Application Layer ID) of the discoveree 5G ProSe End UE contained in the solicitation message, then the Target 5G ProSe End UE responds to the 5G ProSe UE-to-UE Relay with a 5G ProSe UE-to-UE Relay Discovery Response message. The 5G ProSe UE-to-UE Relay Discovery Response message contains the information</w:t>
      </w:r>
      <w:r w:rsidR="00D52181">
        <w:t xml:space="preserve"> as described in clause 5.8.6.3</w:t>
      </w:r>
      <w:r w:rsidR="00465D5E">
        <w:t>.</w:t>
      </w:r>
      <w:r>
        <w:t xml:space="preserve"> The 5G ProSe UE-to-UE Relay decides the information (e.g. User Info ID, Layer-2 ID) to unicast the Relay Discovery Response message based on its own User Info ID and the path information contained in the received message.</w:t>
      </w:r>
    </w:p>
    <w:p w14:paraId="14FEE43B" w14:textId="1878A848" w:rsidR="00465D5E" w:rsidRDefault="00465D5E" w:rsidP="00465D5E">
      <w:pPr>
        <w:pStyle w:val="B1"/>
      </w:pPr>
      <w:r>
        <w:tab/>
        <w:t>The Target 5G ProSe End UE may choose a path and sends Response message to 5G ProSe UE-to-UE Relay(s)</w:t>
      </w:r>
      <w:r w:rsidR="00095BB2">
        <w:t xml:space="preserve"> corresponding to the chosen path</w:t>
      </w:r>
      <w:r>
        <w:t xml:space="preserve"> based on e.g. the PC5 signal strength of each</w:t>
      </w:r>
      <w:r w:rsidR="00D52181">
        <w:t xml:space="preserve"> solicitation</w:t>
      </w:r>
      <w:r>
        <w:t xml:space="preserve"> message received,</w:t>
      </w:r>
      <w:r w:rsidR="00D52181">
        <w:t xml:space="preserve"> the number of</w:t>
      </w:r>
      <w:r>
        <w:t xml:space="preserve"> hops to the Source End UE, the path information,</w:t>
      </w:r>
      <w:r w:rsidR="00D52181">
        <w:t xml:space="preserve"> order in which solicitation message were received,</w:t>
      </w:r>
      <w:r>
        <w:t xml:space="preserve"> etc.</w:t>
      </w:r>
    </w:p>
    <w:p w14:paraId="1186673B" w14:textId="5C7C8EA9" w:rsidR="00465D5E" w:rsidRDefault="002D1437" w:rsidP="00465D5E">
      <w:pPr>
        <w:pStyle w:val="B1"/>
      </w:pPr>
      <w:r>
        <w:t>8a</w:t>
      </w:r>
      <w:r w:rsidR="00465D5E">
        <w:t>.</w:t>
      </w:r>
      <w:r w:rsidR="00465D5E">
        <w:tab/>
        <w:t>A 5G ProSe UE-to-UE Relay sends a 5G ProSe UE-to-UE Relay Discovery Response message</w:t>
      </w:r>
      <w:r w:rsidR="00095BB2">
        <w:t xml:space="preserve"> to the Source End UE</w:t>
      </w:r>
      <w:r w:rsidR="00465D5E">
        <w:t>. A 5G ProSe UE-to-UE Relay may associate the User Info ID and Layer-2 ID of neighbour UE-to-UE Relay</w:t>
      </w:r>
      <w:r w:rsidR="00D52181">
        <w:t>(</w:t>
      </w:r>
      <w:r w:rsidR="00465D5E">
        <w:t>s</w:t>
      </w:r>
      <w:r w:rsidR="00D52181">
        <w:t>)</w:t>
      </w:r>
      <w:r w:rsidR="00465D5E">
        <w:t xml:space="preserve"> according to the Response message. The association </w:t>
      </w:r>
      <w:r w:rsidR="00D52181">
        <w:t xml:space="preserve">may </w:t>
      </w:r>
      <w:r w:rsidR="00465D5E">
        <w:t>be used in the subsequent Link Management procedures.</w:t>
      </w:r>
    </w:p>
    <w:p w14:paraId="28001F0C" w14:textId="3C02A294" w:rsidR="002D1437" w:rsidRDefault="002D1437" w:rsidP="00465D5E">
      <w:pPr>
        <w:pStyle w:val="B1"/>
      </w:pPr>
      <w:r>
        <w:t>7b.-9b.</w:t>
      </w:r>
      <w:r>
        <w:tab/>
        <w:t>(Optional) Transmission of another Response message corresponding to another path.</w:t>
      </w:r>
    </w:p>
    <w:p w14:paraId="6C32F3F5" w14:textId="0D7ECC35" w:rsidR="00465D5E" w:rsidRDefault="00465D5E" w:rsidP="00465D5E">
      <w:pPr>
        <w:pStyle w:val="B1"/>
      </w:pPr>
      <w:r>
        <w:t>1</w:t>
      </w:r>
      <w:r w:rsidR="002D1437">
        <w:t>0</w:t>
      </w:r>
      <w:r>
        <w:t>.</w:t>
      </w:r>
      <w:r>
        <w:tab/>
        <w:t>The Source End UE may perform the UE-to-UE Relay(s)/path selection for subsequent Link Management procedures based on e.g. the PC5 signal strength of the received Response messages</w:t>
      </w:r>
      <w:r w:rsidR="00095BB2">
        <w:t xml:space="preserve"> (from one or multiple Relays)</w:t>
      </w:r>
      <w:r>
        <w:t>, the number of hops to</w:t>
      </w:r>
      <w:r w:rsidR="00095BB2">
        <w:t xml:space="preserve"> the</w:t>
      </w:r>
      <w:r>
        <w:t xml:space="preserve"> Target 5G ProSe End UE.</w:t>
      </w:r>
    </w:p>
    <w:p w14:paraId="3E20B365" w14:textId="0D7B2F0E" w:rsidR="008C47BE" w:rsidRPr="00CB5EC9" w:rsidRDefault="008C47BE" w:rsidP="008C47BE">
      <w:pPr>
        <w:pStyle w:val="Heading2"/>
      </w:pPr>
      <w:bookmarkStart w:id="1265" w:name="_CR6_4"/>
      <w:bookmarkStart w:id="1266" w:name="_Toc201151876"/>
      <w:bookmarkEnd w:id="1265"/>
      <w:r w:rsidRPr="00CB5EC9">
        <w:t>6.4</w:t>
      </w:r>
      <w:r w:rsidRPr="00CB5EC9">
        <w:tab/>
      </w:r>
      <w:r w:rsidR="00EF71D5" w:rsidRPr="00CB5EC9">
        <w:t xml:space="preserve">5G </w:t>
      </w:r>
      <w:r w:rsidRPr="00CB5EC9">
        <w:t>ProSe Direct Communication</w:t>
      </w:r>
      <w:bookmarkEnd w:id="1218"/>
      <w:bookmarkEnd w:id="1219"/>
      <w:bookmarkEnd w:id="1220"/>
      <w:bookmarkEnd w:id="1221"/>
      <w:bookmarkEnd w:id="1266"/>
    </w:p>
    <w:p w14:paraId="078EF7D8" w14:textId="000143AA" w:rsidR="008C47BE" w:rsidRPr="00CB5EC9" w:rsidRDefault="008C47BE" w:rsidP="008C47BE">
      <w:pPr>
        <w:pStyle w:val="Heading3"/>
      </w:pPr>
      <w:bookmarkStart w:id="1267" w:name="_CR6_4_1"/>
      <w:bookmarkStart w:id="1268" w:name="_Toc66692728"/>
      <w:bookmarkStart w:id="1269" w:name="_Toc66701910"/>
      <w:bookmarkStart w:id="1270" w:name="_Toc69883587"/>
      <w:bookmarkStart w:id="1271" w:name="_Toc73625603"/>
      <w:bookmarkStart w:id="1272" w:name="_Toc201151877"/>
      <w:bookmarkEnd w:id="1267"/>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268"/>
      <w:bookmarkEnd w:id="1269"/>
      <w:bookmarkEnd w:id="1270"/>
      <w:bookmarkEnd w:id="1271"/>
      <w:bookmarkEnd w:id="1272"/>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77" type="#_x0000_t75" style="width:448.9pt;height:230.4pt" o:ole="">
            <v:imagedata r:id="rId113" o:title=""/>
          </v:shape>
          <o:OLEObject Type="Embed" ProgID="Visio.Drawing.15" ShapeID="_x0000_i1077" DrawAspect="Content" ObjectID="_1811766430" r:id="rId114"/>
        </w:object>
      </w:r>
    </w:p>
    <w:p w14:paraId="417EAB2A" w14:textId="4A29D7B3" w:rsidR="008C47BE" w:rsidRPr="00CB5EC9" w:rsidRDefault="008C47BE" w:rsidP="008C47BE">
      <w:pPr>
        <w:pStyle w:val="TF"/>
      </w:pPr>
      <w:bookmarkStart w:id="1273" w:name="_CRFigure6_4_11"/>
      <w:r w:rsidRPr="00CB5EC9">
        <w:t xml:space="preserve">Figure </w:t>
      </w:r>
      <w:bookmarkEnd w:id="1273"/>
      <w:r w:rsidRPr="00CB5EC9">
        <w:t xml:space="preserve">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274" w:name="_CR6_4_2"/>
      <w:bookmarkStart w:id="1275" w:name="_Toc61540635"/>
      <w:bookmarkStart w:id="1276" w:name="_Toc66692729"/>
      <w:bookmarkStart w:id="1277" w:name="_Toc66701911"/>
      <w:bookmarkStart w:id="1278" w:name="_Toc69883588"/>
      <w:bookmarkStart w:id="1279" w:name="_Toc73625604"/>
      <w:bookmarkStart w:id="1280" w:name="_Toc201151878"/>
      <w:bookmarkEnd w:id="1274"/>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275"/>
      <w:bookmarkEnd w:id="1276"/>
      <w:bookmarkEnd w:id="1277"/>
      <w:bookmarkEnd w:id="1278"/>
      <w:bookmarkEnd w:id="1279"/>
      <w:bookmarkEnd w:id="1280"/>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78" type="#_x0000_t75" style="width:448.3pt;height:239.15pt" o:ole="">
            <v:imagedata r:id="rId115" o:title=""/>
          </v:shape>
          <o:OLEObject Type="Embed" ProgID="Visio.Drawing.11" ShapeID="_x0000_i1078" DrawAspect="Content" ObjectID="_1811766431" r:id="rId116"/>
        </w:object>
      </w:r>
    </w:p>
    <w:p w14:paraId="20C08F5E" w14:textId="04B7ADDB" w:rsidR="008C47BE" w:rsidRPr="00CB5EC9" w:rsidRDefault="008C47BE" w:rsidP="008C47BE">
      <w:pPr>
        <w:pStyle w:val="TF"/>
        <w:rPr>
          <w:lang w:eastAsia="zh-CN"/>
        </w:rPr>
      </w:pPr>
      <w:bookmarkStart w:id="1281" w:name="_CRFigure6_4_21"/>
      <w:r w:rsidRPr="00CB5EC9">
        <w:t xml:space="preserve">Figure </w:t>
      </w:r>
      <w:bookmarkEnd w:id="1281"/>
      <w:r w:rsidRPr="00CB5EC9">
        <w:t>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lastRenderedPageBreak/>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282" w:name="_CR6_4_3"/>
      <w:bookmarkStart w:id="1283" w:name="_Toc66692730"/>
      <w:bookmarkStart w:id="1284" w:name="_Toc66701912"/>
      <w:bookmarkStart w:id="1285" w:name="_Toc69883589"/>
      <w:bookmarkStart w:id="1286" w:name="_Toc73625605"/>
      <w:bookmarkStart w:id="1287" w:name="_Toc201151879"/>
      <w:bookmarkEnd w:id="1282"/>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283"/>
      <w:bookmarkEnd w:id="1284"/>
      <w:bookmarkEnd w:id="1285"/>
      <w:bookmarkEnd w:id="1286"/>
      <w:bookmarkEnd w:id="1287"/>
    </w:p>
    <w:p w14:paraId="208E105B" w14:textId="77777777" w:rsidR="008C47BE" w:rsidRPr="00CB5EC9" w:rsidRDefault="008C47BE" w:rsidP="008C47BE">
      <w:pPr>
        <w:pStyle w:val="Heading4"/>
        <w:rPr>
          <w:lang w:eastAsia="ko-KR"/>
        </w:rPr>
      </w:pPr>
      <w:bookmarkStart w:id="1288" w:name="_CR6_4_3_1"/>
      <w:bookmarkStart w:id="1289" w:name="_Toc66692731"/>
      <w:bookmarkStart w:id="1290" w:name="_Toc66701913"/>
      <w:bookmarkStart w:id="1291" w:name="_Toc69883590"/>
      <w:bookmarkStart w:id="1292" w:name="_Toc73625606"/>
      <w:bookmarkStart w:id="1293" w:name="_Toc201151880"/>
      <w:bookmarkEnd w:id="1288"/>
      <w:r w:rsidRPr="00CB5EC9">
        <w:rPr>
          <w:lang w:eastAsia="ko-KR"/>
        </w:rPr>
        <w:t>6.4.3.1</w:t>
      </w:r>
      <w:r w:rsidRPr="00CB5EC9">
        <w:rPr>
          <w:lang w:eastAsia="ko-KR"/>
        </w:rPr>
        <w:tab/>
      </w:r>
      <w:r w:rsidRPr="00CB5EC9">
        <w:t>Layer-2 link establishment over PC5 reference poi</w:t>
      </w:r>
      <w:bookmarkStart w:id="1294" w:name="_Toc19199140"/>
      <w:bookmarkStart w:id="1295" w:name="_Toc27821930"/>
      <w:bookmarkStart w:id="1296" w:name="_Toc36126284"/>
      <w:r w:rsidRPr="00CB5EC9">
        <w:t>nt</w:t>
      </w:r>
      <w:bookmarkEnd w:id="1289"/>
      <w:bookmarkEnd w:id="1290"/>
      <w:bookmarkEnd w:id="1291"/>
      <w:bookmarkEnd w:id="1292"/>
      <w:bookmarkEnd w:id="1293"/>
      <w:bookmarkEnd w:id="1294"/>
      <w:bookmarkEnd w:id="1295"/>
      <w:bookmarkEnd w:id="1296"/>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79" type="#_x0000_t75" style="width:478.95pt;height:648.65pt" o:ole="">
            <v:imagedata r:id="rId117" o:title=""/>
          </v:shape>
          <o:OLEObject Type="Embed" ProgID="Visio.Drawing.15" ShapeID="_x0000_i1079" DrawAspect="Content" ObjectID="_1811766432" r:id="rId118"/>
        </w:object>
      </w:r>
    </w:p>
    <w:p w14:paraId="558BD2DB" w14:textId="77777777" w:rsidR="008C47BE" w:rsidRPr="00CB5EC9" w:rsidRDefault="008C47BE" w:rsidP="008C47BE">
      <w:pPr>
        <w:pStyle w:val="TF"/>
      </w:pPr>
      <w:bookmarkStart w:id="1297" w:name="_CRFigure6_4_3_11"/>
      <w:r w:rsidRPr="00CB5EC9">
        <w:t xml:space="preserve">Figure </w:t>
      </w:r>
      <w:bookmarkEnd w:id="1297"/>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321D66A0"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CB43FC">
        <w:rPr>
          <w:lang w:eastAsia="ko-KR"/>
        </w:rPr>
        <w:t>TS</w:t>
      </w:r>
      <w:r w:rsidR="00CB43FC">
        <w:rPr>
          <w:lang w:eastAsia="ko-KR"/>
        </w:rPr>
        <w:t> </w:t>
      </w:r>
      <w:r w:rsidR="00CB43FC">
        <w:rPr>
          <w:lang w:eastAsia="ko-KR"/>
        </w:rPr>
        <w:t>33.503</w:t>
      </w:r>
      <w:r w:rsidR="00CB43FC">
        <w:rPr>
          <w:lang w:eastAsia="ko-KR"/>
        </w:rPr>
        <w:t> </w:t>
      </w:r>
      <w:r w:rsidR="00CB43FC">
        <w:rPr>
          <w:lang w:eastAsia="ko-KR"/>
        </w:rPr>
        <w:t>[</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55D59D80"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CB43FC">
        <w:t>TS</w:t>
      </w:r>
      <w:r w:rsidR="00CB43FC">
        <w:t> </w:t>
      </w:r>
      <w:r w:rsidR="00CB43FC">
        <w:t>38.300</w:t>
      </w:r>
      <w:r w:rsidR="00CB43FC">
        <w:t> </w:t>
      </w:r>
      <w:r w:rsidR="00CB43FC">
        <w:t>[</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69A96226" w:rsidR="008C47BE" w:rsidRPr="00CB5EC9" w:rsidRDefault="008C47BE" w:rsidP="008C47BE">
      <w:pPr>
        <w:pStyle w:val="NO"/>
      </w:pPr>
      <w:r w:rsidRPr="00CB5EC9">
        <w:t>NOTE 2:</w:t>
      </w:r>
      <w:r w:rsidRPr="00CB5EC9">
        <w:tab/>
        <w:t>The signalling for the Security Procedure is defined</w:t>
      </w:r>
      <w:r w:rsidR="00B96A2D">
        <w:t xml:space="preserve"> in </w:t>
      </w:r>
      <w:r w:rsidR="00CB43FC">
        <w:t>TS</w:t>
      </w:r>
      <w:r w:rsidR="00CB43FC">
        <w:t> </w:t>
      </w:r>
      <w:r w:rsidR="00CB43FC">
        <w:t>33.503</w:t>
      </w:r>
      <w:r w:rsidR="00CB43FC">
        <w:t> </w:t>
      </w:r>
      <w:r w:rsidR="00CB43FC">
        <w:t>[</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535AA896"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w:t>
      </w:r>
      <w:r w:rsidR="002449FE">
        <w:t>.</w:t>
      </w:r>
      <w:r w:rsidRPr="00CB5EC9">
        <w:t xml:space="preserve"> acting as a DHCPv4 server; or</w:t>
      </w:r>
    </w:p>
    <w:p w14:paraId="0E761865" w14:textId="77F5F5E4"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w:t>
      </w:r>
      <w:r w:rsidR="002449FE">
        <w:t>.</w:t>
      </w:r>
      <w:r w:rsidRPr="00CB5EC9">
        <w:t xml:space="preserv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41FE89C8"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w:t>
      </w:r>
      <w:r w:rsidR="002449FE">
        <w:t>.</w:t>
      </w:r>
      <w:r w:rsidRPr="00CB5EC9">
        <w:t xml:space="preserve"> acting as a DHCPv4 server; or</w:t>
      </w:r>
    </w:p>
    <w:p w14:paraId="7C8D3EF7" w14:textId="1F5C3FA5"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w:t>
      </w:r>
      <w:r w:rsidR="002449FE">
        <w:t>.</w:t>
      </w:r>
      <w:r w:rsidRPr="00CB5EC9">
        <w:t xml:space="preserv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298" w:name="_CR6_4_3_2"/>
      <w:bookmarkStart w:id="1299" w:name="_Toc19199141"/>
      <w:bookmarkStart w:id="1300" w:name="_Toc27821931"/>
      <w:bookmarkStart w:id="1301" w:name="_Toc36126285"/>
      <w:bookmarkStart w:id="1302" w:name="_Toc66692732"/>
      <w:bookmarkStart w:id="1303" w:name="_Toc66701914"/>
      <w:bookmarkStart w:id="1304" w:name="_Toc69883591"/>
      <w:bookmarkStart w:id="1305" w:name="_Toc73625607"/>
      <w:bookmarkStart w:id="1306" w:name="_Toc201151881"/>
      <w:bookmarkEnd w:id="1298"/>
      <w:r w:rsidRPr="00CB5EC9">
        <w:rPr>
          <w:lang w:eastAsia="ko-KR"/>
        </w:rPr>
        <w:t>6.4.3.2</w:t>
      </w:r>
      <w:r w:rsidRPr="00CB5EC9">
        <w:rPr>
          <w:lang w:eastAsia="ko-KR"/>
        </w:rPr>
        <w:tab/>
      </w:r>
      <w:r w:rsidRPr="00CB5EC9">
        <w:t>Link identifier update for a unicast link</w:t>
      </w:r>
      <w:bookmarkEnd w:id="1299"/>
      <w:bookmarkEnd w:id="1300"/>
      <w:bookmarkEnd w:id="1301"/>
      <w:bookmarkEnd w:id="1302"/>
      <w:bookmarkEnd w:id="1303"/>
      <w:bookmarkEnd w:id="1304"/>
      <w:bookmarkEnd w:id="1305"/>
      <w:bookmarkEnd w:id="1306"/>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80" type="#_x0000_t75" style="width:274.25pt;height:181.55pt" o:ole="">
            <v:imagedata r:id="rId119" o:title=""/>
          </v:shape>
          <o:OLEObject Type="Embed" ProgID="Visio.Drawing.11" ShapeID="_x0000_i1080" DrawAspect="Content" ObjectID="_1811766433" r:id="rId120"/>
        </w:object>
      </w:r>
    </w:p>
    <w:p w14:paraId="234D8ED6" w14:textId="77777777" w:rsidR="008C47BE" w:rsidRPr="00CB5EC9" w:rsidRDefault="008C47BE" w:rsidP="008C47BE">
      <w:pPr>
        <w:pStyle w:val="TF"/>
      </w:pPr>
      <w:bookmarkStart w:id="1307" w:name="_CRFigure6_4_3_21"/>
      <w:r w:rsidRPr="00CB5EC9">
        <w:t xml:space="preserve">Figure </w:t>
      </w:r>
      <w:bookmarkEnd w:id="1307"/>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308" w:name="_Toc19199142"/>
      <w:bookmarkStart w:id="1309"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5B62D592"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CB43FC">
        <w:t>TS</w:t>
      </w:r>
      <w:r w:rsidR="00CB43FC">
        <w:t> </w:t>
      </w:r>
      <w:r w:rsidR="00CB43FC">
        <w:t>33.503</w:t>
      </w:r>
      <w:r w:rsidR="00CB43FC">
        <w:t> </w:t>
      </w:r>
      <w:r w:rsidR="00CB43FC">
        <w:t>[</w:t>
      </w:r>
      <w:r w:rsidR="00CB5EC9">
        <w:t>29]</w:t>
      </w:r>
      <w:r w:rsidRPr="00CB5EC9">
        <w:t>.</w:t>
      </w:r>
    </w:p>
    <w:p w14:paraId="59840E24" w14:textId="77777777" w:rsidR="008C47BE" w:rsidRPr="00CB5EC9" w:rsidRDefault="008C47BE" w:rsidP="008C47BE">
      <w:pPr>
        <w:pStyle w:val="Heading4"/>
      </w:pPr>
      <w:bookmarkStart w:id="1310" w:name="_CR6_4_3_3"/>
      <w:bookmarkStart w:id="1311" w:name="_Toc36126286"/>
      <w:bookmarkStart w:id="1312" w:name="_Toc66692733"/>
      <w:bookmarkStart w:id="1313" w:name="_Toc66701915"/>
      <w:bookmarkStart w:id="1314" w:name="_Toc69883592"/>
      <w:bookmarkStart w:id="1315" w:name="_Toc73625608"/>
      <w:bookmarkStart w:id="1316" w:name="_Toc201151882"/>
      <w:bookmarkEnd w:id="1310"/>
      <w:r w:rsidRPr="00CB5EC9">
        <w:rPr>
          <w:lang w:eastAsia="ko-KR"/>
        </w:rPr>
        <w:t>6.4.3.3</w:t>
      </w:r>
      <w:r w:rsidRPr="00CB5EC9">
        <w:rPr>
          <w:lang w:eastAsia="ko-KR"/>
        </w:rPr>
        <w:tab/>
      </w:r>
      <w:r w:rsidRPr="00CB5EC9">
        <w:t>Layer-2 link release over PC5 reference point</w:t>
      </w:r>
      <w:bookmarkEnd w:id="1308"/>
      <w:bookmarkEnd w:id="1309"/>
      <w:bookmarkEnd w:id="1311"/>
      <w:bookmarkEnd w:id="1312"/>
      <w:bookmarkEnd w:id="1313"/>
      <w:bookmarkEnd w:id="1314"/>
      <w:bookmarkEnd w:id="1315"/>
      <w:bookmarkEnd w:id="1316"/>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81" type="#_x0000_t75" style="width:223.5pt;height:121.45pt" o:ole="">
            <v:imagedata r:id="rId121" o:title=""/>
          </v:shape>
          <o:OLEObject Type="Embed" ProgID="Visio.Drawing.11" ShapeID="_x0000_i1081" DrawAspect="Content" ObjectID="_1811766434" r:id="rId122"/>
        </w:object>
      </w:r>
    </w:p>
    <w:p w14:paraId="390D019B" w14:textId="77777777" w:rsidR="008C47BE" w:rsidRPr="00CB5EC9" w:rsidRDefault="008C47BE" w:rsidP="008C47BE">
      <w:pPr>
        <w:pStyle w:val="TF"/>
      </w:pPr>
      <w:bookmarkStart w:id="1317" w:name="_CRFigure6_4_3_31"/>
      <w:r w:rsidRPr="00CB5EC9">
        <w:t xml:space="preserve">Figure </w:t>
      </w:r>
      <w:bookmarkEnd w:id="1317"/>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0DBDB1CB"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CB43FC">
        <w:rPr>
          <w:lang w:eastAsia="ko-KR"/>
        </w:rPr>
        <w:t>TS</w:t>
      </w:r>
      <w:r w:rsidR="00CB43FC">
        <w:rPr>
          <w:lang w:eastAsia="ko-KR"/>
        </w:rPr>
        <w:t> </w:t>
      </w:r>
      <w:r w:rsidR="00CB43FC">
        <w:rPr>
          <w:lang w:eastAsia="ko-KR"/>
        </w:rPr>
        <w:t>33.503</w:t>
      </w:r>
      <w:r w:rsidR="00CB43FC">
        <w:rPr>
          <w:lang w:eastAsia="ko-KR"/>
        </w:rPr>
        <w:t> </w:t>
      </w:r>
      <w:r w:rsidR="00CB43FC">
        <w:rPr>
          <w:lang w:eastAsia="ko-KR"/>
        </w:rPr>
        <w:t>[</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318" w:name="_CR6_4_3_4"/>
      <w:bookmarkStart w:id="1319" w:name="_Toc19199143"/>
      <w:bookmarkStart w:id="1320" w:name="_Toc27821933"/>
      <w:bookmarkStart w:id="1321" w:name="_Toc36126287"/>
      <w:bookmarkStart w:id="1322" w:name="_Toc66692734"/>
      <w:bookmarkStart w:id="1323" w:name="_Toc66701916"/>
      <w:bookmarkStart w:id="1324" w:name="_Toc69883593"/>
      <w:bookmarkStart w:id="1325" w:name="_Toc73625609"/>
      <w:bookmarkStart w:id="1326" w:name="_Toc201151883"/>
      <w:bookmarkEnd w:id="1318"/>
      <w:r w:rsidRPr="00CB5EC9">
        <w:rPr>
          <w:lang w:eastAsia="ko-KR"/>
        </w:rPr>
        <w:t>6.4.3.4</w:t>
      </w:r>
      <w:r w:rsidRPr="00CB5EC9">
        <w:rPr>
          <w:lang w:eastAsia="ko-KR"/>
        </w:rPr>
        <w:tab/>
      </w:r>
      <w:r w:rsidRPr="00CB5EC9">
        <w:t>Layer-2 link modification for a unicast link</w:t>
      </w:r>
      <w:bookmarkEnd w:id="1319"/>
      <w:bookmarkEnd w:id="1320"/>
      <w:bookmarkEnd w:id="1321"/>
      <w:bookmarkEnd w:id="1322"/>
      <w:bookmarkEnd w:id="1323"/>
      <w:bookmarkEnd w:id="1324"/>
      <w:bookmarkEnd w:id="1325"/>
      <w:bookmarkEnd w:id="1326"/>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82" type="#_x0000_t75" style="width:220.4pt;height:123.95pt" o:ole="">
            <v:imagedata r:id="rId123" o:title=""/>
          </v:shape>
          <o:OLEObject Type="Embed" ProgID="Visio.Drawing.11" ShapeID="_x0000_i1082" DrawAspect="Content" ObjectID="_1811766435" r:id="rId124"/>
        </w:object>
      </w:r>
    </w:p>
    <w:p w14:paraId="0692F1E5" w14:textId="77777777" w:rsidR="008C47BE" w:rsidRPr="00CB5EC9" w:rsidRDefault="008C47BE" w:rsidP="008C47BE">
      <w:pPr>
        <w:pStyle w:val="TF"/>
      </w:pPr>
      <w:bookmarkStart w:id="1327" w:name="_CRFigure6_4_3_41"/>
      <w:r w:rsidRPr="00CB5EC9">
        <w:t xml:space="preserve">Figure </w:t>
      </w:r>
      <w:bookmarkEnd w:id="1327"/>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328" w:name="_CR6_4_3_5"/>
      <w:bookmarkStart w:id="1329" w:name="_Toc36126288"/>
      <w:bookmarkStart w:id="1330" w:name="_Toc66692735"/>
      <w:bookmarkStart w:id="1331" w:name="_Toc66701917"/>
      <w:bookmarkStart w:id="1332" w:name="_Toc69883594"/>
      <w:bookmarkStart w:id="1333" w:name="_Toc73625610"/>
      <w:bookmarkStart w:id="1334" w:name="_Toc201151884"/>
      <w:bookmarkEnd w:id="1328"/>
      <w:r w:rsidRPr="00CB5EC9">
        <w:rPr>
          <w:lang w:eastAsia="ko-KR"/>
        </w:rPr>
        <w:t>6.4.3.5</w:t>
      </w:r>
      <w:r w:rsidRPr="00CB5EC9">
        <w:rPr>
          <w:lang w:eastAsia="ko-KR"/>
        </w:rPr>
        <w:tab/>
        <w:t>Layer-2 link maintenance over PC5 reference point</w:t>
      </w:r>
      <w:bookmarkEnd w:id="1329"/>
      <w:bookmarkEnd w:id="1330"/>
      <w:bookmarkEnd w:id="1331"/>
      <w:bookmarkEnd w:id="1332"/>
      <w:bookmarkEnd w:id="1333"/>
      <w:bookmarkEnd w:id="1334"/>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83" type="#_x0000_t75" style="width:241.05pt;height:134pt" o:ole="">
            <v:imagedata r:id="rId125" o:title=""/>
          </v:shape>
          <o:OLEObject Type="Embed" ProgID="Visio.Drawing.11" ShapeID="_x0000_i1083" DrawAspect="Content" ObjectID="_1811766436" r:id="rId126"/>
        </w:object>
      </w:r>
    </w:p>
    <w:p w14:paraId="449D89E4" w14:textId="77777777" w:rsidR="008C47BE" w:rsidRPr="00CB5EC9" w:rsidRDefault="008C47BE" w:rsidP="008C47BE">
      <w:pPr>
        <w:pStyle w:val="TF"/>
        <w:rPr>
          <w:lang w:eastAsia="ko-KR"/>
        </w:rPr>
      </w:pPr>
      <w:bookmarkStart w:id="1335" w:name="_CRFigure6_4_3_51"/>
      <w:r w:rsidRPr="00CB5EC9">
        <w:rPr>
          <w:lang w:eastAsia="ko-KR"/>
        </w:rPr>
        <w:t xml:space="preserve">Figure </w:t>
      </w:r>
      <w:bookmarkEnd w:id="1335"/>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495B80FB"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CB43FC" w:rsidRPr="00CB5EC9">
        <w:rPr>
          <w:lang w:eastAsia="ko-KR"/>
        </w:rPr>
        <w:t>TS</w:t>
      </w:r>
      <w:r w:rsidR="00CB43FC">
        <w:rPr>
          <w:lang w:eastAsia="ko-KR"/>
        </w:rPr>
        <w:t> </w:t>
      </w:r>
      <w:r w:rsidR="00CB43FC" w:rsidRPr="00CB5EC9">
        <w:rPr>
          <w:lang w:eastAsia="ko-KR"/>
        </w:rPr>
        <w:t>38.300</w:t>
      </w:r>
      <w:r w:rsidR="00CB43FC">
        <w:rPr>
          <w:lang w:eastAsia="ko-KR"/>
        </w:rPr>
        <w:t> </w:t>
      </w:r>
      <w:r w:rsidR="00CB43FC"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336" w:name="_CR6_4_3_6"/>
      <w:bookmarkStart w:id="1337" w:name="_Toc73625611"/>
      <w:bookmarkStart w:id="1338" w:name="_Toc66692736"/>
      <w:bookmarkStart w:id="1339" w:name="_Toc66701918"/>
      <w:bookmarkStart w:id="1340" w:name="_Toc69883595"/>
      <w:bookmarkStart w:id="1341" w:name="_Toc201151885"/>
      <w:bookmarkEnd w:id="1336"/>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337"/>
      <w:bookmarkEnd w:id="1341"/>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112C08A8"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CB43FC">
        <w:t>TS</w:t>
      </w:r>
      <w:r w:rsidR="00CB43FC">
        <w:t> </w:t>
      </w:r>
      <w:r w:rsidR="00CB43FC">
        <w:t>33.503</w:t>
      </w:r>
      <w:r w:rsidR="00CB43FC">
        <w:t> </w:t>
      </w:r>
      <w:r w:rsidR="00CB43FC">
        <w:t>[</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622F1B82" w:rsidR="00FC0F4F" w:rsidRDefault="00FC0F4F" w:rsidP="00FC0F4F">
      <w:pPr>
        <w:pStyle w:val="NO"/>
      </w:pPr>
      <w:r>
        <w:t>NOTE 2:</w:t>
      </w:r>
      <w:r>
        <w:tab/>
        <w:t xml:space="preserve">PC5 link for emergency RSC can be established with or without PC5 security; how to establish PC5 security link for emergency service is specified in </w:t>
      </w:r>
      <w:r w:rsidR="00CB43FC">
        <w:t>TS</w:t>
      </w:r>
      <w:r w:rsidR="00CB43FC">
        <w:t> </w:t>
      </w:r>
      <w:r w:rsidR="00CB43FC">
        <w:t>33.503</w:t>
      </w:r>
      <w:r w:rsidR="00CB43FC">
        <w:t> </w:t>
      </w:r>
      <w:r w:rsidR="00CB43FC">
        <w:t>[</w:t>
      </w:r>
      <w:r>
        <w:t>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5857DA82"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CB43FC">
        <w:t>TS</w:t>
      </w:r>
      <w:r w:rsidR="00CB43FC">
        <w:t> </w:t>
      </w:r>
      <w:r w:rsidR="00CB43FC">
        <w:t>38.331</w:t>
      </w:r>
      <w:r w:rsidR="00CB43FC">
        <w:t> </w:t>
      </w:r>
      <w:r w:rsidR="00CB43FC">
        <w:t>[</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17BB057B" w:rsidR="00114125" w:rsidRDefault="00114125" w:rsidP="00015BE1">
      <w:pPr>
        <w:pStyle w:val="NO"/>
      </w:pPr>
      <w:bookmarkStart w:id="1342" w:name="_Toc73625612"/>
      <w:r>
        <w:t>NOTE </w:t>
      </w:r>
      <w:r w:rsidR="00F175C0">
        <w:t>5</w:t>
      </w:r>
      <w:r>
        <w:t>:</w:t>
      </w:r>
      <w:r>
        <w:tab/>
        <w:t xml:space="preserve">A single PC5 unicast link is established between a 5G ProSe Layer-2 UE-to-Network Relay and a 5G ProSe Layer-2 Remote UE, as specified in </w:t>
      </w:r>
      <w:r w:rsidR="00CB43FC">
        <w:t>TS</w:t>
      </w:r>
      <w:r w:rsidR="00CB43FC">
        <w:t> </w:t>
      </w:r>
      <w:r w:rsidR="00CB43FC">
        <w:t>38.300</w:t>
      </w:r>
      <w:r w:rsidR="00CB43FC">
        <w:t> </w:t>
      </w:r>
      <w:r w:rsidR="00CB43FC">
        <w:t>[</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343" w:name="_CR6_4_3_7"/>
      <w:bookmarkStart w:id="1344" w:name="_Toc201151886"/>
      <w:bookmarkEnd w:id="1343"/>
      <w:r>
        <w:t>6.4.3.7</w:t>
      </w:r>
      <w:r>
        <w:tab/>
        <w:t>Layer-2 link management over PC5 reference point for 5G ProSe UE-to-UE Relay</w:t>
      </w:r>
      <w:bookmarkEnd w:id="1344"/>
    </w:p>
    <w:p w14:paraId="3135AC0D" w14:textId="4972E342" w:rsidR="00F41CFB" w:rsidRDefault="00F41CFB" w:rsidP="00F41CFB">
      <w:pPr>
        <w:pStyle w:val="Heading5"/>
      </w:pPr>
      <w:bookmarkStart w:id="1345" w:name="_CR6_4_3_7_1"/>
      <w:bookmarkStart w:id="1346" w:name="_Toc201151887"/>
      <w:bookmarkEnd w:id="1345"/>
      <w:r>
        <w:t>6.4.3.7.1</w:t>
      </w:r>
      <w:r>
        <w:tab/>
        <w:t>Common part for Layer-2 link management over PC5 reference point for 5G ProSe UE-to-UE Relay</w:t>
      </w:r>
      <w:bookmarkEnd w:id="1346"/>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352E55F7" w:rsidR="00F41CFB" w:rsidRDefault="00F41CFB" w:rsidP="00F41CFB">
      <w:pPr>
        <w:pStyle w:val="B2"/>
      </w:pPr>
      <w:r>
        <w:t>-</w:t>
      </w:r>
      <w:r>
        <w:tab/>
      </w:r>
      <w:r w:rsidR="007B3C23">
        <w:t>u</w:t>
      </w:r>
      <w:r w:rsidR="0065611D">
        <w:t xml:space="preserve">ser </w:t>
      </w:r>
      <w:r w:rsidR="007B3C23">
        <w:t>i</w:t>
      </w:r>
      <w:r w:rsidR="0065611D">
        <w:t>nfo</w:t>
      </w:r>
      <w:r w:rsidR="007B3C23">
        <w:t xml:space="preserve"> (i.e. Application Layer ID)</w:t>
      </w:r>
      <w:r w:rsidR="0065611D">
        <w:t xml:space="preserve"> of source 5G ProSe End UE: </w:t>
      </w:r>
      <w:r>
        <w:t>the identity of the source 5G ProSe End UE requesting relay operation.</w:t>
      </w:r>
    </w:p>
    <w:p w14:paraId="45D10AB2" w14:textId="67038E10"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w:t>
      </w:r>
    </w:p>
    <w:p w14:paraId="1855AFA9" w14:textId="349C4B43" w:rsidR="00F41CFB" w:rsidRDefault="00F41CFB" w:rsidP="00F41CFB">
      <w:pPr>
        <w:pStyle w:val="B2"/>
      </w:pPr>
      <w:r>
        <w:t>-</w:t>
      </w:r>
      <w:r>
        <w:tab/>
      </w:r>
      <w:r w:rsidR="007B3C23">
        <w:t>u</w:t>
      </w:r>
      <w:r w:rsidR="0065611D">
        <w:t xml:space="preserve">ser </w:t>
      </w:r>
      <w:r w:rsidR="007B3C23">
        <w:t>i</w:t>
      </w:r>
      <w:r w:rsidR="0065611D">
        <w:t>nfo</w:t>
      </w:r>
      <w:r w:rsidR="0038507B">
        <w:t xml:space="preserve"> (i.e. Application Layer ID)</w:t>
      </w:r>
      <w:r w:rsidR="0065611D">
        <w:t xml:space="preserve"> of target 5G ProSe End UE: </w:t>
      </w:r>
      <w:r>
        <w:t>the identity of the target 5G ProSe End UE provided to the source 5G ProSe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20CE5389" w:rsidR="00F41CFB" w:rsidRDefault="00F41CFB" w:rsidP="00F41CFB">
      <w:pPr>
        <w:pStyle w:val="B2"/>
      </w:pPr>
      <w:r>
        <w:t>-</w:t>
      </w:r>
      <w:r>
        <w:tab/>
        <w:t>Security Information: the information for the establishment of security for the first hop PC5 link establishment</w:t>
      </w:r>
      <w:r w:rsidR="00DA6356">
        <w:t xml:space="preserve"> (see </w:t>
      </w:r>
      <w:r w:rsidR="00CB43FC">
        <w:t>TS</w:t>
      </w:r>
      <w:r w:rsidR="00CB43FC">
        <w:t> </w:t>
      </w:r>
      <w:r w:rsidR="00CB43FC">
        <w:t>33.503</w:t>
      </w:r>
      <w:r w:rsidR="00CB43FC">
        <w:t> </w:t>
      </w:r>
      <w:r w:rsidR="00CB43FC">
        <w:t>[</w:t>
      </w:r>
      <w:r w:rsidR="00DA6356">
        <w:t>29])</w:t>
      </w:r>
      <w:r>
        <w:t>.</w:t>
      </w:r>
    </w:p>
    <w:p w14:paraId="5D5BB85C" w14:textId="786642F0" w:rsidR="0065611D" w:rsidRDefault="0065611D" w:rsidP="0065611D">
      <w:r>
        <w:t>The Direct Communication Request message over the second hop PC5 reference point includes:</w:t>
      </w:r>
    </w:p>
    <w:p w14:paraId="73492265" w14:textId="00CCDFC5"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7E55D8D6" w14:textId="4C6B1D2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DE59213" w:rsidR="0065611D" w:rsidRDefault="0065611D" w:rsidP="0065611D">
      <w:pPr>
        <w:pStyle w:val="B1"/>
      </w:pPr>
      <w:r>
        <w:t>-</w:t>
      </w:r>
      <w:r>
        <w:tab/>
        <w:t>Security Information: the information for the establishment of security for the second hop PC5 link establishment</w:t>
      </w:r>
      <w:r w:rsidR="00DA6356">
        <w:t xml:space="preserve"> (see </w:t>
      </w:r>
      <w:r w:rsidR="00CB43FC">
        <w:t>TS</w:t>
      </w:r>
      <w:r w:rsidR="00CB43FC">
        <w:t> </w:t>
      </w:r>
      <w:r w:rsidR="00CB43FC">
        <w:t>33.503</w:t>
      </w:r>
      <w:r w:rsidR="00CB43FC">
        <w:t> </w:t>
      </w:r>
      <w:r w:rsidR="00CB43FC">
        <w:t>[</w:t>
      </w:r>
      <w:r w:rsidR="00DA6356">
        <w:t>29])</w:t>
      </w:r>
      <w:r>
        <w:t>.</w:t>
      </w:r>
    </w:p>
    <w:p w14:paraId="566CBC09" w14:textId="77777777" w:rsidR="0065611D" w:rsidRDefault="0065611D" w:rsidP="00F40748">
      <w:r>
        <w:t>The Direct Communication Accept message over the second hop PC5 reference point includes:</w:t>
      </w:r>
    </w:p>
    <w:p w14:paraId="732D6D5D" w14:textId="0D9D6DDB"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994F3E" w14:textId="77777777" w:rsidR="0065611D" w:rsidRDefault="0065611D" w:rsidP="00F40748">
      <w:r>
        <w:t>The Direct Communication Accept message over the first hop PC5 reference point includes:</w:t>
      </w:r>
    </w:p>
    <w:p w14:paraId="38AE8247" w14:textId="3AFC2FA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7182A09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7C89D112"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35C5638F" w14:textId="251941E3"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5C741A77" w14:textId="77777777" w:rsidR="0065611D" w:rsidRDefault="0065611D" w:rsidP="00F40748">
      <w:r>
        <w:t>The Link Modification Accept message over the second hop PC5 reference point includes:</w:t>
      </w:r>
    </w:p>
    <w:p w14:paraId="48017EEC" w14:textId="084F54EC"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4A9DCF95" w14:textId="77777777" w:rsidR="0065611D" w:rsidRDefault="0065611D" w:rsidP="00F40748">
      <w:r>
        <w:t>The Link Modification Accept message over the first hop PC5 reference point includes:</w:t>
      </w:r>
    </w:p>
    <w:p w14:paraId="363FB457" w14:textId="0506B64D"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7A888671" w14:textId="77777777" w:rsidR="008B26B6" w:rsidRDefault="008B26B6" w:rsidP="009F27F6">
      <w:r>
        <w:t>Each end-to-end unicast link for 5G Layer-2 ProSe UE-to-UE Relay is associated with a Unicast Link Profile, which includes:</w:t>
      </w:r>
    </w:p>
    <w:p w14:paraId="609B17D7" w14:textId="77777777" w:rsidR="008B26B6" w:rsidRDefault="008B26B6" w:rsidP="008B26B6">
      <w:pPr>
        <w:pStyle w:val="B1"/>
      </w:pPr>
      <w:r>
        <w:t>-</w:t>
      </w:r>
      <w:r>
        <w:tab/>
        <w:t>user info (i.e. Application Layer ID) and Layer-2 ID of source 5G ProSe End UE; and</w:t>
      </w:r>
    </w:p>
    <w:p w14:paraId="54438571" w14:textId="77777777" w:rsidR="008B26B6" w:rsidRDefault="008B26B6" w:rsidP="008B26B6">
      <w:pPr>
        <w:pStyle w:val="B1"/>
      </w:pPr>
      <w:r>
        <w:t>-</w:t>
      </w:r>
      <w:r>
        <w:tab/>
        <w:t>user info (i.e. Application Layer ID) and Layer-2 ID of target 5G ProSe End UE; and</w:t>
      </w:r>
    </w:p>
    <w:p w14:paraId="202F771F" w14:textId="77777777" w:rsidR="008B26B6" w:rsidRDefault="008B26B6" w:rsidP="008B26B6">
      <w:pPr>
        <w:pStyle w:val="B1"/>
      </w:pPr>
      <w:r>
        <w:t>-</w:t>
      </w:r>
      <w:r>
        <w:tab/>
        <w:t>Relay Service Code; and</w:t>
      </w:r>
    </w:p>
    <w:p w14:paraId="1D12C66C" w14:textId="77777777" w:rsidR="008B26B6" w:rsidRDefault="008B26B6" w:rsidP="008B26B6">
      <w:pPr>
        <w:pStyle w:val="B1"/>
      </w:pPr>
      <w:r>
        <w:t>-</w:t>
      </w:r>
      <w:r>
        <w:tab/>
        <w:t>information about PC5 QoS Flow(s).</w:t>
      </w:r>
    </w:p>
    <w:p w14:paraId="2793AE00" w14:textId="77777777" w:rsidR="008B26B6" w:rsidRDefault="008B26B6" w:rsidP="009F27F6">
      <w:r>
        <w:t>Each PC5 unicast link for 5G Layer-3 ProSe UE-to-UE Relay over the first hop is associated with a Unicast Link Profile, which includes:</w:t>
      </w:r>
    </w:p>
    <w:p w14:paraId="0A0E5F5B" w14:textId="77777777" w:rsidR="008B26B6" w:rsidRDefault="008B26B6" w:rsidP="008B26B6">
      <w:pPr>
        <w:pStyle w:val="B1"/>
      </w:pPr>
      <w:r>
        <w:lastRenderedPageBreak/>
        <w:t>-</w:t>
      </w:r>
      <w:r>
        <w:tab/>
        <w:t>user info (i.e. Application Layer ID) and Layer-2 ID of the 5G ProSe End UE; and</w:t>
      </w:r>
    </w:p>
    <w:p w14:paraId="4168F158" w14:textId="77777777" w:rsidR="008B26B6" w:rsidRDefault="008B26B6" w:rsidP="008B26B6">
      <w:pPr>
        <w:pStyle w:val="B1"/>
      </w:pPr>
      <w:r>
        <w:t>-</w:t>
      </w:r>
      <w:r>
        <w:tab/>
        <w:t>User Info ID and Layer-2 ID of 5G ProSe UE-to-UE Relay; and</w:t>
      </w:r>
    </w:p>
    <w:p w14:paraId="743E00E5" w14:textId="77777777" w:rsidR="008B26B6" w:rsidRDefault="008B26B6" w:rsidP="008B26B6">
      <w:pPr>
        <w:pStyle w:val="B1"/>
      </w:pPr>
      <w:r>
        <w:t>-</w:t>
      </w:r>
      <w:r>
        <w:tab/>
        <w:t>Relay Service Code; and</w:t>
      </w:r>
    </w:p>
    <w:p w14:paraId="0BE3A2BC" w14:textId="77777777" w:rsidR="008B26B6" w:rsidRDefault="008B26B6" w:rsidP="008B26B6">
      <w:pPr>
        <w:pStyle w:val="B1"/>
      </w:pPr>
      <w:r>
        <w:t>-</w:t>
      </w:r>
      <w:r>
        <w:tab/>
        <w:t>the network layer protocol and the information about PC5 QoS Flow(s).</w:t>
      </w:r>
    </w:p>
    <w:p w14:paraId="193F4BAC" w14:textId="77777777" w:rsidR="008B26B6" w:rsidRDefault="008B26B6" w:rsidP="009F27F6">
      <w:r>
        <w:t>Each PC5 unicast link for 5G Layer-3 ProSe UE-to-UE Relay over the second hop is associated with a Unicast Link Profile, which includes:</w:t>
      </w:r>
    </w:p>
    <w:p w14:paraId="2FB9CC79" w14:textId="77777777" w:rsidR="008B26B6" w:rsidRDefault="008B26B6" w:rsidP="008B26B6">
      <w:pPr>
        <w:pStyle w:val="B1"/>
      </w:pPr>
      <w:r>
        <w:t>-</w:t>
      </w:r>
      <w:r>
        <w:tab/>
        <w:t>User Info ID and Layer-2 ID of 5G ProSe UE-to-UE Relay; and</w:t>
      </w:r>
    </w:p>
    <w:p w14:paraId="644BDFE3" w14:textId="77777777" w:rsidR="008B26B6" w:rsidRDefault="008B26B6" w:rsidP="008B26B6">
      <w:pPr>
        <w:pStyle w:val="B1"/>
      </w:pPr>
      <w:r>
        <w:t>-</w:t>
      </w:r>
      <w:r>
        <w:tab/>
        <w:t>user info (i.e. Application Layer ID) and Layer-2 ID of the 5G ProSe End UE; and</w:t>
      </w:r>
    </w:p>
    <w:p w14:paraId="1716DEAE" w14:textId="77777777" w:rsidR="008B26B6" w:rsidRDefault="008B26B6" w:rsidP="008B26B6">
      <w:pPr>
        <w:pStyle w:val="B1"/>
      </w:pPr>
      <w:r>
        <w:t>-</w:t>
      </w:r>
      <w:r>
        <w:tab/>
        <w:t>Relay Service Code; and</w:t>
      </w:r>
    </w:p>
    <w:p w14:paraId="5F3EE4D0" w14:textId="77777777" w:rsidR="008B26B6" w:rsidRDefault="008B26B6" w:rsidP="008B26B6">
      <w:pPr>
        <w:pStyle w:val="B1"/>
      </w:pPr>
      <w:r>
        <w:t>-</w:t>
      </w:r>
      <w:r>
        <w:tab/>
        <w:t>the network layer protocol and the information about PC5 QoS Flow(s).</w:t>
      </w:r>
    </w:p>
    <w:p w14:paraId="597B28D3" w14:textId="77777777" w:rsidR="008B26B6" w:rsidRDefault="008B26B6" w:rsidP="009F27F6">
      <w:r>
        <w:t>The Unicast Link Profile shall be updated accordingly after a Layer-2 link modification or Layer-2 link identifier update.</w:t>
      </w:r>
    </w:p>
    <w:p w14:paraId="2AEDE47D" w14:textId="0D041C08" w:rsidR="00F41CFB" w:rsidRDefault="00F41CFB" w:rsidP="00F41CFB">
      <w:pPr>
        <w:pStyle w:val="Heading5"/>
      </w:pPr>
      <w:bookmarkStart w:id="1347" w:name="_CR6_4_3_7_2"/>
      <w:bookmarkStart w:id="1348" w:name="_Toc201151888"/>
      <w:bookmarkEnd w:id="1347"/>
      <w:r>
        <w:t>6.4.3.7.2</w:t>
      </w:r>
      <w:r>
        <w:tab/>
        <w:t>Layer-2 link management over PC5 reference point for 5G ProSe Layer-2 UE-to-UE Relay</w:t>
      </w:r>
      <w:bookmarkEnd w:id="1348"/>
    </w:p>
    <w:p w14:paraId="3CCF0F4D" w14:textId="039BF437" w:rsidR="00F41CFB" w:rsidRDefault="0065611D" w:rsidP="00F41CFB">
      <w:r>
        <w:t>For the 5G ProSe Communication via 5G ProSe Layer-2 UE-to-UE Relay as described in clause 6.7.2, the description in clause 6.4.3.7.1 applies.</w:t>
      </w:r>
      <w:r w:rsidR="008B26B6">
        <w:t xml:space="preserve"> In the case of ProSe communication via 5G ProSe Layer-2 UE-to-UE Relay, an end-to-end Direct Communication Request message between the source 5G ProSe End UE and the target 5G ProSe End UE is transmitted after the per-hop connections have been established. The information from end-to-end unicast link profile in clause 6.4.3.7.1 is used for mapping of the destination Layer-2 ID as specified in </w:t>
      </w:r>
      <w:r w:rsidR="00CB43FC">
        <w:t>TS</w:t>
      </w:r>
      <w:r w:rsidR="00CB43FC">
        <w:t> </w:t>
      </w:r>
      <w:r w:rsidR="00CB43FC">
        <w:t>38.300</w:t>
      </w:r>
      <w:r w:rsidR="00CB43FC">
        <w:t> </w:t>
      </w:r>
      <w:r w:rsidR="00CB43FC">
        <w:t>[</w:t>
      </w:r>
      <w:r w:rsidR="008B26B6">
        <w:t xml:space="preserve">12] and </w:t>
      </w:r>
      <w:r w:rsidR="00CB43FC">
        <w:t>TS</w:t>
      </w:r>
      <w:r w:rsidR="00CB43FC">
        <w:t> </w:t>
      </w:r>
      <w:r w:rsidR="00CB43FC">
        <w:t>38.331</w:t>
      </w:r>
      <w:r w:rsidR="00CB43FC">
        <w:t> </w:t>
      </w:r>
      <w:r w:rsidR="00CB43FC">
        <w:t>[</w:t>
      </w:r>
      <w:r w:rsidR="008B26B6">
        <w:t>16].</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12890234" w14:textId="0B5896BB" w:rsidR="008B26B6" w:rsidRPr="008B26B6" w:rsidRDefault="008B26B6" w:rsidP="009F27F6">
      <w:r>
        <w:t>When the 5G ProSe End UEs initiate End-to-End PC5-S signalling to release an end-to-end ProSe link via 5G ProSe Layer 2 UE-to-UE relay, the 5G ProSe End UE which has initiated the PC5-S release procedure triggers Layer-2 link modification or a Layer-2 link release procedure as described in clause 6.4.3.7 towards 5G ProSe Layer-2 UE-to-UE relay.</w:t>
      </w:r>
    </w:p>
    <w:p w14:paraId="71F07007" w14:textId="63717456" w:rsidR="00F41CFB" w:rsidRDefault="00F41CFB" w:rsidP="00F41CFB">
      <w:pPr>
        <w:pStyle w:val="Heading5"/>
      </w:pPr>
      <w:bookmarkStart w:id="1349" w:name="_CR6_4_3_7_3"/>
      <w:bookmarkStart w:id="1350" w:name="_Toc201151889"/>
      <w:bookmarkEnd w:id="1349"/>
      <w:r>
        <w:t>6.4.3.7.3</w:t>
      </w:r>
      <w:r>
        <w:tab/>
        <w:t>Layer-2 link management over PC5 reference point for 5G ProSe Layer-3 UE-to-UE Relay</w:t>
      </w:r>
      <w:bookmarkEnd w:id="1350"/>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w:t>
      </w:r>
      <w:r>
        <w:lastRenderedPageBreak/>
        <w:t>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Default="00FC0F4F" w:rsidP="00140F75">
      <w:pPr>
        <w:pStyle w:val="B1"/>
      </w:pPr>
      <w:r>
        <w:t>-</w:t>
      </w:r>
      <w:r>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Default="00FC0F4F" w:rsidP="00140F75">
      <w:pPr>
        <w:pStyle w:val="B1"/>
      </w:pPr>
      <w:r>
        <w:t>-</w:t>
      </w:r>
      <w:r>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351" w:name="_CR6_4_3_7_4"/>
      <w:bookmarkStart w:id="1352" w:name="_Toc201151890"/>
      <w:bookmarkEnd w:id="1351"/>
      <w:r>
        <w:rPr>
          <w:lang w:eastAsia="zh-CN"/>
        </w:rPr>
        <w:t>6.4.3.7.4</w:t>
      </w:r>
      <w:r>
        <w:rPr>
          <w:lang w:eastAsia="zh-CN"/>
        </w:rPr>
        <w:tab/>
        <w:t>Layer-2 link management over PC5 reference point for 5G ProSe UE-to-UE Relay Communication with integrated Discovery</w:t>
      </w:r>
      <w:bookmarkEnd w:id="1352"/>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E7D4830"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25B170C5" w14:textId="0123587F" w:rsidR="00DD73A1" w:rsidRDefault="00DD73A1" w:rsidP="00DD73A1">
      <w:pPr>
        <w:pStyle w:val="B1"/>
      </w:pPr>
      <w:r>
        <w:t>-</w:t>
      </w:r>
      <w:r>
        <w:tab/>
        <w:t xml:space="preserve">(optional) </w:t>
      </w:r>
      <w:r w:rsidR="0038507B">
        <w:t>u</w:t>
      </w:r>
      <w:r>
        <w:t xml:space="preserve">ser </w:t>
      </w:r>
      <w:r w:rsidR="0038507B">
        <w:t>i</w:t>
      </w:r>
      <w:r>
        <w:t>nfo</w:t>
      </w:r>
      <w:r w:rsidR="0038507B">
        <w:t xml:space="preserve"> (i.e. Application Layer ID)</w:t>
      </w:r>
      <w:r>
        <w:t xml:space="preserve">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1EFB64D7" w:rsidR="00DD73A1" w:rsidRDefault="00DD73A1" w:rsidP="00DD73A1">
      <w:pPr>
        <w:pStyle w:val="B1"/>
      </w:pPr>
      <w:r>
        <w:t>-</w:t>
      </w:r>
      <w:r>
        <w:tab/>
        <w:t xml:space="preserve">Relay_indication: indicates whether </w:t>
      </w:r>
      <w:r w:rsidR="008B26B6">
        <w:t xml:space="preserve">a 5G ProSe UE-to-UE Relay can send a </w:t>
      </w:r>
      <w:r>
        <w:t>Direct Communication Request message</w:t>
      </w:r>
      <w:r w:rsidR="008B26B6">
        <w:t xml:space="preserve"> based on the received Direct Communication Request message which contains the relay_indication</w:t>
      </w:r>
      <w:r>
        <w:t>.</w:t>
      </w:r>
    </w:p>
    <w:p w14:paraId="0882C436" w14:textId="6585410B" w:rsidR="00DD73A1" w:rsidRDefault="00DD73A1" w:rsidP="00DD73A1">
      <w:pPr>
        <w:pStyle w:val="B1"/>
      </w:pPr>
      <w:r>
        <w:t>-</w:t>
      </w:r>
      <w:r>
        <w:tab/>
        <w:t>Security Information: the information for the establishment of security for the first hop PC5 link establishment</w:t>
      </w:r>
      <w:r w:rsidR="00DA6356">
        <w:t xml:space="preserve"> (see </w:t>
      </w:r>
      <w:r w:rsidR="00CB43FC">
        <w:t>TS</w:t>
      </w:r>
      <w:r w:rsidR="00CB43FC">
        <w:t> </w:t>
      </w:r>
      <w:r w:rsidR="00CB43FC">
        <w:t>33.503</w:t>
      </w:r>
      <w:r w:rsidR="00CB43FC">
        <w:t> </w:t>
      </w:r>
      <w:r w:rsidR="00CB43FC">
        <w:t>[</w:t>
      </w:r>
      <w:r w:rsidR="00DA6356">
        <w:t>29])</w:t>
      </w:r>
      <w:r>
        <w:t>.</w:t>
      </w:r>
    </w:p>
    <w:p w14:paraId="6A97F250" w14:textId="77777777" w:rsidR="00DD73A1" w:rsidRDefault="00DD73A1" w:rsidP="00F40748">
      <w:r>
        <w:t>The Direct Communication Request message over the second hop PC5 reference point includes:</w:t>
      </w:r>
    </w:p>
    <w:p w14:paraId="12E42D95" w14:textId="531EACE9"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4612FE55" w14:textId="77777777" w:rsidR="00DD73A1" w:rsidRDefault="00DD73A1" w:rsidP="00DD73A1">
      <w:pPr>
        <w:pStyle w:val="B1"/>
      </w:pPr>
      <w:r>
        <w:lastRenderedPageBreak/>
        <w:t>-</w:t>
      </w:r>
      <w:r>
        <w:tab/>
        <w:t>User Info ID of 5G ProSe UE-to-UE Relay.</w:t>
      </w:r>
    </w:p>
    <w:p w14:paraId="4E54F76D" w14:textId="62BB6D73" w:rsidR="00DD73A1" w:rsidRDefault="00DD73A1" w:rsidP="00DD73A1">
      <w:pPr>
        <w:pStyle w:val="B1"/>
      </w:pPr>
      <w:r>
        <w:t>-</w:t>
      </w:r>
      <w:r>
        <w:tab/>
        <w:t xml:space="preserve">(optional) </w:t>
      </w:r>
      <w:r w:rsidR="0038507B">
        <w:t>u</w:t>
      </w:r>
      <w:r>
        <w:t xml:space="preserve">ser </w:t>
      </w:r>
      <w:r w:rsidR="0038507B">
        <w:t>i</w:t>
      </w:r>
      <w:r>
        <w:t>nfo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6A07C9D3" w:rsidR="00DD73A1" w:rsidRDefault="00DD73A1" w:rsidP="00DD73A1">
      <w:pPr>
        <w:pStyle w:val="B1"/>
      </w:pPr>
      <w:r>
        <w:t>-</w:t>
      </w:r>
      <w:r>
        <w:tab/>
        <w:t>Security Information: the information for the establishment of security for the second hop PC5 link establishment</w:t>
      </w:r>
      <w:r w:rsidR="00DA6356">
        <w:t xml:space="preserve"> (see </w:t>
      </w:r>
      <w:r w:rsidR="00CB43FC">
        <w:t>TS</w:t>
      </w:r>
      <w:r w:rsidR="00CB43FC">
        <w:t> </w:t>
      </w:r>
      <w:r w:rsidR="00CB43FC">
        <w:t>33.503</w:t>
      </w:r>
      <w:r w:rsidR="00CB43FC">
        <w:t> </w:t>
      </w:r>
      <w:r w:rsidR="00CB43FC">
        <w:t>[</w:t>
      </w:r>
      <w:r w:rsidR="00DA6356">
        <w:t>29])</w:t>
      </w:r>
      <w:r>
        <w:t>.</w:t>
      </w:r>
    </w:p>
    <w:p w14:paraId="233B693F" w14:textId="77777777" w:rsidR="00DD73A1" w:rsidRDefault="00DD73A1" w:rsidP="00F40748">
      <w:r>
        <w:t>The Direct Communication Accept message over the second hop PC5 reference point includes:</w:t>
      </w:r>
    </w:p>
    <w:p w14:paraId="190A0210" w14:textId="608977FA"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98DF950" w14:textId="77777777" w:rsidR="00DD73A1" w:rsidRDefault="00DD73A1" w:rsidP="00F40748">
      <w:r>
        <w:t>The Direct Communication Accept message over the first hop PC5 reference point includes:</w:t>
      </w:r>
    </w:p>
    <w:p w14:paraId="68780EEB" w14:textId="1020B3C1"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2816BAE3" w14:textId="29A5E514" w:rsidR="00146AA9" w:rsidRDefault="00146AA9" w:rsidP="00146AA9">
      <w:pPr>
        <w:pStyle w:val="Heading4"/>
        <w:rPr>
          <w:lang w:eastAsia="zh-CN"/>
        </w:rPr>
      </w:pPr>
      <w:bookmarkStart w:id="1353" w:name="_CR6_4_3_8"/>
      <w:bookmarkStart w:id="1354" w:name="_Toc201151891"/>
      <w:bookmarkEnd w:id="1353"/>
      <w:r>
        <w:rPr>
          <w:lang w:eastAsia="zh-CN"/>
        </w:rPr>
        <w:t>6.4.3.</w:t>
      </w:r>
      <w:r w:rsidR="009D4E6D">
        <w:rPr>
          <w:lang w:eastAsia="zh-CN"/>
        </w:rPr>
        <w:t>8</w:t>
      </w:r>
      <w:r>
        <w:rPr>
          <w:lang w:eastAsia="zh-CN"/>
        </w:rPr>
        <w:tab/>
        <w:t xml:space="preserve">Layer-2 link management over PC5 reference point for 5G ProSe </w:t>
      </w:r>
      <w:r w:rsidR="00E848D6">
        <w:rPr>
          <w:lang w:eastAsia="zh-CN"/>
        </w:rPr>
        <w:t xml:space="preserve">Multi-hop </w:t>
      </w:r>
      <w:r>
        <w:rPr>
          <w:lang w:eastAsia="zh-CN"/>
        </w:rPr>
        <w:t>UE-to-Network Relay</w:t>
      </w:r>
      <w:r w:rsidR="0011009C">
        <w:rPr>
          <w:lang w:eastAsia="zh-CN"/>
        </w:rPr>
        <w:t xml:space="preserve"> (based on Model A discovery)</w:t>
      </w:r>
      <w:bookmarkEnd w:id="1354"/>
    </w:p>
    <w:p w14:paraId="070FA019" w14:textId="161C2684" w:rsidR="00146AA9" w:rsidRDefault="00146AA9" w:rsidP="00146AA9">
      <w:pPr>
        <w:pStyle w:val="Heading5"/>
        <w:rPr>
          <w:lang w:eastAsia="zh-CN"/>
        </w:rPr>
      </w:pPr>
      <w:bookmarkStart w:id="1355" w:name="_CR6_4_3_8_1"/>
      <w:bookmarkStart w:id="1356" w:name="_Toc201151892"/>
      <w:bookmarkEnd w:id="1355"/>
      <w:r>
        <w:rPr>
          <w:lang w:eastAsia="zh-CN"/>
        </w:rPr>
        <w:t>6.4.3.</w:t>
      </w:r>
      <w:r w:rsidR="009D4E6D">
        <w:rPr>
          <w:lang w:eastAsia="zh-CN"/>
        </w:rPr>
        <w:t>8</w:t>
      </w:r>
      <w:r>
        <w:rPr>
          <w:lang w:eastAsia="zh-CN"/>
        </w:rPr>
        <w:t>.1</w:t>
      </w:r>
      <w:r>
        <w:rPr>
          <w:lang w:eastAsia="zh-CN"/>
        </w:rPr>
        <w:tab/>
        <w:t>Layer-2 Link establishment and management</w:t>
      </w:r>
      <w:bookmarkEnd w:id="1356"/>
    </w:p>
    <w:p w14:paraId="1A9F6D6A" w14:textId="20CC9364" w:rsidR="00146AA9" w:rsidRDefault="00146AA9" w:rsidP="00146AA9">
      <w:pPr>
        <w:rPr>
          <w:lang w:eastAsia="zh-CN"/>
        </w:rPr>
      </w:pPr>
      <w:r>
        <w:rPr>
          <w:lang w:eastAsia="zh-CN"/>
        </w:rPr>
        <w:t>Each of the 5G ProSe Intermediate UE-to-Network Relay</w:t>
      </w:r>
      <w:r w:rsidR="00005D80">
        <w:rPr>
          <w:lang w:eastAsia="zh-CN"/>
        </w:rPr>
        <w:t xml:space="preserve"> shall</w:t>
      </w:r>
      <w:r>
        <w:rPr>
          <w:lang w:eastAsia="zh-CN"/>
        </w:rPr>
        <w:t xml:space="preserve"> establish a Layer-2 Link with its parent Intermediate UE-to-Network Relay or the 5G ProSe UE-to-Network Relay, before it can serve the 5G ProSe Remote UE, or a child Intermediate UE-to-Network Relay. </w:t>
      </w:r>
      <w:r w:rsidR="00005D80">
        <w:rPr>
          <w:lang w:eastAsia="zh-CN"/>
        </w:rPr>
        <w:t xml:space="preserve">The </w:t>
      </w:r>
      <w:r>
        <w:rPr>
          <w:lang w:eastAsia="zh-CN"/>
        </w:rPr>
        <w:t>5G ProSe Intermediate UE-to-Network Relay</w:t>
      </w:r>
      <w:r w:rsidR="00005D80">
        <w:rPr>
          <w:lang w:eastAsia="zh-CN"/>
        </w:rPr>
        <w:t xml:space="preserve"> shall</w:t>
      </w:r>
      <w:r>
        <w:rPr>
          <w:lang w:eastAsia="zh-CN"/>
        </w:rPr>
        <w:t xml:space="preserve"> establish the Layer-2 Link with a parent relay before</w:t>
      </w:r>
      <w:r w:rsidR="00005D80">
        <w:rPr>
          <w:lang w:eastAsia="zh-CN"/>
        </w:rPr>
        <w:t xml:space="preserve"> sending the 5G ProSe UE-to-Network Relay Discovery Announcement message</w:t>
      </w:r>
      <w:r>
        <w:rPr>
          <w:lang w:eastAsia="zh-CN"/>
        </w:rPr>
        <w:t>.</w:t>
      </w:r>
    </w:p>
    <w:p w14:paraId="03E45AE7" w14:textId="5C51FE57" w:rsidR="00095BB2" w:rsidRDefault="00146AA9" w:rsidP="00146AA9">
      <w:pPr>
        <w:rPr>
          <w:lang w:eastAsia="zh-CN"/>
        </w:rPr>
      </w:pPr>
      <w:r>
        <w:rPr>
          <w:lang w:eastAsia="zh-CN"/>
        </w:rPr>
        <w:t>Layer-2 link management procedures as defined in clause 6.4.3.6 for 5G ProSe UE-to-Network Relay operation are used.</w:t>
      </w:r>
    </w:p>
    <w:p w14:paraId="49E3175F" w14:textId="77F4C2DC" w:rsidR="00146AA9" w:rsidRDefault="00146AA9" w:rsidP="00146AA9">
      <w:pPr>
        <w:rPr>
          <w:lang w:eastAsia="zh-CN"/>
        </w:rPr>
      </w:pPr>
      <w:r>
        <w:rPr>
          <w:lang w:eastAsia="zh-CN"/>
        </w:rPr>
        <w:t xml:space="preserve">When establishing the Layer-2 link with its parent relay (either a 5G ProSe UE-to-Network Relay or another 5G ProSe Intermediate UE-to-Network Relay), the 5G ProSe Intermediate UE-to-Network Relay takes the role of the 5G ProSe </w:t>
      </w:r>
      <w:r>
        <w:rPr>
          <w:lang w:eastAsia="zh-CN"/>
        </w:rPr>
        <w:lastRenderedPageBreak/>
        <w:t>Remote UE and its parent relay takes the role of 5G ProSe UE-to-Network Relay. The Layer-2 link is established per RSC.</w:t>
      </w:r>
    </w:p>
    <w:p w14:paraId="06CB4B61" w14:textId="77777777" w:rsidR="00146AA9" w:rsidRDefault="00146AA9" w:rsidP="00146AA9">
      <w:pPr>
        <w:rPr>
          <w:lang w:eastAsia="zh-CN"/>
        </w:rPr>
      </w:pPr>
      <w:r>
        <w:rPr>
          <w:lang w:eastAsia="zh-CN"/>
        </w:rPr>
        <w:t>The 5G ProSe Remote UE uses the procedure defined in clause 6.4.5.6 to establish a Layer-2 Link with the selected 5G ProSe Intermediate UE-to-Network Relay. The Intermediate UE-to-Network Relay takes the role of of 5G ProSe UE-to-Network Relay in the procedure.</w:t>
      </w:r>
    </w:p>
    <w:p w14:paraId="0B143654" w14:textId="36D10270" w:rsidR="00146AA9" w:rsidRDefault="00146AA9" w:rsidP="009F27F6">
      <w:pPr>
        <w:pStyle w:val="NO"/>
        <w:rPr>
          <w:lang w:eastAsia="zh-CN"/>
        </w:rPr>
      </w:pPr>
      <w:r>
        <w:rPr>
          <w:lang w:eastAsia="zh-CN"/>
        </w:rPr>
        <w:t>NOTE:</w:t>
      </w:r>
      <w:r>
        <w:rPr>
          <w:lang w:eastAsia="zh-CN"/>
        </w:rPr>
        <w:tab/>
        <w:t>In the case of Layer-3 UE-to-Network Relay operation, only the root 5G ProSe UE-to-Network Relay needs to establish the PDU session with the network.</w:t>
      </w:r>
    </w:p>
    <w:p w14:paraId="4EB615BB" w14:textId="77777777" w:rsidR="00095BB2" w:rsidRDefault="00095BB2" w:rsidP="00146AA9">
      <w:pPr>
        <w:rPr>
          <w:lang w:eastAsia="zh-CN"/>
        </w:rPr>
      </w:pPr>
      <w:r>
        <w:rPr>
          <w:lang w:eastAsia="zh-CN"/>
        </w:rPr>
        <w:t>5G ProSe Intermediate UE-to-Network Relay may send a Link Modification Request additionally includes:</w:t>
      </w:r>
    </w:p>
    <w:p w14:paraId="530EF804" w14:textId="77777777" w:rsidR="00095BB2" w:rsidRDefault="00095BB2" w:rsidP="00CB43FC">
      <w:pPr>
        <w:pStyle w:val="B1"/>
        <w:rPr>
          <w:lang w:eastAsia="zh-CN"/>
        </w:rPr>
      </w:pPr>
      <w:r>
        <w:rPr>
          <w:lang w:eastAsia="zh-CN"/>
        </w:rPr>
        <w:t>-</w:t>
      </w:r>
      <w:r>
        <w:rPr>
          <w:lang w:eastAsia="zh-CN"/>
        </w:rPr>
        <w:tab/>
        <w:t>(Optional) a list of 5G ProSe Remote UE (Remote User ID, Remote UE Info, hop-count) and the corresponding PC5 QoS Flow associated with each 5G ProSe Remote UE. The Remote User ID and Remote UE Info are as defined in clause 6.5.1.1. Hop-count corresponds to the PC5 hops of the Remote UE from the network. This information is sent from the Intermediate UE-to-Network Relay to the parent relay.</w:t>
      </w:r>
    </w:p>
    <w:p w14:paraId="2E6A4515" w14:textId="77777777" w:rsidR="00095BB2" w:rsidRDefault="00095BB2" w:rsidP="00CB43FC">
      <w:pPr>
        <w:pStyle w:val="B1"/>
        <w:rPr>
          <w:lang w:eastAsia="zh-CN"/>
        </w:rPr>
      </w:pPr>
      <w:r>
        <w:rPr>
          <w:lang w:eastAsia="zh-CN"/>
        </w:rPr>
        <w:t>-</w:t>
      </w:r>
      <w:r>
        <w:rPr>
          <w:lang w:eastAsia="zh-CN"/>
        </w:rPr>
        <w:tab/>
        <w:t>(Optional) an indication that the Root UE-to-Network Relay is changed, see clause 6.4.3.8.3. This information is sent from the Intermediate UE-to-Network Relay to the remote UE(s).</w:t>
      </w:r>
    </w:p>
    <w:p w14:paraId="7507D718" w14:textId="3B32FEEB" w:rsidR="00146AA9" w:rsidRDefault="00146AA9" w:rsidP="00146AA9">
      <w:pPr>
        <w:rPr>
          <w:lang w:eastAsia="zh-CN"/>
        </w:rPr>
      </w:pPr>
      <w:r>
        <w:rPr>
          <w:lang w:eastAsia="zh-CN"/>
        </w:rPr>
        <w:t>When an Intermediate UE-to-Network Relay has a child Intermediate UE-to-Network Relay or a 5G ProSe Remote UE connected, it updates the Layer-2 link with its parent relay, using the procedure defined in clause 6.4.3.4, with the following enhancements:</w:t>
      </w:r>
    </w:p>
    <w:p w14:paraId="4F7FC3D7" w14:textId="395A28E7" w:rsidR="00146AA9" w:rsidRDefault="00146AA9" w:rsidP="009F27F6">
      <w:pPr>
        <w:pStyle w:val="B1"/>
        <w:rPr>
          <w:lang w:eastAsia="zh-CN"/>
        </w:rPr>
      </w:pPr>
      <w:r>
        <w:rPr>
          <w:lang w:eastAsia="zh-CN"/>
        </w:rPr>
        <w:t>-</w:t>
      </w:r>
      <w:r>
        <w:rPr>
          <w:lang w:eastAsia="zh-CN"/>
        </w:rPr>
        <w:tab/>
        <w:t>The link modification procedure is enhanced to inform the parent relay, e.g. another 5G ProSe Intermediate UE-to-Network Relay or the 5G ProSe UE-to-Network Relay, of the User Info of the child relay(s) or the Remote UE(s). The Link Modification Request message contains a list of 5G ProSe Remote UE (Remote User ID, Remote UE Info</w:t>
      </w:r>
      <w:r w:rsidR="0011009C">
        <w:rPr>
          <w:lang w:eastAsia="zh-CN"/>
        </w:rPr>
        <w:t>, hop-count</w:t>
      </w:r>
      <w:r>
        <w:rPr>
          <w:lang w:eastAsia="zh-CN"/>
        </w:rPr>
        <w:t>) and the corresponding PC5 QoS Flow associated with each 5G ProSe Remote UE. The Remote User ID and Remote UE Info are as defined in clause 6.5.1.1.</w:t>
      </w:r>
      <w:r w:rsidR="0011009C">
        <w:rPr>
          <w:lang w:eastAsia="zh-CN"/>
        </w:rPr>
        <w:t xml:space="preserve"> The hop-count corresponds to the PC5 hops of the Remote UE from the network.</w:t>
      </w:r>
    </w:p>
    <w:p w14:paraId="26075DB0" w14:textId="633F18C0" w:rsidR="0011009C" w:rsidRDefault="0011009C" w:rsidP="00146AA9">
      <w:pPr>
        <w:rPr>
          <w:lang w:eastAsia="zh-CN"/>
        </w:rPr>
      </w:pPr>
      <w:r>
        <w:rPr>
          <w:lang w:eastAsia="zh-CN"/>
        </w:rPr>
        <w:t xml:space="preserve">The Remote UE triggers the link modification </w:t>
      </w:r>
      <w:r w:rsidR="00C5533A">
        <w:rPr>
          <w:lang w:eastAsia="zh-CN"/>
        </w:rPr>
        <w:t xml:space="preserve">procedure </w:t>
      </w:r>
      <w:r>
        <w:rPr>
          <w:lang w:eastAsia="zh-CN"/>
        </w:rPr>
        <w:t>to its parent relay after obtaining the IP address/prefix from the 5G ProSe UE-to-Network Relay.</w:t>
      </w:r>
    </w:p>
    <w:p w14:paraId="6A13CA5F" w14:textId="3BF7A1CF" w:rsidR="00146AA9" w:rsidRDefault="00146AA9" w:rsidP="00146AA9">
      <w:pPr>
        <w:rPr>
          <w:lang w:eastAsia="zh-CN"/>
        </w:rPr>
      </w:pPr>
      <w:r>
        <w:rPr>
          <w:lang w:eastAsia="zh-CN"/>
        </w:rPr>
        <w:t>An Intermediate UE-to-Network Relay triggers a link modification procedure towards its parent relay if a new Remote User ID is received from its child relay during the link modification procedure.</w:t>
      </w:r>
    </w:p>
    <w:p w14:paraId="47A2CB70" w14:textId="77777777" w:rsidR="00146AA9" w:rsidRDefault="00146AA9" w:rsidP="00146AA9">
      <w:pPr>
        <w:rPr>
          <w:lang w:eastAsia="zh-CN"/>
        </w:rPr>
      </w:pPr>
      <w:r>
        <w:rPr>
          <w:lang w:eastAsia="zh-CN"/>
        </w:rPr>
        <w:t>The 5G ProSe UE-to-Network Relay's Remote UE reporting procedure includes all the Remote UE information reported by its child relays.</w:t>
      </w:r>
    </w:p>
    <w:p w14:paraId="65130EAF" w14:textId="509733C9" w:rsidR="00146AA9" w:rsidRDefault="00146AA9" w:rsidP="00146AA9">
      <w:pPr>
        <w:pStyle w:val="Heading5"/>
        <w:rPr>
          <w:lang w:eastAsia="zh-CN"/>
        </w:rPr>
      </w:pPr>
      <w:bookmarkStart w:id="1357" w:name="_CR6_4_3_8_2"/>
      <w:bookmarkStart w:id="1358" w:name="_Toc201151893"/>
      <w:bookmarkEnd w:id="1357"/>
      <w:r>
        <w:rPr>
          <w:lang w:eastAsia="zh-CN"/>
        </w:rPr>
        <w:t>6.4.3.</w:t>
      </w:r>
      <w:r w:rsidR="009D4E6D">
        <w:rPr>
          <w:lang w:eastAsia="zh-CN"/>
        </w:rPr>
        <w:t>8</w:t>
      </w:r>
      <w:r>
        <w:rPr>
          <w:lang w:eastAsia="zh-CN"/>
        </w:rPr>
        <w:t>.2</w:t>
      </w:r>
      <w:r>
        <w:rPr>
          <w:lang w:eastAsia="zh-CN"/>
        </w:rPr>
        <w:tab/>
        <w:t xml:space="preserve">IP address/prefix management for 5G ProSe Layer-3 </w:t>
      </w:r>
      <w:r w:rsidR="00E848D6">
        <w:rPr>
          <w:lang w:eastAsia="zh-CN"/>
        </w:rPr>
        <w:t xml:space="preserve">Multi-hop </w:t>
      </w:r>
      <w:r>
        <w:rPr>
          <w:lang w:eastAsia="zh-CN"/>
        </w:rPr>
        <w:t>UE-to-Network Relay</w:t>
      </w:r>
      <w:bookmarkEnd w:id="1358"/>
    </w:p>
    <w:p w14:paraId="1A245F46" w14:textId="77777777" w:rsidR="00146AA9" w:rsidRDefault="00146AA9" w:rsidP="00146AA9">
      <w:pPr>
        <w:rPr>
          <w:lang w:eastAsia="zh-CN"/>
        </w:rPr>
      </w:pPr>
      <w:r>
        <w:rPr>
          <w:lang w:eastAsia="zh-CN"/>
        </w:rPr>
        <w:t>When IP based PDU session types are used by the 5G ProSe UE-to-Network Relay, the Intermediate UE-to-Network Relay needs to act as an IP Router.</w:t>
      </w:r>
    </w:p>
    <w:p w14:paraId="5CF82A3C" w14:textId="49E309A3" w:rsidR="00146AA9" w:rsidRDefault="00146AA9" w:rsidP="00146AA9">
      <w:pPr>
        <w:rPr>
          <w:lang w:eastAsia="zh-CN"/>
        </w:rPr>
      </w:pPr>
      <w:r>
        <w:rPr>
          <w:lang w:eastAsia="zh-CN"/>
        </w:rPr>
        <w:t>The IP address allocation</w:t>
      </w:r>
      <w:r w:rsidR="002449FE">
        <w:rPr>
          <w:lang w:eastAsia="zh-CN"/>
        </w:rPr>
        <w:t xml:space="preserve"> for Remote UE and Intermediate UE-to-Network Relay</w:t>
      </w:r>
      <w:r>
        <w:rPr>
          <w:lang w:eastAsia="zh-CN"/>
        </w:rPr>
        <w:t xml:space="preserve"> is performed by the 5G ProSe UE-to-Network Relay.</w:t>
      </w:r>
    </w:p>
    <w:p w14:paraId="2A6CEB27" w14:textId="1417912F" w:rsidR="00146AA9" w:rsidRDefault="00146AA9" w:rsidP="00146AA9">
      <w:pPr>
        <w:rPr>
          <w:lang w:eastAsia="zh-CN"/>
        </w:rPr>
      </w:pPr>
      <w:r>
        <w:rPr>
          <w:lang w:eastAsia="zh-CN"/>
        </w:rPr>
        <w:t>To support DHCP based IP address configuration, the 5G ProSe Intermediate UE-to-Network Relay acts as a</w:t>
      </w:r>
      <w:r w:rsidR="002449FE">
        <w:rPr>
          <w:lang w:eastAsia="zh-CN"/>
        </w:rPr>
        <w:t xml:space="preserve"> DHCP client towards the UE-to-Network Relay or the parent Intermediate UE-to-Network Relay and as a DHCP server towards the Remote UE or the child Intermediate UE-to-Network Relay</w:t>
      </w:r>
      <w:r>
        <w:rPr>
          <w:lang w:eastAsia="zh-CN"/>
        </w:rPr>
        <w:t>. To support IPv6</w:t>
      </w:r>
      <w:r w:rsidR="002449FE">
        <w:rPr>
          <w:lang w:eastAsia="zh-CN"/>
        </w:rPr>
        <w:t xml:space="preserve"> Stateless Address auto-configuration</w:t>
      </w:r>
      <w:r>
        <w:rPr>
          <w:lang w:eastAsia="zh-CN"/>
        </w:rPr>
        <w:t xml:space="preserve">, the 5G ProSe Intermediate UE-to-Network Relay relays the Router Solicitation and Router </w:t>
      </w:r>
      <w:r w:rsidR="002449FE">
        <w:rPr>
          <w:lang w:eastAsia="zh-CN"/>
        </w:rPr>
        <w:t xml:space="preserve">Advertisement </w:t>
      </w:r>
      <w:r>
        <w:rPr>
          <w:lang w:eastAsia="zh-CN"/>
        </w:rPr>
        <w:t>messages between the 5G ProSe Remote UE and the 5G ProSe UE-to-Network Relay.</w:t>
      </w:r>
    </w:p>
    <w:p w14:paraId="2E0FA3CD" w14:textId="66449834" w:rsidR="00146AA9" w:rsidRDefault="00146AA9" w:rsidP="00146AA9">
      <w:pPr>
        <w:rPr>
          <w:lang w:eastAsia="zh-CN"/>
        </w:rPr>
      </w:pPr>
      <w:r>
        <w:rPr>
          <w:lang w:eastAsia="zh-CN"/>
        </w:rPr>
        <w:t>The 5G ProSe Intermediate UE-to-Network Relay builds its local IP routing table based on the Remote UE info from the link modification procedures as described in clause 6.4.3.</w:t>
      </w:r>
      <w:r w:rsidR="009D4E6D">
        <w:rPr>
          <w:lang w:eastAsia="zh-CN"/>
        </w:rPr>
        <w:t>8</w:t>
      </w:r>
      <w:r>
        <w:rPr>
          <w:lang w:eastAsia="zh-CN"/>
        </w:rPr>
        <w:t>.1. The local IP routing table is per RSC and used based on RSC of the link the packet is received.</w:t>
      </w:r>
    </w:p>
    <w:p w14:paraId="47E5DDB4" w14:textId="52DD9631" w:rsidR="00146AA9" w:rsidRDefault="00146AA9" w:rsidP="00146AA9">
      <w:pPr>
        <w:pStyle w:val="Heading5"/>
        <w:rPr>
          <w:lang w:eastAsia="zh-CN"/>
        </w:rPr>
      </w:pPr>
      <w:bookmarkStart w:id="1359" w:name="_CR6_4_3_8_3"/>
      <w:bookmarkStart w:id="1360" w:name="_Toc201151894"/>
      <w:bookmarkEnd w:id="1359"/>
      <w:r>
        <w:rPr>
          <w:lang w:eastAsia="zh-CN"/>
        </w:rPr>
        <w:t>6.4.3.</w:t>
      </w:r>
      <w:r w:rsidR="009D4E6D">
        <w:rPr>
          <w:lang w:eastAsia="zh-CN"/>
        </w:rPr>
        <w:t>8</w:t>
      </w:r>
      <w:r>
        <w:rPr>
          <w:lang w:eastAsia="zh-CN"/>
        </w:rPr>
        <w:t>.3</w:t>
      </w:r>
      <w:r>
        <w:rPr>
          <w:lang w:eastAsia="zh-CN"/>
        </w:rPr>
        <w:tab/>
        <w:t>Relay reselection and mobility support</w:t>
      </w:r>
      <w:bookmarkEnd w:id="1360"/>
    </w:p>
    <w:p w14:paraId="031C1CFF" w14:textId="034FE1D5" w:rsidR="00146AA9" w:rsidRDefault="00146AA9" w:rsidP="00146AA9">
      <w:pPr>
        <w:rPr>
          <w:lang w:eastAsia="zh-CN"/>
        </w:rPr>
      </w:pPr>
      <w:r>
        <w:rPr>
          <w:lang w:eastAsia="zh-CN"/>
        </w:rPr>
        <w:t>There are two types of situations for parent relay reselection, i.e. for a single 5G ProSe Remote UE</w:t>
      </w:r>
      <w:r w:rsidR="00456EC6">
        <w:rPr>
          <w:lang w:eastAsia="zh-CN"/>
        </w:rPr>
        <w:t xml:space="preserve"> and</w:t>
      </w:r>
      <w:r>
        <w:rPr>
          <w:lang w:eastAsia="zh-CN"/>
        </w:rPr>
        <w:t xml:space="preserve"> for a 5G ProSe Intermediate UE-to-Network Relay with multiple child relays or 5G ProSe Remote UEs.</w:t>
      </w:r>
    </w:p>
    <w:p w14:paraId="5CBC4A80" w14:textId="333475D3" w:rsidR="00146AA9" w:rsidRDefault="00146AA9" w:rsidP="00146AA9">
      <w:pPr>
        <w:rPr>
          <w:lang w:eastAsia="zh-CN"/>
        </w:rPr>
      </w:pPr>
      <w:r>
        <w:rPr>
          <w:lang w:eastAsia="zh-CN"/>
        </w:rPr>
        <w:lastRenderedPageBreak/>
        <w:t>For a single 5G ProSe Remote UE, when the connection with an old parent relay (either a 5G ProSe Intermediate UE-to-Network Relay or a 5G ProSe UE-to-Network Relay) is lost or the link quality drops below a configured threshold, the 5G ProSe Remote UE triggers the reselection of the relays that offers the same service, identified by the same RSC.</w:t>
      </w:r>
      <w:r w:rsidR="0062226A">
        <w:rPr>
          <w:lang w:eastAsia="zh-CN"/>
        </w:rPr>
        <w:t xml:space="preserve">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 from the link context).</w:t>
      </w:r>
    </w:p>
    <w:p w14:paraId="5C0BFDE8" w14:textId="20A444CF" w:rsidR="00146AA9" w:rsidRDefault="00146AA9" w:rsidP="00146AA9">
      <w:pPr>
        <w:pStyle w:val="TH"/>
        <w:rPr>
          <w:lang w:eastAsia="zh-CN"/>
        </w:rPr>
      </w:pPr>
      <w:r w:rsidRPr="00BA55DC">
        <w:rPr>
          <w:noProof/>
        </w:rPr>
        <w:object w:dxaOrig="12721" w:dyaOrig="4081" w14:anchorId="5FF04C19">
          <v:shape id="_x0000_i1084" type="#_x0000_t75" style="width:442pt;height:142.1pt" o:ole="">
            <v:imagedata r:id="rId127" o:title=""/>
          </v:shape>
          <o:OLEObject Type="Embed" ProgID="Visio.Drawing.15" ShapeID="_x0000_i1084" DrawAspect="Content" ObjectID="_1811766437" r:id="rId128"/>
        </w:object>
      </w:r>
    </w:p>
    <w:p w14:paraId="773563AE" w14:textId="53AA7A3D" w:rsidR="00146AA9" w:rsidRDefault="00146AA9" w:rsidP="00146AA9">
      <w:pPr>
        <w:pStyle w:val="TF"/>
        <w:rPr>
          <w:lang w:eastAsia="zh-CN"/>
        </w:rPr>
      </w:pPr>
      <w:bookmarkStart w:id="1361" w:name="_CRFigure6_4_3_8_31"/>
      <w:r>
        <w:rPr>
          <w:lang w:eastAsia="zh-CN"/>
        </w:rPr>
        <w:t xml:space="preserve">Figure </w:t>
      </w:r>
      <w:bookmarkEnd w:id="1361"/>
      <w:r>
        <w:rPr>
          <w:lang w:eastAsia="zh-CN"/>
        </w:rPr>
        <w:t>6.4.3.</w:t>
      </w:r>
      <w:r w:rsidR="009D4E6D">
        <w:rPr>
          <w:lang w:eastAsia="zh-CN"/>
        </w:rPr>
        <w:t>8</w:t>
      </w:r>
      <w:r>
        <w:rPr>
          <w:lang w:eastAsia="zh-CN"/>
        </w:rPr>
        <w:t xml:space="preserve">.3-1: Relay reselection for 5G ProSe Remote UE with 5G ProSe </w:t>
      </w:r>
      <w:r w:rsidR="00E848D6">
        <w:rPr>
          <w:lang w:eastAsia="zh-CN"/>
        </w:rPr>
        <w:t xml:space="preserve">Multi-hop </w:t>
      </w:r>
      <w:r>
        <w:rPr>
          <w:lang w:eastAsia="zh-CN"/>
        </w:rPr>
        <w:t>UE-to-Network Relays</w:t>
      </w:r>
      <w:r w:rsidR="00C5533A">
        <w:rPr>
          <w:lang w:eastAsia="zh-CN"/>
        </w:rPr>
        <w:t xml:space="preserve"> without Root Relay change</w:t>
      </w:r>
    </w:p>
    <w:p w14:paraId="4CE72D4E" w14:textId="6C74C690" w:rsidR="00146AA9" w:rsidRDefault="00146AA9" w:rsidP="00146AA9">
      <w:pPr>
        <w:rPr>
          <w:lang w:eastAsia="zh-CN"/>
        </w:rPr>
      </w:pPr>
      <w:r>
        <w:rPr>
          <w:lang w:eastAsia="zh-CN"/>
        </w:rPr>
        <w:t>Figure 6.4.3.</w:t>
      </w:r>
      <w:r w:rsidR="009D4E6D">
        <w:rPr>
          <w:lang w:eastAsia="zh-CN"/>
        </w:rPr>
        <w:t>8</w:t>
      </w:r>
      <w:r>
        <w:rPr>
          <w:lang w:eastAsia="zh-CN"/>
        </w:rPr>
        <w:t>.3-1 depicts the Relay reselection operation for this situation. When the 5G ProSe Remote UE has lost the connection or has an imminent connection loss/deteriorated connection with the 5G ProSe Intermediate UE-to-Network Relay-1, the 5G ProSe Remote UE performs relay reselection by using the relay discovery procedure in clause 6.3.2.5. The 5G ProSe Remote UE discovered the 5G ProSe Intermediate UE-to-Network Relay-2 that offers the same RSC. In case there are multiple 5G ProSe Intermediate UE-to-Network Relays discovered, the 5G ProSe Intermediate UE-to-Network Relay that offers connection to the same 5G ProSe UE-to-Network Relay is prioritized.</w:t>
      </w:r>
    </w:p>
    <w:p w14:paraId="6D24C280" w14:textId="2793DCAF" w:rsidR="00146AA9" w:rsidRDefault="00146AA9" w:rsidP="00146AA9">
      <w:pPr>
        <w:rPr>
          <w:lang w:eastAsia="zh-CN"/>
        </w:rPr>
      </w:pPr>
      <w:r>
        <w:rPr>
          <w:lang w:eastAsia="zh-CN"/>
        </w:rPr>
        <w:t>5G ProSe Remote UE establishes the Layer-2 link with the 5G ProSe Intermediate UE-to-Network Relay-2 as specified in clause 6.4.3.</w:t>
      </w:r>
      <w:r w:rsidR="009D4E6D">
        <w:rPr>
          <w:lang w:eastAsia="zh-CN"/>
        </w:rPr>
        <w:t>8</w:t>
      </w:r>
      <w:r>
        <w:rPr>
          <w:lang w:eastAsia="zh-CN"/>
        </w:rPr>
        <w:t>.1. After the connection establishment, the Intermediate UE-to-Network Relay-2 uses the Layer-2 Link Modification procedure to update the 5G ProSe UE-to-Network Relay regarding the 5G ProSe Remote UE. If the same 5G ProSe UE-to-Network Relay is used, it switches the connection/routing context for the 5G ProSe Remote UE from the Layer-2 link with the 5G Intermediate UE-to-Network Relay-1 to that of the Layer-2 link with the 5G ProSe Intermediate UE-to-Network Relay-2.</w:t>
      </w:r>
    </w:p>
    <w:p w14:paraId="5DD10C55" w14:textId="77777777" w:rsidR="00146AA9" w:rsidRDefault="00146AA9" w:rsidP="00146AA9">
      <w:pPr>
        <w:rPr>
          <w:lang w:eastAsia="zh-CN"/>
        </w:rPr>
      </w:pPr>
      <w:r>
        <w:rPr>
          <w:lang w:eastAsia="zh-CN"/>
        </w:rPr>
        <w:t>The 5G ProSe Remote UE tears down the link with the 5G ProSe Intermediate UE-to-Network Relay-1 (or the link failure is detected), which will trigger the 5G ProSe Intermediate UE-to-Network Relay-1 to update the 5G ProSe UE-to-Network Relay to remove its association with 5G ProSe Remote UE.</w:t>
      </w:r>
    </w:p>
    <w:p w14:paraId="32B92E63" w14:textId="77777777" w:rsidR="00146AA9" w:rsidRDefault="00146AA9" w:rsidP="00146AA9">
      <w:pPr>
        <w:rPr>
          <w:lang w:eastAsia="zh-CN"/>
        </w:rPr>
      </w:pPr>
      <w:r>
        <w:rPr>
          <w:lang w:eastAsia="zh-CN"/>
        </w:rPr>
        <w:t>If the same 5G ProSe UE-to-Network Relay is selected after the relay reselection, the 5G ProSe Remote UE can keep its IP address/prefix (in case of Layer-3 UE-to-Network relay).</w:t>
      </w:r>
    </w:p>
    <w:p w14:paraId="0CD5564A" w14:textId="346F24EF" w:rsidR="00146AA9" w:rsidRDefault="00146AA9" w:rsidP="00146AA9">
      <w:pPr>
        <w:rPr>
          <w:lang w:eastAsia="zh-CN"/>
        </w:rPr>
      </w:pPr>
      <w:r>
        <w:rPr>
          <w:lang w:eastAsia="zh-CN"/>
        </w:rPr>
        <w:t>If a new 5G ProSe UE-to-Network Relay is used after the relay reselection, the procedures as that described in clause 6.4.3.</w:t>
      </w:r>
      <w:r w:rsidR="009D4E6D">
        <w:rPr>
          <w:lang w:eastAsia="zh-CN"/>
        </w:rPr>
        <w:t>8</w:t>
      </w:r>
      <w:r>
        <w:rPr>
          <w:lang w:eastAsia="zh-CN"/>
        </w:rPr>
        <w:t>.1 will be executed. In this case, IP address/prefix changes may happen (in case of Layer-3 UE-to-Network relay).</w:t>
      </w:r>
    </w:p>
    <w:p w14:paraId="26348B93" w14:textId="57DDCC24" w:rsidR="00146AA9" w:rsidRDefault="00146AA9" w:rsidP="00146AA9">
      <w:pPr>
        <w:rPr>
          <w:lang w:eastAsia="zh-CN"/>
        </w:rPr>
      </w:pPr>
      <w:r>
        <w:rPr>
          <w:lang w:eastAsia="zh-CN"/>
        </w:rPr>
        <w:t>The relay reselection procedure can be used by a 5G ProSe Intermediate UE-to-Network Relay, taking the role of the 5G ProSe Remote UE in the procedure</w:t>
      </w:r>
      <w:r w:rsidR="00C5533A">
        <w:rPr>
          <w:lang w:eastAsia="zh-CN"/>
        </w:rPr>
        <w:t>, when its connection with a parent Relay (either a 5G ProSe Intermediate UE-to-Network Relay or a 5G ProSe UE-to-Network Relay) is lost or the link quality drops below a configured threshold</w:t>
      </w:r>
      <w:r>
        <w:rPr>
          <w:lang w:eastAsia="zh-CN"/>
        </w:rPr>
        <w:t>.</w:t>
      </w:r>
    </w:p>
    <w:p w14:paraId="6AB9ECAD" w14:textId="4E20564B" w:rsidR="00C5533A" w:rsidRDefault="00C5533A" w:rsidP="00C5533A">
      <w:pPr>
        <w:rPr>
          <w:lang w:eastAsia="zh-CN"/>
        </w:rPr>
      </w:pPr>
      <w:r>
        <w:rPr>
          <w:lang w:eastAsia="zh-CN"/>
        </w:rPr>
        <w:t xml:space="preserve">If the 5G ProSe Intermediate UE-to-Network Relay can not complete the reselection, e.g. it is not able to discover the 5G ProSe UE-to-Network Relay, or the 5G ProSe Intermediate UE-to-Network Relay determines to not perform the reselection procedure, it may send re-selection indication and optionally with a cause value to 5G ProSe Remote UE via the established </w:t>
      </w:r>
      <w:r w:rsidR="00E848D6">
        <w:rPr>
          <w:lang w:eastAsia="zh-CN"/>
        </w:rPr>
        <w:t xml:space="preserve">Multi-hop </w:t>
      </w:r>
      <w:r>
        <w:rPr>
          <w:lang w:eastAsia="zh-CN"/>
        </w:rPr>
        <w:t>relay path. After receving the re-selection indication the 5G ProSe Remote UE may trigger the reselection of the relays as described above.</w:t>
      </w:r>
    </w:p>
    <w:p w14:paraId="1D4D8D7B" w14:textId="77777777" w:rsidR="00C5533A" w:rsidRDefault="00C5533A" w:rsidP="00C5533A">
      <w:pPr>
        <w:rPr>
          <w:lang w:eastAsia="zh-CN"/>
        </w:rPr>
      </w:pPr>
      <w:r>
        <w:rPr>
          <w:lang w:eastAsia="zh-CN"/>
        </w:rPr>
        <w:t>During the transmition of re-selection indication to 5G ProSe Remote UE, after receving the re-selection indication a 5G ProSe Intermediate UE-to-Network Relay in the path based on configuration may determine to relay the re-selection indication to 5G ProSe Remote UE, or perform relay reselection by itself as described above.</w:t>
      </w:r>
    </w:p>
    <w:p w14:paraId="41E0C992" w14:textId="7E4F3A10" w:rsidR="00C5533A" w:rsidRDefault="00C5533A" w:rsidP="00C76F30">
      <w:pPr>
        <w:pStyle w:val="TH"/>
      </w:pPr>
      <w:r>
        <w:object w:dxaOrig="8789" w:dyaOrig="1557" w14:anchorId="4E418038">
          <v:shape id="_x0000_i1085" type="#_x0000_t75" style="width:439.5pt;height:77pt" o:ole="">
            <v:imagedata r:id="rId129" o:title=""/>
          </v:shape>
          <o:OLEObject Type="Embed" ProgID="Word.Picture.8" ShapeID="_x0000_i1085" DrawAspect="Content" ObjectID="_1811766438" r:id="rId130"/>
        </w:object>
      </w:r>
    </w:p>
    <w:p w14:paraId="277F4840" w14:textId="499B56CF" w:rsidR="00C5533A" w:rsidRDefault="00C5533A" w:rsidP="0011489F">
      <w:pPr>
        <w:pStyle w:val="TF"/>
        <w:rPr>
          <w:lang w:eastAsia="zh-CN"/>
        </w:rPr>
      </w:pPr>
      <w:bookmarkStart w:id="1362" w:name="_CRFigure6_4_3_8_32"/>
      <w:r>
        <w:rPr>
          <w:lang w:eastAsia="zh-CN"/>
        </w:rPr>
        <w:t xml:space="preserve">Figure </w:t>
      </w:r>
      <w:bookmarkEnd w:id="1362"/>
      <w:r>
        <w:rPr>
          <w:lang w:eastAsia="zh-CN"/>
        </w:rPr>
        <w:t xml:space="preserve">6.4.3.8.3-2: Relay reselection for 5G ProSe Remote UE with 5G ProSe </w:t>
      </w:r>
      <w:r w:rsidR="00E848D6">
        <w:rPr>
          <w:lang w:eastAsia="zh-CN"/>
        </w:rPr>
        <w:t xml:space="preserve">Multi-hop </w:t>
      </w:r>
      <w:r>
        <w:rPr>
          <w:lang w:eastAsia="zh-CN"/>
        </w:rPr>
        <w:t>UE-to-Network Relays with Root Relay change</w:t>
      </w:r>
    </w:p>
    <w:p w14:paraId="51BC29DD" w14:textId="15E94E89" w:rsidR="00C5533A" w:rsidRDefault="00C5533A" w:rsidP="00C5533A">
      <w:pPr>
        <w:rPr>
          <w:lang w:eastAsia="zh-CN"/>
        </w:rPr>
      </w:pPr>
      <w:r>
        <w:rPr>
          <w:lang w:eastAsia="zh-CN"/>
        </w:rPr>
        <w:t>When the 5G ProSe Intermediate Relay-1 has lost the connection or has an imminent connection loss/deteriorated connection with its parent 5G ProSe Intermediate Relay or the 5G ProSe UE-to-Network Relay, the 5G ProSe Intermediate Relay-1 performs relay reselection by using the relay discovery procedure in clasue 6.3.2.5. For Layer-3 UE-to-Network relay, if the 5G ProSe Intermediate Relay-1 decides a new 5G ProSe UE-to-Network Relay is used after the relay reselection, IP address/prefix changes may happen. In this case, the Intermediate UE-to-Network Relay-1 notifies its child relay(s) and/or Remote UE(s) about the change of Root 5G ProSe UE-to-Network Relay before sending Remote User ID and Remote UE Info to its parent Relay. The 5G ProSe Intermediate Relay-1 sends Link Modification Request message to its child relay(s) and Remote UE(s) including an indication that the Root UE-to-Network Relay is changed. The nofitication triggers the Remote UE to request for a new IP address/prefix from the new Root 5G ProSe UE-to-Network Relay.</w:t>
      </w:r>
    </w:p>
    <w:p w14:paraId="0EE6DE72" w14:textId="675E1BB0" w:rsidR="00146AA9" w:rsidRDefault="00146AA9" w:rsidP="00146AA9">
      <w:pPr>
        <w:pStyle w:val="Heading4"/>
        <w:rPr>
          <w:lang w:eastAsia="zh-CN"/>
        </w:rPr>
      </w:pPr>
      <w:bookmarkStart w:id="1363" w:name="_CR6_4_3_9"/>
      <w:bookmarkStart w:id="1364" w:name="_Toc201151895"/>
      <w:bookmarkEnd w:id="1363"/>
      <w:r>
        <w:rPr>
          <w:lang w:eastAsia="zh-CN"/>
        </w:rPr>
        <w:t>6.4.3.</w:t>
      </w:r>
      <w:r w:rsidR="009D4E6D">
        <w:rPr>
          <w:lang w:eastAsia="zh-CN"/>
        </w:rPr>
        <w:t>9</w:t>
      </w:r>
      <w:r>
        <w:rPr>
          <w:lang w:eastAsia="zh-CN"/>
        </w:rPr>
        <w:tab/>
        <w:t xml:space="preserve">Layer-2 link management over PC5 reference point for </w:t>
      </w:r>
      <w:r w:rsidR="00E848D6">
        <w:rPr>
          <w:lang w:eastAsia="zh-CN"/>
        </w:rPr>
        <w:t xml:space="preserve">Multi-hop </w:t>
      </w:r>
      <w:r>
        <w:rPr>
          <w:lang w:eastAsia="zh-CN"/>
        </w:rPr>
        <w:t>5G ProSe UE-to-Network Relay (based on Model B Discovery)</w:t>
      </w:r>
      <w:bookmarkEnd w:id="1364"/>
    </w:p>
    <w:p w14:paraId="57844124" w14:textId="0C4C637C" w:rsidR="00456EC6" w:rsidRDefault="00456EC6" w:rsidP="00690335">
      <w:pPr>
        <w:pStyle w:val="Heading5"/>
        <w:rPr>
          <w:lang w:eastAsia="zh-CN"/>
        </w:rPr>
      </w:pPr>
      <w:bookmarkStart w:id="1365" w:name="_CR6_4_3_9_1"/>
      <w:bookmarkStart w:id="1366" w:name="_Toc201151896"/>
      <w:bookmarkEnd w:id="1365"/>
      <w:r>
        <w:rPr>
          <w:lang w:eastAsia="zh-CN"/>
        </w:rPr>
        <w:t>6.4.3.9.1</w:t>
      </w:r>
      <w:r>
        <w:rPr>
          <w:lang w:eastAsia="zh-CN"/>
        </w:rPr>
        <w:tab/>
        <w:t>Layer-2 Link establishment and management</w:t>
      </w:r>
      <w:bookmarkEnd w:id="1366"/>
    </w:p>
    <w:p w14:paraId="49F06633" w14:textId="11F3F82B" w:rsidR="00146AA9" w:rsidRDefault="00146AA9" w:rsidP="00146AA9">
      <w:pPr>
        <w:rPr>
          <w:lang w:eastAsia="zh-CN"/>
        </w:rPr>
      </w:pPr>
      <w:r>
        <w:rPr>
          <w:lang w:eastAsia="zh-CN"/>
        </w:rPr>
        <w:t>The Layer-2 link procedures over PC5 reference point for unicast mode 5G ProSe Direct Communication as depicted from clause 6.4.3.6 is used for the PC5 reference point among the 5G ProSe Remote UE, the 5G ProSe Intermediate UE-to-Network Relay and the UE-to-Network Relay after Model B Discovery, with the following differences and clarifications:</w:t>
      </w:r>
    </w:p>
    <w:p w14:paraId="268D8181" w14:textId="77777777" w:rsidR="00146AA9" w:rsidRDefault="00146AA9" w:rsidP="00146AA9">
      <w:pPr>
        <w:rPr>
          <w:lang w:eastAsia="zh-CN"/>
        </w:rPr>
      </w:pPr>
      <w:r>
        <w:rPr>
          <w:lang w:eastAsia="zh-CN"/>
        </w:rPr>
        <w:t>For the UE oriented Layer-2 link establishment as described in the clause 6.4.3.1,</w:t>
      </w:r>
    </w:p>
    <w:p w14:paraId="1DADF693" w14:textId="4B5A1281" w:rsidR="00146AA9" w:rsidRDefault="00146AA9" w:rsidP="00146AA9">
      <w:pPr>
        <w:pStyle w:val="B1"/>
        <w:rPr>
          <w:lang w:eastAsia="zh-CN"/>
        </w:rPr>
      </w:pPr>
      <w:r>
        <w:rPr>
          <w:lang w:eastAsia="zh-CN"/>
        </w:rPr>
        <w:t>-</w:t>
      </w:r>
      <w:r>
        <w:rPr>
          <w:lang w:eastAsia="zh-CN"/>
        </w:rPr>
        <w:tab/>
        <w:t>The 5G ProSe Remote UE determines the destination Layer-2 ID for PC5 unicast link establishment based on the unicast source Layer-2 ID of the selected</w:t>
      </w:r>
      <w:r w:rsidR="00456EC6">
        <w:rPr>
          <w:lang w:eastAsia="zh-CN"/>
        </w:rPr>
        <w:t xml:space="preserve"> (neighbour)</w:t>
      </w:r>
      <w:r>
        <w:rPr>
          <w:lang w:eastAsia="zh-CN"/>
        </w:rPr>
        <w:t xml:space="preserve"> 5G ProSe Intermediate Relay (as specified in clause 5.8.3) during UE-to-Network Relay discovery as specified in clause 6.3.2</w:t>
      </w:r>
      <w:r w:rsidR="0060244F">
        <w:rPr>
          <w:lang w:eastAsia="zh-CN"/>
        </w:rPr>
        <w:t>.5</w:t>
      </w:r>
      <w:r>
        <w:rPr>
          <w:lang w:eastAsia="zh-CN"/>
        </w:rPr>
        <w:t>.3.</w:t>
      </w:r>
    </w:p>
    <w:p w14:paraId="35D92E89" w14:textId="37159DE1" w:rsidR="00146AA9" w:rsidRDefault="00146AA9" w:rsidP="00146AA9">
      <w:pPr>
        <w:pStyle w:val="B1"/>
        <w:rPr>
          <w:lang w:eastAsia="zh-CN"/>
        </w:rPr>
      </w:pPr>
      <w:r>
        <w:rPr>
          <w:lang w:eastAsia="zh-CN"/>
        </w:rPr>
        <w:t>-</w:t>
      </w:r>
      <w:r>
        <w:rPr>
          <w:lang w:eastAsia="zh-CN"/>
        </w:rPr>
        <w:tab/>
        <w:t>The 5G ProSe Intermediate</w:t>
      </w:r>
      <w:r w:rsidR="00456EC6">
        <w:rPr>
          <w:lang w:eastAsia="zh-CN"/>
        </w:rPr>
        <w:t xml:space="preserve"> UE-to-Network</w:t>
      </w:r>
      <w:r>
        <w:rPr>
          <w:lang w:eastAsia="zh-CN"/>
        </w:rPr>
        <w:t xml:space="preserve"> Relay determines the destination Layer-2 ID for PC5 unicast link establishment based on the unicast source Layer-2 ID of the selected 5G ProSe Intermediate Relay or UE-to-Network Relay (as specified in clause 5.8.3) during UE-to-Network Relay discovery as specified in clause 6.3.2</w:t>
      </w:r>
      <w:r w:rsidR="0060244F">
        <w:rPr>
          <w:lang w:eastAsia="zh-CN"/>
        </w:rPr>
        <w:t>.5</w:t>
      </w:r>
      <w:r>
        <w:rPr>
          <w:lang w:eastAsia="zh-CN"/>
        </w:rPr>
        <w:t>.3.</w:t>
      </w:r>
    </w:p>
    <w:p w14:paraId="68D28F91" w14:textId="68A174E6" w:rsidR="005A0234" w:rsidRPr="00690335" w:rsidRDefault="005A0234" w:rsidP="00690335">
      <w:pPr>
        <w:pStyle w:val="NO"/>
      </w:pPr>
      <w:r>
        <w:t>NOTE</w:t>
      </w:r>
      <w:r w:rsidR="00456EC6">
        <w:t> 1</w:t>
      </w:r>
      <w:r>
        <w:t>:</w:t>
      </w:r>
      <w:r>
        <w:tab/>
        <w:t>How long the Intermediate UE-to-Network Relay keeps the Layer-2 ID information of other Relays obtained in the discovery procedures is based on implementation, the Intermediate UE-to-Network Relay can take the Hop-Limit into account.</w:t>
      </w:r>
    </w:p>
    <w:p w14:paraId="59DBEC00" w14:textId="4D329958" w:rsidR="00456EC6" w:rsidRPr="00546B51" w:rsidRDefault="00456EC6" w:rsidP="00456EC6">
      <w:pPr>
        <w:pStyle w:val="NO"/>
      </w:pPr>
      <w:r>
        <w:t>NOTE 2:</w:t>
      </w:r>
      <w:r>
        <w:tab/>
        <w:t>It is up to implementation how long the 5G ProSe Intermediate UE-to-Network Relay keeps the Layer-2 ID information of other realys/Remote UE obtained in the discovery procedures</w:t>
      </w:r>
      <w:r w:rsidR="00F461B7">
        <w:t>,</w:t>
      </w:r>
      <w:r>
        <w:t xml:space="preserve"> </w:t>
      </w:r>
      <w:r w:rsidR="00F461B7">
        <w:t>e</w:t>
      </w:r>
      <w:r>
        <w:t>.g. until it receives the a certain number of Response message(s) towards the Remote UE or based on an implementation timer.</w:t>
      </w:r>
    </w:p>
    <w:p w14:paraId="5703BCEF" w14:textId="4DCFC1BF" w:rsidR="00146AA9" w:rsidRDefault="00146AA9" w:rsidP="009F27F6">
      <w:pPr>
        <w:pStyle w:val="B1"/>
        <w:rPr>
          <w:lang w:eastAsia="zh-CN"/>
        </w:rPr>
      </w:pPr>
      <w:r>
        <w:rPr>
          <w:lang w:eastAsia="zh-CN"/>
        </w:rPr>
        <w:t>-</w:t>
      </w:r>
      <w:r>
        <w:rPr>
          <w:lang w:eastAsia="zh-CN"/>
        </w:rPr>
        <w:tab/>
        <w:t>5G ProSe Remote UE sends a unicast Direct Communication Request message to the selected</w:t>
      </w:r>
      <w:r w:rsidR="00456EC6">
        <w:rPr>
          <w:lang w:eastAsia="zh-CN"/>
        </w:rPr>
        <w:t xml:space="preserve"> (neighbour)</w:t>
      </w:r>
      <w:r>
        <w:rPr>
          <w:lang w:eastAsia="zh-CN"/>
        </w:rPr>
        <w:t xml:space="preserve"> 5G ProSe Intermediate</w:t>
      </w:r>
      <w:r w:rsidR="00456EC6">
        <w:rPr>
          <w:lang w:eastAsia="zh-CN"/>
        </w:rPr>
        <w:t xml:space="preserve"> UE-to-Network</w:t>
      </w:r>
      <w:r>
        <w:rPr>
          <w:lang w:eastAsia="zh-CN"/>
        </w:rPr>
        <w:t xml:space="preserve"> Relay. The Direct Communication Request message additionally includes:</w:t>
      </w:r>
    </w:p>
    <w:p w14:paraId="45740A98" w14:textId="77777777" w:rsidR="00146AA9" w:rsidRDefault="00146AA9" w:rsidP="00146AA9">
      <w:pPr>
        <w:pStyle w:val="B2"/>
        <w:rPr>
          <w:lang w:eastAsia="zh-CN"/>
        </w:rPr>
      </w:pPr>
      <w:r>
        <w:rPr>
          <w:lang w:eastAsia="zh-CN"/>
        </w:rPr>
        <w:t>-</w:t>
      </w:r>
      <w:r>
        <w:rPr>
          <w:lang w:eastAsia="zh-CN"/>
        </w:rPr>
        <w:tab/>
        <w:t>Path information: an (ordered) list of User Info ID of 5G ProSe Intermediate Relays and the UE-to-Network Relay selected by the 5G ProSe Remote UE based on the path information provided to the 5G ProSe Remote UE during 5G ProSe UE-to-Network Relay Discovery procedure.</w:t>
      </w:r>
    </w:p>
    <w:p w14:paraId="0FC74708" w14:textId="77777777" w:rsidR="00146AA9" w:rsidRDefault="00146AA9" w:rsidP="00146AA9">
      <w:pPr>
        <w:pStyle w:val="B2"/>
        <w:rPr>
          <w:lang w:eastAsia="zh-CN"/>
        </w:rPr>
      </w:pPr>
      <w:r>
        <w:rPr>
          <w:lang w:eastAsia="zh-CN"/>
        </w:rPr>
        <w:t xml:space="preserve"> -</w:t>
      </w:r>
      <w:r>
        <w:rPr>
          <w:lang w:eastAsia="zh-CN"/>
        </w:rPr>
        <w:tab/>
        <w:t>QoS Info: indicates the End to End QoS Info.</w:t>
      </w:r>
    </w:p>
    <w:p w14:paraId="6AFCC144" w14:textId="48DBD3FC" w:rsidR="00146AA9" w:rsidRDefault="00146AA9" w:rsidP="00146AA9">
      <w:pPr>
        <w:pStyle w:val="B1"/>
        <w:rPr>
          <w:lang w:eastAsia="zh-CN"/>
        </w:rPr>
      </w:pPr>
      <w:r>
        <w:rPr>
          <w:lang w:eastAsia="zh-CN"/>
        </w:rPr>
        <w:t>-</w:t>
      </w:r>
      <w:r>
        <w:rPr>
          <w:lang w:eastAsia="zh-CN"/>
        </w:rPr>
        <w:tab/>
        <w:t>5G ProSe Intermediate</w:t>
      </w:r>
      <w:r w:rsidR="00456EC6">
        <w:rPr>
          <w:lang w:eastAsia="zh-CN"/>
        </w:rPr>
        <w:t xml:space="preserve"> UE-to-Network</w:t>
      </w:r>
      <w:r>
        <w:rPr>
          <w:lang w:eastAsia="zh-CN"/>
        </w:rPr>
        <w:t xml:space="preserve"> Relay sends a unicast Direct Communication Request message to the next 5G ProSe Intermediate</w:t>
      </w:r>
      <w:r w:rsidR="00456EC6">
        <w:rPr>
          <w:lang w:eastAsia="zh-CN"/>
        </w:rPr>
        <w:t xml:space="preserve"> UE-to-Network</w:t>
      </w:r>
      <w:r>
        <w:rPr>
          <w:lang w:eastAsia="zh-CN"/>
        </w:rPr>
        <w:t xml:space="preserve"> Relay or the UE-to-Network Relay according to the path </w:t>
      </w:r>
      <w:r>
        <w:rPr>
          <w:lang w:eastAsia="zh-CN"/>
        </w:rPr>
        <w:lastRenderedPageBreak/>
        <w:t>information in the received Direct Communication Request message. The Direct Communication Request message additionally includes:</w:t>
      </w:r>
    </w:p>
    <w:p w14:paraId="7D8F32DA" w14:textId="74C44BC5" w:rsidR="00146AA9" w:rsidRDefault="00146AA9" w:rsidP="009F27F6">
      <w:pPr>
        <w:pStyle w:val="B2"/>
        <w:rPr>
          <w:lang w:eastAsia="zh-CN"/>
        </w:rPr>
      </w:pPr>
      <w:r>
        <w:rPr>
          <w:lang w:eastAsia="zh-CN"/>
        </w:rPr>
        <w:t>-</w:t>
      </w:r>
      <w:r>
        <w:rPr>
          <w:lang w:eastAsia="zh-CN"/>
        </w:rPr>
        <w:tab/>
        <w:t>Path information: an (ordered) list of User Info ID of 5G ProSe Intermediate</w:t>
      </w:r>
      <w:r w:rsidR="00456EC6">
        <w:rPr>
          <w:lang w:eastAsia="zh-CN"/>
        </w:rPr>
        <w:t xml:space="preserve"> UE-to-Network</w:t>
      </w:r>
      <w:r>
        <w:rPr>
          <w:lang w:eastAsia="zh-CN"/>
        </w:rPr>
        <w:t xml:space="preserve"> Relays and the UE-to-Network Relay selected by the 5G ProSe Remote UE based on the path information provided to the 5G ProSe Remote UE during 5G ProSe UE-to-Network Relay Discovery procedure.</w:t>
      </w:r>
    </w:p>
    <w:p w14:paraId="799EDDC9" w14:textId="3BCB722C" w:rsidR="00146AA9" w:rsidRDefault="00146AA9" w:rsidP="009F27F6">
      <w:pPr>
        <w:pStyle w:val="B2"/>
        <w:rPr>
          <w:lang w:eastAsia="zh-CN"/>
        </w:rPr>
      </w:pPr>
      <w:r>
        <w:rPr>
          <w:lang w:eastAsia="zh-CN"/>
        </w:rPr>
        <w:t>-</w:t>
      </w:r>
      <w:r>
        <w:rPr>
          <w:lang w:eastAsia="zh-CN"/>
        </w:rPr>
        <w:tab/>
        <w:t>QoS Info: End to End QoS Info and the remaining QoS Info of hops from the Intermediate</w:t>
      </w:r>
      <w:r w:rsidR="00456EC6">
        <w:rPr>
          <w:lang w:eastAsia="zh-CN"/>
        </w:rPr>
        <w:t xml:space="preserve"> UE-to-Network</w:t>
      </w:r>
      <w:r>
        <w:rPr>
          <w:lang w:eastAsia="zh-CN"/>
        </w:rPr>
        <w:t xml:space="preserve"> Relay to the network</w:t>
      </w:r>
      <w:r w:rsidR="00456EC6">
        <w:rPr>
          <w:lang w:eastAsia="zh-CN"/>
        </w:rPr>
        <w:t xml:space="preserve"> as specified in clause 5.6.2</w:t>
      </w:r>
      <w:r>
        <w:rPr>
          <w:lang w:eastAsia="zh-CN"/>
        </w:rPr>
        <w:t>.</w:t>
      </w:r>
    </w:p>
    <w:p w14:paraId="5EAF6D51" w14:textId="182F9403" w:rsidR="00146AA9" w:rsidRDefault="00146AA9" w:rsidP="00146AA9">
      <w:pPr>
        <w:pStyle w:val="B1"/>
        <w:rPr>
          <w:lang w:eastAsia="zh-CN"/>
        </w:rPr>
      </w:pPr>
      <w:r>
        <w:rPr>
          <w:lang w:eastAsia="zh-CN"/>
        </w:rPr>
        <w:t>-</w:t>
      </w:r>
      <w:r>
        <w:rPr>
          <w:lang w:eastAsia="zh-CN"/>
        </w:rPr>
        <w:tab/>
        <w:t>In step 4 and step 5, step 4a and step 5a are performed if the 5G ProSe Intermediate/UE-to-Network Relay's identity matches the Target Info (if any) and the Relay Service Code is one of the Relay Service Codes included during UE-to-Network Relay discovery as specified in clause 6.3.2</w:t>
      </w:r>
      <w:r w:rsidR="0060244F">
        <w:rPr>
          <w:lang w:eastAsia="zh-CN"/>
        </w:rPr>
        <w:t>.5</w:t>
      </w:r>
      <w:r>
        <w:rPr>
          <w:lang w:eastAsia="zh-CN"/>
        </w:rPr>
        <w:t>.3.</w:t>
      </w:r>
    </w:p>
    <w:p w14:paraId="57BD7710" w14:textId="77777777" w:rsidR="00146AA9" w:rsidRDefault="00146AA9" w:rsidP="00146AA9">
      <w:pPr>
        <w:rPr>
          <w:lang w:eastAsia="zh-CN"/>
        </w:rPr>
      </w:pPr>
      <w:r>
        <w:rPr>
          <w:lang w:eastAsia="zh-CN"/>
        </w:rPr>
        <w:t>For the Layer-2 link release as described in the clause 6.4.3.3,</w:t>
      </w:r>
    </w:p>
    <w:p w14:paraId="1A8D8465" w14:textId="189B9BF4" w:rsidR="00146AA9" w:rsidRDefault="00146AA9" w:rsidP="00146AA9">
      <w:pPr>
        <w:pStyle w:val="B1"/>
        <w:rPr>
          <w:lang w:eastAsia="zh-CN"/>
        </w:rPr>
      </w:pPr>
      <w:r>
        <w:rPr>
          <w:lang w:eastAsia="zh-CN"/>
        </w:rPr>
        <w:t>-</w:t>
      </w:r>
      <w:r>
        <w:rPr>
          <w:lang w:eastAsia="zh-CN"/>
        </w:rPr>
        <w:tab/>
        <w:t>If the Layer-2 link release procedure is initiated by the 5G ProSe Intermediate</w:t>
      </w:r>
      <w:r w:rsidR="00456EC6">
        <w:rPr>
          <w:lang w:eastAsia="zh-CN"/>
        </w:rPr>
        <w:t xml:space="preserve"> UE-to-Network</w:t>
      </w:r>
      <w:r>
        <w:rPr>
          <w:lang w:eastAsia="zh-CN"/>
        </w:rPr>
        <w:t xml:space="preserve"> Relay, the Disconnect Request message may indicate the 5G ProSe UE-to-Network Relay is temporarily not available as described in clause 5.12.</w:t>
      </w:r>
    </w:p>
    <w:p w14:paraId="421CD987" w14:textId="5E78BA68" w:rsidR="00146AA9" w:rsidRDefault="00146AA9" w:rsidP="00146AA9">
      <w:pPr>
        <w:pStyle w:val="B1"/>
        <w:rPr>
          <w:lang w:eastAsia="zh-CN"/>
        </w:rPr>
      </w:pPr>
      <w:r>
        <w:rPr>
          <w:lang w:eastAsia="zh-CN"/>
        </w:rPr>
        <w:t>-</w:t>
      </w:r>
      <w:r>
        <w:rPr>
          <w:lang w:eastAsia="zh-CN"/>
        </w:rPr>
        <w:tab/>
        <w:t>If the service authorization for acting as a 5G ProSe Intermediate</w:t>
      </w:r>
      <w:r w:rsidR="00456EC6">
        <w:rPr>
          <w:lang w:eastAsia="zh-CN"/>
        </w:rPr>
        <w:t xml:space="preserve"> UE-to-Network</w:t>
      </w:r>
      <w:r>
        <w:rPr>
          <w:lang w:eastAsia="zh-CN"/>
        </w:rPr>
        <w:t xml:space="preserve"> Relay is revoked, the 5G ProSe Intermediate</w:t>
      </w:r>
      <w:r w:rsidR="00456EC6">
        <w:rPr>
          <w:lang w:eastAsia="zh-CN"/>
        </w:rPr>
        <w:t xml:space="preserve"> UE-to-Network</w:t>
      </w:r>
      <w:r>
        <w:rPr>
          <w:lang w:eastAsia="zh-CN"/>
        </w:rPr>
        <w:t xml:space="preserve"> Relay should initiate the release of the</w:t>
      </w:r>
      <w:r w:rsidR="00456EC6">
        <w:rPr>
          <w:lang w:eastAsia="zh-CN"/>
        </w:rPr>
        <w:t xml:space="preserve"> Layer</w:t>
      </w:r>
      <w:r>
        <w:rPr>
          <w:lang w:eastAsia="zh-CN"/>
        </w:rPr>
        <w:t>-2 link that the revoked authorization affects.</w:t>
      </w:r>
    </w:p>
    <w:p w14:paraId="67D1EAC7" w14:textId="77777777" w:rsidR="00146AA9" w:rsidRDefault="00146AA9" w:rsidP="009F27F6">
      <w:pPr>
        <w:rPr>
          <w:lang w:eastAsia="zh-CN"/>
        </w:rPr>
      </w:pPr>
      <w:r>
        <w:rPr>
          <w:lang w:eastAsia="zh-CN"/>
        </w:rPr>
        <w:t>Each PC5 unicast link for 5G ProSe UE-to-Network Relay is associated with a Unicast Link Profile, which additionally includes:</w:t>
      </w:r>
    </w:p>
    <w:p w14:paraId="7B28D338" w14:textId="67D5CC9F" w:rsidR="00146AA9" w:rsidRDefault="00146AA9" w:rsidP="00146AA9">
      <w:pPr>
        <w:pStyle w:val="B1"/>
        <w:rPr>
          <w:lang w:eastAsia="zh-CN"/>
        </w:rPr>
      </w:pPr>
      <w:r>
        <w:rPr>
          <w:lang w:eastAsia="zh-CN"/>
        </w:rPr>
        <w:t>-</w:t>
      </w:r>
      <w:r>
        <w:rPr>
          <w:lang w:eastAsia="zh-CN"/>
        </w:rPr>
        <w:tab/>
        <w:t>Path Information: which contains the User Info ID of Intermediate</w:t>
      </w:r>
      <w:r w:rsidR="00456EC6">
        <w:rPr>
          <w:lang w:eastAsia="zh-CN"/>
        </w:rPr>
        <w:t xml:space="preserve"> UE-to-Network</w:t>
      </w:r>
      <w:r>
        <w:rPr>
          <w:lang w:eastAsia="zh-CN"/>
        </w:rPr>
        <w:t xml:space="preserve"> Relay at the next hop to the Remote UE.</w:t>
      </w:r>
    </w:p>
    <w:p w14:paraId="683C0001" w14:textId="6373188D" w:rsidR="00146AA9" w:rsidRDefault="00146AA9" w:rsidP="009F27F6">
      <w:pPr>
        <w:rPr>
          <w:lang w:eastAsia="zh-CN"/>
        </w:rPr>
      </w:pPr>
      <w:r>
        <w:rPr>
          <w:lang w:eastAsia="zh-CN"/>
        </w:rPr>
        <w:t>Each PC5 unicast link for 5G ProSe Intermediate</w:t>
      </w:r>
      <w:r w:rsidR="00456EC6">
        <w:rPr>
          <w:lang w:eastAsia="zh-CN"/>
        </w:rPr>
        <w:t xml:space="preserve"> UE-to-Network</w:t>
      </w:r>
      <w:r>
        <w:rPr>
          <w:lang w:eastAsia="zh-CN"/>
        </w:rPr>
        <w:t xml:space="preserve"> Relay is associated with a Unicast Link Profile, which additionally includes:</w:t>
      </w:r>
    </w:p>
    <w:p w14:paraId="60D91F85" w14:textId="599BE538" w:rsidR="00146AA9" w:rsidRDefault="00146AA9" w:rsidP="00146AA9">
      <w:pPr>
        <w:pStyle w:val="B1"/>
        <w:rPr>
          <w:lang w:eastAsia="zh-CN"/>
        </w:rPr>
      </w:pPr>
      <w:r>
        <w:rPr>
          <w:lang w:eastAsia="zh-CN"/>
        </w:rPr>
        <w:t>-</w:t>
      </w:r>
      <w:r>
        <w:rPr>
          <w:lang w:eastAsia="zh-CN"/>
        </w:rPr>
        <w:tab/>
        <w:t>Path Information: which contains the User Info ID of Intermediate</w:t>
      </w:r>
      <w:r w:rsidR="00456EC6">
        <w:rPr>
          <w:lang w:eastAsia="zh-CN"/>
        </w:rPr>
        <w:t xml:space="preserve"> UE-to-Network</w:t>
      </w:r>
      <w:r>
        <w:rPr>
          <w:lang w:eastAsia="zh-CN"/>
        </w:rPr>
        <w:t xml:space="preserve"> Relay or UE-to-Network Relay at the adjancent hop.</w:t>
      </w:r>
    </w:p>
    <w:p w14:paraId="1363C8C7" w14:textId="20591CA3" w:rsidR="00456EC6" w:rsidRDefault="00456EC6" w:rsidP="00456EC6">
      <w:pPr>
        <w:pStyle w:val="Heading5"/>
        <w:rPr>
          <w:lang w:eastAsia="zh-CN"/>
        </w:rPr>
      </w:pPr>
      <w:bookmarkStart w:id="1367" w:name="_CR6_4_3_9_2"/>
      <w:bookmarkStart w:id="1368" w:name="_Toc201151897"/>
      <w:bookmarkEnd w:id="1367"/>
      <w:r>
        <w:rPr>
          <w:lang w:eastAsia="zh-CN"/>
        </w:rPr>
        <w:t>6.4.3.9.2</w:t>
      </w:r>
      <w:r>
        <w:rPr>
          <w:lang w:eastAsia="zh-CN"/>
        </w:rPr>
        <w:tab/>
        <w:t xml:space="preserve">IP address/prefix management for 5G ProSe Layer-3 </w:t>
      </w:r>
      <w:r w:rsidR="00E848D6">
        <w:rPr>
          <w:lang w:eastAsia="zh-CN"/>
        </w:rPr>
        <w:t xml:space="preserve">Multi-hop </w:t>
      </w:r>
      <w:r>
        <w:rPr>
          <w:lang w:eastAsia="zh-CN"/>
        </w:rPr>
        <w:t>UE-to-Network Relay</w:t>
      </w:r>
      <w:bookmarkEnd w:id="1368"/>
    </w:p>
    <w:p w14:paraId="6EEA2FE4" w14:textId="77777777" w:rsidR="00456EC6" w:rsidRDefault="00456EC6" w:rsidP="00456EC6">
      <w:pPr>
        <w:rPr>
          <w:lang w:eastAsia="zh-CN"/>
        </w:rPr>
      </w:pPr>
      <w:r>
        <w:rPr>
          <w:lang w:eastAsia="zh-CN"/>
        </w:rPr>
        <w:t>When IP based PDU session types are used by the 5G ProSe UE-to-Network Relay, the Intermediate UE-to-Network Relay acts as an IP Router.</w:t>
      </w:r>
    </w:p>
    <w:p w14:paraId="0627960A" w14:textId="77777777" w:rsidR="00456EC6" w:rsidRDefault="00456EC6" w:rsidP="00456EC6">
      <w:pPr>
        <w:rPr>
          <w:lang w:eastAsia="zh-CN"/>
        </w:rPr>
      </w:pPr>
      <w:r>
        <w:rPr>
          <w:lang w:eastAsia="zh-CN"/>
        </w:rPr>
        <w:t>The IP address allocation is performed by the 5G ProSe UE-to-Network Relay, as defined in clause 6.5.1.</w:t>
      </w:r>
    </w:p>
    <w:p w14:paraId="487A72F6" w14:textId="77777777" w:rsidR="00456EC6" w:rsidRDefault="00456EC6" w:rsidP="00456EC6">
      <w:pPr>
        <w:rPr>
          <w:lang w:eastAsia="zh-CN"/>
        </w:rPr>
      </w:pPr>
      <w:r>
        <w:rPr>
          <w:lang w:eastAsia="zh-CN"/>
        </w:rPr>
        <w:t>DHCP based IP address configuration and IPv6 routing advertisement is performed as described in clause 6.4.3.8.2.</w:t>
      </w:r>
    </w:p>
    <w:p w14:paraId="4E6ED732" w14:textId="15AC49B2" w:rsidR="00456EC6" w:rsidRDefault="00456EC6" w:rsidP="00456EC6">
      <w:pPr>
        <w:rPr>
          <w:lang w:eastAsia="zh-CN"/>
        </w:rPr>
      </w:pPr>
      <w:r>
        <w:rPr>
          <w:lang w:eastAsia="zh-CN"/>
        </w:rPr>
        <w:t>After IP address assignment, the Remote UE may initiate a Link Modification Procedure which includes the Remote UE ID and the Remote UE information. The 5G ProSe Intermediate UE-to-Network Relays builds their local IP routing table based on the Remote UE info</w:t>
      </w:r>
      <w:r w:rsidR="00906062">
        <w:rPr>
          <w:lang w:eastAsia="zh-CN"/>
        </w:rPr>
        <w:t xml:space="preserve"> and the received </w:t>
      </w:r>
      <w:r w:rsidR="00776299">
        <w:rPr>
          <w:lang w:eastAsia="zh-CN"/>
        </w:rPr>
        <w:t xml:space="preserve">Multi-hop </w:t>
      </w:r>
      <w:r w:rsidR="00906062">
        <w:rPr>
          <w:lang w:eastAsia="zh-CN"/>
        </w:rPr>
        <w:t>path info for UE-to-Network Relay during link establishment procedure for unicast PC5 connection (step 4 in clause 6.5.1.4 or step 3 in clause 6.5.1.5)</w:t>
      </w:r>
      <w:r>
        <w:rPr>
          <w:lang w:eastAsia="zh-CN"/>
        </w:rPr>
        <w:t>.</w:t>
      </w:r>
    </w:p>
    <w:p w14:paraId="18EE8FD4" w14:textId="7AFCA827" w:rsidR="00456EC6" w:rsidRDefault="00456EC6" w:rsidP="00456EC6">
      <w:pPr>
        <w:pStyle w:val="Heading5"/>
        <w:rPr>
          <w:lang w:eastAsia="zh-CN"/>
        </w:rPr>
      </w:pPr>
      <w:bookmarkStart w:id="1369" w:name="_CR6_4_3_9_3"/>
      <w:bookmarkStart w:id="1370" w:name="_Toc201151898"/>
      <w:bookmarkEnd w:id="1369"/>
      <w:r>
        <w:rPr>
          <w:lang w:eastAsia="zh-CN"/>
        </w:rPr>
        <w:t>6.4.3.9.3</w:t>
      </w:r>
      <w:r>
        <w:rPr>
          <w:lang w:eastAsia="zh-CN"/>
        </w:rPr>
        <w:tab/>
        <w:t>Relay reselection</w:t>
      </w:r>
      <w:bookmarkEnd w:id="1370"/>
    </w:p>
    <w:p w14:paraId="516F1F9E" w14:textId="77777777" w:rsidR="00F461B7" w:rsidRDefault="00F461B7" w:rsidP="00456EC6">
      <w:pPr>
        <w:rPr>
          <w:lang w:eastAsia="zh-CN"/>
        </w:rPr>
      </w:pPr>
      <w:r>
        <w:rPr>
          <w:lang w:eastAsia="zh-CN"/>
        </w:rPr>
        <w:t>After being connected to the 5G ProSe UE-to-Network Relay, the 5G ProSe Remote UE and 5G ProSe Intermediate UE-to-Network Relay keep performing the measurement of the signal strength of PC5 unicast link with its parent Relay (Intermediate Relay or U2N relay) for relay reselection.</w:t>
      </w:r>
    </w:p>
    <w:p w14:paraId="688C27F3" w14:textId="0D93F926" w:rsidR="00F461B7" w:rsidRDefault="00F461B7" w:rsidP="00456EC6">
      <w:pPr>
        <w:rPr>
          <w:lang w:eastAsia="zh-CN"/>
        </w:rPr>
      </w:pPr>
      <w:r>
        <w:rPr>
          <w:lang w:eastAsia="zh-CN"/>
        </w:rPr>
        <w:t xml:space="preserve">When a 5G ProSe Intermediate UE-to-Network Relay detects the link failure or link quality degradation, the 5G ProSe Intermediate UE-to-Network Relay </w:t>
      </w:r>
      <w:r w:rsidR="00005D80">
        <w:rPr>
          <w:lang w:eastAsia="zh-CN"/>
        </w:rPr>
        <w:t xml:space="preserve">sends to </w:t>
      </w:r>
      <w:r>
        <w:rPr>
          <w:lang w:eastAsia="zh-CN"/>
        </w:rPr>
        <w:t>the 5G ProSe Remote UE</w:t>
      </w:r>
      <w:r w:rsidR="00005D80">
        <w:rPr>
          <w:lang w:eastAsia="zh-CN"/>
        </w:rPr>
        <w:t xml:space="preserve"> a Relay re-selection indication with the cause (e.g.</w:t>
      </w:r>
      <w:r>
        <w:rPr>
          <w:lang w:eastAsia="zh-CN"/>
        </w:rPr>
        <w:t xml:space="preserve"> the link failure or link quality degradation of the PC5 link</w:t>
      </w:r>
      <w:r w:rsidR="00005D80">
        <w:rPr>
          <w:lang w:eastAsia="zh-CN"/>
        </w:rPr>
        <w:t>)</w:t>
      </w:r>
      <w:r>
        <w:rPr>
          <w:lang w:eastAsia="zh-CN"/>
        </w:rPr>
        <w:t xml:space="preserve"> so that the 5G ProSe Remote UE may initiate </w:t>
      </w:r>
      <w:r w:rsidR="00776299">
        <w:rPr>
          <w:lang w:eastAsia="zh-CN"/>
        </w:rPr>
        <w:t xml:space="preserve">Multi-hop </w:t>
      </w:r>
      <w:r>
        <w:rPr>
          <w:lang w:eastAsia="zh-CN"/>
        </w:rPr>
        <w:t>UE-to-Network Relay reselection procedure.</w:t>
      </w:r>
    </w:p>
    <w:p w14:paraId="2525B737" w14:textId="5C6B7AF2" w:rsidR="00F461B7" w:rsidRDefault="00F461B7" w:rsidP="00456EC6">
      <w:pPr>
        <w:rPr>
          <w:lang w:eastAsia="zh-CN"/>
        </w:rPr>
      </w:pPr>
      <w:r>
        <w:rPr>
          <w:lang w:eastAsia="zh-CN"/>
        </w:rPr>
        <w:t xml:space="preserve">The 5G ProSe Remote UE may perform the 5G ProSe UE-to-Network Relay discovery procedures defined in clause 6.3.2.3 to discover available 5G ProSe UE-to-Network Relays or 5G ProSe </w:t>
      </w:r>
      <w:r w:rsidR="00E848D6">
        <w:rPr>
          <w:lang w:eastAsia="zh-CN"/>
        </w:rPr>
        <w:t xml:space="preserve">Multi-hop </w:t>
      </w:r>
      <w:r>
        <w:rPr>
          <w:lang w:eastAsia="zh-CN"/>
        </w:rPr>
        <w:t xml:space="preserve">UE-to-Network Relay </w:t>
      </w:r>
      <w:r>
        <w:rPr>
          <w:lang w:eastAsia="zh-CN"/>
        </w:rPr>
        <w:lastRenderedPageBreak/>
        <w:t xml:space="preserve">Discovery procedures defined in clause 6.3.2.5.3 to discover available </w:t>
      </w:r>
      <w:r w:rsidR="00776299">
        <w:rPr>
          <w:lang w:eastAsia="zh-CN"/>
        </w:rPr>
        <w:t xml:space="preserve">Multi-hop </w:t>
      </w:r>
      <w:r>
        <w:rPr>
          <w:lang w:eastAsia="zh-CN"/>
        </w:rPr>
        <w:t>paths to the 5G ProSe UE-to-Network Relays for 5G ProSe (multihop) UE-to-Network Relay reselection</w:t>
      </w:r>
      <w:r w:rsidR="00906062">
        <w:rPr>
          <w:lang w:eastAsia="zh-CN"/>
        </w:rPr>
        <w:t xml:space="preserve"> and select a new path for 5G ProSe (multi-hop) UE-to-Network relay. Additionally, the 5G ProSe Remote UE may initiate link establishment procedure for unicast PC5 connection by sending a DCR or a LMR with the newly selected path info to the next hop 5G ProSe Intermediate UE-to-Network Relay at the newly selected path</w:t>
      </w:r>
      <w:r>
        <w:rPr>
          <w:lang w:eastAsia="zh-CN"/>
        </w:rPr>
        <w:t>.</w:t>
      </w:r>
    </w:p>
    <w:p w14:paraId="7DEF2674" w14:textId="22587B72" w:rsidR="00F461B7" w:rsidRDefault="00F461B7" w:rsidP="00456EC6">
      <w:pPr>
        <w:rPr>
          <w:lang w:eastAsia="zh-CN"/>
        </w:rPr>
      </w:pPr>
      <w:r>
        <w:rPr>
          <w:lang w:eastAsia="zh-CN"/>
        </w:rPr>
        <w:t xml:space="preserve">After the 5G ProSe </w:t>
      </w:r>
      <w:r w:rsidR="00776299">
        <w:rPr>
          <w:lang w:eastAsia="zh-CN"/>
        </w:rPr>
        <w:t xml:space="preserve">Multi-hop </w:t>
      </w:r>
      <w:r>
        <w:rPr>
          <w:lang w:eastAsia="zh-CN"/>
        </w:rPr>
        <w:t>UE-to-Network relay reselection procedure, if the same 5G ProSe UE-to-Network Relay is used for connection with a 5G ProSe Remote UE, the existing IP address of the 5G ProSe Remote UE is reused. The IP address of the Remote UE may be included by the 5G ProSe UE-to-Network Relay and Intermediate UE-to-Network Relays in the DCA/LMA message.</w:t>
      </w:r>
    </w:p>
    <w:p w14:paraId="2B70A1C1" w14:textId="77777777" w:rsidR="00F461B7" w:rsidRDefault="00F461B7" w:rsidP="00456EC6">
      <w:pPr>
        <w:rPr>
          <w:lang w:eastAsia="zh-CN"/>
        </w:rPr>
      </w:pPr>
      <w:r>
        <w:rPr>
          <w:lang w:eastAsia="zh-CN"/>
        </w:rPr>
        <w:t>After a preconfigured duration, the Relay that detected the need for reselection releases the link with the previous and next relays if applicable, unless it is reselected by the Remote UE. This will trigger them to perform the same procedure until the complete path has been released. Then, the 5G ProSe UE-to-Network Relay removes its association with the 5G ProSe Remote UE including the allocated IP address.</w:t>
      </w:r>
    </w:p>
    <w:p w14:paraId="7C139C0D" w14:textId="37848813" w:rsidR="000D2B4A" w:rsidRDefault="000D2B4A" w:rsidP="000D2B4A">
      <w:pPr>
        <w:pStyle w:val="Heading4"/>
        <w:rPr>
          <w:lang w:eastAsia="zh-CN"/>
        </w:rPr>
      </w:pPr>
      <w:bookmarkStart w:id="1371" w:name="_CR6_4_3_10"/>
      <w:bookmarkStart w:id="1372" w:name="_Toc201151899"/>
      <w:bookmarkEnd w:id="1371"/>
      <w:r>
        <w:rPr>
          <w:lang w:eastAsia="zh-CN"/>
        </w:rPr>
        <w:t>6.4.3.1</w:t>
      </w:r>
      <w:r w:rsidR="009D4E6D">
        <w:rPr>
          <w:lang w:eastAsia="zh-CN"/>
        </w:rPr>
        <w:t>0</w:t>
      </w:r>
      <w:r>
        <w:rPr>
          <w:lang w:eastAsia="zh-CN"/>
        </w:rPr>
        <w:tab/>
        <w:t xml:space="preserve">Layer-2 link management for 5G ProSe Layer-3 </w:t>
      </w:r>
      <w:r w:rsidR="00E848D6">
        <w:rPr>
          <w:lang w:eastAsia="zh-CN"/>
        </w:rPr>
        <w:t xml:space="preserve">Multi-hop </w:t>
      </w:r>
      <w:r>
        <w:rPr>
          <w:lang w:eastAsia="zh-CN"/>
        </w:rPr>
        <w:t>UE-to-UE Relay</w:t>
      </w:r>
      <w:bookmarkEnd w:id="1372"/>
    </w:p>
    <w:p w14:paraId="2DB81894" w14:textId="2E462099" w:rsidR="000D2B4A" w:rsidRDefault="000D2B4A" w:rsidP="000D2B4A">
      <w:pPr>
        <w:pStyle w:val="Heading5"/>
        <w:rPr>
          <w:lang w:eastAsia="zh-CN"/>
        </w:rPr>
      </w:pPr>
      <w:bookmarkStart w:id="1373" w:name="_CR6_4_3_10_1"/>
      <w:bookmarkStart w:id="1374" w:name="_Toc201151900"/>
      <w:bookmarkEnd w:id="1373"/>
      <w:r>
        <w:rPr>
          <w:lang w:eastAsia="zh-CN"/>
        </w:rPr>
        <w:t>6.4.3.1</w:t>
      </w:r>
      <w:r w:rsidR="009D4E6D">
        <w:rPr>
          <w:lang w:eastAsia="zh-CN"/>
        </w:rPr>
        <w:t>0</w:t>
      </w:r>
      <w:r>
        <w:rPr>
          <w:lang w:eastAsia="zh-CN"/>
        </w:rPr>
        <w:t>.1</w:t>
      </w:r>
      <w:r>
        <w:rPr>
          <w:lang w:eastAsia="zh-CN"/>
        </w:rPr>
        <w:tab/>
        <w:t>Layer-2 Link establishment and management for IP PDU type</w:t>
      </w:r>
      <w:bookmarkEnd w:id="1374"/>
    </w:p>
    <w:p w14:paraId="7F44222C" w14:textId="77777777" w:rsidR="000D2B4A" w:rsidRDefault="000D2B4A" w:rsidP="000D2B4A">
      <w:pPr>
        <w:rPr>
          <w:lang w:eastAsia="zh-CN"/>
        </w:rPr>
      </w:pPr>
      <w:r>
        <w:rPr>
          <w:lang w:eastAsia="zh-CN"/>
        </w:rPr>
        <w:t>For the 5G ProSe Communication via 5G ProSe UE-to-UE Relay as described in clause 6.7.5.2:</w:t>
      </w:r>
    </w:p>
    <w:p w14:paraId="6624C1C5" w14:textId="2BDF5B46" w:rsidR="000D2B4A" w:rsidRDefault="000D2B4A" w:rsidP="009F27F6">
      <w:pPr>
        <w:pStyle w:val="B1"/>
        <w:rPr>
          <w:lang w:eastAsia="zh-CN"/>
        </w:rPr>
      </w:pPr>
      <w:r>
        <w:rPr>
          <w:lang w:eastAsia="zh-CN"/>
        </w:rPr>
        <w:t>-</w:t>
      </w:r>
      <w:r>
        <w:rPr>
          <w:lang w:eastAsia="zh-CN"/>
        </w:rPr>
        <w:tab/>
        <w:t xml:space="preserve">The Direct Communication Request message over the PC5 reference point (between a 5G ProSe End UE and 5G ProSe </w:t>
      </w:r>
      <w:r w:rsidR="00E848D6">
        <w:rPr>
          <w:lang w:eastAsia="zh-CN"/>
        </w:rPr>
        <w:t xml:space="preserve">Multi-hop </w:t>
      </w:r>
      <w:r>
        <w:rPr>
          <w:lang w:eastAsia="zh-CN"/>
        </w:rPr>
        <w:t xml:space="preserve">UE-to-UE Relay, or between 5G ProSe </w:t>
      </w:r>
      <w:r w:rsidR="00E848D6">
        <w:rPr>
          <w:lang w:eastAsia="zh-CN"/>
        </w:rPr>
        <w:t xml:space="preserve">Multi-hop </w:t>
      </w:r>
      <w:r>
        <w:rPr>
          <w:lang w:eastAsia="zh-CN"/>
        </w:rPr>
        <w:t>UE-to-UE Relays) includes:</w:t>
      </w:r>
    </w:p>
    <w:p w14:paraId="3997B2C7" w14:textId="25EF836A" w:rsidR="000D2B4A" w:rsidRDefault="000D2B4A" w:rsidP="000D2B4A">
      <w:pPr>
        <w:pStyle w:val="B2"/>
        <w:rPr>
          <w:lang w:eastAsia="zh-CN"/>
        </w:rPr>
      </w:pPr>
      <w:r>
        <w:rPr>
          <w:lang w:eastAsia="zh-CN"/>
        </w:rPr>
        <w:t>-</w:t>
      </w:r>
      <w:r>
        <w:rPr>
          <w:lang w:eastAsia="zh-CN"/>
        </w:rPr>
        <w:tab/>
        <w:t>User info (i.e. Application Layer ID) of source 5G ProSe End UE or</w:t>
      </w:r>
      <w:r w:rsidR="00456EC6">
        <w:rPr>
          <w:lang w:eastAsia="zh-CN"/>
        </w:rPr>
        <w:t xml:space="preserve"> User Info ID of</w:t>
      </w:r>
      <w:r>
        <w:rPr>
          <w:lang w:eastAsia="zh-CN"/>
        </w:rPr>
        <w:t xml:space="preserve"> 5G ProSe </w:t>
      </w:r>
      <w:r w:rsidR="00E848D6">
        <w:rPr>
          <w:lang w:eastAsia="zh-CN"/>
        </w:rPr>
        <w:t xml:space="preserve">Multi-hop </w:t>
      </w:r>
      <w:r>
        <w:rPr>
          <w:lang w:eastAsia="zh-CN"/>
        </w:rPr>
        <w:t xml:space="preserve">UE-to-UE Relay: the identity of the source 5G ProSe End UE or 5G ProSe </w:t>
      </w:r>
      <w:r w:rsidR="00E848D6">
        <w:rPr>
          <w:lang w:eastAsia="zh-CN"/>
        </w:rPr>
        <w:t xml:space="preserve">Multi-hop </w:t>
      </w:r>
      <w:r>
        <w:rPr>
          <w:lang w:eastAsia="zh-CN"/>
        </w:rPr>
        <w:t>UE-to-UE Relay requesting the connection establishme</w:t>
      </w:r>
      <w:r w:rsidR="00456EC6">
        <w:rPr>
          <w:lang w:eastAsia="zh-CN"/>
        </w:rPr>
        <w:t>n</w:t>
      </w:r>
      <w:r>
        <w:rPr>
          <w:lang w:eastAsia="zh-CN"/>
        </w:rPr>
        <w:t>t.</w:t>
      </w:r>
    </w:p>
    <w:p w14:paraId="2038A13C" w14:textId="1AA81E05" w:rsidR="000D2B4A" w:rsidRDefault="000D2B4A" w:rsidP="000D2B4A">
      <w:pPr>
        <w:pStyle w:val="B2"/>
        <w:rPr>
          <w:lang w:eastAsia="zh-CN"/>
        </w:rPr>
      </w:pPr>
      <w:r>
        <w:rPr>
          <w:lang w:eastAsia="zh-CN"/>
        </w:rPr>
        <w:t>-</w:t>
      </w:r>
      <w:r>
        <w:rPr>
          <w:lang w:eastAsia="zh-CN"/>
        </w:rPr>
        <w:tab/>
        <w:t xml:space="preserve">User Info ID of 5G ProSe </w:t>
      </w:r>
      <w:r w:rsidR="00E848D6">
        <w:rPr>
          <w:lang w:eastAsia="zh-CN"/>
        </w:rPr>
        <w:t xml:space="preserve">Multi-hop </w:t>
      </w:r>
      <w:r>
        <w:rPr>
          <w:lang w:eastAsia="zh-CN"/>
        </w:rPr>
        <w:t>UE-to-UE Relay: the identity of the</w:t>
      </w:r>
      <w:r w:rsidR="00456EC6">
        <w:rPr>
          <w:lang w:eastAsia="zh-CN"/>
        </w:rPr>
        <w:t xml:space="preserve"> target</w:t>
      </w:r>
      <w:r>
        <w:rPr>
          <w:lang w:eastAsia="zh-CN"/>
        </w:rPr>
        <w:t xml:space="preserve"> 5G ProSe </w:t>
      </w:r>
      <w:r w:rsidR="00E848D6">
        <w:rPr>
          <w:lang w:eastAsia="zh-CN"/>
        </w:rPr>
        <w:t xml:space="preserve">Multi-hop </w:t>
      </w:r>
      <w:r>
        <w:rPr>
          <w:lang w:eastAsia="zh-CN"/>
        </w:rPr>
        <w:t xml:space="preserve">UE-to-UE Relay provided during the 5G ProSe </w:t>
      </w:r>
      <w:r w:rsidR="00E848D6">
        <w:rPr>
          <w:lang w:eastAsia="zh-CN"/>
        </w:rPr>
        <w:t xml:space="preserve">Multi-hop </w:t>
      </w:r>
      <w:r>
        <w:rPr>
          <w:lang w:eastAsia="zh-CN"/>
        </w:rPr>
        <w:t>UE-to-UE Relay Discovery procedure.</w:t>
      </w:r>
    </w:p>
    <w:p w14:paraId="48C28B27" w14:textId="77777777" w:rsidR="000D2B4A" w:rsidRDefault="000D2B4A" w:rsidP="000D2B4A">
      <w:pPr>
        <w:pStyle w:val="B2"/>
        <w:rPr>
          <w:lang w:eastAsia="zh-CN"/>
        </w:rPr>
      </w:pPr>
      <w:r>
        <w:rPr>
          <w:lang w:eastAsia="zh-CN"/>
        </w:rPr>
        <w:t>-</w:t>
      </w:r>
      <w:r>
        <w:rPr>
          <w:lang w:eastAsia="zh-CN"/>
        </w:rPr>
        <w:tab/>
        <w:t>(optional)ProSe Service Info: the information about the ProSe identifier(s) requesting Layer-2 link establishment.</w:t>
      </w:r>
    </w:p>
    <w:p w14:paraId="2CA7D6A7" w14:textId="3E9471CB" w:rsidR="000D2B4A" w:rsidRDefault="000D2B4A" w:rsidP="000D2B4A">
      <w:pPr>
        <w:pStyle w:val="B2"/>
        <w:rPr>
          <w:lang w:eastAsia="zh-CN"/>
        </w:rPr>
      </w:pPr>
      <w:r>
        <w:rPr>
          <w:lang w:eastAsia="zh-CN"/>
        </w:rPr>
        <w:t>-</w:t>
      </w:r>
      <w:r>
        <w:rPr>
          <w:lang w:eastAsia="zh-CN"/>
        </w:rPr>
        <w:tab/>
        <w:t xml:space="preserve">RSC: the connectivity service provided by the 5G ProSe </w:t>
      </w:r>
      <w:r w:rsidR="00E848D6">
        <w:rPr>
          <w:lang w:eastAsia="zh-CN"/>
        </w:rPr>
        <w:t xml:space="preserve">Multi-hop </w:t>
      </w:r>
      <w:r>
        <w:rPr>
          <w:lang w:eastAsia="zh-CN"/>
        </w:rPr>
        <w:t>UE-to-UE Relay as requested.</w:t>
      </w:r>
    </w:p>
    <w:p w14:paraId="36137F00" w14:textId="33458091" w:rsidR="000D2B4A" w:rsidRDefault="000D2B4A" w:rsidP="000D2B4A">
      <w:pPr>
        <w:pStyle w:val="B2"/>
        <w:rPr>
          <w:lang w:eastAsia="zh-CN"/>
        </w:rPr>
      </w:pPr>
      <w:r>
        <w:rPr>
          <w:lang w:eastAsia="zh-CN"/>
        </w:rPr>
        <w:t>-</w:t>
      </w:r>
      <w:r>
        <w:rPr>
          <w:lang w:eastAsia="zh-CN"/>
        </w:rPr>
        <w:tab/>
        <w:t xml:space="preserve">Security Information: the information for the establishment of security for the PC5 link establishment (see </w:t>
      </w:r>
      <w:r w:rsidR="00CB43FC">
        <w:rPr>
          <w:lang w:eastAsia="zh-CN"/>
        </w:rPr>
        <w:t>TS</w:t>
      </w:r>
      <w:r w:rsidR="00CB43FC">
        <w:rPr>
          <w:lang w:eastAsia="zh-CN"/>
        </w:rPr>
        <w:t> </w:t>
      </w:r>
      <w:r w:rsidR="00CB43FC">
        <w:rPr>
          <w:lang w:eastAsia="zh-CN"/>
        </w:rPr>
        <w:t>33.503</w:t>
      </w:r>
      <w:r w:rsidR="00CB43FC">
        <w:rPr>
          <w:lang w:eastAsia="zh-CN"/>
        </w:rPr>
        <w:t> </w:t>
      </w:r>
      <w:r w:rsidR="00CB43FC">
        <w:rPr>
          <w:lang w:eastAsia="zh-CN"/>
        </w:rPr>
        <w:t>[</w:t>
      </w:r>
      <w:r>
        <w:rPr>
          <w:lang w:eastAsia="zh-CN"/>
        </w:rPr>
        <w:t>29]).</w:t>
      </w:r>
    </w:p>
    <w:p w14:paraId="026AE889" w14:textId="76576DC5" w:rsidR="006E3BA1" w:rsidRDefault="006E3BA1" w:rsidP="006E3BA1">
      <w:pPr>
        <w:pStyle w:val="B2"/>
        <w:rPr>
          <w:lang w:eastAsia="zh-CN"/>
        </w:rPr>
      </w:pPr>
      <w:r>
        <w:rPr>
          <w:lang w:eastAsia="zh-CN"/>
        </w:rPr>
        <w:t>-</w:t>
      </w:r>
      <w:r>
        <w:rPr>
          <w:lang w:eastAsia="zh-CN"/>
        </w:rPr>
        <w:tab/>
        <w:t>(Optional) Hop-Limit: the 5G ProSe End UE may include a hop-limit value smaller than the configured "maximum number of hops per RSC", if it desires to reduce the number of hops the other End UE can communicate with it via the relays.</w:t>
      </w:r>
    </w:p>
    <w:p w14:paraId="4EC3DBB0" w14:textId="70214A01" w:rsidR="000D2B4A" w:rsidRDefault="000D2B4A" w:rsidP="000D2B4A">
      <w:pPr>
        <w:rPr>
          <w:lang w:eastAsia="zh-CN"/>
        </w:rPr>
      </w:pPr>
      <w:r>
        <w:rPr>
          <w:lang w:eastAsia="zh-CN"/>
        </w:rPr>
        <w:t xml:space="preserve">The Direct Communication Accept message over the PC5 reference point (between a 5G ProSe End UE and 5G ProSe </w:t>
      </w:r>
      <w:r w:rsidR="00E848D6">
        <w:rPr>
          <w:lang w:eastAsia="zh-CN"/>
        </w:rPr>
        <w:t xml:space="preserve">Multi-hop </w:t>
      </w:r>
      <w:r>
        <w:rPr>
          <w:lang w:eastAsia="zh-CN"/>
        </w:rPr>
        <w:t xml:space="preserve">UE-to-UE Relay, or between 5G ProSe </w:t>
      </w:r>
      <w:r w:rsidR="00E848D6">
        <w:rPr>
          <w:lang w:eastAsia="zh-CN"/>
        </w:rPr>
        <w:t xml:space="preserve">Multi-hop </w:t>
      </w:r>
      <w:r>
        <w:rPr>
          <w:lang w:eastAsia="zh-CN"/>
        </w:rPr>
        <w:t>UE-to-UE Relays) includes:</w:t>
      </w:r>
    </w:p>
    <w:p w14:paraId="21C35B8B" w14:textId="4821045F" w:rsidR="000D2B4A" w:rsidRDefault="000D2B4A" w:rsidP="009F27F6">
      <w:pPr>
        <w:pStyle w:val="B1"/>
        <w:rPr>
          <w:lang w:eastAsia="zh-CN"/>
        </w:rPr>
      </w:pPr>
      <w:r>
        <w:rPr>
          <w:lang w:eastAsia="zh-CN"/>
        </w:rPr>
        <w:t>-</w:t>
      </w:r>
      <w:r>
        <w:rPr>
          <w:lang w:eastAsia="zh-CN"/>
        </w:rPr>
        <w:tab/>
        <w:t>User Info ID of 5G ProSe UE-to-UE Relay</w:t>
      </w:r>
      <w:r w:rsidR="00456EC6">
        <w:rPr>
          <w:lang w:eastAsia="zh-CN"/>
        </w:rPr>
        <w:t xml:space="preserve">: the identity of the 5G Prose </w:t>
      </w:r>
      <w:r w:rsidR="00E848D6">
        <w:rPr>
          <w:lang w:eastAsia="zh-CN"/>
        </w:rPr>
        <w:t xml:space="preserve">Multi-hop </w:t>
      </w:r>
      <w:r w:rsidR="00456EC6">
        <w:rPr>
          <w:lang w:eastAsia="zh-CN"/>
        </w:rPr>
        <w:t>UE-to-UE Relay sending the Accept message</w:t>
      </w:r>
      <w:r>
        <w:rPr>
          <w:lang w:eastAsia="zh-CN"/>
        </w:rPr>
        <w:t>.</w:t>
      </w:r>
    </w:p>
    <w:p w14:paraId="20282A5B" w14:textId="77777777" w:rsidR="000D2B4A" w:rsidRDefault="000D2B4A" w:rsidP="000D2B4A">
      <w:pPr>
        <w:rPr>
          <w:lang w:eastAsia="zh-CN"/>
        </w:rPr>
      </w:pPr>
      <w:r>
        <w:rPr>
          <w:lang w:eastAsia="zh-CN"/>
        </w:rPr>
        <w:t>Other link management procedures as defined in clause 6.4.3 (i.e. Link identifier update in 6.4.3.2, Layer-2 link release in clause 6.4.3.3, Layer-2 link modification in clause 6.4.3.4, Layer-2 link maintenance in 6.4.3.5) can be used for the layer-2 link without enhancements.</w:t>
      </w:r>
    </w:p>
    <w:p w14:paraId="1B37D7F7" w14:textId="35B17BAA" w:rsidR="000D2B4A" w:rsidRDefault="000D2B4A" w:rsidP="000D2B4A">
      <w:pPr>
        <w:rPr>
          <w:lang w:eastAsia="zh-CN"/>
        </w:rPr>
      </w:pPr>
      <w:r>
        <w:rPr>
          <w:lang w:eastAsia="zh-CN"/>
        </w:rPr>
        <w:t xml:space="preserve">When a new layer-2 link is established, or an existing layer-2 link is released, the 5G ProSe </w:t>
      </w:r>
      <w:r w:rsidR="00E848D6">
        <w:rPr>
          <w:lang w:eastAsia="zh-CN"/>
        </w:rPr>
        <w:t xml:space="preserve">Multi-hop </w:t>
      </w:r>
      <w:r>
        <w:rPr>
          <w:lang w:eastAsia="zh-CN"/>
        </w:rPr>
        <w:t>UE-to-UE Relay need to inform the status change internally to the MANET router stack.</w:t>
      </w:r>
    </w:p>
    <w:p w14:paraId="59A22C58" w14:textId="77777777" w:rsidR="0011009C" w:rsidRDefault="0011009C" w:rsidP="0011009C">
      <w:pPr>
        <w:rPr>
          <w:lang w:eastAsia="zh-CN"/>
        </w:rPr>
      </w:pPr>
      <w:r>
        <w:rPr>
          <w:lang w:eastAsia="zh-CN"/>
        </w:rPr>
        <w:t>Each of the established layer-2 link with another 5G ProSe UE-to-UE Relay is treated as a MANET interface as defined in RFC 6130 [36]. The layer-2 links of the same 5G ProSe UE-to-UE Relay may share the same IP address, as they are isolated, i.e. each of the layer-2 link only allows communication with one peer 5G ProSe UE-to-UE Relay.</w:t>
      </w:r>
    </w:p>
    <w:p w14:paraId="3D8C1F6F" w14:textId="77777777" w:rsidR="0011009C" w:rsidRDefault="0011009C" w:rsidP="0011009C">
      <w:pPr>
        <w:rPr>
          <w:lang w:eastAsia="zh-CN"/>
        </w:rPr>
      </w:pPr>
      <w:r>
        <w:rPr>
          <w:lang w:eastAsia="zh-CN"/>
        </w:rPr>
        <w:t xml:space="preserve">The 5G ProSe UE-to-UE Relay may based on local configuration use a large value for HELLO_INTERVAL, VALIDITY_TIME and REFRESH_INTERVAL as defined in RFC 6130 [36] to reduce the frequency of periodic </w:t>
      </w:r>
      <w:r>
        <w:rPr>
          <w:lang w:eastAsia="zh-CN"/>
        </w:rPr>
        <w:lastRenderedPageBreak/>
        <w:t>HELLO messages. The 5G ProSe UE-to-UE Relay can use the information from 5G ProSe link management procedures defined in clause 6.4.3 for maintaining the information in Neighbor Information Base.</w:t>
      </w:r>
    </w:p>
    <w:p w14:paraId="2AFA5726" w14:textId="217F7868" w:rsidR="007B4F98" w:rsidRDefault="007B4F98" w:rsidP="007B4F98">
      <w:pPr>
        <w:pStyle w:val="Heading5"/>
      </w:pPr>
      <w:bookmarkStart w:id="1375" w:name="_CR6_4_3_10_2"/>
      <w:bookmarkStart w:id="1376" w:name="_Toc201151901"/>
      <w:bookmarkEnd w:id="1375"/>
      <w:r>
        <w:t>6.4.3.10.2</w:t>
      </w:r>
      <w:r>
        <w:tab/>
        <w:t>Layer-2 link establishement and management over PC5 reference point for non-IP PDU type</w:t>
      </w:r>
      <w:bookmarkEnd w:id="1376"/>
    </w:p>
    <w:p w14:paraId="3777BAF0" w14:textId="74E209B6" w:rsidR="007B4F98" w:rsidRDefault="007B4F98" w:rsidP="007B4F98">
      <w:r>
        <w:t xml:space="preserve">For the 5G ProSe Communication via </w:t>
      </w:r>
      <w:r w:rsidR="00E848D6">
        <w:t xml:space="preserve">Multi-hop </w:t>
      </w:r>
      <w:r>
        <w:t>5G ProSe Layer-3 UE-to-UE Relay as described in clause 6.7.1a, the description in clause 6.4.3.7.1 applies with following differences and clarifications:</w:t>
      </w:r>
    </w:p>
    <w:p w14:paraId="1E1D4EC8" w14:textId="77777777" w:rsidR="007B4F98" w:rsidRDefault="007B4F98" w:rsidP="007B4F98">
      <w:pPr>
        <w:pStyle w:val="B1"/>
      </w:pPr>
      <w:r>
        <w:t>-</w:t>
      </w:r>
      <w:r>
        <w:tab/>
        <w:t>The Direct Communication Request message over the PC5 reference point between source End UE and the first hop UE-to-UE Relay additionally includes:</w:t>
      </w:r>
    </w:p>
    <w:p w14:paraId="40C96999" w14:textId="676F4165" w:rsidR="007B4F98" w:rsidRDefault="007B4F98" w:rsidP="007B4F98">
      <w:pPr>
        <w:pStyle w:val="B1"/>
      </w:pPr>
      <w:r>
        <w:t>-</w:t>
      </w:r>
      <w:r>
        <w:tab/>
        <w:t>Path Information: an (ordered) list of User Info ID of 5G ProSe UE-to-UE Relays selected by the source 5G ProSe End UE based on the path information provided</w:t>
      </w:r>
      <w:r w:rsidR="00095BB2">
        <w:t xml:space="preserve"> by the first hop UE-to-UE Relay</w:t>
      </w:r>
      <w:r>
        <w:t xml:space="preserve"> to the source 5G ProSe End UE during 5G ProSe UE-to-UE Relay Discovery procedure.</w:t>
      </w:r>
    </w:p>
    <w:p w14:paraId="2DCA82DB" w14:textId="77777777" w:rsidR="007B4F98" w:rsidRDefault="007B4F98" w:rsidP="007B4F98">
      <w:pPr>
        <w:pStyle w:val="B1"/>
      </w:pPr>
      <w:r>
        <w:t>-</w:t>
      </w:r>
      <w:r>
        <w:tab/>
        <w:t>QoS Info: indicates the End to End QoS Info from the source End UE to the target End UE.</w:t>
      </w:r>
    </w:p>
    <w:p w14:paraId="4A6ADBB9" w14:textId="55562504" w:rsidR="007B4F98" w:rsidRDefault="007B4F98" w:rsidP="009F27F6">
      <w:r>
        <w:t>The Direct Communication Request message over the PC5 reference point between two UE-to-UE Relays includes:</w:t>
      </w:r>
    </w:p>
    <w:p w14:paraId="4A9D3456" w14:textId="77777777" w:rsidR="007B4F98" w:rsidRDefault="007B4F98" w:rsidP="007B4F98">
      <w:pPr>
        <w:pStyle w:val="B1"/>
      </w:pPr>
      <w:r>
        <w:t>-</w:t>
      </w:r>
      <w:r>
        <w:tab/>
        <w:t>User Info of source 5G ProSe End UE.</w:t>
      </w:r>
    </w:p>
    <w:p w14:paraId="34FC034E" w14:textId="77777777" w:rsidR="007B4F98" w:rsidRDefault="007B4F98" w:rsidP="007B4F98">
      <w:pPr>
        <w:pStyle w:val="B1"/>
      </w:pPr>
      <w:r>
        <w:t>-</w:t>
      </w:r>
      <w:r>
        <w:tab/>
        <w:t>User Info of target 5G ProSe End UE.</w:t>
      </w:r>
    </w:p>
    <w:p w14:paraId="7964717C" w14:textId="77777777" w:rsidR="007B4F98" w:rsidRDefault="007B4F98" w:rsidP="007B4F98">
      <w:pPr>
        <w:pStyle w:val="B1"/>
      </w:pPr>
      <w:r>
        <w:t>-</w:t>
      </w:r>
      <w:r>
        <w:tab/>
        <w:t>Path information.</w:t>
      </w:r>
    </w:p>
    <w:p w14:paraId="6D95305F" w14:textId="77777777" w:rsidR="007B4F98" w:rsidRDefault="007B4F98" w:rsidP="007B4F98">
      <w:pPr>
        <w:pStyle w:val="B1"/>
      </w:pPr>
      <w:r>
        <w:t>-</w:t>
      </w:r>
      <w:r>
        <w:tab/>
        <w:t>ProSe Service Info: the information about the ProSe identifier(s).</w:t>
      </w:r>
    </w:p>
    <w:p w14:paraId="72EDBA06" w14:textId="77777777" w:rsidR="007B4F98" w:rsidRDefault="007B4F98" w:rsidP="007B4F98">
      <w:pPr>
        <w:pStyle w:val="B1"/>
      </w:pPr>
      <w:r>
        <w:t>-</w:t>
      </w:r>
      <w:r>
        <w:tab/>
        <w:t>RSC: the connectivity service provided by the 5G ProSe UE-to-UE Relay as requested by the source 5G ProSe End UE.</w:t>
      </w:r>
    </w:p>
    <w:p w14:paraId="043999DF" w14:textId="1AC39F6F" w:rsidR="007B4F98" w:rsidRDefault="007B4F98" w:rsidP="007B4F98">
      <w:pPr>
        <w:pStyle w:val="B1"/>
      </w:pPr>
      <w:r>
        <w:t>-</w:t>
      </w:r>
      <w:r>
        <w:tab/>
        <w:t xml:space="preserve">Security Information: the information for the establishment of security for the PC5 link establishment between two UE-to-UE Relays (see </w:t>
      </w:r>
      <w:r w:rsidR="00CB43FC">
        <w:t>TS</w:t>
      </w:r>
      <w:r w:rsidR="00CB43FC">
        <w:t> </w:t>
      </w:r>
      <w:r w:rsidR="00CB43FC">
        <w:t>33.503</w:t>
      </w:r>
      <w:r w:rsidR="00CB43FC">
        <w:t> </w:t>
      </w:r>
      <w:r w:rsidR="00CB43FC">
        <w:t>[</w:t>
      </w:r>
      <w:r>
        <w:t>29]).</w:t>
      </w:r>
    </w:p>
    <w:p w14:paraId="4B14F76F" w14:textId="77777777" w:rsidR="007B4F98" w:rsidRDefault="007B4F98" w:rsidP="007B4F98">
      <w:pPr>
        <w:pStyle w:val="B1"/>
      </w:pPr>
      <w:r>
        <w:t>-</w:t>
      </w:r>
      <w:r>
        <w:tab/>
        <w:t>QoS Info: indicates the rest QoS Info from the UE-to-UE Relay to the target End UE.</w:t>
      </w:r>
    </w:p>
    <w:p w14:paraId="17333804" w14:textId="637CF8A5" w:rsidR="007B4F98" w:rsidRDefault="007B4F98" w:rsidP="009F27F6">
      <w:r>
        <w:t>The Direct Communication Request message over the PC5 reference point between between the target End UE and UE-to-UE Relay additionally includes:</w:t>
      </w:r>
    </w:p>
    <w:p w14:paraId="51F03B04" w14:textId="77777777" w:rsidR="007B4F98" w:rsidRDefault="007B4F98" w:rsidP="007B4F98">
      <w:pPr>
        <w:pStyle w:val="B1"/>
      </w:pPr>
      <w:r>
        <w:t>-</w:t>
      </w:r>
      <w:r>
        <w:tab/>
        <w:t>Path information.</w:t>
      </w:r>
    </w:p>
    <w:p w14:paraId="264B1120" w14:textId="77777777" w:rsidR="007B4F98" w:rsidRDefault="007B4F98" w:rsidP="007B4F98">
      <w:pPr>
        <w:pStyle w:val="B1"/>
      </w:pPr>
      <w:r>
        <w:t>-</w:t>
      </w:r>
      <w:r>
        <w:tab/>
        <w:t>QoS Info: indicates the rest QoS Info from the UE-to-UE Relay to the target End UE.</w:t>
      </w:r>
    </w:p>
    <w:p w14:paraId="687E4BFA" w14:textId="47E66030" w:rsidR="007B4F98" w:rsidRDefault="007B4F98" w:rsidP="009F27F6">
      <w:r>
        <w:t>The Direct Communication Accept message over the PC5 reference point between target End UE and UE-to-UE Relay additionally includes:</w:t>
      </w:r>
    </w:p>
    <w:p w14:paraId="3CFE477E" w14:textId="44FC61A8" w:rsidR="007B4F98" w:rsidRDefault="007B4F98" w:rsidP="007B4F98">
      <w:pPr>
        <w:pStyle w:val="B1"/>
      </w:pPr>
      <w:r>
        <w:t>-</w:t>
      </w:r>
      <w:r>
        <w:tab/>
        <w:t>QoS Info which is the accepted QoS Info of the hop between target End UE and the last UE-to-UE Relay.</w:t>
      </w:r>
    </w:p>
    <w:p w14:paraId="3808DEA7" w14:textId="7DBA925A" w:rsidR="007B4F98" w:rsidRDefault="007B4F98" w:rsidP="009F27F6">
      <w:r>
        <w:t>The Direct Communication Accept message over the PC5 reference point between two UE-to-UE Relays includes:</w:t>
      </w:r>
    </w:p>
    <w:p w14:paraId="5C8343B1" w14:textId="77777777" w:rsidR="007B4F98" w:rsidRDefault="007B4F98" w:rsidP="007B4F98">
      <w:pPr>
        <w:pStyle w:val="B1"/>
      </w:pPr>
      <w:r>
        <w:t>-</w:t>
      </w:r>
      <w:r>
        <w:tab/>
        <w:t>User Info of target 5G ProSe End UE.</w:t>
      </w:r>
    </w:p>
    <w:p w14:paraId="5D6B009B" w14:textId="77777777" w:rsidR="007B4F98" w:rsidRDefault="007B4F98" w:rsidP="007B4F98">
      <w:pPr>
        <w:pStyle w:val="B1"/>
      </w:pPr>
      <w:r>
        <w:t>-</w:t>
      </w:r>
      <w:r>
        <w:tab/>
        <w:t>Path information.</w:t>
      </w:r>
    </w:p>
    <w:p w14:paraId="2B1FFC5B" w14:textId="77777777" w:rsidR="007B4F98" w:rsidRDefault="007B4F98" w:rsidP="007B4F98">
      <w:pPr>
        <w:pStyle w:val="B1"/>
      </w:pPr>
      <w:r>
        <w:t>-</w:t>
      </w:r>
      <w:r>
        <w:tab/>
        <w:t>QoS Info which is the accepted QoS Info of the hop between two UE-to-UE Relays and the accumulated QoS Info of hops from the receiver UE-to-UE Relay to the target End UE.</w:t>
      </w:r>
    </w:p>
    <w:p w14:paraId="36305B0C" w14:textId="1E784DBD" w:rsidR="007B4F98" w:rsidRDefault="007B4F98" w:rsidP="009F27F6">
      <w:r>
        <w:t>The Direct Communication Accept message over the PC5 reference point between the source End UE and UE-to-UE Relay additionally includes:</w:t>
      </w:r>
    </w:p>
    <w:p w14:paraId="661521D5" w14:textId="77777777" w:rsidR="007B4F98" w:rsidRDefault="007B4F98" w:rsidP="007B4F98">
      <w:pPr>
        <w:pStyle w:val="B1"/>
      </w:pPr>
      <w:r>
        <w:t>-</w:t>
      </w:r>
      <w:r>
        <w:tab/>
        <w:t>Path information.</w:t>
      </w:r>
    </w:p>
    <w:p w14:paraId="037E56FD" w14:textId="77777777" w:rsidR="007B4F98" w:rsidRDefault="007B4F98" w:rsidP="007B4F98">
      <w:pPr>
        <w:pStyle w:val="B1"/>
      </w:pPr>
      <w:r>
        <w:t>-</w:t>
      </w:r>
      <w:r>
        <w:tab/>
        <w:t>QoS Info which is the accepted QoS Info of the hop between two UE-to-UE Relays and the accumulated QoS Info of hops from the source End UE to the target End UE.</w:t>
      </w:r>
    </w:p>
    <w:p w14:paraId="35196825" w14:textId="77777777" w:rsidR="007B4F98" w:rsidRDefault="007B4F98" w:rsidP="009F27F6">
      <w:r>
        <w:t>The Link Modification Request message over the PC5 reference point between source End UE and the first hop UE-to-UE Relay additionally includes:</w:t>
      </w:r>
    </w:p>
    <w:p w14:paraId="353183D5" w14:textId="40DDED14" w:rsidR="007B4F98" w:rsidRDefault="007B4F98" w:rsidP="007B4F98">
      <w:pPr>
        <w:pStyle w:val="B1"/>
      </w:pPr>
      <w:r>
        <w:lastRenderedPageBreak/>
        <w:t>-</w:t>
      </w:r>
      <w:r>
        <w:tab/>
        <w:t>Path Information: an (ordered) list of User Info ID of 5G ProSe UE-to-UE Relays provided</w:t>
      </w:r>
      <w:r w:rsidR="00095BB2">
        <w:t xml:space="preserve"> by the first hop UE-to-UE Relay</w:t>
      </w:r>
      <w:r>
        <w:t xml:space="preserve"> to the source 5G ProSe End UE during 5G ProSe UE-to-UE Relay Discovery procedure.</w:t>
      </w:r>
    </w:p>
    <w:p w14:paraId="2E1CA7AD" w14:textId="77777777" w:rsidR="007B4F98" w:rsidRDefault="007B4F98" w:rsidP="007B4F98">
      <w:pPr>
        <w:pStyle w:val="B1"/>
      </w:pPr>
      <w:r>
        <w:t xml:space="preserve"> -</w:t>
      </w:r>
      <w:r>
        <w:tab/>
        <w:t>QoS Info: indicates the End-to-End QoS Info from the source End UE to the target End UE.</w:t>
      </w:r>
    </w:p>
    <w:p w14:paraId="2E17E25C" w14:textId="77777777" w:rsidR="007B4F98" w:rsidRDefault="007B4F98" w:rsidP="009F27F6">
      <w:r>
        <w:t>The Link Modification Request message over the PC5 reference point between two UE-to-UE Relays includes:</w:t>
      </w:r>
    </w:p>
    <w:p w14:paraId="5928DE28" w14:textId="77777777" w:rsidR="007B4F98" w:rsidRDefault="007B4F98" w:rsidP="007B4F98">
      <w:pPr>
        <w:pStyle w:val="B1"/>
      </w:pPr>
      <w:r>
        <w:t>-</w:t>
      </w:r>
      <w:r>
        <w:tab/>
        <w:t>User Info of source 5G ProSe End UE.</w:t>
      </w:r>
    </w:p>
    <w:p w14:paraId="0DB1E0A9" w14:textId="77777777" w:rsidR="007B4F98" w:rsidRDefault="007B4F98" w:rsidP="007B4F98">
      <w:pPr>
        <w:pStyle w:val="B1"/>
      </w:pPr>
      <w:r>
        <w:t>-</w:t>
      </w:r>
      <w:r>
        <w:tab/>
        <w:t>Path Information.</w:t>
      </w:r>
    </w:p>
    <w:p w14:paraId="4DE1BC0D" w14:textId="77777777" w:rsidR="007B4F98" w:rsidRDefault="007B4F98" w:rsidP="007B4F98">
      <w:pPr>
        <w:pStyle w:val="B1"/>
      </w:pPr>
      <w:r>
        <w:t>-</w:t>
      </w:r>
      <w:r>
        <w:tab/>
        <w:t>User Info of target 5G ProSe End UE.</w:t>
      </w:r>
    </w:p>
    <w:p w14:paraId="323250BD" w14:textId="77777777" w:rsidR="007B4F98" w:rsidRDefault="007B4F98" w:rsidP="007B4F98">
      <w:pPr>
        <w:pStyle w:val="B1"/>
      </w:pPr>
      <w:r>
        <w:t>-</w:t>
      </w:r>
      <w:r>
        <w:tab/>
        <w:t>QoS Info: indicates the rest QoS Info from the UE-to-UE Relay to the target End UE.</w:t>
      </w:r>
    </w:p>
    <w:p w14:paraId="51ACC903" w14:textId="77777777" w:rsidR="007B4F98" w:rsidRDefault="007B4F98" w:rsidP="009F27F6">
      <w:r>
        <w:t>The Link Modification Request message over the PC5 reference point between the target End UE and UE-to-UE Relay additionally includes:</w:t>
      </w:r>
    </w:p>
    <w:p w14:paraId="331197FD" w14:textId="77777777" w:rsidR="007B4F98" w:rsidRDefault="007B4F98" w:rsidP="007B4F98">
      <w:pPr>
        <w:pStyle w:val="B1"/>
      </w:pPr>
      <w:r>
        <w:t>-</w:t>
      </w:r>
      <w:r>
        <w:tab/>
        <w:t>Path Information.</w:t>
      </w:r>
    </w:p>
    <w:p w14:paraId="4183F831" w14:textId="77777777" w:rsidR="007B4F98" w:rsidRDefault="007B4F98" w:rsidP="007B4F98">
      <w:pPr>
        <w:pStyle w:val="B1"/>
      </w:pPr>
      <w:r>
        <w:t>-</w:t>
      </w:r>
      <w:r>
        <w:tab/>
        <w:t>QoS Info: indicates the rest QoS Info from the UE-to-UE Relay to the target End UE.</w:t>
      </w:r>
    </w:p>
    <w:p w14:paraId="58C17B60" w14:textId="77777777" w:rsidR="007B4F98" w:rsidRDefault="007B4F98" w:rsidP="009F27F6">
      <w:r>
        <w:t>The Link Modification Accept message over the PC5 reference point between the target End UE and UE-to-UE Relay additionally includes:</w:t>
      </w:r>
    </w:p>
    <w:p w14:paraId="4C1D92EA" w14:textId="77777777" w:rsidR="007B4F98" w:rsidRDefault="007B4F98" w:rsidP="007B4F98">
      <w:pPr>
        <w:pStyle w:val="B1"/>
      </w:pPr>
      <w:r>
        <w:t>-</w:t>
      </w:r>
      <w:r>
        <w:tab/>
        <w:t>Path information.</w:t>
      </w:r>
    </w:p>
    <w:p w14:paraId="1DA3A265" w14:textId="77777777" w:rsidR="007B4F98" w:rsidRDefault="007B4F98" w:rsidP="007B4F98">
      <w:pPr>
        <w:pStyle w:val="B1"/>
      </w:pPr>
      <w:r>
        <w:t>-</w:t>
      </w:r>
      <w:r>
        <w:tab/>
        <w:t>QoS Info which is the accepted QoS Info of the hop between target End UE and UE-to-UE Relay.</w:t>
      </w:r>
    </w:p>
    <w:p w14:paraId="0B246F79" w14:textId="77777777" w:rsidR="007B4F98" w:rsidRDefault="007B4F98" w:rsidP="009F27F6">
      <w:r>
        <w:t>The Link Modification Accept message over the PC5 reference point between two UE-to-UE Relays includes:</w:t>
      </w:r>
    </w:p>
    <w:p w14:paraId="00D30C9C" w14:textId="77777777" w:rsidR="007B4F98" w:rsidRDefault="007B4F98" w:rsidP="007B4F98">
      <w:pPr>
        <w:pStyle w:val="B1"/>
      </w:pPr>
      <w:r>
        <w:t>-</w:t>
      </w:r>
      <w:r>
        <w:tab/>
        <w:t>Path information.</w:t>
      </w:r>
    </w:p>
    <w:p w14:paraId="12C322B2" w14:textId="77777777" w:rsidR="007B4F98" w:rsidRDefault="007B4F98" w:rsidP="007B4F98">
      <w:pPr>
        <w:pStyle w:val="B1"/>
      </w:pPr>
      <w:r>
        <w:t>-</w:t>
      </w:r>
      <w:r>
        <w:tab/>
        <w:t>QoS Info which is the accepted QoS Info of the hop between two UE-to-UE Relays and the accumulated QoS Info of hops from the UE-to-UE Relay to the target End UE.</w:t>
      </w:r>
    </w:p>
    <w:p w14:paraId="494C1062" w14:textId="77777777" w:rsidR="007B4F98" w:rsidRDefault="007B4F98" w:rsidP="009F27F6">
      <w:r>
        <w:t>The Link Modification Accept message over the PC5 reference point between source End UE and the first UE-to-UE Relay additionally includes:</w:t>
      </w:r>
    </w:p>
    <w:p w14:paraId="30840423" w14:textId="77777777" w:rsidR="007B4F98" w:rsidRDefault="007B4F98" w:rsidP="007B4F98">
      <w:pPr>
        <w:pStyle w:val="B1"/>
      </w:pPr>
      <w:r>
        <w:t>-</w:t>
      </w:r>
      <w:r>
        <w:tab/>
        <w:t>Path information.</w:t>
      </w:r>
    </w:p>
    <w:p w14:paraId="274DDE63" w14:textId="77777777" w:rsidR="007B4F98" w:rsidRDefault="007B4F98" w:rsidP="007B4F98">
      <w:pPr>
        <w:pStyle w:val="B1"/>
      </w:pPr>
      <w:r>
        <w:t xml:space="preserve"> -</w:t>
      </w:r>
      <w:r>
        <w:tab/>
        <w:t>QoS Info which is the accepted QoS Info of the hop between source End UE and the first UE-to-UE Relay and the accumulated QoS Info of hops from the UE-to-UE Relay to the target End UE.</w:t>
      </w:r>
    </w:p>
    <w:p w14:paraId="2F6D7116" w14:textId="507BD7B1" w:rsidR="00E377F9" w:rsidRDefault="00E377F9" w:rsidP="009F27F6">
      <w:pPr>
        <w:pStyle w:val="NO"/>
      </w:pPr>
      <w:r>
        <w:t>NOTE:</w:t>
      </w:r>
      <w:r>
        <w:tab/>
        <w:t xml:space="preserve">The path information in DCR/LMR/DCA/LMA message is used for </w:t>
      </w:r>
      <w:r w:rsidR="00E848D6">
        <w:t xml:space="preserve">Multi-hop </w:t>
      </w:r>
      <w:r>
        <w:t>5G ProSe UE-to-UE Relay Discovery only. A 5G ProSe UE-to-UE Relay Discovery that only supports single-hop UE-to-UE Relay will ignore the messages that contains path information.</w:t>
      </w:r>
    </w:p>
    <w:p w14:paraId="638FD802" w14:textId="77777777" w:rsidR="00E377F9" w:rsidRDefault="00E377F9" w:rsidP="00E377F9">
      <w:r>
        <w:t>In the Security Procedure of the PC5 reference point between source End UE and UE-to-UE Relay, the source 5G ProSe Layer-3 End UE provides the QoS Info of the end-to-end QoS to the 5G ProSe Layer-3 UE-to-UE Relay. If the PC5 link is used for transferring Ethernet traffic, the source 5G ProSe Layer-3 End UE provides its Ethernet MAC address. The 5G ProSe Layer-3 UE-to-UE Relay may provide the Ethernet MAC address of the target 5G ProSe Layer-3 End UE in the DCA/LMA message.</w:t>
      </w:r>
    </w:p>
    <w:p w14:paraId="4CD54AA5" w14:textId="77777777" w:rsidR="00E377F9" w:rsidRDefault="00E377F9" w:rsidP="00E377F9">
      <w:r>
        <w:t>In the Security Procedure of the PC5 reference point between two UE-to-UE Relays, a 5G ProSe Layer-3 UE-to-UE Relay provides the QoS Info from itself to the target 5G ProSe Layer-3 UE-to-UE Relay. If the PC5 link is used for transferring Ethernet traffic, the 5G ProSe Layer-3 UE-to-UE Relay provides the Ethernet MAC address of the source 5G ProSe Layer-3 End UE. The 5G ProSe Layer-3 UE-to-UE Relay may provide the Ethernet MAC address of the target 5G ProSe Layer-3 End UE in the DCA/LMA message</w:t>
      </w:r>
    </w:p>
    <w:p w14:paraId="698DE40B" w14:textId="77777777" w:rsidR="00E377F9" w:rsidRDefault="00E377F9" w:rsidP="00E377F9">
      <w:r>
        <w:t>In the Security Procedure of the PC5 reference point between target End UE and a UE-to-UE Relay, the 5G ProSe Layer-3 UE-to-UE Relay provides the QoS Info of the last hop QoS to the target 5G ProSe End UE. If the PC5 link is used for transferring Ethernet traffic, the 5G ProSe Layer-3 UE-to-UE Relay provides the Ethernet MAC address of the source 5G ProSe Layer-3 End UE. The target 5G End UE may provide its Ethernet MAC address in the DCA/LMA message</w:t>
      </w:r>
    </w:p>
    <w:p w14:paraId="0D058562" w14:textId="77777777" w:rsidR="00E377F9" w:rsidRDefault="00E377F9" w:rsidP="00E377F9">
      <w:r>
        <w:lastRenderedPageBreak/>
        <w:t>The 5G ProSe Layer-3 UE-to-UE Relay decides the QoS Info of the next hop to source End UE with considering the accumulated QoS Info of the hop(s) to the target End UE which is received in the Direct Communication Accept message.</w:t>
      </w:r>
    </w:p>
    <w:p w14:paraId="115BCBBC" w14:textId="77777777" w:rsidR="00E377F9" w:rsidRDefault="00E377F9" w:rsidP="00E377F9">
      <w:r>
        <w:t>For adding new end-to-end QoS flow or modifying existing end-to-end QoS flow, the Link Modification Accept message over each PC5 reference point additionally includes QoS Info of that hop. If the PC5 link is used for transferring Ethernet traffic, the target 5G ProSe Layer-3 End UE may provide its Ethernet MAC address. For a path between a specific pair of End UEs, if at least one of the PC5 link is released, the 5G ProSe Layer-3 UE-to-UE Relay(s) in the path may release other PC5 link(s) in the path.</w:t>
      </w:r>
    </w:p>
    <w:p w14:paraId="755E2CDC" w14:textId="318A8AC4" w:rsidR="008C47BE" w:rsidRPr="00CB5EC9" w:rsidRDefault="008C47BE" w:rsidP="008C47BE">
      <w:pPr>
        <w:pStyle w:val="Heading2"/>
      </w:pPr>
      <w:bookmarkStart w:id="1377" w:name="_CR6_5"/>
      <w:bookmarkStart w:id="1378" w:name="_Toc201151902"/>
      <w:bookmarkEnd w:id="1377"/>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338"/>
      <w:bookmarkEnd w:id="1339"/>
      <w:bookmarkEnd w:id="1340"/>
      <w:bookmarkEnd w:id="1342"/>
      <w:bookmarkEnd w:id="1378"/>
    </w:p>
    <w:p w14:paraId="4F3E9275" w14:textId="5597FB31" w:rsidR="00E628DC" w:rsidRPr="00CB5EC9" w:rsidRDefault="00E628DC" w:rsidP="00E628DC">
      <w:pPr>
        <w:pStyle w:val="Heading3"/>
      </w:pPr>
      <w:bookmarkStart w:id="1379" w:name="_CR6_5_1"/>
      <w:bookmarkStart w:id="1380" w:name="_Toc69883596"/>
      <w:bookmarkStart w:id="1381" w:name="_Toc73625613"/>
      <w:bookmarkStart w:id="1382" w:name="_Toc201151903"/>
      <w:bookmarkEnd w:id="1379"/>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380"/>
      <w:bookmarkEnd w:id="1381"/>
      <w:bookmarkEnd w:id="1382"/>
    </w:p>
    <w:p w14:paraId="03E5FB6A" w14:textId="61D74022" w:rsidR="00F175C0" w:rsidRDefault="00F175C0" w:rsidP="00090693">
      <w:pPr>
        <w:pStyle w:val="Heading4"/>
        <w:rPr>
          <w:lang w:eastAsia="zh-CN"/>
        </w:rPr>
      </w:pPr>
      <w:bookmarkStart w:id="1383" w:name="_CR6_5_1_0"/>
      <w:bookmarkStart w:id="1384" w:name="_Toc73625614"/>
      <w:bookmarkStart w:id="1385" w:name="_Toc201151904"/>
      <w:bookmarkEnd w:id="1383"/>
      <w:r>
        <w:rPr>
          <w:lang w:eastAsia="zh-CN"/>
        </w:rPr>
        <w:t>6.5.1.0</w:t>
      </w:r>
      <w:r>
        <w:rPr>
          <w:lang w:eastAsia="zh-CN"/>
        </w:rPr>
        <w:tab/>
        <w:t>General</w:t>
      </w:r>
      <w:bookmarkEnd w:id="1385"/>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386" w:name="_CR6_5_1_1"/>
      <w:bookmarkStart w:id="1387" w:name="_Toc201151905"/>
      <w:bookmarkEnd w:id="1386"/>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384"/>
      <w:bookmarkEnd w:id="1387"/>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388" w:name="_MON_1682938456"/>
    <w:bookmarkEnd w:id="1388"/>
    <w:p w14:paraId="65736BE0" w14:textId="77777777" w:rsidR="00090693" w:rsidRPr="00CB5EC9" w:rsidRDefault="00090693" w:rsidP="00090693">
      <w:pPr>
        <w:pStyle w:val="TH"/>
      </w:pPr>
      <w:r w:rsidRPr="00CB5EC9">
        <w:object w:dxaOrig="9001" w:dyaOrig="5781" w14:anchorId="36D6E4D1">
          <v:shape id="_x0000_i1086" type="#_x0000_t75" style="width:450.8pt;height:290.5pt" o:ole="">
            <v:imagedata r:id="rId131" o:title=""/>
          </v:shape>
          <o:OLEObject Type="Embed" ProgID="Word.Picture.8" ShapeID="_x0000_i1086" DrawAspect="Content" ObjectID="_1811766439" r:id="rId132"/>
        </w:object>
      </w:r>
    </w:p>
    <w:p w14:paraId="17FE4A4B" w14:textId="33D489EB" w:rsidR="00090693" w:rsidRPr="00CB5EC9" w:rsidRDefault="00090693" w:rsidP="00090693">
      <w:pPr>
        <w:pStyle w:val="TF"/>
      </w:pPr>
      <w:bookmarkStart w:id="1389" w:name="_CRFigure6_5_1_11"/>
      <w:r w:rsidRPr="00CB5EC9">
        <w:t xml:space="preserve">Figure </w:t>
      </w:r>
      <w:bookmarkEnd w:id="1389"/>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lastRenderedPageBreak/>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2DF9D8EA"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CB43FC" w:rsidRPr="00CB5EC9">
        <w:t>TS</w:t>
      </w:r>
      <w:r w:rsidR="00CB43FC">
        <w:t> </w:t>
      </w:r>
      <w:r w:rsidR="00CB43FC" w:rsidRPr="00CB5EC9">
        <w:t>23.501</w:t>
      </w:r>
      <w:r w:rsidR="00CB43FC">
        <w:t> </w:t>
      </w:r>
      <w:r w:rsidR="00CB43FC"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32BF425F"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w:t>
      </w:r>
      <w:r w:rsidRPr="00CB5EC9">
        <w:rPr>
          <w:rFonts w:eastAsia="SimSun"/>
          <w:lang w:eastAsia="zh-CN"/>
        </w:rPr>
        <w:lastRenderedPageBreak/>
        <w:t>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CB43FC" w:rsidRPr="00CB5EC9">
        <w:rPr>
          <w:lang w:eastAsia="ko-KR"/>
        </w:rPr>
        <w:t>TS</w:t>
      </w:r>
      <w:r w:rsidR="00CB43FC">
        <w:rPr>
          <w:lang w:eastAsia="ko-KR"/>
        </w:rPr>
        <w:t> </w:t>
      </w:r>
      <w:r w:rsidR="00CB43FC" w:rsidRPr="00CB5EC9">
        <w:rPr>
          <w:lang w:eastAsia="ko-KR"/>
        </w:rPr>
        <w:t>23.502</w:t>
      </w:r>
      <w:r w:rsidR="00CB43FC">
        <w:rPr>
          <w:lang w:eastAsia="ko-KR"/>
        </w:rPr>
        <w:t> </w:t>
      </w:r>
      <w:r w:rsidR="00CB43FC"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2897AE6"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CB43FC">
        <w:t>TS</w:t>
      </w:r>
      <w:r w:rsidR="00CB43FC">
        <w:t> </w:t>
      </w:r>
      <w:r w:rsidR="00CB43FC">
        <w:t>33.503</w:t>
      </w:r>
      <w:r w:rsidR="00CB43FC">
        <w:t> </w:t>
      </w:r>
      <w:r w:rsidR="00CB43FC">
        <w:t>[</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09962E8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CB43FC">
        <w:t>TS</w:t>
      </w:r>
      <w:r w:rsidR="00CB43FC">
        <w:t> </w:t>
      </w:r>
      <w:r w:rsidR="00CB43FC">
        <w:t>33.503</w:t>
      </w:r>
      <w:r w:rsidR="00CB43FC">
        <w:t> </w:t>
      </w:r>
      <w:r w:rsidR="00CB43FC">
        <w:t>[</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080DA71B"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CB43FC" w:rsidRPr="00CB5EC9">
        <w:rPr>
          <w:noProof/>
        </w:rPr>
        <w:t>TS</w:t>
      </w:r>
      <w:r w:rsidR="00CB43FC">
        <w:rPr>
          <w:noProof/>
        </w:rPr>
        <w:t> </w:t>
      </w:r>
      <w:r w:rsidR="00CB43FC" w:rsidRPr="00CB5EC9">
        <w:rPr>
          <w:noProof/>
        </w:rPr>
        <w:t>23.502</w:t>
      </w:r>
      <w:r w:rsidR="00CB43FC">
        <w:rPr>
          <w:noProof/>
        </w:rPr>
        <w:t> </w:t>
      </w:r>
      <w:r w:rsidR="00CB43FC"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6F223CA7" w:rsidR="008A0F29" w:rsidRDefault="008A0F29" w:rsidP="00090693">
      <w:pPr>
        <w:rPr>
          <w:lang w:eastAsia="zh-CN"/>
        </w:rPr>
      </w:pPr>
      <w:r>
        <w:rPr>
          <w:lang w:eastAsia="zh-CN"/>
        </w:rPr>
        <w:t xml:space="preserve">The PDU Session(s) used for relaying should be released as described in clause 4.3.4 of </w:t>
      </w:r>
      <w:r w:rsidR="00CB43FC">
        <w:rPr>
          <w:lang w:eastAsia="zh-CN"/>
        </w:rPr>
        <w:t>TS</w:t>
      </w:r>
      <w:r w:rsidR="00CB43FC">
        <w:rPr>
          <w:lang w:eastAsia="zh-CN"/>
        </w:rPr>
        <w:t> </w:t>
      </w:r>
      <w:r w:rsidR="00CB43FC">
        <w:rPr>
          <w:lang w:eastAsia="zh-CN"/>
        </w:rPr>
        <w:t>23.502</w:t>
      </w:r>
      <w:r w:rsidR="00CB43FC">
        <w:rPr>
          <w:lang w:eastAsia="zh-CN"/>
        </w:rPr>
        <w:t> </w:t>
      </w:r>
      <w:r w:rsidR="00CB43FC">
        <w:rPr>
          <w:lang w:eastAsia="zh-CN"/>
        </w:rPr>
        <w:t>[</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390" w:name="_CR6_5_1_2"/>
      <w:bookmarkStart w:id="1391" w:name="_Toc73625615"/>
      <w:bookmarkStart w:id="1392" w:name="_Toc50130630"/>
      <w:bookmarkStart w:id="1393" w:name="_Toc50133944"/>
      <w:bookmarkStart w:id="1394" w:name="_Toc50134284"/>
      <w:bookmarkStart w:id="1395" w:name="_Toc50557236"/>
      <w:bookmarkStart w:id="1396" w:name="_Toc50548914"/>
      <w:bookmarkStart w:id="1397" w:name="_Toc55202219"/>
      <w:bookmarkStart w:id="1398" w:name="_Toc57209843"/>
      <w:bookmarkStart w:id="1399" w:name="_Toc57366234"/>
      <w:bookmarkStart w:id="1400" w:name="_Toc68086187"/>
      <w:bookmarkStart w:id="1401" w:name="_Toc201151906"/>
      <w:bookmarkEnd w:id="1390"/>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391"/>
      <w:bookmarkEnd w:id="1401"/>
    </w:p>
    <w:p w14:paraId="6BBFF9F7" w14:textId="0AC66FF0" w:rsidR="003B194B" w:rsidRPr="00CB5EC9" w:rsidRDefault="003B194B" w:rsidP="00395A71">
      <w:pPr>
        <w:pStyle w:val="Heading5"/>
      </w:pPr>
      <w:bookmarkStart w:id="1402" w:name="_CR6_5_1_2_1"/>
      <w:bookmarkStart w:id="1403" w:name="_Toc73625616"/>
      <w:bookmarkStart w:id="1404" w:name="_Toc201151907"/>
      <w:bookmarkEnd w:id="1402"/>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403"/>
      <w:bookmarkEnd w:id="1404"/>
    </w:p>
    <w:bookmarkEnd w:id="1392"/>
    <w:bookmarkEnd w:id="1393"/>
    <w:bookmarkEnd w:id="1394"/>
    <w:bookmarkEnd w:id="1395"/>
    <w:bookmarkEnd w:id="1396"/>
    <w:bookmarkEnd w:id="1397"/>
    <w:bookmarkEnd w:id="1398"/>
    <w:bookmarkEnd w:id="1399"/>
    <w:bookmarkEnd w:id="1400"/>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w:t>
      </w:r>
      <w:r w:rsidRPr="00CB5EC9">
        <w:lastRenderedPageBreak/>
        <w:t>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692452FB"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CB43FC" w:rsidRPr="00CB5EC9">
        <w:t>TS</w:t>
      </w:r>
      <w:r w:rsidR="00CB43FC">
        <w:t> </w:t>
      </w:r>
      <w:r w:rsidR="00CB43FC" w:rsidRPr="00CB5EC9">
        <w:t>23.503</w:t>
      </w:r>
      <w:r w:rsidR="00CB43FC">
        <w:t> </w:t>
      </w:r>
      <w:r w:rsidR="00CB43FC"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87" type="#_x0000_t75" style="width:401.3pt;height:313.05pt" o:ole="">
            <v:imagedata r:id="rId133" o:title=""/>
          </v:shape>
          <o:OLEObject Type="Embed" ProgID="Visio.Drawing.15" ShapeID="_x0000_i1087" DrawAspect="Content" ObjectID="_1811766440" r:id="rId134"/>
        </w:object>
      </w:r>
    </w:p>
    <w:p w14:paraId="3C72B800" w14:textId="10471A55" w:rsidR="003B194B" w:rsidRPr="00CB5EC9" w:rsidRDefault="003B194B" w:rsidP="003B194B">
      <w:pPr>
        <w:pStyle w:val="TF"/>
      </w:pPr>
      <w:bookmarkStart w:id="1405" w:name="_CRFigure6_5_1_2_11"/>
      <w:r w:rsidRPr="00CB5EC9">
        <w:t xml:space="preserve">Figure </w:t>
      </w:r>
      <w:bookmarkEnd w:id="1405"/>
      <w:r w:rsidRPr="00CB5EC9">
        <w:t>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7E1D1F2E"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CB43FC" w:rsidRPr="00CB5EC9">
        <w:t>TS</w:t>
      </w:r>
      <w:r w:rsidR="00CB43FC">
        <w:t> </w:t>
      </w:r>
      <w:r w:rsidR="00CB43FC" w:rsidRPr="00CB5EC9">
        <w:t>23.502</w:t>
      </w:r>
      <w:r w:rsidR="00CB43FC">
        <w:t> </w:t>
      </w:r>
      <w:r w:rsidR="00CB43FC" w:rsidRPr="00CB5EC9">
        <w:t>[</w:t>
      </w:r>
      <w:r w:rsidR="00395A71" w:rsidRPr="00CB5EC9">
        <w:t>5</w:t>
      </w:r>
      <w:r w:rsidRPr="00CB5EC9">
        <w:t xml:space="preserve">]. After the IPSec tunnel is established, </w:t>
      </w:r>
      <w:r w:rsidRPr="00CB5EC9">
        <w:lastRenderedPageBreak/>
        <w:t xml:space="preserve">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CB43FC" w:rsidRPr="00CB5EC9">
        <w:t>TS</w:t>
      </w:r>
      <w:r w:rsidR="00CB43FC">
        <w:t> </w:t>
      </w:r>
      <w:r w:rsidR="00CB43FC" w:rsidRPr="00CB5EC9">
        <w:t>23.502</w:t>
      </w:r>
      <w:r w:rsidR="00CB43FC">
        <w:t> </w:t>
      </w:r>
      <w:r w:rsidR="00CB43FC" w:rsidRPr="00CB5EC9">
        <w:t>[</w:t>
      </w:r>
      <w:r w:rsidR="00395A71" w:rsidRPr="00CB5EC9">
        <w:t>5</w:t>
      </w:r>
      <w:r w:rsidRPr="00CB5EC9">
        <w:t>].</w:t>
      </w:r>
    </w:p>
    <w:p w14:paraId="12DEDC08" w14:textId="371CCC58"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CB43FC">
        <w:t>TS</w:t>
      </w:r>
      <w:r w:rsidR="00CB43FC">
        <w:t> </w:t>
      </w:r>
      <w:r w:rsidR="00CB43FC">
        <w:t>23.502</w:t>
      </w:r>
      <w:r w:rsidR="00CB43FC">
        <w:t> </w:t>
      </w:r>
      <w:r w:rsidR="00CB43FC">
        <w:t>[</w:t>
      </w:r>
      <w:r>
        <w:t>5]. Once the Child SA(s) has been created the 5G ProSe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35E5F18E" w:rsidR="003B194B" w:rsidRPr="00CB5EC9" w:rsidRDefault="003B194B" w:rsidP="003B194B">
      <w:r w:rsidRPr="00CB5EC9">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CB43FC" w:rsidRPr="00CB5EC9">
        <w:t>TS</w:t>
      </w:r>
      <w:r w:rsidR="00CB43FC">
        <w:t> </w:t>
      </w:r>
      <w:r w:rsidR="00CB43FC" w:rsidRPr="00CB5EC9">
        <w:t>23.502</w:t>
      </w:r>
      <w:r w:rsidR="00CB43FC">
        <w:t> </w:t>
      </w:r>
      <w:r w:rsidR="00CB43FC"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406" w:name="_CR6_5_1_2_2"/>
      <w:bookmarkStart w:id="1407" w:name="_Toc73625617"/>
      <w:bookmarkStart w:id="1408" w:name="_Toc201151908"/>
      <w:bookmarkEnd w:id="1406"/>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407"/>
      <w:bookmarkEnd w:id="1408"/>
    </w:p>
    <w:p w14:paraId="695FC73B" w14:textId="2211818B"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CB43FC" w:rsidRPr="00CB5EC9">
        <w:t>TS</w:t>
      </w:r>
      <w:r w:rsidR="00CB43FC">
        <w:t> </w:t>
      </w:r>
      <w:r w:rsidR="00CB43FC" w:rsidRPr="00CB5EC9">
        <w:t>23.501</w:t>
      </w:r>
      <w:r w:rsidR="00CB43FC">
        <w:t> </w:t>
      </w:r>
      <w:r w:rsidR="00CB43FC"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62960C31"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CB43FC" w:rsidRPr="00CB5EC9">
        <w:rPr>
          <w:lang w:eastAsia="zh-CN"/>
        </w:rPr>
        <w:t>TS</w:t>
      </w:r>
      <w:r w:rsidR="00CB43FC">
        <w:rPr>
          <w:lang w:eastAsia="zh-CN"/>
        </w:rPr>
        <w:t> </w:t>
      </w:r>
      <w:r w:rsidR="00CB43FC" w:rsidRPr="00CB5EC9">
        <w:rPr>
          <w:lang w:eastAsia="zh-CN"/>
        </w:rPr>
        <w:t>23.501</w:t>
      </w:r>
      <w:r w:rsidR="00CB43FC">
        <w:rPr>
          <w:lang w:eastAsia="zh-CN"/>
        </w:rPr>
        <w:t> </w:t>
      </w:r>
      <w:r w:rsidR="00CB43FC" w:rsidRPr="00CB5EC9">
        <w:rPr>
          <w:lang w:eastAsia="zh-CN"/>
        </w:rPr>
        <w:t>[</w:t>
      </w:r>
      <w:r w:rsidR="00395A71" w:rsidRPr="00CB5EC9">
        <w:rPr>
          <w:lang w:eastAsia="zh-CN"/>
        </w:rPr>
        <w:t>4</w:t>
      </w:r>
      <w:r w:rsidRPr="00CB5EC9">
        <w:rPr>
          <w:lang w:eastAsia="zh-CN"/>
        </w:rPr>
        <w:t>].</w:t>
      </w:r>
    </w:p>
    <w:p w14:paraId="3151FE95" w14:textId="53C4CF9D" w:rsidR="00F705AF" w:rsidRPr="00CB5EC9" w:rsidRDefault="00F705AF" w:rsidP="00F705AF">
      <w:pPr>
        <w:rPr>
          <w:lang w:eastAsia="zh-CN"/>
        </w:rPr>
      </w:pPr>
      <w:bookmarkStart w:id="1409"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CB43FC">
        <w:rPr>
          <w:lang w:eastAsia="zh-CN"/>
        </w:rPr>
        <w:t>TS</w:t>
      </w:r>
      <w:r w:rsidR="00CB43FC">
        <w:rPr>
          <w:lang w:eastAsia="zh-CN"/>
        </w:rPr>
        <w:t> </w:t>
      </w:r>
      <w:r w:rsidR="00CB43FC">
        <w:rPr>
          <w:lang w:eastAsia="zh-CN"/>
        </w:rPr>
        <w:t>23.501</w:t>
      </w:r>
      <w:r w:rsidR="00CB43FC">
        <w:rPr>
          <w:lang w:eastAsia="zh-CN"/>
        </w:rPr>
        <w:t> </w:t>
      </w:r>
      <w:r w:rsidR="00CB43FC">
        <w:rPr>
          <w:lang w:eastAsia="zh-CN"/>
        </w:rPr>
        <w:t>[</w:t>
      </w:r>
      <w:r>
        <w:rPr>
          <w:lang w:eastAsia="zh-CN"/>
        </w:rPr>
        <w:t>4].</w:t>
      </w:r>
    </w:p>
    <w:p w14:paraId="3531BB0A" w14:textId="1E0DA723" w:rsidR="003B194B" w:rsidRPr="00CB5EC9" w:rsidRDefault="003B194B" w:rsidP="00395A71">
      <w:pPr>
        <w:pStyle w:val="Heading5"/>
      </w:pPr>
      <w:bookmarkStart w:id="1410" w:name="_CR6_5_1_2_3"/>
      <w:bookmarkStart w:id="1411" w:name="_Toc201151909"/>
      <w:bookmarkEnd w:id="1410"/>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409"/>
      <w:bookmarkEnd w:id="1411"/>
    </w:p>
    <w:p w14:paraId="4FE147DF" w14:textId="41CED888"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CB43FC" w:rsidRPr="00CB5EC9">
        <w:rPr>
          <w:lang w:eastAsia="zh-CN"/>
        </w:rPr>
        <w:t>TS</w:t>
      </w:r>
      <w:r w:rsidR="00CB43FC">
        <w:rPr>
          <w:lang w:eastAsia="zh-CN"/>
        </w:rPr>
        <w:t> </w:t>
      </w:r>
      <w:r w:rsidR="00CB43FC" w:rsidRPr="00CB5EC9">
        <w:rPr>
          <w:lang w:eastAsia="zh-CN"/>
        </w:rPr>
        <w:t>23.502</w:t>
      </w:r>
      <w:r w:rsidR="00CB43FC">
        <w:rPr>
          <w:lang w:eastAsia="zh-CN"/>
        </w:rPr>
        <w:t> </w:t>
      </w:r>
      <w:r w:rsidR="00CB43FC"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78138633"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CB43FC" w:rsidRPr="00CB5EC9">
        <w:rPr>
          <w:lang w:eastAsia="zh-CN"/>
        </w:rPr>
        <w:t>TS</w:t>
      </w:r>
      <w:r w:rsidR="00CB43FC">
        <w:rPr>
          <w:lang w:eastAsia="zh-CN"/>
        </w:rPr>
        <w:t> </w:t>
      </w:r>
      <w:r w:rsidR="00CB43FC" w:rsidRPr="00CB5EC9">
        <w:rPr>
          <w:lang w:eastAsia="zh-CN"/>
        </w:rPr>
        <w:t>23.502</w:t>
      </w:r>
      <w:r w:rsidR="00CB43FC">
        <w:rPr>
          <w:lang w:eastAsia="zh-CN"/>
        </w:rPr>
        <w:t> </w:t>
      </w:r>
      <w:r w:rsidR="00CB43FC"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412" w:name="_CR6_5_1_3"/>
      <w:bookmarkStart w:id="1413" w:name="_Toc517048051"/>
      <w:bookmarkStart w:id="1414" w:name="_Toc45003327"/>
      <w:bookmarkStart w:id="1415" w:name="_Toc69883597"/>
      <w:bookmarkStart w:id="1416" w:name="_Toc73625619"/>
      <w:bookmarkStart w:id="1417" w:name="_Toc201151910"/>
      <w:bookmarkEnd w:id="1412"/>
      <w:r w:rsidRPr="00CB5EC9">
        <w:lastRenderedPageBreak/>
        <w:t>6.5.1.3</w:t>
      </w:r>
      <w:r w:rsidRPr="00CB5EC9">
        <w:tab/>
      </w:r>
      <w:r w:rsidR="00CB5EC9" w:rsidRPr="00CB5EC9">
        <w:t xml:space="preserve">Additional parameters </w:t>
      </w:r>
      <w:r w:rsidRPr="00CB5EC9">
        <w:t>announcement procedure</w:t>
      </w:r>
      <w:bookmarkEnd w:id="1413"/>
      <w:bookmarkEnd w:id="1414"/>
      <w:bookmarkEnd w:id="1417"/>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w:t>
      </w:r>
      <w:r w:rsidR="000120E5">
        <w:t>using M</w:t>
      </w:r>
      <w:r w:rsidRPr="00CB5EC9">
        <w:t>odel A) as defined in clause 5.8.3</w:t>
      </w:r>
      <w:r w:rsidR="00BE0C30" w:rsidRPr="00CB5EC9">
        <w:t>.</w:t>
      </w:r>
    </w:p>
    <w:bookmarkStart w:id="1418" w:name="_MON_1697372828"/>
    <w:bookmarkEnd w:id="1418"/>
    <w:p w14:paraId="1D1A057B" w14:textId="73A7DDF2" w:rsidR="00CB5EC9" w:rsidRPr="00CB5EC9" w:rsidRDefault="00CB5EC9" w:rsidP="000F34EA">
      <w:pPr>
        <w:pStyle w:val="TH"/>
      </w:pPr>
      <w:r w:rsidRPr="00CB5EC9">
        <w:object w:dxaOrig="9498" w:dyaOrig="5242" w14:anchorId="22676559">
          <v:shape id="_x0000_i1088" type="#_x0000_t75" style="width:475.2pt;height:261.7pt" o:ole="">
            <v:imagedata r:id="rId135" o:title=""/>
          </v:shape>
          <o:OLEObject Type="Embed" ProgID="Word.Picture.8" ShapeID="_x0000_i1088" DrawAspect="Content" ObjectID="_1811766441" r:id="rId136"/>
        </w:object>
      </w:r>
    </w:p>
    <w:p w14:paraId="251A89FB" w14:textId="482DEB2F" w:rsidR="00BE0C30" w:rsidRPr="00CB5EC9" w:rsidRDefault="00BE0C30" w:rsidP="00BE0C30">
      <w:pPr>
        <w:pStyle w:val="TF"/>
      </w:pPr>
      <w:bookmarkStart w:id="1419" w:name="_CRFigure6_5_1_31"/>
      <w:r w:rsidRPr="00CB5EC9">
        <w:t xml:space="preserve">Figure </w:t>
      </w:r>
      <w:bookmarkEnd w:id="1419"/>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w:t>
      </w:r>
      <w:r w:rsidRPr="00CB5EC9">
        <w:lastRenderedPageBreak/>
        <w:t>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5CCEDB71" w14:textId="1FFF098F" w:rsidR="00346133" w:rsidRDefault="00346133" w:rsidP="00346133">
      <w:pPr>
        <w:pStyle w:val="Heading4"/>
      </w:pPr>
      <w:bookmarkStart w:id="1420" w:name="_CR6_5_1_4"/>
      <w:bookmarkStart w:id="1421" w:name="_Toc201151911"/>
      <w:bookmarkEnd w:id="1420"/>
      <w:r>
        <w:t>6.5.1.4</w:t>
      </w:r>
      <w:r>
        <w:tab/>
        <w:t xml:space="preserve">5G ProSe Communication via </w:t>
      </w:r>
      <w:r w:rsidR="00E848D6">
        <w:t xml:space="preserve">Multi-hop </w:t>
      </w:r>
      <w:r>
        <w:t>5G ProSe Layer-3 UE-to-Network Relay without N3IWF (based on Model B Discovery)</w:t>
      </w:r>
      <w:bookmarkEnd w:id="1421"/>
    </w:p>
    <w:bookmarkStart w:id="1422" w:name="_MON_1792223351"/>
    <w:bookmarkEnd w:id="1422"/>
    <w:p w14:paraId="0C193B35" w14:textId="587B970A" w:rsidR="00C5533A" w:rsidRDefault="00C5533A" w:rsidP="0011489F">
      <w:pPr>
        <w:pStyle w:val="TH"/>
      </w:pPr>
      <w:r>
        <w:object w:dxaOrig="8931" w:dyaOrig="5809" w14:anchorId="74E035C4">
          <v:shape id="_x0000_i1089" type="#_x0000_t75" style="width:447.65pt;height:4in" o:ole="">
            <v:imagedata r:id="rId137" o:title=""/>
          </v:shape>
          <o:OLEObject Type="Embed" ProgID="Word.Picture.8" ShapeID="_x0000_i1089" DrawAspect="Content" ObjectID="_1811766442" r:id="rId138"/>
        </w:object>
      </w:r>
    </w:p>
    <w:p w14:paraId="163F13FD" w14:textId="161E8599" w:rsidR="00346133" w:rsidRDefault="00346133" w:rsidP="009F27F6">
      <w:pPr>
        <w:pStyle w:val="TF"/>
      </w:pPr>
      <w:bookmarkStart w:id="1423" w:name="_CRFigure6_5_1_41"/>
      <w:r>
        <w:t xml:space="preserve">Figure </w:t>
      </w:r>
      <w:bookmarkEnd w:id="1423"/>
      <w:r>
        <w:t xml:space="preserve">6.5.1.4-1: Connection establishment via </w:t>
      </w:r>
      <w:r w:rsidR="00E848D6">
        <w:t xml:space="preserve">Multi-hop </w:t>
      </w:r>
      <w:r>
        <w:t>5G ProSe Layer-3 UE-to-Network Relay without N3IWF support</w:t>
      </w:r>
    </w:p>
    <w:p w14:paraId="782B2776" w14:textId="641083F8" w:rsidR="00346133" w:rsidRDefault="00346133" w:rsidP="009F27F6">
      <w:r>
        <w:t xml:space="preserve">Connection establishment via </w:t>
      </w:r>
      <w:r w:rsidR="00E848D6">
        <w:t xml:space="preserve">Multi-hop </w:t>
      </w:r>
      <w:r>
        <w:t xml:space="preserve">5G ProSe Layer-3 UE-to-Network Relay without N3IWF support as described in clause 6.5.1.1 is used for </w:t>
      </w:r>
      <w:r w:rsidR="00E848D6">
        <w:t xml:space="preserve">Multi-hop </w:t>
      </w:r>
      <w:r>
        <w:t>UE-to-Network Relay after Model B Discovery with the following differences and clarifications:</w:t>
      </w:r>
    </w:p>
    <w:p w14:paraId="03581129" w14:textId="77777777" w:rsidR="00346133" w:rsidRDefault="00346133" w:rsidP="00346133">
      <w:pPr>
        <w:pStyle w:val="B1"/>
      </w:pPr>
      <w:r>
        <w:t>1.</w:t>
      </w:r>
      <w:r>
        <w:tab/>
        <w:t>Service authorization and provisioning are performed for the 5G ProSe Layer-3 UE-to-Network Relay, Intermediate Relay(s) and 5G ProSe Layer-3 Remote UE.</w:t>
      </w:r>
    </w:p>
    <w:p w14:paraId="12090FED" w14:textId="77777777" w:rsidR="00346133" w:rsidRDefault="00346133" w:rsidP="00346133">
      <w:pPr>
        <w:pStyle w:val="B1"/>
      </w:pPr>
      <w:r>
        <w:t>2.</w:t>
      </w:r>
      <w:r>
        <w:tab/>
        <w:t>The 5G ProSe Layer-3 UE-to-Network Relay may establish a PDU Session for relaying.</w:t>
      </w:r>
    </w:p>
    <w:p w14:paraId="544C2FCC" w14:textId="77777777" w:rsidR="00346133" w:rsidRDefault="00346133" w:rsidP="00346133">
      <w:pPr>
        <w:pStyle w:val="B1"/>
      </w:pPr>
      <w:r>
        <w:t>3.</w:t>
      </w:r>
      <w:r>
        <w:tab/>
        <w:t>The 5G ProSe Layer-3 Remote UE performs Model B discovery of a 5G ProSe Layer-3 UE-to-Network Relay. The Remote UE obtains the path information to the UE-to-Network Relay(s) from the discovery procedure.</w:t>
      </w:r>
    </w:p>
    <w:p w14:paraId="53ECB268" w14:textId="3C5A97C9" w:rsidR="00346133" w:rsidRDefault="00346133" w:rsidP="00346133">
      <w:pPr>
        <w:pStyle w:val="B1"/>
      </w:pPr>
      <w:r>
        <w:t>4.</w:t>
      </w:r>
      <w:r>
        <w:tab/>
        <w:t>The 5G ProSe Layer-3 Remote UE selects a path and establishes a connection for unicast mode communication as described in clause 6.4.3.</w:t>
      </w:r>
      <w:r w:rsidR="005D0E95">
        <w:t>9</w:t>
      </w:r>
      <w:r>
        <w:t>.</w:t>
      </w:r>
    </w:p>
    <w:p w14:paraId="7807CEDE" w14:textId="143C935D" w:rsidR="00346133" w:rsidRDefault="00346133" w:rsidP="00346133">
      <w:pPr>
        <w:pStyle w:val="B1"/>
      </w:pPr>
      <w:r>
        <w:t>5.</w:t>
      </w:r>
      <w:r>
        <w:tab/>
        <w:t>For IP PDU Session Type and IP traffic over PC5 reference point, the UE-to-Network Relay assigns IPv6 prefix or IPv4 address to Intermediate Relay(s) and the Remote UE</w:t>
      </w:r>
      <w:r w:rsidR="002449FE">
        <w:t xml:space="preserve"> as defined in clause 6.4.3.9.2</w:t>
      </w:r>
      <w:r>
        <w:t>.</w:t>
      </w:r>
    </w:p>
    <w:p w14:paraId="6CDFFC83" w14:textId="13E7FA23" w:rsidR="00346133" w:rsidRDefault="00346133" w:rsidP="00346133">
      <w:pPr>
        <w:pStyle w:val="B1"/>
      </w:pPr>
      <w:r>
        <w:t>6.</w:t>
      </w:r>
      <w:r>
        <w:tab/>
        <w:t>The 5G ProSe Layer-3 Remote UE may provide PC5 QoS Info and PC5 QoS rule(s) to the 5G ProSe Layer-3 UE-to-Network Relay using Layer-2 link modification procedure via Intermediate Relay(s). Intermediate Relays may split the PC5 QoS hop-by-hop as described in clause 5.6.2.</w:t>
      </w:r>
    </w:p>
    <w:p w14:paraId="08A194BA" w14:textId="77777777" w:rsidR="00346133" w:rsidRDefault="00346133" w:rsidP="00346133">
      <w:pPr>
        <w:pStyle w:val="B1"/>
      </w:pPr>
      <w:r>
        <w:t>7.</w:t>
      </w:r>
      <w:r>
        <w:tab/>
        <w:t>For the Remote UE Report, the Remote User ID is an identity of the 5G ProSe Layer-3 Remote UE.</w:t>
      </w:r>
    </w:p>
    <w:p w14:paraId="74CA9BAC" w14:textId="77777777" w:rsidR="00346133" w:rsidRDefault="00346133" w:rsidP="00346133">
      <w:pPr>
        <w:pStyle w:val="B1"/>
      </w:pPr>
      <w:r>
        <w:tab/>
        <w:t>For IP PDU Session Type, the Remote UE info is IP info related to Remote UE.</w:t>
      </w:r>
    </w:p>
    <w:p w14:paraId="4BFB17F0" w14:textId="77777777" w:rsidR="00346133" w:rsidRDefault="00346133" w:rsidP="009F27F6">
      <w:pPr>
        <w:pStyle w:val="B2"/>
      </w:pPr>
      <w:r>
        <w:lastRenderedPageBreak/>
        <w:t>-</w:t>
      </w:r>
      <w:r>
        <w:tab/>
        <w:t>for IPv4, the 5G ProSe Layer-3 UE-to-Network Relay shall report IP address and TCP/UDP port ranges that are assigned to 5G ProSe Layer-3 Remote UE(s) by the UE-to-Network Relay;</w:t>
      </w:r>
    </w:p>
    <w:p w14:paraId="6BB09D0F" w14:textId="77777777" w:rsidR="00346133" w:rsidRDefault="00346133" w:rsidP="009F27F6">
      <w:pPr>
        <w:pStyle w:val="B2"/>
      </w:pPr>
      <w:r>
        <w:t>-</w:t>
      </w:r>
      <w:r>
        <w:tab/>
        <w:t>for IPv6, the 5G ProSe Layer-3 UE-to-Network Relay shall report IPv6 prefix(es) assigned to individual 5G ProSe Layer-3 Remote UE(s).</w:t>
      </w:r>
    </w:p>
    <w:p w14:paraId="10316F3E" w14:textId="77777777" w:rsidR="00346133" w:rsidRDefault="00346133" w:rsidP="00346133">
      <w:pPr>
        <w:pStyle w:val="B1"/>
      </w:pPr>
      <w:r>
        <w:tab/>
        <w:t>For Ethernet PDU Session Type, the Remote UE info is Remote UE MAC address which is detected by the 5G ProSe Layer-3 UE-to-Network Relay.</w:t>
      </w:r>
    </w:p>
    <w:p w14:paraId="01D83E3F" w14:textId="77777777" w:rsidR="00346133" w:rsidRDefault="00346133" w:rsidP="009F27F6">
      <w:pPr>
        <w:pStyle w:val="NO"/>
      </w:pPr>
      <w:r>
        <w:t>NOTE:</w:t>
      </w:r>
      <w:r>
        <w:tab/>
        <w:t>For IP type of PDU Sessions, the Intermediate Relays forward the Downlink packet to the correct PC5 links based on destination IP address of the packet. For Ethernet type of PDU Sessions, the Intermediate Relay forwards the Downlink packets according to the destination Ethernet MAC address.</w:t>
      </w:r>
    </w:p>
    <w:p w14:paraId="13DBD4E9" w14:textId="6BD9C230" w:rsidR="00346133" w:rsidRPr="00CB5EC9" w:rsidRDefault="00346133" w:rsidP="00346133">
      <w:pPr>
        <w:pStyle w:val="Heading4"/>
      </w:pPr>
      <w:bookmarkStart w:id="1424" w:name="_CR6_5_1_5"/>
      <w:bookmarkStart w:id="1425" w:name="_Toc201151912"/>
      <w:bookmarkEnd w:id="1424"/>
      <w:r>
        <w:t>6.5.1.5</w:t>
      </w:r>
      <w:r>
        <w:tab/>
        <w:t xml:space="preserve">5G ProSe Communication via </w:t>
      </w:r>
      <w:r w:rsidR="00E848D6">
        <w:t xml:space="preserve">Multi-hop </w:t>
      </w:r>
      <w:r>
        <w:t>5G ProSe Layer-3 UE-to-Network Relay with N3IWF after Model B Discovery</w:t>
      </w:r>
      <w:bookmarkEnd w:id="1425"/>
    </w:p>
    <w:p w14:paraId="4DE4EA20" w14:textId="1BFB8CFF" w:rsidR="00346133" w:rsidRDefault="00346133" w:rsidP="00346133">
      <w:r>
        <w:t xml:space="preserve">5G ProSe Communication via 5G ProSe Layer-3 UE-to-Network Relay with N3IWF as described in clause 6.5.1.2 is used for </w:t>
      </w:r>
      <w:r w:rsidR="00E848D6">
        <w:t xml:space="preserve">Multi-hop </w:t>
      </w:r>
      <w:r>
        <w:t>UE-to-Network Relay after Model B Discovery with the following differences and clarifications:</w:t>
      </w:r>
    </w:p>
    <w:bookmarkStart w:id="1426" w:name="_MON_1792223569"/>
    <w:bookmarkEnd w:id="1426"/>
    <w:p w14:paraId="78AD3219" w14:textId="7D64364C" w:rsidR="00C5533A" w:rsidRDefault="00C5533A" w:rsidP="0011489F">
      <w:pPr>
        <w:pStyle w:val="TH"/>
      </w:pPr>
      <w:r>
        <w:object w:dxaOrig="9214" w:dyaOrig="5242" w14:anchorId="00209797">
          <v:shape id="_x0000_i1090" type="#_x0000_t75" style="width:461.45pt;height:259.2pt" o:ole="">
            <v:imagedata r:id="rId139" o:title=""/>
          </v:shape>
          <o:OLEObject Type="Embed" ProgID="Word.Picture.8" ShapeID="_x0000_i1090" DrawAspect="Content" ObjectID="_1811766443" r:id="rId140"/>
        </w:object>
      </w:r>
    </w:p>
    <w:p w14:paraId="32E485B8" w14:textId="1C5CD94C" w:rsidR="00346133" w:rsidRDefault="00346133" w:rsidP="00346133">
      <w:pPr>
        <w:pStyle w:val="TF"/>
      </w:pPr>
      <w:bookmarkStart w:id="1427" w:name="_CRFigure6_5_1_51"/>
      <w:r>
        <w:t xml:space="preserve">Figure </w:t>
      </w:r>
      <w:bookmarkEnd w:id="1427"/>
      <w:r>
        <w:t xml:space="preserve">6.5.1.5-1: 5G ProSe Communication via </w:t>
      </w:r>
      <w:r w:rsidR="00E848D6">
        <w:t xml:space="preserve">Multi-hop </w:t>
      </w:r>
      <w:r>
        <w:t>5G ProSe Layer-3 UE-to-Network Relay with N3IWF support</w:t>
      </w:r>
    </w:p>
    <w:p w14:paraId="19ACCB78" w14:textId="77777777" w:rsidR="00346133" w:rsidRDefault="00346133" w:rsidP="00346133">
      <w:pPr>
        <w:pStyle w:val="B1"/>
      </w:pPr>
      <w:r>
        <w:t>1.</w:t>
      </w:r>
      <w:r>
        <w:tab/>
        <w:t>5G ProSe Layer-3 UE-to-Network Relay performs Registration procedures and obtains the ProSe Policy that corresponds to the operation supporting the access to N3IWF. The 5G ProSe Layer-3 Remote UE is configured with the corresponding ProSe Policy and URSP rules.</w:t>
      </w:r>
    </w:p>
    <w:p w14:paraId="3573FAC9" w14:textId="77777777" w:rsidR="00346133" w:rsidRDefault="00346133" w:rsidP="00346133">
      <w:pPr>
        <w:pStyle w:val="B1"/>
      </w:pPr>
      <w:r>
        <w:tab/>
        <w:t>Supporting of the RSC configured for making the 5G ProSe Layer-3 Remote UE access to 5GC via N3IWF is preconfigured or provisioned to the Intermediate Relay by the ProSe Policy.</w:t>
      </w:r>
    </w:p>
    <w:p w14:paraId="28729616" w14:textId="3108F71A" w:rsidR="00346133" w:rsidRDefault="00346133" w:rsidP="00346133">
      <w:pPr>
        <w:pStyle w:val="B1"/>
      </w:pPr>
      <w:r>
        <w:t xml:space="preserve">2-4. A 5G ProSe Layer-3 UE-to-Network Relay, 5G ProSe Intermediate Relay(s) and 5G ProSe Layer-3 Remote UE perform </w:t>
      </w:r>
      <w:r w:rsidR="00E848D6">
        <w:t xml:space="preserve">Multi-hop </w:t>
      </w:r>
      <w:r>
        <w:t>discovery using the RSC configured for making the 5G ProSe Layer-3 Remote UE access to 5GC via N3IWF. The Remote UE obtains the path information to the UE-to-Network Relay(s) from the discovery procedure. Details of discovery procedure and path establishement procedure are described in clause 6.3.2.</w:t>
      </w:r>
      <w:r w:rsidR="00AA062C">
        <w:t>5</w:t>
      </w:r>
      <w:r w:rsidR="006E05F1">
        <w:t>.</w:t>
      </w:r>
      <w:r>
        <w:t>3 and</w:t>
      </w:r>
      <w:r w:rsidRPr="00346133">
        <w:t xml:space="preserve"> </w:t>
      </w:r>
      <w:r>
        <w:t>clause 6.4.3.</w:t>
      </w:r>
      <w:r w:rsidR="005D0E95">
        <w:t>9</w:t>
      </w:r>
      <w:r>
        <w:t>, respectively.</w:t>
      </w:r>
    </w:p>
    <w:p w14:paraId="2CFDEF06" w14:textId="77777777" w:rsidR="00346133" w:rsidRDefault="00346133" w:rsidP="00346133">
      <w:pPr>
        <w:pStyle w:val="B1"/>
      </w:pPr>
      <w:r>
        <w:t>5.</w:t>
      </w:r>
      <w:r>
        <w:tab/>
        <w:t>The 5G ProSe Layer-3 Remote UE that connects to a 5G ProSe Layer-3 UE-to-Network Relay with N3IWF support selects an N3IWF and determines the N3IWF IP address.</w:t>
      </w:r>
    </w:p>
    <w:p w14:paraId="6DB1625B" w14:textId="26AD44EA" w:rsidR="00346133" w:rsidRDefault="00346133" w:rsidP="00346133">
      <w:pPr>
        <w:pStyle w:val="B1"/>
      </w:pPr>
      <w:r>
        <w:lastRenderedPageBreak/>
        <w:t>6.</w:t>
      </w:r>
      <w:r>
        <w:tab/>
        <w:t xml:space="preserve">The 5G ProSe Layer-3 Remote UE establishes a signalling IPsec tunnel using IKE procedures with an N3IWF via Intermediate Relays and UE-to-Network Relay performs NAS Registration as described in clause 4.12.2.2 of </w:t>
      </w:r>
      <w:r w:rsidR="00CB43FC">
        <w:t>TS</w:t>
      </w:r>
      <w:r w:rsidR="00CB43FC">
        <w:t> </w:t>
      </w:r>
      <w:r w:rsidR="00CB43FC">
        <w:t>23.502</w:t>
      </w:r>
      <w:r w:rsidR="00CB43FC">
        <w:t> </w:t>
      </w:r>
      <w:r w:rsidR="00CB43FC">
        <w:t>[</w:t>
      </w:r>
      <w:r>
        <w:t>5].</w:t>
      </w:r>
    </w:p>
    <w:p w14:paraId="1AF4543D" w14:textId="77777777" w:rsidR="00346133" w:rsidRDefault="00346133" w:rsidP="00346133">
      <w:pPr>
        <w:pStyle w:val="B1"/>
      </w:pPr>
      <w:r>
        <w:t>7.</w:t>
      </w:r>
      <w:r>
        <w:tab/>
        <w:t>Based on Additional QoS Information received from the N3IWF, the 5G ProSe Layer-3 Remote UE determines whether it is necessary to request for QoS session modification for the dedicated QoS Flows toward the 5G ProSe Layer-3 UE-to-Network Relay as described in clause 5.6.2.2, taking the number of hops into account.</w:t>
      </w:r>
    </w:p>
    <w:p w14:paraId="185F8613" w14:textId="58F0D18E" w:rsidR="00766213" w:rsidRPr="00CB5EC9" w:rsidRDefault="00766213" w:rsidP="00766213">
      <w:pPr>
        <w:pStyle w:val="Heading3"/>
      </w:pPr>
      <w:bookmarkStart w:id="1428" w:name="_CR6_5_2"/>
      <w:bookmarkStart w:id="1429" w:name="_Toc201151913"/>
      <w:bookmarkEnd w:id="1428"/>
      <w:r w:rsidRPr="00CB5EC9">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415"/>
      <w:bookmarkEnd w:id="1416"/>
      <w:bookmarkEnd w:id="1429"/>
    </w:p>
    <w:p w14:paraId="23A73EF3" w14:textId="77777777" w:rsidR="00766213" w:rsidRPr="00CB5EC9" w:rsidRDefault="00766213" w:rsidP="00395A71">
      <w:pPr>
        <w:pStyle w:val="Heading4"/>
      </w:pPr>
      <w:bookmarkStart w:id="1430" w:name="_CR6_5_2_1"/>
      <w:bookmarkStart w:id="1431" w:name="_Toc73625620"/>
      <w:bookmarkStart w:id="1432" w:name="_Toc201151914"/>
      <w:bookmarkEnd w:id="1430"/>
      <w:r w:rsidRPr="00CB5EC9">
        <w:t>6.5.2.1</w:t>
      </w:r>
      <w:r w:rsidRPr="00CB5EC9">
        <w:tab/>
        <w:t>Registration and Connection Management</w:t>
      </w:r>
      <w:bookmarkEnd w:id="1431"/>
      <w:bookmarkEnd w:id="1432"/>
    </w:p>
    <w:p w14:paraId="6226C505" w14:textId="77777777" w:rsidR="00766213" w:rsidRPr="00CB5EC9" w:rsidRDefault="00766213" w:rsidP="00395A71">
      <w:pPr>
        <w:pStyle w:val="Heading5"/>
        <w:rPr>
          <w:noProof/>
        </w:rPr>
      </w:pPr>
      <w:bookmarkStart w:id="1433" w:name="_CR6_5_2_1_1"/>
      <w:bookmarkStart w:id="1434" w:name="_Toc30666557"/>
      <w:bookmarkStart w:id="1435" w:name="_Toc31029851"/>
      <w:bookmarkStart w:id="1436" w:name="_Toc31030742"/>
      <w:bookmarkStart w:id="1437" w:name="_Toc43388309"/>
      <w:bookmarkStart w:id="1438" w:name="_Toc43735539"/>
      <w:bookmarkStart w:id="1439" w:name="_Toc50130526"/>
      <w:bookmarkStart w:id="1440" w:name="_Toc50133840"/>
      <w:bookmarkStart w:id="1441" w:name="_Toc50134180"/>
      <w:bookmarkStart w:id="1442" w:name="_Toc50557132"/>
      <w:bookmarkStart w:id="1443" w:name="_Toc50548808"/>
      <w:bookmarkStart w:id="1444" w:name="_Toc55202113"/>
      <w:bookmarkStart w:id="1445" w:name="_Toc57209735"/>
      <w:bookmarkStart w:id="1446" w:name="_Toc57366126"/>
      <w:bookmarkStart w:id="1447" w:name="_Toc66703569"/>
      <w:bookmarkStart w:id="1448" w:name="_Toc73625621"/>
      <w:bookmarkStart w:id="1449" w:name="_Toc201151915"/>
      <w:bookmarkEnd w:id="1433"/>
      <w:r w:rsidRPr="00CB5EC9">
        <w:rPr>
          <w:noProof/>
        </w:rPr>
        <w:t>6.5.2.1.1</w:t>
      </w:r>
      <w:r w:rsidRPr="00CB5EC9">
        <w:rPr>
          <w:noProof/>
        </w:rPr>
        <w:tab/>
        <w:t>Registration Management</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04613B5E" w14:textId="4D794526"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CB43FC" w:rsidRPr="00CB5EC9">
        <w:rPr>
          <w:rFonts w:eastAsia="SimSun"/>
        </w:rPr>
        <w:t>TS</w:t>
      </w:r>
      <w:r w:rsidR="00CB43FC">
        <w:rPr>
          <w:rFonts w:eastAsia="SimSun"/>
        </w:rPr>
        <w:t> </w:t>
      </w:r>
      <w:r w:rsidR="00CB43FC" w:rsidRPr="00CB5EC9">
        <w:rPr>
          <w:rFonts w:eastAsia="SimSun"/>
        </w:rPr>
        <w:t>23.501</w:t>
      </w:r>
      <w:r w:rsidR="00CB43FC">
        <w:rPr>
          <w:rFonts w:eastAsia="SimSun"/>
        </w:rPr>
        <w:t> </w:t>
      </w:r>
      <w:r w:rsidR="00CB43FC" w:rsidRPr="00CB5EC9">
        <w:rPr>
          <w:rFonts w:eastAsia="SimSun"/>
        </w:rPr>
        <w:t>[</w:t>
      </w:r>
      <w:r w:rsidRPr="00CB5EC9">
        <w:rPr>
          <w:rFonts w:eastAsia="SimSun"/>
        </w:rPr>
        <w:t xml:space="preserve">4] and </w:t>
      </w:r>
      <w:r w:rsidR="00CB43FC" w:rsidRPr="00CB5EC9">
        <w:rPr>
          <w:rFonts w:eastAsia="SimSun"/>
        </w:rPr>
        <w:t>TS</w:t>
      </w:r>
      <w:r w:rsidR="00CB43FC">
        <w:rPr>
          <w:rFonts w:eastAsia="SimSun"/>
        </w:rPr>
        <w:t> </w:t>
      </w:r>
      <w:r w:rsidR="00CB43FC" w:rsidRPr="00CB5EC9">
        <w:rPr>
          <w:rFonts w:eastAsia="SimSun"/>
        </w:rPr>
        <w:t>23.502</w:t>
      </w:r>
      <w:r w:rsidR="00CB43FC">
        <w:rPr>
          <w:rFonts w:eastAsia="SimSun"/>
        </w:rPr>
        <w:t> </w:t>
      </w:r>
      <w:r w:rsidR="00CB43FC"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450" w:name="_CR6_5_2_1_2"/>
      <w:bookmarkStart w:id="1451" w:name="_Toc30666558"/>
      <w:bookmarkStart w:id="1452" w:name="_Toc31029852"/>
      <w:bookmarkStart w:id="1453" w:name="_Toc31030743"/>
      <w:bookmarkStart w:id="1454" w:name="_Toc43388310"/>
      <w:bookmarkStart w:id="1455" w:name="_Toc43735540"/>
      <w:bookmarkStart w:id="1456" w:name="_Toc50130527"/>
      <w:bookmarkStart w:id="1457" w:name="_Toc50133841"/>
      <w:bookmarkStart w:id="1458" w:name="_Toc50134181"/>
      <w:bookmarkStart w:id="1459" w:name="_Toc50557133"/>
      <w:bookmarkStart w:id="1460" w:name="_Toc50548809"/>
      <w:bookmarkStart w:id="1461" w:name="_Toc55202114"/>
      <w:bookmarkStart w:id="1462" w:name="_Toc57209736"/>
      <w:bookmarkStart w:id="1463" w:name="_Toc57366127"/>
      <w:bookmarkStart w:id="1464" w:name="_Toc66703570"/>
      <w:bookmarkStart w:id="1465" w:name="_Toc73625622"/>
      <w:bookmarkStart w:id="1466" w:name="_Toc201151916"/>
      <w:bookmarkEnd w:id="1450"/>
      <w:r w:rsidRPr="00CB5EC9">
        <w:t>6.5.2.1.2</w:t>
      </w:r>
      <w:r w:rsidRPr="00CB5EC9">
        <w:tab/>
        <w:t>Connection Management</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2D4B5066" w14:textId="51D440B6"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CB43FC" w:rsidRPr="00CB5EC9">
        <w:rPr>
          <w:rFonts w:eastAsia="SimSun"/>
        </w:rPr>
        <w:t>TS</w:t>
      </w:r>
      <w:r w:rsidR="00CB43FC">
        <w:rPr>
          <w:rFonts w:eastAsia="SimSun"/>
        </w:rPr>
        <w:t> </w:t>
      </w:r>
      <w:r w:rsidR="00CB43FC" w:rsidRPr="00CB5EC9">
        <w:rPr>
          <w:rFonts w:eastAsia="SimSun"/>
        </w:rPr>
        <w:t>23.501</w:t>
      </w:r>
      <w:r w:rsidR="00CB43FC">
        <w:rPr>
          <w:rFonts w:eastAsia="SimSun"/>
        </w:rPr>
        <w:t> </w:t>
      </w:r>
      <w:r w:rsidR="00CB43FC" w:rsidRPr="00CB5EC9">
        <w:rPr>
          <w:rFonts w:eastAsia="SimSun"/>
        </w:rPr>
        <w:t>[</w:t>
      </w:r>
      <w:r w:rsidRPr="00CB5EC9">
        <w:rPr>
          <w:rFonts w:eastAsia="SimSun"/>
        </w:rPr>
        <w:t xml:space="preserve">4] and </w:t>
      </w:r>
      <w:r w:rsidR="00CB43FC" w:rsidRPr="00CB5EC9">
        <w:rPr>
          <w:rFonts w:eastAsia="SimSun"/>
        </w:rPr>
        <w:t>TS</w:t>
      </w:r>
      <w:r w:rsidR="00CB43FC">
        <w:rPr>
          <w:rFonts w:eastAsia="SimSun"/>
        </w:rPr>
        <w:t> </w:t>
      </w:r>
      <w:r w:rsidR="00CB43FC" w:rsidRPr="00CB5EC9">
        <w:rPr>
          <w:rFonts w:eastAsia="SimSun"/>
        </w:rPr>
        <w:t>23.502</w:t>
      </w:r>
      <w:r w:rsidR="00CB43FC">
        <w:rPr>
          <w:rFonts w:eastAsia="SimSun"/>
        </w:rPr>
        <w:t> </w:t>
      </w:r>
      <w:r w:rsidR="00CB43FC"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24844950"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CB43FC" w:rsidRPr="00CB5EC9">
        <w:rPr>
          <w:rFonts w:eastAsia="SimSun"/>
        </w:rPr>
        <w:t>TS</w:t>
      </w:r>
      <w:r w:rsidR="00CB43FC">
        <w:rPr>
          <w:rFonts w:eastAsia="SimSun"/>
        </w:rPr>
        <w:t> </w:t>
      </w:r>
      <w:r w:rsidR="00CB43FC" w:rsidRPr="00CB5EC9">
        <w:rPr>
          <w:rFonts w:eastAsia="SimSun"/>
        </w:rPr>
        <w:t>23.501</w:t>
      </w:r>
      <w:r w:rsidR="00CB43FC">
        <w:rPr>
          <w:rFonts w:eastAsia="SimSun"/>
        </w:rPr>
        <w:t> </w:t>
      </w:r>
      <w:r w:rsidR="00CB43FC" w:rsidRPr="00CB5EC9">
        <w:rPr>
          <w:rFonts w:eastAsia="SimSun"/>
        </w:rPr>
        <w:t>[</w:t>
      </w:r>
      <w:r w:rsidRPr="00CB5EC9">
        <w:rPr>
          <w:rFonts w:eastAsia="SimSun"/>
        </w:rPr>
        <w:t xml:space="preserve">4] and </w:t>
      </w:r>
      <w:r w:rsidR="00CB43FC" w:rsidRPr="00CB5EC9">
        <w:rPr>
          <w:rFonts w:eastAsia="SimSun"/>
        </w:rPr>
        <w:t>TS</w:t>
      </w:r>
      <w:r w:rsidR="00CB43FC">
        <w:rPr>
          <w:rFonts w:eastAsia="SimSun"/>
        </w:rPr>
        <w:t> </w:t>
      </w:r>
      <w:r w:rsidR="00CB43FC" w:rsidRPr="00CB5EC9">
        <w:rPr>
          <w:rFonts w:eastAsia="SimSun"/>
        </w:rPr>
        <w:t>23.502</w:t>
      </w:r>
      <w:r w:rsidR="00CB43FC">
        <w:rPr>
          <w:rFonts w:eastAsia="SimSun"/>
        </w:rPr>
        <w:t> </w:t>
      </w:r>
      <w:r w:rsidR="00CB43FC"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CB43FC">
        <w:t>TS</w:t>
      </w:r>
      <w:r w:rsidR="00CB43FC">
        <w:t> </w:t>
      </w:r>
      <w:r w:rsidR="00CB43FC">
        <w:t>38.300</w:t>
      </w:r>
      <w:r w:rsidR="00CB43FC">
        <w:t> </w:t>
      </w:r>
      <w:r w:rsidR="00CB43FC">
        <w:t>[</w:t>
      </w:r>
      <w:r w:rsidR="00CB5EC9">
        <w:t>12]</w:t>
      </w:r>
      <w:r w:rsidR="00E14949" w:rsidRPr="00CB5EC9">
        <w:rPr>
          <w:rFonts w:eastAsia="DengXian"/>
        </w:rPr>
        <w:t>.</w:t>
      </w:r>
    </w:p>
    <w:p w14:paraId="6C25C0D1" w14:textId="77777777" w:rsidR="00766213" w:rsidRPr="00CB5EC9" w:rsidRDefault="00766213" w:rsidP="00395A71">
      <w:pPr>
        <w:pStyle w:val="Heading4"/>
      </w:pPr>
      <w:bookmarkStart w:id="1467" w:name="_CR6_5_2_2"/>
      <w:bookmarkStart w:id="1468" w:name="_Toc73625623"/>
      <w:bookmarkStart w:id="1469" w:name="_Toc201151917"/>
      <w:bookmarkEnd w:id="1467"/>
      <w:r w:rsidRPr="00CB5EC9">
        <w:lastRenderedPageBreak/>
        <w:t>6.5.2.2</w:t>
      </w:r>
      <w:r w:rsidRPr="00CB5EC9">
        <w:tab/>
        <w:t>Connection establishment</w:t>
      </w:r>
      <w:bookmarkEnd w:id="1468"/>
      <w:bookmarkEnd w:id="1469"/>
    </w:p>
    <w:p w14:paraId="36649504" w14:textId="7B4C9E37" w:rsidR="009D5D15" w:rsidRDefault="009D5D15" w:rsidP="008D76BE">
      <w:pPr>
        <w:pStyle w:val="TH"/>
      </w:pPr>
      <w:r w:rsidRPr="00187EFA">
        <w:rPr>
          <w:rFonts w:eastAsia="DengXian"/>
          <w:b w:val="0"/>
        </w:rPr>
        <w:object w:dxaOrig="12311" w:dyaOrig="7511" w14:anchorId="3A3E18DD">
          <v:shape id="_x0000_i1091" type="#_x0000_t75" style="width:449.55pt;height:274.25pt" o:ole="">
            <v:imagedata r:id="rId141" o:title=""/>
          </v:shape>
          <o:OLEObject Type="Embed" ProgID="Visio.Drawing.11" ShapeID="_x0000_i1091" DrawAspect="Content" ObjectID="_1811766444" r:id="rId142"/>
        </w:object>
      </w:r>
    </w:p>
    <w:p w14:paraId="11E1859B" w14:textId="48B0817E" w:rsidR="00766213" w:rsidRPr="00CB5EC9" w:rsidRDefault="00766213" w:rsidP="0093004C">
      <w:pPr>
        <w:pStyle w:val="TF"/>
      </w:pPr>
      <w:bookmarkStart w:id="1470" w:name="_CRFigure6_5_2_21"/>
      <w:r w:rsidRPr="00CB5EC9">
        <w:t xml:space="preserve">Figure </w:t>
      </w:r>
      <w:bookmarkEnd w:id="1470"/>
      <w:r w:rsidRPr="00CB5EC9">
        <w:t>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74F5BC37"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CB43FC" w:rsidRPr="00CB5EC9">
        <w:t>TS</w:t>
      </w:r>
      <w:r w:rsidR="00CB43FC">
        <w:t> </w:t>
      </w:r>
      <w:r w:rsidR="00CB43FC" w:rsidRPr="00CB5EC9">
        <w:t>23.502</w:t>
      </w:r>
      <w:r w:rsidR="00CB43FC">
        <w:t> </w:t>
      </w:r>
      <w:r w:rsidR="00CB43FC"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34A26CD7"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CB43FC">
        <w:t>TS</w:t>
      </w:r>
      <w:r w:rsidR="00CB43FC">
        <w:t> </w:t>
      </w:r>
      <w:r w:rsidR="00CB43FC">
        <w:t>38.300</w:t>
      </w:r>
      <w:r w:rsidR="00CB43FC">
        <w:t> </w:t>
      </w:r>
      <w:r w:rsidR="00CB43FC">
        <w:t>[</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CB43FC">
        <w:rPr>
          <w:rFonts w:eastAsia="DengXian"/>
        </w:rPr>
        <w:t>TS</w:t>
      </w:r>
      <w:r w:rsidR="00CB43FC">
        <w:rPr>
          <w:rFonts w:eastAsia="DengXian"/>
        </w:rPr>
        <w:t> </w:t>
      </w:r>
      <w:r w:rsidR="00CB43FC">
        <w:rPr>
          <w:rFonts w:eastAsia="DengXian"/>
        </w:rPr>
        <w:t>38.331</w:t>
      </w:r>
      <w:r w:rsidR="00CB43FC">
        <w:rPr>
          <w:rFonts w:eastAsia="DengXian"/>
        </w:rPr>
        <w:t> </w:t>
      </w:r>
      <w:r w:rsidR="00CB43FC">
        <w:rPr>
          <w:rFonts w:eastAsia="DengXian"/>
        </w:rPr>
        <w:t>[</w:t>
      </w:r>
      <w:r w:rsidR="005D1C14">
        <w:rPr>
          <w:rFonts w:eastAsia="DengXian"/>
        </w:rPr>
        <w:t>16].</w:t>
      </w:r>
    </w:p>
    <w:p w14:paraId="4608144C" w14:textId="41C7978D"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CB43FC">
        <w:t>TS</w:t>
      </w:r>
      <w:r w:rsidR="00CB43FC">
        <w:t> </w:t>
      </w:r>
      <w:r w:rsidR="00CB43FC">
        <w:t>23.502</w:t>
      </w:r>
      <w:r w:rsidR="00CB43FC">
        <w:t> </w:t>
      </w:r>
      <w:r w:rsidR="00CB43FC">
        <w:t>[</w:t>
      </w:r>
      <w:r>
        <w:t>5].</w:t>
      </w:r>
    </w:p>
    <w:p w14:paraId="6EB761F2" w14:textId="603F11C9"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CB43FC">
        <w:lastRenderedPageBreak/>
        <w:t>TS</w:t>
      </w:r>
      <w:r w:rsidR="00CB43FC">
        <w:t> </w:t>
      </w:r>
      <w:r w:rsidR="00CB43FC">
        <w:t>38.300</w:t>
      </w:r>
      <w:r w:rsidR="00CB43FC">
        <w:t> </w:t>
      </w:r>
      <w:r w:rsidR="00CB43FC">
        <w:t>[</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05485812"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CB43FC">
        <w:t>TS</w:t>
      </w:r>
      <w:r w:rsidR="00CB43FC">
        <w:t> </w:t>
      </w:r>
      <w:r w:rsidR="00CB43FC">
        <w:t>38.300</w:t>
      </w:r>
      <w:r w:rsidR="00CB43FC">
        <w:t> </w:t>
      </w:r>
      <w:r w:rsidR="00CB43FC">
        <w:t>[</w:t>
      </w:r>
      <w:r w:rsidR="009D5D15">
        <w:t>12]</w:t>
      </w:r>
      <w:r w:rsidRPr="00CB5EC9">
        <w:t>.</w:t>
      </w:r>
    </w:p>
    <w:p w14:paraId="78E9CD33" w14:textId="39704080"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CB43FC" w:rsidRPr="00CB5EC9">
        <w:rPr>
          <w:noProof/>
        </w:rPr>
        <w:t>TS</w:t>
      </w:r>
      <w:r w:rsidR="00CB43FC">
        <w:rPr>
          <w:noProof/>
        </w:rPr>
        <w:t> </w:t>
      </w:r>
      <w:r w:rsidR="00CB43FC" w:rsidRPr="00CB5EC9">
        <w:rPr>
          <w:noProof/>
        </w:rPr>
        <w:t>23.502</w:t>
      </w:r>
      <w:r w:rsidR="00CB43FC">
        <w:rPr>
          <w:noProof/>
        </w:rPr>
        <w:t> </w:t>
      </w:r>
      <w:r w:rsidR="00CB43FC" w:rsidRPr="00CB5EC9">
        <w:rPr>
          <w:noProof/>
        </w:rPr>
        <w:t>[</w:t>
      </w:r>
      <w:r w:rsidRPr="00CB5EC9">
        <w:rPr>
          <w:noProof/>
        </w:rPr>
        <w:t>5].</w:t>
      </w:r>
    </w:p>
    <w:p w14:paraId="4FAAD9D1" w14:textId="3FBFDDE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CB43FC">
        <w:rPr>
          <w:noProof/>
        </w:rPr>
        <w:t>TS</w:t>
      </w:r>
      <w:r w:rsidR="00CB43FC">
        <w:rPr>
          <w:noProof/>
        </w:rPr>
        <w:t> </w:t>
      </w:r>
      <w:r w:rsidR="00CB43FC">
        <w:rPr>
          <w:noProof/>
        </w:rPr>
        <w:t>38.300</w:t>
      </w:r>
      <w:r w:rsidR="00CB43FC">
        <w:rPr>
          <w:noProof/>
        </w:rPr>
        <w:t> </w:t>
      </w:r>
      <w:r w:rsidR="00CB43FC">
        <w:rPr>
          <w:noProof/>
        </w:rPr>
        <w:t>[</w:t>
      </w:r>
      <w:r w:rsidR="00CB5EC9">
        <w:rPr>
          <w:noProof/>
        </w:rPr>
        <w:t>12]</w:t>
      </w:r>
      <w:r w:rsidRPr="00CB5EC9">
        <w:rPr>
          <w:noProof/>
        </w:rPr>
        <w:t>.</w:t>
      </w:r>
    </w:p>
    <w:p w14:paraId="3B40CE14" w14:textId="3D46F294" w:rsidR="0036244A" w:rsidRDefault="0036244A" w:rsidP="0036244A">
      <w:pPr>
        <w:pStyle w:val="Heading4"/>
        <w:rPr>
          <w:lang w:eastAsia="ko-KR"/>
        </w:rPr>
      </w:pPr>
      <w:bookmarkStart w:id="1471" w:name="_CR6_5_2_3"/>
      <w:bookmarkStart w:id="1472" w:name="_Toc73625624"/>
      <w:bookmarkStart w:id="1473" w:name="_Toc66692737"/>
      <w:bookmarkStart w:id="1474" w:name="_Toc66701919"/>
      <w:bookmarkStart w:id="1475" w:name="_Toc69883598"/>
      <w:bookmarkStart w:id="1476" w:name="_Toc201151918"/>
      <w:bookmarkEnd w:id="1471"/>
      <w:r>
        <w:rPr>
          <w:lang w:eastAsia="ko-KR"/>
        </w:rPr>
        <w:t>6.5.2.3</w:t>
      </w:r>
      <w:r>
        <w:rPr>
          <w:lang w:eastAsia="ko-KR"/>
        </w:rPr>
        <w:tab/>
        <w:t>Path switching between direct network communication path and indirect network communication path via 5G ProSe Layer-2 UE-to-Network Relay</w:t>
      </w:r>
      <w:bookmarkEnd w:id="1476"/>
    </w:p>
    <w:p w14:paraId="00BDD2C1" w14:textId="18F829DB" w:rsidR="0036244A" w:rsidRDefault="00E50A9A" w:rsidP="0036244A">
      <w:pPr>
        <w:rPr>
          <w:lang w:eastAsia="ko-KR"/>
        </w:rPr>
      </w:pPr>
      <w:r>
        <w:rPr>
          <w:lang w:eastAsia="ko-KR"/>
        </w:rPr>
        <w:t xml:space="preserve">Procedure on indirect-to-direct path switching for 5G ProSe Layer-2 Remote UE in CM-CONNECTED with RRC_CONNECTED state is specified in </w:t>
      </w:r>
      <w:r w:rsidR="00CB43FC">
        <w:rPr>
          <w:lang w:eastAsia="ko-KR"/>
        </w:rPr>
        <w:t>TS</w:t>
      </w:r>
      <w:r w:rsidR="00CB43FC">
        <w:rPr>
          <w:lang w:eastAsia="ko-KR"/>
        </w:rPr>
        <w:t> </w:t>
      </w:r>
      <w:r w:rsidR="00CB43FC">
        <w:rPr>
          <w:lang w:eastAsia="ko-KR"/>
        </w:rPr>
        <w:t>38.300</w:t>
      </w:r>
      <w:r w:rsidR="00CB43FC">
        <w:rPr>
          <w:lang w:eastAsia="ko-KR"/>
        </w:rPr>
        <w:t> </w:t>
      </w:r>
      <w:r w:rsidR="00CB43FC">
        <w:rPr>
          <w:lang w:eastAsia="ko-KR"/>
        </w:rPr>
        <w:t>[</w:t>
      </w:r>
      <w:r>
        <w:rPr>
          <w:lang w:eastAsia="ko-KR"/>
        </w:rPr>
        <w:t xml:space="preserve">12]. </w:t>
      </w:r>
      <w:r w:rsidR="0036244A">
        <w:rPr>
          <w:lang w:eastAsia="ko-KR"/>
        </w:rPr>
        <w:t xml:space="preserve">Xn based (as defined in clause 4.9.1.2 of </w:t>
      </w:r>
      <w:r w:rsidR="00CB43FC">
        <w:rPr>
          <w:lang w:eastAsia="ko-KR"/>
        </w:rPr>
        <w:t>TS</w:t>
      </w:r>
      <w:r w:rsidR="00CB43FC">
        <w:rPr>
          <w:lang w:eastAsia="ko-KR"/>
        </w:rPr>
        <w:t> </w:t>
      </w:r>
      <w:r w:rsidR="00CB43FC">
        <w:rPr>
          <w:lang w:eastAsia="ko-KR"/>
        </w:rPr>
        <w:t>23.502</w:t>
      </w:r>
      <w:r w:rsidR="00CB43FC">
        <w:rPr>
          <w:lang w:eastAsia="ko-KR"/>
        </w:rPr>
        <w:t> </w:t>
      </w:r>
      <w:r w:rsidR="00CB43FC">
        <w:rPr>
          <w:lang w:eastAsia="ko-KR"/>
        </w:rPr>
        <w:t>[</w:t>
      </w:r>
      <w:r w:rsidR="0036244A">
        <w:rPr>
          <w:lang w:eastAsia="ko-KR"/>
        </w:rPr>
        <w:t xml:space="preserve">5]) and N2 based (as defined in clause 4.9.1.3 of </w:t>
      </w:r>
      <w:r w:rsidR="00CB43FC">
        <w:rPr>
          <w:lang w:eastAsia="ko-KR"/>
        </w:rPr>
        <w:t>TS</w:t>
      </w:r>
      <w:r w:rsidR="00CB43FC">
        <w:rPr>
          <w:lang w:eastAsia="ko-KR"/>
        </w:rPr>
        <w:t> </w:t>
      </w:r>
      <w:r w:rsidR="00CB43FC">
        <w:rPr>
          <w:lang w:eastAsia="ko-KR"/>
        </w:rPr>
        <w:t>23.502</w:t>
      </w:r>
      <w:r w:rsidR="00CB43FC">
        <w:rPr>
          <w:lang w:eastAsia="ko-KR"/>
        </w:rPr>
        <w:t> </w:t>
      </w:r>
      <w:r w:rsidR="00CB43FC">
        <w:rPr>
          <w:lang w:eastAsia="ko-KR"/>
        </w:rPr>
        <w:t>[</w:t>
      </w:r>
      <w:r w:rsidR="0036244A">
        <w:rPr>
          <w:lang w:eastAsia="ko-KR"/>
        </w:rPr>
        <w:t>5]) Handover procedure is used for inter-gNB indirect-to-direct path switching for 5G ProSe Layer-2 Remote UE in CM-CONNECTED with RRC_CONNECTED state.</w:t>
      </w:r>
    </w:p>
    <w:p w14:paraId="21747650" w14:textId="30AC8619" w:rsidR="005C2676" w:rsidRDefault="00E50A9A" w:rsidP="005C2676">
      <w:pPr>
        <w:rPr>
          <w:lang w:eastAsia="ko-KR"/>
        </w:rPr>
      </w:pPr>
      <w:r>
        <w:rPr>
          <w:lang w:eastAsia="ko-KR"/>
        </w:rPr>
        <w:t xml:space="preserve">Procedure on direct-to-indirect path switching for 5G ProSe Layer-2 Remote UE in CM-CONNECTED with RRC_CONNECTED state is specified in </w:t>
      </w:r>
      <w:r w:rsidR="00CB43FC">
        <w:rPr>
          <w:lang w:eastAsia="ko-KR"/>
        </w:rPr>
        <w:t>TS</w:t>
      </w:r>
      <w:r w:rsidR="00CB43FC">
        <w:rPr>
          <w:lang w:eastAsia="ko-KR"/>
        </w:rPr>
        <w:t> </w:t>
      </w:r>
      <w:r w:rsidR="00CB43FC">
        <w:rPr>
          <w:lang w:eastAsia="ko-KR"/>
        </w:rPr>
        <w:t>38.300</w:t>
      </w:r>
      <w:r w:rsidR="00CB43FC">
        <w:rPr>
          <w:lang w:eastAsia="ko-KR"/>
        </w:rPr>
        <w:t> </w:t>
      </w:r>
      <w:r w:rsidR="00CB43FC">
        <w:rPr>
          <w:lang w:eastAsia="ko-KR"/>
        </w:rPr>
        <w:t>[</w:t>
      </w:r>
      <w:r>
        <w:rPr>
          <w:lang w:eastAsia="ko-KR"/>
        </w:rPr>
        <w:t xml:space="preserve">12]. </w:t>
      </w:r>
      <w:r w:rsidR="005C2676">
        <w:rPr>
          <w:lang w:eastAsia="ko-KR"/>
        </w:rPr>
        <w:t xml:space="preserve">Xn based (as defined in clause 4.9.1.2 of </w:t>
      </w:r>
      <w:r w:rsidR="00CB43FC">
        <w:rPr>
          <w:lang w:eastAsia="ko-KR"/>
        </w:rPr>
        <w:t>TS</w:t>
      </w:r>
      <w:r w:rsidR="00CB43FC">
        <w:rPr>
          <w:lang w:eastAsia="ko-KR"/>
        </w:rPr>
        <w:t> </w:t>
      </w:r>
      <w:r w:rsidR="00CB43FC">
        <w:rPr>
          <w:lang w:eastAsia="ko-KR"/>
        </w:rPr>
        <w:t>23.502</w:t>
      </w:r>
      <w:r w:rsidR="00CB43FC">
        <w:rPr>
          <w:lang w:eastAsia="ko-KR"/>
        </w:rPr>
        <w:t> </w:t>
      </w:r>
      <w:r w:rsidR="00CB43FC">
        <w:rPr>
          <w:lang w:eastAsia="ko-KR"/>
        </w:rPr>
        <w:t>[</w:t>
      </w:r>
      <w:r w:rsidR="005C2676">
        <w:rPr>
          <w:lang w:eastAsia="ko-KR"/>
        </w:rPr>
        <w:t xml:space="preserve">5]) and N2 based (as defined in clause 4.9.1.3 of </w:t>
      </w:r>
      <w:r w:rsidR="00CB43FC">
        <w:rPr>
          <w:lang w:eastAsia="ko-KR"/>
        </w:rPr>
        <w:t>TS</w:t>
      </w:r>
      <w:r w:rsidR="00CB43FC">
        <w:rPr>
          <w:lang w:eastAsia="ko-KR"/>
        </w:rPr>
        <w:t> </w:t>
      </w:r>
      <w:r w:rsidR="00CB43FC">
        <w:rPr>
          <w:lang w:eastAsia="ko-KR"/>
        </w:rPr>
        <w:t>23.502</w:t>
      </w:r>
      <w:r w:rsidR="00CB43FC">
        <w:rPr>
          <w:lang w:eastAsia="ko-KR"/>
        </w:rPr>
        <w:t> </w:t>
      </w:r>
      <w:r w:rsidR="00CB43FC">
        <w:rPr>
          <w:lang w:eastAsia="ko-KR"/>
        </w:rPr>
        <w:t>[</w:t>
      </w:r>
      <w:r w:rsidR="005C2676">
        <w:rPr>
          <w:lang w:eastAsia="ko-KR"/>
        </w:rPr>
        <w:t>5]) Handover procedure is used for inter-gNB direct-to-indirect path switching for 5G ProSe Layer-2 Remote UE in CM-CONNECTED with RRC_CONNECTED state with following modification:</w:t>
      </w:r>
    </w:p>
    <w:p w14:paraId="0BEBA206" w14:textId="182E4CF6" w:rsidR="005C2676" w:rsidRDefault="005C2676" w:rsidP="00A96165">
      <w:pPr>
        <w:pStyle w:val="B1"/>
        <w:rPr>
          <w:lang w:eastAsia="ko-KR"/>
        </w:rPr>
      </w:pPr>
      <w:r>
        <w:rPr>
          <w:lang w:eastAsia="ko-KR"/>
        </w:rPr>
        <w:t>-</w:t>
      </w:r>
      <w:r>
        <w:rPr>
          <w:lang w:eastAsia="ko-KR"/>
        </w:rPr>
        <w:tab/>
        <w:t xml:space="preserve">the Source to Target transparent container is modified as specified in clause 9.3.1.29 of </w:t>
      </w:r>
      <w:r w:rsidR="00CB43FC">
        <w:rPr>
          <w:lang w:eastAsia="ko-KR"/>
        </w:rPr>
        <w:t>TS</w:t>
      </w:r>
      <w:r w:rsidR="00CB43FC">
        <w:rPr>
          <w:lang w:eastAsia="ko-KR"/>
        </w:rPr>
        <w:t> </w:t>
      </w:r>
      <w:r w:rsidR="00CB43FC">
        <w:rPr>
          <w:lang w:eastAsia="ko-KR"/>
        </w:rPr>
        <w:t>38.413</w:t>
      </w:r>
      <w:r w:rsidR="00CB43FC">
        <w:rPr>
          <w:lang w:eastAsia="ko-KR"/>
        </w:rPr>
        <w:t> </w:t>
      </w:r>
      <w:r w:rsidR="00CB43FC">
        <w:rPr>
          <w:lang w:eastAsia="ko-KR"/>
        </w:rPr>
        <w:t>[</w:t>
      </w:r>
      <w:r>
        <w:rPr>
          <w:lang w:eastAsia="ko-KR"/>
        </w:rPr>
        <w:t>34].</w:t>
      </w:r>
    </w:p>
    <w:p w14:paraId="4355480E" w14:textId="313E39EC" w:rsidR="002F4C01" w:rsidRPr="00CB5EC9" w:rsidRDefault="002F4C01" w:rsidP="002F4C01">
      <w:pPr>
        <w:pStyle w:val="Heading3"/>
        <w:rPr>
          <w:lang w:eastAsia="ko-KR"/>
        </w:rPr>
      </w:pPr>
      <w:bookmarkStart w:id="1477" w:name="_CR6_5_3"/>
      <w:bookmarkStart w:id="1478" w:name="_Toc201151919"/>
      <w:bookmarkEnd w:id="1477"/>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472"/>
      <w:bookmarkEnd w:id="1478"/>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479" w:name="_Toc73625625"/>
      <w:r>
        <w:rPr>
          <w:lang w:eastAsia="ko-KR"/>
        </w:rPr>
        <w:t>The 5G ProSe UE-to-Network Relay discovery procedures defined in clause 6.3.2.3 are used to discover available 5G ProSe UE-to-Network Relays for 5G ProSe UE-to-Network Relay reselection.</w:t>
      </w:r>
    </w:p>
    <w:p w14:paraId="5E91BDD2" w14:textId="6FAB189E" w:rsidR="00F461B7" w:rsidRDefault="00F461B7" w:rsidP="00F461B7">
      <w:r>
        <w:t xml:space="preserve">For 5G ProSe </w:t>
      </w:r>
      <w:r w:rsidR="00E848D6">
        <w:t xml:space="preserve">Multi-hop </w:t>
      </w:r>
      <w:r>
        <w:t>UE-to-Network Relay, relay reselection is triggered if a 5G ProSe UE-to-Network Relay or Intermediate UE-to-Network Relay is no longer available, if a connection with the previous or next relay is lost, or if the link quality drops below a configured threshold.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w:t>
      </w:r>
      <w:r w:rsidR="00C5533A">
        <w:t xml:space="preserve"> and path information</w:t>
      </w:r>
      <w:r>
        <w:t xml:space="preserve"> from the link context).</w:t>
      </w:r>
    </w:p>
    <w:p w14:paraId="182C13EF" w14:textId="11DC4D1A" w:rsidR="00F461B7" w:rsidRDefault="00F461B7" w:rsidP="00F461B7">
      <w:r>
        <w:t xml:space="preserve">For 5G ProSe </w:t>
      </w:r>
      <w:r w:rsidR="00E848D6">
        <w:t xml:space="preserve">Multi-hop </w:t>
      </w:r>
      <w:r>
        <w:t>UE-to-Network Relay reselection is performed as described in clause 6.4.3.8.3 for model A discovery and clause 6.4.3.9.3 for model B discovery.</w:t>
      </w:r>
    </w:p>
    <w:p w14:paraId="1BC7E134" w14:textId="70DEECDD" w:rsidR="00326948" w:rsidRPr="00CB5EC9" w:rsidRDefault="00D77894" w:rsidP="00395A71">
      <w:pPr>
        <w:pStyle w:val="Heading3"/>
        <w:rPr>
          <w:lang w:eastAsia="zh-CN"/>
        </w:rPr>
      </w:pPr>
      <w:bookmarkStart w:id="1480" w:name="_CR6_5_4"/>
      <w:bookmarkStart w:id="1481" w:name="_Toc201151920"/>
      <w:bookmarkEnd w:id="1480"/>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479"/>
      <w:bookmarkEnd w:id="1481"/>
    </w:p>
    <w:p w14:paraId="1C65B5F9" w14:textId="651F3AEC"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34877B67"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CB43FC" w:rsidRPr="00CB5EC9">
        <w:t>TS</w:t>
      </w:r>
      <w:r w:rsidR="00CB43FC">
        <w:t> </w:t>
      </w:r>
      <w:r w:rsidR="00CB43FC" w:rsidRPr="00CB5EC9">
        <w:t>23.503</w:t>
      </w:r>
      <w:r w:rsidR="00CB43FC">
        <w:t> </w:t>
      </w:r>
      <w:r w:rsidR="00CB43FC" w:rsidRPr="00CB5EC9">
        <w:t>[</w:t>
      </w:r>
      <w:r w:rsidRPr="00CB5EC9">
        <w:t>9]. The URSP rules defined in clause</w:t>
      </w:r>
      <w:r w:rsidR="00FE0B91" w:rsidRPr="00CB5EC9">
        <w:rPr>
          <w:noProof/>
        </w:rPr>
        <w:t> </w:t>
      </w:r>
      <w:r w:rsidRPr="00CB5EC9">
        <w:t xml:space="preserve">6.6.2.1 of </w:t>
      </w:r>
      <w:r w:rsidR="00CB43FC" w:rsidRPr="00CB5EC9">
        <w:t>TS</w:t>
      </w:r>
      <w:r w:rsidR="00CB43FC">
        <w:t> </w:t>
      </w:r>
      <w:r w:rsidR="00CB43FC" w:rsidRPr="00CB5EC9">
        <w:t>23.503</w:t>
      </w:r>
      <w:r w:rsidR="00CB43FC">
        <w:t> </w:t>
      </w:r>
      <w:r w:rsidR="00CB43FC"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lastRenderedPageBreak/>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606B481B" w:rsidR="00326948" w:rsidRPr="00CB5EC9" w:rsidRDefault="00D77894" w:rsidP="00F40748">
      <w:pPr>
        <w:pStyle w:val="B3"/>
      </w:pPr>
      <w:r w:rsidRPr="00CB5EC9">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CB43FC" w:rsidRPr="00CB5EC9">
        <w:t>TS</w:t>
      </w:r>
      <w:r w:rsidR="00CB43FC">
        <w:t> </w:t>
      </w:r>
      <w:r w:rsidR="00CB43FC" w:rsidRPr="00CB5EC9">
        <w:t>23.503</w:t>
      </w:r>
      <w:r w:rsidR="00CB43FC">
        <w:t> </w:t>
      </w:r>
      <w:r w:rsidR="00CB43FC"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49809AF7" w:rsidR="00A56C9F" w:rsidRDefault="00A56C9F" w:rsidP="00F40748">
      <w:pPr>
        <w:pStyle w:val="B3"/>
      </w:pPr>
      <w:r>
        <w:t>-</w:t>
      </w:r>
      <w:r>
        <w:tab/>
        <w:t>The 5G ProSe Remote UE is preferred to route the traffic over a PC5 connection with a 5G ProSe Layer-3 UE-to-Network Relay and a PDU Session matched to other components (e.g</w:t>
      </w:r>
      <w:r w:rsidR="002A514F">
        <w:t>.</w:t>
      </w:r>
      <w:r>
        <w:t xml:space="preserve">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4C5221E3"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CB43FC" w:rsidRPr="00CB5EC9">
        <w:t>TS</w:t>
      </w:r>
      <w:r w:rsidR="00CB43FC">
        <w:t> </w:t>
      </w:r>
      <w:r w:rsidR="00CB43FC" w:rsidRPr="00CB5EC9">
        <w:t>23.503</w:t>
      </w:r>
      <w:r w:rsidR="00CB43FC">
        <w:t> </w:t>
      </w:r>
      <w:r w:rsidR="00CB43FC"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482" w:name="_CR6_5_5"/>
      <w:bookmarkStart w:id="1483" w:name="_Toc45012615"/>
      <w:bookmarkStart w:id="1484" w:name="_Toc51754041"/>
      <w:bookmarkStart w:id="1485" w:name="_Toc51754175"/>
      <w:bookmarkStart w:id="1486" w:name="_Toc51839002"/>
      <w:bookmarkStart w:id="1487" w:name="_Toc66692738"/>
      <w:bookmarkStart w:id="1488" w:name="_Toc66701920"/>
      <w:bookmarkStart w:id="1489" w:name="_Toc69883599"/>
      <w:bookmarkStart w:id="1490" w:name="_Toc73625626"/>
      <w:bookmarkStart w:id="1491" w:name="_Toc201151921"/>
      <w:bookmarkEnd w:id="1473"/>
      <w:bookmarkEnd w:id="1474"/>
      <w:bookmarkEnd w:id="1475"/>
      <w:bookmarkEnd w:id="1482"/>
      <w:r>
        <w:rPr>
          <w:lang w:eastAsia="ko-KR"/>
        </w:rPr>
        <w:lastRenderedPageBreak/>
        <w:t>6.5.5</w:t>
      </w:r>
      <w:r>
        <w:rPr>
          <w:lang w:eastAsia="ko-KR"/>
        </w:rPr>
        <w:tab/>
        <w:t>Procedures for Communication Path Switching between Two UE-to-Network Relays</w:t>
      </w:r>
      <w:bookmarkEnd w:id="1491"/>
    </w:p>
    <w:p w14:paraId="643FF455" w14:textId="029D1366" w:rsidR="0039311E" w:rsidRDefault="0039311E" w:rsidP="0039311E">
      <w:pPr>
        <w:pStyle w:val="Heading4"/>
        <w:rPr>
          <w:lang w:eastAsia="ko-KR"/>
        </w:rPr>
      </w:pPr>
      <w:bookmarkStart w:id="1492" w:name="_CR6_5_5_1"/>
      <w:bookmarkStart w:id="1493" w:name="_Toc201151922"/>
      <w:bookmarkEnd w:id="1492"/>
      <w:r>
        <w:rPr>
          <w:lang w:eastAsia="ko-KR"/>
        </w:rPr>
        <w:t>6.5.5.1</w:t>
      </w:r>
      <w:r>
        <w:rPr>
          <w:lang w:eastAsia="ko-KR"/>
        </w:rPr>
        <w:tab/>
        <w:t>General</w:t>
      </w:r>
      <w:bookmarkEnd w:id="1493"/>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494" w:name="_CR6_5_5_2"/>
      <w:bookmarkStart w:id="1495" w:name="_Toc201151923"/>
      <w:bookmarkEnd w:id="1494"/>
      <w:r>
        <w:rPr>
          <w:lang w:eastAsia="ko-KR"/>
        </w:rPr>
        <w:t>6.5.5.2</w:t>
      </w:r>
      <w:r>
        <w:rPr>
          <w:lang w:eastAsia="ko-KR"/>
        </w:rPr>
        <w:tab/>
        <w:t>Procedures for Communication Path Switching between UE-to-Network Relays</w:t>
      </w:r>
      <w:bookmarkEnd w:id="1495"/>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6B41F61C"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CB43FC">
        <w:rPr>
          <w:lang w:eastAsia="ko-KR"/>
        </w:rPr>
        <w:t>TS</w:t>
      </w:r>
      <w:r w:rsidR="00CB43FC">
        <w:rPr>
          <w:lang w:eastAsia="ko-KR"/>
        </w:rPr>
        <w:t> </w:t>
      </w:r>
      <w:r w:rsidR="00CB43FC">
        <w:rPr>
          <w:lang w:eastAsia="ko-KR"/>
        </w:rPr>
        <w:t>23.501</w:t>
      </w:r>
      <w:r w:rsidR="00CB43FC">
        <w:rPr>
          <w:lang w:eastAsia="ko-KR"/>
        </w:rPr>
        <w:t> </w:t>
      </w:r>
      <w:r w:rsidR="00CB43FC">
        <w:rPr>
          <w:lang w:eastAsia="ko-KR"/>
        </w:rPr>
        <w:t>[</w:t>
      </w:r>
      <w:r>
        <w:rPr>
          <w:lang w:eastAsia="ko-KR"/>
        </w:rPr>
        <w:t>4].</w:t>
      </w:r>
    </w:p>
    <w:p w14:paraId="3E1C5403" w14:textId="10C2288A"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CB43FC">
        <w:rPr>
          <w:lang w:eastAsia="ko-KR"/>
        </w:rPr>
        <w:t>TS</w:t>
      </w:r>
      <w:r w:rsidR="00CB43FC">
        <w:rPr>
          <w:lang w:eastAsia="ko-KR"/>
        </w:rPr>
        <w:t> </w:t>
      </w:r>
      <w:r w:rsidR="00CB43FC">
        <w:rPr>
          <w:lang w:eastAsia="ko-KR"/>
        </w:rPr>
        <w:t>23.502</w:t>
      </w:r>
      <w:r w:rsidR="00CB43FC">
        <w:rPr>
          <w:lang w:eastAsia="ko-KR"/>
        </w:rPr>
        <w:t> </w:t>
      </w:r>
      <w:r w:rsidR="00CB43FC">
        <w:rPr>
          <w:lang w:eastAsia="ko-KR"/>
        </w:rPr>
        <w:t>[</w:t>
      </w:r>
      <w:r>
        <w:rPr>
          <w:lang w:eastAsia="ko-KR"/>
        </w:rPr>
        <w:t>5].</w:t>
      </w:r>
    </w:p>
    <w:p w14:paraId="28C95479" w14:textId="101709F7"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CB43FC">
        <w:rPr>
          <w:lang w:eastAsia="ko-KR"/>
        </w:rPr>
        <w:t>TS</w:t>
      </w:r>
      <w:r w:rsidR="00CB43FC">
        <w:rPr>
          <w:lang w:eastAsia="ko-KR"/>
        </w:rPr>
        <w:t> </w:t>
      </w:r>
      <w:r w:rsidR="00CB43FC">
        <w:rPr>
          <w:lang w:eastAsia="ko-KR"/>
        </w:rPr>
        <w:t>23.502</w:t>
      </w:r>
      <w:r w:rsidR="00CB43FC">
        <w:rPr>
          <w:lang w:eastAsia="ko-KR"/>
        </w:rPr>
        <w:t> </w:t>
      </w:r>
      <w:r w:rsidR="00CB43FC">
        <w:rPr>
          <w:lang w:eastAsia="ko-KR"/>
        </w:rPr>
        <w:t>[</w:t>
      </w:r>
      <w:r>
        <w:rPr>
          <w:lang w:eastAsia="ko-KR"/>
        </w:rPr>
        <w:t>5].</w:t>
      </w:r>
    </w:p>
    <w:p w14:paraId="22FCE483" w14:textId="6537DB12" w:rsidR="00155FAC" w:rsidRDefault="00155FAC" w:rsidP="00FB0007">
      <w:pPr>
        <w:rPr>
          <w:lang w:eastAsia="ko-KR"/>
        </w:rPr>
      </w:pPr>
      <w:r>
        <w:rPr>
          <w:lang w:eastAsia="ko-KR"/>
        </w:rPr>
        <w:t xml:space="preserve">Procedure on Path switching between two 5G ProSe Layer-2 UE-to-Network Relays is specified in </w:t>
      </w:r>
      <w:r w:rsidR="00CB43FC">
        <w:rPr>
          <w:lang w:eastAsia="ko-KR"/>
        </w:rPr>
        <w:t>TS</w:t>
      </w:r>
      <w:r w:rsidR="00CB43FC">
        <w:rPr>
          <w:lang w:eastAsia="ko-KR"/>
        </w:rPr>
        <w:t> </w:t>
      </w:r>
      <w:r w:rsidR="00CB43FC">
        <w:rPr>
          <w:lang w:eastAsia="ko-KR"/>
        </w:rPr>
        <w:t>38.300</w:t>
      </w:r>
      <w:r w:rsidR="00CB43FC">
        <w:rPr>
          <w:lang w:eastAsia="ko-KR"/>
        </w:rPr>
        <w:t> </w:t>
      </w:r>
      <w:r w:rsidR="00CB43FC">
        <w:rPr>
          <w:lang w:eastAsia="ko-KR"/>
        </w:rPr>
        <w:t>[</w:t>
      </w:r>
      <w:r>
        <w:rPr>
          <w:lang w:eastAsia="ko-KR"/>
        </w:rPr>
        <w:t>12].</w:t>
      </w:r>
      <w:r w:rsidR="005C2676">
        <w:rPr>
          <w:lang w:eastAsia="ko-KR"/>
        </w:rPr>
        <w:t xml:space="preserve"> Xn based (as defined in clause 4.9.1.2 of </w:t>
      </w:r>
      <w:r w:rsidR="00CB43FC">
        <w:rPr>
          <w:lang w:eastAsia="ko-KR"/>
        </w:rPr>
        <w:t>TS</w:t>
      </w:r>
      <w:r w:rsidR="00CB43FC">
        <w:rPr>
          <w:lang w:eastAsia="ko-KR"/>
        </w:rPr>
        <w:t> </w:t>
      </w:r>
      <w:r w:rsidR="00CB43FC">
        <w:rPr>
          <w:lang w:eastAsia="ko-KR"/>
        </w:rPr>
        <w:t>23.502</w:t>
      </w:r>
      <w:r w:rsidR="00CB43FC">
        <w:rPr>
          <w:lang w:eastAsia="ko-KR"/>
        </w:rPr>
        <w:t> </w:t>
      </w:r>
      <w:r w:rsidR="00CB43FC">
        <w:rPr>
          <w:lang w:eastAsia="ko-KR"/>
        </w:rPr>
        <w:t>[</w:t>
      </w:r>
      <w:r w:rsidR="005C2676">
        <w:rPr>
          <w:lang w:eastAsia="ko-KR"/>
        </w:rPr>
        <w:t xml:space="preserve">5]) and N2 based (as defined in clause 4.9.1.3 of </w:t>
      </w:r>
      <w:r w:rsidR="00CB43FC">
        <w:rPr>
          <w:lang w:eastAsia="ko-KR"/>
        </w:rPr>
        <w:t>TS</w:t>
      </w:r>
      <w:r w:rsidR="00CB43FC">
        <w:rPr>
          <w:lang w:eastAsia="ko-KR"/>
        </w:rPr>
        <w:t> </w:t>
      </w:r>
      <w:r w:rsidR="00CB43FC">
        <w:rPr>
          <w:lang w:eastAsia="ko-KR"/>
        </w:rPr>
        <w:t>23.502</w:t>
      </w:r>
      <w:r w:rsidR="00CB43FC">
        <w:rPr>
          <w:lang w:eastAsia="ko-KR"/>
        </w:rPr>
        <w:t> </w:t>
      </w:r>
      <w:r w:rsidR="00CB43FC">
        <w:rPr>
          <w:lang w:eastAsia="ko-KR"/>
        </w:rPr>
        <w:t>[</w:t>
      </w:r>
      <w:r w:rsidR="005C2676">
        <w:rPr>
          <w:lang w:eastAsia="ko-KR"/>
        </w:rPr>
        <w:t>5]) Handover procedure is used for inter-gNB indirect-to-indirect path switching for 5G ProSe Layer-2 Remote UE in CM-CONNECTED with RRC_CONNECTED state with following modification:</w:t>
      </w:r>
    </w:p>
    <w:p w14:paraId="3EFA94BB" w14:textId="2208EF05" w:rsidR="005C2676" w:rsidRPr="00CB5EC9" w:rsidRDefault="005C2676" w:rsidP="005C2676">
      <w:pPr>
        <w:pStyle w:val="B1"/>
      </w:pPr>
      <w:r>
        <w:t>-</w:t>
      </w:r>
      <w:r>
        <w:tab/>
        <w:t xml:space="preserve">the Source to Target transparent container is modified as specified in clause 9.3.1.29 of </w:t>
      </w:r>
      <w:r w:rsidR="00CB43FC">
        <w:t>TS</w:t>
      </w:r>
      <w:r w:rsidR="00CB43FC">
        <w:t> </w:t>
      </w:r>
      <w:r w:rsidR="00CB43FC">
        <w:t>38.413</w:t>
      </w:r>
      <w:r w:rsidR="00CB43FC">
        <w:t> </w:t>
      </w:r>
      <w:r w:rsidR="00CB43FC">
        <w:t>[</w:t>
      </w:r>
      <w:r>
        <w:t>34].</w:t>
      </w:r>
    </w:p>
    <w:p w14:paraId="21A790DA" w14:textId="12DA857E" w:rsidR="008C47BE" w:rsidRPr="00CB5EC9" w:rsidRDefault="008C47BE" w:rsidP="008C47BE">
      <w:pPr>
        <w:pStyle w:val="Heading2"/>
        <w:rPr>
          <w:lang w:eastAsia="ko-KR"/>
        </w:rPr>
      </w:pPr>
      <w:bookmarkStart w:id="1496" w:name="_CR6_6"/>
      <w:bookmarkStart w:id="1497" w:name="_Toc201151924"/>
      <w:bookmarkEnd w:id="1496"/>
      <w:r w:rsidRPr="00CB5EC9">
        <w:rPr>
          <w:lang w:eastAsia="ko-KR"/>
        </w:rPr>
        <w:t>6.</w:t>
      </w:r>
      <w:r w:rsidR="00FA1D6C" w:rsidRPr="00CB5EC9">
        <w:rPr>
          <w:lang w:eastAsia="ko-KR"/>
        </w:rPr>
        <w:t>6</w:t>
      </w:r>
      <w:r w:rsidRPr="00CB5EC9">
        <w:rPr>
          <w:lang w:eastAsia="ko-KR"/>
        </w:rPr>
        <w:tab/>
      </w:r>
      <w:bookmarkEnd w:id="1483"/>
      <w:bookmarkEnd w:id="1484"/>
      <w:bookmarkEnd w:id="1485"/>
      <w:bookmarkEnd w:id="1486"/>
      <w:r w:rsidRPr="00CB5EC9">
        <w:rPr>
          <w:lang w:eastAsia="zh-CN"/>
        </w:rPr>
        <w:t>Procedures for Service Authorization to NG-RAN</w:t>
      </w:r>
      <w:bookmarkEnd w:id="1487"/>
      <w:bookmarkEnd w:id="1488"/>
      <w:bookmarkEnd w:id="1489"/>
      <w:bookmarkEnd w:id="1490"/>
      <w:bookmarkEnd w:id="1497"/>
    </w:p>
    <w:p w14:paraId="346CAE4C" w14:textId="06D827EF" w:rsidR="008C47BE" w:rsidRPr="00CB5EC9" w:rsidRDefault="008C47BE" w:rsidP="008C47BE">
      <w:pPr>
        <w:pStyle w:val="Heading3"/>
      </w:pPr>
      <w:bookmarkStart w:id="1498" w:name="_CR6_6_1"/>
      <w:bookmarkStart w:id="1499" w:name="_Toc19199147"/>
      <w:bookmarkStart w:id="1500" w:name="_Toc27821937"/>
      <w:bookmarkStart w:id="1501" w:name="_Toc36126292"/>
      <w:bookmarkStart w:id="1502" w:name="_Toc45012616"/>
      <w:bookmarkStart w:id="1503" w:name="_Toc51754042"/>
      <w:bookmarkStart w:id="1504" w:name="_Toc51754176"/>
      <w:bookmarkStart w:id="1505" w:name="_Toc51839003"/>
      <w:bookmarkStart w:id="1506" w:name="_Toc66692739"/>
      <w:bookmarkStart w:id="1507" w:name="_Toc66701921"/>
      <w:bookmarkStart w:id="1508" w:name="_Toc69883600"/>
      <w:bookmarkStart w:id="1509" w:name="_Toc73625627"/>
      <w:bookmarkStart w:id="1510" w:name="_Toc201151925"/>
      <w:bookmarkEnd w:id="1498"/>
      <w:r w:rsidRPr="00CB5EC9">
        <w:t>6.</w:t>
      </w:r>
      <w:r w:rsidR="00FA1D6C" w:rsidRPr="00CB5EC9">
        <w:t>6</w:t>
      </w:r>
      <w:r w:rsidRPr="00CB5EC9">
        <w:t>.1</w:t>
      </w:r>
      <w:r w:rsidRPr="00CB5EC9">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48676ECD" w14:textId="32EA7088" w:rsidR="008C47BE" w:rsidRPr="00CB5EC9" w:rsidRDefault="008C47BE" w:rsidP="008C47BE">
      <w:pPr>
        <w:rPr>
          <w:rFonts w:eastAsia="SimSun"/>
        </w:rPr>
      </w:pPr>
      <w:bookmarkStart w:id="1511" w:name="_Toc19199148"/>
      <w:bookmarkStart w:id="1512" w:name="_Toc27821938"/>
      <w:bookmarkStart w:id="1513" w:name="_Toc36126293"/>
      <w:bookmarkStart w:id="1514" w:name="_Toc45012617"/>
      <w:bookmarkStart w:id="1515" w:name="_Toc51754043"/>
      <w:bookmarkStart w:id="1516" w:name="_Toc51754177"/>
      <w:bookmarkStart w:id="1517"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518" w:name="_CR6_6_2"/>
      <w:bookmarkStart w:id="1519" w:name="_Toc66692740"/>
      <w:bookmarkStart w:id="1520" w:name="_Toc66701922"/>
      <w:bookmarkStart w:id="1521" w:name="_Toc69883601"/>
      <w:bookmarkStart w:id="1522" w:name="_Toc73625628"/>
      <w:bookmarkStart w:id="1523" w:name="_Toc201151926"/>
      <w:bookmarkEnd w:id="1518"/>
      <w:r w:rsidRPr="00CB5EC9">
        <w:rPr>
          <w:rFonts w:eastAsia="SimSun"/>
          <w:lang w:eastAsia="zh-CN"/>
        </w:rPr>
        <w:lastRenderedPageBreak/>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511"/>
      <w:bookmarkEnd w:id="1512"/>
      <w:bookmarkEnd w:id="1513"/>
      <w:bookmarkEnd w:id="1514"/>
      <w:bookmarkEnd w:id="1515"/>
      <w:bookmarkEnd w:id="1516"/>
      <w:bookmarkEnd w:id="1517"/>
      <w:bookmarkEnd w:id="1519"/>
      <w:bookmarkEnd w:id="1520"/>
      <w:bookmarkEnd w:id="1521"/>
      <w:bookmarkEnd w:id="1522"/>
      <w:bookmarkEnd w:id="1523"/>
    </w:p>
    <w:p w14:paraId="3C0973F2" w14:textId="61C746D2"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CB43FC" w:rsidRPr="00CB5EC9">
        <w:rPr>
          <w:rFonts w:eastAsia="SimSun"/>
        </w:rPr>
        <w:t>TS</w:t>
      </w:r>
      <w:r w:rsidR="00CB43FC">
        <w:rPr>
          <w:rFonts w:eastAsia="SimSun"/>
        </w:rPr>
        <w:t> </w:t>
      </w:r>
      <w:r w:rsidR="00CB43FC" w:rsidRPr="00CB5EC9">
        <w:rPr>
          <w:rFonts w:eastAsia="SimSun"/>
        </w:rPr>
        <w:t>23.502</w:t>
      </w:r>
      <w:r w:rsidR="00CB43FC">
        <w:rPr>
          <w:rFonts w:eastAsia="SimSun"/>
        </w:rPr>
        <w:t> </w:t>
      </w:r>
      <w:r w:rsidR="00CB43FC"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1E449AF" w:rsidR="00502E63" w:rsidRDefault="00502E63" w:rsidP="00502E63">
      <w:pPr>
        <w:pStyle w:val="B3"/>
      </w:pPr>
      <w:r>
        <w:t>-</w:t>
      </w:r>
      <w:r>
        <w:tab/>
        <w:t>5G ProSe Layer-2 End UE;</w:t>
      </w:r>
    </w:p>
    <w:p w14:paraId="13370A5B" w14:textId="5DEBA899" w:rsidR="00502E63" w:rsidRDefault="00502E63" w:rsidP="00502E63">
      <w:pPr>
        <w:pStyle w:val="B3"/>
      </w:pPr>
      <w:r>
        <w:t>-</w:t>
      </w:r>
      <w:r>
        <w:tab/>
        <w:t>5G ProSe Layer-3 End UE</w:t>
      </w:r>
      <w:r w:rsidR="004424BA">
        <w:t>;</w:t>
      </w:r>
    </w:p>
    <w:p w14:paraId="33BB3DC7" w14:textId="6F0FA62B" w:rsidR="004424BA" w:rsidRDefault="004424BA" w:rsidP="004424BA">
      <w:pPr>
        <w:pStyle w:val="B3"/>
      </w:pPr>
      <w:r>
        <w:t>-</w:t>
      </w:r>
      <w:r>
        <w:tab/>
        <w:t xml:space="preserve">5G ProSe Layer-3 UE-to-Network Relay supporting 5G ProSe Layer-3 </w:t>
      </w:r>
      <w:r w:rsidR="00E848D6">
        <w:t xml:space="preserve">Multi-hop </w:t>
      </w:r>
      <w:r>
        <w:t>UE-to-Network Relay;</w:t>
      </w:r>
    </w:p>
    <w:p w14:paraId="2C31CA82" w14:textId="4666A1C7" w:rsidR="004424BA" w:rsidRDefault="004424BA" w:rsidP="004424BA">
      <w:pPr>
        <w:pStyle w:val="B3"/>
      </w:pPr>
      <w:r>
        <w:t>-</w:t>
      </w:r>
      <w:r>
        <w:tab/>
        <w:t xml:space="preserve">5G ProSe Layer-3 Remote UE supporting 5G ProSe Layer-3 </w:t>
      </w:r>
      <w:r w:rsidR="00E848D6">
        <w:t xml:space="preserve">Multi-hop </w:t>
      </w:r>
      <w:r>
        <w:t>UE-to-Network Relay;</w:t>
      </w:r>
    </w:p>
    <w:p w14:paraId="6B1C3613" w14:textId="77777777" w:rsidR="004424BA" w:rsidRDefault="004424BA" w:rsidP="004424BA">
      <w:pPr>
        <w:pStyle w:val="B3"/>
      </w:pPr>
      <w:r>
        <w:t>-</w:t>
      </w:r>
      <w:r>
        <w:tab/>
        <w:t>5G ProSe Layer-3 Intermediate UE-to-Network Relay;</w:t>
      </w:r>
    </w:p>
    <w:p w14:paraId="2512BC70" w14:textId="6A592755" w:rsidR="00005D80" w:rsidRDefault="00005D80" w:rsidP="004424BA">
      <w:pPr>
        <w:pStyle w:val="B3"/>
      </w:pPr>
      <w:r>
        <w:t>-</w:t>
      </w:r>
      <w:r>
        <w:tab/>
        <w:t xml:space="preserve">5G ProSe Layer-2 UE-to-Network Relay supporting 5G ProSe Layer-2 </w:t>
      </w:r>
      <w:r w:rsidR="00E848D6">
        <w:t xml:space="preserve">Multi-hop </w:t>
      </w:r>
      <w:r>
        <w:t>UE-to-Network Relay;</w:t>
      </w:r>
    </w:p>
    <w:p w14:paraId="0EBA8AFF" w14:textId="7946D220" w:rsidR="00005D80" w:rsidRDefault="00005D80" w:rsidP="004424BA">
      <w:pPr>
        <w:pStyle w:val="B3"/>
      </w:pPr>
      <w:r>
        <w:t>-</w:t>
      </w:r>
      <w:r>
        <w:tab/>
        <w:t xml:space="preserve">5G ProSe Layer-2 Remote UE supporting 5G ProSe Layer-2 </w:t>
      </w:r>
      <w:r w:rsidR="00E848D6">
        <w:t xml:space="preserve">Multi-hop </w:t>
      </w:r>
      <w:r>
        <w:t>UE-to-Network Relay;</w:t>
      </w:r>
    </w:p>
    <w:p w14:paraId="48DB4F42" w14:textId="77777777" w:rsidR="00005D80" w:rsidRDefault="00005D80" w:rsidP="004424BA">
      <w:pPr>
        <w:pStyle w:val="B3"/>
      </w:pPr>
      <w:r>
        <w:t>-</w:t>
      </w:r>
      <w:r>
        <w:tab/>
        <w:t>5G ProSe Layer-2 Intermediate UE-to-Network Relay;</w:t>
      </w:r>
    </w:p>
    <w:p w14:paraId="7708590D" w14:textId="2CF80532" w:rsidR="004424BA" w:rsidRDefault="004424BA" w:rsidP="004424BA">
      <w:pPr>
        <w:pStyle w:val="B3"/>
      </w:pPr>
      <w:r>
        <w:t>-</w:t>
      </w:r>
      <w:r>
        <w:tab/>
        <w:t xml:space="preserve">5G ProSe Layer-3 UE-to-UE Relay supporting 5G ProSe Layer-3 </w:t>
      </w:r>
      <w:r w:rsidR="00E848D6">
        <w:t xml:space="preserve">Multi-hop </w:t>
      </w:r>
      <w:r>
        <w:t>UE-to-UE Relay;</w:t>
      </w:r>
    </w:p>
    <w:p w14:paraId="2D5A2605" w14:textId="41EC1479" w:rsidR="004424BA" w:rsidRDefault="004424BA" w:rsidP="004424BA">
      <w:pPr>
        <w:pStyle w:val="B3"/>
      </w:pPr>
      <w:r>
        <w:t>-</w:t>
      </w:r>
      <w:r>
        <w:tab/>
        <w:t xml:space="preserve">5G ProSe Layer-3 End UE supporting 5G ProSe Layer-3 </w:t>
      </w:r>
      <w:r w:rsidR="00E848D6">
        <w:t xml:space="preserve">Multi-hop </w:t>
      </w:r>
      <w:r>
        <w:t>UE-to-UE Relay.</w:t>
      </w:r>
    </w:p>
    <w:p w14:paraId="0CF2070E" w14:textId="7DFF7643" w:rsidR="002449FE" w:rsidRDefault="002449FE" w:rsidP="00690335">
      <w:pPr>
        <w:pStyle w:val="NO"/>
      </w:pPr>
      <w:r>
        <w:t>NOTE 1:</w:t>
      </w:r>
      <w:r>
        <w:tab/>
        <w:t xml:space="preserve">Encoding of these capabilities is defined in </w:t>
      </w:r>
      <w:r w:rsidR="00CB43FC">
        <w:t>TS</w:t>
      </w:r>
      <w:r w:rsidR="00CB43FC">
        <w:t> </w:t>
      </w:r>
      <w:r w:rsidR="00CB43FC">
        <w:t>24.501</w:t>
      </w:r>
      <w:r w:rsidR="00CB43FC">
        <w:t> </w:t>
      </w:r>
      <w:r w:rsidR="00CB43FC">
        <w:t>[</w:t>
      </w:r>
      <w:r>
        <w:t>38].</w:t>
      </w:r>
    </w:p>
    <w:p w14:paraId="3128ABB5" w14:textId="18A5B735"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CB43FC" w:rsidRPr="00CB5EC9">
        <w:t>TS</w:t>
      </w:r>
      <w:r w:rsidR="00CB43FC">
        <w:t> </w:t>
      </w:r>
      <w:r w:rsidR="00CB43FC" w:rsidRPr="00CB5EC9">
        <w:t>23.502</w:t>
      </w:r>
      <w:r w:rsidR="00CB43FC">
        <w:t> </w:t>
      </w:r>
      <w:r w:rsidR="00CB43FC"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lastRenderedPageBreak/>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Uu path and via 5G ProSe Layer-2 UE-to-Network Relay as a 5G ProSe Layer-2 Remote UE</w:t>
      </w:r>
      <w:r w:rsidR="000120E5">
        <w:t>;</w:t>
      </w:r>
    </w:p>
    <w:p w14:paraId="500C7B29" w14:textId="77777777" w:rsidR="000120E5" w:rsidRDefault="000120E5" w:rsidP="004F16C7">
      <w:pPr>
        <w:pStyle w:val="B3"/>
      </w:pPr>
      <w:r>
        <w:t>-</w:t>
      </w:r>
      <w:r>
        <w:tab/>
        <w:t>whether the UE is authorized to act as a 5G ProSe Layer-2 UE-to-UE Relay;</w:t>
      </w:r>
    </w:p>
    <w:p w14:paraId="18F17060" w14:textId="34AFD052" w:rsidR="000120E5" w:rsidRDefault="000120E5" w:rsidP="004F16C7">
      <w:pPr>
        <w:pStyle w:val="B3"/>
      </w:pPr>
      <w:r>
        <w:t>-</w:t>
      </w:r>
      <w:r>
        <w:tab/>
        <w:t>whether the UE is authorized to act as a 5G ProSe Layer-2 End UE</w:t>
      </w:r>
      <w:r w:rsidR="004424BA">
        <w:t>;</w:t>
      </w:r>
    </w:p>
    <w:p w14:paraId="6BCC4D76" w14:textId="18DA4079" w:rsidR="004424BA" w:rsidRDefault="004424BA" w:rsidP="004424BA">
      <w:pPr>
        <w:pStyle w:val="B3"/>
      </w:pPr>
      <w:r>
        <w:t>-</w:t>
      </w:r>
      <w:r>
        <w:tab/>
        <w:t xml:space="preserve">whether the UE is authorized to act as a 5G ProSe Layer-3 UE-to-Network Relay supporting 5G ProSe Layer-3 </w:t>
      </w:r>
      <w:r w:rsidR="00E848D6">
        <w:t xml:space="preserve">Multi-hop </w:t>
      </w:r>
      <w:r>
        <w:t>UE-to-Network Relay;</w:t>
      </w:r>
    </w:p>
    <w:p w14:paraId="26968942" w14:textId="07E8259F" w:rsidR="00005D80" w:rsidRDefault="00005D80" w:rsidP="00005D80">
      <w:pPr>
        <w:pStyle w:val="B3"/>
      </w:pPr>
      <w:r>
        <w:t>-</w:t>
      </w:r>
      <w:r>
        <w:tab/>
        <w:t xml:space="preserve">whether the UE is authorized to act as a 5G ProSe Layer-2 UE-to-Network Relay supporting 5G ProSe Layer-2 </w:t>
      </w:r>
      <w:r w:rsidR="00E848D6">
        <w:t xml:space="preserve">Multi-hop </w:t>
      </w:r>
      <w:r>
        <w:t>UE-to-Network Relay;</w:t>
      </w:r>
    </w:p>
    <w:p w14:paraId="781C6FB5" w14:textId="77777777" w:rsidR="00005D80" w:rsidRDefault="00005D80" w:rsidP="00005D80">
      <w:pPr>
        <w:pStyle w:val="B3"/>
      </w:pPr>
      <w:r>
        <w:t>-</w:t>
      </w:r>
      <w:r>
        <w:tab/>
        <w:t>whether the UE is authorized to act as a 5G ProSe Layer-2 Intermediate UE-to-Network Relay;</w:t>
      </w:r>
    </w:p>
    <w:p w14:paraId="75F65E93" w14:textId="6FF7F90F" w:rsidR="00005D80" w:rsidRDefault="00005D80" w:rsidP="00005D80">
      <w:pPr>
        <w:pStyle w:val="B3"/>
      </w:pPr>
      <w:r>
        <w:t>-</w:t>
      </w:r>
      <w:r>
        <w:tab/>
        <w:t xml:space="preserve">whether the UE is authorized to act as a 5G ProSe Layer-2 Remote UE supporting 5G ProSe Layer-2 </w:t>
      </w:r>
      <w:r w:rsidR="00E848D6">
        <w:t xml:space="preserve">Multi-hop </w:t>
      </w:r>
      <w:r>
        <w:t>UE-to-Network Relay.</w:t>
      </w:r>
    </w:p>
    <w:p w14:paraId="66C0B100" w14:textId="75550AA3" w:rsidR="000120E5" w:rsidRDefault="000120E5" w:rsidP="004F16C7">
      <w:pPr>
        <w:pStyle w:val="NO"/>
      </w:pPr>
      <w:r>
        <w:t>NOTE</w:t>
      </w:r>
      <w:r w:rsidR="002449FE">
        <w:t> 2</w:t>
      </w:r>
      <w:r>
        <w:t>:</w:t>
      </w:r>
      <w:r>
        <w:tab/>
        <w:t>The authorization for "5G ProSe Direct discovery" and "5G ProSe Direct communication" can be used for 5G ProSe Layer-3 UE-to-UE Relay</w:t>
      </w:r>
      <w:r w:rsidR="004424BA">
        <w:t>,</w:t>
      </w:r>
      <w:r>
        <w:t xml:space="preserve"> 5G ProSe Layer-3 End UE</w:t>
      </w:r>
      <w:r w:rsidR="004424BA">
        <w:t xml:space="preserve">, 5G ProSe Layer-3 UE-to-UE Relay supporting 5G ProSe Layer-3 </w:t>
      </w:r>
      <w:r w:rsidR="00E848D6">
        <w:t xml:space="preserve">Multi-hop </w:t>
      </w:r>
      <w:r w:rsidR="004424BA">
        <w:t xml:space="preserve">UE-to-UE Relay and 5G ProSe Layer-3 End UE supporting 5G ProSe Layer-3 </w:t>
      </w:r>
      <w:r w:rsidR="00E848D6">
        <w:t xml:space="preserve">Multi-hop </w:t>
      </w:r>
      <w:r w:rsidR="004424BA">
        <w:t>UE-to-UE Relay</w:t>
      </w:r>
      <w:r>
        <w:t>.</w:t>
      </w:r>
    </w:p>
    <w:p w14:paraId="6F4B5D85" w14:textId="61647A9D"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0F118AAC"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CB43FC" w:rsidRPr="00CB5EC9">
        <w:t>TS</w:t>
      </w:r>
      <w:r w:rsidR="00CB43FC">
        <w:t> </w:t>
      </w:r>
      <w:r w:rsidR="00CB43FC" w:rsidRPr="00CB5EC9">
        <w:t>23.502</w:t>
      </w:r>
      <w:r w:rsidR="00CB43FC">
        <w:t> </w:t>
      </w:r>
      <w:r w:rsidR="00CB43FC" w:rsidRPr="00CB5EC9">
        <w:t>[</w:t>
      </w:r>
      <w:r w:rsidRPr="00CB5EC9">
        <w:t>5].</w:t>
      </w:r>
    </w:p>
    <w:p w14:paraId="1DD78FFB" w14:textId="2BC33C4B" w:rsidR="008C47BE" w:rsidRPr="00CB5EC9" w:rsidRDefault="008C47BE" w:rsidP="008C47BE">
      <w:pPr>
        <w:pStyle w:val="Heading3"/>
      </w:pPr>
      <w:bookmarkStart w:id="1524" w:name="_CR6_6_3"/>
      <w:bookmarkStart w:id="1525" w:name="_Toc19199149"/>
      <w:bookmarkStart w:id="1526" w:name="_Toc27821939"/>
      <w:bookmarkStart w:id="1527" w:name="_Toc36126294"/>
      <w:bookmarkStart w:id="1528" w:name="_Toc45012618"/>
      <w:bookmarkStart w:id="1529" w:name="_Toc51754044"/>
      <w:bookmarkStart w:id="1530" w:name="_Toc51754178"/>
      <w:bookmarkStart w:id="1531" w:name="_Toc51839005"/>
      <w:bookmarkStart w:id="1532" w:name="_Toc66692741"/>
      <w:bookmarkStart w:id="1533" w:name="_Toc66701923"/>
      <w:bookmarkStart w:id="1534" w:name="_Toc69883602"/>
      <w:bookmarkStart w:id="1535" w:name="_Toc73625629"/>
      <w:bookmarkStart w:id="1536" w:name="_Toc201151927"/>
      <w:bookmarkEnd w:id="1524"/>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525"/>
      <w:bookmarkEnd w:id="1526"/>
      <w:bookmarkEnd w:id="1527"/>
      <w:bookmarkEnd w:id="1528"/>
      <w:bookmarkEnd w:id="1529"/>
      <w:bookmarkEnd w:id="1530"/>
      <w:bookmarkEnd w:id="1531"/>
      <w:bookmarkEnd w:id="1532"/>
      <w:bookmarkEnd w:id="1533"/>
      <w:bookmarkEnd w:id="1534"/>
      <w:bookmarkEnd w:id="1535"/>
      <w:bookmarkEnd w:id="1536"/>
    </w:p>
    <w:p w14:paraId="71BB4036" w14:textId="75C13DDE"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CB43FC" w:rsidRPr="00CB5EC9">
        <w:t>TS</w:t>
      </w:r>
      <w:r w:rsidR="00CB43FC">
        <w:t> </w:t>
      </w:r>
      <w:r w:rsidR="00CB43FC" w:rsidRPr="00CB5EC9">
        <w:t>23.502</w:t>
      </w:r>
      <w:r w:rsidR="00CB43FC">
        <w:t> </w:t>
      </w:r>
      <w:r w:rsidR="00CB43FC"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537" w:name="_CR6_6_4"/>
      <w:bookmarkStart w:id="1538" w:name="_Toc19199150"/>
      <w:bookmarkStart w:id="1539" w:name="_Toc27821940"/>
      <w:bookmarkStart w:id="1540" w:name="_Toc36126295"/>
      <w:bookmarkStart w:id="1541" w:name="_Toc45012619"/>
      <w:bookmarkStart w:id="1542" w:name="_Toc51754045"/>
      <w:bookmarkStart w:id="1543" w:name="_Toc51754179"/>
      <w:bookmarkStart w:id="1544" w:name="_Toc51839006"/>
      <w:bookmarkStart w:id="1545" w:name="_Toc66692742"/>
      <w:bookmarkStart w:id="1546" w:name="_Toc66701924"/>
      <w:bookmarkStart w:id="1547" w:name="_Toc69883603"/>
      <w:bookmarkStart w:id="1548" w:name="_Toc73625630"/>
      <w:bookmarkStart w:id="1549" w:name="_Toc201151928"/>
      <w:bookmarkEnd w:id="1537"/>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538"/>
      <w:bookmarkEnd w:id="1539"/>
      <w:bookmarkEnd w:id="1540"/>
      <w:bookmarkEnd w:id="1541"/>
      <w:bookmarkEnd w:id="1542"/>
      <w:bookmarkEnd w:id="1543"/>
      <w:bookmarkEnd w:id="1544"/>
      <w:bookmarkEnd w:id="1545"/>
      <w:bookmarkEnd w:id="1546"/>
      <w:bookmarkEnd w:id="1547"/>
      <w:bookmarkEnd w:id="1548"/>
      <w:bookmarkEnd w:id="1549"/>
    </w:p>
    <w:p w14:paraId="10E7AED8" w14:textId="01467C20"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CB43FC" w:rsidRPr="00CB5EC9">
        <w:t>TS</w:t>
      </w:r>
      <w:r w:rsidR="00CB43FC">
        <w:t> </w:t>
      </w:r>
      <w:r w:rsidR="00CB43FC" w:rsidRPr="00CB5EC9">
        <w:t>23.502</w:t>
      </w:r>
      <w:r w:rsidR="00CB43FC">
        <w:t> </w:t>
      </w:r>
      <w:r w:rsidR="00CB43FC"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006F24C9">
        <w:t xml:space="preserve"> and</w:t>
      </w:r>
      <w:r w:rsidRPr="00CB5EC9">
        <w:rPr>
          <w:rFonts w:eastAsia="SimSun"/>
          <w:lang w:eastAsia="zh-CN"/>
        </w:rPr>
        <w:t xml:space="preserve">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550" w:name="_CR6_6_5"/>
      <w:bookmarkStart w:id="1551" w:name="_Toc19199151"/>
      <w:bookmarkStart w:id="1552" w:name="_Toc27821941"/>
      <w:bookmarkStart w:id="1553" w:name="_Toc36126296"/>
      <w:bookmarkStart w:id="1554" w:name="_Toc45012620"/>
      <w:bookmarkStart w:id="1555" w:name="_Toc51754046"/>
      <w:bookmarkStart w:id="1556" w:name="_Toc51754180"/>
      <w:bookmarkStart w:id="1557" w:name="_Toc51839007"/>
      <w:bookmarkStart w:id="1558" w:name="_Toc66692743"/>
      <w:bookmarkStart w:id="1559" w:name="_Toc66701925"/>
      <w:bookmarkStart w:id="1560" w:name="_Toc69883604"/>
      <w:bookmarkStart w:id="1561" w:name="_Toc73625631"/>
      <w:bookmarkStart w:id="1562" w:name="_Toc201151929"/>
      <w:bookmarkEnd w:id="1550"/>
      <w:r w:rsidRPr="00CB5EC9">
        <w:rPr>
          <w:rFonts w:eastAsia="SimSun"/>
          <w:lang w:eastAsia="zh-CN"/>
        </w:rPr>
        <w:lastRenderedPageBreak/>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551"/>
      <w:bookmarkEnd w:id="1552"/>
      <w:bookmarkEnd w:id="1553"/>
      <w:bookmarkEnd w:id="1554"/>
      <w:bookmarkEnd w:id="1555"/>
      <w:bookmarkEnd w:id="1556"/>
      <w:bookmarkEnd w:id="1557"/>
      <w:bookmarkEnd w:id="1558"/>
      <w:bookmarkEnd w:id="1559"/>
      <w:bookmarkEnd w:id="1560"/>
      <w:bookmarkEnd w:id="1561"/>
      <w:bookmarkEnd w:id="1562"/>
    </w:p>
    <w:p w14:paraId="1542EF37" w14:textId="35FE86E3"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CB43FC" w:rsidRPr="00CB5EC9">
        <w:t>TS</w:t>
      </w:r>
      <w:r w:rsidR="00CB43FC">
        <w:t> </w:t>
      </w:r>
      <w:r w:rsidR="00CB43FC" w:rsidRPr="00CB5EC9">
        <w:t>23.502</w:t>
      </w:r>
      <w:r w:rsidR="00CB43FC">
        <w:t> </w:t>
      </w:r>
      <w:r w:rsidR="00CB43FC"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w:t>
      </w:r>
      <w:r w:rsidR="006F24C9">
        <w:t xml:space="preserve"> and</w:t>
      </w:r>
      <w:r w:rsidRPr="00CB5EC9">
        <w:t xml:space="preserve">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563" w:name="_CR6_6_6"/>
      <w:bookmarkStart w:id="1564" w:name="_Toc19199152"/>
      <w:bookmarkStart w:id="1565" w:name="_Toc27821942"/>
      <w:bookmarkStart w:id="1566" w:name="_Toc36126297"/>
      <w:bookmarkStart w:id="1567" w:name="_Toc45012621"/>
      <w:bookmarkStart w:id="1568" w:name="_Toc51754047"/>
      <w:bookmarkStart w:id="1569" w:name="_Toc51754181"/>
      <w:bookmarkStart w:id="1570" w:name="_Toc51839008"/>
      <w:bookmarkStart w:id="1571" w:name="_Toc66692744"/>
      <w:bookmarkStart w:id="1572" w:name="_Toc66701926"/>
      <w:bookmarkStart w:id="1573" w:name="_Toc69883605"/>
      <w:bookmarkStart w:id="1574" w:name="_Toc73625632"/>
      <w:bookmarkStart w:id="1575" w:name="_Toc201151930"/>
      <w:bookmarkEnd w:id="1563"/>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564"/>
      <w:bookmarkEnd w:id="1565"/>
      <w:bookmarkEnd w:id="1566"/>
      <w:bookmarkEnd w:id="1567"/>
      <w:bookmarkEnd w:id="1568"/>
      <w:bookmarkEnd w:id="1569"/>
      <w:bookmarkEnd w:id="1570"/>
      <w:bookmarkEnd w:id="1571"/>
      <w:bookmarkEnd w:id="1572"/>
      <w:bookmarkEnd w:id="1573"/>
      <w:bookmarkEnd w:id="1574"/>
      <w:bookmarkEnd w:id="1575"/>
    </w:p>
    <w:p w14:paraId="522D7860" w14:textId="0078C8D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CB43FC" w:rsidRPr="00CB5EC9">
        <w:t>TS</w:t>
      </w:r>
      <w:r w:rsidR="00CB43FC">
        <w:t> </w:t>
      </w:r>
      <w:r w:rsidR="00CB43FC" w:rsidRPr="00CB5EC9">
        <w:t>23.502</w:t>
      </w:r>
      <w:r w:rsidR="00CB43FC">
        <w:t> </w:t>
      </w:r>
      <w:r w:rsidR="00CB43FC"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576" w:name="_CR6_6_7"/>
      <w:bookmarkStart w:id="1577" w:name="_Toc19199153"/>
      <w:bookmarkStart w:id="1578" w:name="_Toc27821943"/>
      <w:bookmarkStart w:id="1579" w:name="_Toc36126298"/>
      <w:bookmarkStart w:id="1580" w:name="_Toc45012622"/>
      <w:bookmarkStart w:id="1581" w:name="_Toc51754048"/>
      <w:bookmarkStart w:id="1582" w:name="_Toc51754182"/>
      <w:bookmarkStart w:id="1583" w:name="_Toc51839009"/>
      <w:bookmarkStart w:id="1584" w:name="_Toc66692745"/>
      <w:bookmarkStart w:id="1585" w:name="_Toc66701927"/>
      <w:bookmarkStart w:id="1586" w:name="_Toc69883606"/>
      <w:bookmarkStart w:id="1587" w:name="_Toc73625633"/>
      <w:bookmarkStart w:id="1588" w:name="_Toc201151931"/>
      <w:bookmarkEnd w:id="1576"/>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577"/>
      <w:bookmarkEnd w:id="1578"/>
      <w:bookmarkEnd w:id="1579"/>
      <w:bookmarkEnd w:id="1580"/>
      <w:bookmarkEnd w:id="1581"/>
      <w:bookmarkEnd w:id="1582"/>
      <w:bookmarkEnd w:id="1583"/>
      <w:bookmarkEnd w:id="1584"/>
      <w:bookmarkEnd w:id="1585"/>
      <w:bookmarkEnd w:id="1586"/>
      <w:bookmarkEnd w:id="1587"/>
      <w:bookmarkEnd w:id="1588"/>
    </w:p>
    <w:p w14:paraId="20BBA268" w14:textId="642E7731" w:rsidR="003C790E" w:rsidRPr="00CB5EC9" w:rsidRDefault="003C790E" w:rsidP="003C790E">
      <w:bookmarkStart w:id="1589" w:name="_Toc19105837"/>
      <w:bookmarkStart w:id="1590" w:name="_Toc27821253"/>
      <w:bookmarkStart w:id="1591" w:name="_Toc36124592"/>
      <w:bookmarkStart w:id="1592" w:name="_Toc36125032"/>
      <w:bookmarkStart w:id="1593" w:name="_Toc36125191"/>
      <w:bookmarkStart w:id="1594" w:name="_Toc45009496"/>
      <w:bookmarkStart w:id="1595" w:name="_Toc66692746"/>
      <w:r w:rsidRPr="00CB5EC9">
        <w:t xml:space="preserve">The UE Policy Association Establishment procedure and UE Policy Association Modification procedure, as defined in </w:t>
      </w:r>
      <w:r w:rsidR="00CB43FC" w:rsidRPr="00CB5EC9">
        <w:t>TS</w:t>
      </w:r>
      <w:r w:rsidR="00CB43FC">
        <w:t> </w:t>
      </w:r>
      <w:r w:rsidR="00CB43FC" w:rsidRPr="00CB5EC9">
        <w:t>23.502</w:t>
      </w:r>
      <w:r w:rsidR="00CB43FC">
        <w:t> </w:t>
      </w:r>
      <w:r w:rsidR="00CB43FC"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CB43FC" w:rsidRPr="00CB5EC9">
        <w:t>TS</w:t>
      </w:r>
      <w:r w:rsidR="00CB43FC">
        <w:t> </w:t>
      </w:r>
      <w:r w:rsidR="00CB43FC" w:rsidRPr="00CB5EC9">
        <w:t>23.287</w:t>
      </w:r>
      <w:r w:rsidR="00CB43FC">
        <w:t> </w:t>
      </w:r>
      <w:r w:rsidR="00CB43FC"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596" w:name="_CR6_7"/>
      <w:bookmarkStart w:id="1597" w:name="_Toc66701928"/>
      <w:bookmarkStart w:id="1598" w:name="_Toc69883607"/>
      <w:bookmarkStart w:id="1599" w:name="_Toc73625634"/>
      <w:bookmarkStart w:id="1600" w:name="_Toc201151932"/>
      <w:bookmarkEnd w:id="1596"/>
      <w:r>
        <w:rPr>
          <w:lang w:eastAsia="zh-CN"/>
        </w:rPr>
        <w:lastRenderedPageBreak/>
        <w:t>6.7</w:t>
      </w:r>
      <w:r>
        <w:rPr>
          <w:lang w:eastAsia="zh-CN"/>
        </w:rPr>
        <w:tab/>
        <w:t>5G ProSe UE-to-UE Relay Communication</w:t>
      </w:r>
      <w:bookmarkEnd w:id="1600"/>
    </w:p>
    <w:p w14:paraId="434A89EB" w14:textId="0B47B804" w:rsidR="00D45C1F" w:rsidRDefault="00D45C1F" w:rsidP="00034F38">
      <w:pPr>
        <w:pStyle w:val="Heading3"/>
        <w:rPr>
          <w:lang w:eastAsia="zh-CN"/>
        </w:rPr>
      </w:pPr>
      <w:bookmarkStart w:id="1601" w:name="_CR6_7_1"/>
      <w:bookmarkStart w:id="1602" w:name="_Toc201151933"/>
      <w:bookmarkEnd w:id="1601"/>
      <w:r>
        <w:rPr>
          <w:lang w:eastAsia="zh-CN"/>
        </w:rPr>
        <w:t>6.7.1</w:t>
      </w:r>
      <w:r>
        <w:rPr>
          <w:lang w:eastAsia="zh-CN"/>
        </w:rPr>
        <w:tab/>
        <w:t>5G ProSe Communication via 5G ProSe Layer-3 UE-to-UE Relay</w:t>
      </w:r>
      <w:bookmarkEnd w:id="1602"/>
    </w:p>
    <w:p w14:paraId="7420B01C" w14:textId="02752C47" w:rsidR="00EB1C12" w:rsidRDefault="00EB1C12" w:rsidP="00F40748">
      <w:pPr>
        <w:pStyle w:val="Heading4"/>
        <w:rPr>
          <w:lang w:eastAsia="zh-CN"/>
        </w:rPr>
      </w:pPr>
      <w:bookmarkStart w:id="1603" w:name="_CR6_7_1_1"/>
      <w:bookmarkStart w:id="1604" w:name="_Toc201151934"/>
      <w:bookmarkEnd w:id="1603"/>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604"/>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92" type="#_x0000_t75" style="width:428.85pt;height:482.1pt" o:ole="">
            <v:imagedata r:id="rId143" o:title=""/>
          </v:shape>
          <o:OLEObject Type="Embed" ProgID="Visio.Drawing.11" ShapeID="_x0000_i1092" DrawAspect="Content" ObjectID="_1811766445" r:id="rId144"/>
        </w:object>
      </w:r>
    </w:p>
    <w:p w14:paraId="22EA6A40" w14:textId="6697528F" w:rsidR="00D45C1F" w:rsidRDefault="00D45C1F" w:rsidP="00D45C1F">
      <w:pPr>
        <w:pStyle w:val="TF"/>
        <w:rPr>
          <w:lang w:eastAsia="zh-CN"/>
        </w:rPr>
      </w:pPr>
      <w:bookmarkStart w:id="1605" w:name="_CRFigure6_7_1_11"/>
      <w:r>
        <w:rPr>
          <w:lang w:eastAsia="zh-CN"/>
        </w:rPr>
        <w:t xml:space="preserve">Figure </w:t>
      </w:r>
      <w:bookmarkEnd w:id="1605"/>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lastRenderedPageBreak/>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w:t>
      </w:r>
      <w:r w:rsidR="006F24C9">
        <w:t xml:space="preserve"> and</w:t>
      </w:r>
      <w:r>
        <w:rPr>
          <w:lang w:eastAsia="zh-CN"/>
        </w:rPr>
        <w:t xml:space="preserve"> the Destination Layer-2 ID is set to the Source Layer-2 ID of the discovery message of the 5G ProSe Layer-3 UE-to-UE Relay.</w:t>
      </w:r>
    </w:p>
    <w:p w14:paraId="11228653" w14:textId="54F79708" w:rsidR="00DC1444" w:rsidRDefault="00DC1444" w:rsidP="00D45C1F">
      <w:pPr>
        <w:pStyle w:val="B1"/>
        <w:rPr>
          <w:lang w:eastAsia="zh-CN"/>
        </w:rPr>
      </w:pPr>
      <w:r>
        <w:rPr>
          <w:lang w:eastAsia="zh-CN"/>
        </w:rPr>
        <w:tab/>
        <w:t>The source 5G ProSe Layer-3 End UE gets application information and optional ProSe Application Requirements from ProSe application layer</w:t>
      </w:r>
      <w:r w:rsidR="00456EC6">
        <w:rPr>
          <w:lang w:eastAsia="zh-CN"/>
        </w:rPr>
        <w:t xml:space="preserve"> and</w:t>
      </w:r>
      <w:r>
        <w:rPr>
          <w:lang w:eastAsia="zh-CN"/>
        </w:rPr>
        <w:t xml:space="preserve"> determines the end-to-end QoS parameters as described in clause 5.6.3.1.</w:t>
      </w:r>
    </w:p>
    <w:p w14:paraId="225225ED" w14:textId="20FF065F" w:rsidR="0039311E" w:rsidRDefault="0039311E" w:rsidP="00D45C1F">
      <w:pPr>
        <w:pStyle w:val="B1"/>
        <w:rPr>
          <w:lang w:eastAsia="zh-CN"/>
        </w:rPr>
      </w:pPr>
      <w:r>
        <w:rPr>
          <w:lang w:eastAsia="zh-CN"/>
        </w:rPr>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The Source Layer-2 ID used for the security establishment procedure is self-assigned by the 5G ProSe Layer-3 UE-to-UE Relay</w:t>
      </w:r>
      <w:r w:rsidR="006F24C9">
        <w:t xml:space="preserve"> and</w:t>
      </w:r>
      <w:r>
        <w:rPr>
          <w:lang w:eastAsia="zh-CN"/>
        </w:rPr>
        <w:t xml:space="preserve"> the Destination Layer-2 ID is set to the Source Layer-2 ID of the received Direct Communication Request message.</w:t>
      </w:r>
    </w:p>
    <w:p w14:paraId="0E0B7C18" w14:textId="6645F402" w:rsidR="003B7E7C" w:rsidRDefault="003B7E7C" w:rsidP="00D45C1F">
      <w:pPr>
        <w:pStyle w:val="B1"/>
        <w:rPr>
          <w:lang w:eastAsia="zh-CN"/>
        </w:rPr>
      </w:pPr>
      <w:r>
        <w:rPr>
          <w:lang w:eastAsia="zh-CN"/>
        </w:rPr>
        <w:tab/>
        <w:t>The 5G ProSe Layer-3 UE-to-UE Relay shall choose different Source Layer-2 IDs for PC5 links of different types of traffic, i.e</w:t>
      </w:r>
      <w:r w:rsidR="002A514F">
        <w:rPr>
          <w:lang w:eastAsia="zh-CN"/>
        </w:rPr>
        <w:t>.</w:t>
      </w:r>
      <w:r>
        <w:rPr>
          <w:lang w:eastAsia="zh-CN"/>
        </w:rPr>
        <w:t xml:space="preserv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r w:rsidR="00BB43C6">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r>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6FFB15DE"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w:t>
      </w:r>
      <w:r w:rsidR="006F24C9">
        <w:t xml:space="preserve"> and</w:t>
      </w:r>
      <w:r>
        <w:rPr>
          <w:lang w:eastAsia="zh-CN"/>
        </w:rPr>
        <w:t xml:space="preserve"> the Destination Layer-2 ID</w:t>
      </w:r>
      <w:r w:rsidR="00BB43C6">
        <w:rPr>
          <w:lang w:eastAsia="zh-CN"/>
        </w:rPr>
        <w:t xml:space="preserve"> may be broadcast or unicast Layer-2 ID. U</w:t>
      </w:r>
      <w:r>
        <w:rPr>
          <w:lang w:eastAsia="zh-CN"/>
        </w:rPr>
        <w:t>nicast Layer-2 ID</w:t>
      </w:r>
      <w:r w:rsidR="00BB43C6">
        <w:rPr>
          <w:lang w:eastAsia="zh-CN"/>
        </w:rPr>
        <w:t xml:space="preserve"> is used only if the Layer-2 ID</w:t>
      </w:r>
      <w:r>
        <w:rPr>
          <w:lang w:eastAsia="zh-CN"/>
        </w:rPr>
        <w:t xml:space="preserve"> of</w:t>
      </w:r>
      <w:r w:rsidR="00BB43C6">
        <w:rPr>
          <w:lang w:eastAsia="zh-CN"/>
        </w:rPr>
        <w:t xml:space="preserve"> the</w:t>
      </w:r>
      <w:r>
        <w:rPr>
          <w:lang w:eastAsia="zh-CN"/>
        </w:rPr>
        <w:t xml:space="preserve"> target 5G ProSe Layer-3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sidR="00BB43C6">
        <w:rPr>
          <w:lang w:eastAsia="zh-CN"/>
        </w:rPr>
        <w:t xml:space="preserve"> is known to the 5G ProSe Layer-3 UE-to-UE Relay</w:t>
      </w:r>
      <w:r>
        <w:rPr>
          <w:lang w:eastAsia="zh-CN"/>
        </w:rPr>
        <w:t>.</w:t>
      </w:r>
    </w:p>
    <w:p w14:paraId="3CC56047" w14:textId="201CECF8" w:rsidR="003B7E7C" w:rsidRDefault="003B7E7C" w:rsidP="00D45C1F">
      <w:pPr>
        <w:pStyle w:val="B1"/>
        <w:rPr>
          <w:lang w:eastAsia="zh-CN"/>
        </w:rPr>
      </w:pPr>
      <w:r>
        <w:rPr>
          <w:lang w:eastAsia="zh-CN"/>
        </w:rPr>
        <w:tab/>
        <w:t>The 5G ProSe Layer-3 UE-to-UE Relay shall choose different Source Layer-2 IDs for PC5 links of different types of traffic, i.e</w:t>
      </w:r>
      <w:r w:rsidR="002A514F">
        <w:rPr>
          <w:lang w:eastAsia="zh-CN"/>
        </w:rPr>
        <w:t>.</w:t>
      </w:r>
      <w:r>
        <w:rPr>
          <w:lang w:eastAsia="zh-CN"/>
        </w:rPr>
        <w:t xml:space="preserv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4CC48472" w:rsidR="0039311E" w:rsidRDefault="0039311E" w:rsidP="00D45C1F">
      <w:pPr>
        <w:pStyle w:val="B1"/>
        <w:rPr>
          <w:lang w:eastAsia="zh-CN"/>
        </w:rPr>
      </w:pPr>
      <w:r>
        <w:rPr>
          <w:lang w:eastAsia="zh-CN"/>
        </w:rPr>
        <w:t>6.</w:t>
      </w:r>
      <w:r>
        <w:rPr>
          <w:lang w:eastAsia="zh-CN"/>
        </w:rPr>
        <w:tab/>
        <w:t>If the RSC included in the Direct Communication Request</w:t>
      </w:r>
      <w:r w:rsidR="003B7E7C">
        <w:rPr>
          <w:lang w:eastAsia="zh-CN"/>
        </w:rPr>
        <w:t xml:space="preserve"> match</w:t>
      </w:r>
      <w:r w:rsidR="0038507B">
        <w:rPr>
          <w:lang w:eastAsia="zh-CN"/>
        </w:rPr>
        <w:t>es</w:t>
      </w:r>
      <w:r w:rsidR="003B7E7C">
        <w:rPr>
          <w:lang w:eastAsia="zh-CN"/>
        </w:rPr>
        <w:t xml:space="preserve"> the target UE's RSC that the target UE</w:t>
      </w:r>
      <w:r w:rsidR="00FC0F4F">
        <w:rPr>
          <w:lang w:eastAsia="zh-CN"/>
        </w:rPr>
        <w:t xml:space="preserve"> is (pre)configured with as specified in clause 5.1.5.1</w:t>
      </w:r>
      <w:r w:rsidR="0038507B">
        <w:rPr>
          <w:lang w:eastAsia="zh-CN"/>
        </w:rPr>
        <w:t xml:space="preserve"> and if the user info included in the Direct Communication Request matches the target UE's user info</w:t>
      </w:r>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2EF952D2" w:rsidR="0039311E" w:rsidRDefault="0039311E" w:rsidP="00D45C1F">
      <w:pPr>
        <w:pStyle w:val="B1"/>
        <w:rPr>
          <w:lang w:eastAsia="zh-CN"/>
        </w:rPr>
      </w:pPr>
      <w:r>
        <w:rPr>
          <w:lang w:eastAsia="zh-CN"/>
        </w:rPr>
        <w:tab/>
        <w:t>The Source Layer-2 ID used for the security establishment procedure is self-assigned by the target 5G ProSe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lastRenderedPageBreak/>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Default="0039311E" w:rsidP="00D45C1F">
      <w:pPr>
        <w:pStyle w:val="B1"/>
        <w:rPr>
          <w:lang w:eastAsia="zh-CN"/>
        </w:rPr>
      </w:pPr>
      <w:r>
        <w:rPr>
          <w:lang w:eastAsia="zh-CN"/>
        </w:rPr>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3DE699AC" w:rsidR="0039311E" w:rsidRDefault="0039311E" w:rsidP="00D45C1F">
      <w:pPr>
        <w:pStyle w:val="B1"/>
        <w:rPr>
          <w:lang w:eastAsia="zh-CN"/>
        </w:rPr>
      </w:pPr>
      <w:r>
        <w:rPr>
          <w:lang w:eastAsia="zh-CN"/>
        </w:rPr>
        <w:t>11.</w:t>
      </w:r>
      <w:r>
        <w:rPr>
          <w:lang w:eastAsia="zh-CN"/>
        </w:rPr>
        <w:tab/>
        <w:t xml:space="preserve">For IP communication, the 5G ProSe Layer-3 UE-to-UE Relay may store an association of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and the IP address of target 5G ProSe Layer-3 End UE into its DNS entries</w:t>
      </w:r>
      <w:r w:rsidR="006F24C9">
        <w:t xml:space="preserve"> and</w:t>
      </w:r>
      <w:r>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w:t>
      </w:r>
      <w:r w:rsidR="006F24C9">
        <w:t xml:space="preserve"> and</w:t>
      </w:r>
      <w:r>
        <w:rPr>
          <w:lang w:eastAsia="zh-CN"/>
        </w:rPr>
        <w:t xml:space="preserve"> the 5G ProSe Layer-3 UE-to-UE Relay returns the IP address of the target 5G ProSe Layer-3 End UE to the source 5G ProSe Layer-3 End UE.</w:t>
      </w:r>
    </w:p>
    <w:p w14:paraId="11607303" w14:textId="4C1DD425" w:rsidR="00C5533A" w:rsidRDefault="00C5533A" w:rsidP="00D45C1F">
      <w:pPr>
        <w:pStyle w:val="B1"/>
        <w:rPr>
          <w:lang w:eastAsia="zh-CN"/>
        </w:rPr>
      </w:pPr>
      <w:r>
        <w:rPr>
          <w:lang w:eastAsia="zh-CN"/>
        </w:rPr>
        <w:tab/>
        <w:t>When handling DNS query, the 5G ProSe Layer-3 UE-to-UE Relay should only use the DNS entry associated to the related RSC, i.e. the UE-to-UE Relay determines the RSC based on local information (e.g. link profile including RSC, Layer-2 ID, User Info, etc.) corresponding to the PC5 link that the DNS query message is received.</w:t>
      </w:r>
    </w:p>
    <w:p w14:paraId="5770726F" w14:textId="27660F2A"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1B4E6EB2"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r w:rsidR="00BB43C6">
        <w:rPr>
          <w:lang w:eastAsia="zh-CN"/>
        </w:rPr>
        <w:t>, replacing the step 3 to 4 and 9 to 10 of the procedure in Figure 6.7.1.1-1</w:t>
      </w:r>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r w:rsidR="00BB43C6">
        <w:rPr>
          <w:lang w:eastAsia="zh-CN"/>
        </w:rPr>
        <w:t>, replacing the step 5 to 8 of the procedure in Figure 6.7.1.1-1</w:t>
      </w:r>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1606" w:name="_CR6_7_1_2"/>
      <w:bookmarkStart w:id="1607" w:name="_Toc201151935"/>
      <w:bookmarkEnd w:id="1606"/>
      <w:r>
        <w:rPr>
          <w:lang w:eastAsia="zh-CN"/>
        </w:rPr>
        <w:lastRenderedPageBreak/>
        <w:t>6.7.1.2</w:t>
      </w:r>
      <w:r>
        <w:rPr>
          <w:lang w:eastAsia="zh-CN"/>
        </w:rPr>
        <w:tab/>
      </w:r>
      <w:r w:rsidR="007F53B8">
        <w:rPr>
          <w:lang w:eastAsia="zh-CN"/>
        </w:rPr>
        <w:t>L</w:t>
      </w:r>
      <w:r>
        <w:rPr>
          <w:lang w:eastAsia="zh-CN"/>
        </w:rPr>
        <w:t>ink identifier update for PC5 communication via 5G ProSe Layer-3 UE-to-UE Relay</w:t>
      </w:r>
      <w:bookmarkEnd w:id="1607"/>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ProSe Layer-3 </w:t>
      </w:r>
      <w:r>
        <w:rPr>
          <w:lang w:eastAsia="zh-CN"/>
        </w:rPr>
        <w:t>End UE and</w:t>
      </w:r>
      <w:r w:rsidR="007F53B8">
        <w:rPr>
          <w:lang w:eastAsia="zh-CN"/>
        </w:rPr>
        <w:t xml:space="preserve"> 5G ProSe</w:t>
      </w:r>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ProSe Layer-3 End UE and target 5G ProSe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93" type="#_x0000_t75" style="width:482.1pt;height:238.55pt" o:ole="">
            <v:imagedata r:id="rId145" o:title=""/>
          </v:shape>
          <o:OLEObject Type="Embed" ProgID="Visio.Drawing.15" ShapeID="_x0000_i1093" DrawAspect="Content" ObjectID="_1811766446" r:id="rId146"/>
        </w:object>
      </w:r>
    </w:p>
    <w:p w14:paraId="157F01C3" w14:textId="2DF7189F" w:rsidR="00EB1C12" w:rsidRDefault="00EB1C12" w:rsidP="00EB1C12">
      <w:pPr>
        <w:pStyle w:val="TF"/>
      </w:pPr>
      <w:bookmarkStart w:id="1608" w:name="_CRFigure6_7_1_21"/>
      <w:r>
        <w:t xml:space="preserve">Figure </w:t>
      </w:r>
      <w:bookmarkEnd w:id="1608"/>
      <w:r>
        <w:t>6.7.1.2-1: Link Identifier Update and IP address/prefix</w:t>
      </w:r>
      <w:r w:rsidR="007F53B8">
        <w:t xml:space="preserve"> sharing via 5G ProSe</w:t>
      </w:r>
      <w:r>
        <w:t xml:space="preserve"> Layer-3 UE-to-UE Relay</w:t>
      </w:r>
    </w:p>
    <w:p w14:paraId="2F48C1DC" w14:textId="51F3383E" w:rsidR="00EB1C12" w:rsidRDefault="00EB1C12" w:rsidP="00EB1C12">
      <w:pPr>
        <w:pStyle w:val="B1"/>
      </w:pPr>
      <w:r>
        <w:t>0.</w:t>
      </w:r>
      <w:r>
        <w:tab/>
        <w:t>A PC5 link is established between</w:t>
      </w:r>
      <w:r w:rsidR="007F53B8">
        <w:t xml:space="preserve"> a source 5G ProSe Layer-3 End UE (i.e. UE1)</w:t>
      </w:r>
      <w:r>
        <w:t xml:space="preserve"> and a</w:t>
      </w:r>
      <w:r w:rsidR="007F53B8">
        <w:t xml:space="preserve"> 5G ProSe Layer-3 UE-to-UE Relay (i.e.</w:t>
      </w:r>
      <w:r>
        <w:t xml:space="preserve"> UE-to-UE Relay</w:t>
      </w:r>
      <w:r w:rsidR="007F53B8">
        <w:t>)</w:t>
      </w:r>
      <w:r>
        <w:t>. Another PC5 link is established between the UE-to-UE Relay and</w:t>
      </w:r>
      <w:r w:rsidR="007F53B8">
        <w:t xml:space="preserve"> the target 5G ProSe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lastRenderedPageBreak/>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609" w:name="_CR6_7_1_3"/>
      <w:bookmarkStart w:id="1610" w:name="_Toc201151936"/>
      <w:bookmarkEnd w:id="1609"/>
      <w:r>
        <w:t>6.7.1.3</w:t>
      </w:r>
      <w:r>
        <w:tab/>
      </w:r>
      <w:r w:rsidR="00E61D4C">
        <w:t xml:space="preserve">Layer-2 </w:t>
      </w:r>
      <w:r>
        <w:t>link release for PC5 communication via 5G ProSe Layer-3 UE-to-UE Relay</w:t>
      </w:r>
      <w:bookmarkEnd w:id="1610"/>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94" type="#_x0000_t75" style="width:437.65pt;height:257.3pt" o:ole="">
            <v:imagedata r:id="rId147" o:title=""/>
          </v:shape>
          <o:OLEObject Type="Embed" ProgID="Visio.Drawing.11" ShapeID="_x0000_i1094" DrawAspect="Content" ObjectID="_1811766447" r:id="rId148"/>
        </w:object>
      </w:r>
    </w:p>
    <w:p w14:paraId="64B760FF" w14:textId="1341C45B" w:rsidR="00EB1C12" w:rsidRDefault="00EB1C12" w:rsidP="00EB1C12">
      <w:pPr>
        <w:pStyle w:val="TF"/>
      </w:pPr>
      <w:bookmarkStart w:id="1611" w:name="_CRFigure6_7_1_31"/>
      <w:r>
        <w:t xml:space="preserve">Figure </w:t>
      </w:r>
      <w:bookmarkEnd w:id="1611"/>
      <w:r>
        <w:t xml:space="preserve">6.7.1.3-1: </w:t>
      </w:r>
      <w:r w:rsidR="005D1C14">
        <w:t xml:space="preserve">Layer-2 </w:t>
      </w:r>
      <w:r>
        <w:t xml:space="preserve">Link Release procedure </w:t>
      </w:r>
      <w:r w:rsidR="005D1C14">
        <w:t xml:space="preserve">via 5G ProSe </w:t>
      </w:r>
      <w:r>
        <w:t>Layer-3 UE-to-UE Relay</w:t>
      </w:r>
    </w:p>
    <w:p w14:paraId="2AFF31C2" w14:textId="0782714C" w:rsidR="005D1C14" w:rsidRDefault="005D1C14" w:rsidP="00EB1C12">
      <w:pPr>
        <w:pStyle w:val="B1"/>
      </w:pPr>
      <w:r>
        <w:t>0.</w:t>
      </w:r>
      <w:r>
        <w:tab/>
        <w:t>The source 5G ProSe Layer-3 End UE and the 5G ProSe Layer-3 UE-to-UE Relay</w:t>
      </w:r>
      <w:r w:rsidR="006F24C9">
        <w:t xml:space="preserve"> and</w:t>
      </w:r>
      <w:r>
        <w:t xml:space="preserve">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lastRenderedPageBreak/>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612" w:name="_CR6_7_1_4"/>
      <w:bookmarkStart w:id="1613" w:name="_Toc201151937"/>
      <w:bookmarkEnd w:id="1612"/>
      <w:r>
        <w:rPr>
          <w:lang w:eastAsia="zh-CN"/>
        </w:rPr>
        <w:t>6.7.1.4</w:t>
      </w:r>
      <w:r>
        <w:rPr>
          <w:lang w:eastAsia="zh-CN"/>
        </w:rPr>
        <w:tab/>
        <w:t>Layer-2 link modification for PC5 communication via 5G ProSe Layer-3 UE-to-UE Relay</w:t>
      </w:r>
      <w:bookmarkEnd w:id="1613"/>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95" type="#_x0000_t75" style="width:436.4pt;height:194.1pt" o:ole="">
            <v:imagedata r:id="rId149" o:title=""/>
          </v:shape>
          <o:OLEObject Type="Embed" ProgID="Visio.Drawing.11" ShapeID="_x0000_i1095" DrawAspect="Content" ObjectID="_1811766448" r:id="rId150"/>
        </w:object>
      </w:r>
    </w:p>
    <w:p w14:paraId="47A7ECEA" w14:textId="3C948401" w:rsidR="00E61D4C" w:rsidRDefault="00E61D4C" w:rsidP="00E61D4C">
      <w:pPr>
        <w:pStyle w:val="TF"/>
      </w:pPr>
      <w:bookmarkStart w:id="1614" w:name="_CRFigure6_7_1_41"/>
      <w:r>
        <w:t xml:space="preserve">Figure </w:t>
      </w:r>
      <w:bookmarkEnd w:id="1614"/>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615" w:name="_CR6_7_1_5"/>
      <w:bookmarkStart w:id="1616" w:name="_Toc201151938"/>
      <w:bookmarkEnd w:id="1615"/>
      <w:r>
        <w:rPr>
          <w:lang w:eastAsia="zh-CN"/>
        </w:rPr>
        <w:t>6.7.1.5</w:t>
      </w:r>
      <w:r>
        <w:rPr>
          <w:lang w:eastAsia="zh-CN"/>
        </w:rPr>
        <w:tab/>
        <w:t>Layer-2 link maintenance for PC5 communication via 5G ProSe Layer-3 UE-to-UE Relay</w:t>
      </w:r>
      <w:bookmarkEnd w:id="1616"/>
    </w:p>
    <w:p w14:paraId="08D04612" w14:textId="16010588"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w:t>
      </w:r>
      <w:r w:rsidR="006F24C9">
        <w:t xml:space="preserve"> and</w:t>
      </w:r>
      <w:r>
        <w:rPr>
          <w:lang w:eastAsia="zh-CN"/>
        </w:rPr>
        <w:t xml:space="preserve"> between the 5G ProSe Layer-3 UE-to-UE Relay and the target 5G ProSe Layer-3 End UE.</w:t>
      </w:r>
    </w:p>
    <w:p w14:paraId="6D99A61E" w14:textId="1EB4F7F2" w:rsidR="00034F38" w:rsidRDefault="00034F38" w:rsidP="00034F38">
      <w:pPr>
        <w:pStyle w:val="Heading3"/>
        <w:rPr>
          <w:lang w:eastAsia="zh-CN"/>
        </w:rPr>
      </w:pPr>
      <w:bookmarkStart w:id="1617" w:name="_CR6_7_2"/>
      <w:bookmarkStart w:id="1618" w:name="_Toc201151939"/>
      <w:bookmarkEnd w:id="1617"/>
      <w:r>
        <w:rPr>
          <w:lang w:eastAsia="zh-CN"/>
        </w:rPr>
        <w:lastRenderedPageBreak/>
        <w:t>6.7.2</w:t>
      </w:r>
      <w:r>
        <w:rPr>
          <w:lang w:eastAsia="zh-CN"/>
        </w:rPr>
        <w:tab/>
        <w:t>5G ProSe Communication via 5G ProSe Layer-2 UE-to-UE Relay</w:t>
      </w:r>
      <w:bookmarkEnd w:id="1618"/>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96" type="#_x0000_t75" style="width:403.2pt;height:326.2pt" o:ole="">
            <v:imagedata r:id="rId151" o:title=""/>
          </v:shape>
          <o:OLEObject Type="Embed" ProgID="Visio.Drawing.15" ShapeID="_x0000_i1096" DrawAspect="Content" ObjectID="_1811766449" r:id="rId152"/>
        </w:object>
      </w:r>
    </w:p>
    <w:p w14:paraId="36FE681B" w14:textId="03889D78" w:rsidR="00034F38" w:rsidRDefault="00034F38" w:rsidP="00034F38">
      <w:pPr>
        <w:pStyle w:val="TF"/>
      </w:pPr>
      <w:bookmarkStart w:id="1619" w:name="_CRFigure6_7_21"/>
      <w:r>
        <w:t xml:space="preserve">Figure </w:t>
      </w:r>
      <w:bookmarkEnd w:id="1619"/>
      <w:r>
        <w:t>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Default="00034F38" w:rsidP="00034F38">
      <w:pPr>
        <w:pStyle w:val="B1"/>
        <w:rPr>
          <w:lang w:eastAsia="zh-CN"/>
        </w:rPr>
      </w:pPr>
      <w:r>
        <w:rPr>
          <w:lang w:eastAsia="zh-CN"/>
        </w:rPr>
        <w:tab/>
        <w:t>This procedure is towards the selected 5G ProSe UE-to-UE Relay</w:t>
      </w:r>
      <w:r w:rsidR="006F24C9">
        <w:t xml:space="preserve"> and</w:t>
      </w:r>
      <w:r>
        <w:rPr>
          <w:lang w:eastAsia="zh-CN"/>
        </w:rPr>
        <w:t xml:space="preserve"> for Layer-2 link establishment, the security establishment is performed before step 3 is initiated.</w:t>
      </w:r>
    </w:p>
    <w:p w14:paraId="2A1D3E8D" w14:textId="5466D157" w:rsidR="007B3C23" w:rsidRDefault="007B3C23" w:rsidP="009B635A">
      <w:pPr>
        <w:pStyle w:val="NO"/>
        <w:rPr>
          <w:lang w:eastAsia="zh-CN"/>
        </w:rPr>
      </w:pPr>
      <w:r>
        <w:rPr>
          <w:lang w:eastAsia="zh-CN"/>
        </w:rPr>
        <w:t>NOTE:</w:t>
      </w:r>
      <w:r>
        <w:rPr>
          <w:lang w:eastAsia="zh-CN"/>
        </w:rPr>
        <w:tab/>
        <w:t xml:space="preserve">The source 5G ProSe Layer-2 End UE does not initiate any Layer-2 link establishment or Layer-2 link modification procedure towards the same 5G ProSe Layer-2 UE-to-UE Relay for a different target 5G ProSe Layer-2 End UE unless the current Layer-2 link establishment or Layer-2 link modification procedure has been completed including reception of the PC5-RRC message from the 5G ProSe Layer-2 UE-to-UE Relay as specified in </w:t>
      </w:r>
      <w:r w:rsidR="00CB43FC">
        <w:rPr>
          <w:lang w:eastAsia="zh-CN"/>
        </w:rPr>
        <w:t>TS</w:t>
      </w:r>
      <w:r w:rsidR="00CB43FC">
        <w:rPr>
          <w:lang w:eastAsia="zh-CN"/>
        </w:rPr>
        <w:t> </w:t>
      </w:r>
      <w:r w:rsidR="00CB43FC">
        <w:rPr>
          <w:lang w:eastAsia="zh-CN"/>
        </w:rPr>
        <w:t>38.300</w:t>
      </w:r>
      <w:r w:rsidR="00CB43FC">
        <w:rPr>
          <w:lang w:eastAsia="zh-CN"/>
        </w:rPr>
        <w:t> </w:t>
      </w:r>
      <w:r w:rsidR="00CB43FC">
        <w:rPr>
          <w:lang w:eastAsia="zh-CN"/>
        </w:rPr>
        <w:t>[</w:t>
      </w:r>
      <w:r>
        <w:rPr>
          <w:lang w:eastAsia="zh-CN"/>
        </w:rPr>
        <w:t>12]. Therefore, the source 5G ProSe Layer-2 End UE can recognize the target 5G ProSe Layer-2 End UE of the Layer-2 ID provided by the 5G ProSe Layer-2 UE-to-UE Relay.</w:t>
      </w:r>
    </w:p>
    <w:p w14:paraId="48DCE03A" w14:textId="636EBB88"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w:t>
      </w:r>
      <w:r w:rsidR="006F24C9">
        <w:t xml:space="preserve"> and</w:t>
      </w:r>
      <w:r>
        <w:rPr>
          <w:lang w:eastAsia="zh-CN"/>
        </w:rPr>
        <w:t xml:space="preserve"> initiates Layer-2 link establishment procedure or Layer-2 link modification procedure as specified in clause 6.4.3.7 with the target 5G ProSe End UE.</w:t>
      </w:r>
    </w:p>
    <w:p w14:paraId="6EA6F48A" w14:textId="3D0885D3" w:rsidR="00DA6356" w:rsidRDefault="00DA6356" w:rsidP="00034F38">
      <w:pPr>
        <w:pStyle w:val="B1"/>
        <w:rPr>
          <w:lang w:eastAsia="zh-CN"/>
        </w:rPr>
      </w:pPr>
      <w:r>
        <w:rPr>
          <w:lang w:eastAsia="zh-CN"/>
        </w:rPr>
        <w:lastRenderedPageBreak/>
        <w:tab/>
        <w:t xml:space="preserve">If the Layer-2 link establishment procedure is performed towards the target 5G ProSe End UE then either a broadcast or a unicast Layer-2 ID is used as the Destination Layer-2 ID. A Unicast Layer-2 ID is used if the Layer-2 ID of the target 5G ProSe Layer-2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of target 5G ProSe Layer-2 End UE is known to the 5G ProSe Layer-2 UE-to-UE Relay.</w:t>
      </w:r>
    </w:p>
    <w:p w14:paraId="015DBB8D" w14:textId="77777777" w:rsidR="00DA6356" w:rsidRDefault="00DA6356" w:rsidP="00DA6356">
      <w:pPr>
        <w:pStyle w:val="B1"/>
        <w:rPr>
          <w:lang w:eastAsia="zh-CN"/>
        </w:rPr>
      </w:pPr>
      <w:r>
        <w:rPr>
          <w:lang w:eastAsia="zh-CN"/>
        </w:rPr>
        <w:tab/>
        <w:t>If the Layer-2 link modification procedure is performed towards the target 5G ProSe End UE, it uses the unicast Layer-2 ID of target 5G ProSe End UE as the Destination Layer-2 ID.</w:t>
      </w:r>
    </w:p>
    <w:p w14:paraId="708A8D60" w14:textId="0C9C7631" w:rsidR="00034F38" w:rsidRDefault="00034F38" w:rsidP="00034F38">
      <w:pPr>
        <w:pStyle w:val="B1"/>
        <w:rPr>
          <w:lang w:eastAsia="zh-CN"/>
        </w:rPr>
      </w:pPr>
      <w:r>
        <w:rPr>
          <w:lang w:eastAsia="zh-CN"/>
        </w:rPr>
        <w:tab/>
        <w:t>The 5G ProSe Layer-2 UE-to-UE Relay sends a Direct Communication Accept message or Link Modification Accept message to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6B24D436"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r w:rsidR="00DA6356">
        <w:rPr>
          <w:lang w:eastAsia="zh-CN"/>
        </w:rPr>
        <w:t xml:space="preserve">are </w:t>
      </w:r>
      <w:r>
        <w:rPr>
          <w:lang w:eastAsia="zh-CN"/>
        </w:rPr>
        <w:t xml:space="preserve">transferred between the source 5G ProSe End UE and the target 5G ProSe End UE via the 5G ProSe Layer-2 UE-to-UE Relay. The 5G ProSe Layer-2 UE-to-UE Relay forwards all the data </w:t>
      </w:r>
      <w:r w:rsidR="00936400">
        <w:rPr>
          <w:lang w:eastAsia="zh-CN"/>
        </w:rPr>
        <w:t xml:space="preserve">traffic and End-to-End PC5-S signalling </w:t>
      </w:r>
      <w:r>
        <w:rPr>
          <w:lang w:eastAsia="zh-CN"/>
        </w:rPr>
        <w:t xml:space="preserve">between the source 5G ProSe End UE and the target 5G ProSe End UE, as specified in </w:t>
      </w:r>
      <w:r w:rsidR="00CB43FC">
        <w:rPr>
          <w:lang w:eastAsia="zh-CN"/>
        </w:rPr>
        <w:t>TS</w:t>
      </w:r>
      <w:r w:rsidR="00CB43FC">
        <w:rPr>
          <w:lang w:eastAsia="zh-CN"/>
        </w:rPr>
        <w:t> </w:t>
      </w:r>
      <w:r w:rsidR="00CB43FC">
        <w:rPr>
          <w:lang w:eastAsia="zh-CN"/>
        </w:rPr>
        <w:t>38.300</w:t>
      </w:r>
      <w:r w:rsidR="00CB43FC">
        <w:rPr>
          <w:lang w:eastAsia="zh-CN"/>
        </w:rPr>
        <w:t> </w:t>
      </w:r>
      <w:r w:rsidR="00CB43FC">
        <w:rPr>
          <w:lang w:eastAsia="zh-CN"/>
        </w:rPr>
        <w:t>[</w:t>
      </w:r>
      <w:r>
        <w:rPr>
          <w:lang w:eastAsia="zh-CN"/>
        </w:rPr>
        <w:t>12].</w:t>
      </w:r>
    </w:p>
    <w:p w14:paraId="59BC417F" w14:textId="20D397ED" w:rsidR="00CC3D55" w:rsidRDefault="00CC3D55" w:rsidP="00CC3D55">
      <w:pPr>
        <w:pStyle w:val="Heading3"/>
      </w:pPr>
      <w:bookmarkStart w:id="1620" w:name="_CR6_7_3"/>
      <w:bookmarkStart w:id="1621" w:name="_Toc201151940"/>
      <w:bookmarkEnd w:id="1620"/>
      <w:r>
        <w:t>6.7.3</w:t>
      </w:r>
      <w:r>
        <w:tab/>
        <w:t>5G ProSe</w:t>
      </w:r>
      <w:r w:rsidR="00DD73A1">
        <w:t xml:space="preserve"> UE-to-UE Relay Communication with integrated</w:t>
      </w:r>
      <w:r>
        <w:t xml:space="preserve"> Discovery</w:t>
      </w:r>
      <w:bookmarkEnd w:id="1621"/>
    </w:p>
    <w:p w14:paraId="26297F21" w14:textId="77777777" w:rsidR="00CC3D55" w:rsidRDefault="00CC3D55" w:rsidP="00CC3D55">
      <w:pPr>
        <w:pStyle w:val="Heading4"/>
      </w:pPr>
      <w:bookmarkStart w:id="1622" w:name="_CR6_7_3_1"/>
      <w:bookmarkStart w:id="1623" w:name="_Toc201151941"/>
      <w:bookmarkEnd w:id="1622"/>
      <w:r>
        <w:t>6.7.3.1</w:t>
      </w:r>
      <w:r>
        <w:tab/>
        <w:t>General</w:t>
      </w:r>
      <w:bookmarkEnd w:id="1623"/>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65406B24" w:rsidR="00CC3D55" w:rsidRDefault="00CC3D55" w:rsidP="00CC3D55">
      <w:r>
        <w:t>When a UE-to-UE relay receives a Direct Communication Request including a relay_indication, it decides whether to</w:t>
      </w:r>
      <w:r w:rsidR="008B26B6">
        <w:t xml:space="preserve"> send a Direct Communication Request</w:t>
      </w:r>
      <w:r>
        <w:t xml:space="preserve"> message</w:t>
      </w:r>
      <w:r w:rsidR="008B26B6">
        <w:t xml:space="preserve"> including its own User Info</w:t>
      </w:r>
      <w:r>
        <w:t xml:space="preserve"> according to e.g. Relay Service Code if there is any,</w:t>
      </w:r>
      <w:r w:rsidR="008B26B6" w:rsidDel="008B26B6">
        <w:t xml:space="preserve"> </w:t>
      </w:r>
      <w:r w:rsidR="008B26B6">
        <w:t>ProSe Service Info</w:t>
      </w:r>
      <w:r>
        <w:t>,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624" w:name="_CR6_7_3_2"/>
      <w:bookmarkStart w:id="1625" w:name="_Toc201151942"/>
      <w:bookmarkEnd w:id="1624"/>
      <w:r>
        <w:lastRenderedPageBreak/>
        <w:t>6.7.3.2</w:t>
      </w:r>
      <w:r>
        <w:tab/>
        <w:t>Procedure</w:t>
      </w:r>
      <w:r w:rsidR="00DD73A1">
        <w:t xml:space="preserve"> for Communication via Layer-3 UE-to-UE Relay</w:t>
      </w:r>
      <w:bookmarkEnd w:id="1625"/>
    </w:p>
    <w:p w14:paraId="0FEF7B89" w14:textId="19C346EA" w:rsidR="00E92BE8" w:rsidRDefault="00E92BE8" w:rsidP="0083693E">
      <w:pPr>
        <w:pStyle w:val="TH"/>
      </w:pPr>
      <w:r>
        <w:object w:dxaOrig="9060" w:dyaOrig="9031" w14:anchorId="4A577F81">
          <v:shape id="_x0000_i1097" type="#_x0000_t75" style="width:453.9pt;height:451.4pt" o:ole="">
            <v:imagedata r:id="rId153" o:title=""/>
          </v:shape>
          <o:OLEObject Type="Embed" ProgID="Visio.Drawing.11" ShapeID="_x0000_i1097" DrawAspect="Content" ObjectID="_1811766450" r:id="rId154"/>
        </w:object>
      </w:r>
    </w:p>
    <w:p w14:paraId="3144AB53" w14:textId="6F6BA6EB" w:rsidR="00DD73A1" w:rsidRDefault="00DD73A1" w:rsidP="00CC3D55">
      <w:pPr>
        <w:pStyle w:val="TF"/>
      </w:pPr>
      <w:bookmarkStart w:id="1626" w:name="_CRFigure6_7_3_21"/>
      <w:r>
        <w:t xml:space="preserve">Figure </w:t>
      </w:r>
      <w:bookmarkEnd w:id="1626"/>
      <w:r>
        <w:t>6.7.3.2-1: 5G ProSe UE-to-UE Relay Communication with integrated Discovery via Layer-3 UE-to-UE Relay</w:t>
      </w:r>
    </w:p>
    <w:p w14:paraId="15F22C63" w14:textId="77777777" w:rsidR="00E92BE8" w:rsidRDefault="00E92BE8" w:rsidP="00CC3D55">
      <w:pPr>
        <w:pStyle w:val="B1"/>
      </w:pPr>
      <w:r>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57A5A2BB" w:rsidR="00E92BE8" w:rsidRDefault="00E92BE8" w:rsidP="00CC3D55">
      <w:pPr>
        <w:pStyle w:val="B1"/>
      </w:pPr>
      <w:r>
        <w:tab/>
        <w:t>The relay_indication in the Direct Communication Request is used to indicate whether 5G ProSe UE-to-UE Relay can forward the Direct Communication Request message</w:t>
      </w:r>
      <w:r w:rsidR="008B26B6">
        <w:t xml:space="preserve"> (i.e. send a Direct Communication Request based on the received Direct Communication Request message)</w:t>
      </w:r>
      <w:r>
        <w:t xml:space="preserv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7795944F" w:rsidR="00936400" w:rsidRDefault="00936400" w:rsidP="00936400">
      <w:pPr>
        <w:pStyle w:val="B1"/>
      </w:pPr>
      <w:r>
        <w:lastRenderedPageBreak/>
        <w:tab/>
        <w:t>The source 5G ProSe End UE gets application information and optional ProSe Application Requirements from ProSe application layer</w:t>
      </w:r>
      <w:r w:rsidR="00456EC6">
        <w:t xml:space="preserve"> and</w:t>
      </w:r>
      <w:r>
        <w:t xml:space="preserve"> determines the end-to-end QoS parameters as described in clause 5.6.3.1.</w:t>
      </w:r>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57462DA9" w:rsidR="008A007A" w:rsidRDefault="008A007A" w:rsidP="008A007A">
      <w:pPr>
        <w:pStyle w:val="B1"/>
      </w:pPr>
      <w:r>
        <w:t>12.</w:t>
      </w:r>
      <w:r>
        <w:tab/>
        <w:t xml:space="preserve">For IP communication, the 5G ProSe Layer-3 UE-to-UE Relay may store an association of </w:t>
      </w:r>
      <w:r w:rsidR="0038507B">
        <w:t>u</w:t>
      </w:r>
      <w:r>
        <w:t xml:space="preserve">ser </w:t>
      </w:r>
      <w:r w:rsidR="0038507B">
        <w:t>i</w:t>
      </w:r>
      <w:r>
        <w:t>nfo</w:t>
      </w:r>
      <w:r w:rsidR="0038507B">
        <w:t xml:space="preserve"> (i.e. Application Layer ID)</w:t>
      </w:r>
      <w:r>
        <w:t xml:space="preserve"> and the IP address of target 5G ProSe Layer-3 End UE into its DNS entries</w:t>
      </w:r>
      <w:r w:rsidR="006F24C9">
        <w:t xml:space="preserve"> and</w:t>
      </w:r>
      <w:r>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t xml:space="preserve"> and</w:t>
      </w:r>
      <w:r>
        <w:t xml:space="preserve"> the 5G ProSe Layer-3 UE-to-UE Relay returns the IP address of the target 5G ProSe Layer-3 End UE to the source 5G ProSe Layer-3 End UE.</w:t>
      </w:r>
    </w:p>
    <w:p w14:paraId="6E215D69" w14:textId="77777777" w:rsidR="008A007A" w:rsidRDefault="008A007A" w:rsidP="008A007A">
      <w:pPr>
        <w:pStyle w:val="B1"/>
      </w:pPr>
      <w:r>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627" w:name="_CR6_7_3_3"/>
      <w:bookmarkStart w:id="1628" w:name="_Toc201151943"/>
      <w:bookmarkEnd w:id="1627"/>
      <w:r>
        <w:lastRenderedPageBreak/>
        <w:t>6.7.3.3</w:t>
      </w:r>
      <w:r w:rsidR="00DD73A1">
        <w:tab/>
        <w:t>Procedure for Communication via Layer-2 UE-to-UE Relay</w:t>
      </w:r>
      <w:bookmarkEnd w:id="1628"/>
    </w:p>
    <w:p w14:paraId="2139CD3C" w14:textId="039C9C1A" w:rsidR="008B26B6" w:rsidRDefault="008B26B6" w:rsidP="009F27F6">
      <w:pPr>
        <w:pStyle w:val="TH"/>
      </w:pPr>
      <w:r>
        <w:object w:dxaOrig="11475" w:dyaOrig="9600" w14:anchorId="61CFFFFE">
          <v:shape id="_x0000_i1098" type="#_x0000_t75" style="width:478.95pt;height:430.75pt" o:ole="">
            <v:imagedata r:id="rId155" o:title=""/>
          </v:shape>
          <o:OLEObject Type="Embed" ProgID="Visio.Drawing.15" ShapeID="_x0000_i1098" DrawAspect="Content" ObjectID="_1811766451" r:id="rId156"/>
        </w:object>
      </w:r>
    </w:p>
    <w:p w14:paraId="274F1FFC" w14:textId="12174189" w:rsidR="00DD73A1" w:rsidRDefault="00DD73A1" w:rsidP="00DD73A1">
      <w:pPr>
        <w:pStyle w:val="TF"/>
      </w:pPr>
      <w:bookmarkStart w:id="1629" w:name="_CRFigure6_7_3_31"/>
      <w:r>
        <w:t xml:space="preserve">Figure </w:t>
      </w:r>
      <w:bookmarkEnd w:id="1629"/>
      <w:r>
        <w:t>6.7.3.3-1: 5G ProSe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For 5G ProSe UE-to-UE Relay Communication via Layer-2 UE-to-UE Relay, UE-1 establishes an end-to-end connection for unicast mode communication with UE-2.</w:t>
      </w:r>
    </w:p>
    <w:p w14:paraId="6523F84A" w14:textId="7112FE01" w:rsidR="00A86A06" w:rsidRDefault="00CC3D55" w:rsidP="00A86A06">
      <w:pPr>
        <w:pStyle w:val="Heading3"/>
      </w:pPr>
      <w:bookmarkStart w:id="1630" w:name="_CR6_7_4"/>
      <w:bookmarkStart w:id="1631" w:name="_Toc201151944"/>
      <w:bookmarkEnd w:id="1630"/>
      <w:r>
        <w:t>6.7.4</w:t>
      </w:r>
      <w:r w:rsidR="00A86A06">
        <w:tab/>
        <w:t>5G ProSe UE-to-UE Relay reselection</w:t>
      </w:r>
      <w:bookmarkEnd w:id="1631"/>
    </w:p>
    <w:p w14:paraId="21681486" w14:textId="023E1619" w:rsidR="00A86A06" w:rsidRDefault="00CC3D55" w:rsidP="00A86A06">
      <w:pPr>
        <w:pStyle w:val="Heading4"/>
      </w:pPr>
      <w:bookmarkStart w:id="1632" w:name="_CR6_7_4_1"/>
      <w:bookmarkStart w:id="1633" w:name="_Toc201151945"/>
      <w:bookmarkEnd w:id="1632"/>
      <w:r>
        <w:t>6.7.4</w:t>
      </w:r>
      <w:r w:rsidR="00A86A06">
        <w:t>.1</w:t>
      </w:r>
      <w:r w:rsidR="00A86A06">
        <w:tab/>
        <w:t>General</w:t>
      </w:r>
      <w:bookmarkEnd w:id="1633"/>
    </w:p>
    <w:p w14:paraId="0F0164CD" w14:textId="49D9CC9E" w:rsidR="00A86A06" w:rsidRDefault="00A86A06" w:rsidP="00A86A06">
      <w:r>
        <w:t>After being connected to the 5G ProSe UE-to-UE Relay, the 5G ProSe End UEs</w:t>
      </w:r>
      <w:r w:rsidR="00155FAC">
        <w:t xml:space="preserve"> may trigger the 5G ProSe UE-to-UE Relay reselection based on conditions (e.g. the measured</w:t>
      </w:r>
      <w:r>
        <w:t xml:space="preserve"> signal strength of PC5 unicast link with the 5G ProSe UE-to-UE Relay</w:t>
      </w:r>
      <w:r w:rsidR="00155FAC">
        <w:t xml:space="preserve">) as specified in </w:t>
      </w:r>
      <w:r w:rsidR="00CB43FC">
        <w:t>TS</w:t>
      </w:r>
      <w:r w:rsidR="00CB43FC">
        <w:t> </w:t>
      </w:r>
      <w:r w:rsidR="00CB43FC">
        <w:t>38.300</w:t>
      </w:r>
      <w:r w:rsidR="00CB43FC">
        <w:t> </w:t>
      </w:r>
      <w:r w:rsidR="00CB43FC">
        <w:t>[</w:t>
      </w:r>
      <w:r w:rsidR="00155FAC">
        <w:t>12]</w:t>
      </w:r>
      <w:r>
        <w:t>.</w:t>
      </w:r>
      <w:r w:rsidR="00005D80">
        <w:t xml:space="preserve"> For 5G ProSe </w:t>
      </w:r>
      <w:r w:rsidR="00E848D6">
        <w:t xml:space="preserve">Multi-hop </w:t>
      </w:r>
      <w:r w:rsidR="00005D80">
        <w:t xml:space="preserve">Layer-3 UE-to-UE Relay for non-IP PDU, when a </w:t>
      </w:r>
      <w:r w:rsidR="00005D80">
        <w:lastRenderedPageBreak/>
        <w:t xml:space="preserve">5G ProSe UE-to-UE Relay in the path detects link failure or link quality degradation to its adjacent 5G ProSe UE-to-UE Relay, it sends Relay reselection indication and optionally a cause value to 5G ProSe End UE. After receving the reselection indication the 5G ProSe End UE may trigger the </w:t>
      </w:r>
      <w:r w:rsidR="00E848D6">
        <w:t xml:space="preserve">Multi-hop </w:t>
      </w:r>
      <w:r w:rsidR="00005D80">
        <w:t>Layer-3 UE-to-UE Relay reselection.</w:t>
      </w:r>
    </w:p>
    <w:p w14:paraId="0C071E46" w14:textId="78F1EF44" w:rsidR="00E61D4C" w:rsidRDefault="00E61D4C" w:rsidP="00A86A06">
      <w:r>
        <w:t xml:space="preserve">For 5G ProSe UE-to-UE Relay reselection, </w:t>
      </w:r>
      <w:r w:rsidR="006F24C9">
        <w:t xml:space="preserve">a </w:t>
      </w:r>
      <w:r>
        <w:t>5G ProSe UE-to-UE Relay</w:t>
      </w:r>
      <w:r w:rsidR="006F24C9">
        <w:t xml:space="preserve"> may be discovered by either the</w:t>
      </w:r>
      <w:r>
        <w:t xml:space="preserve"> discovery procedures defined in clause 6.3.2.4 or</w:t>
      </w:r>
      <w:r w:rsidR="006F24C9">
        <w:t xml:space="preserve"> by</w:t>
      </w:r>
      <w:r>
        <w:t xml:space="preserve"> the negotiated 5G ProSe UE-to-UE Relay reselection procedure defined in clause 6.7.4.2 or clause 6.7.4.3.</w:t>
      </w:r>
      <w:r w:rsidR="00683331">
        <w:t xml:space="preserve"> For 5G ProSe </w:t>
      </w:r>
      <w:r w:rsidR="00E848D6">
        <w:t xml:space="preserve">Multi-hop </w:t>
      </w:r>
      <w:r w:rsidR="00683331">
        <w:t xml:space="preserve">Layer3 UE-to-UE Relay for non-IP, in addition, a 5G ProSe UE-to-UE Relay may be discovered by the discovery procedure defined in clause 6.3.2.6.3, by the negotiated 5G ProSe </w:t>
      </w:r>
      <w:r w:rsidR="00E848D6">
        <w:t xml:space="preserve">Multi-hop </w:t>
      </w:r>
      <w:r w:rsidR="00683331">
        <w:t>Layer3-UE-to-UE Relay reselection for non-IP type PDU defined in clause 6.7.4.4.</w:t>
      </w:r>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634" w:name="_CR6_7_4_2"/>
      <w:bookmarkStart w:id="1635" w:name="_Toc201151946"/>
      <w:bookmarkEnd w:id="1634"/>
      <w:r>
        <w:t>6.7.4</w:t>
      </w:r>
      <w:r w:rsidR="00A86A06">
        <w:t>.2</w:t>
      </w:r>
      <w:r w:rsidR="00A86A06">
        <w:tab/>
      </w:r>
      <w:r w:rsidR="00E61D4C">
        <w:t xml:space="preserve">Negotiated </w:t>
      </w:r>
      <w:r w:rsidR="00A86A06">
        <w:t>5G ProSe Layer-2 UE-to-UE Relay reselection</w:t>
      </w:r>
      <w:bookmarkEnd w:id="1635"/>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636" w:name="_MON_1727769864"/>
    <w:bookmarkEnd w:id="1636"/>
    <w:p w14:paraId="27C8C834" w14:textId="619B52EA" w:rsidR="00A86A06" w:rsidRDefault="00A86A06" w:rsidP="00A86A06">
      <w:pPr>
        <w:pStyle w:val="TH"/>
      </w:pPr>
      <w:r w:rsidRPr="003B36F6">
        <w:object w:dxaOrig="6946" w:dyaOrig="5242" w14:anchorId="4F6E9D74">
          <v:shape id="_x0000_i1099" type="#_x0000_t75" style="width:4in;height:3in" o:ole="">
            <v:imagedata r:id="rId157" o:title="" croptop="11444f" cropleft="11291f"/>
          </v:shape>
          <o:OLEObject Type="Embed" ProgID="Word.Picture.8" ShapeID="_x0000_i1099" DrawAspect="Content" ObjectID="_1811766452" r:id="rId158"/>
        </w:object>
      </w:r>
    </w:p>
    <w:p w14:paraId="10F8FB37" w14:textId="43887D22" w:rsidR="00A86A06" w:rsidRDefault="00A86A06" w:rsidP="00A86A06">
      <w:pPr>
        <w:pStyle w:val="TF"/>
      </w:pPr>
      <w:bookmarkStart w:id="1637" w:name="_CRFigure6_7_4_21"/>
      <w:r>
        <w:t xml:space="preserve">Figure </w:t>
      </w:r>
      <w:bookmarkEnd w:id="1637"/>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2CABD840" w:rsidR="004934A5" w:rsidRDefault="004934A5" w:rsidP="00A86A06">
      <w:pPr>
        <w:pStyle w:val="B1"/>
      </w:pPr>
      <w:r>
        <w:t>2.</w:t>
      </w:r>
      <w:r>
        <w:tab/>
        <w:t>The initiating 5G ProSe End UE determines, e.g. based on PC5 signal strength, to perform UE-to-UE Relay reselection and obtains a list of candidate UE-to-UE Relays</w:t>
      </w:r>
      <w:r w:rsidR="006F24C9">
        <w:t xml:space="preserve"> per RSC</w:t>
      </w:r>
      <w:r>
        <w:t>.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w:t>
      </w:r>
      <w:r w:rsidR="002A514F">
        <w:t>.</w:t>
      </w:r>
      <w:r w:rsidR="000542B4">
        <w:t xml:space="preserve">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67A29AFE" w14:textId="4D4E8D52"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w:t>
      </w:r>
      <w:r w:rsidR="006F24C9">
        <w:t xml:space="preserve"> and</w:t>
      </w:r>
      <w:r>
        <w:t xml:space="preserve"> optionally the Layer-2 ID(s) of the candidate 5G ProSe UE-to-UE Relay(s) and security information.</w:t>
      </w:r>
    </w:p>
    <w:p w14:paraId="3473CE3C" w14:textId="0C545FF6" w:rsidR="004934A5" w:rsidRDefault="004934A5" w:rsidP="00A86A06">
      <w:pPr>
        <w:pStyle w:val="B1"/>
      </w:pPr>
      <w:r>
        <w:t>4.</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w:t>
      </w:r>
      <w:r>
        <w:lastRenderedPageBreak/>
        <w:t>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3, as the Destination Layer-2 ID to carry the discovery message.</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638" w:name="_CR6_7_4_3"/>
      <w:bookmarkStart w:id="1639" w:name="_Toc201151947"/>
      <w:bookmarkEnd w:id="1638"/>
      <w:r>
        <w:t>6.7.4</w:t>
      </w:r>
      <w:r w:rsidR="004934A5">
        <w:t>.3</w:t>
      </w:r>
      <w:r w:rsidR="004934A5">
        <w:tab/>
      </w:r>
      <w:r w:rsidR="00E61D4C">
        <w:t xml:space="preserve">Negotiated </w:t>
      </w:r>
      <w:r w:rsidR="004934A5">
        <w:t>5G ProSe Layer-3 UE-to-UE Relay reselection</w:t>
      </w:r>
      <w:bookmarkEnd w:id="1639"/>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100" type="#_x0000_t75" style="width:480.2pt;height:299.25pt" o:ole="">
            <v:imagedata r:id="rId159" o:title=""/>
          </v:shape>
          <o:OLEObject Type="Embed" ProgID="Visio.Drawing.15" ShapeID="_x0000_i1100" DrawAspect="Content" ObjectID="_1811766453" r:id="rId160"/>
        </w:object>
      </w:r>
    </w:p>
    <w:p w14:paraId="17A71158" w14:textId="2AF73425" w:rsidR="004934A5" w:rsidRDefault="004934A5" w:rsidP="004934A5">
      <w:pPr>
        <w:pStyle w:val="TF"/>
      </w:pPr>
      <w:bookmarkStart w:id="1640" w:name="_CRFigure6_7_4_31"/>
      <w:r>
        <w:t xml:space="preserve">Figure </w:t>
      </w:r>
      <w:bookmarkEnd w:id="1640"/>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5C0550AB" w:rsidR="00CB509C" w:rsidRDefault="00CB509C" w:rsidP="004934A5">
      <w:pPr>
        <w:pStyle w:val="B1"/>
      </w:pPr>
      <w:r>
        <w:t>4.</w:t>
      </w:r>
      <w:r>
        <w:tab/>
        <w:t>The initiating 5G ProSe End UE determines, e.g. based on PC5 signal strength, to perform UE-to-UE Relay reselection and obtains a list of candidate UE-to-UE Relays</w:t>
      </w:r>
      <w:r w:rsidR="006F24C9">
        <w:t xml:space="preserve"> per RSC</w:t>
      </w:r>
      <w:r>
        <w:t xml:space="preserve">. The initiating 5G ProSe End UE may </w:t>
      </w:r>
      <w:r>
        <w:lastRenderedPageBreak/>
        <w:t>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w:t>
      </w:r>
      <w:r w:rsidR="002A514F">
        <w:t>.</w:t>
      </w:r>
      <w:r w:rsidR="000542B4">
        <w:t xml:space="preserve">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05F74D8D" w14:textId="6293F215" w:rsidR="00CB509C" w:rsidRDefault="00CB509C" w:rsidP="004934A5">
      <w:pPr>
        <w:pStyle w:val="B1"/>
      </w:pPr>
      <w:r>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Default="00CB509C" w:rsidP="004934A5">
      <w:pPr>
        <w:pStyle w:val="B1"/>
      </w:pPr>
      <w:r>
        <w:t>7.</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w:t>
      </w:r>
      <w:r w:rsidR="000542B4">
        <w:t>6</w:t>
      </w:r>
      <w:r>
        <w:t>, as the Destination Layer-2 ID to carry the discovery message</w:t>
      </w:r>
      <w:r w:rsidR="00A64CA6">
        <w:t>. The responding 5G ProSe End UE may</w:t>
      </w:r>
      <w:r w:rsidR="000542B4">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71C7CB99"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w:t>
      </w:r>
      <w:r w:rsidR="006F24C9">
        <w:t xml:space="preserve"> and</w:t>
      </w:r>
      <w:r>
        <w:t xml:space="preserve">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11A3E131" w14:textId="74750E8B" w:rsidR="00683331" w:rsidRDefault="00683331" w:rsidP="00683331">
      <w:pPr>
        <w:pStyle w:val="Heading4"/>
        <w:rPr>
          <w:lang w:eastAsia="zh-CN"/>
        </w:rPr>
      </w:pPr>
      <w:bookmarkStart w:id="1641" w:name="_CR6_7_4_4"/>
      <w:bookmarkStart w:id="1642" w:name="_Toc201151948"/>
      <w:bookmarkEnd w:id="1641"/>
      <w:r>
        <w:rPr>
          <w:lang w:eastAsia="zh-CN"/>
        </w:rPr>
        <w:lastRenderedPageBreak/>
        <w:t>6.7.4.4</w:t>
      </w:r>
      <w:r>
        <w:rPr>
          <w:lang w:eastAsia="zh-CN"/>
        </w:rPr>
        <w:tab/>
        <w:t xml:space="preserve">Negotiated 5G ProSe </w:t>
      </w:r>
      <w:r w:rsidR="00E848D6">
        <w:rPr>
          <w:lang w:eastAsia="zh-CN"/>
        </w:rPr>
        <w:t xml:space="preserve">Multi-hop </w:t>
      </w:r>
      <w:r>
        <w:rPr>
          <w:lang w:eastAsia="zh-CN"/>
        </w:rPr>
        <w:t>Layer-3 UE-to-UE Relay Reselection for Non-IP type PDU</w:t>
      </w:r>
      <w:bookmarkEnd w:id="1642"/>
    </w:p>
    <w:p w14:paraId="6060D493" w14:textId="49BBDAAA" w:rsidR="00683331" w:rsidRDefault="00683331" w:rsidP="00683331">
      <w:pPr>
        <w:rPr>
          <w:lang w:eastAsia="zh-CN"/>
        </w:rPr>
      </w:pPr>
      <w:r>
        <w:rPr>
          <w:lang w:eastAsia="zh-CN"/>
        </w:rPr>
        <w:t xml:space="preserve">Depicted in Figure 6.7.4.4-1 is the procedure for the negotiated 5G ProSe </w:t>
      </w:r>
      <w:r w:rsidR="00E848D6">
        <w:rPr>
          <w:lang w:eastAsia="zh-CN"/>
        </w:rPr>
        <w:t xml:space="preserve">Multi-hop </w:t>
      </w:r>
      <w:r>
        <w:rPr>
          <w:lang w:eastAsia="zh-CN"/>
        </w:rPr>
        <w:t>Layer-3 UE-to-UE Relay reselection.</w:t>
      </w:r>
    </w:p>
    <w:p w14:paraId="157DF30F" w14:textId="00416845" w:rsidR="00683331" w:rsidRDefault="00683331" w:rsidP="00683331">
      <w:pPr>
        <w:pStyle w:val="TH"/>
        <w:rPr>
          <w:lang w:eastAsia="zh-CN"/>
        </w:rPr>
      </w:pPr>
      <w:r>
        <w:object w:dxaOrig="12300" w:dyaOrig="12301" w14:anchorId="5B58FF27">
          <v:shape id="_x0000_i1101" type="#_x0000_t75" style="width:482.1pt;height:482.1pt" o:ole="">
            <v:imagedata r:id="rId161" o:title=""/>
          </v:shape>
          <o:OLEObject Type="Embed" ProgID="Visio.Drawing.15" ShapeID="_x0000_i1101" DrawAspect="Content" ObjectID="_1811766454" r:id="rId162"/>
        </w:object>
      </w:r>
    </w:p>
    <w:p w14:paraId="004A43D6" w14:textId="46C08273" w:rsidR="00683331" w:rsidRDefault="00683331" w:rsidP="00683331">
      <w:pPr>
        <w:pStyle w:val="TF"/>
        <w:rPr>
          <w:lang w:eastAsia="zh-CN"/>
        </w:rPr>
      </w:pPr>
      <w:bookmarkStart w:id="1643" w:name="_CRFigure6_7_4_4_1_NegotiatedmultihopLa"/>
      <w:r>
        <w:rPr>
          <w:lang w:eastAsia="zh-CN"/>
        </w:rPr>
        <w:t xml:space="preserve">Figure </w:t>
      </w:r>
      <w:bookmarkEnd w:id="1643"/>
      <w:r>
        <w:rPr>
          <w:lang w:eastAsia="zh-CN"/>
        </w:rPr>
        <w:t xml:space="preserve">6.7.4.4.-1. Negotiated </w:t>
      </w:r>
      <w:r w:rsidR="00776299">
        <w:rPr>
          <w:lang w:eastAsia="zh-CN"/>
        </w:rPr>
        <w:t xml:space="preserve">Multi-hop </w:t>
      </w:r>
      <w:r>
        <w:rPr>
          <w:lang w:eastAsia="zh-CN"/>
        </w:rPr>
        <w:t>Layer-3 UE-to-UE Relay reselection procedure.</w:t>
      </w:r>
    </w:p>
    <w:p w14:paraId="3B1BD556" w14:textId="77777777" w:rsidR="00683331" w:rsidRDefault="00683331" w:rsidP="00683331">
      <w:pPr>
        <w:pStyle w:val="B1"/>
        <w:rPr>
          <w:lang w:eastAsia="zh-CN"/>
        </w:rPr>
      </w:pPr>
      <w:r>
        <w:rPr>
          <w:lang w:eastAsia="zh-CN"/>
        </w:rPr>
        <w:t>1.</w:t>
      </w:r>
      <w:r>
        <w:rPr>
          <w:lang w:eastAsia="zh-CN"/>
        </w:rPr>
        <w:tab/>
        <w:t>5G ProSe End UEs have set up PC5 unicast links with one or multiple 5G ProSe UE-to-UE Relay, based on the procedure defined in clause 6.7.5.</w:t>
      </w:r>
    </w:p>
    <w:p w14:paraId="250603A4" w14:textId="5F581F43" w:rsidR="00683331" w:rsidRDefault="00683331" w:rsidP="00683331">
      <w:pPr>
        <w:pStyle w:val="B1"/>
        <w:rPr>
          <w:lang w:eastAsia="zh-CN"/>
        </w:rPr>
      </w:pPr>
      <w:r>
        <w:rPr>
          <w:lang w:eastAsia="zh-CN"/>
        </w:rPr>
        <w:t>2.</w:t>
      </w:r>
      <w:r>
        <w:rPr>
          <w:lang w:eastAsia="zh-CN"/>
        </w:rPr>
        <w:tab/>
        <w:t>5G ProSe End UEs are transferring data traffic e.g. Ethernet traffic, via 5G ProSe UE-to-UE Relay(s).</w:t>
      </w:r>
    </w:p>
    <w:p w14:paraId="6AF217D6" w14:textId="77777777" w:rsidR="00683331" w:rsidRDefault="00683331" w:rsidP="00683331">
      <w:pPr>
        <w:pStyle w:val="B1"/>
        <w:rPr>
          <w:lang w:eastAsia="zh-CN"/>
        </w:rPr>
      </w:pPr>
      <w:r>
        <w:rPr>
          <w:lang w:eastAsia="zh-CN"/>
        </w:rPr>
        <w:t>3.</w:t>
      </w:r>
      <w:r>
        <w:rPr>
          <w:lang w:eastAsia="zh-CN"/>
        </w:rPr>
        <w:tab/>
        <w:t>The initiating 5G ProSe End UE determines, e.g. based on PC5 signal strength, to perform U2U Relay reselection.</w:t>
      </w:r>
    </w:p>
    <w:p w14:paraId="0231AAC6" w14:textId="625955AF" w:rsidR="00683331" w:rsidRDefault="00683331" w:rsidP="00683331">
      <w:pPr>
        <w:pStyle w:val="B1"/>
        <w:rPr>
          <w:lang w:eastAsia="zh-CN"/>
        </w:rPr>
      </w:pPr>
      <w:r>
        <w:rPr>
          <w:lang w:eastAsia="zh-CN"/>
        </w:rPr>
        <w:t>4.</w:t>
      </w:r>
      <w:r>
        <w:rPr>
          <w:lang w:eastAsia="zh-CN"/>
        </w:rPr>
        <w:tab/>
        <w:t xml:space="preserve">The initiating 5G ProSe End UE may discover new </w:t>
      </w:r>
      <w:r w:rsidR="00E848D6">
        <w:rPr>
          <w:lang w:eastAsia="zh-CN"/>
        </w:rPr>
        <w:t xml:space="preserve">Multi-hop </w:t>
      </w:r>
      <w:r>
        <w:rPr>
          <w:lang w:eastAsia="zh-CN"/>
        </w:rPr>
        <w:t>U2U relay path</w:t>
      </w:r>
      <w:r w:rsidR="00906062">
        <w:rPr>
          <w:lang w:eastAsia="zh-CN"/>
        </w:rPr>
        <w:t>(s)</w:t>
      </w:r>
      <w:r>
        <w:rPr>
          <w:lang w:eastAsia="zh-CN"/>
        </w:rPr>
        <w:t xml:space="preserve"> to the target 5G ProSe End UE.(refer to clause 6.3.2.6.3)</w:t>
      </w:r>
      <w:r w:rsidR="00906062">
        <w:rPr>
          <w:lang w:eastAsia="zh-CN"/>
        </w:rPr>
        <w:t xml:space="preserve"> as candidate path(s).</w:t>
      </w:r>
    </w:p>
    <w:p w14:paraId="622153F3" w14:textId="787A2182" w:rsidR="00683331" w:rsidRDefault="00683331" w:rsidP="00683331">
      <w:pPr>
        <w:pStyle w:val="B1"/>
        <w:rPr>
          <w:lang w:eastAsia="zh-CN"/>
        </w:rPr>
      </w:pPr>
      <w:r>
        <w:rPr>
          <w:lang w:eastAsia="zh-CN"/>
        </w:rPr>
        <w:lastRenderedPageBreak/>
        <w:t>5.</w:t>
      </w:r>
      <w:r>
        <w:rPr>
          <w:lang w:eastAsia="zh-CN"/>
        </w:rPr>
        <w:tab/>
        <w:t>The initiating 5G ProSe End UE sends a Link Modification Request to the responding 5G ProSe UE-to-UE Relay, which include a Relay re-selection indication and the</w:t>
      </w:r>
      <w:r w:rsidR="00906062">
        <w:rPr>
          <w:lang w:eastAsia="zh-CN"/>
        </w:rPr>
        <w:t xml:space="preserve"> candidate</w:t>
      </w:r>
      <w:r>
        <w:rPr>
          <w:lang w:eastAsia="zh-CN"/>
        </w:rPr>
        <w:t xml:space="preserve"> path information</w:t>
      </w:r>
      <w:r w:rsidR="00906062">
        <w:rPr>
          <w:lang w:eastAsia="zh-CN"/>
        </w:rPr>
        <w:t>(s)</w:t>
      </w:r>
      <w:r>
        <w:rPr>
          <w:lang w:eastAsia="zh-CN"/>
        </w:rPr>
        <w:t xml:space="preserve"> and the User Info ID of the responding 5G ProSe End UEs.</w:t>
      </w:r>
    </w:p>
    <w:p w14:paraId="5ECC8C1B" w14:textId="77777777" w:rsidR="00683331" w:rsidRDefault="00683331" w:rsidP="00683331">
      <w:pPr>
        <w:pStyle w:val="B1"/>
        <w:rPr>
          <w:lang w:eastAsia="zh-CN"/>
        </w:rPr>
      </w:pPr>
      <w:r>
        <w:rPr>
          <w:lang w:eastAsia="zh-CN"/>
        </w:rPr>
        <w:t>6.</w:t>
      </w:r>
      <w:r>
        <w:rPr>
          <w:lang w:eastAsia="zh-CN"/>
        </w:rPr>
        <w:tab/>
        <w:t>5G ProSe UE-to-UE Relay determines the responding 5G ProSe End UE based on the received User Info ID of End UEs in step 5 and sends a Link Modification Request message to the responding End UEs (via other UE-to-UE Relay(s) if the responding End UE is connected via other UE-to-UE Relay(s)).</w:t>
      </w:r>
    </w:p>
    <w:p w14:paraId="5BA6A7A9" w14:textId="0064628E" w:rsidR="00683331" w:rsidRDefault="00906062" w:rsidP="00683331">
      <w:pPr>
        <w:pStyle w:val="B1"/>
        <w:rPr>
          <w:lang w:eastAsia="zh-CN"/>
        </w:rPr>
      </w:pPr>
      <w:r>
        <w:rPr>
          <w:lang w:eastAsia="zh-CN"/>
        </w:rPr>
        <w:tab/>
      </w:r>
      <w:r w:rsidR="00683331">
        <w:rPr>
          <w:lang w:eastAsia="zh-CN"/>
        </w:rPr>
        <w:t>The Link Modification Request message includes a Relay re-selection indication, the</w:t>
      </w:r>
      <w:r>
        <w:rPr>
          <w:lang w:eastAsia="zh-CN"/>
        </w:rPr>
        <w:t xml:space="preserve"> candidate</w:t>
      </w:r>
      <w:r w:rsidR="00683331">
        <w:rPr>
          <w:lang w:eastAsia="zh-CN"/>
        </w:rPr>
        <w:t xml:space="preserve"> path information</w:t>
      </w:r>
      <w:r>
        <w:rPr>
          <w:lang w:eastAsia="zh-CN"/>
        </w:rPr>
        <w:t>(s)</w:t>
      </w:r>
      <w:r w:rsidR="00683331">
        <w:rPr>
          <w:lang w:eastAsia="zh-CN"/>
        </w:rPr>
        <w:t>.</w:t>
      </w:r>
    </w:p>
    <w:p w14:paraId="1E72F166" w14:textId="18390799" w:rsidR="00683331" w:rsidRDefault="00683331" w:rsidP="00683331">
      <w:pPr>
        <w:pStyle w:val="B1"/>
        <w:rPr>
          <w:lang w:eastAsia="zh-CN"/>
        </w:rPr>
      </w:pPr>
      <w:r>
        <w:rPr>
          <w:lang w:eastAsia="zh-CN"/>
        </w:rPr>
        <w:t>7.</w:t>
      </w:r>
      <w:r>
        <w:rPr>
          <w:lang w:eastAsia="zh-CN"/>
        </w:rPr>
        <w:tab/>
        <w:t>The responding 5G ProSe End UE may select</w:t>
      </w:r>
      <w:r w:rsidR="00906062">
        <w:rPr>
          <w:lang w:eastAsia="zh-CN"/>
        </w:rPr>
        <w:t xml:space="preserve"> a </w:t>
      </w:r>
      <w:r>
        <w:rPr>
          <w:lang w:eastAsia="zh-CN"/>
        </w:rPr>
        <w:t>path</w:t>
      </w:r>
      <w:r w:rsidR="00906062">
        <w:rPr>
          <w:lang w:eastAsia="zh-CN"/>
        </w:rPr>
        <w:t xml:space="preserve"> from the candidate path information(s)</w:t>
      </w:r>
      <w:r>
        <w:rPr>
          <w:lang w:eastAsia="zh-CN"/>
        </w:rPr>
        <w:t xml:space="preserve"> in the received link modification as</w:t>
      </w:r>
      <w:r w:rsidR="00906062">
        <w:rPr>
          <w:lang w:eastAsia="zh-CN"/>
        </w:rPr>
        <w:t xml:space="preserve"> the</w:t>
      </w:r>
      <w:r>
        <w:rPr>
          <w:lang w:eastAsia="zh-CN"/>
        </w:rPr>
        <w:t xml:space="preserve"> newly selected </w:t>
      </w:r>
      <w:r w:rsidR="00E848D6">
        <w:rPr>
          <w:lang w:eastAsia="zh-CN"/>
        </w:rPr>
        <w:t xml:space="preserve">Multi-hop </w:t>
      </w:r>
      <w:r>
        <w:rPr>
          <w:lang w:eastAsia="zh-CN"/>
        </w:rPr>
        <w:t>path.</w:t>
      </w:r>
    </w:p>
    <w:p w14:paraId="3592A2A6" w14:textId="5EE53712" w:rsidR="00683331" w:rsidRDefault="00683331" w:rsidP="00683331">
      <w:pPr>
        <w:pStyle w:val="B1"/>
        <w:rPr>
          <w:lang w:eastAsia="zh-CN"/>
        </w:rPr>
      </w:pPr>
      <w:r>
        <w:rPr>
          <w:lang w:eastAsia="zh-CN"/>
        </w:rPr>
        <w:t>8.</w:t>
      </w:r>
      <w:r>
        <w:rPr>
          <w:lang w:eastAsia="zh-CN"/>
        </w:rPr>
        <w:tab/>
        <w:t xml:space="preserve">The responding 5G ProSe End UE may initiate PC5 connection setup or modification procedure for communication with the initiating 5G ProSe End UE with path info for the selected </w:t>
      </w:r>
      <w:r w:rsidR="00E848D6">
        <w:rPr>
          <w:lang w:eastAsia="zh-CN"/>
        </w:rPr>
        <w:t xml:space="preserve">Multi-hop </w:t>
      </w:r>
      <w:r>
        <w:rPr>
          <w:lang w:eastAsia="zh-CN"/>
        </w:rPr>
        <w:t>path in step 7 (refer to clause 6.7.5.2.2). For Ethernet traffic, MAC address of the initiating 5G ProSe End UE and MAC address of the responding 5G ProSe End UE are included.</w:t>
      </w:r>
    </w:p>
    <w:p w14:paraId="034BFBCB" w14:textId="05EB0595" w:rsidR="00683331" w:rsidRDefault="00683331" w:rsidP="00683331">
      <w:pPr>
        <w:pStyle w:val="B1"/>
        <w:rPr>
          <w:lang w:eastAsia="zh-CN"/>
        </w:rPr>
      </w:pPr>
      <w:r>
        <w:rPr>
          <w:lang w:eastAsia="zh-CN"/>
        </w:rPr>
        <w:t>9.</w:t>
      </w:r>
      <w:r>
        <w:rPr>
          <w:lang w:eastAsia="zh-CN"/>
        </w:rPr>
        <w:tab/>
        <w:t xml:space="preserve">The responding 5G ProSe End UE sends a Link Modification Accept message via the existing </w:t>
      </w:r>
      <w:r w:rsidR="00E848D6">
        <w:rPr>
          <w:lang w:eastAsia="zh-CN"/>
        </w:rPr>
        <w:t xml:space="preserve">Multi-hop </w:t>
      </w:r>
      <w:r>
        <w:rPr>
          <w:lang w:eastAsia="zh-CN"/>
        </w:rPr>
        <w:t xml:space="preserve">5G ProSe UE-to-UE Relay(s) to the initiating 5G ProSe End UE. Link Modification Accept message includes the newly selected </w:t>
      </w:r>
      <w:r w:rsidR="00E848D6">
        <w:rPr>
          <w:lang w:eastAsia="zh-CN"/>
        </w:rPr>
        <w:t xml:space="preserve">Multi-hop </w:t>
      </w:r>
      <w:r>
        <w:rPr>
          <w:lang w:eastAsia="zh-CN"/>
        </w:rPr>
        <w:t>path info, User Info ID of the iniating End UE, User Info ID of the responding End UE and Relay re-selection indication.</w:t>
      </w:r>
    </w:p>
    <w:p w14:paraId="660ADF61" w14:textId="2441DDB4" w:rsidR="00683331" w:rsidRDefault="00683331" w:rsidP="00683331">
      <w:pPr>
        <w:pStyle w:val="B1"/>
        <w:rPr>
          <w:lang w:eastAsia="zh-CN"/>
        </w:rPr>
      </w:pPr>
      <w:r>
        <w:rPr>
          <w:lang w:eastAsia="zh-CN"/>
        </w:rPr>
        <w:t>10.</w:t>
      </w:r>
      <w:r>
        <w:rPr>
          <w:lang w:eastAsia="zh-CN"/>
        </w:rPr>
        <w:tab/>
        <w:t xml:space="preserve">The responding 5G ProSe UE-to-UE Relay sends a Link Modification Accept message to the initiating 5G ProSe End UE. The Link Modification Accept message includes the newly selected </w:t>
      </w:r>
      <w:r w:rsidR="00E848D6">
        <w:rPr>
          <w:lang w:eastAsia="zh-CN"/>
        </w:rPr>
        <w:t xml:space="preserve">Multi-hop </w:t>
      </w:r>
      <w:r>
        <w:rPr>
          <w:lang w:eastAsia="zh-CN"/>
        </w:rPr>
        <w:t>path, User Info ID of the initiating End UE, User Info ID of the responding End UE and Relay re-selection indication.</w:t>
      </w:r>
    </w:p>
    <w:p w14:paraId="0B315B52" w14:textId="77777777" w:rsidR="00683331" w:rsidRDefault="00683331" w:rsidP="00683331">
      <w:pPr>
        <w:pStyle w:val="B1"/>
        <w:rPr>
          <w:lang w:eastAsia="zh-CN"/>
        </w:rPr>
      </w:pPr>
      <w:r>
        <w:rPr>
          <w:lang w:eastAsia="zh-CN"/>
        </w:rPr>
        <w:t>11. The initiating 5G ProSe UE-to-UE Relay sends Link Modification Ack to the responding 5G ProSe UE-to-UE Relay.</w:t>
      </w:r>
    </w:p>
    <w:p w14:paraId="52793F5B" w14:textId="09751BB2" w:rsidR="00683331" w:rsidRDefault="00683331" w:rsidP="00683331">
      <w:pPr>
        <w:pStyle w:val="B1"/>
        <w:rPr>
          <w:lang w:eastAsia="zh-CN"/>
        </w:rPr>
      </w:pPr>
      <w:r>
        <w:rPr>
          <w:lang w:eastAsia="zh-CN"/>
        </w:rPr>
        <w:t>12.</w:t>
      </w:r>
      <w:r>
        <w:rPr>
          <w:lang w:eastAsia="zh-CN"/>
        </w:rPr>
        <w:tab/>
        <w:t>The 5G ProSe UE-to-UE Relay sends Link Modification Ack to the responding 5G ProSe End UE. Link Modification Ack includes User Info ID of the iniating End UE, User Info ID of the responding End UE and Relay re-selection indication.</w:t>
      </w:r>
    </w:p>
    <w:p w14:paraId="5A77A2E4" w14:textId="0DE2FB31" w:rsidR="00683331" w:rsidRDefault="00683331" w:rsidP="00683331">
      <w:pPr>
        <w:pStyle w:val="B1"/>
        <w:rPr>
          <w:lang w:eastAsia="zh-CN"/>
        </w:rPr>
      </w:pPr>
      <w:r>
        <w:rPr>
          <w:lang w:eastAsia="zh-CN"/>
        </w:rPr>
        <w:t xml:space="preserve">13. 5G ProSe End UEs transfer traffic via the newly selected </w:t>
      </w:r>
      <w:r w:rsidR="00E848D6">
        <w:rPr>
          <w:lang w:eastAsia="zh-CN"/>
        </w:rPr>
        <w:t xml:space="preserve">Multi-hop </w:t>
      </w:r>
      <w:r>
        <w:rPr>
          <w:lang w:eastAsia="zh-CN"/>
        </w:rPr>
        <w:t>path. For Ethernet traffic, existing MAC address of 5G ProSe End UEs are reused.</w:t>
      </w:r>
    </w:p>
    <w:p w14:paraId="6B8DEBBA" w14:textId="57CB2E23" w:rsidR="000D2B4A" w:rsidRDefault="000D2B4A" w:rsidP="000D2B4A">
      <w:pPr>
        <w:pStyle w:val="Heading3"/>
        <w:rPr>
          <w:lang w:eastAsia="zh-CN"/>
        </w:rPr>
      </w:pPr>
      <w:bookmarkStart w:id="1644" w:name="_CR6_7_5"/>
      <w:bookmarkStart w:id="1645" w:name="_Toc201151949"/>
      <w:bookmarkEnd w:id="1644"/>
      <w:r>
        <w:rPr>
          <w:lang w:eastAsia="zh-CN"/>
        </w:rPr>
        <w:t>6.7.5</w:t>
      </w:r>
      <w:r>
        <w:rPr>
          <w:lang w:eastAsia="zh-CN"/>
        </w:rPr>
        <w:tab/>
        <w:t xml:space="preserve">5G ProSe Communication via 5G ProSe Layer-3 </w:t>
      </w:r>
      <w:r w:rsidR="00E848D6">
        <w:rPr>
          <w:lang w:eastAsia="zh-CN"/>
        </w:rPr>
        <w:t xml:space="preserve">Multi-hop </w:t>
      </w:r>
      <w:r>
        <w:rPr>
          <w:lang w:eastAsia="zh-CN"/>
        </w:rPr>
        <w:t>UE-to-UE Relay</w:t>
      </w:r>
      <w:bookmarkEnd w:id="1645"/>
    </w:p>
    <w:p w14:paraId="67AA19C7" w14:textId="6D9281CA" w:rsidR="000D2B4A" w:rsidRDefault="000D2B4A" w:rsidP="000D2B4A">
      <w:pPr>
        <w:pStyle w:val="Heading4"/>
        <w:rPr>
          <w:lang w:eastAsia="zh-CN"/>
        </w:rPr>
      </w:pPr>
      <w:bookmarkStart w:id="1646" w:name="_CR6_7_5_1"/>
      <w:bookmarkStart w:id="1647" w:name="_Toc201151950"/>
      <w:bookmarkEnd w:id="1646"/>
      <w:r>
        <w:rPr>
          <w:lang w:eastAsia="zh-CN"/>
        </w:rPr>
        <w:t>6.7.5.1</w:t>
      </w:r>
      <w:r>
        <w:rPr>
          <w:lang w:eastAsia="zh-CN"/>
        </w:rPr>
        <w:tab/>
        <w:t>General</w:t>
      </w:r>
      <w:bookmarkEnd w:id="1647"/>
    </w:p>
    <w:p w14:paraId="431757BC" w14:textId="28B5DC6B" w:rsidR="000D2B4A" w:rsidRDefault="000D2B4A" w:rsidP="000D2B4A">
      <w:pPr>
        <w:rPr>
          <w:lang w:eastAsia="zh-CN"/>
        </w:rPr>
      </w:pPr>
      <w:r>
        <w:rPr>
          <w:lang w:eastAsia="zh-CN"/>
        </w:rPr>
        <w:t xml:space="preserve">5G ProSe Communication via 5G ProSe Layer-3 </w:t>
      </w:r>
      <w:r w:rsidR="00E848D6">
        <w:rPr>
          <w:lang w:eastAsia="zh-CN"/>
        </w:rPr>
        <w:t xml:space="preserve">Multi-hop </w:t>
      </w:r>
      <w:r>
        <w:rPr>
          <w:lang w:eastAsia="zh-CN"/>
        </w:rPr>
        <w:t>UE-to-UE Relay supports IP type of traffic or non-IP type of traffic, depending on the RSCs associated with the relays.</w:t>
      </w:r>
    </w:p>
    <w:p w14:paraId="6BFDE293" w14:textId="77777777" w:rsidR="000D2B4A" w:rsidRDefault="000D2B4A" w:rsidP="000D2B4A">
      <w:pPr>
        <w:rPr>
          <w:lang w:eastAsia="zh-CN"/>
        </w:rPr>
      </w:pPr>
      <w:r>
        <w:rPr>
          <w:lang w:eastAsia="zh-CN"/>
        </w:rPr>
        <w:t>For one RSC, only one type of traffic and corresponding procedures should be used for the communicaiton.</w:t>
      </w:r>
    </w:p>
    <w:p w14:paraId="05A77F44" w14:textId="18E71624" w:rsidR="000D2B4A" w:rsidRDefault="000D2B4A" w:rsidP="000D2B4A">
      <w:pPr>
        <w:pStyle w:val="Heading4"/>
        <w:rPr>
          <w:lang w:eastAsia="zh-CN"/>
        </w:rPr>
      </w:pPr>
      <w:bookmarkStart w:id="1648" w:name="_CR6_7_5_2"/>
      <w:bookmarkStart w:id="1649" w:name="_Toc201151951"/>
      <w:bookmarkEnd w:id="1648"/>
      <w:r>
        <w:rPr>
          <w:lang w:eastAsia="zh-CN"/>
        </w:rPr>
        <w:t>6.7.5.2</w:t>
      </w:r>
      <w:r>
        <w:rPr>
          <w:lang w:eastAsia="zh-CN"/>
        </w:rPr>
        <w:tab/>
        <w:t xml:space="preserve">Communication via 5G ProSe Layer-3 </w:t>
      </w:r>
      <w:r w:rsidR="00E848D6">
        <w:rPr>
          <w:lang w:eastAsia="zh-CN"/>
        </w:rPr>
        <w:t xml:space="preserve">Multi-hop </w:t>
      </w:r>
      <w:r>
        <w:rPr>
          <w:lang w:eastAsia="zh-CN"/>
        </w:rPr>
        <w:t>UE-to-UE-Relays</w:t>
      </w:r>
      <w:bookmarkEnd w:id="1649"/>
    </w:p>
    <w:p w14:paraId="74F84F59" w14:textId="744929E2" w:rsidR="000D2B4A" w:rsidRDefault="000D2B4A" w:rsidP="000D2B4A">
      <w:pPr>
        <w:pStyle w:val="Heading5"/>
        <w:rPr>
          <w:lang w:eastAsia="zh-CN"/>
        </w:rPr>
      </w:pPr>
      <w:bookmarkStart w:id="1650" w:name="_CR6_7_5_2_1"/>
      <w:bookmarkStart w:id="1651" w:name="_Toc201151952"/>
      <w:bookmarkEnd w:id="1650"/>
      <w:r>
        <w:rPr>
          <w:lang w:eastAsia="zh-CN"/>
        </w:rPr>
        <w:t>6.7.5.2.1</w:t>
      </w:r>
      <w:r>
        <w:rPr>
          <w:lang w:eastAsia="zh-CN"/>
        </w:rPr>
        <w:tab/>
        <w:t xml:space="preserve">Layer-2 link establishment via 5G ProSe Layer-3 </w:t>
      </w:r>
      <w:r w:rsidR="00E848D6">
        <w:rPr>
          <w:lang w:eastAsia="zh-CN"/>
        </w:rPr>
        <w:t xml:space="preserve">Multi-hop </w:t>
      </w:r>
      <w:r>
        <w:rPr>
          <w:lang w:eastAsia="zh-CN"/>
        </w:rPr>
        <w:t>UE-to-UE-Relays (IP type)</w:t>
      </w:r>
      <w:bookmarkEnd w:id="1651"/>
    </w:p>
    <w:p w14:paraId="188564C0" w14:textId="472C70B0" w:rsidR="000D2B4A" w:rsidRDefault="000D2B4A" w:rsidP="000D2B4A">
      <w:pPr>
        <w:rPr>
          <w:lang w:eastAsia="zh-CN"/>
        </w:rPr>
      </w:pPr>
      <w:r>
        <w:rPr>
          <w:lang w:eastAsia="zh-CN"/>
        </w:rPr>
        <w:t xml:space="preserve">Figure 6.7.5.2.1-1 shows the Layer-2 link establshment procedure via 5G ProSe Layer-3 </w:t>
      </w:r>
      <w:r w:rsidR="00E848D6">
        <w:rPr>
          <w:lang w:eastAsia="zh-CN"/>
        </w:rPr>
        <w:t xml:space="preserve">Multi-hop </w:t>
      </w:r>
      <w:r>
        <w:rPr>
          <w:lang w:eastAsia="zh-CN"/>
        </w:rPr>
        <w:t xml:space="preserve">UE-to-UE-Relays. This procedure is used by an 5G ProSe End UE to connect to the relay cloud, or for a 5G ProSe Layer-3 </w:t>
      </w:r>
      <w:r w:rsidR="00E848D6">
        <w:rPr>
          <w:lang w:eastAsia="zh-CN"/>
        </w:rPr>
        <w:t xml:space="preserve">Multi-hop </w:t>
      </w:r>
      <w:r>
        <w:rPr>
          <w:lang w:eastAsia="zh-CN"/>
        </w:rPr>
        <w:t xml:space="preserve">UE-to-UE-Relay to connect to other 5G ProSe Layer-3 </w:t>
      </w:r>
      <w:r w:rsidR="00E848D6">
        <w:rPr>
          <w:lang w:eastAsia="zh-CN"/>
        </w:rPr>
        <w:t xml:space="preserve">Multi-hop </w:t>
      </w:r>
      <w:r>
        <w:rPr>
          <w:lang w:eastAsia="zh-CN"/>
        </w:rPr>
        <w:t>UE-to-UE-Relays.</w:t>
      </w:r>
    </w:p>
    <w:p w14:paraId="66BEB5DC" w14:textId="45B9F567" w:rsidR="000D2B4A" w:rsidRDefault="000D2B4A" w:rsidP="000D2B4A">
      <w:pPr>
        <w:pStyle w:val="TH"/>
        <w:rPr>
          <w:lang w:eastAsia="zh-CN"/>
        </w:rPr>
      </w:pPr>
      <w:r w:rsidRPr="00916ACC">
        <w:object w:dxaOrig="17101" w:dyaOrig="9300" w14:anchorId="20D92700">
          <v:shape id="_x0000_i1102" type="#_x0000_t75" style="width:437.65pt;height:237.9pt" o:ole="">
            <v:imagedata r:id="rId163" o:title=""/>
          </v:shape>
          <o:OLEObject Type="Embed" ProgID="Visio.Drawing.15" ShapeID="_x0000_i1102" DrawAspect="Content" ObjectID="_1811766455" r:id="rId164"/>
        </w:object>
      </w:r>
    </w:p>
    <w:p w14:paraId="5E11B7DE" w14:textId="0EEBE7D5" w:rsidR="000D2B4A" w:rsidRDefault="000D2B4A" w:rsidP="000D2B4A">
      <w:pPr>
        <w:pStyle w:val="TF"/>
        <w:rPr>
          <w:lang w:eastAsia="zh-CN"/>
        </w:rPr>
      </w:pPr>
      <w:bookmarkStart w:id="1652" w:name="_CRFigure6_7_5_2_11"/>
      <w:r>
        <w:rPr>
          <w:lang w:eastAsia="zh-CN"/>
        </w:rPr>
        <w:t xml:space="preserve">Figure </w:t>
      </w:r>
      <w:bookmarkEnd w:id="1652"/>
      <w:r>
        <w:rPr>
          <w:lang w:eastAsia="zh-CN"/>
        </w:rPr>
        <w:t xml:space="preserve">6.7.5.2.1-1: 5G ProSe Communication via IP type of 5G ProSe </w:t>
      </w:r>
      <w:r w:rsidR="00E848D6">
        <w:rPr>
          <w:lang w:eastAsia="zh-CN"/>
        </w:rPr>
        <w:t xml:space="preserve">Multi-hop </w:t>
      </w:r>
      <w:r>
        <w:rPr>
          <w:lang w:eastAsia="zh-CN"/>
        </w:rPr>
        <w:t>UE-to-UE Relay</w:t>
      </w:r>
    </w:p>
    <w:p w14:paraId="4AEED91A" w14:textId="53F943F6" w:rsidR="00187A65" w:rsidRDefault="00187A65" w:rsidP="000D2B4A">
      <w:pPr>
        <w:pStyle w:val="B1"/>
        <w:rPr>
          <w:lang w:eastAsia="zh-CN"/>
        </w:rPr>
      </w:pPr>
      <w:r>
        <w:rPr>
          <w:lang w:eastAsia="zh-CN"/>
        </w:rPr>
        <w:t>0.</w:t>
      </w:r>
      <w:r>
        <w:rPr>
          <w:lang w:eastAsia="zh-CN"/>
        </w:rPr>
        <w:tab/>
        <w:t xml:space="preserve">The 5G ProSe Layer-3 </w:t>
      </w:r>
      <w:r w:rsidR="00E848D6">
        <w:rPr>
          <w:lang w:eastAsia="zh-CN"/>
        </w:rPr>
        <w:t xml:space="preserve">Multi-hop </w:t>
      </w:r>
      <w:r>
        <w:rPr>
          <w:lang w:eastAsia="zh-CN"/>
        </w:rPr>
        <w:t xml:space="preserve">UE-to-UE-Relays and the other 5G ProSe End UEs have already established IP type of connections. The 5G ProSe Layer-3 </w:t>
      </w:r>
      <w:r w:rsidR="00E848D6">
        <w:rPr>
          <w:lang w:eastAsia="zh-CN"/>
        </w:rPr>
        <w:t xml:space="preserve">Multi-hop </w:t>
      </w:r>
      <w:r>
        <w:rPr>
          <w:lang w:eastAsia="zh-CN"/>
        </w:rPr>
        <w:t>UE-to-UE-Relays and 5G ProSe End UEs may have used the discovery procedure as defined in clause 6.3.2.6.2</w:t>
      </w:r>
      <w:r w:rsidR="00456EC6">
        <w:rPr>
          <w:lang w:eastAsia="zh-CN"/>
        </w:rPr>
        <w:t xml:space="preserve"> and</w:t>
      </w:r>
      <w:r>
        <w:rPr>
          <w:lang w:eastAsia="zh-CN"/>
        </w:rPr>
        <w:t xml:space="preserve"> established the Layer-2 link as defined in clause 6.4.3.1</w:t>
      </w:r>
      <w:r w:rsidR="009D4E6D">
        <w:rPr>
          <w:lang w:eastAsia="zh-CN"/>
        </w:rPr>
        <w:t>0</w:t>
      </w:r>
      <w:r>
        <w:rPr>
          <w:lang w:eastAsia="zh-CN"/>
        </w:rPr>
        <w:t>.1.</w:t>
      </w:r>
    </w:p>
    <w:p w14:paraId="01F94707" w14:textId="52075B91" w:rsidR="00187A65" w:rsidRDefault="00187A65" w:rsidP="000D2B4A">
      <w:pPr>
        <w:pStyle w:val="B1"/>
        <w:rPr>
          <w:lang w:eastAsia="zh-CN"/>
        </w:rPr>
      </w:pPr>
      <w:r>
        <w:rPr>
          <w:lang w:eastAsia="zh-CN"/>
        </w:rPr>
        <w:t>1.</w:t>
      </w:r>
      <w:r>
        <w:rPr>
          <w:lang w:eastAsia="zh-CN"/>
        </w:rPr>
        <w:tab/>
        <w:t xml:space="preserve">The 5G ProSe End UE performs the 5G </w:t>
      </w:r>
      <w:r w:rsidR="00E848D6">
        <w:rPr>
          <w:lang w:eastAsia="zh-CN"/>
        </w:rPr>
        <w:t xml:space="preserve">Multi-hop </w:t>
      </w:r>
      <w:r>
        <w:rPr>
          <w:lang w:eastAsia="zh-CN"/>
        </w:rPr>
        <w:t>UE-to-UE Relay discovery procedure as described in clause 6.3.2.6.2</w:t>
      </w:r>
      <w:r w:rsidR="00456EC6">
        <w:rPr>
          <w:lang w:eastAsia="zh-CN"/>
        </w:rPr>
        <w:t xml:space="preserve"> and</w:t>
      </w:r>
      <w:r>
        <w:rPr>
          <w:lang w:eastAsia="zh-CN"/>
        </w:rPr>
        <w:t xml:space="preserve"> finds the 5G </w:t>
      </w:r>
      <w:r w:rsidR="00E848D6">
        <w:rPr>
          <w:lang w:eastAsia="zh-CN"/>
        </w:rPr>
        <w:t xml:space="preserve">Multi-hop </w:t>
      </w:r>
      <w:r>
        <w:rPr>
          <w:lang w:eastAsia="zh-CN"/>
        </w:rPr>
        <w:t>UE-to-UE Relay-1.</w:t>
      </w:r>
    </w:p>
    <w:p w14:paraId="5D7C943A" w14:textId="7F50BAAA" w:rsidR="00187A65" w:rsidRDefault="00187A65" w:rsidP="000D2B4A">
      <w:pPr>
        <w:pStyle w:val="B1"/>
        <w:rPr>
          <w:lang w:eastAsia="zh-CN"/>
        </w:rPr>
      </w:pPr>
      <w:r>
        <w:rPr>
          <w:lang w:eastAsia="zh-CN"/>
        </w:rPr>
        <w:t>2.</w:t>
      </w:r>
      <w:r>
        <w:rPr>
          <w:lang w:eastAsia="zh-CN"/>
        </w:rPr>
        <w:tab/>
        <w:t xml:space="preserve">The 5G ProSe End UE establishes an IP based Layer-2 link with the 5G ProSe </w:t>
      </w:r>
      <w:r w:rsidR="00E848D6">
        <w:rPr>
          <w:lang w:eastAsia="zh-CN"/>
        </w:rPr>
        <w:t xml:space="preserve">Multi-hop </w:t>
      </w:r>
      <w:r>
        <w:rPr>
          <w:lang w:eastAsia="zh-CN"/>
        </w:rPr>
        <w:t>UE-to-UE Relay-1 as described in clause 6.4.3.1</w:t>
      </w:r>
      <w:r w:rsidR="009D4E6D">
        <w:rPr>
          <w:lang w:eastAsia="zh-CN"/>
        </w:rPr>
        <w:t>0</w:t>
      </w:r>
      <w:r>
        <w:rPr>
          <w:lang w:eastAsia="zh-CN"/>
        </w:rPr>
        <w:t>.1.</w:t>
      </w:r>
    </w:p>
    <w:p w14:paraId="496BD71C" w14:textId="035733CF" w:rsidR="00187A65" w:rsidRDefault="00187A65" w:rsidP="000D2B4A">
      <w:pPr>
        <w:pStyle w:val="B1"/>
        <w:rPr>
          <w:lang w:eastAsia="zh-CN"/>
        </w:rPr>
      </w:pPr>
      <w:r>
        <w:rPr>
          <w:lang w:eastAsia="zh-CN"/>
        </w:rPr>
        <w:tab/>
        <w:t xml:space="preserve">Depends on the configuration, the 5G ProSe End UE may obtain an IP address/Prefix from the 5G ProSe </w:t>
      </w:r>
      <w:r w:rsidR="00E848D6">
        <w:rPr>
          <w:lang w:eastAsia="zh-CN"/>
        </w:rPr>
        <w:t xml:space="preserve">Multi-hop </w:t>
      </w:r>
      <w:r>
        <w:rPr>
          <w:lang w:eastAsia="zh-CN"/>
        </w:rPr>
        <w:t xml:space="preserve">UE-to-UE Relay-1. Otherwise, the 5G ProSe End UE informs the 5G ProSe </w:t>
      </w:r>
      <w:r w:rsidR="00E848D6">
        <w:rPr>
          <w:lang w:eastAsia="zh-CN"/>
        </w:rPr>
        <w:t xml:space="preserve">Multi-hop </w:t>
      </w:r>
      <w:r>
        <w:rPr>
          <w:lang w:eastAsia="zh-CN"/>
        </w:rPr>
        <w:t>UE-to-UE Relay-1 of its pre-configured IP address/prefix.</w:t>
      </w:r>
    </w:p>
    <w:p w14:paraId="22B5A1AE" w14:textId="436B3BB4" w:rsidR="00187A65" w:rsidRDefault="00187A65" w:rsidP="000D2B4A">
      <w:pPr>
        <w:pStyle w:val="B1"/>
        <w:rPr>
          <w:lang w:eastAsia="zh-CN"/>
        </w:rPr>
      </w:pPr>
      <w:r>
        <w:rPr>
          <w:lang w:eastAsia="zh-CN"/>
        </w:rPr>
        <w:tab/>
        <w:t xml:space="preserve">The 5G ProSe End UE may also configure the corresponding services and PC5 QoS Flows over the Layer-2 like with the 5G ProSe </w:t>
      </w:r>
      <w:r w:rsidR="00E848D6">
        <w:rPr>
          <w:lang w:eastAsia="zh-CN"/>
        </w:rPr>
        <w:t xml:space="preserve">Multi-hop </w:t>
      </w:r>
      <w:r>
        <w:rPr>
          <w:lang w:eastAsia="zh-CN"/>
        </w:rPr>
        <w:t>UE-to-UE Relay-1. The 5G ProSe End UE may use the Layer-2 link modification procedure as defined in clause 6.4.3.4 to add/modify/remove PC5 QoS Flows corresponding to the services and link status.</w:t>
      </w:r>
    </w:p>
    <w:p w14:paraId="416D6E76" w14:textId="018B5881" w:rsidR="00187A65" w:rsidRDefault="00187A65" w:rsidP="000D2B4A">
      <w:pPr>
        <w:pStyle w:val="B1"/>
        <w:rPr>
          <w:lang w:eastAsia="zh-CN"/>
        </w:rPr>
      </w:pPr>
      <w:r>
        <w:rPr>
          <w:lang w:eastAsia="zh-CN"/>
        </w:rPr>
        <w:t>3.</w:t>
      </w:r>
      <w:r>
        <w:rPr>
          <w:lang w:eastAsia="zh-CN"/>
        </w:rPr>
        <w:tab/>
        <w:t xml:space="preserve">The 5G ProSe </w:t>
      </w:r>
      <w:r w:rsidR="00E848D6">
        <w:rPr>
          <w:lang w:eastAsia="zh-CN"/>
        </w:rPr>
        <w:t xml:space="preserve">Multi-hop </w:t>
      </w:r>
      <w:r>
        <w:rPr>
          <w:lang w:eastAsia="zh-CN"/>
        </w:rPr>
        <w:t xml:space="preserve">UE-to-UE Relay-1 updates its records of the 5G ProSe End UEs and may trigger the MANET signalling, e.g. OLSRv2 signalling [35], to update other connected 5G ProSe </w:t>
      </w:r>
      <w:r w:rsidR="00E848D6">
        <w:rPr>
          <w:lang w:eastAsia="zh-CN"/>
        </w:rPr>
        <w:t xml:space="preserve">Multi-hop </w:t>
      </w:r>
      <w:r>
        <w:rPr>
          <w:lang w:eastAsia="zh-CN"/>
        </w:rPr>
        <w:t>UE-to-UE Relays. This will result in a routing table on the relays that allows other UEs to reach the newly connected 5G ProSe End UE.</w:t>
      </w:r>
    </w:p>
    <w:p w14:paraId="39B30A5D" w14:textId="76554F61" w:rsidR="00187A65" w:rsidRDefault="00187A65" w:rsidP="000D2B4A">
      <w:pPr>
        <w:pStyle w:val="B1"/>
        <w:rPr>
          <w:lang w:eastAsia="zh-CN"/>
        </w:rPr>
      </w:pPr>
      <w:r>
        <w:rPr>
          <w:lang w:eastAsia="zh-CN"/>
        </w:rPr>
        <w:tab/>
        <w:t xml:space="preserve">The 5G ProSe </w:t>
      </w:r>
      <w:r w:rsidR="00E848D6">
        <w:rPr>
          <w:lang w:eastAsia="zh-CN"/>
        </w:rPr>
        <w:t xml:space="preserve">Multi-hop </w:t>
      </w:r>
      <w:r>
        <w:rPr>
          <w:lang w:eastAsia="zh-CN"/>
        </w:rPr>
        <w:t xml:space="preserve">UE-to-UE Relay may also trigger signalling to update the DNS entries in other connected 5G ProSe </w:t>
      </w:r>
      <w:r w:rsidR="00E848D6">
        <w:rPr>
          <w:lang w:eastAsia="zh-CN"/>
        </w:rPr>
        <w:t xml:space="preserve">Multi-hop </w:t>
      </w:r>
      <w:r>
        <w:rPr>
          <w:lang w:eastAsia="zh-CN"/>
        </w:rPr>
        <w:t>UE-to-UE Relays for the 5G ProSe End UE</w:t>
      </w:r>
      <w:r w:rsidR="00683331">
        <w:rPr>
          <w:lang w:eastAsia="zh-CN"/>
        </w:rPr>
        <w:t xml:space="preserve"> using the MANET Discovery Info message, as described in clause 5.14.3.2</w:t>
      </w:r>
      <w:r>
        <w:rPr>
          <w:lang w:eastAsia="zh-CN"/>
        </w:rPr>
        <w:t>.</w:t>
      </w:r>
    </w:p>
    <w:p w14:paraId="2CF2A67D" w14:textId="41D32596" w:rsidR="00187A65" w:rsidRDefault="00187A65" w:rsidP="000D2B4A">
      <w:pPr>
        <w:pStyle w:val="B1"/>
        <w:rPr>
          <w:lang w:eastAsia="zh-CN"/>
        </w:rPr>
      </w:pPr>
      <w:r>
        <w:rPr>
          <w:lang w:eastAsia="zh-CN"/>
        </w:rPr>
        <w:t>4.</w:t>
      </w:r>
      <w:r>
        <w:rPr>
          <w:lang w:eastAsia="zh-CN"/>
        </w:rPr>
        <w:tab/>
        <w:t xml:space="preserve">The 5G ProSe End UE may perform a DNS query for a target 5G ProSe End UE, if it does not know the IP address/prefix of the target. The DNS query may stop at the 5G ProSe </w:t>
      </w:r>
      <w:r w:rsidR="00E848D6">
        <w:rPr>
          <w:lang w:eastAsia="zh-CN"/>
        </w:rPr>
        <w:t xml:space="preserve">Multi-hop </w:t>
      </w:r>
      <w:r>
        <w:rPr>
          <w:lang w:eastAsia="zh-CN"/>
        </w:rPr>
        <w:t>UE-to-UE Relays that has the entry for the target 5G ProSe End UE.</w:t>
      </w:r>
    </w:p>
    <w:p w14:paraId="5F1F2AE4" w14:textId="0A5A214F" w:rsidR="002E6871" w:rsidRDefault="002E6871" w:rsidP="0011489F">
      <w:pPr>
        <w:pStyle w:val="B1"/>
        <w:rPr>
          <w:lang w:eastAsia="zh-CN"/>
        </w:rPr>
      </w:pPr>
      <w:r>
        <w:rPr>
          <w:lang w:eastAsia="zh-CN"/>
        </w:rPr>
        <w:tab/>
        <w:t>The UE-to-UE Relay should only use the DNS entry associated with the RSC, corresponding to the PC5 link that the DNS query message is received.</w:t>
      </w:r>
    </w:p>
    <w:p w14:paraId="36C22FC5" w14:textId="5C55D451" w:rsidR="00187A65" w:rsidRDefault="00187A65" w:rsidP="009F27F6">
      <w:pPr>
        <w:rPr>
          <w:lang w:eastAsia="zh-CN"/>
        </w:rPr>
      </w:pPr>
      <w:r>
        <w:rPr>
          <w:lang w:eastAsia="zh-CN"/>
        </w:rPr>
        <w:t xml:space="preserve">5G ProSe End UE starts to communicate with the target 5G ProSe End UE using IP based communications. The 5G ProSe </w:t>
      </w:r>
      <w:r w:rsidR="00E848D6">
        <w:rPr>
          <w:lang w:eastAsia="zh-CN"/>
        </w:rPr>
        <w:t xml:space="preserve">Multi-hop </w:t>
      </w:r>
      <w:r>
        <w:rPr>
          <w:lang w:eastAsia="zh-CN"/>
        </w:rPr>
        <w:t>UE-to-UE Relays forwards the packets based on the routing table established with the MANET protocols.</w:t>
      </w:r>
    </w:p>
    <w:p w14:paraId="1E897972" w14:textId="7F87DDE3" w:rsidR="009D4E6D" w:rsidRDefault="009D4E6D" w:rsidP="009F27F6">
      <w:pPr>
        <w:pStyle w:val="Heading5"/>
        <w:rPr>
          <w:lang w:eastAsia="zh-CN"/>
        </w:rPr>
      </w:pPr>
      <w:bookmarkStart w:id="1653" w:name="_CR6_7_5_2_2"/>
      <w:bookmarkStart w:id="1654" w:name="_Toc201151953"/>
      <w:bookmarkEnd w:id="1653"/>
      <w:r>
        <w:rPr>
          <w:lang w:eastAsia="zh-CN"/>
        </w:rPr>
        <w:lastRenderedPageBreak/>
        <w:t>6.7.5.2.2</w:t>
      </w:r>
      <w:r w:rsidR="003E3C56">
        <w:rPr>
          <w:lang w:eastAsia="zh-CN"/>
        </w:rPr>
        <w:tab/>
        <w:t>Layer-2 link establishment via 5G ProSe Layer-3 Multi-hop UE-to-UE Relays (Non-IP Type)</w:t>
      </w:r>
      <w:bookmarkEnd w:id="1654"/>
    </w:p>
    <w:p w14:paraId="1B04D45F" w14:textId="77777777" w:rsidR="009D4E6D" w:rsidRDefault="009D4E6D" w:rsidP="009D4E6D">
      <w:pPr>
        <w:pStyle w:val="TH"/>
      </w:pPr>
      <w:r>
        <w:object w:dxaOrig="6237" w:dyaOrig="5384" w14:anchorId="4E689E30">
          <v:shape id="_x0000_i1103" type="#_x0000_t75" style="width:312.4pt;height:267.35pt" o:ole="">
            <v:imagedata r:id="rId165" o:title=""/>
          </v:shape>
          <o:OLEObject Type="Embed" ProgID="Word.Picture.8" ShapeID="_x0000_i1103" DrawAspect="Content" ObjectID="_1811766456" r:id="rId166"/>
        </w:object>
      </w:r>
    </w:p>
    <w:p w14:paraId="2353FEB4" w14:textId="77777777" w:rsidR="009D4E6D" w:rsidRDefault="009D4E6D" w:rsidP="009D4E6D">
      <w:pPr>
        <w:pStyle w:val="TF"/>
        <w:rPr>
          <w:lang w:eastAsia="zh-CN"/>
        </w:rPr>
      </w:pPr>
      <w:bookmarkStart w:id="1655" w:name="_CRFigure6_7_5_2_21"/>
      <w:r>
        <w:rPr>
          <w:lang w:eastAsia="zh-CN"/>
        </w:rPr>
        <w:t xml:space="preserve">Figure </w:t>
      </w:r>
      <w:bookmarkEnd w:id="1655"/>
      <w:r>
        <w:rPr>
          <w:lang w:eastAsia="zh-CN"/>
        </w:rPr>
        <w:t>6.7.5.2.2-1: Layer-2 link establishment via 5G ProSe Layer-3 UE-to-UE Relay for Non-IP Type PDU</w:t>
      </w:r>
    </w:p>
    <w:p w14:paraId="685F1016" w14:textId="49E77C96" w:rsidR="009D4E6D" w:rsidRDefault="009D4E6D" w:rsidP="009D4E6D">
      <w:pPr>
        <w:pStyle w:val="B1"/>
        <w:rPr>
          <w:lang w:eastAsia="zh-CN"/>
        </w:rPr>
      </w:pPr>
      <w:r>
        <w:rPr>
          <w:lang w:eastAsia="zh-CN"/>
        </w:rPr>
        <w:t>1.</w:t>
      </w:r>
      <w:r w:rsidR="005D0E95">
        <w:rPr>
          <w:lang w:eastAsia="zh-CN"/>
        </w:rPr>
        <w:tab/>
      </w:r>
      <w:r>
        <w:rPr>
          <w:lang w:eastAsia="zh-CN"/>
        </w:rPr>
        <w:t xml:space="preserve">5G ProSe Layer-3 End UE1 and 5G ProSe Layer-3 End UE2 are authorized for </w:t>
      </w:r>
      <w:r w:rsidR="00E848D6">
        <w:rPr>
          <w:lang w:eastAsia="zh-CN"/>
        </w:rPr>
        <w:t xml:space="preserve">Multi-hop </w:t>
      </w:r>
      <w:r>
        <w:rPr>
          <w:lang w:eastAsia="zh-CN"/>
        </w:rPr>
        <w:t xml:space="preserve">UE-to-UE Relay service as End UE and are provisioned with parameters for discovery and connection setup with other UEs via </w:t>
      </w:r>
      <w:r w:rsidR="00E848D6">
        <w:rPr>
          <w:lang w:eastAsia="zh-CN"/>
        </w:rPr>
        <w:t xml:space="preserve">Multi-hop </w:t>
      </w:r>
      <w:r>
        <w:rPr>
          <w:lang w:eastAsia="zh-CN"/>
        </w:rPr>
        <w:t>UE-to-UE Relay services.</w:t>
      </w:r>
    </w:p>
    <w:p w14:paraId="21F90DE3" w14:textId="22E186AB" w:rsidR="009D4E6D" w:rsidRDefault="009D4E6D" w:rsidP="009D4E6D">
      <w:pPr>
        <w:pStyle w:val="B1"/>
        <w:rPr>
          <w:lang w:eastAsia="zh-CN"/>
        </w:rPr>
      </w:pPr>
      <w:r>
        <w:rPr>
          <w:lang w:eastAsia="zh-CN"/>
        </w:rPr>
        <w:tab/>
        <w:t xml:space="preserve">5G ProSe Layer-3 UE-to-UE Relays are authorized for </w:t>
      </w:r>
      <w:r w:rsidR="00E848D6">
        <w:rPr>
          <w:lang w:eastAsia="zh-CN"/>
        </w:rPr>
        <w:t xml:space="preserve">Multi-hop </w:t>
      </w:r>
      <w:r>
        <w:rPr>
          <w:lang w:eastAsia="zh-CN"/>
        </w:rPr>
        <w:t xml:space="preserve">UE-to-UE Relay service as Relay UE and are provisioned with parameters for discovery and connection setup with other UEs and relay UEs via </w:t>
      </w:r>
      <w:r w:rsidR="00E848D6">
        <w:rPr>
          <w:lang w:eastAsia="zh-CN"/>
        </w:rPr>
        <w:t xml:space="preserve">Multi-hop </w:t>
      </w:r>
      <w:r>
        <w:rPr>
          <w:lang w:eastAsia="zh-CN"/>
        </w:rPr>
        <w:t xml:space="preserve">UE-to-UE Relay services (as described in clause 5.1.5.1). The provisioned parameter may include parameters such as RSC (Relay service Code)(s), list of PLMN, user info of UE for application which are allowed at </w:t>
      </w:r>
      <w:r w:rsidR="00E848D6">
        <w:rPr>
          <w:lang w:eastAsia="zh-CN"/>
        </w:rPr>
        <w:t xml:space="preserve">Multi-hop </w:t>
      </w:r>
      <w:r>
        <w:rPr>
          <w:lang w:eastAsia="zh-CN"/>
        </w:rPr>
        <w:t>relay connection.</w:t>
      </w:r>
    </w:p>
    <w:p w14:paraId="6A967489" w14:textId="40F821AB" w:rsidR="009D4E6D" w:rsidRDefault="009D4E6D" w:rsidP="009D4E6D">
      <w:pPr>
        <w:pStyle w:val="B1"/>
        <w:rPr>
          <w:lang w:eastAsia="zh-CN"/>
        </w:rPr>
      </w:pPr>
      <w:r>
        <w:rPr>
          <w:lang w:eastAsia="zh-CN"/>
        </w:rPr>
        <w:t>2.</w:t>
      </w:r>
      <w:r w:rsidR="005D0E95">
        <w:rPr>
          <w:lang w:eastAsia="zh-CN"/>
        </w:rPr>
        <w:tab/>
      </w:r>
      <w:r>
        <w:rPr>
          <w:lang w:eastAsia="zh-CN"/>
        </w:rPr>
        <w:t>It is assumed that the source 5G ProSe Layer-3 End UE1 select</w:t>
      </w:r>
      <w:r w:rsidR="00D52181">
        <w:rPr>
          <w:lang w:eastAsia="zh-CN"/>
        </w:rPr>
        <w:t xml:space="preserve">s </w:t>
      </w:r>
      <w:r>
        <w:rPr>
          <w:lang w:eastAsia="zh-CN"/>
        </w:rPr>
        <w:t>a relay path to the Target End UE2 from the discovery procedure which is captured in clause 6.3.2.</w:t>
      </w:r>
      <w:r w:rsidR="003E3C56">
        <w:rPr>
          <w:lang w:eastAsia="zh-CN"/>
        </w:rPr>
        <w:t>6.3</w:t>
      </w:r>
      <w:r>
        <w:rPr>
          <w:lang w:eastAsia="zh-CN"/>
        </w:rPr>
        <w:t>.</w:t>
      </w:r>
    </w:p>
    <w:p w14:paraId="29019904" w14:textId="0270F2D7" w:rsidR="009D4E6D" w:rsidRDefault="009D4E6D" w:rsidP="009D4E6D">
      <w:pPr>
        <w:pStyle w:val="B1"/>
        <w:rPr>
          <w:lang w:eastAsia="zh-CN"/>
        </w:rPr>
      </w:pPr>
      <w:r>
        <w:rPr>
          <w:lang w:eastAsia="zh-CN"/>
        </w:rPr>
        <w:t>3.</w:t>
      </w:r>
      <w:r w:rsidR="005D0E95">
        <w:rPr>
          <w:lang w:eastAsia="zh-CN"/>
        </w:rPr>
        <w:tab/>
      </w:r>
      <w:r>
        <w:rPr>
          <w:lang w:eastAsia="zh-CN"/>
        </w:rPr>
        <w:t>The source 5G ProSe Layer-3 End UE1 initiates the unicast Layer-2 link establishment procedure with the 5G ProSe Layer-3 UE-to-UE Relays by sending a Direct Communication Request message to the UE-to-UE Relay. The parameters included in the Direct Communication Request message are described in clause </w:t>
      </w:r>
      <w:r w:rsidR="00E377F9">
        <w:rPr>
          <w:lang w:eastAsia="zh-CN"/>
        </w:rPr>
        <w:t>6.4.3.1</w:t>
      </w:r>
      <w:r w:rsidR="005D0E95">
        <w:rPr>
          <w:lang w:eastAsia="zh-CN"/>
        </w:rPr>
        <w:t>0</w:t>
      </w:r>
      <w:r w:rsidR="00E377F9">
        <w:rPr>
          <w:lang w:eastAsia="zh-CN"/>
        </w:rPr>
        <w:t>.2</w:t>
      </w:r>
      <w:r>
        <w:rPr>
          <w:lang w:eastAsia="zh-CN"/>
        </w:rPr>
        <w:t>.</w:t>
      </w:r>
    </w:p>
    <w:p w14:paraId="3D5801D9" w14:textId="1AFB3C36" w:rsidR="009D4E6D" w:rsidRDefault="009D4E6D" w:rsidP="009D4E6D">
      <w:pPr>
        <w:pStyle w:val="B1"/>
        <w:rPr>
          <w:lang w:eastAsia="zh-CN"/>
        </w:rPr>
      </w:pPr>
      <w:r>
        <w:rPr>
          <w:lang w:eastAsia="zh-CN"/>
        </w:rPr>
        <w:tab/>
        <w:t>If there is already a PC5 link with the same RSC been established between the End UE and the UE-to-UE Relay or between UE-to-UE Relays, a Link Modification Request message is sent instead of Direct Communication Request message. The parameters included in the LMR message are described in clause </w:t>
      </w:r>
      <w:r w:rsidR="00E377F9">
        <w:rPr>
          <w:lang w:eastAsia="zh-CN"/>
        </w:rPr>
        <w:t>6.4.3.1</w:t>
      </w:r>
      <w:r w:rsidR="005D0E95">
        <w:rPr>
          <w:lang w:eastAsia="zh-CN"/>
        </w:rPr>
        <w:t>0</w:t>
      </w:r>
      <w:r w:rsidR="00E377F9">
        <w:rPr>
          <w:lang w:eastAsia="zh-CN"/>
        </w:rPr>
        <w:t>.2</w:t>
      </w:r>
      <w:r>
        <w:rPr>
          <w:lang w:eastAsia="zh-CN"/>
        </w:rPr>
        <w:t>.</w:t>
      </w:r>
    </w:p>
    <w:p w14:paraId="744BC209" w14:textId="7830892D" w:rsidR="009D4E6D" w:rsidRDefault="009D4E6D" w:rsidP="009D4E6D">
      <w:pPr>
        <w:pStyle w:val="B1"/>
        <w:rPr>
          <w:lang w:eastAsia="zh-CN"/>
        </w:rPr>
      </w:pPr>
      <w:r>
        <w:rPr>
          <w:lang w:eastAsia="zh-CN"/>
        </w:rPr>
        <w:t>4.</w:t>
      </w:r>
      <w:r w:rsidR="005D0E95">
        <w:rPr>
          <w:lang w:eastAsia="zh-CN"/>
        </w:rPr>
        <w:tab/>
      </w:r>
      <w:r>
        <w:rPr>
          <w:lang w:eastAsia="zh-CN"/>
        </w:rPr>
        <w:t>(Optional) When the security protection is enabled, the source 5G ProSe Layer-3 End UE sends the parameters as described in clause </w:t>
      </w:r>
      <w:r w:rsidR="00E377F9">
        <w:rPr>
          <w:lang w:eastAsia="zh-CN"/>
        </w:rPr>
        <w:t>6.4.3.1</w:t>
      </w:r>
      <w:r w:rsidR="005D0E95">
        <w:rPr>
          <w:lang w:eastAsia="zh-CN"/>
        </w:rPr>
        <w:t>0</w:t>
      </w:r>
      <w:r w:rsidR="00E377F9">
        <w:rPr>
          <w:lang w:eastAsia="zh-CN"/>
        </w:rPr>
        <w:t>.2</w:t>
      </w:r>
      <w:r>
        <w:rPr>
          <w:lang w:eastAsia="zh-CN"/>
        </w:rPr>
        <w:t xml:space="preserve"> to the 5G ProSe Layer-3 UE-to-UE Relay.</w:t>
      </w:r>
    </w:p>
    <w:p w14:paraId="10E407C0" w14:textId="64EFFC49" w:rsidR="00906062" w:rsidRDefault="00906062" w:rsidP="009D4E6D">
      <w:pPr>
        <w:pStyle w:val="B1"/>
        <w:rPr>
          <w:lang w:eastAsia="zh-CN"/>
        </w:rPr>
      </w:pPr>
      <w:r>
        <w:rPr>
          <w:lang w:eastAsia="zh-CN"/>
        </w:rPr>
        <w:tab/>
        <w:t>If 5G ProSe Layer-3 UE-to-UE relay detects the Ethernet MAC address of source 5G ProSe Layer-3 End UE is already used by another 5G ProSe Layer-3 End UE, then the 5G ProSe Layer-3 UE-to-UE Relay rejects the direct link establishment indicating that the MAC address is not unique.</w:t>
      </w:r>
    </w:p>
    <w:p w14:paraId="195FDC2B" w14:textId="3C47285B" w:rsidR="009D4E6D" w:rsidRDefault="009D4E6D" w:rsidP="009D4E6D">
      <w:pPr>
        <w:pStyle w:val="B1"/>
        <w:rPr>
          <w:lang w:eastAsia="zh-CN"/>
        </w:rPr>
      </w:pPr>
      <w:r>
        <w:rPr>
          <w:lang w:eastAsia="zh-CN"/>
        </w:rPr>
        <w:t>5.</w:t>
      </w:r>
      <w:r w:rsidR="005D0E95">
        <w:rPr>
          <w:lang w:eastAsia="zh-CN"/>
        </w:rPr>
        <w:tab/>
      </w:r>
      <w:r>
        <w:rPr>
          <w:lang w:eastAsia="zh-CN"/>
        </w:rPr>
        <w:t>A UE-to-UE Relay sends a Direct Communication Request or Link Modification Request message to the next UE-to-UE Relay according to the path information in the received Direct Communication Request or Link Modification Request message.</w:t>
      </w:r>
    </w:p>
    <w:p w14:paraId="0D8E0BB5" w14:textId="48BA68CA" w:rsidR="009D4E6D" w:rsidRDefault="009D4E6D" w:rsidP="009D4E6D">
      <w:pPr>
        <w:pStyle w:val="B1"/>
        <w:rPr>
          <w:lang w:eastAsia="zh-CN"/>
        </w:rPr>
      </w:pPr>
      <w:r>
        <w:rPr>
          <w:lang w:eastAsia="zh-CN"/>
        </w:rPr>
        <w:lastRenderedPageBreak/>
        <w:tab/>
        <w:t>The Source Layer-2 ID of the Direct Communication Request message is self-assigned by the UE-to-UE Relay and the Destination Layer-2 ID is the unicast Layer-2 ID associated with the User Info ID of the next hop UE-to-UE Relay.</w:t>
      </w:r>
      <w:r w:rsidR="00D52181">
        <w:rPr>
          <w:lang w:eastAsia="zh-CN"/>
        </w:rPr>
        <w:t xml:space="preserve"> This association may be determined by UE-to-UE relay during discovery procedure in step 2.</w:t>
      </w:r>
    </w:p>
    <w:p w14:paraId="645F46C9" w14:textId="42D92BEF" w:rsidR="00005D80" w:rsidRDefault="00005D80" w:rsidP="009D4E6D">
      <w:pPr>
        <w:pStyle w:val="B1"/>
        <w:rPr>
          <w:lang w:eastAsia="zh-CN"/>
        </w:rPr>
      </w:pPr>
      <w:r>
        <w:rPr>
          <w:lang w:eastAsia="zh-CN"/>
        </w:rPr>
        <w:t>6.</w:t>
      </w:r>
      <w:r>
        <w:rPr>
          <w:lang w:eastAsia="zh-CN"/>
        </w:rPr>
        <w:tab/>
        <w:t>(Optional) When the security protection is enabled, the UE-to-UE Relays may establish security association as described in clause 6.4.3.10.2.</w:t>
      </w:r>
    </w:p>
    <w:p w14:paraId="1D63C711" w14:textId="5238B407" w:rsidR="009D4E6D" w:rsidRDefault="009D4E6D" w:rsidP="009D4E6D">
      <w:pPr>
        <w:pStyle w:val="B1"/>
        <w:rPr>
          <w:lang w:eastAsia="zh-CN"/>
        </w:rPr>
      </w:pPr>
      <w:r>
        <w:rPr>
          <w:lang w:eastAsia="zh-CN"/>
        </w:rPr>
        <w:t>7.</w:t>
      </w:r>
      <w:r w:rsidR="005D0E95">
        <w:rPr>
          <w:lang w:eastAsia="zh-CN"/>
        </w:rPr>
        <w:tab/>
      </w:r>
      <w:r>
        <w:rPr>
          <w:lang w:eastAsia="zh-CN"/>
        </w:rPr>
        <w:t>A UE-to-UE Relay may know it is the last Relay in the path (e.g</w:t>
      </w:r>
      <w:r w:rsidR="002A514F">
        <w:rPr>
          <w:lang w:eastAsia="zh-CN"/>
        </w:rPr>
        <w:t>.</w:t>
      </w:r>
      <w:r>
        <w:rPr>
          <w:lang w:eastAsia="zh-CN"/>
        </w:rPr>
        <w:t xml:space="preserve"> according to the User Info ID of Relays in the received Direct Communication Request/Link Modification Request message). The UE-to-UE Relay sends a Direct Communication Request/Link Modification Request message to the target 5G ProSe Layer-3 End UE.</w:t>
      </w:r>
    </w:p>
    <w:p w14:paraId="17D8A661" w14:textId="77777777" w:rsidR="009D4E6D" w:rsidRDefault="009D4E6D" w:rsidP="009D4E6D">
      <w:pPr>
        <w:pStyle w:val="B1"/>
        <w:rPr>
          <w:lang w:eastAsia="zh-CN"/>
        </w:rPr>
      </w:pPr>
      <w:r>
        <w:rPr>
          <w:lang w:eastAsia="zh-CN"/>
        </w:rPr>
        <w:tab/>
        <w:t>The Destination Layer-2 ID is the unicast Layer-2 ID of target End UE or a broadcast Layer-2 ID. Unicast Layer-2 ID is used if the Layer-2 ID of the Target End UE is known to the UE-to-UE Relay.</w:t>
      </w:r>
    </w:p>
    <w:p w14:paraId="05E1EE62" w14:textId="7E89917E" w:rsidR="00005D80" w:rsidRDefault="00005D80" w:rsidP="009D4E6D">
      <w:pPr>
        <w:pStyle w:val="B1"/>
        <w:rPr>
          <w:lang w:eastAsia="zh-CN"/>
        </w:rPr>
      </w:pPr>
      <w:r>
        <w:rPr>
          <w:lang w:eastAsia="zh-CN"/>
        </w:rPr>
        <w:t>8.</w:t>
      </w:r>
      <w:r>
        <w:rPr>
          <w:lang w:eastAsia="zh-CN"/>
        </w:rPr>
        <w:tab/>
        <w:t>(Optional) When the security protection is enabled, the UE-to-UE Relay (here, U2U Relay 2) may establish security association with the target 5G ProSe Layer-3 End UE as described in clause 6.4.3.10.2.</w:t>
      </w:r>
    </w:p>
    <w:p w14:paraId="6D738A7D" w14:textId="60E9D6CA" w:rsidR="009D4E6D" w:rsidRDefault="009D4E6D" w:rsidP="009D4E6D">
      <w:pPr>
        <w:pStyle w:val="B1"/>
        <w:rPr>
          <w:lang w:eastAsia="zh-CN"/>
        </w:rPr>
      </w:pPr>
      <w:r>
        <w:rPr>
          <w:lang w:eastAsia="zh-CN"/>
        </w:rPr>
        <w:t>9.</w:t>
      </w:r>
      <w:r w:rsidR="005D0E95">
        <w:rPr>
          <w:lang w:eastAsia="zh-CN"/>
        </w:rPr>
        <w:tab/>
      </w:r>
      <w:r>
        <w:rPr>
          <w:lang w:eastAsia="zh-CN"/>
        </w:rPr>
        <w:t>The target End UE sends a Direct Communication Accept message to the UE-to-UE Relay it has successfully established security with. The DCA message may include the path information.</w:t>
      </w:r>
    </w:p>
    <w:p w14:paraId="0494C08B" w14:textId="1DB14677" w:rsidR="009D4E6D" w:rsidRDefault="009D4E6D" w:rsidP="009D4E6D">
      <w:pPr>
        <w:pStyle w:val="B1"/>
        <w:rPr>
          <w:lang w:eastAsia="zh-CN"/>
        </w:rPr>
      </w:pPr>
      <w:r>
        <w:rPr>
          <w:lang w:eastAsia="zh-CN"/>
        </w:rPr>
        <w:t>10-11.</w:t>
      </w:r>
      <w:r w:rsidR="005D0E95">
        <w:rPr>
          <w:lang w:eastAsia="zh-CN"/>
        </w:rPr>
        <w:tab/>
      </w:r>
      <w:r>
        <w:rPr>
          <w:lang w:eastAsia="zh-CN"/>
        </w:rPr>
        <w:t>After receiving a DCA message, the UE-to-UE Relay (e.g. Relay2) sends a DCA message to the next UE-to-UE Relay (e.g. Relay1) or Source End UE it has successfully established security with. The UE-to-UE Relay may decide the next UE-to-UE Relay (e.g. Relay1) according to the received DCA message or from which it previously received a corresponding DCR message.</w:t>
      </w:r>
    </w:p>
    <w:p w14:paraId="7646F8CE" w14:textId="3AE6262A" w:rsidR="00005D80" w:rsidRDefault="00005D80" w:rsidP="0011489F">
      <w:pPr>
        <w:pStyle w:val="NO"/>
        <w:rPr>
          <w:lang w:eastAsia="zh-CN"/>
        </w:rPr>
      </w:pPr>
      <w:r>
        <w:rPr>
          <w:lang w:eastAsia="zh-CN"/>
        </w:rPr>
        <w:t>NOTE 1:</w:t>
      </w:r>
      <w:r>
        <w:rPr>
          <w:lang w:eastAsia="zh-CN"/>
        </w:rPr>
        <w:tab/>
        <w:t>In step 6, U2U Relay2 may detect the Ethernet MAC address of source 5G ProSe Layer-3 End UE is already used by another 5G ProSe Layer-3 End UE.</w:t>
      </w:r>
    </w:p>
    <w:p w14:paraId="36D166DF" w14:textId="36D8C530" w:rsidR="00005D80" w:rsidRDefault="00005D80" w:rsidP="0011489F">
      <w:pPr>
        <w:pStyle w:val="NO"/>
        <w:rPr>
          <w:lang w:eastAsia="zh-CN"/>
        </w:rPr>
      </w:pPr>
      <w:r>
        <w:rPr>
          <w:lang w:eastAsia="zh-CN"/>
        </w:rPr>
        <w:t>NOTE 2:</w:t>
      </w:r>
      <w:r>
        <w:rPr>
          <w:lang w:eastAsia="zh-CN"/>
        </w:rPr>
        <w:tab/>
        <w:t>In step 9 and step 10, U2U Relay1 and U2U Relay2 may detect the Ethernet MAC address of target 5G ProSe Layer-3 End UE is already used by another 5G ProSe Layer-3 End UE.</w:t>
      </w:r>
    </w:p>
    <w:p w14:paraId="59AB53F6" w14:textId="48D1E1D4" w:rsidR="009D4E6D" w:rsidRDefault="009D4E6D" w:rsidP="009D4E6D">
      <w:pPr>
        <w:rPr>
          <w:lang w:eastAsia="zh-CN"/>
        </w:rPr>
      </w:pPr>
      <w:r>
        <w:rPr>
          <w:lang w:eastAsia="zh-CN"/>
        </w:rPr>
        <w:t>For Ethernet communication, the 5G ProSe Layer-3 UE-to-UE Relay maintains the association between PC5 links and Ethernet MAC addresses received from the 5G ProSe Layer-3 End UE.</w:t>
      </w:r>
    </w:p>
    <w:p w14:paraId="1CC0D870" w14:textId="77777777" w:rsidR="009D4E6D" w:rsidRDefault="009D4E6D" w:rsidP="009D4E6D">
      <w:pPr>
        <w:rPr>
          <w:lang w:eastAsia="zh-CN"/>
        </w:rPr>
      </w:pPr>
      <w:r>
        <w:rPr>
          <w:lang w:eastAsia="zh-CN"/>
        </w:rPr>
        <w:t>For Unstructured traffic communication, for each pair of source and target 5G ProSe Layer-3 End UEs, the 5G ProSe Layer-3 UE-to-UE Relay maintains the 1:1 mapping between two PC5 links to the (next hop to) source 5G ProSe Layer-3 End UE and the (next hop to) target 5G ProSe Layer-3 End UE.</w:t>
      </w:r>
    </w:p>
    <w:p w14:paraId="26759690" w14:textId="2F5BACC1" w:rsidR="008D480E" w:rsidRDefault="008D480E" w:rsidP="008D480E">
      <w:pPr>
        <w:pStyle w:val="Heading2"/>
        <w:rPr>
          <w:rFonts w:eastAsia="SimSun"/>
          <w:lang w:eastAsia="zh-CN"/>
        </w:rPr>
      </w:pPr>
      <w:bookmarkStart w:id="1656" w:name="_CR6_8"/>
      <w:bookmarkStart w:id="1657" w:name="_Toc201151954"/>
      <w:bookmarkEnd w:id="1656"/>
      <w:r>
        <w:rPr>
          <w:rFonts w:eastAsia="SimSun"/>
          <w:lang w:eastAsia="zh-CN"/>
        </w:rPr>
        <w:t>6.8</w:t>
      </w:r>
      <w:r>
        <w:rPr>
          <w:rFonts w:eastAsia="SimSun"/>
          <w:lang w:eastAsia="zh-CN"/>
        </w:rPr>
        <w:tab/>
        <w:t>Procedures for communication path switching between PC5 and Uu reference points</w:t>
      </w:r>
      <w:bookmarkEnd w:id="1657"/>
    </w:p>
    <w:p w14:paraId="6AFF42B3" w14:textId="27978D2C" w:rsidR="008D480E" w:rsidRDefault="008D480E" w:rsidP="008D480E">
      <w:pPr>
        <w:pStyle w:val="Heading3"/>
        <w:rPr>
          <w:lang w:eastAsia="zh-CN"/>
        </w:rPr>
      </w:pPr>
      <w:bookmarkStart w:id="1658" w:name="_CR6_8_1"/>
      <w:bookmarkStart w:id="1659" w:name="_Toc201151955"/>
      <w:bookmarkEnd w:id="1658"/>
      <w:r>
        <w:rPr>
          <w:lang w:eastAsia="zh-CN"/>
        </w:rPr>
        <w:t>6.8.1</w:t>
      </w:r>
      <w:r>
        <w:rPr>
          <w:lang w:eastAsia="zh-CN"/>
        </w:rPr>
        <w:tab/>
        <w:t>Procedure for communication path switching from Uu reference point to PC5 reference point</w:t>
      </w:r>
      <w:bookmarkEnd w:id="1659"/>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104" type="#_x0000_t75" style="width:413.2pt;height:226.65pt" o:ole="">
            <v:imagedata r:id="rId167" o:title=""/>
          </v:shape>
          <o:OLEObject Type="Embed" ProgID="Visio.Drawing.11" ShapeID="_x0000_i1104" DrawAspect="Content" ObjectID="_1811766457" r:id="rId168"/>
        </w:object>
      </w:r>
    </w:p>
    <w:p w14:paraId="02E2A197" w14:textId="16147B01" w:rsidR="008D480E" w:rsidRDefault="008D480E" w:rsidP="008D480E">
      <w:pPr>
        <w:pStyle w:val="TF"/>
        <w:rPr>
          <w:rFonts w:eastAsia="SimSun"/>
        </w:rPr>
      </w:pPr>
      <w:bookmarkStart w:id="1660" w:name="_CRFigure6_8_11"/>
      <w:r>
        <w:rPr>
          <w:rFonts w:eastAsia="SimSun"/>
        </w:rPr>
        <w:t xml:space="preserve">Figure </w:t>
      </w:r>
      <w:bookmarkEnd w:id="1660"/>
      <w:r>
        <w:rPr>
          <w:rFonts w:eastAsia="SimSun"/>
        </w:rPr>
        <w:t>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36EED460"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CB43FC">
        <w:rPr>
          <w:rFonts w:eastAsia="SimSun"/>
        </w:rPr>
        <w:t>TS</w:t>
      </w:r>
      <w:r w:rsidR="00CB43FC">
        <w:rPr>
          <w:rFonts w:eastAsia="SimSun"/>
        </w:rPr>
        <w:t> </w:t>
      </w:r>
      <w:r w:rsidR="00CB43FC">
        <w:rPr>
          <w:rFonts w:eastAsia="SimSun"/>
        </w:rPr>
        <w:t>23.502</w:t>
      </w:r>
      <w:r w:rsidR="00CB43FC">
        <w:rPr>
          <w:rFonts w:eastAsia="SimSun"/>
        </w:rPr>
        <w:t> </w:t>
      </w:r>
      <w:r w:rsidR="00CB43FC">
        <w:rPr>
          <w:rFonts w:eastAsia="SimSun"/>
        </w:rPr>
        <w:t>[</w:t>
      </w:r>
      <w:r>
        <w:rPr>
          <w:rFonts w:eastAsia="SimSun"/>
        </w:rPr>
        <w:t>5].</w:t>
      </w:r>
    </w:p>
    <w:p w14:paraId="33425557" w14:textId="5B103F3C" w:rsidR="008D480E" w:rsidRDefault="008D480E" w:rsidP="008D480E">
      <w:pPr>
        <w:pStyle w:val="Heading3"/>
      </w:pPr>
      <w:bookmarkStart w:id="1661" w:name="_CR6_8_2"/>
      <w:bookmarkStart w:id="1662" w:name="_Toc201151956"/>
      <w:bookmarkEnd w:id="1661"/>
      <w:r>
        <w:t>6.8.2</w:t>
      </w:r>
      <w:r>
        <w:tab/>
        <w:t>Procedure for communication path switching from PC5 reference point to Uu reference point</w:t>
      </w:r>
      <w:bookmarkEnd w:id="1662"/>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105" type="#_x0000_t75" style="width:415.1pt;height:257.3pt" o:ole="">
            <v:imagedata r:id="rId169" o:title=""/>
          </v:shape>
          <o:OLEObject Type="Embed" ProgID="Visio.Drawing.11" ShapeID="_x0000_i1105" DrawAspect="Content" ObjectID="_1811766458" r:id="rId170"/>
        </w:object>
      </w:r>
    </w:p>
    <w:p w14:paraId="5479A21C" w14:textId="012A555A" w:rsidR="008D480E" w:rsidRDefault="008D480E" w:rsidP="008D480E">
      <w:pPr>
        <w:pStyle w:val="TF"/>
        <w:rPr>
          <w:rFonts w:eastAsia="SimSun"/>
        </w:rPr>
      </w:pPr>
      <w:bookmarkStart w:id="1663" w:name="_CRFigure6_8_21"/>
      <w:r>
        <w:rPr>
          <w:rFonts w:eastAsia="SimSun"/>
        </w:rPr>
        <w:t xml:space="preserve">Figure </w:t>
      </w:r>
      <w:bookmarkEnd w:id="1663"/>
      <w:r>
        <w:rPr>
          <w:rFonts w:eastAsia="SimSun"/>
        </w:rPr>
        <w:t>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1534B735" w:rsidR="008D480E" w:rsidRDefault="008D480E" w:rsidP="008D480E">
      <w:pPr>
        <w:pStyle w:val="B1"/>
        <w:rPr>
          <w:rFonts w:eastAsia="SimSun"/>
        </w:rPr>
      </w:pPr>
      <w:r>
        <w:rPr>
          <w:rFonts w:eastAsia="SimSun"/>
        </w:rPr>
        <w:tab/>
        <w:t>UE-2 determines whether and which ProSe service(s) can be switched to Uu path based on e.g</w:t>
      </w:r>
      <w:r w:rsidR="002A514F">
        <w:rPr>
          <w:rFonts w:eastAsia="SimSun"/>
        </w:rPr>
        <w:t>.</w:t>
      </w:r>
      <w:r>
        <w:rPr>
          <w:rFonts w:eastAsia="SimSun"/>
        </w:rPr>
        <w:t xml:space="preserve">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7D9A1E80"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CB43FC">
        <w:rPr>
          <w:rFonts w:eastAsia="SimSun"/>
        </w:rPr>
        <w:t>TS</w:t>
      </w:r>
      <w:r w:rsidR="00CB43FC">
        <w:rPr>
          <w:rFonts w:eastAsia="SimSun"/>
        </w:rPr>
        <w:t> </w:t>
      </w:r>
      <w:r w:rsidR="00CB43FC">
        <w:rPr>
          <w:rFonts w:eastAsia="SimSun"/>
        </w:rPr>
        <w:t>23.502</w:t>
      </w:r>
      <w:r w:rsidR="00CB43FC">
        <w:rPr>
          <w:rFonts w:eastAsia="SimSun"/>
        </w:rPr>
        <w:t> </w:t>
      </w:r>
      <w:r w:rsidR="00CB43FC">
        <w:rPr>
          <w:rFonts w:eastAsia="SimSun"/>
        </w:rPr>
        <w:t>[</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52C2239A"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CB43FC">
        <w:rPr>
          <w:rFonts w:eastAsia="SimSun"/>
        </w:rPr>
        <w:t>TS</w:t>
      </w:r>
      <w:r w:rsidR="00CB43FC">
        <w:rPr>
          <w:rFonts w:eastAsia="SimSun"/>
        </w:rPr>
        <w:t> </w:t>
      </w:r>
      <w:r w:rsidR="00CB43FC">
        <w:rPr>
          <w:rFonts w:eastAsia="SimSun"/>
        </w:rPr>
        <w:t>23.502</w:t>
      </w:r>
      <w:r w:rsidR="00CB43FC">
        <w:rPr>
          <w:rFonts w:eastAsia="SimSun"/>
        </w:rPr>
        <w:t> </w:t>
      </w:r>
      <w:r w:rsidR="00CB43FC">
        <w:rPr>
          <w:rFonts w:eastAsia="SimSun"/>
        </w:rPr>
        <w:t>[</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Default="008D480E" w:rsidP="00F40748">
      <w:pPr>
        <w:pStyle w:val="NO"/>
        <w:rPr>
          <w:rFonts w:eastAsia="SimSun"/>
        </w:rPr>
      </w:pPr>
      <w:r>
        <w:rPr>
          <w:rFonts w:eastAsia="SimSun"/>
        </w:rPr>
        <w:lastRenderedPageBreak/>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1664" w:name="_CR6_9"/>
      <w:bookmarkStart w:id="1665" w:name="_Toc201151957"/>
      <w:bookmarkEnd w:id="1664"/>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1665"/>
    </w:p>
    <w:p w14:paraId="05F1D5A0" w14:textId="77777777" w:rsidR="00B9074B" w:rsidRDefault="00B9074B" w:rsidP="00F40748">
      <w:pPr>
        <w:pStyle w:val="Heading3"/>
        <w:rPr>
          <w:lang w:eastAsia="zh-CN"/>
        </w:rPr>
      </w:pPr>
      <w:bookmarkStart w:id="1666" w:name="_CR6_9_1"/>
      <w:bookmarkStart w:id="1667" w:name="_Toc201151958"/>
      <w:bookmarkEnd w:id="1666"/>
      <w:r>
        <w:rPr>
          <w:lang w:eastAsia="zh-CN"/>
        </w:rPr>
        <w:t>6.9.1</w:t>
      </w:r>
      <w:r>
        <w:rPr>
          <w:lang w:eastAsia="zh-CN"/>
        </w:rPr>
        <w:tab/>
        <w:t>General</w:t>
      </w:r>
      <w:bookmarkEnd w:id="1667"/>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1668" w:name="_CR6_9_2"/>
      <w:bookmarkStart w:id="1669" w:name="_Toc201151959"/>
      <w:bookmarkEnd w:id="1668"/>
      <w:r>
        <w:rPr>
          <w:lang w:eastAsia="zh-CN"/>
        </w:rPr>
        <w:t>6.9.2</w:t>
      </w:r>
      <w:r>
        <w:rPr>
          <w:lang w:eastAsia="zh-CN"/>
        </w:rPr>
        <w:tab/>
      </w:r>
      <w:r w:rsidR="00E92BE8">
        <w:rPr>
          <w:lang w:eastAsia="zh-CN"/>
        </w:rPr>
        <w:t xml:space="preserve">Multi-path communication </w:t>
      </w:r>
      <w:r>
        <w:rPr>
          <w:lang w:eastAsia="zh-CN"/>
        </w:rPr>
        <w:t>via direct Uu path and via 5G ProSe Layer-3 UE-to-Network Relay</w:t>
      </w:r>
      <w:bookmarkEnd w:id="1669"/>
    </w:p>
    <w:p w14:paraId="16BAAAA2" w14:textId="364406BD"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without N3IWF</w:t>
      </w:r>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7F38818D"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CB43FC">
        <w:t>TS</w:t>
      </w:r>
      <w:r w:rsidR="00CB43FC">
        <w:t> </w:t>
      </w:r>
      <w:r w:rsidR="00CB43FC">
        <w:t>23.502</w:t>
      </w:r>
      <w:r w:rsidR="00CB43FC">
        <w:t> </w:t>
      </w:r>
      <w:r w:rsidR="00CB43FC">
        <w:t>[</w:t>
      </w:r>
      <w:r>
        <w:t>5] or modify</w:t>
      </w:r>
      <w:r w:rsidR="000B0E72">
        <w:t xml:space="preserve"> </w:t>
      </w:r>
      <w:r>
        <w:t xml:space="preserve">an existing PDU </w:t>
      </w:r>
      <w:r w:rsidR="000B0E72">
        <w:t>S</w:t>
      </w:r>
      <w:r>
        <w:t>ession as</w:t>
      </w:r>
      <w:r w:rsidR="000B0E72">
        <w:t xml:space="preserve"> specified in</w:t>
      </w:r>
      <w:r>
        <w:t xml:space="preserve"> clause 4.3.3 of </w:t>
      </w:r>
      <w:r w:rsidR="00CB43FC">
        <w:t>TS</w:t>
      </w:r>
      <w:r w:rsidR="00CB43FC">
        <w:t> </w:t>
      </w:r>
      <w:r w:rsidR="00CB43FC">
        <w:t>23.502</w:t>
      </w:r>
      <w:r w:rsidR="00CB43FC">
        <w:t> </w:t>
      </w:r>
      <w:r w:rsidR="00CB43FC">
        <w:t>[</w:t>
      </w:r>
      <w:r>
        <w:t>5]</w:t>
      </w:r>
      <w:r w:rsidR="000B0E72">
        <w:t xml:space="preserve"> for the direct Uu path</w:t>
      </w:r>
      <w:r>
        <w:t>.</w:t>
      </w:r>
    </w:p>
    <w:p w14:paraId="6BDA1396" w14:textId="69BFBE26" w:rsidR="00B9074B" w:rsidRDefault="00B9074B" w:rsidP="00F40748">
      <w:pPr>
        <w:pStyle w:val="B1"/>
      </w:pPr>
      <w:r>
        <w:t>-</w:t>
      </w:r>
      <w:r>
        <w:tab/>
        <w:t>The UE</w:t>
      </w:r>
      <w:r w:rsidR="00DC1444" w:rsidRPr="00DC1444">
        <w:t xml:space="preserve"> </w:t>
      </w:r>
      <w:r w:rsidR="00DC1444">
        <w:t>takes the role of 5G ProSe Layer-3 Remote UE either establishes</w:t>
      </w:r>
      <w:r w:rsidR="000B0E72">
        <w:t xml:space="preserve"> </w:t>
      </w:r>
      <w:r>
        <w:t>5G ProSe Communication via 5G ProSe Layer-3 UE-to-Network Relay without N3IWF as specified in clause 6.5.1.1</w:t>
      </w:r>
      <w:r w:rsidR="000B0E72">
        <w:t xml:space="preserve"> or modif</w:t>
      </w:r>
      <w:r w:rsidR="00DC1444">
        <w:t xml:space="preserve">ies </w:t>
      </w:r>
      <w:r w:rsidR="000B0E72">
        <w:t>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21B9735E"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CB43FC">
        <w:rPr>
          <w:lang w:eastAsia="zh-CN"/>
        </w:rPr>
        <w:t>TS</w:t>
      </w:r>
      <w:r w:rsidR="00CB43FC">
        <w:rPr>
          <w:lang w:eastAsia="zh-CN"/>
        </w:rPr>
        <w:t> </w:t>
      </w:r>
      <w:r w:rsidR="00CB43FC">
        <w:rPr>
          <w:lang w:eastAsia="zh-CN"/>
        </w:rPr>
        <w:t>23.502</w:t>
      </w:r>
      <w:r w:rsidR="00CB43FC">
        <w:rPr>
          <w:lang w:eastAsia="zh-CN"/>
        </w:rPr>
        <w:t> </w:t>
      </w:r>
      <w:r w:rsidR="00CB43FC">
        <w:rPr>
          <w:lang w:eastAsia="zh-CN"/>
        </w:rPr>
        <w:t>[</w:t>
      </w:r>
      <w:r>
        <w:rPr>
          <w:lang w:eastAsia="zh-CN"/>
        </w:rPr>
        <w:t>5]</w:t>
      </w:r>
      <w:r w:rsidR="00502E63">
        <w:rPr>
          <w:lang w:eastAsia="zh-CN"/>
        </w:rPr>
        <w:t>, the following is performed:</w:t>
      </w:r>
    </w:p>
    <w:p w14:paraId="54525B81" w14:textId="4A76B036" w:rsidR="00502E63" w:rsidRDefault="00502E63" w:rsidP="00502E63">
      <w:pPr>
        <w:pStyle w:val="B1"/>
      </w:pPr>
      <w:r>
        <w:t>-</w:t>
      </w:r>
      <w:r>
        <w:tab/>
        <w:t xml:space="preserve">The UE sets up path over Uu by establishing a MA PDU session using the procedures for 3GPP access in clause 4.22 of </w:t>
      </w:r>
      <w:r w:rsidR="00CB43FC">
        <w:t>TS</w:t>
      </w:r>
      <w:r w:rsidR="00CB43FC">
        <w:t> </w:t>
      </w:r>
      <w:r w:rsidR="00CB43FC">
        <w:t>23.502</w:t>
      </w:r>
      <w:r w:rsidR="00CB43FC">
        <w:t> </w:t>
      </w:r>
      <w:r w:rsidR="00CB43FC">
        <w:t>[</w:t>
      </w:r>
      <w:r>
        <w:t>5].</w:t>
      </w:r>
    </w:p>
    <w:p w14:paraId="00FD624C" w14:textId="7F0C62B1" w:rsidR="00502E63" w:rsidRDefault="00502E63" w:rsidP="00502E63">
      <w:pPr>
        <w:pStyle w:val="B1"/>
      </w:pPr>
      <w:r>
        <w:t>-</w:t>
      </w:r>
      <w:r>
        <w:tab/>
        <w:t>The UE</w:t>
      </w:r>
      <w:r w:rsidR="00DC1444">
        <w:t xml:space="preserve"> taking the role of 5G ProSe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ProSe Layer-3 UE-to-Network Relay with N3IWF using the procedures for non-3GPP access in clause 4.22 of </w:t>
      </w:r>
      <w:r w:rsidR="00CB43FC">
        <w:t>TS</w:t>
      </w:r>
      <w:r w:rsidR="00CB43FC">
        <w:t> </w:t>
      </w:r>
      <w:r w:rsidR="00CB43FC">
        <w:t>23.502</w:t>
      </w:r>
      <w:r w:rsidR="00CB43FC">
        <w:t> </w:t>
      </w:r>
      <w:r w:rsidR="00CB43FC">
        <w:t>[</w:t>
      </w:r>
      <w:r>
        <w:t>5].</w:t>
      </w:r>
    </w:p>
    <w:p w14:paraId="79B20B41" w14:textId="6C674AB2" w:rsidR="00502E63" w:rsidRDefault="00502E63" w:rsidP="0083693E">
      <w:pPr>
        <w:pStyle w:val="NO"/>
      </w:pPr>
      <w:r>
        <w:t>NOTE 2:</w:t>
      </w:r>
      <w:r>
        <w:tab/>
      </w:r>
      <w:r w:rsidR="00DC1444">
        <w:t xml:space="preserve">The </w:t>
      </w:r>
      <w:r>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1670" w:name="_CR6_9_3"/>
      <w:bookmarkStart w:id="1671" w:name="_Toc201151960"/>
      <w:bookmarkEnd w:id="1670"/>
      <w:r>
        <w:rPr>
          <w:lang w:eastAsia="zh-CN"/>
        </w:rPr>
        <w:t>6.9.3</w:t>
      </w:r>
      <w:r>
        <w:rPr>
          <w:lang w:eastAsia="zh-CN"/>
        </w:rPr>
        <w:tab/>
      </w:r>
      <w:r w:rsidR="00E92BE8">
        <w:rPr>
          <w:lang w:eastAsia="zh-CN"/>
        </w:rPr>
        <w:t xml:space="preserve">Multi-path communication </w:t>
      </w:r>
      <w:r>
        <w:rPr>
          <w:lang w:eastAsia="zh-CN"/>
        </w:rPr>
        <w:t>via direct Uu path and via 5G ProSe Layer-2 UE-to-Network Relay</w:t>
      </w:r>
      <w:bookmarkEnd w:id="1671"/>
    </w:p>
    <w:p w14:paraId="09979BF2" w14:textId="060644AA" w:rsidR="00B9074B" w:rsidRPr="00F40748" w:rsidRDefault="00155FAC" w:rsidP="00F40748">
      <w:pPr>
        <w:rPr>
          <w:lang w:eastAsia="zh-CN"/>
        </w:rPr>
      </w:pPr>
      <w:r>
        <w:rPr>
          <w:lang w:eastAsia="zh-CN"/>
        </w:rPr>
        <w:t>Procedure</w:t>
      </w:r>
      <w:r w:rsidR="00DA6356">
        <w:rPr>
          <w:lang w:eastAsia="zh-CN"/>
        </w:rPr>
        <w:t>s for</w:t>
      </w:r>
      <w:r>
        <w:rPr>
          <w:lang w:eastAsia="zh-CN"/>
        </w:rPr>
        <w:t xml:space="preserve"> Multi-path communication via direct Uu path and via 5G ProSe Layer-2 UE-to-Network Relay is specified in </w:t>
      </w:r>
      <w:r w:rsidR="00CB43FC">
        <w:rPr>
          <w:lang w:eastAsia="zh-CN"/>
        </w:rPr>
        <w:t>TS</w:t>
      </w:r>
      <w:r w:rsidR="00CB43FC">
        <w:rPr>
          <w:lang w:eastAsia="zh-CN"/>
        </w:rPr>
        <w:t> </w:t>
      </w:r>
      <w:r w:rsidR="00CB43FC">
        <w:rPr>
          <w:lang w:eastAsia="zh-CN"/>
        </w:rPr>
        <w:t>38.300</w:t>
      </w:r>
      <w:r w:rsidR="00CB43FC">
        <w:rPr>
          <w:lang w:eastAsia="zh-CN"/>
        </w:rPr>
        <w:t> </w:t>
      </w:r>
      <w:r w:rsidR="00CB43FC">
        <w:rPr>
          <w:lang w:eastAsia="zh-CN"/>
        </w:rPr>
        <w:t>[</w:t>
      </w:r>
      <w:r>
        <w:rPr>
          <w:lang w:eastAsia="zh-CN"/>
        </w:rPr>
        <w:t>12].</w:t>
      </w:r>
    </w:p>
    <w:p w14:paraId="59FA5630" w14:textId="28DDCE85" w:rsidR="006D23DF" w:rsidRPr="00F40748" w:rsidRDefault="006D23DF" w:rsidP="006D23DF">
      <w:pPr>
        <w:rPr>
          <w:lang w:eastAsia="zh-CN"/>
        </w:rPr>
      </w:pPr>
      <w:r>
        <w:rPr>
          <w:lang w:eastAsia="zh-CN"/>
        </w:rPr>
        <w:lastRenderedPageBreak/>
        <w:t xml:space="preserve">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w:t>
      </w:r>
      <w:r w:rsidR="00CB43FC">
        <w:rPr>
          <w:lang w:eastAsia="zh-CN"/>
        </w:rPr>
        <w:t>TS</w:t>
      </w:r>
      <w:r w:rsidR="00CB43FC">
        <w:rPr>
          <w:lang w:eastAsia="zh-CN"/>
        </w:rPr>
        <w:t> </w:t>
      </w:r>
      <w:r w:rsidR="00CB43FC">
        <w:rPr>
          <w:lang w:eastAsia="zh-CN"/>
        </w:rPr>
        <w:t>23.502</w:t>
      </w:r>
      <w:r w:rsidR="00CB43FC">
        <w:rPr>
          <w:lang w:eastAsia="zh-CN"/>
        </w:rPr>
        <w:t> </w:t>
      </w:r>
      <w:r w:rsidR="00CB43FC">
        <w:rPr>
          <w:lang w:eastAsia="zh-CN"/>
        </w:rPr>
        <w:t>[</w:t>
      </w:r>
      <w:r>
        <w:rPr>
          <w:lang w:eastAsia="zh-CN"/>
        </w:rPr>
        <w:t>5] if AMF enables location reporting towards NG-RAN.</w:t>
      </w:r>
    </w:p>
    <w:p w14:paraId="71ABC23F" w14:textId="4A25ACB7" w:rsidR="00DA6356" w:rsidRPr="00F40748" w:rsidRDefault="00DA6356" w:rsidP="00DA6356">
      <w:pPr>
        <w:rPr>
          <w:lang w:eastAsia="zh-CN"/>
        </w:rPr>
      </w:pPr>
      <w:r>
        <w:rPr>
          <w:lang w:eastAsia="zh-CN"/>
        </w:rPr>
        <w:t xml:space="preserve">Path management of the 5G ProSe Layer-2 Remote UE is specified in clause 16.21 of </w:t>
      </w:r>
      <w:r w:rsidR="00CB43FC">
        <w:rPr>
          <w:lang w:eastAsia="zh-CN"/>
        </w:rPr>
        <w:t>TS</w:t>
      </w:r>
      <w:r w:rsidR="00CB43FC">
        <w:rPr>
          <w:lang w:eastAsia="zh-CN"/>
        </w:rPr>
        <w:t> </w:t>
      </w:r>
      <w:r w:rsidR="00CB43FC">
        <w:rPr>
          <w:lang w:eastAsia="zh-CN"/>
        </w:rPr>
        <w:t>38.300</w:t>
      </w:r>
      <w:r w:rsidR="00CB43FC">
        <w:rPr>
          <w:lang w:eastAsia="zh-CN"/>
        </w:rPr>
        <w:t> </w:t>
      </w:r>
      <w:r w:rsidR="00CB43FC">
        <w:rPr>
          <w:lang w:eastAsia="zh-CN"/>
        </w:rPr>
        <w:t>[</w:t>
      </w:r>
      <w:r>
        <w:rPr>
          <w:lang w:eastAsia="zh-CN"/>
        </w:rPr>
        <w:t>12].</w:t>
      </w:r>
    </w:p>
    <w:p w14:paraId="2689817D" w14:textId="77777777" w:rsidR="008C47BE" w:rsidRPr="00CB5EC9" w:rsidRDefault="008C47BE" w:rsidP="008C47BE">
      <w:pPr>
        <w:pStyle w:val="Heading1"/>
        <w:rPr>
          <w:lang w:eastAsia="ko-KR"/>
        </w:rPr>
      </w:pPr>
      <w:bookmarkStart w:id="1672" w:name="_CR7"/>
      <w:bookmarkStart w:id="1673" w:name="_Toc201151961"/>
      <w:bookmarkEnd w:id="1672"/>
      <w:r w:rsidRPr="00CB5EC9">
        <w:rPr>
          <w:rFonts w:eastAsia="SimSun"/>
          <w:lang w:eastAsia="zh-CN"/>
        </w:rPr>
        <w:t>7</w:t>
      </w:r>
      <w:r w:rsidRPr="00CB5EC9">
        <w:rPr>
          <w:lang w:eastAsia="ko-KR"/>
        </w:rPr>
        <w:tab/>
      </w:r>
      <w:r w:rsidRPr="00CB5EC9">
        <w:rPr>
          <w:rFonts w:eastAsia="SimSun"/>
          <w:lang w:eastAsia="zh-CN"/>
        </w:rPr>
        <w:t>Network Function Services</w:t>
      </w:r>
      <w:bookmarkEnd w:id="1589"/>
      <w:bookmarkEnd w:id="1590"/>
      <w:bookmarkEnd w:id="1591"/>
      <w:bookmarkEnd w:id="1592"/>
      <w:bookmarkEnd w:id="1593"/>
      <w:bookmarkEnd w:id="1594"/>
      <w:bookmarkEnd w:id="1595"/>
      <w:bookmarkEnd w:id="1597"/>
      <w:bookmarkEnd w:id="1598"/>
      <w:bookmarkEnd w:id="1599"/>
      <w:bookmarkEnd w:id="1673"/>
    </w:p>
    <w:p w14:paraId="0439564F" w14:textId="77777777" w:rsidR="008C47BE" w:rsidRPr="00CB5EC9" w:rsidRDefault="008C47BE" w:rsidP="008C47BE">
      <w:pPr>
        <w:pStyle w:val="Heading2"/>
        <w:rPr>
          <w:rFonts w:eastAsia="SimSun"/>
          <w:lang w:eastAsia="zh-CN"/>
        </w:rPr>
      </w:pPr>
      <w:bookmarkStart w:id="1674" w:name="_CR7_1"/>
      <w:bookmarkStart w:id="1675" w:name="_Toc19105838"/>
      <w:bookmarkStart w:id="1676" w:name="_Toc27821254"/>
      <w:bookmarkStart w:id="1677" w:name="_Toc36124593"/>
      <w:bookmarkStart w:id="1678" w:name="_Toc36125033"/>
      <w:bookmarkStart w:id="1679" w:name="_Toc36125192"/>
      <w:bookmarkStart w:id="1680" w:name="_Toc45009497"/>
      <w:bookmarkStart w:id="1681" w:name="_Toc66692747"/>
      <w:bookmarkStart w:id="1682" w:name="_Toc66701929"/>
      <w:bookmarkStart w:id="1683" w:name="_Toc69883608"/>
      <w:bookmarkStart w:id="1684" w:name="_Toc73625635"/>
      <w:bookmarkStart w:id="1685" w:name="_Toc201151962"/>
      <w:bookmarkEnd w:id="1674"/>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675"/>
      <w:bookmarkEnd w:id="1676"/>
      <w:bookmarkEnd w:id="1677"/>
      <w:bookmarkEnd w:id="1678"/>
      <w:bookmarkEnd w:id="1679"/>
      <w:bookmarkEnd w:id="1680"/>
      <w:bookmarkEnd w:id="1681"/>
      <w:bookmarkEnd w:id="1682"/>
      <w:bookmarkEnd w:id="1683"/>
      <w:bookmarkEnd w:id="1684"/>
      <w:bookmarkEnd w:id="1685"/>
    </w:p>
    <w:p w14:paraId="26B0BA2A" w14:textId="77777777" w:rsidR="008C47BE" w:rsidRPr="00CB5EC9" w:rsidRDefault="008C47BE" w:rsidP="008C47BE">
      <w:pPr>
        <w:pStyle w:val="Heading3"/>
      </w:pPr>
      <w:bookmarkStart w:id="1686" w:name="_CR7_1_1"/>
      <w:bookmarkStart w:id="1687" w:name="_Toc20204733"/>
      <w:bookmarkStart w:id="1688" w:name="_Toc27895447"/>
      <w:bookmarkStart w:id="1689" w:name="_Toc36192551"/>
      <w:bookmarkStart w:id="1690" w:name="_Toc45193653"/>
      <w:bookmarkStart w:id="1691" w:name="_Toc47593285"/>
      <w:bookmarkStart w:id="1692" w:name="_Toc51835372"/>
      <w:bookmarkStart w:id="1693" w:name="_Toc59101198"/>
      <w:bookmarkStart w:id="1694" w:name="_Toc66692748"/>
      <w:bookmarkStart w:id="1695" w:name="_Toc66701930"/>
      <w:bookmarkStart w:id="1696" w:name="_Toc69883609"/>
      <w:bookmarkStart w:id="1697" w:name="_Toc73625636"/>
      <w:bookmarkStart w:id="1698" w:name="_Toc201151963"/>
      <w:bookmarkEnd w:id="1686"/>
      <w:r w:rsidRPr="00CB5EC9">
        <w:t>7.1.1</w:t>
      </w:r>
      <w:r w:rsidRPr="00CB5EC9">
        <w:tab/>
        <w:t>General</w:t>
      </w:r>
      <w:bookmarkEnd w:id="1687"/>
      <w:bookmarkEnd w:id="1688"/>
      <w:bookmarkEnd w:id="1689"/>
      <w:bookmarkEnd w:id="1690"/>
      <w:bookmarkEnd w:id="1691"/>
      <w:bookmarkEnd w:id="1692"/>
      <w:bookmarkEnd w:id="1693"/>
      <w:bookmarkEnd w:id="1694"/>
      <w:bookmarkEnd w:id="1695"/>
      <w:bookmarkEnd w:id="1696"/>
      <w:bookmarkEnd w:id="1697"/>
      <w:bookmarkEnd w:id="1698"/>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699" w:name="_CRTable7_1_11"/>
      <w:r w:rsidRPr="00CB5EC9">
        <w:t xml:space="preserve">Table </w:t>
      </w:r>
      <w:bookmarkEnd w:id="1699"/>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700" w:name="_CR7_1_2"/>
      <w:bookmarkStart w:id="1701" w:name="_Toc20204734"/>
      <w:bookmarkStart w:id="1702" w:name="_Toc27895448"/>
      <w:bookmarkStart w:id="1703" w:name="_Toc36192552"/>
      <w:bookmarkStart w:id="1704" w:name="_Toc45193654"/>
      <w:bookmarkStart w:id="1705" w:name="_Toc47593286"/>
      <w:bookmarkStart w:id="1706" w:name="_Toc51835373"/>
      <w:bookmarkStart w:id="1707" w:name="_Toc59101199"/>
      <w:bookmarkStart w:id="1708" w:name="_Toc66692749"/>
      <w:bookmarkStart w:id="1709" w:name="_Toc66701931"/>
      <w:bookmarkStart w:id="1710" w:name="_Toc69883610"/>
      <w:bookmarkStart w:id="1711" w:name="_Toc73625637"/>
      <w:bookmarkStart w:id="1712" w:name="_Toc201151964"/>
      <w:bookmarkEnd w:id="1700"/>
      <w:r w:rsidRPr="00CB5EC9">
        <w:t>7.1.2</w:t>
      </w:r>
      <w:r w:rsidRPr="00CB5EC9">
        <w:tab/>
        <w:t>N5g-ddnmf_Discovery service</w:t>
      </w:r>
      <w:bookmarkEnd w:id="1701"/>
      <w:bookmarkEnd w:id="1702"/>
      <w:bookmarkEnd w:id="1703"/>
      <w:bookmarkEnd w:id="1704"/>
      <w:bookmarkEnd w:id="1705"/>
      <w:bookmarkEnd w:id="1706"/>
      <w:bookmarkEnd w:id="1707"/>
      <w:bookmarkEnd w:id="1708"/>
      <w:bookmarkEnd w:id="1709"/>
      <w:bookmarkEnd w:id="1710"/>
      <w:bookmarkEnd w:id="1711"/>
      <w:bookmarkEnd w:id="1712"/>
    </w:p>
    <w:p w14:paraId="563D3420" w14:textId="77777777" w:rsidR="008C47BE" w:rsidRPr="00CB5EC9" w:rsidRDefault="008C47BE" w:rsidP="008C47BE">
      <w:pPr>
        <w:pStyle w:val="Heading4"/>
      </w:pPr>
      <w:bookmarkStart w:id="1713" w:name="_CR7_1_2_1"/>
      <w:bookmarkStart w:id="1714" w:name="_Toc20204735"/>
      <w:bookmarkStart w:id="1715" w:name="_Toc27895449"/>
      <w:bookmarkStart w:id="1716" w:name="_Toc36192553"/>
      <w:bookmarkStart w:id="1717" w:name="_Toc45193655"/>
      <w:bookmarkStart w:id="1718" w:name="_Toc47593287"/>
      <w:bookmarkStart w:id="1719" w:name="_Toc51835374"/>
      <w:bookmarkStart w:id="1720" w:name="_Toc59101200"/>
      <w:bookmarkStart w:id="1721" w:name="_Toc66692750"/>
      <w:bookmarkStart w:id="1722" w:name="_Toc66701932"/>
      <w:bookmarkStart w:id="1723" w:name="_Toc69883611"/>
      <w:bookmarkStart w:id="1724" w:name="_Toc73625638"/>
      <w:bookmarkStart w:id="1725" w:name="_Toc201151965"/>
      <w:bookmarkEnd w:id="1713"/>
      <w:r w:rsidRPr="00CB5EC9">
        <w:t>7.1.2.1</w:t>
      </w:r>
      <w:r w:rsidRPr="00CB5EC9">
        <w:tab/>
        <w:t>General</w:t>
      </w:r>
      <w:bookmarkEnd w:id="1714"/>
      <w:bookmarkEnd w:id="1715"/>
      <w:bookmarkEnd w:id="1716"/>
      <w:bookmarkEnd w:id="1717"/>
      <w:bookmarkEnd w:id="1718"/>
      <w:bookmarkEnd w:id="1719"/>
      <w:bookmarkEnd w:id="1720"/>
      <w:bookmarkEnd w:id="1721"/>
      <w:bookmarkEnd w:id="1722"/>
      <w:bookmarkEnd w:id="1723"/>
      <w:bookmarkEnd w:id="1724"/>
      <w:bookmarkEnd w:id="1725"/>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726" w:name="_CR7_1_2_2"/>
      <w:bookmarkStart w:id="1727" w:name="_Toc20204736"/>
      <w:bookmarkStart w:id="1728" w:name="_Toc27895450"/>
      <w:bookmarkStart w:id="1729" w:name="_Toc36192554"/>
      <w:bookmarkStart w:id="1730" w:name="_Toc45193656"/>
      <w:bookmarkStart w:id="1731" w:name="_Toc47593288"/>
      <w:bookmarkStart w:id="1732" w:name="_Toc51835375"/>
      <w:bookmarkStart w:id="1733" w:name="_Toc59101201"/>
      <w:bookmarkStart w:id="1734" w:name="_Toc66692751"/>
      <w:bookmarkStart w:id="1735" w:name="_Toc66701933"/>
      <w:bookmarkStart w:id="1736" w:name="_Toc69883612"/>
      <w:bookmarkStart w:id="1737" w:name="_Toc73625639"/>
      <w:bookmarkStart w:id="1738" w:name="_Toc201151966"/>
      <w:bookmarkEnd w:id="1726"/>
      <w:r w:rsidRPr="00CB5EC9">
        <w:t>7.1.2.2</w:t>
      </w:r>
      <w:r w:rsidRPr="00CB5EC9">
        <w:tab/>
        <w:t>N5g-ddnmf_Discovery_AnnounceAuthorize service operation</w:t>
      </w:r>
      <w:bookmarkEnd w:id="1727"/>
      <w:bookmarkEnd w:id="1728"/>
      <w:bookmarkEnd w:id="1729"/>
      <w:bookmarkEnd w:id="1730"/>
      <w:bookmarkEnd w:id="1731"/>
      <w:bookmarkEnd w:id="1732"/>
      <w:bookmarkEnd w:id="1733"/>
      <w:bookmarkEnd w:id="1734"/>
      <w:bookmarkEnd w:id="1735"/>
      <w:bookmarkEnd w:id="1736"/>
      <w:bookmarkEnd w:id="1737"/>
      <w:bookmarkEnd w:id="1738"/>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w:t>
      </w:r>
      <w:r w:rsidR="00724E85">
        <w:t>/Prefix</w:t>
      </w:r>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r w:rsidR="00724E85">
        <w:t xml:space="preserve"> Application Code Suffix pool,</w:t>
      </w:r>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739" w:name="_Toc66692752"/>
      <w:bookmarkStart w:id="1740" w:name="_Toc20204738"/>
      <w:bookmarkStart w:id="1741" w:name="_Toc27895452"/>
      <w:bookmarkStart w:id="1742" w:name="_Toc36192556"/>
      <w:bookmarkStart w:id="1743" w:name="_Toc45193658"/>
      <w:bookmarkStart w:id="1744" w:name="_Toc47593290"/>
      <w:bookmarkStart w:id="1745" w:name="_Toc51835377"/>
      <w:bookmarkStart w:id="1746" w:name="_Toc59101203"/>
    </w:p>
    <w:p w14:paraId="124F0D32" w14:textId="77777777" w:rsidR="008C47BE" w:rsidRPr="00CB5EC9" w:rsidRDefault="008C47BE" w:rsidP="008C47BE">
      <w:pPr>
        <w:pStyle w:val="Heading4"/>
      </w:pPr>
      <w:bookmarkStart w:id="1747" w:name="_CR7_1_2_3"/>
      <w:bookmarkStart w:id="1748" w:name="_Toc66701934"/>
      <w:bookmarkStart w:id="1749" w:name="_Toc69883613"/>
      <w:bookmarkStart w:id="1750" w:name="_Toc73625640"/>
      <w:bookmarkStart w:id="1751" w:name="_Toc201151967"/>
      <w:bookmarkEnd w:id="1747"/>
      <w:r w:rsidRPr="00CB5EC9">
        <w:t>7.1.2.3</w:t>
      </w:r>
      <w:r w:rsidRPr="00CB5EC9">
        <w:tab/>
        <w:t>N5g-ddnmf_Discovery_AnnounceUpdate service operation</w:t>
      </w:r>
      <w:bookmarkEnd w:id="1739"/>
      <w:bookmarkEnd w:id="1748"/>
      <w:bookmarkEnd w:id="1749"/>
      <w:bookmarkEnd w:id="1750"/>
      <w:bookmarkEnd w:id="1751"/>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lastRenderedPageBreak/>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752" w:name="_Toc66692753"/>
      <w:bookmarkEnd w:id="1740"/>
      <w:bookmarkEnd w:id="1741"/>
      <w:bookmarkEnd w:id="1742"/>
      <w:bookmarkEnd w:id="1743"/>
      <w:bookmarkEnd w:id="1744"/>
      <w:bookmarkEnd w:id="1745"/>
      <w:bookmarkEnd w:id="1746"/>
    </w:p>
    <w:p w14:paraId="66FE9BB5" w14:textId="77777777" w:rsidR="008C47BE" w:rsidRPr="00CB5EC9" w:rsidRDefault="008C47BE" w:rsidP="008C47BE">
      <w:pPr>
        <w:pStyle w:val="Heading4"/>
      </w:pPr>
      <w:bookmarkStart w:id="1753" w:name="_CR7_1_2_4"/>
      <w:bookmarkStart w:id="1754" w:name="_Toc66701935"/>
      <w:bookmarkStart w:id="1755" w:name="_Toc69883614"/>
      <w:bookmarkStart w:id="1756" w:name="_Toc73625641"/>
      <w:bookmarkStart w:id="1757" w:name="_Toc201151968"/>
      <w:bookmarkEnd w:id="1753"/>
      <w:r w:rsidRPr="00CB5EC9">
        <w:t>7.1.2.4</w:t>
      </w:r>
      <w:r w:rsidRPr="00CB5EC9">
        <w:tab/>
        <w:t>N5g-ddnmf_Discovery_MonitorAuthorize service operation</w:t>
      </w:r>
      <w:bookmarkEnd w:id="1752"/>
      <w:bookmarkEnd w:id="1754"/>
      <w:bookmarkEnd w:id="1755"/>
      <w:bookmarkEnd w:id="1756"/>
      <w:bookmarkEnd w:id="1757"/>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w:t>
      </w:r>
      <w:r w:rsidR="00724E85">
        <w:t>(s)/Prefix</w:t>
      </w:r>
      <w:r w:rsidRPr="00CB5EC9">
        <w:t>, validity timer</w:t>
      </w:r>
    </w:p>
    <w:p w14:paraId="1A83FA81" w14:textId="77777777" w:rsidR="008C47BE" w:rsidRPr="00CB5EC9" w:rsidRDefault="008C47BE" w:rsidP="008C47BE">
      <w:r w:rsidRPr="00CB5EC9">
        <w:rPr>
          <w:b/>
        </w:rPr>
        <w:t>Output, Optional:</w:t>
      </w:r>
      <w:r w:rsidRPr="00CB5EC9">
        <w:t xml:space="preserve"> None.</w:t>
      </w:r>
      <w:bookmarkStart w:id="1758" w:name="_Toc66692754"/>
    </w:p>
    <w:p w14:paraId="542DEBA6" w14:textId="77777777" w:rsidR="008C47BE" w:rsidRPr="00CB5EC9" w:rsidRDefault="008C47BE" w:rsidP="008C47BE">
      <w:pPr>
        <w:pStyle w:val="Heading4"/>
      </w:pPr>
      <w:bookmarkStart w:id="1759" w:name="_CR7_1_2_5"/>
      <w:bookmarkStart w:id="1760" w:name="_Toc66701936"/>
      <w:bookmarkStart w:id="1761" w:name="_Toc69883615"/>
      <w:bookmarkStart w:id="1762" w:name="_Toc73625642"/>
      <w:bookmarkStart w:id="1763" w:name="_Toc201151969"/>
      <w:bookmarkEnd w:id="1759"/>
      <w:r w:rsidRPr="00CB5EC9">
        <w:t>7.1.2.5</w:t>
      </w:r>
      <w:r w:rsidRPr="00CB5EC9">
        <w:tab/>
        <w:t>N5g-ddnmf_Discovery_MonitorUpdate service operation</w:t>
      </w:r>
      <w:bookmarkEnd w:id="1758"/>
      <w:bookmarkEnd w:id="1760"/>
      <w:bookmarkEnd w:id="1761"/>
      <w:bookmarkEnd w:id="1762"/>
      <w:bookmarkEnd w:id="1763"/>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764" w:name="_CR7_1_2_6"/>
      <w:bookmarkStart w:id="1765" w:name="_Toc66692755"/>
      <w:bookmarkStart w:id="1766" w:name="_Toc66701937"/>
      <w:bookmarkStart w:id="1767" w:name="_Toc69883616"/>
      <w:bookmarkStart w:id="1768" w:name="_Toc73625643"/>
      <w:bookmarkStart w:id="1769" w:name="_Toc201151970"/>
      <w:bookmarkEnd w:id="1764"/>
      <w:r w:rsidRPr="00CB5EC9">
        <w:t>7.1.2.6</w:t>
      </w:r>
      <w:r w:rsidRPr="00CB5EC9">
        <w:tab/>
        <w:t>N5g-ddnmf_Discovery_MonitorUpdateResult service operation</w:t>
      </w:r>
      <w:bookmarkEnd w:id="1765"/>
      <w:bookmarkEnd w:id="1766"/>
      <w:bookmarkEnd w:id="1767"/>
      <w:bookmarkEnd w:id="1768"/>
      <w:bookmarkEnd w:id="1769"/>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770" w:name="_CR7_1_2_7"/>
      <w:bookmarkStart w:id="1771" w:name="_Toc66692756"/>
      <w:bookmarkStart w:id="1772" w:name="_Toc66701938"/>
      <w:bookmarkStart w:id="1773" w:name="_Toc69883617"/>
      <w:bookmarkStart w:id="1774" w:name="_Toc73625644"/>
      <w:bookmarkStart w:id="1775" w:name="_Toc201151971"/>
      <w:bookmarkEnd w:id="1770"/>
      <w:r w:rsidRPr="00CB5EC9">
        <w:lastRenderedPageBreak/>
        <w:t>7.1.2.7</w:t>
      </w:r>
      <w:r w:rsidRPr="00CB5EC9">
        <w:tab/>
        <w:t>N5g-ddnmf_Discovery_DiscoveryAuthorize service operation</w:t>
      </w:r>
      <w:bookmarkEnd w:id="1771"/>
      <w:bookmarkEnd w:id="1772"/>
      <w:bookmarkEnd w:id="1773"/>
      <w:bookmarkEnd w:id="1774"/>
      <w:bookmarkEnd w:id="1775"/>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776" w:name="_CR7_1_2_8"/>
      <w:bookmarkStart w:id="1777" w:name="_Toc66692757"/>
      <w:bookmarkStart w:id="1778" w:name="_Toc66701939"/>
      <w:bookmarkStart w:id="1779" w:name="_Toc69883618"/>
      <w:bookmarkStart w:id="1780" w:name="_Toc73625645"/>
      <w:bookmarkStart w:id="1781" w:name="_Toc201151972"/>
      <w:bookmarkEnd w:id="1776"/>
      <w:r w:rsidRPr="00CB5EC9">
        <w:t>7.1.2.8</w:t>
      </w:r>
      <w:r w:rsidRPr="00CB5EC9">
        <w:tab/>
        <w:t>N5g-ddnmf_Discovery_MatchReport service operation</w:t>
      </w:r>
      <w:bookmarkEnd w:id="1777"/>
      <w:bookmarkEnd w:id="1778"/>
      <w:bookmarkEnd w:id="1779"/>
      <w:bookmarkEnd w:id="1780"/>
      <w:bookmarkEnd w:id="1781"/>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782" w:name="_CR7_1_2_9"/>
      <w:bookmarkStart w:id="1783" w:name="_Toc66692758"/>
      <w:bookmarkStart w:id="1784" w:name="_Toc66701940"/>
      <w:bookmarkStart w:id="1785" w:name="_Toc69883619"/>
      <w:bookmarkStart w:id="1786" w:name="_Toc73625646"/>
      <w:bookmarkStart w:id="1787" w:name="_Toc201151973"/>
      <w:bookmarkEnd w:id="1782"/>
      <w:r w:rsidRPr="00CB5EC9">
        <w:t>7.1.2.9</w:t>
      </w:r>
      <w:r w:rsidRPr="00CB5EC9">
        <w:tab/>
        <w:t>N5g-ddnmf_Discovery_MatchInformation service operation</w:t>
      </w:r>
      <w:bookmarkEnd w:id="1783"/>
      <w:bookmarkEnd w:id="1784"/>
      <w:bookmarkEnd w:id="1785"/>
      <w:bookmarkEnd w:id="1786"/>
      <w:bookmarkEnd w:id="1787"/>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788" w:name="_CR7_2"/>
      <w:bookmarkStart w:id="1789" w:name="_Toc201151974"/>
      <w:bookmarkEnd w:id="1788"/>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789"/>
    </w:p>
    <w:p w14:paraId="63E42A10" w14:textId="7B619DC7" w:rsidR="00607512" w:rsidRPr="00CB5EC9" w:rsidRDefault="00607512" w:rsidP="00607512">
      <w:pPr>
        <w:pStyle w:val="Heading3"/>
      </w:pPr>
      <w:bookmarkStart w:id="1790" w:name="_CR7_2_1"/>
      <w:bookmarkStart w:id="1791" w:name="_Toc201151975"/>
      <w:bookmarkEnd w:id="1790"/>
      <w:r w:rsidRPr="00CB5EC9">
        <w:t>7.</w:t>
      </w:r>
      <w:r w:rsidR="00DF6577" w:rsidRPr="00CB5EC9">
        <w:t>2</w:t>
      </w:r>
      <w:r w:rsidRPr="00CB5EC9">
        <w:t>.1</w:t>
      </w:r>
      <w:r w:rsidRPr="00CB5EC9">
        <w:tab/>
        <w:t>General</w:t>
      </w:r>
      <w:bookmarkEnd w:id="1791"/>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1792" w:name="_CRTable7_2_11"/>
      <w:r w:rsidRPr="00CB5EC9">
        <w:lastRenderedPageBreak/>
        <w:t xml:space="preserve">Table </w:t>
      </w:r>
      <w:bookmarkEnd w:id="1792"/>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793" w:name="_CR7_2_2"/>
      <w:bookmarkStart w:id="1794" w:name="_Toc201151976"/>
      <w:bookmarkEnd w:id="1793"/>
      <w:r w:rsidRPr="00CB5EC9">
        <w:t>7.</w:t>
      </w:r>
      <w:r w:rsidR="00F84D43" w:rsidRPr="00CB5EC9">
        <w:t>2</w:t>
      </w:r>
      <w:r w:rsidRPr="00CB5EC9">
        <w:t>.</w:t>
      </w:r>
      <w:r w:rsidR="00F84D43" w:rsidRPr="00CB5EC9">
        <w:t>2</w:t>
      </w:r>
      <w:r w:rsidRPr="00CB5EC9">
        <w:tab/>
        <w:t>Naf_ProSe service</w:t>
      </w:r>
      <w:bookmarkEnd w:id="1794"/>
    </w:p>
    <w:p w14:paraId="2B354436" w14:textId="1CB2B037" w:rsidR="00607512" w:rsidRPr="00CB5EC9" w:rsidRDefault="00607512" w:rsidP="00607512">
      <w:pPr>
        <w:pStyle w:val="Heading4"/>
        <w:rPr>
          <w:rFonts w:eastAsia="DengXian"/>
        </w:rPr>
      </w:pPr>
      <w:bookmarkStart w:id="1795" w:name="_CR7_2_2_1"/>
      <w:bookmarkStart w:id="1796" w:name="_Toc201151977"/>
      <w:bookmarkEnd w:id="1795"/>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796"/>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797" w:name="_CR7_2_2_2"/>
      <w:bookmarkStart w:id="1798" w:name="_Toc201151978"/>
      <w:bookmarkEnd w:id="1797"/>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798"/>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r w:rsidRPr="00CB5EC9">
        <w:rPr>
          <w:b/>
          <w:bCs/>
        </w:rPr>
        <w:t>Input, Required:</w:t>
      </w:r>
      <w:r w:rsidRPr="00CB5EC9">
        <w:t xml:space="preserve"> </w:t>
      </w:r>
      <w:r w:rsidR="00724E85">
        <w:t>Request type ("open" or " restricted ") and:</w:t>
      </w:r>
    </w:p>
    <w:p w14:paraId="5130D03C" w14:textId="0F57C9DB" w:rsidR="00607512" w:rsidRPr="00CB5EC9" w:rsidRDefault="00724E85" w:rsidP="00A96165">
      <w:pPr>
        <w:pStyle w:val="B1"/>
      </w:pPr>
      <w:r>
        <w:t>-</w:t>
      </w:r>
      <w:r>
        <w:tab/>
        <w:t xml:space="preserve">(for "open" discovery type): </w:t>
      </w:r>
      <w:r w:rsidR="00607512" w:rsidRPr="00CB5EC9">
        <w:t>ProSe Application ID</w:t>
      </w:r>
      <w:r>
        <w:t>;</w:t>
      </w:r>
    </w:p>
    <w:p w14:paraId="68079514" w14:textId="4F369A90" w:rsidR="00724E85" w:rsidRPr="00CB5EC9" w:rsidRDefault="00724E85" w:rsidP="00724E85">
      <w:pPr>
        <w:pStyle w:val="B1"/>
      </w:pPr>
      <w:r>
        <w:t>-</w:t>
      </w:r>
      <w:r>
        <w:tab/>
        <w:t>(for "restricted" discovery type): RPAUID.</w:t>
      </w:r>
    </w:p>
    <w:p w14:paraId="58B1623D" w14:textId="35E7993F" w:rsidR="00607512" w:rsidRPr="00CB5EC9" w:rsidRDefault="00607512" w:rsidP="00607512">
      <w:r w:rsidRPr="00CB5EC9">
        <w:rPr>
          <w:b/>
          <w:bCs/>
        </w:rPr>
        <w:t>Input, Optional:</w:t>
      </w:r>
      <w:r w:rsidRPr="00CB5EC9">
        <w:t xml:space="preserve"> Application Level Container, Allowed number of suffixes, Target RPAUID.</w:t>
      </w:r>
    </w:p>
    <w:p w14:paraId="2812B333" w14:textId="35158ABF" w:rsidR="00607512" w:rsidRPr="00CB5EC9" w:rsidRDefault="00607512" w:rsidP="00607512">
      <w:r w:rsidRPr="00CB5EC9">
        <w:rPr>
          <w:b/>
          <w:bCs/>
        </w:rPr>
        <w:t>Output, Required:</w:t>
      </w:r>
      <w:r w:rsidRPr="00CB5EC9">
        <w:t xml:space="preserve"> Response Type, PDUID(s).</w:t>
      </w:r>
    </w:p>
    <w:p w14:paraId="70717AB9" w14:textId="16788EF1" w:rsidR="00607512" w:rsidRPr="00CB5EC9" w:rsidRDefault="00607512" w:rsidP="00607512">
      <w:r w:rsidRPr="00CB5EC9">
        <w:rPr>
          <w:b/>
          <w:bCs/>
        </w:rPr>
        <w:t>Output, Optional:</w:t>
      </w:r>
      <w:r w:rsidRPr="00CB5EC9">
        <w:t xml:space="preserve"> Target PDUID, ProSe Application Code Suffix pool</w:t>
      </w:r>
      <w:r w:rsidR="00724E85">
        <w:t>, ProSe Restricted Code Suffix pool</w:t>
      </w:r>
      <w:r w:rsidRPr="00CB5EC9">
        <w:t>, Mask(s) for the ProSe Application Code Suffix(es) corresponding to ProSe Application ID</w:t>
      </w:r>
      <w:r w:rsidR="00724E85">
        <w:t>, Mask(s) for the ProSe Restricted Code Suffix(es) corresponding to RPAUID</w:t>
      </w:r>
      <w:r w:rsidRPr="00CB5EC9">
        <w:t>, N sets of Target PDUID - Target RPAUID - Metadata Indicator, Application Level Container.</w:t>
      </w:r>
    </w:p>
    <w:p w14:paraId="34305E69" w14:textId="287FBEC3" w:rsidR="00607512" w:rsidRPr="00CB5EC9" w:rsidRDefault="00607512" w:rsidP="00607512">
      <w:pPr>
        <w:pStyle w:val="Heading4"/>
      </w:pPr>
      <w:bookmarkStart w:id="1799" w:name="_CR7_2_2_3"/>
      <w:bookmarkStart w:id="1800" w:name="_Toc201151979"/>
      <w:bookmarkEnd w:id="1799"/>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800"/>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801" w:name="_CR7_2_2_4"/>
      <w:bookmarkStart w:id="1802" w:name="_Toc201151980"/>
      <w:bookmarkEnd w:id="1801"/>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802"/>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lastRenderedPageBreak/>
        <w:t>Output, Optional:</w:t>
      </w:r>
      <w:r w:rsidRPr="00CB5EC9">
        <w:t xml:space="preserve"> None.</w:t>
      </w:r>
    </w:p>
    <w:p w14:paraId="08D6294F" w14:textId="77777777" w:rsidR="008C47BE" w:rsidRPr="00CB5EC9" w:rsidRDefault="008C47BE" w:rsidP="008C47BE">
      <w:pPr>
        <w:pStyle w:val="Heading8"/>
      </w:pPr>
      <w:bookmarkStart w:id="1803" w:name="_CRAnnexAinformative"/>
      <w:bookmarkEnd w:id="1803"/>
      <w:r w:rsidRPr="00CB5EC9">
        <w:br w:type="page"/>
      </w:r>
      <w:bookmarkStart w:id="1804" w:name="_Toc66692759"/>
      <w:bookmarkStart w:id="1805" w:name="_Toc66701941"/>
      <w:bookmarkStart w:id="1806" w:name="_Toc69883620"/>
      <w:bookmarkStart w:id="1807" w:name="_Toc73625647"/>
      <w:bookmarkStart w:id="1808" w:name="_Toc201151981"/>
      <w:r w:rsidRPr="00CB5EC9">
        <w:lastRenderedPageBreak/>
        <w:t>Annex A (informative):</w:t>
      </w:r>
      <w:r w:rsidRPr="00CB5EC9">
        <w:br/>
        <w:t>Change history</w:t>
      </w:r>
      <w:bookmarkStart w:id="1809" w:name="historyclause"/>
      <w:bookmarkEnd w:id="1804"/>
      <w:bookmarkEnd w:id="1805"/>
      <w:bookmarkEnd w:id="1806"/>
      <w:bookmarkEnd w:id="1807"/>
      <w:bookmarkEnd w:id="1808"/>
      <w:bookmarkEnd w:id="18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r>
              <w:rPr>
                <w:snapToGrid w:val="0"/>
                <w:sz w:val="16"/>
                <w:szCs w:val="16"/>
                <w:lang w:eastAsia="zh-CN"/>
              </w:rPr>
              <w:t>ProSe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Clarification on 5G ProSe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lastRenderedPageBreak/>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Correction on relay_Indication</w:t>
            </w:r>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c>
          <w:tcPr>
            <w:tcW w:w="800" w:type="dxa"/>
            <w:shd w:val="solid" w:color="FFFFFF" w:fill="auto"/>
          </w:tcPr>
          <w:p w14:paraId="41A32113" w14:textId="6B079AEA" w:rsidR="006D23DF" w:rsidRDefault="006D23DF" w:rsidP="00DB4E7B">
            <w:pPr>
              <w:pStyle w:val="TAC"/>
              <w:rPr>
                <w:sz w:val="16"/>
                <w:szCs w:val="16"/>
              </w:rPr>
            </w:pPr>
            <w:r>
              <w:rPr>
                <w:sz w:val="16"/>
                <w:szCs w:val="16"/>
              </w:rPr>
              <w:t>2024-03</w:t>
            </w:r>
          </w:p>
        </w:tc>
        <w:tc>
          <w:tcPr>
            <w:tcW w:w="853" w:type="dxa"/>
            <w:shd w:val="solid" w:color="FFFFFF" w:fill="auto"/>
          </w:tcPr>
          <w:p w14:paraId="2A38AFBE" w14:textId="1DCEF474" w:rsidR="006D23DF" w:rsidRDefault="006D23DF" w:rsidP="00DB4E7B">
            <w:pPr>
              <w:pStyle w:val="TAC"/>
              <w:rPr>
                <w:sz w:val="16"/>
                <w:szCs w:val="16"/>
              </w:rPr>
            </w:pPr>
            <w:r>
              <w:rPr>
                <w:sz w:val="16"/>
                <w:szCs w:val="16"/>
              </w:rPr>
              <w:t>SA#103</w:t>
            </w:r>
          </w:p>
        </w:tc>
        <w:tc>
          <w:tcPr>
            <w:tcW w:w="1041" w:type="dxa"/>
            <w:shd w:val="solid" w:color="FFFFFF" w:fill="auto"/>
          </w:tcPr>
          <w:p w14:paraId="5BBADDB2" w14:textId="56509826" w:rsidR="006D23DF" w:rsidRDefault="006D23DF" w:rsidP="00DB4E7B">
            <w:pPr>
              <w:pStyle w:val="TAC"/>
              <w:rPr>
                <w:sz w:val="16"/>
                <w:szCs w:val="16"/>
              </w:rPr>
            </w:pPr>
            <w:r>
              <w:rPr>
                <w:sz w:val="16"/>
                <w:szCs w:val="16"/>
              </w:rPr>
              <w:t>SP-240088</w:t>
            </w:r>
          </w:p>
        </w:tc>
        <w:tc>
          <w:tcPr>
            <w:tcW w:w="660" w:type="dxa"/>
            <w:shd w:val="solid" w:color="FFFFFF" w:fill="auto"/>
          </w:tcPr>
          <w:p w14:paraId="2AD7CF0E" w14:textId="2784B9EB" w:rsidR="006D23DF" w:rsidRDefault="006D23DF" w:rsidP="00DB4E7B">
            <w:pPr>
              <w:pStyle w:val="TAC"/>
              <w:rPr>
                <w:sz w:val="16"/>
                <w:szCs w:val="16"/>
              </w:rPr>
            </w:pPr>
            <w:r>
              <w:rPr>
                <w:sz w:val="16"/>
                <w:szCs w:val="16"/>
              </w:rPr>
              <w:t>0339</w:t>
            </w:r>
          </w:p>
        </w:tc>
        <w:tc>
          <w:tcPr>
            <w:tcW w:w="426" w:type="dxa"/>
            <w:shd w:val="solid" w:color="FFFFFF" w:fill="auto"/>
          </w:tcPr>
          <w:p w14:paraId="342F1A50" w14:textId="29DD338E" w:rsidR="006D23DF" w:rsidRDefault="006D23DF" w:rsidP="00DB4E7B">
            <w:pPr>
              <w:pStyle w:val="TAC"/>
              <w:rPr>
                <w:sz w:val="16"/>
                <w:szCs w:val="16"/>
              </w:rPr>
            </w:pPr>
            <w:r>
              <w:rPr>
                <w:sz w:val="16"/>
                <w:szCs w:val="16"/>
              </w:rPr>
              <w:t>3</w:t>
            </w:r>
          </w:p>
        </w:tc>
        <w:tc>
          <w:tcPr>
            <w:tcW w:w="425" w:type="dxa"/>
            <w:shd w:val="solid" w:color="FFFFFF" w:fill="auto"/>
          </w:tcPr>
          <w:p w14:paraId="0E113AD2" w14:textId="260F977E" w:rsidR="006D23DF" w:rsidRDefault="006D23DF" w:rsidP="00DB4E7B">
            <w:pPr>
              <w:pStyle w:val="TAC"/>
              <w:rPr>
                <w:sz w:val="16"/>
                <w:szCs w:val="16"/>
              </w:rPr>
            </w:pPr>
            <w:r>
              <w:rPr>
                <w:sz w:val="16"/>
                <w:szCs w:val="16"/>
              </w:rPr>
              <w:t>F</w:t>
            </w:r>
          </w:p>
        </w:tc>
        <w:tc>
          <w:tcPr>
            <w:tcW w:w="4726" w:type="dxa"/>
            <w:shd w:val="solid" w:color="FFFFFF" w:fill="auto"/>
          </w:tcPr>
          <w:p w14:paraId="460A2FE7" w14:textId="3F338C7F" w:rsidR="006D23DF" w:rsidRDefault="006D23DF" w:rsidP="00DB4E7B">
            <w:pPr>
              <w:pStyle w:val="TAL"/>
              <w:rPr>
                <w:snapToGrid w:val="0"/>
                <w:sz w:val="16"/>
                <w:szCs w:val="16"/>
                <w:lang w:eastAsia="zh-CN"/>
              </w:rPr>
            </w:pPr>
            <w:r>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Default="006D23DF" w:rsidP="00DB4E7B">
            <w:pPr>
              <w:pStyle w:val="TAC"/>
              <w:rPr>
                <w:sz w:val="16"/>
                <w:szCs w:val="16"/>
              </w:rPr>
            </w:pPr>
            <w:r>
              <w:rPr>
                <w:sz w:val="16"/>
                <w:szCs w:val="16"/>
              </w:rPr>
              <w:t>18.5.0</w:t>
            </w:r>
          </w:p>
        </w:tc>
      </w:tr>
      <w:tr w:rsidR="006D23DF" w:rsidRPr="00CB5EC9" w14:paraId="26E58C35" w14:textId="77777777" w:rsidTr="005D7532">
        <w:tc>
          <w:tcPr>
            <w:tcW w:w="800" w:type="dxa"/>
            <w:shd w:val="solid" w:color="FFFFFF" w:fill="auto"/>
          </w:tcPr>
          <w:p w14:paraId="19608744" w14:textId="4F40A4FF" w:rsidR="006D23DF" w:rsidRDefault="006D23DF" w:rsidP="00DB4E7B">
            <w:pPr>
              <w:pStyle w:val="TAC"/>
              <w:rPr>
                <w:sz w:val="16"/>
                <w:szCs w:val="16"/>
              </w:rPr>
            </w:pPr>
            <w:r>
              <w:rPr>
                <w:sz w:val="16"/>
                <w:szCs w:val="16"/>
              </w:rPr>
              <w:t>2024-03</w:t>
            </w:r>
          </w:p>
        </w:tc>
        <w:tc>
          <w:tcPr>
            <w:tcW w:w="853" w:type="dxa"/>
            <w:shd w:val="solid" w:color="FFFFFF" w:fill="auto"/>
          </w:tcPr>
          <w:p w14:paraId="2731F7CC" w14:textId="7E069902" w:rsidR="006D23DF" w:rsidRDefault="006D23DF" w:rsidP="00DB4E7B">
            <w:pPr>
              <w:pStyle w:val="TAC"/>
              <w:rPr>
                <w:sz w:val="16"/>
                <w:szCs w:val="16"/>
              </w:rPr>
            </w:pPr>
            <w:r>
              <w:rPr>
                <w:sz w:val="16"/>
                <w:szCs w:val="16"/>
              </w:rPr>
              <w:t>SA#103</w:t>
            </w:r>
          </w:p>
        </w:tc>
        <w:tc>
          <w:tcPr>
            <w:tcW w:w="1041" w:type="dxa"/>
            <w:shd w:val="solid" w:color="FFFFFF" w:fill="auto"/>
          </w:tcPr>
          <w:p w14:paraId="42FC1A83" w14:textId="493DC862" w:rsidR="006D23DF" w:rsidRDefault="006D23DF" w:rsidP="00DB4E7B">
            <w:pPr>
              <w:pStyle w:val="TAC"/>
              <w:rPr>
                <w:sz w:val="16"/>
                <w:szCs w:val="16"/>
              </w:rPr>
            </w:pPr>
            <w:r>
              <w:rPr>
                <w:sz w:val="16"/>
                <w:szCs w:val="16"/>
              </w:rPr>
              <w:t>SP-240088</w:t>
            </w:r>
          </w:p>
        </w:tc>
        <w:tc>
          <w:tcPr>
            <w:tcW w:w="660" w:type="dxa"/>
            <w:shd w:val="solid" w:color="FFFFFF" w:fill="auto"/>
          </w:tcPr>
          <w:p w14:paraId="5C91DF6A" w14:textId="5E28E1C7" w:rsidR="006D23DF" w:rsidRDefault="006D23DF" w:rsidP="00DB4E7B">
            <w:pPr>
              <w:pStyle w:val="TAC"/>
              <w:rPr>
                <w:sz w:val="16"/>
                <w:szCs w:val="16"/>
              </w:rPr>
            </w:pPr>
            <w:r>
              <w:rPr>
                <w:sz w:val="16"/>
                <w:szCs w:val="16"/>
              </w:rPr>
              <w:t>0340</w:t>
            </w:r>
          </w:p>
        </w:tc>
        <w:tc>
          <w:tcPr>
            <w:tcW w:w="426" w:type="dxa"/>
            <w:shd w:val="solid" w:color="FFFFFF" w:fill="auto"/>
          </w:tcPr>
          <w:p w14:paraId="6334DED1" w14:textId="616A7977" w:rsidR="006D23DF" w:rsidRDefault="006D23DF" w:rsidP="00DB4E7B">
            <w:pPr>
              <w:pStyle w:val="TAC"/>
              <w:rPr>
                <w:sz w:val="16"/>
                <w:szCs w:val="16"/>
              </w:rPr>
            </w:pPr>
            <w:r>
              <w:rPr>
                <w:sz w:val="16"/>
                <w:szCs w:val="16"/>
              </w:rPr>
              <w:t>2</w:t>
            </w:r>
          </w:p>
        </w:tc>
        <w:tc>
          <w:tcPr>
            <w:tcW w:w="425" w:type="dxa"/>
            <w:shd w:val="solid" w:color="FFFFFF" w:fill="auto"/>
          </w:tcPr>
          <w:p w14:paraId="7E54D4AF" w14:textId="4CC2B2D4" w:rsidR="006D23DF" w:rsidRDefault="006D23DF" w:rsidP="00DB4E7B">
            <w:pPr>
              <w:pStyle w:val="TAC"/>
              <w:rPr>
                <w:sz w:val="16"/>
                <w:szCs w:val="16"/>
              </w:rPr>
            </w:pPr>
            <w:r>
              <w:rPr>
                <w:sz w:val="16"/>
                <w:szCs w:val="16"/>
              </w:rPr>
              <w:t>F</w:t>
            </w:r>
          </w:p>
        </w:tc>
        <w:tc>
          <w:tcPr>
            <w:tcW w:w="4726" w:type="dxa"/>
            <w:shd w:val="solid" w:color="FFFFFF" w:fill="auto"/>
          </w:tcPr>
          <w:p w14:paraId="177038D6" w14:textId="64535EBB" w:rsidR="006D23DF" w:rsidRDefault="006D23DF" w:rsidP="00DB4E7B">
            <w:pPr>
              <w:pStyle w:val="TAL"/>
              <w:rPr>
                <w:snapToGrid w:val="0"/>
                <w:sz w:val="16"/>
                <w:szCs w:val="16"/>
                <w:lang w:eastAsia="zh-CN"/>
              </w:rPr>
            </w:pPr>
            <w:r>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Default="006D23DF" w:rsidP="00DB4E7B">
            <w:pPr>
              <w:pStyle w:val="TAC"/>
              <w:rPr>
                <w:sz w:val="16"/>
                <w:szCs w:val="16"/>
              </w:rPr>
            </w:pPr>
            <w:r>
              <w:rPr>
                <w:sz w:val="16"/>
                <w:szCs w:val="16"/>
              </w:rPr>
              <w:t>18.5.0</w:t>
            </w:r>
          </w:p>
        </w:tc>
      </w:tr>
      <w:tr w:rsidR="006D23DF" w:rsidRPr="00CB5EC9" w14:paraId="60DBB07E" w14:textId="77777777" w:rsidTr="005D7532">
        <w:tc>
          <w:tcPr>
            <w:tcW w:w="800" w:type="dxa"/>
            <w:shd w:val="solid" w:color="FFFFFF" w:fill="auto"/>
          </w:tcPr>
          <w:p w14:paraId="424E395A" w14:textId="670EC862" w:rsidR="006D23DF" w:rsidRDefault="006D23DF" w:rsidP="00DB4E7B">
            <w:pPr>
              <w:pStyle w:val="TAC"/>
              <w:rPr>
                <w:sz w:val="16"/>
                <w:szCs w:val="16"/>
              </w:rPr>
            </w:pPr>
            <w:r>
              <w:rPr>
                <w:sz w:val="16"/>
                <w:szCs w:val="16"/>
              </w:rPr>
              <w:t>2024-03</w:t>
            </w:r>
          </w:p>
        </w:tc>
        <w:tc>
          <w:tcPr>
            <w:tcW w:w="853" w:type="dxa"/>
            <w:shd w:val="solid" w:color="FFFFFF" w:fill="auto"/>
          </w:tcPr>
          <w:p w14:paraId="4DFB1952" w14:textId="3D2A460C" w:rsidR="006D23DF" w:rsidRDefault="006D23DF" w:rsidP="00DB4E7B">
            <w:pPr>
              <w:pStyle w:val="TAC"/>
              <w:rPr>
                <w:sz w:val="16"/>
                <w:szCs w:val="16"/>
              </w:rPr>
            </w:pPr>
            <w:r>
              <w:rPr>
                <w:sz w:val="16"/>
                <w:szCs w:val="16"/>
              </w:rPr>
              <w:t>SA#103</w:t>
            </w:r>
          </w:p>
        </w:tc>
        <w:tc>
          <w:tcPr>
            <w:tcW w:w="1041" w:type="dxa"/>
            <w:shd w:val="solid" w:color="FFFFFF" w:fill="auto"/>
          </w:tcPr>
          <w:p w14:paraId="350740A5" w14:textId="02749339" w:rsidR="006D23DF" w:rsidRDefault="006D23DF" w:rsidP="00DB4E7B">
            <w:pPr>
              <w:pStyle w:val="TAC"/>
              <w:rPr>
                <w:sz w:val="16"/>
                <w:szCs w:val="16"/>
              </w:rPr>
            </w:pPr>
            <w:r>
              <w:rPr>
                <w:sz w:val="16"/>
                <w:szCs w:val="16"/>
              </w:rPr>
              <w:t>SP-240115</w:t>
            </w:r>
          </w:p>
        </w:tc>
        <w:tc>
          <w:tcPr>
            <w:tcW w:w="660" w:type="dxa"/>
            <w:shd w:val="solid" w:color="FFFFFF" w:fill="auto"/>
          </w:tcPr>
          <w:p w14:paraId="7247DC52" w14:textId="19CE0A29" w:rsidR="006D23DF" w:rsidRDefault="006D23DF" w:rsidP="00DB4E7B">
            <w:pPr>
              <w:pStyle w:val="TAC"/>
              <w:rPr>
                <w:sz w:val="16"/>
                <w:szCs w:val="16"/>
              </w:rPr>
            </w:pPr>
            <w:r>
              <w:rPr>
                <w:sz w:val="16"/>
                <w:szCs w:val="16"/>
              </w:rPr>
              <w:t>0370</w:t>
            </w:r>
          </w:p>
        </w:tc>
        <w:tc>
          <w:tcPr>
            <w:tcW w:w="426" w:type="dxa"/>
            <w:shd w:val="solid" w:color="FFFFFF" w:fill="auto"/>
          </w:tcPr>
          <w:p w14:paraId="49DC2296" w14:textId="10688B88" w:rsidR="006D23DF" w:rsidRDefault="006D23DF" w:rsidP="00DB4E7B">
            <w:pPr>
              <w:pStyle w:val="TAC"/>
              <w:rPr>
                <w:sz w:val="16"/>
                <w:szCs w:val="16"/>
              </w:rPr>
            </w:pPr>
            <w:r>
              <w:rPr>
                <w:sz w:val="16"/>
                <w:szCs w:val="16"/>
              </w:rPr>
              <w:t>2</w:t>
            </w:r>
          </w:p>
        </w:tc>
        <w:tc>
          <w:tcPr>
            <w:tcW w:w="425" w:type="dxa"/>
            <w:shd w:val="solid" w:color="FFFFFF" w:fill="auto"/>
          </w:tcPr>
          <w:p w14:paraId="1D27A471" w14:textId="15BDA292" w:rsidR="006D23DF" w:rsidRDefault="006D23DF" w:rsidP="00DB4E7B">
            <w:pPr>
              <w:pStyle w:val="TAC"/>
              <w:rPr>
                <w:sz w:val="16"/>
                <w:szCs w:val="16"/>
              </w:rPr>
            </w:pPr>
            <w:r>
              <w:rPr>
                <w:sz w:val="16"/>
                <w:szCs w:val="16"/>
              </w:rPr>
              <w:t>F</w:t>
            </w:r>
          </w:p>
        </w:tc>
        <w:tc>
          <w:tcPr>
            <w:tcW w:w="4726" w:type="dxa"/>
            <w:shd w:val="solid" w:color="FFFFFF" w:fill="auto"/>
          </w:tcPr>
          <w:p w14:paraId="14DC55A0" w14:textId="27127D6D" w:rsidR="006D23DF" w:rsidRDefault="006D23DF" w:rsidP="00DB4E7B">
            <w:pPr>
              <w:pStyle w:val="TAL"/>
              <w:rPr>
                <w:snapToGrid w:val="0"/>
                <w:sz w:val="16"/>
                <w:szCs w:val="16"/>
                <w:lang w:eastAsia="zh-CN"/>
              </w:rPr>
            </w:pPr>
            <w:r>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Default="006D23DF" w:rsidP="00DB4E7B">
            <w:pPr>
              <w:pStyle w:val="TAC"/>
              <w:rPr>
                <w:sz w:val="16"/>
                <w:szCs w:val="16"/>
              </w:rPr>
            </w:pPr>
            <w:r>
              <w:rPr>
                <w:sz w:val="16"/>
                <w:szCs w:val="16"/>
              </w:rPr>
              <w:t>18.5.0</w:t>
            </w:r>
          </w:p>
        </w:tc>
      </w:tr>
      <w:tr w:rsidR="006D23DF" w:rsidRPr="00CB5EC9" w14:paraId="471747EC" w14:textId="77777777" w:rsidTr="005D7532">
        <w:tc>
          <w:tcPr>
            <w:tcW w:w="800" w:type="dxa"/>
            <w:shd w:val="solid" w:color="FFFFFF" w:fill="auto"/>
          </w:tcPr>
          <w:p w14:paraId="035127C7" w14:textId="632F0CE9" w:rsidR="006D23DF" w:rsidRDefault="006D23DF" w:rsidP="00DB4E7B">
            <w:pPr>
              <w:pStyle w:val="TAC"/>
              <w:rPr>
                <w:sz w:val="16"/>
                <w:szCs w:val="16"/>
              </w:rPr>
            </w:pPr>
            <w:r>
              <w:rPr>
                <w:sz w:val="16"/>
                <w:szCs w:val="16"/>
              </w:rPr>
              <w:t>2024-03</w:t>
            </w:r>
          </w:p>
        </w:tc>
        <w:tc>
          <w:tcPr>
            <w:tcW w:w="853" w:type="dxa"/>
            <w:shd w:val="solid" w:color="FFFFFF" w:fill="auto"/>
          </w:tcPr>
          <w:p w14:paraId="5B6FB87C" w14:textId="1F0F413B" w:rsidR="006D23DF" w:rsidRDefault="006D23DF" w:rsidP="00DB4E7B">
            <w:pPr>
              <w:pStyle w:val="TAC"/>
              <w:rPr>
                <w:sz w:val="16"/>
                <w:szCs w:val="16"/>
              </w:rPr>
            </w:pPr>
            <w:r>
              <w:rPr>
                <w:sz w:val="16"/>
                <w:szCs w:val="16"/>
              </w:rPr>
              <w:t>SA#103</w:t>
            </w:r>
          </w:p>
        </w:tc>
        <w:tc>
          <w:tcPr>
            <w:tcW w:w="1041" w:type="dxa"/>
            <w:shd w:val="solid" w:color="FFFFFF" w:fill="auto"/>
          </w:tcPr>
          <w:p w14:paraId="680559EB" w14:textId="16FD1C96" w:rsidR="006D23DF" w:rsidRDefault="006D23DF" w:rsidP="00DB4E7B">
            <w:pPr>
              <w:pStyle w:val="TAC"/>
              <w:rPr>
                <w:sz w:val="16"/>
                <w:szCs w:val="16"/>
              </w:rPr>
            </w:pPr>
            <w:r>
              <w:rPr>
                <w:sz w:val="16"/>
                <w:szCs w:val="16"/>
              </w:rPr>
              <w:t>SP-240088</w:t>
            </w:r>
          </w:p>
        </w:tc>
        <w:tc>
          <w:tcPr>
            <w:tcW w:w="660" w:type="dxa"/>
            <w:shd w:val="solid" w:color="FFFFFF" w:fill="auto"/>
          </w:tcPr>
          <w:p w14:paraId="30577A4B" w14:textId="27462E35" w:rsidR="006D23DF" w:rsidRDefault="006D23DF" w:rsidP="00DB4E7B">
            <w:pPr>
              <w:pStyle w:val="TAC"/>
              <w:rPr>
                <w:sz w:val="16"/>
                <w:szCs w:val="16"/>
              </w:rPr>
            </w:pPr>
            <w:r>
              <w:rPr>
                <w:sz w:val="16"/>
                <w:szCs w:val="16"/>
              </w:rPr>
              <w:t>0402</w:t>
            </w:r>
          </w:p>
        </w:tc>
        <w:tc>
          <w:tcPr>
            <w:tcW w:w="426" w:type="dxa"/>
            <w:shd w:val="solid" w:color="FFFFFF" w:fill="auto"/>
          </w:tcPr>
          <w:p w14:paraId="26FB54A2" w14:textId="4A675C74" w:rsidR="006D23DF" w:rsidRDefault="006D23DF" w:rsidP="00DB4E7B">
            <w:pPr>
              <w:pStyle w:val="TAC"/>
              <w:rPr>
                <w:sz w:val="16"/>
                <w:szCs w:val="16"/>
              </w:rPr>
            </w:pPr>
            <w:r>
              <w:rPr>
                <w:sz w:val="16"/>
                <w:szCs w:val="16"/>
              </w:rPr>
              <w:t>1</w:t>
            </w:r>
          </w:p>
        </w:tc>
        <w:tc>
          <w:tcPr>
            <w:tcW w:w="425" w:type="dxa"/>
            <w:shd w:val="solid" w:color="FFFFFF" w:fill="auto"/>
          </w:tcPr>
          <w:p w14:paraId="12EA85F9" w14:textId="7A52A6A1" w:rsidR="006D23DF" w:rsidRDefault="006D23DF" w:rsidP="00DB4E7B">
            <w:pPr>
              <w:pStyle w:val="TAC"/>
              <w:rPr>
                <w:sz w:val="16"/>
                <w:szCs w:val="16"/>
              </w:rPr>
            </w:pPr>
            <w:r>
              <w:rPr>
                <w:sz w:val="16"/>
                <w:szCs w:val="16"/>
              </w:rPr>
              <w:t>F</w:t>
            </w:r>
          </w:p>
        </w:tc>
        <w:tc>
          <w:tcPr>
            <w:tcW w:w="4726" w:type="dxa"/>
            <w:shd w:val="solid" w:color="FFFFFF" w:fill="auto"/>
          </w:tcPr>
          <w:p w14:paraId="4A2260FF" w14:textId="4FCF5C2F" w:rsidR="006D23DF" w:rsidRDefault="006D23DF" w:rsidP="00DB4E7B">
            <w:pPr>
              <w:pStyle w:val="TAL"/>
              <w:rPr>
                <w:snapToGrid w:val="0"/>
                <w:sz w:val="16"/>
                <w:szCs w:val="16"/>
                <w:lang w:eastAsia="zh-CN"/>
              </w:rPr>
            </w:pPr>
            <w:r>
              <w:rPr>
                <w:snapToGrid w:val="0"/>
                <w:sz w:val="16"/>
                <w:szCs w:val="16"/>
                <w:lang w:eastAsia="zh-CN"/>
              </w:rPr>
              <w:t>Clarification on Cell Reporting in multi-path L2 U2N case</w:t>
            </w:r>
          </w:p>
        </w:tc>
        <w:tc>
          <w:tcPr>
            <w:tcW w:w="708" w:type="dxa"/>
            <w:shd w:val="solid" w:color="FFFFFF" w:fill="auto"/>
          </w:tcPr>
          <w:p w14:paraId="23EFF1AD" w14:textId="61104DEA" w:rsidR="006D23DF" w:rsidRDefault="006D23DF" w:rsidP="00DB4E7B">
            <w:pPr>
              <w:pStyle w:val="TAC"/>
              <w:rPr>
                <w:sz w:val="16"/>
                <w:szCs w:val="16"/>
              </w:rPr>
            </w:pPr>
            <w:r>
              <w:rPr>
                <w:sz w:val="16"/>
                <w:szCs w:val="16"/>
              </w:rPr>
              <w:t>18.5.0</w:t>
            </w:r>
          </w:p>
        </w:tc>
      </w:tr>
      <w:tr w:rsidR="006D23DF" w:rsidRPr="00CB5EC9" w14:paraId="16CF685F" w14:textId="77777777" w:rsidTr="005D7532">
        <w:tc>
          <w:tcPr>
            <w:tcW w:w="800" w:type="dxa"/>
            <w:shd w:val="solid" w:color="FFFFFF" w:fill="auto"/>
          </w:tcPr>
          <w:p w14:paraId="7FECE8BC" w14:textId="2DE3CC25" w:rsidR="006D23DF" w:rsidRDefault="006D23DF" w:rsidP="00DB4E7B">
            <w:pPr>
              <w:pStyle w:val="TAC"/>
              <w:rPr>
                <w:sz w:val="16"/>
                <w:szCs w:val="16"/>
              </w:rPr>
            </w:pPr>
            <w:r>
              <w:rPr>
                <w:sz w:val="16"/>
                <w:szCs w:val="16"/>
              </w:rPr>
              <w:t>2024-03</w:t>
            </w:r>
          </w:p>
        </w:tc>
        <w:tc>
          <w:tcPr>
            <w:tcW w:w="853" w:type="dxa"/>
            <w:shd w:val="solid" w:color="FFFFFF" w:fill="auto"/>
          </w:tcPr>
          <w:p w14:paraId="3EA97819" w14:textId="171B73CC" w:rsidR="006D23DF" w:rsidRDefault="006D23DF" w:rsidP="00DB4E7B">
            <w:pPr>
              <w:pStyle w:val="TAC"/>
              <w:rPr>
                <w:sz w:val="16"/>
                <w:szCs w:val="16"/>
              </w:rPr>
            </w:pPr>
            <w:r>
              <w:rPr>
                <w:sz w:val="16"/>
                <w:szCs w:val="16"/>
              </w:rPr>
              <w:t>SA#103</w:t>
            </w:r>
          </w:p>
        </w:tc>
        <w:tc>
          <w:tcPr>
            <w:tcW w:w="1041" w:type="dxa"/>
            <w:shd w:val="solid" w:color="FFFFFF" w:fill="auto"/>
          </w:tcPr>
          <w:p w14:paraId="06711E0B" w14:textId="1C839C68" w:rsidR="006D23DF" w:rsidRDefault="006D23DF" w:rsidP="00DB4E7B">
            <w:pPr>
              <w:pStyle w:val="TAC"/>
              <w:rPr>
                <w:sz w:val="16"/>
                <w:szCs w:val="16"/>
              </w:rPr>
            </w:pPr>
            <w:r>
              <w:rPr>
                <w:sz w:val="16"/>
                <w:szCs w:val="16"/>
              </w:rPr>
              <w:t>SP-240088</w:t>
            </w:r>
          </w:p>
        </w:tc>
        <w:tc>
          <w:tcPr>
            <w:tcW w:w="660" w:type="dxa"/>
            <w:shd w:val="solid" w:color="FFFFFF" w:fill="auto"/>
          </w:tcPr>
          <w:p w14:paraId="3C9A3FFF" w14:textId="1336101C" w:rsidR="006D23DF" w:rsidRDefault="006D23DF" w:rsidP="00DB4E7B">
            <w:pPr>
              <w:pStyle w:val="TAC"/>
              <w:rPr>
                <w:sz w:val="16"/>
                <w:szCs w:val="16"/>
              </w:rPr>
            </w:pPr>
            <w:r>
              <w:rPr>
                <w:sz w:val="16"/>
                <w:szCs w:val="16"/>
              </w:rPr>
              <w:t>0404</w:t>
            </w:r>
          </w:p>
        </w:tc>
        <w:tc>
          <w:tcPr>
            <w:tcW w:w="426" w:type="dxa"/>
            <w:shd w:val="solid" w:color="FFFFFF" w:fill="auto"/>
          </w:tcPr>
          <w:p w14:paraId="0495F5BA" w14:textId="1C14C217" w:rsidR="006D23DF" w:rsidRDefault="006D23DF" w:rsidP="00DB4E7B">
            <w:pPr>
              <w:pStyle w:val="TAC"/>
              <w:rPr>
                <w:sz w:val="16"/>
                <w:szCs w:val="16"/>
              </w:rPr>
            </w:pPr>
            <w:r>
              <w:rPr>
                <w:sz w:val="16"/>
                <w:szCs w:val="16"/>
              </w:rPr>
              <w:t>4</w:t>
            </w:r>
          </w:p>
        </w:tc>
        <w:tc>
          <w:tcPr>
            <w:tcW w:w="425" w:type="dxa"/>
            <w:shd w:val="solid" w:color="FFFFFF" w:fill="auto"/>
          </w:tcPr>
          <w:p w14:paraId="08009D1E" w14:textId="63669D82" w:rsidR="006D23DF" w:rsidRDefault="006D23DF" w:rsidP="00DB4E7B">
            <w:pPr>
              <w:pStyle w:val="TAC"/>
              <w:rPr>
                <w:sz w:val="16"/>
                <w:szCs w:val="16"/>
              </w:rPr>
            </w:pPr>
            <w:r>
              <w:rPr>
                <w:sz w:val="16"/>
                <w:szCs w:val="16"/>
              </w:rPr>
              <w:t>F</w:t>
            </w:r>
          </w:p>
        </w:tc>
        <w:tc>
          <w:tcPr>
            <w:tcW w:w="4726" w:type="dxa"/>
            <w:shd w:val="solid" w:color="FFFFFF" w:fill="auto"/>
          </w:tcPr>
          <w:p w14:paraId="1A983263" w14:textId="72B5640F" w:rsidR="006D23DF" w:rsidRDefault="006D23DF" w:rsidP="00DB4E7B">
            <w:pPr>
              <w:pStyle w:val="TAL"/>
              <w:rPr>
                <w:snapToGrid w:val="0"/>
                <w:sz w:val="16"/>
                <w:szCs w:val="16"/>
                <w:lang w:eastAsia="zh-CN"/>
              </w:rPr>
            </w:pPr>
            <w:r>
              <w:rPr>
                <w:snapToGrid w:val="0"/>
                <w:sz w:val="16"/>
                <w:szCs w:val="16"/>
                <w:lang w:eastAsia="zh-CN"/>
              </w:rPr>
              <w:t>Correction on Layer-2 ID for UE-to-UE Relay Discovery</w:t>
            </w:r>
          </w:p>
        </w:tc>
        <w:tc>
          <w:tcPr>
            <w:tcW w:w="708" w:type="dxa"/>
            <w:shd w:val="solid" w:color="FFFFFF" w:fill="auto"/>
          </w:tcPr>
          <w:p w14:paraId="5BD1B311" w14:textId="33CC7981" w:rsidR="006D23DF" w:rsidRDefault="006D23DF" w:rsidP="00DB4E7B">
            <w:pPr>
              <w:pStyle w:val="TAC"/>
              <w:rPr>
                <w:sz w:val="16"/>
                <w:szCs w:val="16"/>
              </w:rPr>
            </w:pPr>
            <w:r>
              <w:rPr>
                <w:sz w:val="16"/>
                <w:szCs w:val="16"/>
              </w:rPr>
              <w:t>18.5.0</w:t>
            </w:r>
          </w:p>
        </w:tc>
      </w:tr>
      <w:tr w:rsidR="006D23DF" w:rsidRPr="00CB5EC9" w14:paraId="57D64AFF" w14:textId="77777777" w:rsidTr="005D7532">
        <w:tc>
          <w:tcPr>
            <w:tcW w:w="800" w:type="dxa"/>
            <w:shd w:val="solid" w:color="FFFFFF" w:fill="auto"/>
          </w:tcPr>
          <w:p w14:paraId="1013426F" w14:textId="5307FF10" w:rsidR="006D23DF" w:rsidRDefault="006D23DF" w:rsidP="00DB4E7B">
            <w:pPr>
              <w:pStyle w:val="TAC"/>
              <w:rPr>
                <w:sz w:val="16"/>
                <w:szCs w:val="16"/>
              </w:rPr>
            </w:pPr>
            <w:r>
              <w:rPr>
                <w:sz w:val="16"/>
                <w:szCs w:val="16"/>
              </w:rPr>
              <w:t>2024-03</w:t>
            </w:r>
          </w:p>
        </w:tc>
        <w:tc>
          <w:tcPr>
            <w:tcW w:w="853" w:type="dxa"/>
            <w:shd w:val="solid" w:color="FFFFFF" w:fill="auto"/>
          </w:tcPr>
          <w:p w14:paraId="4DE86095" w14:textId="74D0EE43" w:rsidR="006D23DF" w:rsidRDefault="006D23DF" w:rsidP="00DB4E7B">
            <w:pPr>
              <w:pStyle w:val="TAC"/>
              <w:rPr>
                <w:sz w:val="16"/>
                <w:szCs w:val="16"/>
              </w:rPr>
            </w:pPr>
            <w:r>
              <w:rPr>
                <w:sz w:val="16"/>
                <w:szCs w:val="16"/>
              </w:rPr>
              <w:t>SA#103</w:t>
            </w:r>
          </w:p>
        </w:tc>
        <w:tc>
          <w:tcPr>
            <w:tcW w:w="1041" w:type="dxa"/>
            <w:shd w:val="solid" w:color="FFFFFF" w:fill="auto"/>
          </w:tcPr>
          <w:p w14:paraId="66CE202C" w14:textId="574C2E90" w:rsidR="006D23DF" w:rsidRDefault="006D23DF" w:rsidP="00DB4E7B">
            <w:pPr>
              <w:pStyle w:val="TAC"/>
              <w:rPr>
                <w:sz w:val="16"/>
                <w:szCs w:val="16"/>
              </w:rPr>
            </w:pPr>
            <w:r>
              <w:rPr>
                <w:sz w:val="16"/>
                <w:szCs w:val="16"/>
              </w:rPr>
              <w:t>SP-240088</w:t>
            </w:r>
          </w:p>
        </w:tc>
        <w:tc>
          <w:tcPr>
            <w:tcW w:w="660" w:type="dxa"/>
            <w:shd w:val="solid" w:color="FFFFFF" w:fill="auto"/>
          </w:tcPr>
          <w:p w14:paraId="0CB53558" w14:textId="0E517E4C" w:rsidR="006D23DF" w:rsidRDefault="006D23DF" w:rsidP="00DB4E7B">
            <w:pPr>
              <w:pStyle w:val="TAC"/>
              <w:rPr>
                <w:sz w:val="16"/>
                <w:szCs w:val="16"/>
              </w:rPr>
            </w:pPr>
            <w:r>
              <w:rPr>
                <w:sz w:val="16"/>
                <w:szCs w:val="16"/>
              </w:rPr>
              <w:t>0409</w:t>
            </w:r>
          </w:p>
        </w:tc>
        <w:tc>
          <w:tcPr>
            <w:tcW w:w="426" w:type="dxa"/>
            <w:shd w:val="solid" w:color="FFFFFF" w:fill="auto"/>
          </w:tcPr>
          <w:p w14:paraId="1ECC2007" w14:textId="6766EA1F" w:rsidR="006D23DF" w:rsidRDefault="006D23DF" w:rsidP="00DB4E7B">
            <w:pPr>
              <w:pStyle w:val="TAC"/>
              <w:rPr>
                <w:sz w:val="16"/>
                <w:szCs w:val="16"/>
              </w:rPr>
            </w:pPr>
            <w:r>
              <w:rPr>
                <w:sz w:val="16"/>
                <w:szCs w:val="16"/>
              </w:rPr>
              <w:t>1</w:t>
            </w:r>
          </w:p>
        </w:tc>
        <w:tc>
          <w:tcPr>
            <w:tcW w:w="425" w:type="dxa"/>
            <w:shd w:val="solid" w:color="FFFFFF" w:fill="auto"/>
          </w:tcPr>
          <w:p w14:paraId="17F562B8" w14:textId="72309029" w:rsidR="006D23DF" w:rsidRDefault="006D23DF" w:rsidP="00DB4E7B">
            <w:pPr>
              <w:pStyle w:val="TAC"/>
              <w:rPr>
                <w:sz w:val="16"/>
                <w:szCs w:val="16"/>
              </w:rPr>
            </w:pPr>
            <w:r>
              <w:rPr>
                <w:sz w:val="16"/>
                <w:szCs w:val="16"/>
              </w:rPr>
              <w:t>F</w:t>
            </w:r>
          </w:p>
        </w:tc>
        <w:tc>
          <w:tcPr>
            <w:tcW w:w="4726" w:type="dxa"/>
            <w:shd w:val="solid" w:color="FFFFFF" w:fill="auto"/>
          </w:tcPr>
          <w:p w14:paraId="3BD8ECD5" w14:textId="4C175A1F" w:rsidR="006D23DF" w:rsidRDefault="006D23DF" w:rsidP="00DB4E7B">
            <w:pPr>
              <w:pStyle w:val="TAL"/>
              <w:rPr>
                <w:snapToGrid w:val="0"/>
                <w:sz w:val="16"/>
                <w:szCs w:val="16"/>
                <w:lang w:eastAsia="zh-CN"/>
              </w:rPr>
            </w:pPr>
            <w:r>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Default="006D23DF" w:rsidP="00DB4E7B">
            <w:pPr>
              <w:pStyle w:val="TAC"/>
              <w:rPr>
                <w:sz w:val="16"/>
                <w:szCs w:val="16"/>
              </w:rPr>
            </w:pPr>
            <w:r>
              <w:rPr>
                <w:sz w:val="16"/>
                <w:szCs w:val="16"/>
              </w:rPr>
              <w:t>18.5.0</w:t>
            </w:r>
          </w:p>
        </w:tc>
      </w:tr>
      <w:tr w:rsidR="001C5CF9" w:rsidRPr="00CB5EC9" w14:paraId="001A24B1" w14:textId="77777777" w:rsidTr="005D7532">
        <w:tc>
          <w:tcPr>
            <w:tcW w:w="800" w:type="dxa"/>
            <w:shd w:val="solid" w:color="FFFFFF" w:fill="auto"/>
          </w:tcPr>
          <w:p w14:paraId="730A7CB9" w14:textId="05FE5D97" w:rsidR="001C5CF9" w:rsidRDefault="001C5CF9" w:rsidP="00DB4E7B">
            <w:pPr>
              <w:pStyle w:val="TAC"/>
              <w:rPr>
                <w:sz w:val="16"/>
                <w:szCs w:val="16"/>
              </w:rPr>
            </w:pPr>
            <w:r>
              <w:rPr>
                <w:sz w:val="16"/>
                <w:szCs w:val="16"/>
              </w:rPr>
              <w:t>2024-03</w:t>
            </w:r>
          </w:p>
        </w:tc>
        <w:tc>
          <w:tcPr>
            <w:tcW w:w="853" w:type="dxa"/>
            <w:shd w:val="solid" w:color="FFFFFF" w:fill="auto"/>
          </w:tcPr>
          <w:p w14:paraId="745FBAFE" w14:textId="0A5921AF" w:rsidR="001C5CF9" w:rsidRDefault="001C5CF9" w:rsidP="00DB4E7B">
            <w:pPr>
              <w:pStyle w:val="TAC"/>
              <w:rPr>
                <w:sz w:val="16"/>
                <w:szCs w:val="16"/>
              </w:rPr>
            </w:pPr>
            <w:r>
              <w:rPr>
                <w:sz w:val="16"/>
                <w:szCs w:val="16"/>
              </w:rPr>
              <w:t>SA#103</w:t>
            </w:r>
          </w:p>
        </w:tc>
        <w:tc>
          <w:tcPr>
            <w:tcW w:w="1041" w:type="dxa"/>
            <w:shd w:val="solid" w:color="FFFFFF" w:fill="auto"/>
          </w:tcPr>
          <w:p w14:paraId="179590CC" w14:textId="354A64EA" w:rsidR="001C5CF9" w:rsidRDefault="001C5CF9" w:rsidP="00DB4E7B">
            <w:pPr>
              <w:pStyle w:val="TAC"/>
              <w:rPr>
                <w:sz w:val="16"/>
                <w:szCs w:val="16"/>
              </w:rPr>
            </w:pPr>
            <w:r>
              <w:rPr>
                <w:sz w:val="16"/>
                <w:szCs w:val="16"/>
              </w:rPr>
              <w:t>SP-240088</w:t>
            </w:r>
          </w:p>
        </w:tc>
        <w:tc>
          <w:tcPr>
            <w:tcW w:w="660" w:type="dxa"/>
            <w:shd w:val="solid" w:color="FFFFFF" w:fill="auto"/>
          </w:tcPr>
          <w:p w14:paraId="5FE09296" w14:textId="186DDE6D" w:rsidR="001C5CF9" w:rsidRDefault="001C5CF9" w:rsidP="00DB4E7B">
            <w:pPr>
              <w:pStyle w:val="TAC"/>
              <w:rPr>
                <w:sz w:val="16"/>
                <w:szCs w:val="16"/>
              </w:rPr>
            </w:pPr>
            <w:r>
              <w:rPr>
                <w:sz w:val="16"/>
                <w:szCs w:val="16"/>
              </w:rPr>
              <w:t>0410</w:t>
            </w:r>
          </w:p>
        </w:tc>
        <w:tc>
          <w:tcPr>
            <w:tcW w:w="426" w:type="dxa"/>
            <w:shd w:val="solid" w:color="FFFFFF" w:fill="auto"/>
          </w:tcPr>
          <w:p w14:paraId="45647256" w14:textId="49FAB076" w:rsidR="001C5CF9" w:rsidRDefault="001C5CF9" w:rsidP="00DB4E7B">
            <w:pPr>
              <w:pStyle w:val="TAC"/>
              <w:rPr>
                <w:sz w:val="16"/>
                <w:szCs w:val="16"/>
              </w:rPr>
            </w:pPr>
            <w:r>
              <w:rPr>
                <w:sz w:val="16"/>
                <w:szCs w:val="16"/>
              </w:rPr>
              <w:t>1</w:t>
            </w:r>
          </w:p>
        </w:tc>
        <w:tc>
          <w:tcPr>
            <w:tcW w:w="425" w:type="dxa"/>
            <w:shd w:val="solid" w:color="FFFFFF" w:fill="auto"/>
          </w:tcPr>
          <w:p w14:paraId="39833205" w14:textId="31506B2F" w:rsidR="001C5CF9" w:rsidRDefault="001C5CF9" w:rsidP="00DB4E7B">
            <w:pPr>
              <w:pStyle w:val="TAC"/>
              <w:rPr>
                <w:sz w:val="16"/>
                <w:szCs w:val="16"/>
              </w:rPr>
            </w:pPr>
            <w:r>
              <w:rPr>
                <w:sz w:val="16"/>
                <w:szCs w:val="16"/>
              </w:rPr>
              <w:t>F</w:t>
            </w:r>
          </w:p>
        </w:tc>
        <w:tc>
          <w:tcPr>
            <w:tcW w:w="4726" w:type="dxa"/>
            <w:shd w:val="solid" w:color="FFFFFF" w:fill="auto"/>
          </w:tcPr>
          <w:p w14:paraId="7922CF6A" w14:textId="752CB0CE" w:rsidR="001C5CF9" w:rsidRDefault="001C5CF9" w:rsidP="00DB4E7B">
            <w:pPr>
              <w:pStyle w:val="TAL"/>
              <w:rPr>
                <w:snapToGrid w:val="0"/>
                <w:sz w:val="16"/>
                <w:szCs w:val="16"/>
                <w:lang w:eastAsia="zh-CN"/>
              </w:rPr>
            </w:pPr>
            <w:r>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Default="001C5CF9" w:rsidP="00DB4E7B">
            <w:pPr>
              <w:pStyle w:val="TAC"/>
              <w:rPr>
                <w:sz w:val="16"/>
                <w:szCs w:val="16"/>
              </w:rPr>
            </w:pPr>
            <w:r>
              <w:rPr>
                <w:sz w:val="16"/>
                <w:szCs w:val="16"/>
              </w:rPr>
              <w:t>18.5.0</w:t>
            </w:r>
          </w:p>
        </w:tc>
      </w:tr>
      <w:tr w:rsidR="001C5CF9" w:rsidRPr="00CB5EC9" w14:paraId="2DE2F17A" w14:textId="77777777" w:rsidTr="005D7532">
        <w:tc>
          <w:tcPr>
            <w:tcW w:w="800" w:type="dxa"/>
            <w:shd w:val="solid" w:color="FFFFFF" w:fill="auto"/>
          </w:tcPr>
          <w:p w14:paraId="7A042CEE" w14:textId="7656ACAF" w:rsidR="001C5CF9" w:rsidRDefault="001C5CF9" w:rsidP="00DB4E7B">
            <w:pPr>
              <w:pStyle w:val="TAC"/>
              <w:rPr>
                <w:sz w:val="16"/>
                <w:szCs w:val="16"/>
              </w:rPr>
            </w:pPr>
            <w:r>
              <w:rPr>
                <w:sz w:val="16"/>
                <w:szCs w:val="16"/>
              </w:rPr>
              <w:t>2024-03</w:t>
            </w:r>
          </w:p>
        </w:tc>
        <w:tc>
          <w:tcPr>
            <w:tcW w:w="853" w:type="dxa"/>
            <w:shd w:val="solid" w:color="FFFFFF" w:fill="auto"/>
          </w:tcPr>
          <w:p w14:paraId="0D3CAA7D" w14:textId="762BADD5" w:rsidR="001C5CF9" w:rsidRDefault="001C5CF9" w:rsidP="00DB4E7B">
            <w:pPr>
              <w:pStyle w:val="TAC"/>
              <w:rPr>
                <w:sz w:val="16"/>
                <w:szCs w:val="16"/>
              </w:rPr>
            </w:pPr>
            <w:r>
              <w:rPr>
                <w:sz w:val="16"/>
                <w:szCs w:val="16"/>
              </w:rPr>
              <w:t>SA#103</w:t>
            </w:r>
          </w:p>
        </w:tc>
        <w:tc>
          <w:tcPr>
            <w:tcW w:w="1041" w:type="dxa"/>
            <w:shd w:val="solid" w:color="FFFFFF" w:fill="auto"/>
          </w:tcPr>
          <w:p w14:paraId="6B6532FB" w14:textId="22A84CB9" w:rsidR="001C5CF9" w:rsidRDefault="001C5CF9" w:rsidP="00DB4E7B">
            <w:pPr>
              <w:pStyle w:val="TAC"/>
              <w:rPr>
                <w:sz w:val="16"/>
                <w:szCs w:val="16"/>
              </w:rPr>
            </w:pPr>
            <w:r>
              <w:rPr>
                <w:sz w:val="16"/>
                <w:szCs w:val="16"/>
              </w:rPr>
              <w:t>SP-240088</w:t>
            </w:r>
          </w:p>
        </w:tc>
        <w:tc>
          <w:tcPr>
            <w:tcW w:w="660" w:type="dxa"/>
            <w:shd w:val="solid" w:color="FFFFFF" w:fill="auto"/>
          </w:tcPr>
          <w:p w14:paraId="2461C285" w14:textId="04B8B2C1" w:rsidR="001C5CF9" w:rsidRDefault="001C5CF9" w:rsidP="00DB4E7B">
            <w:pPr>
              <w:pStyle w:val="TAC"/>
              <w:rPr>
                <w:sz w:val="16"/>
                <w:szCs w:val="16"/>
              </w:rPr>
            </w:pPr>
            <w:r>
              <w:rPr>
                <w:sz w:val="16"/>
                <w:szCs w:val="16"/>
              </w:rPr>
              <w:t>0416</w:t>
            </w:r>
          </w:p>
        </w:tc>
        <w:tc>
          <w:tcPr>
            <w:tcW w:w="426" w:type="dxa"/>
            <w:shd w:val="solid" w:color="FFFFFF" w:fill="auto"/>
          </w:tcPr>
          <w:p w14:paraId="55701B31" w14:textId="3CAE38A8" w:rsidR="001C5CF9" w:rsidRDefault="001C5CF9" w:rsidP="00DB4E7B">
            <w:pPr>
              <w:pStyle w:val="TAC"/>
              <w:rPr>
                <w:sz w:val="16"/>
                <w:szCs w:val="16"/>
              </w:rPr>
            </w:pPr>
            <w:r>
              <w:rPr>
                <w:sz w:val="16"/>
                <w:szCs w:val="16"/>
              </w:rPr>
              <w:t>1</w:t>
            </w:r>
          </w:p>
        </w:tc>
        <w:tc>
          <w:tcPr>
            <w:tcW w:w="425" w:type="dxa"/>
            <w:shd w:val="solid" w:color="FFFFFF" w:fill="auto"/>
          </w:tcPr>
          <w:p w14:paraId="48D00D74" w14:textId="02C054C2" w:rsidR="001C5CF9" w:rsidRDefault="001C5CF9" w:rsidP="00DB4E7B">
            <w:pPr>
              <w:pStyle w:val="TAC"/>
              <w:rPr>
                <w:sz w:val="16"/>
                <w:szCs w:val="16"/>
              </w:rPr>
            </w:pPr>
            <w:r>
              <w:rPr>
                <w:sz w:val="16"/>
                <w:szCs w:val="16"/>
              </w:rPr>
              <w:t>F</w:t>
            </w:r>
          </w:p>
        </w:tc>
        <w:tc>
          <w:tcPr>
            <w:tcW w:w="4726" w:type="dxa"/>
            <w:shd w:val="solid" w:color="FFFFFF" w:fill="auto"/>
          </w:tcPr>
          <w:p w14:paraId="70A0EF22" w14:textId="27805425" w:rsidR="001C5CF9" w:rsidRDefault="001C5CF9" w:rsidP="00DB4E7B">
            <w:pPr>
              <w:pStyle w:val="TAL"/>
              <w:rPr>
                <w:snapToGrid w:val="0"/>
                <w:sz w:val="16"/>
                <w:szCs w:val="16"/>
                <w:lang w:eastAsia="zh-CN"/>
              </w:rPr>
            </w:pPr>
            <w:r>
              <w:rPr>
                <w:snapToGrid w:val="0"/>
                <w:sz w:val="16"/>
                <w:szCs w:val="16"/>
                <w:lang w:eastAsia="zh-CN"/>
              </w:rPr>
              <w:t>Alignment with RAN for path switching</w:t>
            </w:r>
          </w:p>
        </w:tc>
        <w:tc>
          <w:tcPr>
            <w:tcW w:w="708" w:type="dxa"/>
            <w:shd w:val="solid" w:color="FFFFFF" w:fill="auto"/>
          </w:tcPr>
          <w:p w14:paraId="6902DCF1" w14:textId="0128D5BB" w:rsidR="001C5CF9" w:rsidRDefault="001C5CF9" w:rsidP="00DB4E7B">
            <w:pPr>
              <w:pStyle w:val="TAC"/>
              <w:rPr>
                <w:sz w:val="16"/>
                <w:szCs w:val="16"/>
              </w:rPr>
            </w:pPr>
            <w:r>
              <w:rPr>
                <w:sz w:val="16"/>
                <w:szCs w:val="16"/>
              </w:rPr>
              <w:t>18.5.0</w:t>
            </w:r>
          </w:p>
        </w:tc>
      </w:tr>
      <w:tr w:rsidR="005C2676" w:rsidRPr="00CB5EC9" w14:paraId="39DEBF73" w14:textId="77777777" w:rsidTr="005D7532">
        <w:tc>
          <w:tcPr>
            <w:tcW w:w="800" w:type="dxa"/>
            <w:shd w:val="solid" w:color="FFFFFF" w:fill="auto"/>
          </w:tcPr>
          <w:p w14:paraId="23474991" w14:textId="316372A0" w:rsidR="005C2676" w:rsidRDefault="005C2676" w:rsidP="00DB4E7B">
            <w:pPr>
              <w:pStyle w:val="TAC"/>
              <w:rPr>
                <w:sz w:val="16"/>
                <w:szCs w:val="16"/>
              </w:rPr>
            </w:pPr>
            <w:r>
              <w:rPr>
                <w:sz w:val="16"/>
                <w:szCs w:val="16"/>
              </w:rPr>
              <w:t>2024-03</w:t>
            </w:r>
          </w:p>
        </w:tc>
        <w:tc>
          <w:tcPr>
            <w:tcW w:w="853" w:type="dxa"/>
            <w:shd w:val="solid" w:color="FFFFFF" w:fill="auto"/>
          </w:tcPr>
          <w:p w14:paraId="00DDFA93" w14:textId="4F31216A" w:rsidR="005C2676" w:rsidRDefault="005C2676" w:rsidP="00DB4E7B">
            <w:pPr>
              <w:pStyle w:val="TAC"/>
              <w:rPr>
                <w:sz w:val="16"/>
                <w:szCs w:val="16"/>
              </w:rPr>
            </w:pPr>
            <w:r>
              <w:rPr>
                <w:sz w:val="16"/>
                <w:szCs w:val="16"/>
              </w:rPr>
              <w:t>SA#103</w:t>
            </w:r>
          </w:p>
        </w:tc>
        <w:tc>
          <w:tcPr>
            <w:tcW w:w="1041" w:type="dxa"/>
            <w:shd w:val="solid" w:color="FFFFFF" w:fill="auto"/>
          </w:tcPr>
          <w:p w14:paraId="5EE28409" w14:textId="646B998C" w:rsidR="005C2676" w:rsidRDefault="005C2676" w:rsidP="00DB4E7B">
            <w:pPr>
              <w:pStyle w:val="TAC"/>
              <w:rPr>
                <w:sz w:val="16"/>
                <w:szCs w:val="16"/>
              </w:rPr>
            </w:pPr>
            <w:r>
              <w:rPr>
                <w:sz w:val="16"/>
                <w:szCs w:val="16"/>
              </w:rPr>
              <w:t>SP-240088</w:t>
            </w:r>
          </w:p>
        </w:tc>
        <w:tc>
          <w:tcPr>
            <w:tcW w:w="660" w:type="dxa"/>
            <w:shd w:val="solid" w:color="FFFFFF" w:fill="auto"/>
          </w:tcPr>
          <w:p w14:paraId="32F034AC" w14:textId="2ADBCFAD" w:rsidR="005C2676" w:rsidRDefault="005C2676" w:rsidP="00DB4E7B">
            <w:pPr>
              <w:pStyle w:val="TAC"/>
              <w:rPr>
                <w:sz w:val="16"/>
                <w:szCs w:val="16"/>
              </w:rPr>
            </w:pPr>
            <w:r>
              <w:rPr>
                <w:sz w:val="16"/>
                <w:szCs w:val="16"/>
              </w:rPr>
              <w:t>0418</w:t>
            </w:r>
          </w:p>
        </w:tc>
        <w:tc>
          <w:tcPr>
            <w:tcW w:w="426" w:type="dxa"/>
            <w:shd w:val="solid" w:color="FFFFFF" w:fill="auto"/>
          </w:tcPr>
          <w:p w14:paraId="442182E6" w14:textId="4DBAF677" w:rsidR="005C2676" w:rsidRDefault="005C2676" w:rsidP="00DB4E7B">
            <w:pPr>
              <w:pStyle w:val="TAC"/>
              <w:rPr>
                <w:sz w:val="16"/>
                <w:szCs w:val="16"/>
              </w:rPr>
            </w:pPr>
            <w:r>
              <w:rPr>
                <w:sz w:val="16"/>
                <w:szCs w:val="16"/>
              </w:rPr>
              <w:t>-</w:t>
            </w:r>
          </w:p>
        </w:tc>
        <w:tc>
          <w:tcPr>
            <w:tcW w:w="425" w:type="dxa"/>
            <w:shd w:val="solid" w:color="FFFFFF" w:fill="auto"/>
          </w:tcPr>
          <w:p w14:paraId="54A79848" w14:textId="188E0C2C" w:rsidR="005C2676" w:rsidRDefault="005C2676" w:rsidP="00DB4E7B">
            <w:pPr>
              <w:pStyle w:val="TAC"/>
              <w:rPr>
                <w:sz w:val="16"/>
                <w:szCs w:val="16"/>
              </w:rPr>
            </w:pPr>
            <w:r>
              <w:rPr>
                <w:sz w:val="16"/>
                <w:szCs w:val="16"/>
              </w:rPr>
              <w:t>F</w:t>
            </w:r>
          </w:p>
        </w:tc>
        <w:tc>
          <w:tcPr>
            <w:tcW w:w="4726" w:type="dxa"/>
            <w:shd w:val="solid" w:color="FFFFFF" w:fill="auto"/>
          </w:tcPr>
          <w:p w14:paraId="3C89DD1F" w14:textId="1C75BEC4" w:rsidR="005C2676" w:rsidRDefault="005C2676" w:rsidP="00DB4E7B">
            <w:pPr>
              <w:pStyle w:val="TAL"/>
              <w:rPr>
                <w:snapToGrid w:val="0"/>
                <w:sz w:val="16"/>
                <w:szCs w:val="16"/>
                <w:lang w:eastAsia="zh-CN"/>
              </w:rPr>
            </w:pPr>
            <w:r>
              <w:rPr>
                <w:snapToGrid w:val="0"/>
                <w:sz w:val="16"/>
                <w:szCs w:val="16"/>
                <w:lang w:eastAsia="zh-CN"/>
              </w:rPr>
              <w:t>EN removal for L2 U2U QoS handling</w:t>
            </w:r>
          </w:p>
        </w:tc>
        <w:tc>
          <w:tcPr>
            <w:tcW w:w="708" w:type="dxa"/>
            <w:shd w:val="solid" w:color="FFFFFF" w:fill="auto"/>
          </w:tcPr>
          <w:p w14:paraId="0FF4B55F" w14:textId="6C242351" w:rsidR="005C2676" w:rsidRDefault="005C2676" w:rsidP="00DB4E7B">
            <w:pPr>
              <w:pStyle w:val="TAC"/>
              <w:rPr>
                <w:sz w:val="16"/>
                <w:szCs w:val="16"/>
              </w:rPr>
            </w:pPr>
            <w:r>
              <w:rPr>
                <w:sz w:val="16"/>
                <w:szCs w:val="16"/>
              </w:rPr>
              <w:t>18.5.0</w:t>
            </w:r>
          </w:p>
        </w:tc>
      </w:tr>
      <w:tr w:rsidR="005C2676" w:rsidRPr="00CB5EC9" w14:paraId="21C62EBA" w14:textId="77777777" w:rsidTr="005D7532">
        <w:tc>
          <w:tcPr>
            <w:tcW w:w="800" w:type="dxa"/>
            <w:shd w:val="solid" w:color="FFFFFF" w:fill="auto"/>
          </w:tcPr>
          <w:p w14:paraId="7FF8AE94" w14:textId="4AFB4F0A" w:rsidR="005C2676" w:rsidRDefault="005C2676" w:rsidP="00DB4E7B">
            <w:pPr>
              <w:pStyle w:val="TAC"/>
              <w:rPr>
                <w:sz w:val="16"/>
                <w:szCs w:val="16"/>
              </w:rPr>
            </w:pPr>
            <w:r>
              <w:rPr>
                <w:sz w:val="16"/>
                <w:szCs w:val="16"/>
              </w:rPr>
              <w:t>2024-03</w:t>
            </w:r>
          </w:p>
        </w:tc>
        <w:tc>
          <w:tcPr>
            <w:tcW w:w="853" w:type="dxa"/>
            <w:shd w:val="solid" w:color="FFFFFF" w:fill="auto"/>
          </w:tcPr>
          <w:p w14:paraId="024E5FB3" w14:textId="261418B0" w:rsidR="005C2676" w:rsidRDefault="005C2676" w:rsidP="00DB4E7B">
            <w:pPr>
              <w:pStyle w:val="TAC"/>
              <w:rPr>
                <w:sz w:val="16"/>
                <w:szCs w:val="16"/>
              </w:rPr>
            </w:pPr>
            <w:r>
              <w:rPr>
                <w:sz w:val="16"/>
                <w:szCs w:val="16"/>
              </w:rPr>
              <w:t>SA#103</w:t>
            </w:r>
          </w:p>
        </w:tc>
        <w:tc>
          <w:tcPr>
            <w:tcW w:w="1041" w:type="dxa"/>
            <w:shd w:val="solid" w:color="FFFFFF" w:fill="auto"/>
          </w:tcPr>
          <w:p w14:paraId="13BA1A4A" w14:textId="66E180EC" w:rsidR="005C2676" w:rsidRDefault="005C2676" w:rsidP="00DB4E7B">
            <w:pPr>
              <w:pStyle w:val="TAC"/>
              <w:rPr>
                <w:sz w:val="16"/>
                <w:szCs w:val="16"/>
              </w:rPr>
            </w:pPr>
            <w:r>
              <w:rPr>
                <w:sz w:val="16"/>
                <w:szCs w:val="16"/>
              </w:rPr>
              <w:t>SP-240088</w:t>
            </w:r>
          </w:p>
        </w:tc>
        <w:tc>
          <w:tcPr>
            <w:tcW w:w="660" w:type="dxa"/>
            <w:shd w:val="solid" w:color="FFFFFF" w:fill="auto"/>
          </w:tcPr>
          <w:p w14:paraId="658F4E91" w14:textId="6C03DA8C" w:rsidR="005C2676" w:rsidRDefault="005C2676" w:rsidP="00DB4E7B">
            <w:pPr>
              <w:pStyle w:val="TAC"/>
              <w:rPr>
                <w:sz w:val="16"/>
                <w:szCs w:val="16"/>
              </w:rPr>
            </w:pPr>
            <w:r>
              <w:rPr>
                <w:sz w:val="16"/>
                <w:szCs w:val="16"/>
              </w:rPr>
              <w:t>0420</w:t>
            </w:r>
          </w:p>
        </w:tc>
        <w:tc>
          <w:tcPr>
            <w:tcW w:w="426" w:type="dxa"/>
            <w:shd w:val="solid" w:color="FFFFFF" w:fill="auto"/>
          </w:tcPr>
          <w:p w14:paraId="45C5FEAC" w14:textId="6AE4190E" w:rsidR="005C2676" w:rsidRDefault="005C2676" w:rsidP="00DB4E7B">
            <w:pPr>
              <w:pStyle w:val="TAC"/>
              <w:rPr>
                <w:sz w:val="16"/>
                <w:szCs w:val="16"/>
              </w:rPr>
            </w:pPr>
            <w:r>
              <w:rPr>
                <w:sz w:val="16"/>
                <w:szCs w:val="16"/>
              </w:rPr>
              <w:t>1</w:t>
            </w:r>
          </w:p>
        </w:tc>
        <w:tc>
          <w:tcPr>
            <w:tcW w:w="425" w:type="dxa"/>
            <w:shd w:val="solid" w:color="FFFFFF" w:fill="auto"/>
          </w:tcPr>
          <w:p w14:paraId="57C7D8D6" w14:textId="4BA21304" w:rsidR="005C2676" w:rsidRDefault="005C2676" w:rsidP="00DB4E7B">
            <w:pPr>
              <w:pStyle w:val="TAC"/>
              <w:rPr>
                <w:sz w:val="16"/>
                <w:szCs w:val="16"/>
              </w:rPr>
            </w:pPr>
            <w:r>
              <w:rPr>
                <w:sz w:val="16"/>
                <w:szCs w:val="16"/>
              </w:rPr>
              <w:t>F</w:t>
            </w:r>
          </w:p>
        </w:tc>
        <w:tc>
          <w:tcPr>
            <w:tcW w:w="4726" w:type="dxa"/>
            <w:shd w:val="solid" w:color="FFFFFF" w:fill="auto"/>
          </w:tcPr>
          <w:p w14:paraId="28D6671B" w14:textId="23C04DB5" w:rsidR="005C2676" w:rsidRDefault="005C2676" w:rsidP="00DB4E7B">
            <w:pPr>
              <w:pStyle w:val="TAL"/>
              <w:rPr>
                <w:snapToGrid w:val="0"/>
                <w:sz w:val="16"/>
                <w:szCs w:val="16"/>
                <w:lang w:eastAsia="zh-CN"/>
              </w:rPr>
            </w:pPr>
            <w:r>
              <w:rPr>
                <w:snapToGrid w:val="0"/>
                <w:sz w:val="16"/>
                <w:szCs w:val="16"/>
                <w:lang w:eastAsia="zh-CN"/>
              </w:rPr>
              <w:t>Updates to default L2 ID usage for discovery message</w:t>
            </w:r>
          </w:p>
        </w:tc>
        <w:tc>
          <w:tcPr>
            <w:tcW w:w="708" w:type="dxa"/>
            <w:shd w:val="solid" w:color="FFFFFF" w:fill="auto"/>
          </w:tcPr>
          <w:p w14:paraId="443E36B9" w14:textId="2371D6A6" w:rsidR="005C2676" w:rsidRDefault="005C2676" w:rsidP="00DB4E7B">
            <w:pPr>
              <w:pStyle w:val="TAC"/>
              <w:rPr>
                <w:sz w:val="16"/>
                <w:szCs w:val="16"/>
              </w:rPr>
            </w:pPr>
            <w:r>
              <w:rPr>
                <w:sz w:val="16"/>
                <w:szCs w:val="16"/>
              </w:rPr>
              <w:t>18.5.0</w:t>
            </w:r>
          </w:p>
        </w:tc>
      </w:tr>
      <w:tr w:rsidR="005C2676" w:rsidRPr="00CB5EC9" w14:paraId="058B3A7D" w14:textId="77777777" w:rsidTr="005D7532">
        <w:tc>
          <w:tcPr>
            <w:tcW w:w="800" w:type="dxa"/>
            <w:shd w:val="solid" w:color="FFFFFF" w:fill="auto"/>
          </w:tcPr>
          <w:p w14:paraId="1172E7C2" w14:textId="494F7918" w:rsidR="005C2676" w:rsidRDefault="005C2676" w:rsidP="00DB4E7B">
            <w:pPr>
              <w:pStyle w:val="TAC"/>
              <w:rPr>
                <w:sz w:val="16"/>
                <w:szCs w:val="16"/>
              </w:rPr>
            </w:pPr>
            <w:r>
              <w:rPr>
                <w:sz w:val="16"/>
                <w:szCs w:val="16"/>
              </w:rPr>
              <w:t>2024-03</w:t>
            </w:r>
          </w:p>
        </w:tc>
        <w:tc>
          <w:tcPr>
            <w:tcW w:w="853" w:type="dxa"/>
            <w:shd w:val="solid" w:color="FFFFFF" w:fill="auto"/>
          </w:tcPr>
          <w:p w14:paraId="0031C377" w14:textId="08E56397" w:rsidR="005C2676" w:rsidRDefault="005C2676" w:rsidP="00DB4E7B">
            <w:pPr>
              <w:pStyle w:val="TAC"/>
              <w:rPr>
                <w:sz w:val="16"/>
                <w:szCs w:val="16"/>
              </w:rPr>
            </w:pPr>
            <w:r>
              <w:rPr>
                <w:sz w:val="16"/>
                <w:szCs w:val="16"/>
              </w:rPr>
              <w:t>SA#103</w:t>
            </w:r>
          </w:p>
        </w:tc>
        <w:tc>
          <w:tcPr>
            <w:tcW w:w="1041" w:type="dxa"/>
            <w:shd w:val="solid" w:color="FFFFFF" w:fill="auto"/>
          </w:tcPr>
          <w:p w14:paraId="1024525F" w14:textId="096A97C6" w:rsidR="005C2676" w:rsidRDefault="005C2676" w:rsidP="00DB4E7B">
            <w:pPr>
              <w:pStyle w:val="TAC"/>
              <w:rPr>
                <w:sz w:val="16"/>
                <w:szCs w:val="16"/>
              </w:rPr>
            </w:pPr>
            <w:r>
              <w:rPr>
                <w:sz w:val="16"/>
                <w:szCs w:val="16"/>
              </w:rPr>
              <w:t>SP-240088</w:t>
            </w:r>
          </w:p>
        </w:tc>
        <w:tc>
          <w:tcPr>
            <w:tcW w:w="660" w:type="dxa"/>
            <w:shd w:val="solid" w:color="FFFFFF" w:fill="auto"/>
          </w:tcPr>
          <w:p w14:paraId="5C78CB72" w14:textId="632A5179" w:rsidR="005C2676" w:rsidRDefault="005C2676" w:rsidP="00DB4E7B">
            <w:pPr>
              <w:pStyle w:val="TAC"/>
              <w:rPr>
                <w:sz w:val="16"/>
                <w:szCs w:val="16"/>
              </w:rPr>
            </w:pPr>
            <w:r>
              <w:rPr>
                <w:sz w:val="16"/>
                <w:szCs w:val="16"/>
              </w:rPr>
              <w:t>0422</w:t>
            </w:r>
          </w:p>
        </w:tc>
        <w:tc>
          <w:tcPr>
            <w:tcW w:w="426" w:type="dxa"/>
            <w:shd w:val="solid" w:color="FFFFFF" w:fill="auto"/>
          </w:tcPr>
          <w:p w14:paraId="2121C0D2" w14:textId="698482F2" w:rsidR="005C2676" w:rsidRDefault="005C2676" w:rsidP="00DB4E7B">
            <w:pPr>
              <w:pStyle w:val="TAC"/>
              <w:rPr>
                <w:sz w:val="16"/>
                <w:szCs w:val="16"/>
              </w:rPr>
            </w:pPr>
            <w:r>
              <w:rPr>
                <w:sz w:val="16"/>
                <w:szCs w:val="16"/>
              </w:rPr>
              <w:t>1</w:t>
            </w:r>
          </w:p>
        </w:tc>
        <w:tc>
          <w:tcPr>
            <w:tcW w:w="425" w:type="dxa"/>
            <w:shd w:val="solid" w:color="FFFFFF" w:fill="auto"/>
          </w:tcPr>
          <w:p w14:paraId="26EEED44" w14:textId="1BA05EA6" w:rsidR="005C2676" w:rsidRDefault="005C2676" w:rsidP="00DB4E7B">
            <w:pPr>
              <w:pStyle w:val="TAC"/>
              <w:rPr>
                <w:sz w:val="16"/>
                <w:szCs w:val="16"/>
              </w:rPr>
            </w:pPr>
            <w:r>
              <w:rPr>
                <w:sz w:val="16"/>
                <w:szCs w:val="16"/>
              </w:rPr>
              <w:t>F</w:t>
            </w:r>
          </w:p>
        </w:tc>
        <w:tc>
          <w:tcPr>
            <w:tcW w:w="4726" w:type="dxa"/>
            <w:shd w:val="solid" w:color="FFFFFF" w:fill="auto"/>
          </w:tcPr>
          <w:p w14:paraId="37110D4A" w14:textId="725BCCE2" w:rsidR="005C2676" w:rsidRDefault="005C2676" w:rsidP="00DB4E7B">
            <w:pPr>
              <w:pStyle w:val="TAL"/>
              <w:rPr>
                <w:snapToGrid w:val="0"/>
                <w:sz w:val="16"/>
                <w:szCs w:val="16"/>
                <w:lang w:eastAsia="zh-CN"/>
              </w:rPr>
            </w:pPr>
            <w:r>
              <w:rPr>
                <w:snapToGrid w:val="0"/>
                <w:sz w:val="16"/>
                <w:szCs w:val="16"/>
                <w:lang w:eastAsia="zh-CN"/>
              </w:rPr>
              <w:t>Update policy parameter provisioning for U2U relay</w:t>
            </w:r>
          </w:p>
        </w:tc>
        <w:tc>
          <w:tcPr>
            <w:tcW w:w="708" w:type="dxa"/>
            <w:shd w:val="solid" w:color="FFFFFF" w:fill="auto"/>
          </w:tcPr>
          <w:p w14:paraId="2437A394" w14:textId="46CFFE5A" w:rsidR="005C2676" w:rsidRDefault="005C2676" w:rsidP="00DB4E7B">
            <w:pPr>
              <w:pStyle w:val="TAC"/>
              <w:rPr>
                <w:sz w:val="16"/>
                <w:szCs w:val="16"/>
              </w:rPr>
            </w:pPr>
            <w:r>
              <w:rPr>
                <w:sz w:val="16"/>
                <w:szCs w:val="16"/>
              </w:rPr>
              <w:t>18.5.0</w:t>
            </w:r>
          </w:p>
        </w:tc>
      </w:tr>
      <w:tr w:rsidR="005C2676" w:rsidRPr="00CB5EC9" w14:paraId="63FE206E" w14:textId="77777777" w:rsidTr="005D7532">
        <w:tc>
          <w:tcPr>
            <w:tcW w:w="800" w:type="dxa"/>
            <w:shd w:val="solid" w:color="FFFFFF" w:fill="auto"/>
          </w:tcPr>
          <w:p w14:paraId="549A3C28" w14:textId="272F1665" w:rsidR="005C2676" w:rsidRDefault="005C2676" w:rsidP="00DB4E7B">
            <w:pPr>
              <w:pStyle w:val="TAC"/>
              <w:rPr>
                <w:sz w:val="16"/>
                <w:szCs w:val="16"/>
              </w:rPr>
            </w:pPr>
            <w:r>
              <w:rPr>
                <w:sz w:val="16"/>
                <w:szCs w:val="16"/>
              </w:rPr>
              <w:t>2024-03</w:t>
            </w:r>
          </w:p>
        </w:tc>
        <w:tc>
          <w:tcPr>
            <w:tcW w:w="853" w:type="dxa"/>
            <w:shd w:val="solid" w:color="FFFFFF" w:fill="auto"/>
          </w:tcPr>
          <w:p w14:paraId="3C02B3CE" w14:textId="547AF2E3" w:rsidR="005C2676" w:rsidRDefault="005C2676" w:rsidP="00DB4E7B">
            <w:pPr>
              <w:pStyle w:val="TAC"/>
              <w:rPr>
                <w:sz w:val="16"/>
                <w:szCs w:val="16"/>
              </w:rPr>
            </w:pPr>
            <w:r>
              <w:rPr>
                <w:sz w:val="16"/>
                <w:szCs w:val="16"/>
              </w:rPr>
              <w:t>SA#103</w:t>
            </w:r>
          </w:p>
        </w:tc>
        <w:tc>
          <w:tcPr>
            <w:tcW w:w="1041" w:type="dxa"/>
            <w:shd w:val="solid" w:color="FFFFFF" w:fill="auto"/>
          </w:tcPr>
          <w:p w14:paraId="4EB8C78B" w14:textId="546F4E98" w:rsidR="005C2676" w:rsidRDefault="005C2676" w:rsidP="00DB4E7B">
            <w:pPr>
              <w:pStyle w:val="TAC"/>
              <w:rPr>
                <w:sz w:val="16"/>
                <w:szCs w:val="16"/>
              </w:rPr>
            </w:pPr>
            <w:r>
              <w:rPr>
                <w:sz w:val="16"/>
                <w:szCs w:val="16"/>
              </w:rPr>
              <w:t>SP-240088</w:t>
            </w:r>
          </w:p>
        </w:tc>
        <w:tc>
          <w:tcPr>
            <w:tcW w:w="660" w:type="dxa"/>
            <w:shd w:val="solid" w:color="FFFFFF" w:fill="auto"/>
          </w:tcPr>
          <w:p w14:paraId="21CBF3F1" w14:textId="0BC4D246" w:rsidR="005C2676" w:rsidRDefault="005C2676" w:rsidP="00DB4E7B">
            <w:pPr>
              <w:pStyle w:val="TAC"/>
              <w:rPr>
                <w:sz w:val="16"/>
                <w:szCs w:val="16"/>
              </w:rPr>
            </w:pPr>
            <w:r>
              <w:rPr>
                <w:sz w:val="16"/>
                <w:szCs w:val="16"/>
              </w:rPr>
              <w:t>0423</w:t>
            </w:r>
          </w:p>
        </w:tc>
        <w:tc>
          <w:tcPr>
            <w:tcW w:w="426" w:type="dxa"/>
            <w:shd w:val="solid" w:color="FFFFFF" w:fill="auto"/>
          </w:tcPr>
          <w:p w14:paraId="285A333A" w14:textId="18C378CF" w:rsidR="005C2676" w:rsidRDefault="005C2676" w:rsidP="00DB4E7B">
            <w:pPr>
              <w:pStyle w:val="TAC"/>
              <w:rPr>
                <w:sz w:val="16"/>
                <w:szCs w:val="16"/>
              </w:rPr>
            </w:pPr>
            <w:r>
              <w:rPr>
                <w:sz w:val="16"/>
                <w:szCs w:val="16"/>
              </w:rPr>
              <w:t>3</w:t>
            </w:r>
          </w:p>
        </w:tc>
        <w:tc>
          <w:tcPr>
            <w:tcW w:w="425" w:type="dxa"/>
            <w:shd w:val="solid" w:color="FFFFFF" w:fill="auto"/>
          </w:tcPr>
          <w:p w14:paraId="276C0745" w14:textId="1DFE6B94" w:rsidR="005C2676" w:rsidRDefault="005C2676" w:rsidP="00DB4E7B">
            <w:pPr>
              <w:pStyle w:val="TAC"/>
              <w:rPr>
                <w:sz w:val="16"/>
                <w:szCs w:val="16"/>
              </w:rPr>
            </w:pPr>
            <w:r>
              <w:rPr>
                <w:sz w:val="16"/>
                <w:szCs w:val="16"/>
              </w:rPr>
              <w:t>F</w:t>
            </w:r>
          </w:p>
        </w:tc>
        <w:tc>
          <w:tcPr>
            <w:tcW w:w="4726" w:type="dxa"/>
            <w:shd w:val="solid" w:color="FFFFFF" w:fill="auto"/>
          </w:tcPr>
          <w:p w14:paraId="765FBBAD" w14:textId="4471C017" w:rsidR="005C2676" w:rsidRDefault="005C2676" w:rsidP="00DB4E7B">
            <w:pPr>
              <w:pStyle w:val="TAL"/>
              <w:rPr>
                <w:snapToGrid w:val="0"/>
                <w:sz w:val="16"/>
                <w:szCs w:val="16"/>
                <w:lang w:eastAsia="zh-CN"/>
              </w:rPr>
            </w:pPr>
            <w:r>
              <w:rPr>
                <w:snapToGrid w:val="0"/>
                <w:sz w:val="16"/>
                <w:szCs w:val="16"/>
                <w:lang w:eastAsia="zh-CN"/>
              </w:rPr>
              <w:t>Update procedure for 5G ProSe UE-to-UE Relay Discovery with Model A</w:t>
            </w:r>
          </w:p>
        </w:tc>
        <w:tc>
          <w:tcPr>
            <w:tcW w:w="708" w:type="dxa"/>
            <w:shd w:val="solid" w:color="FFFFFF" w:fill="auto"/>
          </w:tcPr>
          <w:p w14:paraId="51AFE557" w14:textId="5AE31C74" w:rsidR="005C2676" w:rsidRDefault="005C2676" w:rsidP="00DB4E7B">
            <w:pPr>
              <w:pStyle w:val="TAC"/>
              <w:rPr>
                <w:sz w:val="16"/>
                <w:szCs w:val="16"/>
              </w:rPr>
            </w:pPr>
            <w:r>
              <w:rPr>
                <w:sz w:val="16"/>
                <w:szCs w:val="16"/>
              </w:rPr>
              <w:t>18.5.0</w:t>
            </w:r>
          </w:p>
        </w:tc>
      </w:tr>
      <w:tr w:rsidR="00D411B5" w:rsidRPr="00CB5EC9" w14:paraId="19741012" w14:textId="77777777" w:rsidTr="005D7532">
        <w:tc>
          <w:tcPr>
            <w:tcW w:w="800" w:type="dxa"/>
            <w:shd w:val="solid" w:color="FFFFFF" w:fill="auto"/>
          </w:tcPr>
          <w:p w14:paraId="0EC97660" w14:textId="1499460D" w:rsidR="00D411B5" w:rsidRDefault="00D411B5" w:rsidP="00DB4E7B">
            <w:pPr>
              <w:pStyle w:val="TAC"/>
              <w:rPr>
                <w:sz w:val="16"/>
                <w:szCs w:val="16"/>
              </w:rPr>
            </w:pPr>
            <w:r>
              <w:rPr>
                <w:sz w:val="16"/>
                <w:szCs w:val="16"/>
              </w:rPr>
              <w:t>2024-03</w:t>
            </w:r>
          </w:p>
        </w:tc>
        <w:tc>
          <w:tcPr>
            <w:tcW w:w="853" w:type="dxa"/>
            <w:shd w:val="solid" w:color="FFFFFF" w:fill="auto"/>
          </w:tcPr>
          <w:p w14:paraId="61CEFCBE" w14:textId="57212D73" w:rsidR="00D411B5" w:rsidRDefault="00D411B5" w:rsidP="00DB4E7B">
            <w:pPr>
              <w:pStyle w:val="TAC"/>
              <w:rPr>
                <w:sz w:val="16"/>
                <w:szCs w:val="16"/>
              </w:rPr>
            </w:pPr>
            <w:r>
              <w:rPr>
                <w:sz w:val="16"/>
                <w:szCs w:val="16"/>
              </w:rPr>
              <w:t>SA#103</w:t>
            </w:r>
          </w:p>
        </w:tc>
        <w:tc>
          <w:tcPr>
            <w:tcW w:w="1041" w:type="dxa"/>
            <w:shd w:val="solid" w:color="FFFFFF" w:fill="auto"/>
          </w:tcPr>
          <w:p w14:paraId="5CC2E3E2" w14:textId="1384F9CE" w:rsidR="00D411B5" w:rsidRDefault="00D411B5" w:rsidP="00DB4E7B">
            <w:pPr>
              <w:pStyle w:val="TAC"/>
              <w:rPr>
                <w:sz w:val="16"/>
                <w:szCs w:val="16"/>
              </w:rPr>
            </w:pPr>
            <w:r>
              <w:rPr>
                <w:sz w:val="16"/>
                <w:szCs w:val="16"/>
              </w:rPr>
              <w:t>SP-240088</w:t>
            </w:r>
          </w:p>
        </w:tc>
        <w:tc>
          <w:tcPr>
            <w:tcW w:w="660" w:type="dxa"/>
            <w:shd w:val="solid" w:color="FFFFFF" w:fill="auto"/>
          </w:tcPr>
          <w:p w14:paraId="3BAD2D4B" w14:textId="2ED96E9E" w:rsidR="00D411B5" w:rsidRDefault="00D411B5" w:rsidP="00DB4E7B">
            <w:pPr>
              <w:pStyle w:val="TAC"/>
              <w:rPr>
                <w:sz w:val="16"/>
                <w:szCs w:val="16"/>
              </w:rPr>
            </w:pPr>
            <w:r>
              <w:rPr>
                <w:sz w:val="16"/>
                <w:szCs w:val="16"/>
              </w:rPr>
              <w:t>0424</w:t>
            </w:r>
          </w:p>
        </w:tc>
        <w:tc>
          <w:tcPr>
            <w:tcW w:w="426" w:type="dxa"/>
            <w:shd w:val="solid" w:color="FFFFFF" w:fill="auto"/>
          </w:tcPr>
          <w:p w14:paraId="7DAF6810" w14:textId="66757511" w:rsidR="00D411B5" w:rsidRDefault="00D411B5" w:rsidP="00DB4E7B">
            <w:pPr>
              <w:pStyle w:val="TAC"/>
              <w:rPr>
                <w:sz w:val="16"/>
                <w:szCs w:val="16"/>
              </w:rPr>
            </w:pPr>
            <w:r>
              <w:rPr>
                <w:sz w:val="16"/>
                <w:szCs w:val="16"/>
              </w:rPr>
              <w:t>1</w:t>
            </w:r>
          </w:p>
        </w:tc>
        <w:tc>
          <w:tcPr>
            <w:tcW w:w="425" w:type="dxa"/>
            <w:shd w:val="solid" w:color="FFFFFF" w:fill="auto"/>
          </w:tcPr>
          <w:p w14:paraId="4D383B80" w14:textId="43190CEE" w:rsidR="00D411B5" w:rsidRDefault="00D411B5" w:rsidP="00DB4E7B">
            <w:pPr>
              <w:pStyle w:val="TAC"/>
              <w:rPr>
                <w:sz w:val="16"/>
                <w:szCs w:val="16"/>
              </w:rPr>
            </w:pPr>
            <w:r>
              <w:rPr>
                <w:sz w:val="16"/>
                <w:szCs w:val="16"/>
              </w:rPr>
              <w:t>F</w:t>
            </w:r>
          </w:p>
        </w:tc>
        <w:tc>
          <w:tcPr>
            <w:tcW w:w="4726" w:type="dxa"/>
            <w:shd w:val="solid" w:color="FFFFFF" w:fill="auto"/>
          </w:tcPr>
          <w:p w14:paraId="014F89ED" w14:textId="3311D4B0" w:rsidR="00D411B5" w:rsidRDefault="00D411B5" w:rsidP="00DB4E7B">
            <w:pPr>
              <w:pStyle w:val="TAL"/>
              <w:rPr>
                <w:snapToGrid w:val="0"/>
                <w:sz w:val="16"/>
                <w:szCs w:val="16"/>
                <w:lang w:eastAsia="zh-CN"/>
              </w:rPr>
            </w:pPr>
            <w:r>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Default="00D411B5" w:rsidP="00DB4E7B">
            <w:pPr>
              <w:pStyle w:val="TAC"/>
              <w:rPr>
                <w:sz w:val="16"/>
                <w:szCs w:val="16"/>
              </w:rPr>
            </w:pPr>
            <w:r>
              <w:rPr>
                <w:sz w:val="16"/>
                <w:szCs w:val="16"/>
              </w:rPr>
              <w:t>18.5.0</w:t>
            </w:r>
          </w:p>
        </w:tc>
      </w:tr>
      <w:tr w:rsidR="00BB43C6" w:rsidRPr="00CB5EC9" w14:paraId="72E087B0" w14:textId="77777777" w:rsidTr="005D7532">
        <w:tc>
          <w:tcPr>
            <w:tcW w:w="800" w:type="dxa"/>
            <w:shd w:val="solid" w:color="FFFFFF" w:fill="auto"/>
          </w:tcPr>
          <w:p w14:paraId="7C9A05A3" w14:textId="2AC25078" w:rsidR="00BB43C6" w:rsidRDefault="00BB43C6" w:rsidP="00DB4E7B">
            <w:pPr>
              <w:pStyle w:val="TAC"/>
              <w:rPr>
                <w:sz w:val="16"/>
                <w:szCs w:val="16"/>
              </w:rPr>
            </w:pPr>
            <w:r>
              <w:rPr>
                <w:sz w:val="16"/>
                <w:szCs w:val="16"/>
              </w:rPr>
              <w:t>2024-03</w:t>
            </w:r>
          </w:p>
        </w:tc>
        <w:tc>
          <w:tcPr>
            <w:tcW w:w="853" w:type="dxa"/>
            <w:shd w:val="solid" w:color="FFFFFF" w:fill="auto"/>
          </w:tcPr>
          <w:p w14:paraId="3BD72EAF" w14:textId="7B95C3DD" w:rsidR="00BB43C6" w:rsidRDefault="00BB43C6" w:rsidP="00DB4E7B">
            <w:pPr>
              <w:pStyle w:val="TAC"/>
              <w:rPr>
                <w:sz w:val="16"/>
                <w:szCs w:val="16"/>
              </w:rPr>
            </w:pPr>
            <w:r>
              <w:rPr>
                <w:sz w:val="16"/>
                <w:szCs w:val="16"/>
              </w:rPr>
              <w:t>SA#103</w:t>
            </w:r>
          </w:p>
        </w:tc>
        <w:tc>
          <w:tcPr>
            <w:tcW w:w="1041" w:type="dxa"/>
            <w:shd w:val="solid" w:color="FFFFFF" w:fill="auto"/>
          </w:tcPr>
          <w:p w14:paraId="4926BBC7" w14:textId="69045B1C" w:rsidR="00BB43C6" w:rsidRDefault="00BB43C6" w:rsidP="00DB4E7B">
            <w:pPr>
              <w:pStyle w:val="TAC"/>
              <w:rPr>
                <w:sz w:val="16"/>
                <w:szCs w:val="16"/>
              </w:rPr>
            </w:pPr>
            <w:r>
              <w:rPr>
                <w:sz w:val="16"/>
                <w:szCs w:val="16"/>
              </w:rPr>
              <w:t>SP-240088</w:t>
            </w:r>
          </w:p>
        </w:tc>
        <w:tc>
          <w:tcPr>
            <w:tcW w:w="660" w:type="dxa"/>
            <w:shd w:val="solid" w:color="FFFFFF" w:fill="auto"/>
          </w:tcPr>
          <w:p w14:paraId="6DFE90B7" w14:textId="3B87DEEF" w:rsidR="00BB43C6" w:rsidRDefault="00BB43C6" w:rsidP="00DB4E7B">
            <w:pPr>
              <w:pStyle w:val="TAC"/>
              <w:rPr>
                <w:sz w:val="16"/>
                <w:szCs w:val="16"/>
              </w:rPr>
            </w:pPr>
            <w:r>
              <w:rPr>
                <w:sz w:val="16"/>
                <w:szCs w:val="16"/>
              </w:rPr>
              <w:t>0426</w:t>
            </w:r>
          </w:p>
        </w:tc>
        <w:tc>
          <w:tcPr>
            <w:tcW w:w="426" w:type="dxa"/>
            <w:shd w:val="solid" w:color="FFFFFF" w:fill="auto"/>
          </w:tcPr>
          <w:p w14:paraId="5A02AB00" w14:textId="66805528" w:rsidR="00BB43C6" w:rsidRDefault="00BB43C6" w:rsidP="00DB4E7B">
            <w:pPr>
              <w:pStyle w:val="TAC"/>
              <w:rPr>
                <w:sz w:val="16"/>
                <w:szCs w:val="16"/>
              </w:rPr>
            </w:pPr>
            <w:r>
              <w:rPr>
                <w:sz w:val="16"/>
                <w:szCs w:val="16"/>
              </w:rPr>
              <w:t>-</w:t>
            </w:r>
          </w:p>
        </w:tc>
        <w:tc>
          <w:tcPr>
            <w:tcW w:w="425" w:type="dxa"/>
            <w:shd w:val="solid" w:color="FFFFFF" w:fill="auto"/>
          </w:tcPr>
          <w:p w14:paraId="3366F5D8" w14:textId="644FD3AB" w:rsidR="00BB43C6" w:rsidRDefault="00BB43C6" w:rsidP="00DB4E7B">
            <w:pPr>
              <w:pStyle w:val="TAC"/>
              <w:rPr>
                <w:sz w:val="16"/>
                <w:szCs w:val="16"/>
              </w:rPr>
            </w:pPr>
            <w:r>
              <w:rPr>
                <w:sz w:val="16"/>
                <w:szCs w:val="16"/>
              </w:rPr>
              <w:t>F</w:t>
            </w:r>
          </w:p>
        </w:tc>
        <w:tc>
          <w:tcPr>
            <w:tcW w:w="4726" w:type="dxa"/>
            <w:shd w:val="solid" w:color="FFFFFF" w:fill="auto"/>
          </w:tcPr>
          <w:p w14:paraId="0FF226F4" w14:textId="657835CA" w:rsidR="00BB43C6" w:rsidRDefault="00BB43C6" w:rsidP="00DB4E7B">
            <w:pPr>
              <w:pStyle w:val="TAL"/>
              <w:rPr>
                <w:snapToGrid w:val="0"/>
                <w:sz w:val="16"/>
                <w:szCs w:val="16"/>
                <w:lang w:eastAsia="zh-CN"/>
              </w:rPr>
            </w:pPr>
            <w:r>
              <w:rPr>
                <w:snapToGrid w:val="0"/>
                <w:sz w:val="16"/>
                <w:szCs w:val="16"/>
                <w:lang w:eastAsia="zh-CN"/>
              </w:rPr>
              <w:t>ENs Removal for Layer-2 UE-to-UE Relay</w:t>
            </w:r>
          </w:p>
        </w:tc>
        <w:tc>
          <w:tcPr>
            <w:tcW w:w="708" w:type="dxa"/>
            <w:shd w:val="solid" w:color="FFFFFF" w:fill="auto"/>
          </w:tcPr>
          <w:p w14:paraId="57CD1D0E" w14:textId="4FB46B16" w:rsidR="00BB43C6" w:rsidRDefault="00BB43C6" w:rsidP="00DB4E7B">
            <w:pPr>
              <w:pStyle w:val="TAC"/>
              <w:rPr>
                <w:sz w:val="16"/>
                <w:szCs w:val="16"/>
              </w:rPr>
            </w:pPr>
            <w:r>
              <w:rPr>
                <w:sz w:val="16"/>
                <w:szCs w:val="16"/>
              </w:rPr>
              <w:t>18.5.0</w:t>
            </w:r>
          </w:p>
        </w:tc>
      </w:tr>
      <w:tr w:rsidR="00BB43C6" w:rsidRPr="00CB5EC9" w14:paraId="0F08F81F" w14:textId="77777777" w:rsidTr="005D7532">
        <w:tc>
          <w:tcPr>
            <w:tcW w:w="800" w:type="dxa"/>
            <w:shd w:val="solid" w:color="FFFFFF" w:fill="auto"/>
          </w:tcPr>
          <w:p w14:paraId="5D493DDD" w14:textId="66237229" w:rsidR="00BB43C6" w:rsidRDefault="00BB43C6" w:rsidP="00DB4E7B">
            <w:pPr>
              <w:pStyle w:val="TAC"/>
              <w:rPr>
                <w:sz w:val="16"/>
                <w:szCs w:val="16"/>
              </w:rPr>
            </w:pPr>
            <w:r>
              <w:rPr>
                <w:sz w:val="16"/>
                <w:szCs w:val="16"/>
              </w:rPr>
              <w:t>2024-03</w:t>
            </w:r>
          </w:p>
        </w:tc>
        <w:tc>
          <w:tcPr>
            <w:tcW w:w="853" w:type="dxa"/>
            <w:shd w:val="solid" w:color="FFFFFF" w:fill="auto"/>
          </w:tcPr>
          <w:p w14:paraId="5DD73C52" w14:textId="78DF71DF" w:rsidR="00BB43C6" w:rsidRDefault="00BB43C6" w:rsidP="00DB4E7B">
            <w:pPr>
              <w:pStyle w:val="TAC"/>
              <w:rPr>
                <w:sz w:val="16"/>
                <w:szCs w:val="16"/>
              </w:rPr>
            </w:pPr>
            <w:r>
              <w:rPr>
                <w:sz w:val="16"/>
                <w:szCs w:val="16"/>
              </w:rPr>
              <w:t>SA#103</w:t>
            </w:r>
          </w:p>
        </w:tc>
        <w:tc>
          <w:tcPr>
            <w:tcW w:w="1041" w:type="dxa"/>
            <w:shd w:val="solid" w:color="FFFFFF" w:fill="auto"/>
          </w:tcPr>
          <w:p w14:paraId="25320B5A" w14:textId="3A6E48FE" w:rsidR="00BB43C6" w:rsidRDefault="00BB43C6" w:rsidP="00DB4E7B">
            <w:pPr>
              <w:pStyle w:val="TAC"/>
              <w:rPr>
                <w:sz w:val="16"/>
                <w:szCs w:val="16"/>
              </w:rPr>
            </w:pPr>
            <w:r>
              <w:rPr>
                <w:sz w:val="16"/>
                <w:szCs w:val="16"/>
              </w:rPr>
              <w:t>SP-240115</w:t>
            </w:r>
          </w:p>
        </w:tc>
        <w:tc>
          <w:tcPr>
            <w:tcW w:w="660" w:type="dxa"/>
            <w:shd w:val="solid" w:color="FFFFFF" w:fill="auto"/>
          </w:tcPr>
          <w:p w14:paraId="0BEA5550" w14:textId="2F207631" w:rsidR="00BB43C6" w:rsidRDefault="00BB43C6" w:rsidP="00DB4E7B">
            <w:pPr>
              <w:pStyle w:val="TAC"/>
              <w:rPr>
                <w:sz w:val="16"/>
                <w:szCs w:val="16"/>
              </w:rPr>
            </w:pPr>
            <w:r>
              <w:rPr>
                <w:sz w:val="16"/>
                <w:szCs w:val="16"/>
              </w:rPr>
              <w:t>0429</w:t>
            </w:r>
          </w:p>
        </w:tc>
        <w:tc>
          <w:tcPr>
            <w:tcW w:w="426" w:type="dxa"/>
            <w:shd w:val="solid" w:color="FFFFFF" w:fill="auto"/>
          </w:tcPr>
          <w:p w14:paraId="37D79AD5" w14:textId="0B630B26" w:rsidR="00BB43C6" w:rsidRDefault="00BB43C6" w:rsidP="00DB4E7B">
            <w:pPr>
              <w:pStyle w:val="TAC"/>
              <w:rPr>
                <w:sz w:val="16"/>
                <w:szCs w:val="16"/>
              </w:rPr>
            </w:pPr>
            <w:r>
              <w:rPr>
                <w:sz w:val="16"/>
                <w:szCs w:val="16"/>
              </w:rPr>
              <w:t>2</w:t>
            </w:r>
          </w:p>
        </w:tc>
        <w:tc>
          <w:tcPr>
            <w:tcW w:w="425" w:type="dxa"/>
            <w:shd w:val="solid" w:color="FFFFFF" w:fill="auto"/>
          </w:tcPr>
          <w:p w14:paraId="655B9CC4" w14:textId="71AF6002" w:rsidR="00BB43C6" w:rsidRDefault="00BB43C6" w:rsidP="00DB4E7B">
            <w:pPr>
              <w:pStyle w:val="TAC"/>
              <w:rPr>
                <w:sz w:val="16"/>
                <w:szCs w:val="16"/>
              </w:rPr>
            </w:pPr>
            <w:r>
              <w:rPr>
                <w:sz w:val="16"/>
                <w:szCs w:val="16"/>
              </w:rPr>
              <w:t>F</w:t>
            </w:r>
          </w:p>
        </w:tc>
        <w:tc>
          <w:tcPr>
            <w:tcW w:w="4726" w:type="dxa"/>
            <w:shd w:val="solid" w:color="FFFFFF" w:fill="auto"/>
          </w:tcPr>
          <w:p w14:paraId="0699FEAC" w14:textId="70031732" w:rsidR="00BB43C6" w:rsidRDefault="00BB43C6" w:rsidP="00DB4E7B">
            <w:pPr>
              <w:pStyle w:val="TAL"/>
              <w:rPr>
                <w:snapToGrid w:val="0"/>
                <w:sz w:val="16"/>
                <w:szCs w:val="16"/>
                <w:lang w:eastAsia="zh-CN"/>
              </w:rPr>
            </w:pPr>
            <w:r>
              <w:rPr>
                <w:snapToGrid w:val="0"/>
                <w:sz w:val="16"/>
                <w:szCs w:val="16"/>
                <w:lang w:eastAsia="zh-CN"/>
              </w:rPr>
              <w:t xml:space="preserve">Clarification of Direct Discovery </w:t>
            </w:r>
          </w:p>
        </w:tc>
        <w:tc>
          <w:tcPr>
            <w:tcW w:w="708" w:type="dxa"/>
            <w:shd w:val="solid" w:color="FFFFFF" w:fill="auto"/>
          </w:tcPr>
          <w:p w14:paraId="5CCBBC70" w14:textId="419DDDB6" w:rsidR="00BB43C6" w:rsidRDefault="00BB43C6" w:rsidP="00DB4E7B">
            <w:pPr>
              <w:pStyle w:val="TAC"/>
              <w:rPr>
                <w:sz w:val="16"/>
                <w:szCs w:val="16"/>
              </w:rPr>
            </w:pPr>
            <w:r>
              <w:rPr>
                <w:sz w:val="16"/>
                <w:szCs w:val="16"/>
              </w:rPr>
              <w:t>18.5.0</w:t>
            </w:r>
          </w:p>
        </w:tc>
      </w:tr>
      <w:tr w:rsidR="00724E85" w:rsidRPr="00CB5EC9" w14:paraId="102492AA" w14:textId="77777777" w:rsidTr="005D7532">
        <w:tc>
          <w:tcPr>
            <w:tcW w:w="800" w:type="dxa"/>
            <w:shd w:val="solid" w:color="FFFFFF" w:fill="auto"/>
          </w:tcPr>
          <w:p w14:paraId="12E56611" w14:textId="661B4B2A" w:rsidR="00724E85" w:rsidRDefault="00724E85" w:rsidP="00DB4E7B">
            <w:pPr>
              <w:pStyle w:val="TAC"/>
              <w:rPr>
                <w:sz w:val="16"/>
                <w:szCs w:val="16"/>
              </w:rPr>
            </w:pPr>
            <w:r>
              <w:rPr>
                <w:sz w:val="16"/>
                <w:szCs w:val="16"/>
              </w:rPr>
              <w:t>2024-03</w:t>
            </w:r>
          </w:p>
        </w:tc>
        <w:tc>
          <w:tcPr>
            <w:tcW w:w="853" w:type="dxa"/>
            <w:shd w:val="solid" w:color="FFFFFF" w:fill="auto"/>
          </w:tcPr>
          <w:p w14:paraId="05896482" w14:textId="401F6811" w:rsidR="00724E85" w:rsidRDefault="00724E85" w:rsidP="00DB4E7B">
            <w:pPr>
              <w:pStyle w:val="TAC"/>
              <w:rPr>
                <w:sz w:val="16"/>
                <w:szCs w:val="16"/>
              </w:rPr>
            </w:pPr>
            <w:r>
              <w:rPr>
                <w:sz w:val="16"/>
                <w:szCs w:val="16"/>
              </w:rPr>
              <w:t>SA#103</w:t>
            </w:r>
          </w:p>
        </w:tc>
        <w:tc>
          <w:tcPr>
            <w:tcW w:w="1041" w:type="dxa"/>
            <w:shd w:val="solid" w:color="FFFFFF" w:fill="auto"/>
          </w:tcPr>
          <w:p w14:paraId="02E189E6" w14:textId="55D10070" w:rsidR="00724E85" w:rsidRDefault="00724E85" w:rsidP="00DB4E7B">
            <w:pPr>
              <w:pStyle w:val="TAC"/>
              <w:rPr>
                <w:sz w:val="16"/>
                <w:szCs w:val="16"/>
              </w:rPr>
            </w:pPr>
            <w:r>
              <w:rPr>
                <w:sz w:val="16"/>
                <w:szCs w:val="16"/>
              </w:rPr>
              <w:t>SP-240088</w:t>
            </w:r>
          </w:p>
        </w:tc>
        <w:tc>
          <w:tcPr>
            <w:tcW w:w="660" w:type="dxa"/>
            <w:shd w:val="solid" w:color="FFFFFF" w:fill="auto"/>
          </w:tcPr>
          <w:p w14:paraId="2173F8A6" w14:textId="0FE83DE7" w:rsidR="00724E85" w:rsidRDefault="00724E85" w:rsidP="00DB4E7B">
            <w:pPr>
              <w:pStyle w:val="TAC"/>
              <w:rPr>
                <w:sz w:val="16"/>
                <w:szCs w:val="16"/>
              </w:rPr>
            </w:pPr>
            <w:r>
              <w:rPr>
                <w:sz w:val="16"/>
                <w:szCs w:val="16"/>
              </w:rPr>
              <w:t>0430</w:t>
            </w:r>
          </w:p>
        </w:tc>
        <w:tc>
          <w:tcPr>
            <w:tcW w:w="426" w:type="dxa"/>
            <w:shd w:val="solid" w:color="FFFFFF" w:fill="auto"/>
          </w:tcPr>
          <w:p w14:paraId="7916C5B4" w14:textId="5B9B85B5" w:rsidR="00724E85" w:rsidRDefault="00724E85" w:rsidP="00DB4E7B">
            <w:pPr>
              <w:pStyle w:val="TAC"/>
              <w:rPr>
                <w:sz w:val="16"/>
                <w:szCs w:val="16"/>
              </w:rPr>
            </w:pPr>
            <w:r>
              <w:rPr>
                <w:sz w:val="16"/>
                <w:szCs w:val="16"/>
              </w:rPr>
              <w:t>1</w:t>
            </w:r>
          </w:p>
        </w:tc>
        <w:tc>
          <w:tcPr>
            <w:tcW w:w="425" w:type="dxa"/>
            <w:shd w:val="solid" w:color="FFFFFF" w:fill="auto"/>
          </w:tcPr>
          <w:p w14:paraId="79AB9395" w14:textId="786552D5" w:rsidR="00724E85" w:rsidRDefault="00724E85" w:rsidP="00DB4E7B">
            <w:pPr>
              <w:pStyle w:val="TAC"/>
              <w:rPr>
                <w:sz w:val="16"/>
                <w:szCs w:val="16"/>
              </w:rPr>
            </w:pPr>
            <w:r>
              <w:rPr>
                <w:sz w:val="16"/>
                <w:szCs w:val="16"/>
              </w:rPr>
              <w:t>F</w:t>
            </w:r>
          </w:p>
        </w:tc>
        <w:tc>
          <w:tcPr>
            <w:tcW w:w="4726" w:type="dxa"/>
            <w:shd w:val="solid" w:color="FFFFFF" w:fill="auto"/>
          </w:tcPr>
          <w:p w14:paraId="4649AB72" w14:textId="6227ACAA" w:rsidR="00724E85" w:rsidRDefault="00724E85" w:rsidP="00DB4E7B">
            <w:pPr>
              <w:pStyle w:val="TAL"/>
              <w:rPr>
                <w:snapToGrid w:val="0"/>
                <w:sz w:val="16"/>
                <w:szCs w:val="16"/>
                <w:lang w:eastAsia="zh-CN"/>
              </w:rPr>
            </w:pPr>
            <w:r>
              <w:rPr>
                <w:snapToGrid w:val="0"/>
                <w:sz w:val="16"/>
                <w:szCs w:val="16"/>
                <w:lang w:eastAsia="zh-CN"/>
              </w:rPr>
              <w:t>RAN alignment for SL DRX</w:t>
            </w:r>
          </w:p>
        </w:tc>
        <w:tc>
          <w:tcPr>
            <w:tcW w:w="708" w:type="dxa"/>
            <w:shd w:val="solid" w:color="FFFFFF" w:fill="auto"/>
          </w:tcPr>
          <w:p w14:paraId="1343190C" w14:textId="2717D631" w:rsidR="00724E85" w:rsidRDefault="00724E85" w:rsidP="00DB4E7B">
            <w:pPr>
              <w:pStyle w:val="TAC"/>
              <w:rPr>
                <w:sz w:val="16"/>
                <w:szCs w:val="16"/>
              </w:rPr>
            </w:pPr>
            <w:r>
              <w:rPr>
                <w:sz w:val="16"/>
                <w:szCs w:val="16"/>
              </w:rPr>
              <w:t>18.5.0</w:t>
            </w:r>
          </w:p>
        </w:tc>
      </w:tr>
      <w:tr w:rsidR="00724E85" w:rsidRPr="00CB5EC9" w14:paraId="0FE17A0E" w14:textId="77777777" w:rsidTr="005D7532">
        <w:tc>
          <w:tcPr>
            <w:tcW w:w="800" w:type="dxa"/>
            <w:shd w:val="solid" w:color="FFFFFF" w:fill="auto"/>
          </w:tcPr>
          <w:p w14:paraId="04EC8283" w14:textId="581424C8" w:rsidR="00724E85" w:rsidRDefault="00724E85" w:rsidP="00DB4E7B">
            <w:pPr>
              <w:pStyle w:val="TAC"/>
              <w:rPr>
                <w:sz w:val="16"/>
                <w:szCs w:val="16"/>
              </w:rPr>
            </w:pPr>
            <w:r>
              <w:rPr>
                <w:sz w:val="16"/>
                <w:szCs w:val="16"/>
              </w:rPr>
              <w:t>2024-03</w:t>
            </w:r>
          </w:p>
        </w:tc>
        <w:tc>
          <w:tcPr>
            <w:tcW w:w="853" w:type="dxa"/>
            <w:shd w:val="solid" w:color="FFFFFF" w:fill="auto"/>
          </w:tcPr>
          <w:p w14:paraId="005785DB" w14:textId="17D3E141" w:rsidR="00724E85" w:rsidRDefault="00724E85" w:rsidP="00DB4E7B">
            <w:pPr>
              <w:pStyle w:val="TAC"/>
              <w:rPr>
                <w:sz w:val="16"/>
                <w:szCs w:val="16"/>
              </w:rPr>
            </w:pPr>
            <w:r>
              <w:rPr>
                <w:sz w:val="16"/>
                <w:szCs w:val="16"/>
              </w:rPr>
              <w:t>SA#103</w:t>
            </w:r>
          </w:p>
        </w:tc>
        <w:tc>
          <w:tcPr>
            <w:tcW w:w="1041" w:type="dxa"/>
            <w:shd w:val="solid" w:color="FFFFFF" w:fill="auto"/>
          </w:tcPr>
          <w:p w14:paraId="38B6C0C1" w14:textId="627D838E" w:rsidR="00724E85" w:rsidRDefault="00724E85" w:rsidP="00DB4E7B">
            <w:pPr>
              <w:pStyle w:val="TAC"/>
              <w:rPr>
                <w:sz w:val="16"/>
                <w:szCs w:val="16"/>
              </w:rPr>
            </w:pPr>
            <w:r>
              <w:rPr>
                <w:sz w:val="16"/>
                <w:szCs w:val="16"/>
              </w:rPr>
              <w:t>SP-240088</w:t>
            </w:r>
          </w:p>
        </w:tc>
        <w:tc>
          <w:tcPr>
            <w:tcW w:w="660" w:type="dxa"/>
            <w:shd w:val="solid" w:color="FFFFFF" w:fill="auto"/>
          </w:tcPr>
          <w:p w14:paraId="560D8DAC" w14:textId="367530DD" w:rsidR="00724E85" w:rsidRDefault="00724E85" w:rsidP="00DB4E7B">
            <w:pPr>
              <w:pStyle w:val="TAC"/>
              <w:rPr>
                <w:sz w:val="16"/>
                <w:szCs w:val="16"/>
              </w:rPr>
            </w:pPr>
            <w:r>
              <w:rPr>
                <w:sz w:val="16"/>
                <w:szCs w:val="16"/>
              </w:rPr>
              <w:t>0431</w:t>
            </w:r>
          </w:p>
        </w:tc>
        <w:tc>
          <w:tcPr>
            <w:tcW w:w="426" w:type="dxa"/>
            <w:shd w:val="solid" w:color="FFFFFF" w:fill="auto"/>
          </w:tcPr>
          <w:p w14:paraId="6100D460" w14:textId="48E0553E" w:rsidR="00724E85" w:rsidRDefault="00724E85" w:rsidP="00DB4E7B">
            <w:pPr>
              <w:pStyle w:val="TAC"/>
              <w:rPr>
                <w:sz w:val="16"/>
                <w:szCs w:val="16"/>
              </w:rPr>
            </w:pPr>
            <w:r>
              <w:rPr>
                <w:sz w:val="16"/>
                <w:szCs w:val="16"/>
              </w:rPr>
              <w:t>2</w:t>
            </w:r>
          </w:p>
        </w:tc>
        <w:tc>
          <w:tcPr>
            <w:tcW w:w="425" w:type="dxa"/>
            <w:shd w:val="solid" w:color="FFFFFF" w:fill="auto"/>
          </w:tcPr>
          <w:p w14:paraId="77E05F5B" w14:textId="613305E3" w:rsidR="00724E85" w:rsidRDefault="00724E85" w:rsidP="00DB4E7B">
            <w:pPr>
              <w:pStyle w:val="TAC"/>
              <w:rPr>
                <w:sz w:val="16"/>
                <w:szCs w:val="16"/>
              </w:rPr>
            </w:pPr>
            <w:r>
              <w:rPr>
                <w:sz w:val="16"/>
                <w:szCs w:val="16"/>
              </w:rPr>
              <w:t>F</w:t>
            </w:r>
          </w:p>
        </w:tc>
        <w:tc>
          <w:tcPr>
            <w:tcW w:w="4726" w:type="dxa"/>
            <w:shd w:val="solid" w:color="FFFFFF" w:fill="auto"/>
          </w:tcPr>
          <w:p w14:paraId="75B72941" w14:textId="7D75B18C" w:rsidR="00724E85" w:rsidRDefault="00724E85" w:rsidP="00DB4E7B">
            <w:pPr>
              <w:pStyle w:val="TAL"/>
              <w:rPr>
                <w:snapToGrid w:val="0"/>
                <w:sz w:val="16"/>
                <w:szCs w:val="16"/>
                <w:lang w:eastAsia="zh-CN"/>
              </w:rPr>
            </w:pPr>
            <w:r>
              <w:rPr>
                <w:snapToGrid w:val="0"/>
                <w:sz w:val="16"/>
                <w:szCs w:val="16"/>
                <w:lang w:eastAsia="zh-CN"/>
              </w:rPr>
              <w:t>Security aspects alignment for U2U relay</w:t>
            </w:r>
          </w:p>
        </w:tc>
        <w:tc>
          <w:tcPr>
            <w:tcW w:w="708" w:type="dxa"/>
            <w:shd w:val="solid" w:color="FFFFFF" w:fill="auto"/>
          </w:tcPr>
          <w:p w14:paraId="0EB6A4EB" w14:textId="27295121" w:rsidR="00724E85" w:rsidRDefault="00724E85" w:rsidP="00DB4E7B">
            <w:pPr>
              <w:pStyle w:val="TAC"/>
              <w:rPr>
                <w:sz w:val="16"/>
                <w:szCs w:val="16"/>
              </w:rPr>
            </w:pPr>
            <w:r>
              <w:rPr>
                <w:sz w:val="16"/>
                <w:szCs w:val="16"/>
              </w:rPr>
              <w:t>18.5.0</w:t>
            </w:r>
          </w:p>
        </w:tc>
      </w:tr>
      <w:tr w:rsidR="00DA6356" w:rsidRPr="00CB5EC9" w14:paraId="0A6FE097" w14:textId="77777777" w:rsidTr="005D7532">
        <w:tc>
          <w:tcPr>
            <w:tcW w:w="800" w:type="dxa"/>
            <w:shd w:val="solid" w:color="FFFFFF" w:fill="auto"/>
          </w:tcPr>
          <w:p w14:paraId="0F89CF40" w14:textId="0107A7F9" w:rsidR="00DA6356" w:rsidRDefault="00DA6356" w:rsidP="00DB4E7B">
            <w:pPr>
              <w:pStyle w:val="TAC"/>
              <w:rPr>
                <w:sz w:val="16"/>
                <w:szCs w:val="16"/>
              </w:rPr>
            </w:pPr>
            <w:r>
              <w:rPr>
                <w:sz w:val="16"/>
                <w:szCs w:val="16"/>
              </w:rPr>
              <w:t>2024-03</w:t>
            </w:r>
          </w:p>
        </w:tc>
        <w:tc>
          <w:tcPr>
            <w:tcW w:w="853" w:type="dxa"/>
            <w:shd w:val="solid" w:color="FFFFFF" w:fill="auto"/>
          </w:tcPr>
          <w:p w14:paraId="34E077F5" w14:textId="1DC3A7E4" w:rsidR="00DA6356" w:rsidRDefault="00DA6356" w:rsidP="00DB4E7B">
            <w:pPr>
              <w:pStyle w:val="TAC"/>
              <w:rPr>
                <w:sz w:val="16"/>
                <w:szCs w:val="16"/>
              </w:rPr>
            </w:pPr>
            <w:r>
              <w:rPr>
                <w:sz w:val="16"/>
                <w:szCs w:val="16"/>
              </w:rPr>
              <w:t>SA#103</w:t>
            </w:r>
          </w:p>
        </w:tc>
        <w:tc>
          <w:tcPr>
            <w:tcW w:w="1041" w:type="dxa"/>
            <w:shd w:val="solid" w:color="FFFFFF" w:fill="auto"/>
          </w:tcPr>
          <w:p w14:paraId="2266C434" w14:textId="2780B4E1" w:rsidR="00DA6356" w:rsidRDefault="00DA6356" w:rsidP="00DB4E7B">
            <w:pPr>
              <w:pStyle w:val="TAC"/>
              <w:rPr>
                <w:sz w:val="16"/>
                <w:szCs w:val="16"/>
              </w:rPr>
            </w:pPr>
            <w:r>
              <w:rPr>
                <w:sz w:val="16"/>
                <w:szCs w:val="16"/>
              </w:rPr>
              <w:t>SP-240088</w:t>
            </w:r>
          </w:p>
        </w:tc>
        <w:tc>
          <w:tcPr>
            <w:tcW w:w="660" w:type="dxa"/>
            <w:shd w:val="solid" w:color="FFFFFF" w:fill="auto"/>
          </w:tcPr>
          <w:p w14:paraId="5B81BC55" w14:textId="760CA4A7" w:rsidR="00DA6356" w:rsidRDefault="00DA6356" w:rsidP="00DB4E7B">
            <w:pPr>
              <w:pStyle w:val="TAC"/>
              <w:rPr>
                <w:sz w:val="16"/>
                <w:szCs w:val="16"/>
              </w:rPr>
            </w:pPr>
            <w:r>
              <w:rPr>
                <w:sz w:val="16"/>
                <w:szCs w:val="16"/>
              </w:rPr>
              <w:t>0432</w:t>
            </w:r>
          </w:p>
        </w:tc>
        <w:tc>
          <w:tcPr>
            <w:tcW w:w="426" w:type="dxa"/>
            <w:shd w:val="solid" w:color="FFFFFF" w:fill="auto"/>
          </w:tcPr>
          <w:p w14:paraId="1B22E09F" w14:textId="5E15834E" w:rsidR="00DA6356" w:rsidRDefault="00DA6356" w:rsidP="00DB4E7B">
            <w:pPr>
              <w:pStyle w:val="TAC"/>
              <w:rPr>
                <w:sz w:val="16"/>
                <w:szCs w:val="16"/>
              </w:rPr>
            </w:pPr>
            <w:r>
              <w:rPr>
                <w:sz w:val="16"/>
                <w:szCs w:val="16"/>
              </w:rPr>
              <w:t>2</w:t>
            </w:r>
          </w:p>
        </w:tc>
        <w:tc>
          <w:tcPr>
            <w:tcW w:w="425" w:type="dxa"/>
            <w:shd w:val="solid" w:color="FFFFFF" w:fill="auto"/>
          </w:tcPr>
          <w:p w14:paraId="24100224" w14:textId="7A5B2777" w:rsidR="00DA6356" w:rsidRDefault="00DA6356" w:rsidP="00DB4E7B">
            <w:pPr>
              <w:pStyle w:val="TAC"/>
              <w:rPr>
                <w:sz w:val="16"/>
                <w:szCs w:val="16"/>
              </w:rPr>
            </w:pPr>
            <w:r>
              <w:rPr>
                <w:sz w:val="16"/>
                <w:szCs w:val="16"/>
              </w:rPr>
              <w:t>F</w:t>
            </w:r>
          </w:p>
        </w:tc>
        <w:tc>
          <w:tcPr>
            <w:tcW w:w="4726" w:type="dxa"/>
            <w:shd w:val="solid" w:color="FFFFFF" w:fill="auto"/>
          </w:tcPr>
          <w:p w14:paraId="152ED268" w14:textId="16060229" w:rsidR="00DA6356" w:rsidRDefault="00DA6356" w:rsidP="00DB4E7B">
            <w:pPr>
              <w:pStyle w:val="TAL"/>
              <w:rPr>
                <w:snapToGrid w:val="0"/>
                <w:sz w:val="16"/>
                <w:szCs w:val="16"/>
                <w:lang w:eastAsia="zh-CN"/>
              </w:rPr>
            </w:pPr>
            <w:r>
              <w:rPr>
                <w:snapToGrid w:val="0"/>
                <w:sz w:val="16"/>
                <w:szCs w:val="16"/>
                <w:lang w:eastAsia="zh-CN"/>
              </w:rPr>
              <w:t>Clarification on multi-path communication via Uu and via 5G ProSe UE-to-Network Relay</w:t>
            </w:r>
          </w:p>
        </w:tc>
        <w:tc>
          <w:tcPr>
            <w:tcW w:w="708" w:type="dxa"/>
            <w:shd w:val="solid" w:color="FFFFFF" w:fill="auto"/>
          </w:tcPr>
          <w:p w14:paraId="404AA384" w14:textId="7F8D912B" w:rsidR="00DA6356" w:rsidRDefault="00DA6356" w:rsidP="00DB4E7B">
            <w:pPr>
              <w:pStyle w:val="TAC"/>
              <w:rPr>
                <w:sz w:val="16"/>
                <w:szCs w:val="16"/>
              </w:rPr>
            </w:pPr>
            <w:r>
              <w:rPr>
                <w:sz w:val="16"/>
                <w:szCs w:val="16"/>
              </w:rPr>
              <w:t>18.5.0</w:t>
            </w:r>
          </w:p>
        </w:tc>
      </w:tr>
      <w:tr w:rsidR="00DA6356" w:rsidRPr="00CB5EC9" w14:paraId="6C243D0F" w14:textId="77777777" w:rsidTr="005D7532">
        <w:tc>
          <w:tcPr>
            <w:tcW w:w="800" w:type="dxa"/>
            <w:shd w:val="solid" w:color="FFFFFF" w:fill="auto"/>
          </w:tcPr>
          <w:p w14:paraId="36555DEF" w14:textId="4547582B" w:rsidR="00DA6356" w:rsidRDefault="00DA6356" w:rsidP="00DB4E7B">
            <w:pPr>
              <w:pStyle w:val="TAC"/>
              <w:rPr>
                <w:sz w:val="16"/>
                <w:szCs w:val="16"/>
              </w:rPr>
            </w:pPr>
            <w:r>
              <w:rPr>
                <w:sz w:val="16"/>
                <w:szCs w:val="16"/>
              </w:rPr>
              <w:t>2024-03</w:t>
            </w:r>
          </w:p>
        </w:tc>
        <w:tc>
          <w:tcPr>
            <w:tcW w:w="853" w:type="dxa"/>
            <w:shd w:val="solid" w:color="FFFFFF" w:fill="auto"/>
          </w:tcPr>
          <w:p w14:paraId="040169A0" w14:textId="5D0E3CDD" w:rsidR="00DA6356" w:rsidRDefault="00DA6356" w:rsidP="00DB4E7B">
            <w:pPr>
              <w:pStyle w:val="TAC"/>
              <w:rPr>
                <w:sz w:val="16"/>
                <w:szCs w:val="16"/>
              </w:rPr>
            </w:pPr>
            <w:r>
              <w:rPr>
                <w:sz w:val="16"/>
                <w:szCs w:val="16"/>
              </w:rPr>
              <w:t>SA#103</w:t>
            </w:r>
          </w:p>
        </w:tc>
        <w:tc>
          <w:tcPr>
            <w:tcW w:w="1041" w:type="dxa"/>
            <w:shd w:val="solid" w:color="FFFFFF" w:fill="auto"/>
          </w:tcPr>
          <w:p w14:paraId="453DE3C2" w14:textId="6405B52D" w:rsidR="00DA6356" w:rsidRDefault="00DA6356" w:rsidP="00DB4E7B">
            <w:pPr>
              <w:pStyle w:val="TAC"/>
              <w:rPr>
                <w:sz w:val="16"/>
                <w:szCs w:val="16"/>
              </w:rPr>
            </w:pPr>
            <w:r>
              <w:rPr>
                <w:sz w:val="16"/>
                <w:szCs w:val="16"/>
              </w:rPr>
              <w:t>SP-240088</w:t>
            </w:r>
          </w:p>
        </w:tc>
        <w:tc>
          <w:tcPr>
            <w:tcW w:w="660" w:type="dxa"/>
            <w:shd w:val="solid" w:color="FFFFFF" w:fill="auto"/>
          </w:tcPr>
          <w:p w14:paraId="72577200" w14:textId="0641E2EC" w:rsidR="00DA6356" w:rsidRDefault="00DA6356" w:rsidP="00DB4E7B">
            <w:pPr>
              <w:pStyle w:val="TAC"/>
              <w:rPr>
                <w:sz w:val="16"/>
                <w:szCs w:val="16"/>
              </w:rPr>
            </w:pPr>
            <w:r>
              <w:rPr>
                <w:sz w:val="16"/>
                <w:szCs w:val="16"/>
              </w:rPr>
              <w:t>0433</w:t>
            </w:r>
          </w:p>
        </w:tc>
        <w:tc>
          <w:tcPr>
            <w:tcW w:w="426" w:type="dxa"/>
            <w:shd w:val="solid" w:color="FFFFFF" w:fill="auto"/>
          </w:tcPr>
          <w:p w14:paraId="1FBD52C1" w14:textId="28AB3C25" w:rsidR="00DA6356" w:rsidRDefault="00DA6356" w:rsidP="00DB4E7B">
            <w:pPr>
              <w:pStyle w:val="TAC"/>
              <w:rPr>
                <w:sz w:val="16"/>
                <w:szCs w:val="16"/>
              </w:rPr>
            </w:pPr>
            <w:r>
              <w:rPr>
                <w:sz w:val="16"/>
                <w:szCs w:val="16"/>
              </w:rPr>
              <w:t>2</w:t>
            </w:r>
          </w:p>
        </w:tc>
        <w:tc>
          <w:tcPr>
            <w:tcW w:w="425" w:type="dxa"/>
            <w:shd w:val="solid" w:color="FFFFFF" w:fill="auto"/>
          </w:tcPr>
          <w:p w14:paraId="3D1C6731" w14:textId="4C2F2B10" w:rsidR="00DA6356" w:rsidRDefault="00DA6356" w:rsidP="00DB4E7B">
            <w:pPr>
              <w:pStyle w:val="TAC"/>
              <w:rPr>
                <w:sz w:val="16"/>
                <w:szCs w:val="16"/>
              </w:rPr>
            </w:pPr>
            <w:r>
              <w:rPr>
                <w:sz w:val="16"/>
                <w:szCs w:val="16"/>
              </w:rPr>
              <w:t>F</w:t>
            </w:r>
          </w:p>
        </w:tc>
        <w:tc>
          <w:tcPr>
            <w:tcW w:w="4726" w:type="dxa"/>
            <w:shd w:val="solid" w:color="FFFFFF" w:fill="auto"/>
          </w:tcPr>
          <w:p w14:paraId="05AF9BAB" w14:textId="4893D390" w:rsidR="00DA6356" w:rsidRDefault="00DA6356" w:rsidP="00DB4E7B">
            <w:pPr>
              <w:pStyle w:val="TAL"/>
              <w:rPr>
                <w:snapToGrid w:val="0"/>
                <w:sz w:val="16"/>
                <w:szCs w:val="16"/>
                <w:lang w:eastAsia="zh-CN"/>
              </w:rPr>
            </w:pPr>
            <w:r>
              <w:rPr>
                <w:snapToGrid w:val="0"/>
                <w:sz w:val="16"/>
                <w:szCs w:val="16"/>
                <w:lang w:eastAsia="zh-CN"/>
              </w:rPr>
              <w:t>Update on 5G ProSe Layer-2 U2U Relay Link Establishment</w:t>
            </w:r>
          </w:p>
        </w:tc>
        <w:tc>
          <w:tcPr>
            <w:tcW w:w="708" w:type="dxa"/>
            <w:shd w:val="solid" w:color="FFFFFF" w:fill="auto"/>
          </w:tcPr>
          <w:p w14:paraId="3CF3B2EF" w14:textId="6A28117A" w:rsidR="00DA6356" w:rsidRDefault="00DA6356" w:rsidP="00DB4E7B">
            <w:pPr>
              <w:pStyle w:val="TAC"/>
              <w:rPr>
                <w:sz w:val="16"/>
                <w:szCs w:val="16"/>
              </w:rPr>
            </w:pPr>
            <w:r>
              <w:rPr>
                <w:sz w:val="16"/>
                <w:szCs w:val="16"/>
              </w:rPr>
              <w:t>18.5.0</w:t>
            </w:r>
          </w:p>
        </w:tc>
      </w:tr>
      <w:tr w:rsidR="001340CF" w:rsidRPr="00CB5EC9" w14:paraId="7D9989C8" w14:textId="77777777" w:rsidTr="005D7532">
        <w:tc>
          <w:tcPr>
            <w:tcW w:w="800" w:type="dxa"/>
            <w:shd w:val="solid" w:color="FFFFFF" w:fill="auto"/>
          </w:tcPr>
          <w:p w14:paraId="0B5F5DDC" w14:textId="50012CE8" w:rsidR="001340CF" w:rsidRDefault="001340CF" w:rsidP="001340CF">
            <w:pPr>
              <w:pStyle w:val="TAC"/>
              <w:rPr>
                <w:sz w:val="16"/>
                <w:szCs w:val="16"/>
              </w:rPr>
            </w:pPr>
            <w:r>
              <w:rPr>
                <w:sz w:val="16"/>
                <w:szCs w:val="16"/>
              </w:rPr>
              <w:t>2024-04</w:t>
            </w:r>
          </w:p>
        </w:tc>
        <w:tc>
          <w:tcPr>
            <w:tcW w:w="853" w:type="dxa"/>
            <w:shd w:val="solid" w:color="FFFFFF" w:fill="auto"/>
          </w:tcPr>
          <w:p w14:paraId="64A07F56" w14:textId="650EF021" w:rsidR="001340CF" w:rsidRDefault="001340CF" w:rsidP="001340CF">
            <w:pPr>
              <w:pStyle w:val="TAC"/>
              <w:rPr>
                <w:sz w:val="16"/>
                <w:szCs w:val="16"/>
              </w:rPr>
            </w:pPr>
            <w:r>
              <w:rPr>
                <w:sz w:val="16"/>
                <w:szCs w:val="16"/>
              </w:rPr>
              <w:t>SA#103</w:t>
            </w:r>
          </w:p>
        </w:tc>
        <w:tc>
          <w:tcPr>
            <w:tcW w:w="1041" w:type="dxa"/>
            <w:shd w:val="solid" w:color="FFFFFF" w:fill="auto"/>
          </w:tcPr>
          <w:p w14:paraId="7C41EBD7" w14:textId="33258CCD" w:rsidR="001340CF" w:rsidRDefault="001340CF" w:rsidP="001340CF">
            <w:pPr>
              <w:pStyle w:val="TAC"/>
              <w:rPr>
                <w:sz w:val="16"/>
                <w:szCs w:val="16"/>
              </w:rPr>
            </w:pPr>
            <w:r>
              <w:rPr>
                <w:sz w:val="16"/>
                <w:szCs w:val="16"/>
              </w:rPr>
              <w:t>-</w:t>
            </w:r>
          </w:p>
        </w:tc>
        <w:tc>
          <w:tcPr>
            <w:tcW w:w="660" w:type="dxa"/>
            <w:shd w:val="solid" w:color="FFFFFF" w:fill="auto"/>
          </w:tcPr>
          <w:p w14:paraId="0801A300" w14:textId="07A7A761" w:rsidR="001340CF" w:rsidRDefault="001340CF" w:rsidP="001340CF">
            <w:pPr>
              <w:pStyle w:val="TAC"/>
              <w:rPr>
                <w:sz w:val="16"/>
                <w:szCs w:val="16"/>
              </w:rPr>
            </w:pPr>
            <w:r>
              <w:rPr>
                <w:sz w:val="16"/>
                <w:szCs w:val="16"/>
              </w:rPr>
              <w:t>-</w:t>
            </w:r>
          </w:p>
        </w:tc>
        <w:tc>
          <w:tcPr>
            <w:tcW w:w="426" w:type="dxa"/>
            <w:shd w:val="solid" w:color="FFFFFF" w:fill="auto"/>
          </w:tcPr>
          <w:p w14:paraId="41D6EF45" w14:textId="5AC3B0B8" w:rsidR="001340CF" w:rsidRDefault="001340CF" w:rsidP="001340CF">
            <w:pPr>
              <w:pStyle w:val="TAC"/>
              <w:rPr>
                <w:sz w:val="16"/>
                <w:szCs w:val="16"/>
              </w:rPr>
            </w:pPr>
            <w:r>
              <w:rPr>
                <w:sz w:val="16"/>
                <w:szCs w:val="16"/>
              </w:rPr>
              <w:t>-</w:t>
            </w:r>
          </w:p>
        </w:tc>
        <w:tc>
          <w:tcPr>
            <w:tcW w:w="425" w:type="dxa"/>
            <w:shd w:val="solid" w:color="FFFFFF" w:fill="auto"/>
          </w:tcPr>
          <w:p w14:paraId="6DA613B6" w14:textId="30F4D8C2" w:rsidR="001340CF" w:rsidRDefault="001340CF" w:rsidP="001340CF">
            <w:pPr>
              <w:pStyle w:val="TAC"/>
              <w:rPr>
                <w:sz w:val="16"/>
                <w:szCs w:val="16"/>
              </w:rPr>
            </w:pPr>
            <w:r>
              <w:rPr>
                <w:sz w:val="16"/>
                <w:szCs w:val="16"/>
              </w:rPr>
              <w:t>-</w:t>
            </w:r>
          </w:p>
        </w:tc>
        <w:tc>
          <w:tcPr>
            <w:tcW w:w="4726" w:type="dxa"/>
            <w:shd w:val="solid" w:color="FFFFFF" w:fill="auto"/>
          </w:tcPr>
          <w:p w14:paraId="174F31AB" w14:textId="66B460AC" w:rsidR="001340CF" w:rsidRDefault="001340CF" w:rsidP="001340CF">
            <w:pPr>
              <w:pStyle w:val="TAL"/>
              <w:rPr>
                <w:snapToGrid w:val="0"/>
                <w:sz w:val="16"/>
                <w:szCs w:val="16"/>
                <w:lang w:eastAsia="zh-CN"/>
              </w:rPr>
            </w:pPr>
            <w:r>
              <w:rPr>
                <w:snapToGrid w:val="0"/>
                <w:sz w:val="16"/>
                <w:szCs w:val="16"/>
                <w:lang w:eastAsia="zh-CN"/>
              </w:rPr>
              <w:t>Implementation Correction of CR0404r4, in clause 5.8.4.2</w:t>
            </w:r>
          </w:p>
        </w:tc>
        <w:tc>
          <w:tcPr>
            <w:tcW w:w="708" w:type="dxa"/>
            <w:shd w:val="solid" w:color="FFFFFF" w:fill="auto"/>
          </w:tcPr>
          <w:p w14:paraId="54312D09" w14:textId="597297B2" w:rsidR="001340CF" w:rsidRDefault="001340CF" w:rsidP="001340CF">
            <w:pPr>
              <w:pStyle w:val="TAC"/>
              <w:rPr>
                <w:sz w:val="16"/>
                <w:szCs w:val="16"/>
              </w:rPr>
            </w:pPr>
            <w:r>
              <w:rPr>
                <w:sz w:val="16"/>
                <w:szCs w:val="16"/>
              </w:rPr>
              <w:t>18.5.1</w:t>
            </w:r>
          </w:p>
        </w:tc>
      </w:tr>
      <w:tr w:rsidR="007B3C23" w:rsidRPr="00CB5EC9" w14:paraId="50EFDF95" w14:textId="77777777" w:rsidTr="005D7532">
        <w:tc>
          <w:tcPr>
            <w:tcW w:w="800" w:type="dxa"/>
            <w:shd w:val="solid" w:color="FFFFFF" w:fill="auto"/>
          </w:tcPr>
          <w:p w14:paraId="7D719744" w14:textId="1D614AD2" w:rsidR="007B3C23" w:rsidRDefault="007B3C23" w:rsidP="001340CF">
            <w:pPr>
              <w:pStyle w:val="TAC"/>
              <w:rPr>
                <w:sz w:val="16"/>
                <w:szCs w:val="16"/>
              </w:rPr>
            </w:pPr>
            <w:r>
              <w:rPr>
                <w:sz w:val="16"/>
                <w:szCs w:val="16"/>
              </w:rPr>
              <w:t>2024-06</w:t>
            </w:r>
          </w:p>
        </w:tc>
        <w:tc>
          <w:tcPr>
            <w:tcW w:w="853" w:type="dxa"/>
            <w:shd w:val="solid" w:color="FFFFFF" w:fill="auto"/>
          </w:tcPr>
          <w:p w14:paraId="09C4F86D" w14:textId="38801F26" w:rsidR="007B3C23" w:rsidRDefault="007B3C23" w:rsidP="001340CF">
            <w:pPr>
              <w:pStyle w:val="TAC"/>
              <w:rPr>
                <w:sz w:val="16"/>
                <w:szCs w:val="16"/>
              </w:rPr>
            </w:pPr>
            <w:r>
              <w:rPr>
                <w:sz w:val="16"/>
                <w:szCs w:val="16"/>
              </w:rPr>
              <w:t>SA#104</w:t>
            </w:r>
          </w:p>
        </w:tc>
        <w:tc>
          <w:tcPr>
            <w:tcW w:w="1041" w:type="dxa"/>
            <w:shd w:val="solid" w:color="FFFFFF" w:fill="auto"/>
          </w:tcPr>
          <w:p w14:paraId="647B36A7" w14:textId="649D4FBD" w:rsidR="007B3C23" w:rsidRDefault="007B3C23" w:rsidP="001340CF">
            <w:pPr>
              <w:pStyle w:val="TAC"/>
              <w:rPr>
                <w:sz w:val="16"/>
                <w:szCs w:val="16"/>
              </w:rPr>
            </w:pPr>
            <w:r>
              <w:rPr>
                <w:sz w:val="16"/>
                <w:szCs w:val="16"/>
              </w:rPr>
              <w:t>SP-240588</w:t>
            </w:r>
          </w:p>
        </w:tc>
        <w:tc>
          <w:tcPr>
            <w:tcW w:w="660" w:type="dxa"/>
            <w:shd w:val="solid" w:color="FFFFFF" w:fill="auto"/>
          </w:tcPr>
          <w:p w14:paraId="65EC8254" w14:textId="2637CBE0" w:rsidR="007B3C23" w:rsidRDefault="007B3C23" w:rsidP="001340CF">
            <w:pPr>
              <w:pStyle w:val="TAC"/>
              <w:rPr>
                <w:sz w:val="16"/>
                <w:szCs w:val="16"/>
              </w:rPr>
            </w:pPr>
            <w:r>
              <w:rPr>
                <w:sz w:val="16"/>
                <w:szCs w:val="16"/>
              </w:rPr>
              <w:t>0435</w:t>
            </w:r>
          </w:p>
        </w:tc>
        <w:tc>
          <w:tcPr>
            <w:tcW w:w="426" w:type="dxa"/>
            <w:shd w:val="solid" w:color="FFFFFF" w:fill="auto"/>
          </w:tcPr>
          <w:p w14:paraId="3D50AC4E" w14:textId="45950666" w:rsidR="007B3C23" w:rsidRDefault="007B3C23" w:rsidP="001340CF">
            <w:pPr>
              <w:pStyle w:val="TAC"/>
              <w:rPr>
                <w:sz w:val="16"/>
                <w:szCs w:val="16"/>
              </w:rPr>
            </w:pPr>
            <w:r>
              <w:rPr>
                <w:sz w:val="16"/>
                <w:szCs w:val="16"/>
              </w:rPr>
              <w:t>-</w:t>
            </w:r>
          </w:p>
        </w:tc>
        <w:tc>
          <w:tcPr>
            <w:tcW w:w="425" w:type="dxa"/>
            <w:shd w:val="solid" w:color="FFFFFF" w:fill="auto"/>
          </w:tcPr>
          <w:p w14:paraId="5AEEF35E" w14:textId="01234F79" w:rsidR="007B3C23" w:rsidRDefault="007B3C23" w:rsidP="001340CF">
            <w:pPr>
              <w:pStyle w:val="TAC"/>
              <w:rPr>
                <w:sz w:val="16"/>
                <w:szCs w:val="16"/>
              </w:rPr>
            </w:pPr>
            <w:r>
              <w:rPr>
                <w:sz w:val="16"/>
                <w:szCs w:val="16"/>
              </w:rPr>
              <w:t>F</w:t>
            </w:r>
          </w:p>
        </w:tc>
        <w:tc>
          <w:tcPr>
            <w:tcW w:w="4726" w:type="dxa"/>
            <w:shd w:val="solid" w:color="FFFFFF" w:fill="auto"/>
          </w:tcPr>
          <w:p w14:paraId="1BFB3E7C" w14:textId="42AC9552" w:rsidR="007B3C23" w:rsidRDefault="007B3C23" w:rsidP="001340CF">
            <w:pPr>
              <w:pStyle w:val="TAL"/>
              <w:rPr>
                <w:snapToGrid w:val="0"/>
                <w:sz w:val="16"/>
                <w:szCs w:val="16"/>
                <w:lang w:eastAsia="zh-CN"/>
              </w:rPr>
            </w:pPr>
            <w:r>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Default="007B3C23" w:rsidP="001340CF">
            <w:pPr>
              <w:pStyle w:val="TAC"/>
              <w:rPr>
                <w:sz w:val="16"/>
                <w:szCs w:val="16"/>
              </w:rPr>
            </w:pPr>
            <w:r>
              <w:rPr>
                <w:sz w:val="16"/>
                <w:szCs w:val="16"/>
              </w:rPr>
              <w:t>18.6.0</w:t>
            </w:r>
          </w:p>
        </w:tc>
      </w:tr>
      <w:tr w:rsidR="007B3C23" w:rsidRPr="00CB5EC9" w14:paraId="7166919E" w14:textId="77777777" w:rsidTr="005D7532">
        <w:tc>
          <w:tcPr>
            <w:tcW w:w="800" w:type="dxa"/>
            <w:shd w:val="solid" w:color="FFFFFF" w:fill="auto"/>
          </w:tcPr>
          <w:p w14:paraId="6DBF5119" w14:textId="06ED4566" w:rsidR="007B3C23" w:rsidRDefault="007B3C23" w:rsidP="001340CF">
            <w:pPr>
              <w:pStyle w:val="TAC"/>
              <w:rPr>
                <w:sz w:val="16"/>
                <w:szCs w:val="16"/>
              </w:rPr>
            </w:pPr>
            <w:r>
              <w:rPr>
                <w:sz w:val="16"/>
                <w:szCs w:val="16"/>
              </w:rPr>
              <w:t>2024-06</w:t>
            </w:r>
          </w:p>
        </w:tc>
        <w:tc>
          <w:tcPr>
            <w:tcW w:w="853" w:type="dxa"/>
            <w:shd w:val="solid" w:color="FFFFFF" w:fill="auto"/>
          </w:tcPr>
          <w:p w14:paraId="5F9719B3" w14:textId="578C1C37" w:rsidR="007B3C23" w:rsidRDefault="007B3C23" w:rsidP="001340CF">
            <w:pPr>
              <w:pStyle w:val="TAC"/>
              <w:rPr>
                <w:sz w:val="16"/>
                <w:szCs w:val="16"/>
              </w:rPr>
            </w:pPr>
            <w:r>
              <w:rPr>
                <w:sz w:val="16"/>
                <w:szCs w:val="16"/>
              </w:rPr>
              <w:t>SA#104</w:t>
            </w:r>
          </w:p>
        </w:tc>
        <w:tc>
          <w:tcPr>
            <w:tcW w:w="1041" w:type="dxa"/>
            <w:shd w:val="solid" w:color="FFFFFF" w:fill="auto"/>
          </w:tcPr>
          <w:p w14:paraId="42C1DE57" w14:textId="39B86CFF" w:rsidR="007B3C23" w:rsidRDefault="007B3C23" w:rsidP="001340CF">
            <w:pPr>
              <w:pStyle w:val="TAC"/>
              <w:rPr>
                <w:sz w:val="16"/>
                <w:szCs w:val="16"/>
              </w:rPr>
            </w:pPr>
            <w:r>
              <w:rPr>
                <w:sz w:val="16"/>
                <w:szCs w:val="16"/>
              </w:rPr>
              <w:t>SP-240588</w:t>
            </w:r>
          </w:p>
        </w:tc>
        <w:tc>
          <w:tcPr>
            <w:tcW w:w="660" w:type="dxa"/>
            <w:shd w:val="solid" w:color="FFFFFF" w:fill="auto"/>
          </w:tcPr>
          <w:p w14:paraId="227B822E" w14:textId="352352BB" w:rsidR="007B3C23" w:rsidRDefault="007B3C23" w:rsidP="001340CF">
            <w:pPr>
              <w:pStyle w:val="TAC"/>
              <w:rPr>
                <w:sz w:val="16"/>
                <w:szCs w:val="16"/>
              </w:rPr>
            </w:pPr>
            <w:r>
              <w:rPr>
                <w:sz w:val="16"/>
                <w:szCs w:val="16"/>
              </w:rPr>
              <w:t>0443</w:t>
            </w:r>
          </w:p>
        </w:tc>
        <w:tc>
          <w:tcPr>
            <w:tcW w:w="426" w:type="dxa"/>
            <w:shd w:val="solid" w:color="FFFFFF" w:fill="auto"/>
          </w:tcPr>
          <w:p w14:paraId="773DD8A1" w14:textId="2729A73A" w:rsidR="007B3C23" w:rsidRDefault="007B3C23" w:rsidP="001340CF">
            <w:pPr>
              <w:pStyle w:val="TAC"/>
              <w:rPr>
                <w:sz w:val="16"/>
                <w:szCs w:val="16"/>
              </w:rPr>
            </w:pPr>
            <w:r>
              <w:rPr>
                <w:sz w:val="16"/>
                <w:szCs w:val="16"/>
              </w:rPr>
              <w:t>1</w:t>
            </w:r>
          </w:p>
        </w:tc>
        <w:tc>
          <w:tcPr>
            <w:tcW w:w="425" w:type="dxa"/>
            <w:shd w:val="solid" w:color="FFFFFF" w:fill="auto"/>
          </w:tcPr>
          <w:p w14:paraId="1AAC81FD" w14:textId="04012701" w:rsidR="007B3C23" w:rsidRDefault="007B3C23" w:rsidP="001340CF">
            <w:pPr>
              <w:pStyle w:val="TAC"/>
              <w:rPr>
                <w:sz w:val="16"/>
                <w:szCs w:val="16"/>
              </w:rPr>
            </w:pPr>
            <w:r>
              <w:rPr>
                <w:sz w:val="16"/>
                <w:szCs w:val="16"/>
              </w:rPr>
              <w:t>F</w:t>
            </w:r>
          </w:p>
        </w:tc>
        <w:tc>
          <w:tcPr>
            <w:tcW w:w="4726" w:type="dxa"/>
            <w:shd w:val="solid" w:color="FFFFFF" w:fill="auto"/>
          </w:tcPr>
          <w:p w14:paraId="67039728" w14:textId="3B41F70E" w:rsidR="007B3C23" w:rsidRDefault="007B3C23" w:rsidP="001340CF">
            <w:pPr>
              <w:pStyle w:val="TAL"/>
              <w:rPr>
                <w:snapToGrid w:val="0"/>
                <w:sz w:val="16"/>
                <w:szCs w:val="16"/>
                <w:lang w:eastAsia="zh-CN"/>
              </w:rPr>
            </w:pPr>
            <w:r>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Default="007B3C23" w:rsidP="001340CF">
            <w:pPr>
              <w:pStyle w:val="TAC"/>
              <w:rPr>
                <w:sz w:val="16"/>
                <w:szCs w:val="16"/>
              </w:rPr>
            </w:pPr>
            <w:r>
              <w:rPr>
                <w:sz w:val="16"/>
                <w:szCs w:val="16"/>
              </w:rPr>
              <w:t>18.6.0</w:t>
            </w:r>
          </w:p>
        </w:tc>
      </w:tr>
      <w:tr w:rsidR="009313EC" w:rsidRPr="00CB5EC9" w14:paraId="73E87FE0" w14:textId="77777777" w:rsidTr="005D7532">
        <w:tc>
          <w:tcPr>
            <w:tcW w:w="800" w:type="dxa"/>
            <w:shd w:val="solid" w:color="FFFFFF" w:fill="auto"/>
          </w:tcPr>
          <w:p w14:paraId="2745399B" w14:textId="397E9FBF" w:rsidR="009313EC" w:rsidRDefault="009313EC" w:rsidP="001340CF">
            <w:pPr>
              <w:pStyle w:val="TAC"/>
              <w:rPr>
                <w:sz w:val="16"/>
                <w:szCs w:val="16"/>
              </w:rPr>
            </w:pPr>
            <w:r>
              <w:rPr>
                <w:sz w:val="16"/>
                <w:szCs w:val="16"/>
              </w:rPr>
              <w:t>2024-06</w:t>
            </w:r>
          </w:p>
        </w:tc>
        <w:tc>
          <w:tcPr>
            <w:tcW w:w="853" w:type="dxa"/>
            <w:shd w:val="solid" w:color="FFFFFF" w:fill="auto"/>
          </w:tcPr>
          <w:p w14:paraId="25BFC0C2" w14:textId="49C34777" w:rsidR="009313EC" w:rsidRDefault="009313EC" w:rsidP="001340CF">
            <w:pPr>
              <w:pStyle w:val="TAC"/>
              <w:rPr>
                <w:sz w:val="16"/>
                <w:szCs w:val="16"/>
              </w:rPr>
            </w:pPr>
            <w:r>
              <w:rPr>
                <w:sz w:val="16"/>
                <w:szCs w:val="16"/>
              </w:rPr>
              <w:t>SA#104</w:t>
            </w:r>
          </w:p>
        </w:tc>
        <w:tc>
          <w:tcPr>
            <w:tcW w:w="1041" w:type="dxa"/>
            <w:shd w:val="solid" w:color="FFFFFF" w:fill="auto"/>
          </w:tcPr>
          <w:p w14:paraId="485296F6" w14:textId="00C3617B" w:rsidR="009313EC" w:rsidRDefault="009313EC" w:rsidP="001340CF">
            <w:pPr>
              <w:pStyle w:val="TAC"/>
              <w:rPr>
                <w:sz w:val="16"/>
                <w:szCs w:val="16"/>
              </w:rPr>
            </w:pPr>
            <w:r>
              <w:rPr>
                <w:sz w:val="16"/>
                <w:szCs w:val="16"/>
              </w:rPr>
              <w:t>SP-240607</w:t>
            </w:r>
          </w:p>
        </w:tc>
        <w:tc>
          <w:tcPr>
            <w:tcW w:w="660" w:type="dxa"/>
            <w:shd w:val="solid" w:color="FFFFFF" w:fill="auto"/>
          </w:tcPr>
          <w:p w14:paraId="237635F5" w14:textId="63997B57" w:rsidR="009313EC" w:rsidRDefault="009313EC" w:rsidP="001340CF">
            <w:pPr>
              <w:pStyle w:val="TAC"/>
              <w:rPr>
                <w:sz w:val="16"/>
                <w:szCs w:val="16"/>
              </w:rPr>
            </w:pPr>
            <w:r>
              <w:rPr>
                <w:sz w:val="16"/>
                <w:szCs w:val="16"/>
              </w:rPr>
              <w:t>0436</w:t>
            </w:r>
          </w:p>
        </w:tc>
        <w:tc>
          <w:tcPr>
            <w:tcW w:w="426" w:type="dxa"/>
            <w:shd w:val="solid" w:color="FFFFFF" w:fill="auto"/>
          </w:tcPr>
          <w:p w14:paraId="0900C2A3" w14:textId="121DB404" w:rsidR="009313EC" w:rsidRDefault="009313EC" w:rsidP="001340CF">
            <w:pPr>
              <w:pStyle w:val="TAC"/>
              <w:rPr>
                <w:sz w:val="16"/>
                <w:szCs w:val="16"/>
              </w:rPr>
            </w:pPr>
            <w:r>
              <w:rPr>
                <w:sz w:val="16"/>
                <w:szCs w:val="16"/>
              </w:rPr>
              <w:t>5</w:t>
            </w:r>
          </w:p>
        </w:tc>
        <w:tc>
          <w:tcPr>
            <w:tcW w:w="425" w:type="dxa"/>
            <w:shd w:val="solid" w:color="FFFFFF" w:fill="auto"/>
          </w:tcPr>
          <w:p w14:paraId="7D379764" w14:textId="188FB727" w:rsidR="009313EC" w:rsidRDefault="009313EC" w:rsidP="001340CF">
            <w:pPr>
              <w:pStyle w:val="TAC"/>
              <w:rPr>
                <w:sz w:val="16"/>
                <w:szCs w:val="16"/>
              </w:rPr>
            </w:pPr>
            <w:r>
              <w:rPr>
                <w:sz w:val="16"/>
                <w:szCs w:val="16"/>
              </w:rPr>
              <w:t>B</w:t>
            </w:r>
          </w:p>
        </w:tc>
        <w:tc>
          <w:tcPr>
            <w:tcW w:w="4726" w:type="dxa"/>
            <w:shd w:val="solid" w:color="FFFFFF" w:fill="auto"/>
          </w:tcPr>
          <w:p w14:paraId="58B7CFA9" w14:textId="5C720166" w:rsidR="009313EC" w:rsidRDefault="009313EC" w:rsidP="001340CF">
            <w:pPr>
              <w:pStyle w:val="TAL"/>
              <w:rPr>
                <w:snapToGrid w:val="0"/>
                <w:sz w:val="16"/>
                <w:szCs w:val="16"/>
                <w:lang w:eastAsia="zh-CN"/>
              </w:rPr>
            </w:pPr>
            <w:r>
              <w:rPr>
                <w:snapToGrid w:val="0"/>
                <w:sz w:val="16"/>
                <w:szCs w:val="16"/>
                <w:lang w:eastAsia="zh-CN"/>
              </w:rPr>
              <w:t>ProSe support for NPNs</w:t>
            </w:r>
          </w:p>
        </w:tc>
        <w:tc>
          <w:tcPr>
            <w:tcW w:w="708" w:type="dxa"/>
            <w:shd w:val="solid" w:color="FFFFFF" w:fill="auto"/>
          </w:tcPr>
          <w:p w14:paraId="1EA67BCF" w14:textId="3E8547F6" w:rsidR="009313EC" w:rsidRPr="009B635A" w:rsidRDefault="009313EC" w:rsidP="001340CF">
            <w:pPr>
              <w:pStyle w:val="TAC"/>
              <w:rPr>
                <w:b/>
                <w:bCs/>
                <w:sz w:val="16"/>
                <w:szCs w:val="16"/>
              </w:rPr>
            </w:pPr>
            <w:r w:rsidRPr="009B635A">
              <w:rPr>
                <w:b/>
                <w:bCs/>
                <w:sz w:val="16"/>
                <w:szCs w:val="16"/>
              </w:rPr>
              <w:t>19.0.0</w:t>
            </w:r>
          </w:p>
        </w:tc>
      </w:tr>
      <w:tr w:rsidR="003673C3" w:rsidRPr="00CB5EC9" w14:paraId="64CABCCB" w14:textId="77777777" w:rsidTr="005D7532">
        <w:tc>
          <w:tcPr>
            <w:tcW w:w="800" w:type="dxa"/>
            <w:shd w:val="solid" w:color="FFFFFF" w:fill="auto"/>
          </w:tcPr>
          <w:p w14:paraId="55D614E8" w14:textId="50B994A8" w:rsidR="003673C3" w:rsidRDefault="003673C3" w:rsidP="001340CF">
            <w:pPr>
              <w:pStyle w:val="TAC"/>
              <w:rPr>
                <w:sz w:val="16"/>
                <w:szCs w:val="16"/>
              </w:rPr>
            </w:pPr>
            <w:r>
              <w:rPr>
                <w:sz w:val="16"/>
                <w:szCs w:val="16"/>
              </w:rPr>
              <w:t>2024-09</w:t>
            </w:r>
          </w:p>
        </w:tc>
        <w:tc>
          <w:tcPr>
            <w:tcW w:w="853" w:type="dxa"/>
            <w:shd w:val="solid" w:color="FFFFFF" w:fill="auto"/>
          </w:tcPr>
          <w:p w14:paraId="10ECDD67" w14:textId="7A88D3DC" w:rsidR="003673C3" w:rsidRDefault="003673C3" w:rsidP="001340CF">
            <w:pPr>
              <w:pStyle w:val="TAC"/>
              <w:rPr>
                <w:sz w:val="16"/>
                <w:szCs w:val="16"/>
              </w:rPr>
            </w:pPr>
            <w:r>
              <w:rPr>
                <w:sz w:val="16"/>
                <w:szCs w:val="16"/>
              </w:rPr>
              <w:t>SA#105</w:t>
            </w:r>
          </w:p>
        </w:tc>
        <w:tc>
          <w:tcPr>
            <w:tcW w:w="1041" w:type="dxa"/>
            <w:shd w:val="solid" w:color="FFFFFF" w:fill="auto"/>
          </w:tcPr>
          <w:p w14:paraId="69F67914" w14:textId="2ECBC878" w:rsidR="003673C3" w:rsidRDefault="003673C3" w:rsidP="001340CF">
            <w:pPr>
              <w:pStyle w:val="TAC"/>
              <w:rPr>
                <w:sz w:val="16"/>
                <w:szCs w:val="16"/>
              </w:rPr>
            </w:pPr>
            <w:r>
              <w:rPr>
                <w:sz w:val="16"/>
                <w:szCs w:val="16"/>
              </w:rPr>
              <w:t>SP-241263</w:t>
            </w:r>
          </w:p>
        </w:tc>
        <w:tc>
          <w:tcPr>
            <w:tcW w:w="660" w:type="dxa"/>
            <w:shd w:val="solid" w:color="FFFFFF" w:fill="auto"/>
          </w:tcPr>
          <w:p w14:paraId="2F8FEB1A" w14:textId="6E348F29" w:rsidR="003673C3" w:rsidRDefault="003673C3" w:rsidP="001340CF">
            <w:pPr>
              <w:pStyle w:val="TAC"/>
              <w:rPr>
                <w:sz w:val="16"/>
                <w:szCs w:val="16"/>
              </w:rPr>
            </w:pPr>
            <w:r>
              <w:rPr>
                <w:sz w:val="16"/>
                <w:szCs w:val="16"/>
              </w:rPr>
              <w:t>0444</w:t>
            </w:r>
          </w:p>
        </w:tc>
        <w:tc>
          <w:tcPr>
            <w:tcW w:w="426" w:type="dxa"/>
            <w:shd w:val="solid" w:color="FFFFFF" w:fill="auto"/>
          </w:tcPr>
          <w:p w14:paraId="3F3B216F" w14:textId="71651BFE" w:rsidR="003673C3" w:rsidRDefault="003673C3" w:rsidP="001340CF">
            <w:pPr>
              <w:pStyle w:val="TAC"/>
              <w:rPr>
                <w:sz w:val="16"/>
                <w:szCs w:val="16"/>
              </w:rPr>
            </w:pPr>
            <w:r>
              <w:rPr>
                <w:sz w:val="16"/>
                <w:szCs w:val="16"/>
              </w:rPr>
              <w:t>1</w:t>
            </w:r>
          </w:p>
        </w:tc>
        <w:tc>
          <w:tcPr>
            <w:tcW w:w="425" w:type="dxa"/>
            <w:shd w:val="solid" w:color="FFFFFF" w:fill="auto"/>
          </w:tcPr>
          <w:p w14:paraId="5A7E62C2" w14:textId="4EEFC21A" w:rsidR="003673C3" w:rsidRDefault="003673C3" w:rsidP="001340CF">
            <w:pPr>
              <w:pStyle w:val="TAC"/>
              <w:rPr>
                <w:sz w:val="16"/>
                <w:szCs w:val="16"/>
              </w:rPr>
            </w:pPr>
            <w:r>
              <w:rPr>
                <w:sz w:val="16"/>
                <w:szCs w:val="16"/>
              </w:rPr>
              <w:t>B</w:t>
            </w:r>
          </w:p>
        </w:tc>
        <w:tc>
          <w:tcPr>
            <w:tcW w:w="4726" w:type="dxa"/>
            <w:shd w:val="solid" w:color="FFFFFF" w:fill="auto"/>
          </w:tcPr>
          <w:p w14:paraId="3D9F9899" w14:textId="5EF64FC3" w:rsidR="003673C3" w:rsidRDefault="003673C3" w:rsidP="001340CF">
            <w:pPr>
              <w:pStyle w:val="TAL"/>
              <w:rPr>
                <w:snapToGrid w:val="0"/>
                <w:sz w:val="16"/>
                <w:szCs w:val="16"/>
                <w:lang w:eastAsia="zh-CN"/>
              </w:rPr>
            </w:pPr>
            <w:r>
              <w:rPr>
                <w:snapToGrid w:val="0"/>
                <w:sz w:val="16"/>
                <w:szCs w:val="16"/>
                <w:lang w:eastAsia="zh-CN"/>
              </w:rPr>
              <w:t>Authorization and Provisioning for 5G ProSe multi-hop Relays</w:t>
            </w:r>
          </w:p>
        </w:tc>
        <w:tc>
          <w:tcPr>
            <w:tcW w:w="708" w:type="dxa"/>
            <w:shd w:val="solid" w:color="FFFFFF" w:fill="auto"/>
          </w:tcPr>
          <w:p w14:paraId="2EAE038B" w14:textId="2A5ED065" w:rsidR="003673C3" w:rsidRPr="0062226A" w:rsidRDefault="003673C3" w:rsidP="001340CF">
            <w:pPr>
              <w:pStyle w:val="TAC"/>
              <w:rPr>
                <w:sz w:val="16"/>
                <w:szCs w:val="16"/>
              </w:rPr>
            </w:pPr>
            <w:r w:rsidRPr="0062226A">
              <w:rPr>
                <w:sz w:val="16"/>
                <w:szCs w:val="16"/>
              </w:rPr>
              <w:t>19.1.0</w:t>
            </w:r>
          </w:p>
        </w:tc>
      </w:tr>
      <w:tr w:rsidR="004424BA" w:rsidRPr="00CB5EC9" w14:paraId="607BA887" w14:textId="77777777" w:rsidTr="005D7532">
        <w:tc>
          <w:tcPr>
            <w:tcW w:w="800" w:type="dxa"/>
            <w:shd w:val="solid" w:color="FFFFFF" w:fill="auto"/>
          </w:tcPr>
          <w:p w14:paraId="4C90B5F6" w14:textId="02FD2055" w:rsidR="004424BA" w:rsidRDefault="004424BA" w:rsidP="001340CF">
            <w:pPr>
              <w:pStyle w:val="TAC"/>
              <w:rPr>
                <w:sz w:val="16"/>
                <w:szCs w:val="16"/>
              </w:rPr>
            </w:pPr>
            <w:r>
              <w:rPr>
                <w:sz w:val="16"/>
                <w:szCs w:val="16"/>
              </w:rPr>
              <w:t>2024-09</w:t>
            </w:r>
          </w:p>
        </w:tc>
        <w:tc>
          <w:tcPr>
            <w:tcW w:w="853" w:type="dxa"/>
            <w:shd w:val="solid" w:color="FFFFFF" w:fill="auto"/>
          </w:tcPr>
          <w:p w14:paraId="66A16ED7" w14:textId="43CE15D3" w:rsidR="004424BA" w:rsidRDefault="004424BA" w:rsidP="001340CF">
            <w:pPr>
              <w:pStyle w:val="TAC"/>
              <w:rPr>
                <w:sz w:val="16"/>
                <w:szCs w:val="16"/>
              </w:rPr>
            </w:pPr>
            <w:r>
              <w:rPr>
                <w:sz w:val="16"/>
                <w:szCs w:val="16"/>
              </w:rPr>
              <w:t>SA#105</w:t>
            </w:r>
          </w:p>
        </w:tc>
        <w:tc>
          <w:tcPr>
            <w:tcW w:w="1041" w:type="dxa"/>
            <w:shd w:val="solid" w:color="FFFFFF" w:fill="auto"/>
          </w:tcPr>
          <w:p w14:paraId="5A260B17" w14:textId="0693ED4E" w:rsidR="004424BA" w:rsidRDefault="004424BA" w:rsidP="001340CF">
            <w:pPr>
              <w:pStyle w:val="TAC"/>
              <w:rPr>
                <w:sz w:val="16"/>
                <w:szCs w:val="16"/>
              </w:rPr>
            </w:pPr>
            <w:r>
              <w:rPr>
                <w:sz w:val="16"/>
                <w:szCs w:val="16"/>
              </w:rPr>
              <w:t>SP-241263</w:t>
            </w:r>
          </w:p>
        </w:tc>
        <w:tc>
          <w:tcPr>
            <w:tcW w:w="660" w:type="dxa"/>
            <w:shd w:val="solid" w:color="FFFFFF" w:fill="auto"/>
          </w:tcPr>
          <w:p w14:paraId="00845B29" w14:textId="54281B4B" w:rsidR="004424BA" w:rsidRDefault="004424BA" w:rsidP="001340CF">
            <w:pPr>
              <w:pStyle w:val="TAC"/>
              <w:rPr>
                <w:sz w:val="16"/>
                <w:szCs w:val="16"/>
              </w:rPr>
            </w:pPr>
            <w:r>
              <w:rPr>
                <w:sz w:val="16"/>
                <w:szCs w:val="16"/>
              </w:rPr>
              <w:t>0445</w:t>
            </w:r>
          </w:p>
        </w:tc>
        <w:tc>
          <w:tcPr>
            <w:tcW w:w="426" w:type="dxa"/>
            <w:shd w:val="solid" w:color="FFFFFF" w:fill="auto"/>
          </w:tcPr>
          <w:p w14:paraId="70A9D349" w14:textId="21ABDC59" w:rsidR="004424BA" w:rsidRDefault="004424BA" w:rsidP="001340CF">
            <w:pPr>
              <w:pStyle w:val="TAC"/>
              <w:rPr>
                <w:sz w:val="16"/>
                <w:szCs w:val="16"/>
              </w:rPr>
            </w:pPr>
            <w:r>
              <w:rPr>
                <w:sz w:val="16"/>
                <w:szCs w:val="16"/>
              </w:rPr>
              <w:t>1</w:t>
            </w:r>
          </w:p>
        </w:tc>
        <w:tc>
          <w:tcPr>
            <w:tcW w:w="425" w:type="dxa"/>
            <w:shd w:val="solid" w:color="FFFFFF" w:fill="auto"/>
          </w:tcPr>
          <w:p w14:paraId="3E1B9BD8" w14:textId="5930FC7A" w:rsidR="004424BA" w:rsidRDefault="004424BA" w:rsidP="001340CF">
            <w:pPr>
              <w:pStyle w:val="TAC"/>
              <w:rPr>
                <w:sz w:val="16"/>
                <w:szCs w:val="16"/>
              </w:rPr>
            </w:pPr>
            <w:r>
              <w:rPr>
                <w:sz w:val="16"/>
                <w:szCs w:val="16"/>
              </w:rPr>
              <w:t>B</w:t>
            </w:r>
          </w:p>
        </w:tc>
        <w:tc>
          <w:tcPr>
            <w:tcW w:w="4726" w:type="dxa"/>
            <w:shd w:val="solid" w:color="FFFFFF" w:fill="auto"/>
          </w:tcPr>
          <w:p w14:paraId="44368A4E" w14:textId="4752AC5C" w:rsidR="004424BA" w:rsidRDefault="004424BA" w:rsidP="001340CF">
            <w:pPr>
              <w:pStyle w:val="TAL"/>
              <w:rPr>
                <w:snapToGrid w:val="0"/>
                <w:sz w:val="16"/>
                <w:szCs w:val="16"/>
                <w:lang w:eastAsia="zh-CN"/>
              </w:rPr>
            </w:pPr>
            <w:r>
              <w:rPr>
                <w:snapToGrid w:val="0"/>
                <w:sz w:val="16"/>
                <w:szCs w:val="16"/>
                <w:lang w:eastAsia="zh-CN"/>
              </w:rPr>
              <w:t>Enhancement of 5G ProSe Capability for multi-hop Relays</w:t>
            </w:r>
          </w:p>
        </w:tc>
        <w:tc>
          <w:tcPr>
            <w:tcW w:w="708" w:type="dxa"/>
            <w:shd w:val="solid" w:color="FFFFFF" w:fill="auto"/>
          </w:tcPr>
          <w:p w14:paraId="7B64AE32" w14:textId="49AB2FAC" w:rsidR="004424BA" w:rsidRPr="0062226A" w:rsidRDefault="004424BA" w:rsidP="001340CF">
            <w:pPr>
              <w:pStyle w:val="TAC"/>
              <w:rPr>
                <w:sz w:val="16"/>
                <w:szCs w:val="16"/>
              </w:rPr>
            </w:pPr>
            <w:r w:rsidRPr="0062226A">
              <w:rPr>
                <w:sz w:val="16"/>
                <w:szCs w:val="16"/>
              </w:rPr>
              <w:t>19.1.0</w:t>
            </w:r>
          </w:p>
        </w:tc>
      </w:tr>
      <w:tr w:rsidR="004424BA" w:rsidRPr="00CB5EC9" w14:paraId="0DC83FC0" w14:textId="77777777" w:rsidTr="005D7532">
        <w:tc>
          <w:tcPr>
            <w:tcW w:w="800" w:type="dxa"/>
            <w:shd w:val="solid" w:color="FFFFFF" w:fill="auto"/>
          </w:tcPr>
          <w:p w14:paraId="478648C8" w14:textId="564259FA" w:rsidR="004424BA" w:rsidRDefault="004424BA" w:rsidP="001340CF">
            <w:pPr>
              <w:pStyle w:val="TAC"/>
              <w:rPr>
                <w:sz w:val="16"/>
                <w:szCs w:val="16"/>
              </w:rPr>
            </w:pPr>
            <w:r>
              <w:rPr>
                <w:sz w:val="16"/>
                <w:szCs w:val="16"/>
              </w:rPr>
              <w:t>2024-09</w:t>
            </w:r>
          </w:p>
        </w:tc>
        <w:tc>
          <w:tcPr>
            <w:tcW w:w="853" w:type="dxa"/>
            <w:shd w:val="solid" w:color="FFFFFF" w:fill="auto"/>
          </w:tcPr>
          <w:p w14:paraId="05A2F7A7" w14:textId="4A82B29F" w:rsidR="004424BA" w:rsidRDefault="004424BA" w:rsidP="001340CF">
            <w:pPr>
              <w:pStyle w:val="TAC"/>
              <w:rPr>
                <w:sz w:val="16"/>
                <w:szCs w:val="16"/>
              </w:rPr>
            </w:pPr>
            <w:r>
              <w:rPr>
                <w:sz w:val="16"/>
                <w:szCs w:val="16"/>
              </w:rPr>
              <w:t>SA#105</w:t>
            </w:r>
          </w:p>
        </w:tc>
        <w:tc>
          <w:tcPr>
            <w:tcW w:w="1041" w:type="dxa"/>
            <w:shd w:val="solid" w:color="FFFFFF" w:fill="auto"/>
          </w:tcPr>
          <w:p w14:paraId="580370B9" w14:textId="3498E10C" w:rsidR="004424BA" w:rsidRDefault="004424BA" w:rsidP="001340CF">
            <w:pPr>
              <w:pStyle w:val="TAC"/>
              <w:rPr>
                <w:sz w:val="16"/>
                <w:szCs w:val="16"/>
              </w:rPr>
            </w:pPr>
            <w:r>
              <w:rPr>
                <w:sz w:val="16"/>
                <w:szCs w:val="16"/>
              </w:rPr>
              <w:t>SP-241263</w:t>
            </w:r>
          </w:p>
        </w:tc>
        <w:tc>
          <w:tcPr>
            <w:tcW w:w="660" w:type="dxa"/>
            <w:shd w:val="solid" w:color="FFFFFF" w:fill="auto"/>
          </w:tcPr>
          <w:p w14:paraId="170845BF" w14:textId="130B5FB2" w:rsidR="004424BA" w:rsidRDefault="004424BA" w:rsidP="001340CF">
            <w:pPr>
              <w:pStyle w:val="TAC"/>
              <w:rPr>
                <w:sz w:val="16"/>
                <w:szCs w:val="16"/>
              </w:rPr>
            </w:pPr>
            <w:r>
              <w:rPr>
                <w:sz w:val="16"/>
                <w:szCs w:val="16"/>
              </w:rPr>
              <w:t>0448</w:t>
            </w:r>
          </w:p>
        </w:tc>
        <w:tc>
          <w:tcPr>
            <w:tcW w:w="426" w:type="dxa"/>
            <w:shd w:val="solid" w:color="FFFFFF" w:fill="auto"/>
          </w:tcPr>
          <w:p w14:paraId="33687060" w14:textId="3662F2A7" w:rsidR="004424BA" w:rsidRDefault="004424BA" w:rsidP="001340CF">
            <w:pPr>
              <w:pStyle w:val="TAC"/>
              <w:rPr>
                <w:sz w:val="16"/>
                <w:szCs w:val="16"/>
              </w:rPr>
            </w:pPr>
            <w:r>
              <w:rPr>
                <w:sz w:val="16"/>
                <w:szCs w:val="16"/>
              </w:rPr>
              <w:t>1</w:t>
            </w:r>
          </w:p>
        </w:tc>
        <w:tc>
          <w:tcPr>
            <w:tcW w:w="425" w:type="dxa"/>
            <w:shd w:val="solid" w:color="FFFFFF" w:fill="auto"/>
          </w:tcPr>
          <w:p w14:paraId="48ABF15C" w14:textId="0D03B2FC" w:rsidR="004424BA" w:rsidRDefault="004424BA" w:rsidP="001340CF">
            <w:pPr>
              <w:pStyle w:val="TAC"/>
              <w:rPr>
                <w:sz w:val="16"/>
                <w:szCs w:val="16"/>
              </w:rPr>
            </w:pPr>
            <w:r>
              <w:rPr>
                <w:sz w:val="16"/>
                <w:szCs w:val="16"/>
              </w:rPr>
              <w:t>B</w:t>
            </w:r>
          </w:p>
        </w:tc>
        <w:tc>
          <w:tcPr>
            <w:tcW w:w="4726" w:type="dxa"/>
            <w:shd w:val="solid" w:color="FFFFFF" w:fill="auto"/>
          </w:tcPr>
          <w:p w14:paraId="07573223" w14:textId="61F61781" w:rsidR="004424BA" w:rsidRDefault="004424BA" w:rsidP="001340CF">
            <w:pPr>
              <w:pStyle w:val="TAL"/>
              <w:rPr>
                <w:snapToGrid w:val="0"/>
                <w:sz w:val="16"/>
                <w:szCs w:val="16"/>
                <w:lang w:eastAsia="zh-CN"/>
              </w:rPr>
            </w:pPr>
            <w:r>
              <w:rPr>
                <w:snapToGrid w:val="0"/>
                <w:sz w:val="16"/>
                <w:szCs w:val="16"/>
                <w:lang w:eastAsia="zh-CN"/>
              </w:rPr>
              <w:t>Functional Entities enhancements for 5G ProSe multi-hop Relays</w:t>
            </w:r>
          </w:p>
        </w:tc>
        <w:tc>
          <w:tcPr>
            <w:tcW w:w="708" w:type="dxa"/>
            <w:shd w:val="solid" w:color="FFFFFF" w:fill="auto"/>
          </w:tcPr>
          <w:p w14:paraId="372B28C8" w14:textId="38F0A547" w:rsidR="004424BA" w:rsidRPr="0062226A" w:rsidRDefault="004424BA" w:rsidP="001340CF">
            <w:pPr>
              <w:pStyle w:val="TAC"/>
              <w:rPr>
                <w:sz w:val="16"/>
                <w:szCs w:val="16"/>
              </w:rPr>
            </w:pPr>
            <w:r w:rsidRPr="0062226A">
              <w:rPr>
                <w:sz w:val="16"/>
                <w:szCs w:val="16"/>
              </w:rPr>
              <w:t>19.1.0</w:t>
            </w:r>
          </w:p>
        </w:tc>
      </w:tr>
      <w:tr w:rsidR="004424BA" w:rsidRPr="00CB5EC9" w14:paraId="2FA3E4BF" w14:textId="77777777" w:rsidTr="005D7532">
        <w:tc>
          <w:tcPr>
            <w:tcW w:w="800" w:type="dxa"/>
            <w:shd w:val="solid" w:color="FFFFFF" w:fill="auto"/>
          </w:tcPr>
          <w:p w14:paraId="0F7ABFC5" w14:textId="3D8B5073" w:rsidR="004424BA" w:rsidRDefault="004424BA" w:rsidP="001340CF">
            <w:pPr>
              <w:pStyle w:val="TAC"/>
              <w:rPr>
                <w:sz w:val="16"/>
                <w:szCs w:val="16"/>
              </w:rPr>
            </w:pPr>
            <w:r>
              <w:rPr>
                <w:sz w:val="16"/>
                <w:szCs w:val="16"/>
              </w:rPr>
              <w:t>2024-09</w:t>
            </w:r>
          </w:p>
        </w:tc>
        <w:tc>
          <w:tcPr>
            <w:tcW w:w="853" w:type="dxa"/>
            <w:shd w:val="solid" w:color="FFFFFF" w:fill="auto"/>
          </w:tcPr>
          <w:p w14:paraId="731B8F27" w14:textId="249A162F" w:rsidR="004424BA" w:rsidRDefault="004424BA" w:rsidP="001340CF">
            <w:pPr>
              <w:pStyle w:val="TAC"/>
              <w:rPr>
                <w:sz w:val="16"/>
                <w:szCs w:val="16"/>
              </w:rPr>
            </w:pPr>
            <w:r>
              <w:rPr>
                <w:sz w:val="16"/>
                <w:szCs w:val="16"/>
              </w:rPr>
              <w:t>SA#105</w:t>
            </w:r>
          </w:p>
        </w:tc>
        <w:tc>
          <w:tcPr>
            <w:tcW w:w="1041" w:type="dxa"/>
            <w:shd w:val="solid" w:color="FFFFFF" w:fill="auto"/>
          </w:tcPr>
          <w:p w14:paraId="034FB9EB" w14:textId="453D5DA6" w:rsidR="004424BA" w:rsidRDefault="004424BA" w:rsidP="001340CF">
            <w:pPr>
              <w:pStyle w:val="TAC"/>
              <w:rPr>
                <w:sz w:val="16"/>
                <w:szCs w:val="16"/>
              </w:rPr>
            </w:pPr>
            <w:r>
              <w:rPr>
                <w:sz w:val="16"/>
                <w:szCs w:val="16"/>
              </w:rPr>
              <w:t>SP-241263</w:t>
            </w:r>
          </w:p>
        </w:tc>
        <w:tc>
          <w:tcPr>
            <w:tcW w:w="660" w:type="dxa"/>
            <w:shd w:val="solid" w:color="FFFFFF" w:fill="auto"/>
          </w:tcPr>
          <w:p w14:paraId="249C0B78" w14:textId="4651CAB6" w:rsidR="004424BA" w:rsidRDefault="004424BA" w:rsidP="001340CF">
            <w:pPr>
              <w:pStyle w:val="TAC"/>
              <w:rPr>
                <w:sz w:val="16"/>
                <w:szCs w:val="16"/>
              </w:rPr>
            </w:pPr>
            <w:r>
              <w:rPr>
                <w:sz w:val="16"/>
                <w:szCs w:val="16"/>
              </w:rPr>
              <w:t>0450</w:t>
            </w:r>
          </w:p>
        </w:tc>
        <w:tc>
          <w:tcPr>
            <w:tcW w:w="426" w:type="dxa"/>
            <w:shd w:val="solid" w:color="FFFFFF" w:fill="auto"/>
          </w:tcPr>
          <w:p w14:paraId="1170BCB0" w14:textId="4ADA8674" w:rsidR="004424BA" w:rsidRDefault="004424BA" w:rsidP="001340CF">
            <w:pPr>
              <w:pStyle w:val="TAC"/>
              <w:rPr>
                <w:sz w:val="16"/>
                <w:szCs w:val="16"/>
              </w:rPr>
            </w:pPr>
            <w:r>
              <w:rPr>
                <w:sz w:val="16"/>
                <w:szCs w:val="16"/>
              </w:rPr>
              <w:t>2</w:t>
            </w:r>
          </w:p>
        </w:tc>
        <w:tc>
          <w:tcPr>
            <w:tcW w:w="425" w:type="dxa"/>
            <w:shd w:val="solid" w:color="FFFFFF" w:fill="auto"/>
          </w:tcPr>
          <w:p w14:paraId="2D0357FF" w14:textId="3C64DDEB" w:rsidR="004424BA" w:rsidRDefault="004424BA" w:rsidP="001340CF">
            <w:pPr>
              <w:pStyle w:val="TAC"/>
              <w:rPr>
                <w:sz w:val="16"/>
                <w:szCs w:val="16"/>
              </w:rPr>
            </w:pPr>
            <w:r>
              <w:rPr>
                <w:sz w:val="16"/>
                <w:szCs w:val="16"/>
              </w:rPr>
              <w:t>B</w:t>
            </w:r>
          </w:p>
        </w:tc>
        <w:tc>
          <w:tcPr>
            <w:tcW w:w="4726" w:type="dxa"/>
            <w:shd w:val="solid" w:color="FFFFFF" w:fill="auto"/>
          </w:tcPr>
          <w:p w14:paraId="7453A3FB" w14:textId="0618A41C" w:rsidR="004424BA" w:rsidRDefault="004424BA" w:rsidP="001340CF">
            <w:pPr>
              <w:pStyle w:val="TAL"/>
              <w:rPr>
                <w:snapToGrid w:val="0"/>
                <w:sz w:val="16"/>
                <w:szCs w:val="16"/>
                <w:lang w:eastAsia="zh-CN"/>
              </w:rPr>
            </w:pPr>
            <w:r>
              <w:rPr>
                <w:snapToGrid w:val="0"/>
                <w:sz w:val="16"/>
                <w:szCs w:val="16"/>
                <w:lang w:eastAsia="zh-CN"/>
              </w:rPr>
              <w:t>Update on ProSe U2U Multihop Relay for non-IP PDU</w:t>
            </w:r>
          </w:p>
        </w:tc>
        <w:tc>
          <w:tcPr>
            <w:tcW w:w="708" w:type="dxa"/>
            <w:shd w:val="solid" w:color="FFFFFF" w:fill="auto"/>
          </w:tcPr>
          <w:p w14:paraId="47C6C5ED" w14:textId="60CAF98D" w:rsidR="004424BA" w:rsidRPr="0062226A" w:rsidRDefault="004424BA" w:rsidP="001340CF">
            <w:pPr>
              <w:pStyle w:val="TAC"/>
              <w:rPr>
                <w:sz w:val="16"/>
                <w:szCs w:val="16"/>
              </w:rPr>
            </w:pPr>
            <w:r w:rsidRPr="0062226A">
              <w:rPr>
                <w:sz w:val="16"/>
                <w:szCs w:val="16"/>
              </w:rPr>
              <w:t>19.1.0</w:t>
            </w:r>
          </w:p>
        </w:tc>
      </w:tr>
      <w:tr w:rsidR="00F6653D" w:rsidRPr="00CB5EC9" w14:paraId="35BA2057" w14:textId="77777777" w:rsidTr="005D7532">
        <w:tc>
          <w:tcPr>
            <w:tcW w:w="800" w:type="dxa"/>
            <w:shd w:val="solid" w:color="FFFFFF" w:fill="auto"/>
          </w:tcPr>
          <w:p w14:paraId="5FEEF898" w14:textId="40777B5A" w:rsidR="00F6653D" w:rsidRDefault="00F6653D" w:rsidP="001340CF">
            <w:pPr>
              <w:pStyle w:val="TAC"/>
              <w:rPr>
                <w:sz w:val="16"/>
                <w:szCs w:val="16"/>
              </w:rPr>
            </w:pPr>
            <w:r>
              <w:rPr>
                <w:sz w:val="16"/>
                <w:szCs w:val="16"/>
              </w:rPr>
              <w:t>2024-09</w:t>
            </w:r>
          </w:p>
        </w:tc>
        <w:tc>
          <w:tcPr>
            <w:tcW w:w="853" w:type="dxa"/>
            <w:shd w:val="solid" w:color="FFFFFF" w:fill="auto"/>
          </w:tcPr>
          <w:p w14:paraId="6DC3D694" w14:textId="42C40C0E" w:rsidR="00F6653D" w:rsidRDefault="00F6653D" w:rsidP="001340CF">
            <w:pPr>
              <w:pStyle w:val="TAC"/>
              <w:rPr>
                <w:sz w:val="16"/>
                <w:szCs w:val="16"/>
              </w:rPr>
            </w:pPr>
            <w:r>
              <w:rPr>
                <w:sz w:val="16"/>
                <w:szCs w:val="16"/>
              </w:rPr>
              <w:t>SA#105</w:t>
            </w:r>
          </w:p>
        </w:tc>
        <w:tc>
          <w:tcPr>
            <w:tcW w:w="1041" w:type="dxa"/>
            <w:shd w:val="solid" w:color="FFFFFF" w:fill="auto"/>
          </w:tcPr>
          <w:p w14:paraId="0D0BD32C" w14:textId="61B80394" w:rsidR="00F6653D" w:rsidRDefault="00F6653D" w:rsidP="001340CF">
            <w:pPr>
              <w:pStyle w:val="TAC"/>
              <w:rPr>
                <w:sz w:val="16"/>
                <w:szCs w:val="16"/>
              </w:rPr>
            </w:pPr>
            <w:r>
              <w:rPr>
                <w:sz w:val="16"/>
                <w:szCs w:val="16"/>
              </w:rPr>
              <w:t>SP-241263</w:t>
            </w:r>
          </w:p>
        </w:tc>
        <w:tc>
          <w:tcPr>
            <w:tcW w:w="660" w:type="dxa"/>
            <w:shd w:val="solid" w:color="FFFFFF" w:fill="auto"/>
          </w:tcPr>
          <w:p w14:paraId="19B0E593" w14:textId="760F3F30" w:rsidR="00F6653D" w:rsidRDefault="00F6653D" w:rsidP="001340CF">
            <w:pPr>
              <w:pStyle w:val="TAC"/>
              <w:rPr>
                <w:sz w:val="16"/>
                <w:szCs w:val="16"/>
              </w:rPr>
            </w:pPr>
            <w:r>
              <w:rPr>
                <w:sz w:val="16"/>
                <w:szCs w:val="16"/>
              </w:rPr>
              <w:t>0451</w:t>
            </w:r>
          </w:p>
        </w:tc>
        <w:tc>
          <w:tcPr>
            <w:tcW w:w="426" w:type="dxa"/>
            <w:shd w:val="solid" w:color="FFFFFF" w:fill="auto"/>
          </w:tcPr>
          <w:p w14:paraId="326400C9" w14:textId="41F806EE" w:rsidR="00F6653D" w:rsidRDefault="00F6653D" w:rsidP="001340CF">
            <w:pPr>
              <w:pStyle w:val="TAC"/>
              <w:rPr>
                <w:sz w:val="16"/>
                <w:szCs w:val="16"/>
              </w:rPr>
            </w:pPr>
            <w:r>
              <w:rPr>
                <w:sz w:val="16"/>
                <w:szCs w:val="16"/>
              </w:rPr>
              <w:t>3</w:t>
            </w:r>
          </w:p>
        </w:tc>
        <w:tc>
          <w:tcPr>
            <w:tcW w:w="425" w:type="dxa"/>
            <w:shd w:val="solid" w:color="FFFFFF" w:fill="auto"/>
          </w:tcPr>
          <w:p w14:paraId="417EE454" w14:textId="632EA0EA" w:rsidR="00F6653D" w:rsidRDefault="00F6653D" w:rsidP="001340CF">
            <w:pPr>
              <w:pStyle w:val="TAC"/>
              <w:rPr>
                <w:sz w:val="16"/>
                <w:szCs w:val="16"/>
              </w:rPr>
            </w:pPr>
            <w:r>
              <w:rPr>
                <w:sz w:val="16"/>
                <w:szCs w:val="16"/>
              </w:rPr>
              <w:t>B</w:t>
            </w:r>
          </w:p>
        </w:tc>
        <w:tc>
          <w:tcPr>
            <w:tcW w:w="4726" w:type="dxa"/>
            <w:shd w:val="solid" w:color="FFFFFF" w:fill="auto"/>
          </w:tcPr>
          <w:p w14:paraId="3C0A4508" w14:textId="7A5C7F57" w:rsidR="00F6653D" w:rsidRDefault="00F6653D" w:rsidP="001340CF">
            <w:pPr>
              <w:pStyle w:val="TAL"/>
              <w:rPr>
                <w:snapToGrid w:val="0"/>
                <w:sz w:val="16"/>
                <w:szCs w:val="16"/>
                <w:lang w:eastAsia="zh-CN"/>
              </w:rPr>
            </w:pPr>
            <w:r>
              <w:rPr>
                <w:snapToGrid w:val="0"/>
                <w:sz w:val="16"/>
                <w:szCs w:val="16"/>
                <w:lang w:eastAsia="zh-CN"/>
              </w:rPr>
              <w:t>Support ProSe U2N Multihop Relay</w:t>
            </w:r>
          </w:p>
        </w:tc>
        <w:tc>
          <w:tcPr>
            <w:tcW w:w="708" w:type="dxa"/>
            <w:shd w:val="solid" w:color="FFFFFF" w:fill="auto"/>
          </w:tcPr>
          <w:p w14:paraId="71070790" w14:textId="47C46DB2" w:rsidR="00F6653D" w:rsidRPr="0062226A" w:rsidRDefault="00F6653D" w:rsidP="001340CF">
            <w:pPr>
              <w:pStyle w:val="TAC"/>
              <w:rPr>
                <w:sz w:val="16"/>
                <w:szCs w:val="16"/>
              </w:rPr>
            </w:pPr>
            <w:r w:rsidRPr="0062226A">
              <w:rPr>
                <w:sz w:val="16"/>
                <w:szCs w:val="16"/>
              </w:rPr>
              <w:t>19.1.0</w:t>
            </w:r>
          </w:p>
        </w:tc>
      </w:tr>
      <w:tr w:rsidR="006E05F1" w:rsidRPr="00CB5EC9" w14:paraId="2D1E369A" w14:textId="77777777" w:rsidTr="005D7532">
        <w:tc>
          <w:tcPr>
            <w:tcW w:w="800" w:type="dxa"/>
            <w:shd w:val="solid" w:color="FFFFFF" w:fill="auto"/>
          </w:tcPr>
          <w:p w14:paraId="7A6BBE57" w14:textId="7B217155" w:rsidR="006E05F1" w:rsidRDefault="006E05F1" w:rsidP="001340CF">
            <w:pPr>
              <w:pStyle w:val="TAC"/>
              <w:rPr>
                <w:sz w:val="16"/>
                <w:szCs w:val="16"/>
              </w:rPr>
            </w:pPr>
            <w:r>
              <w:rPr>
                <w:sz w:val="16"/>
                <w:szCs w:val="16"/>
              </w:rPr>
              <w:t>2024-09</w:t>
            </w:r>
          </w:p>
        </w:tc>
        <w:tc>
          <w:tcPr>
            <w:tcW w:w="853" w:type="dxa"/>
            <w:shd w:val="solid" w:color="FFFFFF" w:fill="auto"/>
          </w:tcPr>
          <w:p w14:paraId="1271FE94" w14:textId="4D05BD58" w:rsidR="006E05F1" w:rsidRDefault="006E05F1" w:rsidP="001340CF">
            <w:pPr>
              <w:pStyle w:val="TAC"/>
              <w:rPr>
                <w:sz w:val="16"/>
                <w:szCs w:val="16"/>
              </w:rPr>
            </w:pPr>
            <w:r>
              <w:rPr>
                <w:sz w:val="16"/>
                <w:szCs w:val="16"/>
              </w:rPr>
              <w:t>SA#105</w:t>
            </w:r>
          </w:p>
        </w:tc>
        <w:tc>
          <w:tcPr>
            <w:tcW w:w="1041" w:type="dxa"/>
            <w:shd w:val="solid" w:color="FFFFFF" w:fill="auto"/>
          </w:tcPr>
          <w:p w14:paraId="3A4027B1" w14:textId="64ACEE84" w:rsidR="006E05F1" w:rsidRDefault="006E05F1" w:rsidP="001340CF">
            <w:pPr>
              <w:pStyle w:val="TAC"/>
              <w:rPr>
                <w:sz w:val="16"/>
                <w:szCs w:val="16"/>
              </w:rPr>
            </w:pPr>
            <w:r>
              <w:rPr>
                <w:sz w:val="16"/>
                <w:szCs w:val="16"/>
              </w:rPr>
              <w:t>SP-241263</w:t>
            </w:r>
          </w:p>
        </w:tc>
        <w:tc>
          <w:tcPr>
            <w:tcW w:w="660" w:type="dxa"/>
            <w:shd w:val="solid" w:color="FFFFFF" w:fill="auto"/>
          </w:tcPr>
          <w:p w14:paraId="4A3F866B" w14:textId="703DAF5C" w:rsidR="006E05F1" w:rsidRDefault="006E05F1" w:rsidP="001340CF">
            <w:pPr>
              <w:pStyle w:val="TAC"/>
              <w:rPr>
                <w:sz w:val="16"/>
                <w:szCs w:val="16"/>
              </w:rPr>
            </w:pPr>
            <w:r>
              <w:rPr>
                <w:sz w:val="16"/>
                <w:szCs w:val="16"/>
              </w:rPr>
              <w:t>0453</w:t>
            </w:r>
          </w:p>
        </w:tc>
        <w:tc>
          <w:tcPr>
            <w:tcW w:w="426" w:type="dxa"/>
            <w:shd w:val="solid" w:color="FFFFFF" w:fill="auto"/>
          </w:tcPr>
          <w:p w14:paraId="02149DE7" w14:textId="097D46D3" w:rsidR="006E05F1" w:rsidRDefault="006E05F1" w:rsidP="001340CF">
            <w:pPr>
              <w:pStyle w:val="TAC"/>
              <w:rPr>
                <w:sz w:val="16"/>
                <w:szCs w:val="16"/>
              </w:rPr>
            </w:pPr>
            <w:r>
              <w:rPr>
                <w:sz w:val="16"/>
                <w:szCs w:val="16"/>
              </w:rPr>
              <w:t>1</w:t>
            </w:r>
          </w:p>
        </w:tc>
        <w:tc>
          <w:tcPr>
            <w:tcW w:w="425" w:type="dxa"/>
            <w:shd w:val="solid" w:color="FFFFFF" w:fill="auto"/>
          </w:tcPr>
          <w:p w14:paraId="6BFA5106" w14:textId="2612BD6F" w:rsidR="006E05F1" w:rsidRDefault="006E05F1" w:rsidP="001340CF">
            <w:pPr>
              <w:pStyle w:val="TAC"/>
              <w:rPr>
                <w:sz w:val="16"/>
                <w:szCs w:val="16"/>
              </w:rPr>
            </w:pPr>
            <w:r>
              <w:rPr>
                <w:sz w:val="16"/>
                <w:szCs w:val="16"/>
              </w:rPr>
              <w:t>B</w:t>
            </w:r>
          </w:p>
        </w:tc>
        <w:tc>
          <w:tcPr>
            <w:tcW w:w="4726" w:type="dxa"/>
            <w:shd w:val="solid" w:color="FFFFFF" w:fill="auto"/>
          </w:tcPr>
          <w:p w14:paraId="7D035687" w14:textId="37FA0851" w:rsidR="006E05F1" w:rsidRDefault="006E05F1" w:rsidP="001340CF">
            <w:pPr>
              <w:pStyle w:val="TAL"/>
              <w:rPr>
                <w:snapToGrid w:val="0"/>
                <w:sz w:val="16"/>
                <w:szCs w:val="16"/>
                <w:lang w:eastAsia="zh-CN"/>
              </w:rPr>
            </w:pPr>
            <w:r>
              <w:rPr>
                <w:snapToGrid w:val="0"/>
                <w:sz w:val="16"/>
                <w:szCs w:val="16"/>
                <w:lang w:eastAsia="zh-CN"/>
              </w:rPr>
              <w:t>Subscription Data for multi hop U2N and U2U</w:t>
            </w:r>
          </w:p>
        </w:tc>
        <w:tc>
          <w:tcPr>
            <w:tcW w:w="708" w:type="dxa"/>
            <w:shd w:val="solid" w:color="FFFFFF" w:fill="auto"/>
          </w:tcPr>
          <w:p w14:paraId="041B79D9" w14:textId="0E1DDFB9" w:rsidR="006E05F1" w:rsidRPr="0062226A" w:rsidRDefault="006E05F1" w:rsidP="001340CF">
            <w:pPr>
              <w:pStyle w:val="TAC"/>
              <w:rPr>
                <w:sz w:val="16"/>
                <w:szCs w:val="16"/>
              </w:rPr>
            </w:pPr>
            <w:r w:rsidRPr="0062226A">
              <w:rPr>
                <w:sz w:val="16"/>
                <w:szCs w:val="16"/>
              </w:rPr>
              <w:t>19.1.0</w:t>
            </w:r>
          </w:p>
        </w:tc>
      </w:tr>
      <w:tr w:rsidR="006E05F1" w:rsidRPr="00CB5EC9" w14:paraId="31312546" w14:textId="77777777" w:rsidTr="005D7532">
        <w:tc>
          <w:tcPr>
            <w:tcW w:w="800" w:type="dxa"/>
            <w:shd w:val="solid" w:color="FFFFFF" w:fill="auto"/>
          </w:tcPr>
          <w:p w14:paraId="78C0E2DD" w14:textId="456FADF8" w:rsidR="006E05F1" w:rsidRDefault="006E05F1" w:rsidP="001340CF">
            <w:pPr>
              <w:pStyle w:val="TAC"/>
              <w:rPr>
                <w:sz w:val="16"/>
                <w:szCs w:val="16"/>
              </w:rPr>
            </w:pPr>
            <w:r>
              <w:rPr>
                <w:sz w:val="16"/>
                <w:szCs w:val="16"/>
              </w:rPr>
              <w:t>2024-09</w:t>
            </w:r>
          </w:p>
        </w:tc>
        <w:tc>
          <w:tcPr>
            <w:tcW w:w="853" w:type="dxa"/>
            <w:shd w:val="solid" w:color="FFFFFF" w:fill="auto"/>
          </w:tcPr>
          <w:p w14:paraId="1ACC2A67" w14:textId="6871DE21" w:rsidR="006E05F1" w:rsidRDefault="006E05F1" w:rsidP="001340CF">
            <w:pPr>
              <w:pStyle w:val="TAC"/>
              <w:rPr>
                <w:sz w:val="16"/>
                <w:szCs w:val="16"/>
              </w:rPr>
            </w:pPr>
            <w:r>
              <w:rPr>
                <w:sz w:val="16"/>
                <w:szCs w:val="16"/>
              </w:rPr>
              <w:t>SA#105</w:t>
            </w:r>
          </w:p>
        </w:tc>
        <w:tc>
          <w:tcPr>
            <w:tcW w:w="1041" w:type="dxa"/>
            <w:shd w:val="solid" w:color="FFFFFF" w:fill="auto"/>
          </w:tcPr>
          <w:p w14:paraId="25837D79" w14:textId="67A22D50" w:rsidR="006E05F1" w:rsidRDefault="006E05F1" w:rsidP="001340CF">
            <w:pPr>
              <w:pStyle w:val="TAC"/>
              <w:rPr>
                <w:sz w:val="16"/>
                <w:szCs w:val="16"/>
              </w:rPr>
            </w:pPr>
            <w:r>
              <w:rPr>
                <w:sz w:val="16"/>
                <w:szCs w:val="16"/>
              </w:rPr>
              <w:t>SP-241263</w:t>
            </w:r>
          </w:p>
        </w:tc>
        <w:tc>
          <w:tcPr>
            <w:tcW w:w="660" w:type="dxa"/>
            <w:shd w:val="solid" w:color="FFFFFF" w:fill="auto"/>
          </w:tcPr>
          <w:p w14:paraId="40714C72" w14:textId="73638C6D" w:rsidR="006E05F1" w:rsidRDefault="006E05F1" w:rsidP="001340CF">
            <w:pPr>
              <w:pStyle w:val="TAC"/>
              <w:rPr>
                <w:sz w:val="16"/>
                <w:szCs w:val="16"/>
              </w:rPr>
            </w:pPr>
            <w:r>
              <w:rPr>
                <w:sz w:val="16"/>
                <w:szCs w:val="16"/>
              </w:rPr>
              <w:t>0458</w:t>
            </w:r>
          </w:p>
        </w:tc>
        <w:tc>
          <w:tcPr>
            <w:tcW w:w="426" w:type="dxa"/>
            <w:shd w:val="solid" w:color="FFFFFF" w:fill="auto"/>
          </w:tcPr>
          <w:p w14:paraId="558E81D0" w14:textId="4D0F15C7" w:rsidR="006E05F1" w:rsidRDefault="006E05F1" w:rsidP="001340CF">
            <w:pPr>
              <w:pStyle w:val="TAC"/>
              <w:rPr>
                <w:sz w:val="16"/>
                <w:szCs w:val="16"/>
              </w:rPr>
            </w:pPr>
            <w:r>
              <w:rPr>
                <w:sz w:val="16"/>
                <w:szCs w:val="16"/>
              </w:rPr>
              <w:t>2</w:t>
            </w:r>
          </w:p>
        </w:tc>
        <w:tc>
          <w:tcPr>
            <w:tcW w:w="425" w:type="dxa"/>
            <w:shd w:val="solid" w:color="FFFFFF" w:fill="auto"/>
          </w:tcPr>
          <w:p w14:paraId="5716DE94" w14:textId="56C34796" w:rsidR="006E05F1" w:rsidRDefault="006E05F1" w:rsidP="001340CF">
            <w:pPr>
              <w:pStyle w:val="TAC"/>
              <w:rPr>
                <w:sz w:val="16"/>
                <w:szCs w:val="16"/>
              </w:rPr>
            </w:pPr>
            <w:r>
              <w:rPr>
                <w:sz w:val="16"/>
                <w:szCs w:val="16"/>
              </w:rPr>
              <w:t>B</w:t>
            </w:r>
          </w:p>
        </w:tc>
        <w:tc>
          <w:tcPr>
            <w:tcW w:w="4726" w:type="dxa"/>
            <w:shd w:val="solid" w:color="FFFFFF" w:fill="auto"/>
          </w:tcPr>
          <w:p w14:paraId="2365C1B0" w14:textId="1C9E2C99" w:rsidR="006E05F1" w:rsidRDefault="006E05F1" w:rsidP="001340CF">
            <w:pPr>
              <w:pStyle w:val="TAL"/>
              <w:rPr>
                <w:snapToGrid w:val="0"/>
                <w:sz w:val="16"/>
                <w:szCs w:val="16"/>
                <w:lang w:eastAsia="zh-CN"/>
              </w:rPr>
            </w:pPr>
            <w:r>
              <w:rPr>
                <w:snapToGrid w:val="0"/>
                <w:sz w:val="16"/>
                <w:szCs w:val="16"/>
                <w:lang w:eastAsia="zh-CN"/>
              </w:rPr>
              <w:t xml:space="preserve">5G ProSe multi-hop UE-to-Network Relay Discovery Model A </w:t>
            </w:r>
          </w:p>
        </w:tc>
        <w:tc>
          <w:tcPr>
            <w:tcW w:w="708" w:type="dxa"/>
            <w:shd w:val="solid" w:color="FFFFFF" w:fill="auto"/>
          </w:tcPr>
          <w:p w14:paraId="11C44253" w14:textId="7B219AA8" w:rsidR="006E05F1" w:rsidRPr="0062226A" w:rsidRDefault="006E05F1" w:rsidP="001340CF">
            <w:pPr>
              <w:pStyle w:val="TAC"/>
              <w:rPr>
                <w:sz w:val="16"/>
                <w:szCs w:val="16"/>
              </w:rPr>
            </w:pPr>
            <w:r w:rsidRPr="0062226A">
              <w:rPr>
                <w:sz w:val="16"/>
                <w:szCs w:val="16"/>
              </w:rPr>
              <w:t>19.1.0</w:t>
            </w:r>
          </w:p>
        </w:tc>
      </w:tr>
      <w:tr w:rsidR="00D45FD3" w:rsidRPr="00CB5EC9" w14:paraId="312C1C9F" w14:textId="77777777" w:rsidTr="005D7532">
        <w:tc>
          <w:tcPr>
            <w:tcW w:w="800" w:type="dxa"/>
            <w:shd w:val="solid" w:color="FFFFFF" w:fill="auto"/>
          </w:tcPr>
          <w:p w14:paraId="3E83A453" w14:textId="0452D2DC" w:rsidR="00D45FD3" w:rsidRDefault="00D45FD3" w:rsidP="001340CF">
            <w:pPr>
              <w:pStyle w:val="TAC"/>
              <w:rPr>
                <w:sz w:val="16"/>
                <w:szCs w:val="16"/>
              </w:rPr>
            </w:pPr>
            <w:r>
              <w:rPr>
                <w:sz w:val="16"/>
                <w:szCs w:val="16"/>
              </w:rPr>
              <w:t>2024-09</w:t>
            </w:r>
          </w:p>
        </w:tc>
        <w:tc>
          <w:tcPr>
            <w:tcW w:w="853" w:type="dxa"/>
            <w:shd w:val="solid" w:color="FFFFFF" w:fill="auto"/>
          </w:tcPr>
          <w:p w14:paraId="5B43CD0E" w14:textId="78700641" w:rsidR="00D45FD3" w:rsidRDefault="00D45FD3" w:rsidP="001340CF">
            <w:pPr>
              <w:pStyle w:val="TAC"/>
              <w:rPr>
                <w:sz w:val="16"/>
                <w:szCs w:val="16"/>
              </w:rPr>
            </w:pPr>
            <w:r>
              <w:rPr>
                <w:sz w:val="16"/>
                <w:szCs w:val="16"/>
              </w:rPr>
              <w:t>SA#105</w:t>
            </w:r>
          </w:p>
        </w:tc>
        <w:tc>
          <w:tcPr>
            <w:tcW w:w="1041" w:type="dxa"/>
            <w:shd w:val="solid" w:color="FFFFFF" w:fill="auto"/>
          </w:tcPr>
          <w:p w14:paraId="531E882C" w14:textId="7EE75383" w:rsidR="00D45FD3" w:rsidRDefault="00D45FD3" w:rsidP="001340CF">
            <w:pPr>
              <w:pStyle w:val="TAC"/>
              <w:rPr>
                <w:sz w:val="16"/>
                <w:szCs w:val="16"/>
              </w:rPr>
            </w:pPr>
            <w:r>
              <w:rPr>
                <w:sz w:val="16"/>
                <w:szCs w:val="16"/>
              </w:rPr>
              <w:t>SP-241263</w:t>
            </w:r>
          </w:p>
        </w:tc>
        <w:tc>
          <w:tcPr>
            <w:tcW w:w="660" w:type="dxa"/>
            <w:shd w:val="solid" w:color="FFFFFF" w:fill="auto"/>
          </w:tcPr>
          <w:p w14:paraId="555AE403" w14:textId="7CACDEA0" w:rsidR="00D45FD3" w:rsidRDefault="00D45FD3" w:rsidP="001340CF">
            <w:pPr>
              <w:pStyle w:val="TAC"/>
              <w:rPr>
                <w:sz w:val="16"/>
                <w:szCs w:val="16"/>
              </w:rPr>
            </w:pPr>
            <w:r>
              <w:rPr>
                <w:sz w:val="16"/>
                <w:szCs w:val="16"/>
              </w:rPr>
              <w:t>0459</w:t>
            </w:r>
          </w:p>
        </w:tc>
        <w:tc>
          <w:tcPr>
            <w:tcW w:w="426" w:type="dxa"/>
            <w:shd w:val="solid" w:color="FFFFFF" w:fill="auto"/>
          </w:tcPr>
          <w:p w14:paraId="1AEA33BD" w14:textId="0EE59970" w:rsidR="00D45FD3" w:rsidRDefault="00D45FD3" w:rsidP="001340CF">
            <w:pPr>
              <w:pStyle w:val="TAC"/>
              <w:rPr>
                <w:sz w:val="16"/>
                <w:szCs w:val="16"/>
              </w:rPr>
            </w:pPr>
            <w:r>
              <w:rPr>
                <w:sz w:val="16"/>
                <w:szCs w:val="16"/>
              </w:rPr>
              <w:t>2</w:t>
            </w:r>
          </w:p>
        </w:tc>
        <w:tc>
          <w:tcPr>
            <w:tcW w:w="425" w:type="dxa"/>
            <w:shd w:val="solid" w:color="FFFFFF" w:fill="auto"/>
          </w:tcPr>
          <w:p w14:paraId="25CF9BAD" w14:textId="193C142A" w:rsidR="00D45FD3" w:rsidRDefault="00D45FD3" w:rsidP="001340CF">
            <w:pPr>
              <w:pStyle w:val="TAC"/>
              <w:rPr>
                <w:sz w:val="16"/>
                <w:szCs w:val="16"/>
              </w:rPr>
            </w:pPr>
            <w:r>
              <w:rPr>
                <w:sz w:val="16"/>
                <w:szCs w:val="16"/>
              </w:rPr>
              <w:t>B</w:t>
            </w:r>
          </w:p>
        </w:tc>
        <w:tc>
          <w:tcPr>
            <w:tcW w:w="4726" w:type="dxa"/>
            <w:shd w:val="solid" w:color="FFFFFF" w:fill="auto"/>
          </w:tcPr>
          <w:p w14:paraId="2893F04D" w14:textId="15D2B29C" w:rsidR="00D45FD3" w:rsidRDefault="00D45FD3" w:rsidP="001340CF">
            <w:pPr>
              <w:pStyle w:val="TAL"/>
              <w:rPr>
                <w:snapToGrid w:val="0"/>
                <w:sz w:val="16"/>
                <w:szCs w:val="16"/>
                <w:lang w:eastAsia="zh-CN"/>
              </w:rPr>
            </w:pPr>
            <w:r>
              <w:rPr>
                <w:snapToGrid w:val="0"/>
                <w:sz w:val="16"/>
                <w:szCs w:val="16"/>
                <w:lang w:eastAsia="zh-CN"/>
              </w:rPr>
              <w:t>5G ProSe multi-hop UE-to-Network Relay connection management</w:t>
            </w:r>
          </w:p>
        </w:tc>
        <w:tc>
          <w:tcPr>
            <w:tcW w:w="708" w:type="dxa"/>
            <w:shd w:val="solid" w:color="FFFFFF" w:fill="auto"/>
          </w:tcPr>
          <w:p w14:paraId="4E767324" w14:textId="5A00947A" w:rsidR="00D45FD3" w:rsidRPr="0062226A" w:rsidRDefault="00D45FD3" w:rsidP="001340CF">
            <w:pPr>
              <w:pStyle w:val="TAC"/>
              <w:rPr>
                <w:sz w:val="16"/>
                <w:szCs w:val="16"/>
              </w:rPr>
            </w:pPr>
            <w:r w:rsidRPr="0062226A">
              <w:rPr>
                <w:sz w:val="16"/>
                <w:szCs w:val="16"/>
              </w:rPr>
              <w:t>19.1.0</w:t>
            </w:r>
          </w:p>
        </w:tc>
      </w:tr>
      <w:tr w:rsidR="00E03CE7" w:rsidRPr="00CB5EC9" w14:paraId="655547B8" w14:textId="77777777" w:rsidTr="005D7532">
        <w:tc>
          <w:tcPr>
            <w:tcW w:w="800" w:type="dxa"/>
            <w:shd w:val="solid" w:color="FFFFFF" w:fill="auto"/>
          </w:tcPr>
          <w:p w14:paraId="72662B8B" w14:textId="13AD532F" w:rsidR="00E03CE7" w:rsidRDefault="00E03CE7" w:rsidP="001340CF">
            <w:pPr>
              <w:pStyle w:val="TAC"/>
              <w:rPr>
                <w:sz w:val="16"/>
                <w:szCs w:val="16"/>
              </w:rPr>
            </w:pPr>
            <w:r>
              <w:rPr>
                <w:sz w:val="16"/>
                <w:szCs w:val="16"/>
              </w:rPr>
              <w:t>2024-09</w:t>
            </w:r>
          </w:p>
        </w:tc>
        <w:tc>
          <w:tcPr>
            <w:tcW w:w="853" w:type="dxa"/>
            <w:shd w:val="solid" w:color="FFFFFF" w:fill="auto"/>
          </w:tcPr>
          <w:p w14:paraId="54A15FD7" w14:textId="7B5CF6C8" w:rsidR="00E03CE7" w:rsidRDefault="00E03CE7" w:rsidP="001340CF">
            <w:pPr>
              <w:pStyle w:val="TAC"/>
              <w:rPr>
                <w:sz w:val="16"/>
                <w:szCs w:val="16"/>
              </w:rPr>
            </w:pPr>
            <w:r>
              <w:rPr>
                <w:sz w:val="16"/>
                <w:szCs w:val="16"/>
              </w:rPr>
              <w:t>SA#105</w:t>
            </w:r>
          </w:p>
        </w:tc>
        <w:tc>
          <w:tcPr>
            <w:tcW w:w="1041" w:type="dxa"/>
            <w:shd w:val="solid" w:color="FFFFFF" w:fill="auto"/>
          </w:tcPr>
          <w:p w14:paraId="4DE6AE1F" w14:textId="59C11E68" w:rsidR="00E03CE7" w:rsidRDefault="00E03CE7" w:rsidP="001340CF">
            <w:pPr>
              <w:pStyle w:val="TAC"/>
              <w:rPr>
                <w:sz w:val="16"/>
                <w:szCs w:val="16"/>
              </w:rPr>
            </w:pPr>
            <w:r>
              <w:rPr>
                <w:sz w:val="16"/>
                <w:szCs w:val="16"/>
              </w:rPr>
              <w:t>SP-241263</w:t>
            </w:r>
          </w:p>
        </w:tc>
        <w:tc>
          <w:tcPr>
            <w:tcW w:w="660" w:type="dxa"/>
            <w:shd w:val="solid" w:color="FFFFFF" w:fill="auto"/>
          </w:tcPr>
          <w:p w14:paraId="25B2AE22" w14:textId="38744626" w:rsidR="00E03CE7" w:rsidRDefault="00E03CE7" w:rsidP="001340CF">
            <w:pPr>
              <w:pStyle w:val="TAC"/>
              <w:rPr>
                <w:sz w:val="16"/>
                <w:szCs w:val="16"/>
              </w:rPr>
            </w:pPr>
            <w:r>
              <w:rPr>
                <w:sz w:val="16"/>
                <w:szCs w:val="16"/>
              </w:rPr>
              <w:t>0460</w:t>
            </w:r>
          </w:p>
        </w:tc>
        <w:tc>
          <w:tcPr>
            <w:tcW w:w="426" w:type="dxa"/>
            <w:shd w:val="solid" w:color="FFFFFF" w:fill="auto"/>
          </w:tcPr>
          <w:p w14:paraId="52CF2425" w14:textId="5FB4046F" w:rsidR="00E03CE7" w:rsidRDefault="00E03CE7" w:rsidP="001340CF">
            <w:pPr>
              <w:pStyle w:val="TAC"/>
              <w:rPr>
                <w:sz w:val="16"/>
                <w:szCs w:val="16"/>
              </w:rPr>
            </w:pPr>
            <w:r>
              <w:rPr>
                <w:sz w:val="16"/>
                <w:szCs w:val="16"/>
              </w:rPr>
              <w:t>3</w:t>
            </w:r>
          </w:p>
        </w:tc>
        <w:tc>
          <w:tcPr>
            <w:tcW w:w="425" w:type="dxa"/>
            <w:shd w:val="solid" w:color="FFFFFF" w:fill="auto"/>
          </w:tcPr>
          <w:p w14:paraId="6FAA7874" w14:textId="181AEDFE" w:rsidR="00E03CE7" w:rsidRDefault="00E03CE7" w:rsidP="001340CF">
            <w:pPr>
              <w:pStyle w:val="TAC"/>
              <w:rPr>
                <w:sz w:val="16"/>
                <w:szCs w:val="16"/>
              </w:rPr>
            </w:pPr>
            <w:r>
              <w:rPr>
                <w:sz w:val="16"/>
                <w:szCs w:val="16"/>
              </w:rPr>
              <w:t>B</w:t>
            </w:r>
          </w:p>
        </w:tc>
        <w:tc>
          <w:tcPr>
            <w:tcW w:w="4726" w:type="dxa"/>
            <w:shd w:val="solid" w:color="FFFFFF" w:fill="auto"/>
          </w:tcPr>
          <w:p w14:paraId="79DBF23F" w14:textId="5C28F0AE" w:rsidR="00E03CE7" w:rsidRDefault="00E03CE7" w:rsidP="001340CF">
            <w:pPr>
              <w:pStyle w:val="TAL"/>
              <w:rPr>
                <w:snapToGrid w:val="0"/>
                <w:sz w:val="16"/>
                <w:szCs w:val="16"/>
                <w:lang w:eastAsia="zh-CN"/>
              </w:rPr>
            </w:pPr>
            <w:r>
              <w:rPr>
                <w:snapToGrid w:val="0"/>
                <w:sz w:val="16"/>
                <w:szCs w:val="16"/>
                <w:lang w:eastAsia="zh-CN"/>
              </w:rPr>
              <w:t>5G ProSe Multi-hop UE-to-UE Relay for IP PDU type</w:t>
            </w:r>
          </w:p>
        </w:tc>
        <w:tc>
          <w:tcPr>
            <w:tcW w:w="708" w:type="dxa"/>
            <w:shd w:val="solid" w:color="FFFFFF" w:fill="auto"/>
          </w:tcPr>
          <w:p w14:paraId="05E961B0" w14:textId="29A62106" w:rsidR="00E03CE7" w:rsidRPr="0062226A" w:rsidRDefault="00E03CE7" w:rsidP="001340CF">
            <w:pPr>
              <w:pStyle w:val="TAC"/>
              <w:rPr>
                <w:sz w:val="16"/>
                <w:szCs w:val="16"/>
              </w:rPr>
            </w:pPr>
            <w:r w:rsidRPr="0062226A">
              <w:rPr>
                <w:sz w:val="16"/>
                <w:szCs w:val="16"/>
              </w:rPr>
              <w:t>19.1.0</w:t>
            </w:r>
          </w:p>
        </w:tc>
      </w:tr>
      <w:tr w:rsidR="00E50A9A" w:rsidRPr="00CB5EC9" w14:paraId="1CE654EE" w14:textId="77777777" w:rsidTr="005D7532">
        <w:tc>
          <w:tcPr>
            <w:tcW w:w="800" w:type="dxa"/>
            <w:shd w:val="solid" w:color="FFFFFF" w:fill="auto"/>
          </w:tcPr>
          <w:p w14:paraId="4CD4D290" w14:textId="4B54EEE6" w:rsidR="00E50A9A" w:rsidRDefault="00E50A9A" w:rsidP="001340CF">
            <w:pPr>
              <w:pStyle w:val="TAC"/>
              <w:rPr>
                <w:sz w:val="16"/>
                <w:szCs w:val="16"/>
              </w:rPr>
            </w:pPr>
            <w:r>
              <w:rPr>
                <w:sz w:val="16"/>
                <w:szCs w:val="16"/>
              </w:rPr>
              <w:t>2024-09</w:t>
            </w:r>
          </w:p>
        </w:tc>
        <w:tc>
          <w:tcPr>
            <w:tcW w:w="853" w:type="dxa"/>
            <w:shd w:val="solid" w:color="FFFFFF" w:fill="auto"/>
          </w:tcPr>
          <w:p w14:paraId="1B9EB216" w14:textId="145DCF7D" w:rsidR="00E50A9A" w:rsidRDefault="00E50A9A" w:rsidP="001340CF">
            <w:pPr>
              <w:pStyle w:val="TAC"/>
              <w:rPr>
                <w:sz w:val="16"/>
                <w:szCs w:val="16"/>
              </w:rPr>
            </w:pPr>
            <w:r>
              <w:rPr>
                <w:sz w:val="16"/>
                <w:szCs w:val="16"/>
              </w:rPr>
              <w:t>SA#105</w:t>
            </w:r>
          </w:p>
        </w:tc>
        <w:tc>
          <w:tcPr>
            <w:tcW w:w="1041" w:type="dxa"/>
            <w:shd w:val="solid" w:color="FFFFFF" w:fill="auto"/>
          </w:tcPr>
          <w:p w14:paraId="3222AC51" w14:textId="421262FF" w:rsidR="00E50A9A" w:rsidRDefault="00E50A9A" w:rsidP="001340CF">
            <w:pPr>
              <w:pStyle w:val="TAC"/>
              <w:rPr>
                <w:sz w:val="16"/>
                <w:szCs w:val="16"/>
              </w:rPr>
            </w:pPr>
            <w:r>
              <w:rPr>
                <w:sz w:val="16"/>
                <w:szCs w:val="16"/>
              </w:rPr>
              <w:t>SP-241271</w:t>
            </w:r>
          </w:p>
        </w:tc>
        <w:tc>
          <w:tcPr>
            <w:tcW w:w="660" w:type="dxa"/>
            <w:shd w:val="solid" w:color="FFFFFF" w:fill="auto"/>
          </w:tcPr>
          <w:p w14:paraId="77396D59" w14:textId="6DEDB165" w:rsidR="00E50A9A" w:rsidRDefault="00E50A9A" w:rsidP="001340CF">
            <w:pPr>
              <w:pStyle w:val="TAC"/>
              <w:rPr>
                <w:sz w:val="16"/>
                <w:szCs w:val="16"/>
              </w:rPr>
            </w:pPr>
            <w:r>
              <w:rPr>
                <w:sz w:val="16"/>
                <w:szCs w:val="16"/>
              </w:rPr>
              <w:t>0461</w:t>
            </w:r>
          </w:p>
        </w:tc>
        <w:tc>
          <w:tcPr>
            <w:tcW w:w="426" w:type="dxa"/>
            <w:shd w:val="solid" w:color="FFFFFF" w:fill="auto"/>
          </w:tcPr>
          <w:p w14:paraId="7124EBEF" w14:textId="52BB585E" w:rsidR="00E50A9A" w:rsidRDefault="00E50A9A" w:rsidP="001340CF">
            <w:pPr>
              <w:pStyle w:val="TAC"/>
              <w:rPr>
                <w:sz w:val="16"/>
                <w:szCs w:val="16"/>
              </w:rPr>
            </w:pPr>
            <w:r>
              <w:rPr>
                <w:sz w:val="16"/>
                <w:szCs w:val="16"/>
              </w:rPr>
              <w:t>-</w:t>
            </w:r>
          </w:p>
        </w:tc>
        <w:tc>
          <w:tcPr>
            <w:tcW w:w="425" w:type="dxa"/>
            <w:shd w:val="solid" w:color="FFFFFF" w:fill="auto"/>
          </w:tcPr>
          <w:p w14:paraId="307C32BA" w14:textId="7839DE8B" w:rsidR="00E50A9A" w:rsidRDefault="00E50A9A" w:rsidP="001340CF">
            <w:pPr>
              <w:pStyle w:val="TAC"/>
              <w:rPr>
                <w:sz w:val="16"/>
                <w:szCs w:val="16"/>
              </w:rPr>
            </w:pPr>
            <w:r>
              <w:rPr>
                <w:sz w:val="16"/>
                <w:szCs w:val="16"/>
              </w:rPr>
              <w:t>F</w:t>
            </w:r>
          </w:p>
        </w:tc>
        <w:tc>
          <w:tcPr>
            <w:tcW w:w="4726" w:type="dxa"/>
            <w:shd w:val="solid" w:color="FFFFFF" w:fill="auto"/>
          </w:tcPr>
          <w:p w14:paraId="27B2C9A3" w14:textId="5F1B76E0" w:rsidR="00E50A9A" w:rsidRDefault="00E50A9A" w:rsidP="001340CF">
            <w:pPr>
              <w:pStyle w:val="TAL"/>
              <w:rPr>
                <w:snapToGrid w:val="0"/>
                <w:sz w:val="16"/>
                <w:szCs w:val="16"/>
                <w:lang w:eastAsia="zh-CN"/>
              </w:rPr>
            </w:pPr>
            <w:r>
              <w:rPr>
                <w:snapToGrid w:val="0"/>
                <w:sz w:val="16"/>
                <w:szCs w:val="16"/>
                <w:lang w:eastAsia="zh-CN"/>
              </w:rPr>
              <w:t>Clarification on path switching</w:t>
            </w:r>
          </w:p>
        </w:tc>
        <w:tc>
          <w:tcPr>
            <w:tcW w:w="708" w:type="dxa"/>
            <w:shd w:val="solid" w:color="FFFFFF" w:fill="auto"/>
          </w:tcPr>
          <w:p w14:paraId="10EE314F" w14:textId="3BAC5D4C" w:rsidR="00E50A9A" w:rsidRPr="0062226A" w:rsidRDefault="00E50A9A" w:rsidP="001340CF">
            <w:pPr>
              <w:pStyle w:val="TAC"/>
              <w:rPr>
                <w:sz w:val="16"/>
                <w:szCs w:val="16"/>
              </w:rPr>
            </w:pPr>
            <w:r w:rsidRPr="0062226A">
              <w:rPr>
                <w:sz w:val="16"/>
                <w:szCs w:val="16"/>
              </w:rPr>
              <w:t>19.1.0</w:t>
            </w:r>
          </w:p>
        </w:tc>
      </w:tr>
      <w:tr w:rsidR="00E50A9A" w:rsidRPr="00CB5EC9" w14:paraId="76595666" w14:textId="77777777" w:rsidTr="005D7532">
        <w:tc>
          <w:tcPr>
            <w:tcW w:w="800" w:type="dxa"/>
            <w:shd w:val="solid" w:color="FFFFFF" w:fill="auto"/>
          </w:tcPr>
          <w:p w14:paraId="3D7ED1A3" w14:textId="5C547174" w:rsidR="00E50A9A" w:rsidRDefault="00E50A9A" w:rsidP="001340CF">
            <w:pPr>
              <w:pStyle w:val="TAC"/>
              <w:rPr>
                <w:sz w:val="16"/>
                <w:szCs w:val="16"/>
              </w:rPr>
            </w:pPr>
            <w:r>
              <w:rPr>
                <w:sz w:val="16"/>
                <w:szCs w:val="16"/>
              </w:rPr>
              <w:t>2024-09</w:t>
            </w:r>
          </w:p>
        </w:tc>
        <w:tc>
          <w:tcPr>
            <w:tcW w:w="853" w:type="dxa"/>
            <w:shd w:val="solid" w:color="FFFFFF" w:fill="auto"/>
          </w:tcPr>
          <w:p w14:paraId="453D333B" w14:textId="2E914649" w:rsidR="00E50A9A" w:rsidRDefault="00E50A9A" w:rsidP="001340CF">
            <w:pPr>
              <w:pStyle w:val="TAC"/>
              <w:rPr>
                <w:sz w:val="16"/>
                <w:szCs w:val="16"/>
              </w:rPr>
            </w:pPr>
            <w:r>
              <w:rPr>
                <w:sz w:val="16"/>
                <w:szCs w:val="16"/>
              </w:rPr>
              <w:t>SA#105</w:t>
            </w:r>
          </w:p>
        </w:tc>
        <w:tc>
          <w:tcPr>
            <w:tcW w:w="1041" w:type="dxa"/>
            <w:shd w:val="solid" w:color="FFFFFF" w:fill="auto"/>
          </w:tcPr>
          <w:p w14:paraId="57E3302E" w14:textId="6734A3D0" w:rsidR="00E50A9A" w:rsidRDefault="00E50A9A" w:rsidP="001340CF">
            <w:pPr>
              <w:pStyle w:val="TAC"/>
              <w:rPr>
                <w:sz w:val="16"/>
                <w:szCs w:val="16"/>
              </w:rPr>
            </w:pPr>
            <w:r>
              <w:rPr>
                <w:sz w:val="16"/>
                <w:szCs w:val="16"/>
              </w:rPr>
              <w:t>SP-241263</w:t>
            </w:r>
          </w:p>
        </w:tc>
        <w:tc>
          <w:tcPr>
            <w:tcW w:w="660" w:type="dxa"/>
            <w:shd w:val="solid" w:color="FFFFFF" w:fill="auto"/>
          </w:tcPr>
          <w:p w14:paraId="41BC3512" w14:textId="16421B84" w:rsidR="00E50A9A" w:rsidRDefault="00E50A9A" w:rsidP="001340CF">
            <w:pPr>
              <w:pStyle w:val="TAC"/>
              <w:rPr>
                <w:sz w:val="16"/>
                <w:szCs w:val="16"/>
              </w:rPr>
            </w:pPr>
            <w:r>
              <w:rPr>
                <w:sz w:val="16"/>
                <w:szCs w:val="16"/>
              </w:rPr>
              <w:t>0468</w:t>
            </w:r>
          </w:p>
        </w:tc>
        <w:tc>
          <w:tcPr>
            <w:tcW w:w="426" w:type="dxa"/>
            <w:shd w:val="solid" w:color="FFFFFF" w:fill="auto"/>
          </w:tcPr>
          <w:p w14:paraId="6C4CBDA4" w14:textId="012644E3" w:rsidR="00E50A9A" w:rsidRDefault="00E50A9A" w:rsidP="001340CF">
            <w:pPr>
              <w:pStyle w:val="TAC"/>
              <w:rPr>
                <w:sz w:val="16"/>
                <w:szCs w:val="16"/>
              </w:rPr>
            </w:pPr>
            <w:r>
              <w:rPr>
                <w:sz w:val="16"/>
                <w:szCs w:val="16"/>
              </w:rPr>
              <w:t>2</w:t>
            </w:r>
          </w:p>
        </w:tc>
        <w:tc>
          <w:tcPr>
            <w:tcW w:w="425" w:type="dxa"/>
            <w:shd w:val="solid" w:color="FFFFFF" w:fill="auto"/>
          </w:tcPr>
          <w:p w14:paraId="57142F11" w14:textId="342D7934" w:rsidR="00E50A9A" w:rsidRDefault="00E50A9A" w:rsidP="001340CF">
            <w:pPr>
              <w:pStyle w:val="TAC"/>
              <w:rPr>
                <w:sz w:val="16"/>
                <w:szCs w:val="16"/>
              </w:rPr>
            </w:pPr>
            <w:r>
              <w:rPr>
                <w:sz w:val="16"/>
                <w:szCs w:val="16"/>
              </w:rPr>
              <w:t>B</w:t>
            </w:r>
          </w:p>
        </w:tc>
        <w:tc>
          <w:tcPr>
            <w:tcW w:w="4726" w:type="dxa"/>
            <w:shd w:val="solid" w:color="FFFFFF" w:fill="auto"/>
          </w:tcPr>
          <w:p w14:paraId="3C5E8DFF" w14:textId="2B3FF274" w:rsidR="00E50A9A" w:rsidRDefault="00E50A9A" w:rsidP="001340CF">
            <w:pPr>
              <w:pStyle w:val="TAL"/>
              <w:rPr>
                <w:snapToGrid w:val="0"/>
                <w:sz w:val="16"/>
                <w:szCs w:val="16"/>
                <w:lang w:eastAsia="zh-CN"/>
              </w:rPr>
            </w:pPr>
            <w:r>
              <w:rPr>
                <w:snapToGrid w:val="0"/>
                <w:sz w:val="16"/>
                <w:szCs w:val="16"/>
                <w:lang w:eastAsia="zh-CN"/>
              </w:rPr>
              <w:t>Scope, terms, reference architecture</w:t>
            </w:r>
            <w:r w:rsidR="00456EC6">
              <w:rPr>
                <w:snapToGrid w:val="0"/>
                <w:sz w:val="16"/>
                <w:szCs w:val="16"/>
                <w:lang w:eastAsia="zh-CN"/>
              </w:rPr>
              <w:t xml:space="preserve"> and</w:t>
            </w:r>
            <w:r>
              <w:rPr>
                <w:snapToGrid w:val="0"/>
                <w:sz w:val="16"/>
                <w:szCs w:val="16"/>
                <w:lang w:eastAsia="zh-CN"/>
              </w:rPr>
              <w:t xml:space="preserve"> functional entities for 5G ProSe Multi-hop </w:t>
            </w:r>
          </w:p>
        </w:tc>
        <w:tc>
          <w:tcPr>
            <w:tcW w:w="708" w:type="dxa"/>
            <w:shd w:val="solid" w:color="FFFFFF" w:fill="auto"/>
          </w:tcPr>
          <w:p w14:paraId="127A3BEB" w14:textId="52AD7C3F" w:rsidR="00E50A9A" w:rsidRPr="0062226A" w:rsidRDefault="00E50A9A" w:rsidP="001340CF">
            <w:pPr>
              <w:pStyle w:val="TAC"/>
              <w:rPr>
                <w:sz w:val="16"/>
                <w:szCs w:val="16"/>
              </w:rPr>
            </w:pPr>
            <w:r w:rsidRPr="0062226A">
              <w:rPr>
                <w:sz w:val="16"/>
                <w:szCs w:val="16"/>
              </w:rPr>
              <w:t>19.1.0</w:t>
            </w:r>
          </w:p>
        </w:tc>
      </w:tr>
      <w:tr w:rsidR="008B26B6" w:rsidRPr="00CB5EC9" w14:paraId="33ABABA1" w14:textId="77777777" w:rsidTr="005D7532">
        <w:tc>
          <w:tcPr>
            <w:tcW w:w="800" w:type="dxa"/>
            <w:shd w:val="solid" w:color="FFFFFF" w:fill="auto"/>
          </w:tcPr>
          <w:p w14:paraId="573D791C" w14:textId="5BE40BB0" w:rsidR="008B26B6" w:rsidRDefault="008B26B6" w:rsidP="001340CF">
            <w:pPr>
              <w:pStyle w:val="TAC"/>
              <w:rPr>
                <w:sz w:val="16"/>
                <w:szCs w:val="16"/>
              </w:rPr>
            </w:pPr>
            <w:r>
              <w:rPr>
                <w:sz w:val="16"/>
                <w:szCs w:val="16"/>
              </w:rPr>
              <w:t>2024-09</w:t>
            </w:r>
          </w:p>
        </w:tc>
        <w:tc>
          <w:tcPr>
            <w:tcW w:w="853" w:type="dxa"/>
            <w:shd w:val="solid" w:color="FFFFFF" w:fill="auto"/>
          </w:tcPr>
          <w:p w14:paraId="6C5C1A2F" w14:textId="56A154B9" w:rsidR="008B26B6" w:rsidRDefault="008B26B6" w:rsidP="001340CF">
            <w:pPr>
              <w:pStyle w:val="TAC"/>
              <w:rPr>
                <w:sz w:val="16"/>
                <w:szCs w:val="16"/>
              </w:rPr>
            </w:pPr>
            <w:r>
              <w:rPr>
                <w:sz w:val="16"/>
                <w:szCs w:val="16"/>
              </w:rPr>
              <w:t>SA#105</w:t>
            </w:r>
          </w:p>
        </w:tc>
        <w:tc>
          <w:tcPr>
            <w:tcW w:w="1041" w:type="dxa"/>
            <w:shd w:val="solid" w:color="FFFFFF" w:fill="auto"/>
          </w:tcPr>
          <w:p w14:paraId="2465764F" w14:textId="10452C2A" w:rsidR="008B26B6" w:rsidRDefault="008B26B6" w:rsidP="001340CF">
            <w:pPr>
              <w:pStyle w:val="TAC"/>
              <w:rPr>
                <w:sz w:val="16"/>
                <w:szCs w:val="16"/>
              </w:rPr>
            </w:pPr>
            <w:r>
              <w:rPr>
                <w:sz w:val="16"/>
                <w:szCs w:val="16"/>
              </w:rPr>
              <w:t>SP-241255</w:t>
            </w:r>
          </w:p>
        </w:tc>
        <w:tc>
          <w:tcPr>
            <w:tcW w:w="660" w:type="dxa"/>
            <w:shd w:val="solid" w:color="FFFFFF" w:fill="auto"/>
          </w:tcPr>
          <w:p w14:paraId="63788AA4" w14:textId="063C2BBB" w:rsidR="008B26B6" w:rsidRDefault="008B26B6" w:rsidP="001340CF">
            <w:pPr>
              <w:pStyle w:val="TAC"/>
              <w:rPr>
                <w:sz w:val="16"/>
                <w:szCs w:val="16"/>
              </w:rPr>
            </w:pPr>
            <w:r>
              <w:rPr>
                <w:sz w:val="16"/>
                <w:szCs w:val="16"/>
              </w:rPr>
              <w:t>0473</w:t>
            </w:r>
          </w:p>
        </w:tc>
        <w:tc>
          <w:tcPr>
            <w:tcW w:w="426" w:type="dxa"/>
            <w:shd w:val="solid" w:color="FFFFFF" w:fill="auto"/>
          </w:tcPr>
          <w:p w14:paraId="226B9C88" w14:textId="4D665556" w:rsidR="008B26B6" w:rsidRDefault="008B26B6" w:rsidP="001340CF">
            <w:pPr>
              <w:pStyle w:val="TAC"/>
              <w:rPr>
                <w:sz w:val="16"/>
                <w:szCs w:val="16"/>
              </w:rPr>
            </w:pPr>
            <w:r>
              <w:rPr>
                <w:sz w:val="16"/>
                <w:szCs w:val="16"/>
              </w:rPr>
              <w:t>1</w:t>
            </w:r>
          </w:p>
        </w:tc>
        <w:tc>
          <w:tcPr>
            <w:tcW w:w="425" w:type="dxa"/>
            <w:shd w:val="solid" w:color="FFFFFF" w:fill="auto"/>
          </w:tcPr>
          <w:p w14:paraId="1560D6EA" w14:textId="69E4AB1E" w:rsidR="008B26B6" w:rsidRDefault="008B26B6" w:rsidP="001340CF">
            <w:pPr>
              <w:pStyle w:val="TAC"/>
              <w:rPr>
                <w:sz w:val="16"/>
                <w:szCs w:val="16"/>
              </w:rPr>
            </w:pPr>
            <w:r>
              <w:rPr>
                <w:sz w:val="16"/>
                <w:szCs w:val="16"/>
              </w:rPr>
              <w:t>A</w:t>
            </w:r>
          </w:p>
        </w:tc>
        <w:tc>
          <w:tcPr>
            <w:tcW w:w="4726" w:type="dxa"/>
            <w:shd w:val="solid" w:color="FFFFFF" w:fill="auto"/>
          </w:tcPr>
          <w:p w14:paraId="3F2189C1" w14:textId="048586CD" w:rsidR="008B26B6" w:rsidRDefault="008B26B6" w:rsidP="001340CF">
            <w:pPr>
              <w:pStyle w:val="TAL"/>
              <w:rPr>
                <w:snapToGrid w:val="0"/>
                <w:sz w:val="16"/>
                <w:szCs w:val="16"/>
                <w:lang w:eastAsia="zh-CN"/>
              </w:rPr>
            </w:pPr>
            <w:r>
              <w:rPr>
                <w:snapToGrid w:val="0"/>
                <w:sz w:val="16"/>
                <w:szCs w:val="16"/>
                <w:lang w:eastAsia="zh-CN"/>
              </w:rPr>
              <w:t>Clarification on 5G ProSe U2U Communication with integrated Discovery</w:t>
            </w:r>
          </w:p>
        </w:tc>
        <w:tc>
          <w:tcPr>
            <w:tcW w:w="708" w:type="dxa"/>
            <w:shd w:val="solid" w:color="FFFFFF" w:fill="auto"/>
          </w:tcPr>
          <w:p w14:paraId="04AE742E" w14:textId="11912557" w:rsidR="008B26B6" w:rsidRPr="0062226A" w:rsidRDefault="008B26B6" w:rsidP="001340CF">
            <w:pPr>
              <w:pStyle w:val="TAC"/>
              <w:rPr>
                <w:sz w:val="16"/>
                <w:szCs w:val="16"/>
              </w:rPr>
            </w:pPr>
            <w:r w:rsidRPr="0062226A">
              <w:rPr>
                <w:sz w:val="16"/>
                <w:szCs w:val="16"/>
              </w:rPr>
              <w:t>19.1.0</w:t>
            </w:r>
          </w:p>
        </w:tc>
      </w:tr>
      <w:tr w:rsidR="008B26B6" w:rsidRPr="00CB5EC9" w14:paraId="19E5072D" w14:textId="77777777" w:rsidTr="005D7532">
        <w:tc>
          <w:tcPr>
            <w:tcW w:w="800" w:type="dxa"/>
            <w:shd w:val="solid" w:color="FFFFFF" w:fill="auto"/>
          </w:tcPr>
          <w:p w14:paraId="0BEEFD3E" w14:textId="02510F56" w:rsidR="008B26B6" w:rsidRDefault="008B26B6" w:rsidP="001340CF">
            <w:pPr>
              <w:pStyle w:val="TAC"/>
              <w:rPr>
                <w:sz w:val="16"/>
                <w:szCs w:val="16"/>
              </w:rPr>
            </w:pPr>
            <w:r>
              <w:rPr>
                <w:sz w:val="16"/>
                <w:szCs w:val="16"/>
              </w:rPr>
              <w:t>2024-09</w:t>
            </w:r>
          </w:p>
        </w:tc>
        <w:tc>
          <w:tcPr>
            <w:tcW w:w="853" w:type="dxa"/>
            <w:shd w:val="solid" w:color="FFFFFF" w:fill="auto"/>
          </w:tcPr>
          <w:p w14:paraId="6A75E353" w14:textId="7AC5FC61" w:rsidR="008B26B6" w:rsidRDefault="008B26B6" w:rsidP="001340CF">
            <w:pPr>
              <w:pStyle w:val="TAC"/>
              <w:rPr>
                <w:sz w:val="16"/>
                <w:szCs w:val="16"/>
              </w:rPr>
            </w:pPr>
            <w:r>
              <w:rPr>
                <w:sz w:val="16"/>
                <w:szCs w:val="16"/>
              </w:rPr>
              <w:t>SA#105</w:t>
            </w:r>
          </w:p>
        </w:tc>
        <w:tc>
          <w:tcPr>
            <w:tcW w:w="1041" w:type="dxa"/>
            <w:shd w:val="solid" w:color="FFFFFF" w:fill="auto"/>
          </w:tcPr>
          <w:p w14:paraId="479EE302" w14:textId="630174F3" w:rsidR="008B26B6" w:rsidRDefault="008B26B6" w:rsidP="001340CF">
            <w:pPr>
              <w:pStyle w:val="TAC"/>
              <w:rPr>
                <w:sz w:val="16"/>
                <w:szCs w:val="16"/>
              </w:rPr>
            </w:pPr>
            <w:r>
              <w:rPr>
                <w:sz w:val="16"/>
                <w:szCs w:val="16"/>
              </w:rPr>
              <w:t>SP-241255</w:t>
            </w:r>
          </w:p>
        </w:tc>
        <w:tc>
          <w:tcPr>
            <w:tcW w:w="660" w:type="dxa"/>
            <w:shd w:val="solid" w:color="FFFFFF" w:fill="auto"/>
          </w:tcPr>
          <w:p w14:paraId="3577A73B" w14:textId="1870008A" w:rsidR="008B26B6" w:rsidRDefault="008B26B6" w:rsidP="001340CF">
            <w:pPr>
              <w:pStyle w:val="TAC"/>
              <w:rPr>
                <w:sz w:val="16"/>
                <w:szCs w:val="16"/>
              </w:rPr>
            </w:pPr>
            <w:r>
              <w:rPr>
                <w:sz w:val="16"/>
                <w:szCs w:val="16"/>
              </w:rPr>
              <w:t>0475</w:t>
            </w:r>
          </w:p>
        </w:tc>
        <w:tc>
          <w:tcPr>
            <w:tcW w:w="426" w:type="dxa"/>
            <w:shd w:val="solid" w:color="FFFFFF" w:fill="auto"/>
          </w:tcPr>
          <w:p w14:paraId="4A5764AA" w14:textId="1BD17CE3" w:rsidR="008B26B6" w:rsidRDefault="008B26B6" w:rsidP="001340CF">
            <w:pPr>
              <w:pStyle w:val="TAC"/>
              <w:rPr>
                <w:sz w:val="16"/>
                <w:szCs w:val="16"/>
              </w:rPr>
            </w:pPr>
            <w:r>
              <w:rPr>
                <w:sz w:val="16"/>
                <w:szCs w:val="16"/>
              </w:rPr>
              <w:t>1</w:t>
            </w:r>
          </w:p>
        </w:tc>
        <w:tc>
          <w:tcPr>
            <w:tcW w:w="425" w:type="dxa"/>
            <w:shd w:val="solid" w:color="FFFFFF" w:fill="auto"/>
          </w:tcPr>
          <w:p w14:paraId="15BDAC9F" w14:textId="4EB0C045" w:rsidR="008B26B6" w:rsidRDefault="008B26B6" w:rsidP="001340CF">
            <w:pPr>
              <w:pStyle w:val="TAC"/>
              <w:rPr>
                <w:sz w:val="16"/>
                <w:szCs w:val="16"/>
              </w:rPr>
            </w:pPr>
            <w:r>
              <w:rPr>
                <w:sz w:val="16"/>
                <w:szCs w:val="16"/>
              </w:rPr>
              <w:t>A</w:t>
            </w:r>
          </w:p>
        </w:tc>
        <w:tc>
          <w:tcPr>
            <w:tcW w:w="4726" w:type="dxa"/>
            <w:shd w:val="solid" w:color="FFFFFF" w:fill="auto"/>
          </w:tcPr>
          <w:p w14:paraId="28940197" w14:textId="6DCCEC8F" w:rsidR="008B26B6" w:rsidRDefault="008B26B6" w:rsidP="001340CF">
            <w:pPr>
              <w:pStyle w:val="TAL"/>
              <w:rPr>
                <w:snapToGrid w:val="0"/>
                <w:sz w:val="16"/>
                <w:szCs w:val="16"/>
                <w:lang w:eastAsia="zh-CN"/>
              </w:rPr>
            </w:pPr>
            <w:r>
              <w:rPr>
                <w:snapToGrid w:val="0"/>
                <w:sz w:val="16"/>
                <w:szCs w:val="16"/>
                <w:lang w:eastAsia="zh-CN"/>
              </w:rPr>
              <w:t>Update on Unicast link profile for UE-to-UE Relay</w:t>
            </w:r>
          </w:p>
        </w:tc>
        <w:tc>
          <w:tcPr>
            <w:tcW w:w="708" w:type="dxa"/>
            <w:shd w:val="solid" w:color="FFFFFF" w:fill="auto"/>
          </w:tcPr>
          <w:p w14:paraId="510DCFAD" w14:textId="699C0D74" w:rsidR="008B26B6" w:rsidRPr="0062226A" w:rsidRDefault="008B26B6" w:rsidP="001340CF">
            <w:pPr>
              <w:pStyle w:val="TAC"/>
              <w:rPr>
                <w:sz w:val="16"/>
                <w:szCs w:val="16"/>
              </w:rPr>
            </w:pPr>
            <w:r w:rsidRPr="0062226A">
              <w:rPr>
                <w:sz w:val="16"/>
                <w:szCs w:val="16"/>
              </w:rPr>
              <w:t>19.1.0</w:t>
            </w:r>
          </w:p>
        </w:tc>
      </w:tr>
      <w:tr w:rsidR="008B26B6" w:rsidRPr="00CB5EC9" w14:paraId="21B10F21" w14:textId="77777777" w:rsidTr="005D7532">
        <w:tc>
          <w:tcPr>
            <w:tcW w:w="800" w:type="dxa"/>
            <w:shd w:val="solid" w:color="FFFFFF" w:fill="auto"/>
          </w:tcPr>
          <w:p w14:paraId="7F4E5526" w14:textId="209E1FBC" w:rsidR="008B26B6" w:rsidRDefault="008B26B6" w:rsidP="001340CF">
            <w:pPr>
              <w:pStyle w:val="TAC"/>
              <w:rPr>
                <w:sz w:val="16"/>
                <w:szCs w:val="16"/>
              </w:rPr>
            </w:pPr>
            <w:r>
              <w:rPr>
                <w:sz w:val="16"/>
                <w:szCs w:val="16"/>
              </w:rPr>
              <w:t>2024-09</w:t>
            </w:r>
          </w:p>
        </w:tc>
        <w:tc>
          <w:tcPr>
            <w:tcW w:w="853" w:type="dxa"/>
            <w:shd w:val="solid" w:color="FFFFFF" w:fill="auto"/>
          </w:tcPr>
          <w:p w14:paraId="7B2598FF" w14:textId="6D34325B" w:rsidR="008B26B6" w:rsidRDefault="008B26B6" w:rsidP="001340CF">
            <w:pPr>
              <w:pStyle w:val="TAC"/>
              <w:rPr>
                <w:sz w:val="16"/>
                <w:szCs w:val="16"/>
              </w:rPr>
            </w:pPr>
            <w:r>
              <w:rPr>
                <w:sz w:val="16"/>
                <w:szCs w:val="16"/>
              </w:rPr>
              <w:t>SA#105</w:t>
            </w:r>
          </w:p>
        </w:tc>
        <w:tc>
          <w:tcPr>
            <w:tcW w:w="1041" w:type="dxa"/>
            <w:shd w:val="solid" w:color="FFFFFF" w:fill="auto"/>
          </w:tcPr>
          <w:p w14:paraId="6C6B7B20" w14:textId="1E845909" w:rsidR="008B26B6" w:rsidRDefault="008B26B6" w:rsidP="001340CF">
            <w:pPr>
              <w:pStyle w:val="TAC"/>
              <w:rPr>
                <w:sz w:val="16"/>
                <w:szCs w:val="16"/>
              </w:rPr>
            </w:pPr>
            <w:r>
              <w:rPr>
                <w:sz w:val="16"/>
                <w:szCs w:val="16"/>
              </w:rPr>
              <w:t>SP-241255</w:t>
            </w:r>
          </w:p>
        </w:tc>
        <w:tc>
          <w:tcPr>
            <w:tcW w:w="660" w:type="dxa"/>
            <w:shd w:val="solid" w:color="FFFFFF" w:fill="auto"/>
          </w:tcPr>
          <w:p w14:paraId="725F6AA4" w14:textId="067CBCB5" w:rsidR="008B26B6" w:rsidRDefault="008B26B6" w:rsidP="001340CF">
            <w:pPr>
              <w:pStyle w:val="TAC"/>
              <w:rPr>
                <w:sz w:val="16"/>
                <w:szCs w:val="16"/>
              </w:rPr>
            </w:pPr>
            <w:r>
              <w:rPr>
                <w:sz w:val="16"/>
                <w:szCs w:val="16"/>
              </w:rPr>
              <w:t>0479</w:t>
            </w:r>
          </w:p>
        </w:tc>
        <w:tc>
          <w:tcPr>
            <w:tcW w:w="426" w:type="dxa"/>
            <w:shd w:val="solid" w:color="FFFFFF" w:fill="auto"/>
          </w:tcPr>
          <w:p w14:paraId="518B04B2" w14:textId="7A6011BD" w:rsidR="008B26B6" w:rsidRDefault="008B26B6" w:rsidP="001340CF">
            <w:pPr>
              <w:pStyle w:val="TAC"/>
              <w:rPr>
                <w:sz w:val="16"/>
                <w:szCs w:val="16"/>
              </w:rPr>
            </w:pPr>
            <w:r>
              <w:rPr>
                <w:sz w:val="16"/>
                <w:szCs w:val="16"/>
              </w:rPr>
              <w:t>1</w:t>
            </w:r>
          </w:p>
        </w:tc>
        <w:tc>
          <w:tcPr>
            <w:tcW w:w="425" w:type="dxa"/>
            <w:shd w:val="solid" w:color="FFFFFF" w:fill="auto"/>
          </w:tcPr>
          <w:p w14:paraId="5D4008E3" w14:textId="52958362" w:rsidR="008B26B6" w:rsidRDefault="008B26B6" w:rsidP="001340CF">
            <w:pPr>
              <w:pStyle w:val="TAC"/>
              <w:rPr>
                <w:sz w:val="16"/>
                <w:szCs w:val="16"/>
              </w:rPr>
            </w:pPr>
            <w:r>
              <w:rPr>
                <w:sz w:val="16"/>
                <w:szCs w:val="16"/>
              </w:rPr>
              <w:t>A</w:t>
            </w:r>
          </w:p>
        </w:tc>
        <w:tc>
          <w:tcPr>
            <w:tcW w:w="4726" w:type="dxa"/>
            <w:shd w:val="solid" w:color="FFFFFF" w:fill="auto"/>
          </w:tcPr>
          <w:p w14:paraId="7CA1DFB4" w14:textId="4CDE2D07" w:rsidR="008B26B6" w:rsidRDefault="008B26B6" w:rsidP="001340CF">
            <w:pPr>
              <w:pStyle w:val="TAL"/>
              <w:rPr>
                <w:snapToGrid w:val="0"/>
                <w:sz w:val="16"/>
                <w:szCs w:val="16"/>
                <w:lang w:eastAsia="zh-CN"/>
              </w:rPr>
            </w:pPr>
            <w:r>
              <w:rPr>
                <w:snapToGrid w:val="0"/>
                <w:sz w:val="16"/>
                <w:szCs w:val="16"/>
                <w:lang w:eastAsia="zh-CN"/>
              </w:rPr>
              <w:t>Clarification for end-to-end PC5 link management for L2 U2U Relay</w:t>
            </w:r>
          </w:p>
        </w:tc>
        <w:tc>
          <w:tcPr>
            <w:tcW w:w="708" w:type="dxa"/>
            <w:shd w:val="solid" w:color="FFFFFF" w:fill="auto"/>
          </w:tcPr>
          <w:p w14:paraId="690FE42A" w14:textId="02724B00" w:rsidR="008B26B6" w:rsidRPr="0062226A" w:rsidRDefault="008B26B6" w:rsidP="001340CF">
            <w:pPr>
              <w:pStyle w:val="TAC"/>
              <w:rPr>
                <w:sz w:val="16"/>
                <w:szCs w:val="16"/>
              </w:rPr>
            </w:pPr>
            <w:r w:rsidRPr="0062226A">
              <w:rPr>
                <w:sz w:val="16"/>
                <w:szCs w:val="16"/>
              </w:rPr>
              <w:t>19.1.0</w:t>
            </w:r>
          </w:p>
        </w:tc>
      </w:tr>
      <w:tr w:rsidR="00683331" w:rsidRPr="00CB5EC9" w14:paraId="78CB94C0" w14:textId="77777777" w:rsidTr="005D7532">
        <w:tc>
          <w:tcPr>
            <w:tcW w:w="800" w:type="dxa"/>
            <w:shd w:val="solid" w:color="FFFFFF" w:fill="auto"/>
          </w:tcPr>
          <w:p w14:paraId="291762BE" w14:textId="35167BF1" w:rsidR="00683331" w:rsidRDefault="00683331" w:rsidP="001340CF">
            <w:pPr>
              <w:pStyle w:val="TAC"/>
              <w:rPr>
                <w:sz w:val="16"/>
                <w:szCs w:val="16"/>
              </w:rPr>
            </w:pPr>
            <w:r>
              <w:rPr>
                <w:sz w:val="16"/>
                <w:szCs w:val="16"/>
              </w:rPr>
              <w:t>2024-12</w:t>
            </w:r>
          </w:p>
        </w:tc>
        <w:tc>
          <w:tcPr>
            <w:tcW w:w="853" w:type="dxa"/>
            <w:shd w:val="solid" w:color="FFFFFF" w:fill="auto"/>
          </w:tcPr>
          <w:p w14:paraId="0133D6B0" w14:textId="3A9D9F7F" w:rsidR="00683331" w:rsidRDefault="00683331" w:rsidP="001340CF">
            <w:pPr>
              <w:pStyle w:val="TAC"/>
              <w:rPr>
                <w:sz w:val="16"/>
                <w:szCs w:val="16"/>
              </w:rPr>
            </w:pPr>
            <w:r>
              <w:rPr>
                <w:sz w:val="16"/>
                <w:szCs w:val="16"/>
              </w:rPr>
              <w:t>SA#106</w:t>
            </w:r>
          </w:p>
        </w:tc>
        <w:tc>
          <w:tcPr>
            <w:tcW w:w="1041" w:type="dxa"/>
            <w:shd w:val="solid" w:color="FFFFFF" w:fill="auto"/>
          </w:tcPr>
          <w:p w14:paraId="3CBFD23D" w14:textId="7CDE6F49" w:rsidR="00683331" w:rsidRDefault="00683331" w:rsidP="001340CF">
            <w:pPr>
              <w:pStyle w:val="TAC"/>
              <w:rPr>
                <w:sz w:val="16"/>
                <w:szCs w:val="16"/>
              </w:rPr>
            </w:pPr>
            <w:r>
              <w:rPr>
                <w:sz w:val="16"/>
                <w:szCs w:val="16"/>
              </w:rPr>
              <w:t>SP-241483</w:t>
            </w:r>
          </w:p>
        </w:tc>
        <w:tc>
          <w:tcPr>
            <w:tcW w:w="660" w:type="dxa"/>
            <w:shd w:val="solid" w:color="FFFFFF" w:fill="auto"/>
          </w:tcPr>
          <w:p w14:paraId="25F13FC3" w14:textId="4BFCA7E6" w:rsidR="00683331" w:rsidRDefault="00683331" w:rsidP="001340CF">
            <w:pPr>
              <w:pStyle w:val="TAC"/>
              <w:rPr>
                <w:sz w:val="16"/>
                <w:szCs w:val="16"/>
              </w:rPr>
            </w:pPr>
            <w:r>
              <w:rPr>
                <w:sz w:val="16"/>
                <w:szCs w:val="16"/>
              </w:rPr>
              <w:t>0484</w:t>
            </w:r>
          </w:p>
        </w:tc>
        <w:tc>
          <w:tcPr>
            <w:tcW w:w="426" w:type="dxa"/>
            <w:shd w:val="solid" w:color="FFFFFF" w:fill="auto"/>
          </w:tcPr>
          <w:p w14:paraId="3327D35D" w14:textId="36C1F773" w:rsidR="00683331" w:rsidRDefault="00683331" w:rsidP="001340CF">
            <w:pPr>
              <w:pStyle w:val="TAC"/>
              <w:rPr>
                <w:sz w:val="16"/>
                <w:szCs w:val="16"/>
              </w:rPr>
            </w:pPr>
            <w:r>
              <w:rPr>
                <w:sz w:val="16"/>
                <w:szCs w:val="16"/>
              </w:rPr>
              <w:t>3</w:t>
            </w:r>
          </w:p>
        </w:tc>
        <w:tc>
          <w:tcPr>
            <w:tcW w:w="425" w:type="dxa"/>
            <w:shd w:val="solid" w:color="FFFFFF" w:fill="auto"/>
          </w:tcPr>
          <w:p w14:paraId="19E4611E" w14:textId="4A3EC8E6" w:rsidR="00683331" w:rsidRDefault="00683331" w:rsidP="001340CF">
            <w:pPr>
              <w:pStyle w:val="TAC"/>
              <w:rPr>
                <w:sz w:val="16"/>
                <w:szCs w:val="16"/>
              </w:rPr>
            </w:pPr>
            <w:r>
              <w:rPr>
                <w:sz w:val="16"/>
                <w:szCs w:val="16"/>
              </w:rPr>
              <w:t>F</w:t>
            </w:r>
          </w:p>
        </w:tc>
        <w:tc>
          <w:tcPr>
            <w:tcW w:w="4726" w:type="dxa"/>
            <w:shd w:val="solid" w:color="FFFFFF" w:fill="auto"/>
          </w:tcPr>
          <w:p w14:paraId="696E7691" w14:textId="65ADFC64" w:rsidR="00683331" w:rsidRDefault="00683331" w:rsidP="001340CF">
            <w:pPr>
              <w:pStyle w:val="TAL"/>
              <w:rPr>
                <w:snapToGrid w:val="0"/>
                <w:sz w:val="16"/>
                <w:szCs w:val="16"/>
                <w:lang w:eastAsia="zh-CN"/>
              </w:rPr>
            </w:pPr>
            <w:r>
              <w:rPr>
                <w:snapToGrid w:val="0"/>
                <w:sz w:val="16"/>
                <w:szCs w:val="16"/>
                <w:lang w:eastAsia="zh-CN"/>
              </w:rPr>
              <w:t>Clarification on the diffusion of DNS information via MANET</w:t>
            </w:r>
          </w:p>
        </w:tc>
        <w:tc>
          <w:tcPr>
            <w:tcW w:w="708" w:type="dxa"/>
            <w:shd w:val="solid" w:color="FFFFFF" w:fill="auto"/>
          </w:tcPr>
          <w:p w14:paraId="4DC77B22" w14:textId="5EB86430" w:rsidR="00683331" w:rsidRPr="0062226A" w:rsidRDefault="00683331" w:rsidP="001340CF">
            <w:pPr>
              <w:pStyle w:val="TAC"/>
              <w:rPr>
                <w:sz w:val="16"/>
                <w:szCs w:val="16"/>
              </w:rPr>
            </w:pPr>
            <w:r w:rsidRPr="0062226A">
              <w:rPr>
                <w:sz w:val="16"/>
                <w:szCs w:val="16"/>
              </w:rPr>
              <w:t>19.2.0</w:t>
            </w:r>
          </w:p>
        </w:tc>
      </w:tr>
      <w:tr w:rsidR="00683331" w:rsidRPr="00CB5EC9" w14:paraId="5B591FF7" w14:textId="77777777" w:rsidTr="005D7532">
        <w:tc>
          <w:tcPr>
            <w:tcW w:w="800" w:type="dxa"/>
            <w:shd w:val="solid" w:color="FFFFFF" w:fill="auto"/>
          </w:tcPr>
          <w:p w14:paraId="1B9F0ACE" w14:textId="052C2332" w:rsidR="00683331" w:rsidRDefault="00683331" w:rsidP="001340CF">
            <w:pPr>
              <w:pStyle w:val="TAC"/>
              <w:rPr>
                <w:sz w:val="16"/>
                <w:szCs w:val="16"/>
              </w:rPr>
            </w:pPr>
            <w:r>
              <w:rPr>
                <w:sz w:val="16"/>
                <w:szCs w:val="16"/>
              </w:rPr>
              <w:t>2024-12</w:t>
            </w:r>
          </w:p>
        </w:tc>
        <w:tc>
          <w:tcPr>
            <w:tcW w:w="853" w:type="dxa"/>
            <w:shd w:val="solid" w:color="FFFFFF" w:fill="auto"/>
          </w:tcPr>
          <w:p w14:paraId="3F6E3D9A" w14:textId="094EEE30" w:rsidR="00683331" w:rsidRDefault="00683331" w:rsidP="001340CF">
            <w:pPr>
              <w:pStyle w:val="TAC"/>
              <w:rPr>
                <w:sz w:val="16"/>
                <w:szCs w:val="16"/>
              </w:rPr>
            </w:pPr>
            <w:r>
              <w:rPr>
                <w:sz w:val="16"/>
                <w:szCs w:val="16"/>
              </w:rPr>
              <w:t>SA#106</w:t>
            </w:r>
          </w:p>
        </w:tc>
        <w:tc>
          <w:tcPr>
            <w:tcW w:w="1041" w:type="dxa"/>
            <w:shd w:val="solid" w:color="FFFFFF" w:fill="auto"/>
          </w:tcPr>
          <w:p w14:paraId="033E22B4" w14:textId="6FA8E1FB" w:rsidR="00683331" w:rsidRDefault="00683331" w:rsidP="001340CF">
            <w:pPr>
              <w:pStyle w:val="TAC"/>
              <w:rPr>
                <w:sz w:val="16"/>
                <w:szCs w:val="16"/>
              </w:rPr>
            </w:pPr>
            <w:r>
              <w:rPr>
                <w:sz w:val="16"/>
                <w:szCs w:val="16"/>
              </w:rPr>
              <w:t>SP-241483</w:t>
            </w:r>
          </w:p>
        </w:tc>
        <w:tc>
          <w:tcPr>
            <w:tcW w:w="660" w:type="dxa"/>
            <w:shd w:val="solid" w:color="FFFFFF" w:fill="auto"/>
          </w:tcPr>
          <w:p w14:paraId="01C5FA22" w14:textId="341463AE" w:rsidR="00683331" w:rsidRDefault="00683331" w:rsidP="001340CF">
            <w:pPr>
              <w:pStyle w:val="TAC"/>
              <w:rPr>
                <w:sz w:val="16"/>
                <w:szCs w:val="16"/>
              </w:rPr>
            </w:pPr>
            <w:r>
              <w:rPr>
                <w:sz w:val="16"/>
                <w:szCs w:val="16"/>
              </w:rPr>
              <w:t>0488</w:t>
            </w:r>
          </w:p>
        </w:tc>
        <w:tc>
          <w:tcPr>
            <w:tcW w:w="426" w:type="dxa"/>
            <w:shd w:val="solid" w:color="FFFFFF" w:fill="auto"/>
          </w:tcPr>
          <w:p w14:paraId="23199A4F" w14:textId="0D40E58D" w:rsidR="00683331" w:rsidRDefault="00683331" w:rsidP="001340CF">
            <w:pPr>
              <w:pStyle w:val="TAC"/>
              <w:rPr>
                <w:sz w:val="16"/>
                <w:szCs w:val="16"/>
              </w:rPr>
            </w:pPr>
            <w:r>
              <w:rPr>
                <w:sz w:val="16"/>
                <w:szCs w:val="16"/>
              </w:rPr>
              <w:t>2</w:t>
            </w:r>
          </w:p>
        </w:tc>
        <w:tc>
          <w:tcPr>
            <w:tcW w:w="425" w:type="dxa"/>
            <w:shd w:val="solid" w:color="FFFFFF" w:fill="auto"/>
          </w:tcPr>
          <w:p w14:paraId="28419CC4" w14:textId="0DB315D0" w:rsidR="00683331" w:rsidRDefault="00683331" w:rsidP="001340CF">
            <w:pPr>
              <w:pStyle w:val="TAC"/>
              <w:rPr>
                <w:sz w:val="16"/>
                <w:szCs w:val="16"/>
              </w:rPr>
            </w:pPr>
            <w:r>
              <w:rPr>
                <w:sz w:val="16"/>
                <w:szCs w:val="16"/>
              </w:rPr>
              <w:t>B</w:t>
            </w:r>
          </w:p>
        </w:tc>
        <w:tc>
          <w:tcPr>
            <w:tcW w:w="4726" w:type="dxa"/>
            <w:shd w:val="solid" w:color="FFFFFF" w:fill="auto"/>
          </w:tcPr>
          <w:p w14:paraId="7827D5C1" w14:textId="498E1D26" w:rsidR="00683331" w:rsidRDefault="00683331" w:rsidP="001340CF">
            <w:pPr>
              <w:pStyle w:val="TAL"/>
              <w:rPr>
                <w:snapToGrid w:val="0"/>
                <w:sz w:val="16"/>
                <w:szCs w:val="16"/>
                <w:lang w:eastAsia="zh-CN"/>
              </w:rPr>
            </w:pPr>
            <w:r>
              <w:rPr>
                <w:snapToGrid w:val="0"/>
                <w:sz w:val="16"/>
                <w:szCs w:val="16"/>
                <w:lang w:eastAsia="zh-CN"/>
              </w:rPr>
              <w:t>Update for multihop L3 U2U relay reselection</w:t>
            </w:r>
          </w:p>
        </w:tc>
        <w:tc>
          <w:tcPr>
            <w:tcW w:w="708" w:type="dxa"/>
            <w:shd w:val="solid" w:color="FFFFFF" w:fill="auto"/>
          </w:tcPr>
          <w:p w14:paraId="2B40430D" w14:textId="1F491BE9" w:rsidR="00683331" w:rsidRPr="0062226A" w:rsidRDefault="00683331" w:rsidP="001340CF">
            <w:pPr>
              <w:pStyle w:val="TAC"/>
              <w:rPr>
                <w:sz w:val="16"/>
                <w:szCs w:val="16"/>
              </w:rPr>
            </w:pPr>
            <w:r w:rsidRPr="0062226A">
              <w:rPr>
                <w:sz w:val="16"/>
                <w:szCs w:val="16"/>
              </w:rPr>
              <w:t>19.2.0</w:t>
            </w:r>
          </w:p>
        </w:tc>
      </w:tr>
      <w:tr w:rsidR="0011009C" w:rsidRPr="00CB5EC9" w14:paraId="3BF8FDCB" w14:textId="77777777" w:rsidTr="005D7532">
        <w:tc>
          <w:tcPr>
            <w:tcW w:w="800" w:type="dxa"/>
            <w:shd w:val="solid" w:color="FFFFFF" w:fill="auto"/>
          </w:tcPr>
          <w:p w14:paraId="49BF2149" w14:textId="5A2D2F8F" w:rsidR="0011009C" w:rsidRDefault="0011009C" w:rsidP="001340CF">
            <w:pPr>
              <w:pStyle w:val="TAC"/>
              <w:rPr>
                <w:sz w:val="16"/>
                <w:szCs w:val="16"/>
              </w:rPr>
            </w:pPr>
            <w:r>
              <w:rPr>
                <w:sz w:val="16"/>
                <w:szCs w:val="16"/>
              </w:rPr>
              <w:t>2024-12</w:t>
            </w:r>
          </w:p>
        </w:tc>
        <w:tc>
          <w:tcPr>
            <w:tcW w:w="853" w:type="dxa"/>
            <w:shd w:val="solid" w:color="FFFFFF" w:fill="auto"/>
          </w:tcPr>
          <w:p w14:paraId="446CB6F3" w14:textId="1286607C" w:rsidR="0011009C" w:rsidRDefault="0011009C" w:rsidP="001340CF">
            <w:pPr>
              <w:pStyle w:val="TAC"/>
              <w:rPr>
                <w:sz w:val="16"/>
                <w:szCs w:val="16"/>
              </w:rPr>
            </w:pPr>
            <w:r>
              <w:rPr>
                <w:sz w:val="16"/>
                <w:szCs w:val="16"/>
              </w:rPr>
              <w:t>SA#106</w:t>
            </w:r>
          </w:p>
        </w:tc>
        <w:tc>
          <w:tcPr>
            <w:tcW w:w="1041" w:type="dxa"/>
            <w:shd w:val="solid" w:color="FFFFFF" w:fill="auto"/>
          </w:tcPr>
          <w:p w14:paraId="19B3626B" w14:textId="67EC49CF" w:rsidR="0011009C" w:rsidRDefault="0011009C" w:rsidP="001340CF">
            <w:pPr>
              <w:pStyle w:val="TAC"/>
              <w:rPr>
                <w:sz w:val="16"/>
                <w:szCs w:val="16"/>
              </w:rPr>
            </w:pPr>
            <w:r>
              <w:rPr>
                <w:sz w:val="16"/>
                <w:szCs w:val="16"/>
              </w:rPr>
              <w:t>SP-241483</w:t>
            </w:r>
          </w:p>
        </w:tc>
        <w:tc>
          <w:tcPr>
            <w:tcW w:w="660" w:type="dxa"/>
            <w:shd w:val="solid" w:color="FFFFFF" w:fill="auto"/>
          </w:tcPr>
          <w:p w14:paraId="11D36A0E" w14:textId="48303F3A" w:rsidR="0011009C" w:rsidRDefault="0011009C" w:rsidP="001340CF">
            <w:pPr>
              <w:pStyle w:val="TAC"/>
              <w:rPr>
                <w:sz w:val="16"/>
                <w:szCs w:val="16"/>
              </w:rPr>
            </w:pPr>
            <w:r>
              <w:rPr>
                <w:sz w:val="16"/>
                <w:szCs w:val="16"/>
              </w:rPr>
              <w:t>0489</w:t>
            </w:r>
          </w:p>
        </w:tc>
        <w:tc>
          <w:tcPr>
            <w:tcW w:w="426" w:type="dxa"/>
            <w:shd w:val="solid" w:color="FFFFFF" w:fill="auto"/>
          </w:tcPr>
          <w:p w14:paraId="769863FD" w14:textId="7DF6672A" w:rsidR="0011009C" w:rsidRDefault="0011009C" w:rsidP="001340CF">
            <w:pPr>
              <w:pStyle w:val="TAC"/>
              <w:rPr>
                <w:sz w:val="16"/>
                <w:szCs w:val="16"/>
              </w:rPr>
            </w:pPr>
            <w:r>
              <w:rPr>
                <w:sz w:val="16"/>
                <w:szCs w:val="16"/>
              </w:rPr>
              <w:t>2</w:t>
            </w:r>
          </w:p>
        </w:tc>
        <w:tc>
          <w:tcPr>
            <w:tcW w:w="425" w:type="dxa"/>
            <w:shd w:val="solid" w:color="FFFFFF" w:fill="auto"/>
          </w:tcPr>
          <w:p w14:paraId="4F40D6FF" w14:textId="70E0A0F4" w:rsidR="0011009C" w:rsidRDefault="0011009C" w:rsidP="001340CF">
            <w:pPr>
              <w:pStyle w:val="TAC"/>
              <w:rPr>
                <w:sz w:val="16"/>
                <w:szCs w:val="16"/>
              </w:rPr>
            </w:pPr>
            <w:r>
              <w:rPr>
                <w:sz w:val="16"/>
                <w:szCs w:val="16"/>
              </w:rPr>
              <w:t>B</w:t>
            </w:r>
          </w:p>
        </w:tc>
        <w:tc>
          <w:tcPr>
            <w:tcW w:w="4726" w:type="dxa"/>
            <w:shd w:val="solid" w:color="FFFFFF" w:fill="auto"/>
          </w:tcPr>
          <w:p w14:paraId="0584D8AB" w14:textId="748BA3A7" w:rsidR="0011009C" w:rsidRDefault="0011009C" w:rsidP="001340CF">
            <w:pPr>
              <w:pStyle w:val="TAL"/>
              <w:rPr>
                <w:snapToGrid w:val="0"/>
                <w:sz w:val="16"/>
                <w:szCs w:val="16"/>
                <w:lang w:eastAsia="zh-CN"/>
              </w:rPr>
            </w:pPr>
            <w:r>
              <w:rPr>
                <w:snapToGrid w:val="0"/>
                <w:sz w:val="16"/>
                <w:szCs w:val="16"/>
                <w:lang w:eastAsia="zh-CN"/>
              </w:rPr>
              <w:t>QoS Handling for multi hop U2N without N3IWF</w:t>
            </w:r>
          </w:p>
        </w:tc>
        <w:tc>
          <w:tcPr>
            <w:tcW w:w="708" w:type="dxa"/>
            <w:shd w:val="solid" w:color="FFFFFF" w:fill="auto"/>
          </w:tcPr>
          <w:p w14:paraId="5478DE67" w14:textId="2C1236FA" w:rsidR="0011009C" w:rsidRPr="0062226A" w:rsidRDefault="0011009C" w:rsidP="001340CF">
            <w:pPr>
              <w:pStyle w:val="TAC"/>
              <w:rPr>
                <w:sz w:val="16"/>
                <w:szCs w:val="16"/>
              </w:rPr>
            </w:pPr>
            <w:r w:rsidRPr="0062226A">
              <w:rPr>
                <w:sz w:val="16"/>
                <w:szCs w:val="16"/>
              </w:rPr>
              <w:t>19.2.0</w:t>
            </w:r>
          </w:p>
        </w:tc>
      </w:tr>
      <w:tr w:rsidR="0011009C" w:rsidRPr="00CB5EC9" w14:paraId="514EF35C" w14:textId="77777777" w:rsidTr="005D7532">
        <w:tc>
          <w:tcPr>
            <w:tcW w:w="800" w:type="dxa"/>
            <w:shd w:val="solid" w:color="FFFFFF" w:fill="auto"/>
          </w:tcPr>
          <w:p w14:paraId="4FE129F3" w14:textId="5CDAFB91" w:rsidR="0011009C" w:rsidRDefault="0011009C" w:rsidP="001340CF">
            <w:pPr>
              <w:pStyle w:val="TAC"/>
              <w:rPr>
                <w:sz w:val="16"/>
                <w:szCs w:val="16"/>
              </w:rPr>
            </w:pPr>
            <w:r>
              <w:rPr>
                <w:sz w:val="16"/>
                <w:szCs w:val="16"/>
              </w:rPr>
              <w:t>2024-12</w:t>
            </w:r>
          </w:p>
        </w:tc>
        <w:tc>
          <w:tcPr>
            <w:tcW w:w="853" w:type="dxa"/>
            <w:shd w:val="solid" w:color="FFFFFF" w:fill="auto"/>
          </w:tcPr>
          <w:p w14:paraId="0C1331F7" w14:textId="57F1E023" w:rsidR="0011009C" w:rsidRDefault="0011009C" w:rsidP="001340CF">
            <w:pPr>
              <w:pStyle w:val="TAC"/>
              <w:rPr>
                <w:sz w:val="16"/>
                <w:szCs w:val="16"/>
              </w:rPr>
            </w:pPr>
            <w:r>
              <w:rPr>
                <w:sz w:val="16"/>
                <w:szCs w:val="16"/>
              </w:rPr>
              <w:t>SA#106</w:t>
            </w:r>
          </w:p>
        </w:tc>
        <w:tc>
          <w:tcPr>
            <w:tcW w:w="1041" w:type="dxa"/>
            <w:shd w:val="solid" w:color="FFFFFF" w:fill="auto"/>
          </w:tcPr>
          <w:p w14:paraId="57707D50" w14:textId="6BC5A647" w:rsidR="0011009C" w:rsidRDefault="0011009C" w:rsidP="001340CF">
            <w:pPr>
              <w:pStyle w:val="TAC"/>
              <w:rPr>
                <w:sz w:val="16"/>
                <w:szCs w:val="16"/>
              </w:rPr>
            </w:pPr>
            <w:r>
              <w:rPr>
                <w:sz w:val="16"/>
                <w:szCs w:val="16"/>
              </w:rPr>
              <w:t>SP-241483</w:t>
            </w:r>
          </w:p>
        </w:tc>
        <w:tc>
          <w:tcPr>
            <w:tcW w:w="660" w:type="dxa"/>
            <w:shd w:val="solid" w:color="FFFFFF" w:fill="auto"/>
          </w:tcPr>
          <w:p w14:paraId="118442D4" w14:textId="75307F38" w:rsidR="0011009C" w:rsidRDefault="0011009C" w:rsidP="001340CF">
            <w:pPr>
              <w:pStyle w:val="TAC"/>
              <w:rPr>
                <w:sz w:val="16"/>
                <w:szCs w:val="16"/>
              </w:rPr>
            </w:pPr>
            <w:r>
              <w:rPr>
                <w:sz w:val="16"/>
                <w:szCs w:val="16"/>
              </w:rPr>
              <w:t>0495</w:t>
            </w:r>
          </w:p>
        </w:tc>
        <w:tc>
          <w:tcPr>
            <w:tcW w:w="426" w:type="dxa"/>
            <w:shd w:val="solid" w:color="FFFFFF" w:fill="auto"/>
          </w:tcPr>
          <w:p w14:paraId="1A046D8C" w14:textId="608D85BF" w:rsidR="0011009C" w:rsidRDefault="0011009C" w:rsidP="001340CF">
            <w:pPr>
              <w:pStyle w:val="TAC"/>
              <w:rPr>
                <w:sz w:val="16"/>
                <w:szCs w:val="16"/>
              </w:rPr>
            </w:pPr>
            <w:r>
              <w:rPr>
                <w:sz w:val="16"/>
                <w:szCs w:val="16"/>
              </w:rPr>
              <w:t>1</w:t>
            </w:r>
          </w:p>
        </w:tc>
        <w:tc>
          <w:tcPr>
            <w:tcW w:w="425" w:type="dxa"/>
            <w:shd w:val="solid" w:color="FFFFFF" w:fill="auto"/>
          </w:tcPr>
          <w:p w14:paraId="36EB65FB" w14:textId="3050DAB6" w:rsidR="0011009C" w:rsidRDefault="0011009C" w:rsidP="001340CF">
            <w:pPr>
              <w:pStyle w:val="TAC"/>
              <w:rPr>
                <w:sz w:val="16"/>
                <w:szCs w:val="16"/>
              </w:rPr>
            </w:pPr>
            <w:r>
              <w:rPr>
                <w:sz w:val="16"/>
                <w:szCs w:val="16"/>
              </w:rPr>
              <w:t>F</w:t>
            </w:r>
          </w:p>
        </w:tc>
        <w:tc>
          <w:tcPr>
            <w:tcW w:w="4726" w:type="dxa"/>
            <w:shd w:val="solid" w:color="FFFFFF" w:fill="auto"/>
          </w:tcPr>
          <w:p w14:paraId="7FB42B04" w14:textId="28E3484B" w:rsidR="0011009C" w:rsidRDefault="0011009C" w:rsidP="001340CF">
            <w:pPr>
              <w:pStyle w:val="TAL"/>
              <w:rPr>
                <w:snapToGrid w:val="0"/>
                <w:sz w:val="16"/>
                <w:szCs w:val="16"/>
                <w:lang w:eastAsia="zh-CN"/>
              </w:rPr>
            </w:pPr>
            <w:r>
              <w:rPr>
                <w:snapToGrid w:val="0"/>
                <w:sz w:val="16"/>
                <w:szCs w:val="16"/>
                <w:lang w:eastAsia="zh-CN"/>
              </w:rPr>
              <w:t>Corrections to remove EN for multi-hop UE-to-UE Relay of IP PDU type</w:t>
            </w:r>
          </w:p>
        </w:tc>
        <w:tc>
          <w:tcPr>
            <w:tcW w:w="708" w:type="dxa"/>
            <w:shd w:val="solid" w:color="FFFFFF" w:fill="auto"/>
          </w:tcPr>
          <w:p w14:paraId="3DE33AAE" w14:textId="3259265C" w:rsidR="0011009C" w:rsidRPr="0062226A" w:rsidRDefault="0011009C" w:rsidP="001340CF">
            <w:pPr>
              <w:pStyle w:val="TAC"/>
              <w:rPr>
                <w:sz w:val="16"/>
                <w:szCs w:val="16"/>
              </w:rPr>
            </w:pPr>
            <w:r w:rsidRPr="0062226A">
              <w:rPr>
                <w:sz w:val="16"/>
                <w:szCs w:val="16"/>
              </w:rPr>
              <w:t>19.2.0</w:t>
            </w:r>
          </w:p>
        </w:tc>
      </w:tr>
      <w:tr w:rsidR="0011009C" w:rsidRPr="00CB5EC9" w14:paraId="0638C236" w14:textId="77777777" w:rsidTr="005D7532">
        <w:tc>
          <w:tcPr>
            <w:tcW w:w="800" w:type="dxa"/>
            <w:shd w:val="solid" w:color="FFFFFF" w:fill="auto"/>
          </w:tcPr>
          <w:p w14:paraId="548044DB" w14:textId="4A7F3848" w:rsidR="0011009C" w:rsidRDefault="0011009C" w:rsidP="001340CF">
            <w:pPr>
              <w:pStyle w:val="TAC"/>
              <w:rPr>
                <w:sz w:val="16"/>
                <w:szCs w:val="16"/>
              </w:rPr>
            </w:pPr>
            <w:r>
              <w:rPr>
                <w:sz w:val="16"/>
                <w:szCs w:val="16"/>
              </w:rPr>
              <w:t>2024-12</w:t>
            </w:r>
          </w:p>
        </w:tc>
        <w:tc>
          <w:tcPr>
            <w:tcW w:w="853" w:type="dxa"/>
            <w:shd w:val="solid" w:color="FFFFFF" w:fill="auto"/>
          </w:tcPr>
          <w:p w14:paraId="57DE6996" w14:textId="0D9EF182" w:rsidR="0011009C" w:rsidRDefault="0011009C" w:rsidP="001340CF">
            <w:pPr>
              <w:pStyle w:val="TAC"/>
              <w:rPr>
                <w:sz w:val="16"/>
                <w:szCs w:val="16"/>
              </w:rPr>
            </w:pPr>
            <w:r>
              <w:rPr>
                <w:sz w:val="16"/>
                <w:szCs w:val="16"/>
              </w:rPr>
              <w:t>SA#106</w:t>
            </w:r>
          </w:p>
        </w:tc>
        <w:tc>
          <w:tcPr>
            <w:tcW w:w="1041" w:type="dxa"/>
            <w:shd w:val="solid" w:color="FFFFFF" w:fill="auto"/>
          </w:tcPr>
          <w:p w14:paraId="0A858C24" w14:textId="5E627562" w:rsidR="0011009C" w:rsidRDefault="0011009C" w:rsidP="001340CF">
            <w:pPr>
              <w:pStyle w:val="TAC"/>
              <w:rPr>
                <w:sz w:val="16"/>
                <w:szCs w:val="16"/>
              </w:rPr>
            </w:pPr>
            <w:r>
              <w:rPr>
                <w:sz w:val="16"/>
                <w:szCs w:val="16"/>
              </w:rPr>
              <w:t>SP-241483</w:t>
            </w:r>
          </w:p>
        </w:tc>
        <w:tc>
          <w:tcPr>
            <w:tcW w:w="660" w:type="dxa"/>
            <w:shd w:val="solid" w:color="FFFFFF" w:fill="auto"/>
          </w:tcPr>
          <w:p w14:paraId="405E0317" w14:textId="25A3C96B" w:rsidR="0011009C" w:rsidRDefault="0011009C" w:rsidP="001340CF">
            <w:pPr>
              <w:pStyle w:val="TAC"/>
              <w:rPr>
                <w:sz w:val="16"/>
                <w:szCs w:val="16"/>
              </w:rPr>
            </w:pPr>
            <w:r>
              <w:rPr>
                <w:sz w:val="16"/>
                <w:szCs w:val="16"/>
              </w:rPr>
              <w:t>0496</w:t>
            </w:r>
          </w:p>
        </w:tc>
        <w:tc>
          <w:tcPr>
            <w:tcW w:w="426" w:type="dxa"/>
            <w:shd w:val="solid" w:color="FFFFFF" w:fill="auto"/>
          </w:tcPr>
          <w:p w14:paraId="71A9642A" w14:textId="1772C266" w:rsidR="0011009C" w:rsidRDefault="0011009C" w:rsidP="001340CF">
            <w:pPr>
              <w:pStyle w:val="TAC"/>
              <w:rPr>
                <w:sz w:val="16"/>
                <w:szCs w:val="16"/>
              </w:rPr>
            </w:pPr>
            <w:r>
              <w:rPr>
                <w:sz w:val="16"/>
                <w:szCs w:val="16"/>
              </w:rPr>
              <w:t>1</w:t>
            </w:r>
          </w:p>
        </w:tc>
        <w:tc>
          <w:tcPr>
            <w:tcW w:w="425" w:type="dxa"/>
            <w:shd w:val="solid" w:color="FFFFFF" w:fill="auto"/>
          </w:tcPr>
          <w:p w14:paraId="0A74A529" w14:textId="28988332" w:rsidR="0011009C" w:rsidRDefault="0011009C" w:rsidP="001340CF">
            <w:pPr>
              <w:pStyle w:val="TAC"/>
              <w:rPr>
                <w:sz w:val="16"/>
                <w:szCs w:val="16"/>
              </w:rPr>
            </w:pPr>
            <w:r>
              <w:rPr>
                <w:sz w:val="16"/>
                <w:szCs w:val="16"/>
              </w:rPr>
              <w:t>F</w:t>
            </w:r>
          </w:p>
        </w:tc>
        <w:tc>
          <w:tcPr>
            <w:tcW w:w="4726" w:type="dxa"/>
            <w:shd w:val="solid" w:color="FFFFFF" w:fill="auto"/>
          </w:tcPr>
          <w:p w14:paraId="37F0B9C9" w14:textId="7DEDDB38" w:rsidR="0011009C" w:rsidRDefault="0011009C" w:rsidP="001340CF">
            <w:pPr>
              <w:pStyle w:val="TAL"/>
              <w:rPr>
                <w:snapToGrid w:val="0"/>
                <w:sz w:val="16"/>
                <w:szCs w:val="16"/>
                <w:lang w:eastAsia="zh-CN"/>
              </w:rPr>
            </w:pPr>
            <w:r>
              <w:rPr>
                <w:snapToGrid w:val="0"/>
                <w:sz w:val="16"/>
                <w:szCs w:val="16"/>
                <w:lang w:eastAsia="zh-CN"/>
              </w:rPr>
              <w:t>Corrections for 5G ProSe multi-hop UE-to-Network Relay operations</w:t>
            </w:r>
          </w:p>
        </w:tc>
        <w:tc>
          <w:tcPr>
            <w:tcW w:w="708" w:type="dxa"/>
            <w:shd w:val="solid" w:color="FFFFFF" w:fill="auto"/>
          </w:tcPr>
          <w:p w14:paraId="29142E16" w14:textId="28FFED2E" w:rsidR="0011009C" w:rsidRPr="0062226A" w:rsidRDefault="0011009C" w:rsidP="001340CF">
            <w:pPr>
              <w:pStyle w:val="TAC"/>
              <w:rPr>
                <w:sz w:val="16"/>
                <w:szCs w:val="16"/>
              </w:rPr>
            </w:pPr>
            <w:r w:rsidRPr="0062226A">
              <w:rPr>
                <w:sz w:val="16"/>
                <w:szCs w:val="16"/>
              </w:rPr>
              <w:t>19.2.0</w:t>
            </w:r>
          </w:p>
        </w:tc>
      </w:tr>
      <w:tr w:rsidR="0011009C" w:rsidRPr="00CB5EC9" w14:paraId="338D33CE" w14:textId="77777777" w:rsidTr="005D7532">
        <w:tc>
          <w:tcPr>
            <w:tcW w:w="800" w:type="dxa"/>
            <w:shd w:val="solid" w:color="FFFFFF" w:fill="auto"/>
          </w:tcPr>
          <w:p w14:paraId="2C20D8DE" w14:textId="4B09424C" w:rsidR="0011009C" w:rsidRDefault="0011009C" w:rsidP="001340CF">
            <w:pPr>
              <w:pStyle w:val="TAC"/>
              <w:rPr>
                <w:sz w:val="16"/>
                <w:szCs w:val="16"/>
              </w:rPr>
            </w:pPr>
            <w:r>
              <w:rPr>
                <w:sz w:val="16"/>
                <w:szCs w:val="16"/>
              </w:rPr>
              <w:t>2024-12</w:t>
            </w:r>
          </w:p>
        </w:tc>
        <w:tc>
          <w:tcPr>
            <w:tcW w:w="853" w:type="dxa"/>
            <w:shd w:val="solid" w:color="FFFFFF" w:fill="auto"/>
          </w:tcPr>
          <w:p w14:paraId="032C87F5" w14:textId="3D413CFE" w:rsidR="0011009C" w:rsidRDefault="0011009C" w:rsidP="001340CF">
            <w:pPr>
              <w:pStyle w:val="TAC"/>
              <w:rPr>
                <w:sz w:val="16"/>
                <w:szCs w:val="16"/>
              </w:rPr>
            </w:pPr>
            <w:r>
              <w:rPr>
                <w:sz w:val="16"/>
                <w:szCs w:val="16"/>
              </w:rPr>
              <w:t>SA#106</w:t>
            </w:r>
          </w:p>
        </w:tc>
        <w:tc>
          <w:tcPr>
            <w:tcW w:w="1041" w:type="dxa"/>
            <w:shd w:val="solid" w:color="FFFFFF" w:fill="auto"/>
          </w:tcPr>
          <w:p w14:paraId="5E68642B" w14:textId="48A9BE20" w:rsidR="0011009C" w:rsidRDefault="0011009C" w:rsidP="001340CF">
            <w:pPr>
              <w:pStyle w:val="TAC"/>
              <w:rPr>
                <w:sz w:val="16"/>
                <w:szCs w:val="16"/>
              </w:rPr>
            </w:pPr>
            <w:r>
              <w:rPr>
                <w:sz w:val="16"/>
                <w:szCs w:val="16"/>
              </w:rPr>
              <w:t>SP-241483</w:t>
            </w:r>
          </w:p>
        </w:tc>
        <w:tc>
          <w:tcPr>
            <w:tcW w:w="660" w:type="dxa"/>
            <w:shd w:val="solid" w:color="FFFFFF" w:fill="auto"/>
          </w:tcPr>
          <w:p w14:paraId="65D7BF3B" w14:textId="0ACDBEE2" w:rsidR="0011009C" w:rsidRDefault="0011009C" w:rsidP="001340CF">
            <w:pPr>
              <w:pStyle w:val="TAC"/>
              <w:rPr>
                <w:sz w:val="16"/>
                <w:szCs w:val="16"/>
              </w:rPr>
            </w:pPr>
            <w:r>
              <w:rPr>
                <w:sz w:val="16"/>
                <w:szCs w:val="16"/>
              </w:rPr>
              <w:t>0497</w:t>
            </w:r>
          </w:p>
        </w:tc>
        <w:tc>
          <w:tcPr>
            <w:tcW w:w="426" w:type="dxa"/>
            <w:shd w:val="solid" w:color="FFFFFF" w:fill="auto"/>
          </w:tcPr>
          <w:p w14:paraId="20D023B6" w14:textId="12209914" w:rsidR="0011009C" w:rsidRDefault="0011009C" w:rsidP="001340CF">
            <w:pPr>
              <w:pStyle w:val="TAC"/>
              <w:rPr>
                <w:sz w:val="16"/>
                <w:szCs w:val="16"/>
              </w:rPr>
            </w:pPr>
            <w:r>
              <w:rPr>
                <w:sz w:val="16"/>
                <w:szCs w:val="16"/>
              </w:rPr>
              <w:t>1</w:t>
            </w:r>
          </w:p>
        </w:tc>
        <w:tc>
          <w:tcPr>
            <w:tcW w:w="425" w:type="dxa"/>
            <w:shd w:val="solid" w:color="FFFFFF" w:fill="auto"/>
          </w:tcPr>
          <w:p w14:paraId="6BF6B875" w14:textId="079D57DB" w:rsidR="0011009C" w:rsidRDefault="0011009C" w:rsidP="001340CF">
            <w:pPr>
              <w:pStyle w:val="TAC"/>
              <w:rPr>
                <w:sz w:val="16"/>
                <w:szCs w:val="16"/>
              </w:rPr>
            </w:pPr>
            <w:r>
              <w:rPr>
                <w:sz w:val="16"/>
                <w:szCs w:val="16"/>
              </w:rPr>
              <w:t>B</w:t>
            </w:r>
          </w:p>
        </w:tc>
        <w:tc>
          <w:tcPr>
            <w:tcW w:w="4726" w:type="dxa"/>
            <w:shd w:val="solid" w:color="FFFFFF" w:fill="auto"/>
          </w:tcPr>
          <w:p w14:paraId="730F5B4F" w14:textId="6C010E0C" w:rsidR="0011009C" w:rsidRDefault="0011009C" w:rsidP="001340CF">
            <w:pPr>
              <w:pStyle w:val="TAL"/>
              <w:rPr>
                <w:snapToGrid w:val="0"/>
                <w:sz w:val="16"/>
                <w:szCs w:val="16"/>
                <w:lang w:eastAsia="zh-CN"/>
              </w:rPr>
            </w:pPr>
            <w:r>
              <w:rPr>
                <w:snapToGrid w:val="0"/>
                <w:sz w:val="16"/>
                <w:szCs w:val="16"/>
                <w:lang w:eastAsia="zh-CN"/>
              </w:rPr>
              <w:t>Update on multihop ProSe U2N Relay Discovery with model B</w:t>
            </w:r>
          </w:p>
        </w:tc>
        <w:tc>
          <w:tcPr>
            <w:tcW w:w="708" w:type="dxa"/>
            <w:shd w:val="solid" w:color="FFFFFF" w:fill="auto"/>
          </w:tcPr>
          <w:p w14:paraId="2F2EDAD0" w14:textId="482E158C" w:rsidR="0011009C" w:rsidRPr="0062226A" w:rsidRDefault="0011009C" w:rsidP="001340CF">
            <w:pPr>
              <w:pStyle w:val="TAC"/>
              <w:rPr>
                <w:sz w:val="16"/>
                <w:szCs w:val="16"/>
              </w:rPr>
            </w:pPr>
            <w:r w:rsidRPr="0062226A">
              <w:rPr>
                <w:sz w:val="16"/>
                <w:szCs w:val="16"/>
              </w:rPr>
              <w:t>19.2.0</w:t>
            </w:r>
          </w:p>
        </w:tc>
      </w:tr>
      <w:tr w:rsidR="007A02F1" w:rsidRPr="00CB5EC9" w14:paraId="2F8B450D" w14:textId="77777777" w:rsidTr="005D7532">
        <w:tc>
          <w:tcPr>
            <w:tcW w:w="800" w:type="dxa"/>
            <w:shd w:val="solid" w:color="FFFFFF" w:fill="auto"/>
          </w:tcPr>
          <w:p w14:paraId="0B2239F6" w14:textId="0CE4DD6A" w:rsidR="007A02F1" w:rsidRDefault="007A02F1" w:rsidP="001340CF">
            <w:pPr>
              <w:pStyle w:val="TAC"/>
              <w:rPr>
                <w:sz w:val="16"/>
                <w:szCs w:val="16"/>
              </w:rPr>
            </w:pPr>
            <w:r>
              <w:rPr>
                <w:sz w:val="16"/>
                <w:szCs w:val="16"/>
              </w:rPr>
              <w:t>2024-12</w:t>
            </w:r>
          </w:p>
        </w:tc>
        <w:tc>
          <w:tcPr>
            <w:tcW w:w="853" w:type="dxa"/>
            <w:shd w:val="solid" w:color="FFFFFF" w:fill="auto"/>
          </w:tcPr>
          <w:p w14:paraId="3B164EAF" w14:textId="430EEF3E" w:rsidR="007A02F1" w:rsidRDefault="007A02F1" w:rsidP="001340CF">
            <w:pPr>
              <w:pStyle w:val="TAC"/>
              <w:rPr>
                <w:sz w:val="16"/>
                <w:szCs w:val="16"/>
              </w:rPr>
            </w:pPr>
            <w:r>
              <w:rPr>
                <w:sz w:val="16"/>
                <w:szCs w:val="16"/>
              </w:rPr>
              <w:t>SA#106</w:t>
            </w:r>
          </w:p>
        </w:tc>
        <w:tc>
          <w:tcPr>
            <w:tcW w:w="1041" w:type="dxa"/>
            <w:shd w:val="solid" w:color="FFFFFF" w:fill="auto"/>
          </w:tcPr>
          <w:p w14:paraId="61D571E1" w14:textId="4FF45801" w:rsidR="007A02F1" w:rsidRDefault="007A02F1" w:rsidP="001340CF">
            <w:pPr>
              <w:pStyle w:val="TAC"/>
              <w:rPr>
                <w:sz w:val="16"/>
                <w:szCs w:val="16"/>
              </w:rPr>
            </w:pPr>
            <w:r>
              <w:rPr>
                <w:sz w:val="16"/>
                <w:szCs w:val="16"/>
              </w:rPr>
              <w:t>SP-241483</w:t>
            </w:r>
          </w:p>
        </w:tc>
        <w:tc>
          <w:tcPr>
            <w:tcW w:w="660" w:type="dxa"/>
            <w:shd w:val="solid" w:color="FFFFFF" w:fill="auto"/>
          </w:tcPr>
          <w:p w14:paraId="547EAA91" w14:textId="2EFCFF28" w:rsidR="007A02F1" w:rsidRDefault="007A02F1" w:rsidP="001340CF">
            <w:pPr>
              <w:pStyle w:val="TAC"/>
              <w:rPr>
                <w:sz w:val="16"/>
                <w:szCs w:val="16"/>
              </w:rPr>
            </w:pPr>
            <w:r>
              <w:rPr>
                <w:sz w:val="16"/>
                <w:szCs w:val="16"/>
              </w:rPr>
              <w:t>0499</w:t>
            </w:r>
          </w:p>
        </w:tc>
        <w:tc>
          <w:tcPr>
            <w:tcW w:w="426" w:type="dxa"/>
            <w:shd w:val="solid" w:color="FFFFFF" w:fill="auto"/>
          </w:tcPr>
          <w:p w14:paraId="1A6250BF" w14:textId="3AD56F02" w:rsidR="007A02F1" w:rsidRDefault="007A02F1" w:rsidP="001340CF">
            <w:pPr>
              <w:pStyle w:val="TAC"/>
              <w:rPr>
                <w:sz w:val="16"/>
                <w:szCs w:val="16"/>
              </w:rPr>
            </w:pPr>
            <w:r>
              <w:rPr>
                <w:sz w:val="16"/>
                <w:szCs w:val="16"/>
              </w:rPr>
              <w:t>2</w:t>
            </w:r>
          </w:p>
        </w:tc>
        <w:tc>
          <w:tcPr>
            <w:tcW w:w="425" w:type="dxa"/>
            <w:shd w:val="solid" w:color="FFFFFF" w:fill="auto"/>
          </w:tcPr>
          <w:p w14:paraId="48C08195" w14:textId="29107286" w:rsidR="007A02F1" w:rsidRDefault="007A02F1" w:rsidP="001340CF">
            <w:pPr>
              <w:pStyle w:val="TAC"/>
              <w:rPr>
                <w:sz w:val="16"/>
                <w:szCs w:val="16"/>
              </w:rPr>
            </w:pPr>
            <w:r>
              <w:rPr>
                <w:sz w:val="16"/>
                <w:szCs w:val="16"/>
              </w:rPr>
              <w:t>F</w:t>
            </w:r>
          </w:p>
        </w:tc>
        <w:tc>
          <w:tcPr>
            <w:tcW w:w="4726" w:type="dxa"/>
            <w:shd w:val="solid" w:color="FFFFFF" w:fill="auto"/>
          </w:tcPr>
          <w:p w14:paraId="1C3814F0" w14:textId="77064D80" w:rsidR="007A02F1" w:rsidRDefault="007A02F1" w:rsidP="001340CF">
            <w:pPr>
              <w:pStyle w:val="TAL"/>
              <w:rPr>
                <w:snapToGrid w:val="0"/>
                <w:sz w:val="16"/>
                <w:szCs w:val="16"/>
                <w:lang w:eastAsia="zh-CN"/>
              </w:rPr>
            </w:pPr>
            <w:r>
              <w:rPr>
                <w:snapToGrid w:val="0"/>
                <w:sz w:val="16"/>
                <w:szCs w:val="16"/>
                <w:lang w:eastAsia="zh-CN"/>
              </w:rPr>
              <w:t>Corrections on the Multi-hop U2N Relay IP address allocation</w:t>
            </w:r>
          </w:p>
        </w:tc>
        <w:tc>
          <w:tcPr>
            <w:tcW w:w="708" w:type="dxa"/>
            <w:shd w:val="solid" w:color="FFFFFF" w:fill="auto"/>
          </w:tcPr>
          <w:p w14:paraId="2E87EC91" w14:textId="47D82B00" w:rsidR="007A02F1" w:rsidRPr="0062226A" w:rsidRDefault="007A02F1" w:rsidP="001340CF">
            <w:pPr>
              <w:pStyle w:val="TAC"/>
              <w:rPr>
                <w:sz w:val="16"/>
                <w:szCs w:val="16"/>
              </w:rPr>
            </w:pPr>
            <w:r w:rsidRPr="0062226A">
              <w:rPr>
                <w:sz w:val="16"/>
                <w:szCs w:val="16"/>
              </w:rPr>
              <w:t>19.2.0</w:t>
            </w:r>
          </w:p>
        </w:tc>
      </w:tr>
      <w:tr w:rsidR="002449FE" w:rsidRPr="00CB5EC9" w14:paraId="28C5BCB4" w14:textId="77777777" w:rsidTr="005D7532">
        <w:tc>
          <w:tcPr>
            <w:tcW w:w="800" w:type="dxa"/>
            <w:shd w:val="solid" w:color="FFFFFF" w:fill="auto"/>
          </w:tcPr>
          <w:p w14:paraId="63D302A4" w14:textId="44E51830" w:rsidR="002449FE" w:rsidRDefault="002449FE" w:rsidP="001340CF">
            <w:pPr>
              <w:pStyle w:val="TAC"/>
              <w:rPr>
                <w:sz w:val="16"/>
                <w:szCs w:val="16"/>
              </w:rPr>
            </w:pPr>
            <w:r>
              <w:rPr>
                <w:sz w:val="16"/>
                <w:szCs w:val="16"/>
              </w:rPr>
              <w:t>2024-12</w:t>
            </w:r>
          </w:p>
        </w:tc>
        <w:tc>
          <w:tcPr>
            <w:tcW w:w="853" w:type="dxa"/>
            <w:shd w:val="solid" w:color="FFFFFF" w:fill="auto"/>
          </w:tcPr>
          <w:p w14:paraId="31193FFF" w14:textId="23DDB844" w:rsidR="002449FE" w:rsidRDefault="002449FE" w:rsidP="001340CF">
            <w:pPr>
              <w:pStyle w:val="TAC"/>
              <w:rPr>
                <w:sz w:val="16"/>
                <w:szCs w:val="16"/>
              </w:rPr>
            </w:pPr>
            <w:r>
              <w:rPr>
                <w:sz w:val="16"/>
                <w:szCs w:val="16"/>
              </w:rPr>
              <w:t>SA#106</w:t>
            </w:r>
          </w:p>
        </w:tc>
        <w:tc>
          <w:tcPr>
            <w:tcW w:w="1041" w:type="dxa"/>
            <w:shd w:val="solid" w:color="FFFFFF" w:fill="auto"/>
          </w:tcPr>
          <w:p w14:paraId="30B8DB20" w14:textId="637DF7D3" w:rsidR="002449FE" w:rsidRDefault="002449FE" w:rsidP="001340CF">
            <w:pPr>
              <w:pStyle w:val="TAC"/>
              <w:rPr>
                <w:sz w:val="16"/>
                <w:szCs w:val="16"/>
              </w:rPr>
            </w:pPr>
            <w:r>
              <w:rPr>
                <w:sz w:val="16"/>
                <w:szCs w:val="16"/>
              </w:rPr>
              <w:t>SP-241483</w:t>
            </w:r>
          </w:p>
        </w:tc>
        <w:tc>
          <w:tcPr>
            <w:tcW w:w="660" w:type="dxa"/>
            <w:shd w:val="solid" w:color="FFFFFF" w:fill="auto"/>
          </w:tcPr>
          <w:p w14:paraId="3EBB2B06" w14:textId="0BF2BF7B" w:rsidR="002449FE" w:rsidRDefault="002449FE" w:rsidP="001340CF">
            <w:pPr>
              <w:pStyle w:val="TAC"/>
              <w:rPr>
                <w:sz w:val="16"/>
                <w:szCs w:val="16"/>
              </w:rPr>
            </w:pPr>
            <w:r>
              <w:rPr>
                <w:sz w:val="16"/>
                <w:szCs w:val="16"/>
              </w:rPr>
              <w:t>0503</w:t>
            </w:r>
          </w:p>
        </w:tc>
        <w:tc>
          <w:tcPr>
            <w:tcW w:w="426" w:type="dxa"/>
            <w:shd w:val="solid" w:color="FFFFFF" w:fill="auto"/>
          </w:tcPr>
          <w:p w14:paraId="2D6E5B33" w14:textId="7AA87CB0" w:rsidR="002449FE" w:rsidRDefault="002449FE" w:rsidP="001340CF">
            <w:pPr>
              <w:pStyle w:val="TAC"/>
              <w:rPr>
                <w:sz w:val="16"/>
                <w:szCs w:val="16"/>
              </w:rPr>
            </w:pPr>
            <w:r>
              <w:rPr>
                <w:sz w:val="16"/>
                <w:szCs w:val="16"/>
              </w:rPr>
              <w:t>2</w:t>
            </w:r>
          </w:p>
        </w:tc>
        <w:tc>
          <w:tcPr>
            <w:tcW w:w="425" w:type="dxa"/>
            <w:shd w:val="solid" w:color="FFFFFF" w:fill="auto"/>
          </w:tcPr>
          <w:p w14:paraId="7DAD7B15" w14:textId="2CC4762F" w:rsidR="002449FE" w:rsidRDefault="002449FE" w:rsidP="001340CF">
            <w:pPr>
              <w:pStyle w:val="TAC"/>
              <w:rPr>
                <w:sz w:val="16"/>
                <w:szCs w:val="16"/>
              </w:rPr>
            </w:pPr>
            <w:r>
              <w:rPr>
                <w:sz w:val="16"/>
                <w:szCs w:val="16"/>
              </w:rPr>
              <w:t>F</w:t>
            </w:r>
          </w:p>
        </w:tc>
        <w:tc>
          <w:tcPr>
            <w:tcW w:w="4726" w:type="dxa"/>
            <w:shd w:val="solid" w:color="FFFFFF" w:fill="auto"/>
          </w:tcPr>
          <w:p w14:paraId="0357C061" w14:textId="07F6A180" w:rsidR="002449FE" w:rsidRDefault="002449FE" w:rsidP="001340CF">
            <w:pPr>
              <w:pStyle w:val="TAL"/>
              <w:rPr>
                <w:snapToGrid w:val="0"/>
                <w:sz w:val="16"/>
                <w:szCs w:val="16"/>
                <w:lang w:eastAsia="zh-CN"/>
              </w:rPr>
            </w:pPr>
            <w:r>
              <w:rPr>
                <w:snapToGrid w:val="0"/>
                <w:sz w:val="16"/>
                <w:szCs w:val="16"/>
                <w:lang w:eastAsia="zh-CN"/>
              </w:rPr>
              <w:t>Update on Multihop U2N Relay with Model B Discovery</w:t>
            </w:r>
          </w:p>
        </w:tc>
        <w:tc>
          <w:tcPr>
            <w:tcW w:w="708" w:type="dxa"/>
            <w:shd w:val="solid" w:color="FFFFFF" w:fill="auto"/>
          </w:tcPr>
          <w:p w14:paraId="587C0481" w14:textId="1B9E565D" w:rsidR="002449FE" w:rsidRPr="0062226A" w:rsidRDefault="002449FE" w:rsidP="001340CF">
            <w:pPr>
              <w:pStyle w:val="TAC"/>
              <w:rPr>
                <w:sz w:val="16"/>
                <w:szCs w:val="16"/>
              </w:rPr>
            </w:pPr>
            <w:r w:rsidRPr="0062226A">
              <w:rPr>
                <w:sz w:val="16"/>
                <w:szCs w:val="16"/>
              </w:rPr>
              <w:t>19.2.0</w:t>
            </w:r>
          </w:p>
        </w:tc>
      </w:tr>
      <w:tr w:rsidR="004650CC" w:rsidRPr="00CB5EC9" w14:paraId="61364E78" w14:textId="77777777" w:rsidTr="005D7532">
        <w:tc>
          <w:tcPr>
            <w:tcW w:w="800" w:type="dxa"/>
            <w:shd w:val="solid" w:color="FFFFFF" w:fill="auto"/>
          </w:tcPr>
          <w:p w14:paraId="1C6C32D6" w14:textId="7B6D3505" w:rsidR="004650CC" w:rsidRDefault="004650CC" w:rsidP="001340CF">
            <w:pPr>
              <w:pStyle w:val="TAC"/>
              <w:rPr>
                <w:sz w:val="16"/>
                <w:szCs w:val="16"/>
              </w:rPr>
            </w:pPr>
            <w:r>
              <w:rPr>
                <w:sz w:val="16"/>
                <w:szCs w:val="16"/>
              </w:rPr>
              <w:lastRenderedPageBreak/>
              <w:t>2024-12</w:t>
            </w:r>
          </w:p>
        </w:tc>
        <w:tc>
          <w:tcPr>
            <w:tcW w:w="853" w:type="dxa"/>
            <w:shd w:val="solid" w:color="FFFFFF" w:fill="auto"/>
          </w:tcPr>
          <w:p w14:paraId="7DE70398" w14:textId="27980272" w:rsidR="004650CC" w:rsidRDefault="004650CC" w:rsidP="001340CF">
            <w:pPr>
              <w:pStyle w:val="TAC"/>
              <w:rPr>
                <w:sz w:val="16"/>
                <w:szCs w:val="16"/>
              </w:rPr>
            </w:pPr>
            <w:r>
              <w:rPr>
                <w:sz w:val="16"/>
                <w:szCs w:val="16"/>
              </w:rPr>
              <w:t>SA#106</w:t>
            </w:r>
          </w:p>
        </w:tc>
        <w:tc>
          <w:tcPr>
            <w:tcW w:w="1041" w:type="dxa"/>
            <w:shd w:val="solid" w:color="FFFFFF" w:fill="auto"/>
          </w:tcPr>
          <w:p w14:paraId="2281E5D7" w14:textId="47BFD456" w:rsidR="004650CC" w:rsidRDefault="004650CC" w:rsidP="001340CF">
            <w:pPr>
              <w:pStyle w:val="TAC"/>
              <w:rPr>
                <w:sz w:val="16"/>
                <w:szCs w:val="16"/>
              </w:rPr>
            </w:pPr>
            <w:r>
              <w:rPr>
                <w:sz w:val="16"/>
                <w:szCs w:val="16"/>
              </w:rPr>
              <w:t>SP-241483</w:t>
            </w:r>
          </w:p>
        </w:tc>
        <w:tc>
          <w:tcPr>
            <w:tcW w:w="660" w:type="dxa"/>
            <w:shd w:val="solid" w:color="FFFFFF" w:fill="auto"/>
          </w:tcPr>
          <w:p w14:paraId="6C5B3A40" w14:textId="0DA28C2F" w:rsidR="004650CC" w:rsidRDefault="004650CC" w:rsidP="001340CF">
            <w:pPr>
              <w:pStyle w:val="TAC"/>
              <w:rPr>
                <w:sz w:val="16"/>
                <w:szCs w:val="16"/>
              </w:rPr>
            </w:pPr>
            <w:r>
              <w:rPr>
                <w:sz w:val="16"/>
                <w:szCs w:val="16"/>
              </w:rPr>
              <w:t>0505</w:t>
            </w:r>
          </w:p>
        </w:tc>
        <w:tc>
          <w:tcPr>
            <w:tcW w:w="426" w:type="dxa"/>
            <w:shd w:val="solid" w:color="FFFFFF" w:fill="auto"/>
          </w:tcPr>
          <w:p w14:paraId="02D69E97" w14:textId="2FE8A677" w:rsidR="004650CC" w:rsidRDefault="004650CC" w:rsidP="001340CF">
            <w:pPr>
              <w:pStyle w:val="TAC"/>
              <w:rPr>
                <w:sz w:val="16"/>
                <w:szCs w:val="16"/>
              </w:rPr>
            </w:pPr>
            <w:r>
              <w:rPr>
                <w:sz w:val="16"/>
                <w:szCs w:val="16"/>
              </w:rPr>
              <w:t>1</w:t>
            </w:r>
          </w:p>
        </w:tc>
        <w:tc>
          <w:tcPr>
            <w:tcW w:w="425" w:type="dxa"/>
            <w:shd w:val="solid" w:color="FFFFFF" w:fill="auto"/>
          </w:tcPr>
          <w:p w14:paraId="7E8ECBB6" w14:textId="0B46F056" w:rsidR="004650CC" w:rsidRDefault="004650CC" w:rsidP="001340CF">
            <w:pPr>
              <w:pStyle w:val="TAC"/>
              <w:rPr>
                <w:sz w:val="16"/>
                <w:szCs w:val="16"/>
              </w:rPr>
            </w:pPr>
            <w:r>
              <w:rPr>
                <w:sz w:val="16"/>
                <w:szCs w:val="16"/>
              </w:rPr>
              <w:t>B</w:t>
            </w:r>
          </w:p>
        </w:tc>
        <w:tc>
          <w:tcPr>
            <w:tcW w:w="4726" w:type="dxa"/>
            <w:shd w:val="solid" w:color="FFFFFF" w:fill="auto"/>
          </w:tcPr>
          <w:p w14:paraId="472A028D" w14:textId="3B7EC332" w:rsidR="004650CC" w:rsidRDefault="004650CC" w:rsidP="001340CF">
            <w:pPr>
              <w:pStyle w:val="TAL"/>
              <w:rPr>
                <w:snapToGrid w:val="0"/>
                <w:sz w:val="16"/>
                <w:szCs w:val="16"/>
                <w:lang w:eastAsia="zh-CN"/>
              </w:rPr>
            </w:pPr>
            <w:r>
              <w:rPr>
                <w:snapToGrid w:val="0"/>
                <w:sz w:val="16"/>
                <w:szCs w:val="16"/>
                <w:lang w:eastAsia="zh-CN"/>
              </w:rPr>
              <w:t>Update on QoS handling for Multihop U2U Relay</w:t>
            </w:r>
          </w:p>
        </w:tc>
        <w:tc>
          <w:tcPr>
            <w:tcW w:w="708" w:type="dxa"/>
            <w:shd w:val="solid" w:color="FFFFFF" w:fill="auto"/>
          </w:tcPr>
          <w:p w14:paraId="31B0A853" w14:textId="09133899" w:rsidR="004650CC" w:rsidRPr="0062226A" w:rsidRDefault="004650CC" w:rsidP="001340CF">
            <w:pPr>
              <w:pStyle w:val="TAC"/>
              <w:rPr>
                <w:sz w:val="16"/>
                <w:szCs w:val="16"/>
              </w:rPr>
            </w:pPr>
            <w:r w:rsidRPr="0062226A">
              <w:rPr>
                <w:sz w:val="16"/>
                <w:szCs w:val="16"/>
              </w:rPr>
              <w:t>19.2.0</w:t>
            </w:r>
          </w:p>
        </w:tc>
      </w:tr>
      <w:tr w:rsidR="004650CC" w:rsidRPr="00CB5EC9" w14:paraId="6BD2E977" w14:textId="77777777" w:rsidTr="005D7532">
        <w:tc>
          <w:tcPr>
            <w:tcW w:w="800" w:type="dxa"/>
            <w:shd w:val="solid" w:color="FFFFFF" w:fill="auto"/>
          </w:tcPr>
          <w:p w14:paraId="4A48D828" w14:textId="15536588" w:rsidR="004650CC" w:rsidRDefault="004650CC" w:rsidP="001340CF">
            <w:pPr>
              <w:pStyle w:val="TAC"/>
              <w:rPr>
                <w:sz w:val="16"/>
                <w:szCs w:val="16"/>
              </w:rPr>
            </w:pPr>
            <w:r>
              <w:rPr>
                <w:sz w:val="16"/>
                <w:szCs w:val="16"/>
              </w:rPr>
              <w:t>2024-12</w:t>
            </w:r>
          </w:p>
        </w:tc>
        <w:tc>
          <w:tcPr>
            <w:tcW w:w="853" w:type="dxa"/>
            <w:shd w:val="solid" w:color="FFFFFF" w:fill="auto"/>
          </w:tcPr>
          <w:p w14:paraId="679962A7" w14:textId="3B6ACA14" w:rsidR="004650CC" w:rsidRDefault="004650CC" w:rsidP="001340CF">
            <w:pPr>
              <w:pStyle w:val="TAC"/>
              <w:rPr>
                <w:sz w:val="16"/>
                <w:szCs w:val="16"/>
              </w:rPr>
            </w:pPr>
            <w:r>
              <w:rPr>
                <w:sz w:val="16"/>
                <w:szCs w:val="16"/>
              </w:rPr>
              <w:t>SA#106</w:t>
            </w:r>
          </w:p>
        </w:tc>
        <w:tc>
          <w:tcPr>
            <w:tcW w:w="1041" w:type="dxa"/>
            <w:shd w:val="solid" w:color="FFFFFF" w:fill="auto"/>
          </w:tcPr>
          <w:p w14:paraId="026A7EA2" w14:textId="42E2DBCF" w:rsidR="004650CC" w:rsidRDefault="004650CC" w:rsidP="001340CF">
            <w:pPr>
              <w:pStyle w:val="TAC"/>
              <w:rPr>
                <w:sz w:val="16"/>
                <w:szCs w:val="16"/>
              </w:rPr>
            </w:pPr>
            <w:r>
              <w:rPr>
                <w:sz w:val="16"/>
                <w:szCs w:val="16"/>
              </w:rPr>
              <w:t>SP-241483</w:t>
            </w:r>
          </w:p>
        </w:tc>
        <w:tc>
          <w:tcPr>
            <w:tcW w:w="660" w:type="dxa"/>
            <w:shd w:val="solid" w:color="FFFFFF" w:fill="auto"/>
          </w:tcPr>
          <w:p w14:paraId="4A88B7C9" w14:textId="0AD73989" w:rsidR="004650CC" w:rsidRDefault="004650CC" w:rsidP="001340CF">
            <w:pPr>
              <w:pStyle w:val="TAC"/>
              <w:rPr>
                <w:sz w:val="16"/>
                <w:szCs w:val="16"/>
              </w:rPr>
            </w:pPr>
            <w:r>
              <w:rPr>
                <w:sz w:val="16"/>
                <w:szCs w:val="16"/>
              </w:rPr>
              <w:t>0508</w:t>
            </w:r>
          </w:p>
        </w:tc>
        <w:tc>
          <w:tcPr>
            <w:tcW w:w="426" w:type="dxa"/>
            <w:shd w:val="solid" w:color="FFFFFF" w:fill="auto"/>
          </w:tcPr>
          <w:p w14:paraId="79FF76EE" w14:textId="7DC6EF31" w:rsidR="004650CC" w:rsidRDefault="004650CC" w:rsidP="001340CF">
            <w:pPr>
              <w:pStyle w:val="TAC"/>
              <w:rPr>
                <w:sz w:val="16"/>
                <w:szCs w:val="16"/>
              </w:rPr>
            </w:pPr>
            <w:r>
              <w:rPr>
                <w:sz w:val="16"/>
                <w:szCs w:val="16"/>
              </w:rPr>
              <w:t>1</w:t>
            </w:r>
          </w:p>
        </w:tc>
        <w:tc>
          <w:tcPr>
            <w:tcW w:w="425" w:type="dxa"/>
            <w:shd w:val="solid" w:color="FFFFFF" w:fill="auto"/>
          </w:tcPr>
          <w:p w14:paraId="5882824B" w14:textId="53D3345E" w:rsidR="004650CC" w:rsidRDefault="004650CC" w:rsidP="001340CF">
            <w:pPr>
              <w:pStyle w:val="TAC"/>
              <w:rPr>
                <w:sz w:val="16"/>
                <w:szCs w:val="16"/>
              </w:rPr>
            </w:pPr>
            <w:r>
              <w:rPr>
                <w:sz w:val="16"/>
                <w:szCs w:val="16"/>
              </w:rPr>
              <w:t>B</w:t>
            </w:r>
          </w:p>
        </w:tc>
        <w:tc>
          <w:tcPr>
            <w:tcW w:w="4726" w:type="dxa"/>
            <w:shd w:val="solid" w:color="FFFFFF" w:fill="auto"/>
          </w:tcPr>
          <w:p w14:paraId="21CD5E93" w14:textId="688CE6DE" w:rsidR="004650CC" w:rsidRDefault="004650CC" w:rsidP="001340CF">
            <w:pPr>
              <w:pStyle w:val="TAL"/>
              <w:rPr>
                <w:snapToGrid w:val="0"/>
                <w:sz w:val="16"/>
                <w:szCs w:val="16"/>
                <w:lang w:eastAsia="zh-CN"/>
              </w:rPr>
            </w:pPr>
            <w:r>
              <w:rPr>
                <w:snapToGrid w:val="0"/>
                <w:sz w:val="16"/>
                <w:szCs w:val="16"/>
                <w:lang w:eastAsia="zh-CN"/>
              </w:rPr>
              <w:t>Identifiers for 5G ProSe Multi-hop UE-to-UE Relay for non-IP PDU type</w:t>
            </w:r>
          </w:p>
        </w:tc>
        <w:tc>
          <w:tcPr>
            <w:tcW w:w="708" w:type="dxa"/>
            <w:shd w:val="solid" w:color="FFFFFF" w:fill="auto"/>
          </w:tcPr>
          <w:p w14:paraId="5EB1F362" w14:textId="0081C1FF" w:rsidR="004650CC" w:rsidRPr="0062226A" w:rsidRDefault="004650CC" w:rsidP="001340CF">
            <w:pPr>
              <w:pStyle w:val="TAC"/>
              <w:rPr>
                <w:sz w:val="16"/>
                <w:szCs w:val="16"/>
              </w:rPr>
            </w:pPr>
            <w:r w:rsidRPr="0062226A">
              <w:rPr>
                <w:sz w:val="16"/>
                <w:szCs w:val="16"/>
              </w:rPr>
              <w:t>19.2.0</w:t>
            </w:r>
          </w:p>
        </w:tc>
      </w:tr>
      <w:tr w:rsidR="00D52181" w:rsidRPr="00CB5EC9" w14:paraId="069CC6F8" w14:textId="77777777" w:rsidTr="005D7532">
        <w:tc>
          <w:tcPr>
            <w:tcW w:w="800" w:type="dxa"/>
            <w:shd w:val="solid" w:color="FFFFFF" w:fill="auto"/>
          </w:tcPr>
          <w:p w14:paraId="50E6685D" w14:textId="4789BED5" w:rsidR="00D52181" w:rsidRDefault="00D52181" w:rsidP="001340CF">
            <w:pPr>
              <w:pStyle w:val="TAC"/>
              <w:rPr>
                <w:sz w:val="16"/>
                <w:szCs w:val="16"/>
              </w:rPr>
            </w:pPr>
            <w:r>
              <w:rPr>
                <w:sz w:val="16"/>
                <w:szCs w:val="16"/>
              </w:rPr>
              <w:t>2024-12</w:t>
            </w:r>
          </w:p>
        </w:tc>
        <w:tc>
          <w:tcPr>
            <w:tcW w:w="853" w:type="dxa"/>
            <w:shd w:val="solid" w:color="FFFFFF" w:fill="auto"/>
          </w:tcPr>
          <w:p w14:paraId="323E9BD1" w14:textId="0A6AC7B3" w:rsidR="00D52181" w:rsidRDefault="00D52181" w:rsidP="001340CF">
            <w:pPr>
              <w:pStyle w:val="TAC"/>
              <w:rPr>
                <w:sz w:val="16"/>
                <w:szCs w:val="16"/>
              </w:rPr>
            </w:pPr>
            <w:r>
              <w:rPr>
                <w:sz w:val="16"/>
                <w:szCs w:val="16"/>
              </w:rPr>
              <w:t>SA#106</w:t>
            </w:r>
          </w:p>
        </w:tc>
        <w:tc>
          <w:tcPr>
            <w:tcW w:w="1041" w:type="dxa"/>
            <w:shd w:val="solid" w:color="FFFFFF" w:fill="auto"/>
          </w:tcPr>
          <w:p w14:paraId="26EC6736" w14:textId="14498696" w:rsidR="00D52181" w:rsidRDefault="00406161" w:rsidP="001340CF">
            <w:pPr>
              <w:pStyle w:val="TAC"/>
              <w:rPr>
                <w:sz w:val="16"/>
                <w:szCs w:val="16"/>
              </w:rPr>
            </w:pPr>
            <w:r>
              <w:rPr>
                <w:sz w:val="16"/>
                <w:szCs w:val="16"/>
              </w:rPr>
              <w:t>SP-241483</w:t>
            </w:r>
          </w:p>
        </w:tc>
        <w:tc>
          <w:tcPr>
            <w:tcW w:w="660" w:type="dxa"/>
            <w:shd w:val="solid" w:color="FFFFFF" w:fill="auto"/>
          </w:tcPr>
          <w:p w14:paraId="564044A1" w14:textId="3D7BDB18" w:rsidR="00D52181" w:rsidRDefault="00D52181" w:rsidP="001340CF">
            <w:pPr>
              <w:pStyle w:val="TAC"/>
              <w:rPr>
                <w:sz w:val="16"/>
                <w:szCs w:val="16"/>
              </w:rPr>
            </w:pPr>
            <w:r>
              <w:rPr>
                <w:sz w:val="16"/>
                <w:szCs w:val="16"/>
              </w:rPr>
              <w:t>0509</w:t>
            </w:r>
          </w:p>
        </w:tc>
        <w:tc>
          <w:tcPr>
            <w:tcW w:w="426" w:type="dxa"/>
            <w:shd w:val="solid" w:color="FFFFFF" w:fill="auto"/>
          </w:tcPr>
          <w:p w14:paraId="7A95AF4C" w14:textId="539102FB" w:rsidR="00D52181" w:rsidRDefault="00D52181" w:rsidP="001340CF">
            <w:pPr>
              <w:pStyle w:val="TAC"/>
              <w:rPr>
                <w:sz w:val="16"/>
                <w:szCs w:val="16"/>
              </w:rPr>
            </w:pPr>
            <w:r>
              <w:rPr>
                <w:sz w:val="16"/>
                <w:szCs w:val="16"/>
              </w:rPr>
              <w:t>1</w:t>
            </w:r>
          </w:p>
        </w:tc>
        <w:tc>
          <w:tcPr>
            <w:tcW w:w="425" w:type="dxa"/>
            <w:shd w:val="solid" w:color="FFFFFF" w:fill="auto"/>
          </w:tcPr>
          <w:p w14:paraId="5B72FC81" w14:textId="7D2C3A29" w:rsidR="00D52181" w:rsidRDefault="00D52181" w:rsidP="001340CF">
            <w:pPr>
              <w:pStyle w:val="TAC"/>
              <w:rPr>
                <w:sz w:val="16"/>
                <w:szCs w:val="16"/>
              </w:rPr>
            </w:pPr>
            <w:r>
              <w:rPr>
                <w:sz w:val="16"/>
                <w:szCs w:val="16"/>
              </w:rPr>
              <w:t>F</w:t>
            </w:r>
          </w:p>
        </w:tc>
        <w:tc>
          <w:tcPr>
            <w:tcW w:w="4726" w:type="dxa"/>
            <w:shd w:val="solid" w:color="FFFFFF" w:fill="auto"/>
          </w:tcPr>
          <w:p w14:paraId="654DD17B" w14:textId="24C03513" w:rsidR="00D52181" w:rsidRDefault="00D52181" w:rsidP="001340CF">
            <w:pPr>
              <w:pStyle w:val="TAL"/>
              <w:rPr>
                <w:snapToGrid w:val="0"/>
                <w:sz w:val="16"/>
                <w:szCs w:val="16"/>
                <w:lang w:eastAsia="zh-CN"/>
              </w:rPr>
            </w:pPr>
            <w:r>
              <w:rPr>
                <w:snapToGrid w:val="0"/>
                <w:sz w:val="16"/>
                <w:szCs w:val="16"/>
                <w:lang w:eastAsia="zh-CN"/>
              </w:rPr>
              <w:t>Correction of Identifiers for 5G ProSe Multi-hop UE-to-UE Relay for IP PDU type</w:t>
            </w:r>
          </w:p>
        </w:tc>
        <w:tc>
          <w:tcPr>
            <w:tcW w:w="708" w:type="dxa"/>
            <w:shd w:val="solid" w:color="FFFFFF" w:fill="auto"/>
          </w:tcPr>
          <w:p w14:paraId="756A35BF" w14:textId="7CC0EF3E" w:rsidR="00D52181" w:rsidRPr="0062226A" w:rsidRDefault="00D52181" w:rsidP="001340CF">
            <w:pPr>
              <w:pStyle w:val="TAC"/>
              <w:rPr>
                <w:sz w:val="16"/>
                <w:szCs w:val="16"/>
              </w:rPr>
            </w:pPr>
            <w:r w:rsidRPr="0062226A">
              <w:rPr>
                <w:sz w:val="16"/>
                <w:szCs w:val="16"/>
              </w:rPr>
              <w:t>19.2.0</w:t>
            </w:r>
          </w:p>
        </w:tc>
      </w:tr>
      <w:tr w:rsidR="00456EC6" w:rsidRPr="00CB5EC9" w14:paraId="7AB6FCB7" w14:textId="77777777" w:rsidTr="005D7532">
        <w:tc>
          <w:tcPr>
            <w:tcW w:w="800" w:type="dxa"/>
            <w:shd w:val="solid" w:color="FFFFFF" w:fill="auto"/>
          </w:tcPr>
          <w:p w14:paraId="180F0377" w14:textId="5909E354" w:rsidR="00456EC6" w:rsidRDefault="00456EC6" w:rsidP="001340CF">
            <w:pPr>
              <w:pStyle w:val="TAC"/>
              <w:rPr>
                <w:sz w:val="16"/>
                <w:szCs w:val="16"/>
              </w:rPr>
            </w:pPr>
            <w:r>
              <w:rPr>
                <w:sz w:val="16"/>
                <w:szCs w:val="16"/>
              </w:rPr>
              <w:t>2024-12</w:t>
            </w:r>
          </w:p>
        </w:tc>
        <w:tc>
          <w:tcPr>
            <w:tcW w:w="853" w:type="dxa"/>
            <w:shd w:val="solid" w:color="FFFFFF" w:fill="auto"/>
          </w:tcPr>
          <w:p w14:paraId="1304A421" w14:textId="6B62E840" w:rsidR="00456EC6" w:rsidRDefault="00456EC6" w:rsidP="001340CF">
            <w:pPr>
              <w:pStyle w:val="TAC"/>
              <w:rPr>
                <w:sz w:val="16"/>
                <w:szCs w:val="16"/>
              </w:rPr>
            </w:pPr>
            <w:r>
              <w:rPr>
                <w:sz w:val="16"/>
                <w:szCs w:val="16"/>
              </w:rPr>
              <w:t>SA#106</w:t>
            </w:r>
          </w:p>
        </w:tc>
        <w:tc>
          <w:tcPr>
            <w:tcW w:w="1041" w:type="dxa"/>
            <w:shd w:val="solid" w:color="FFFFFF" w:fill="auto"/>
          </w:tcPr>
          <w:p w14:paraId="34194CCC" w14:textId="1A973A15" w:rsidR="00456EC6" w:rsidRDefault="00456EC6" w:rsidP="001340CF">
            <w:pPr>
              <w:pStyle w:val="TAC"/>
              <w:rPr>
                <w:sz w:val="16"/>
                <w:szCs w:val="16"/>
              </w:rPr>
            </w:pPr>
            <w:r>
              <w:rPr>
                <w:sz w:val="16"/>
                <w:szCs w:val="16"/>
              </w:rPr>
              <w:t>SP-241483</w:t>
            </w:r>
          </w:p>
        </w:tc>
        <w:tc>
          <w:tcPr>
            <w:tcW w:w="660" w:type="dxa"/>
            <w:shd w:val="solid" w:color="FFFFFF" w:fill="auto"/>
          </w:tcPr>
          <w:p w14:paraId="49A3FA89" w14:textId="4C74DE2E" w:rsidR="00456EC6" w:rsidRDefault="00456EC6" w:rsidP="001340CF">
            <w:pPr>
              <w:pStyle w:val="TAC"/>
              <w:rPr>
                <w:sz w:val="16"/>
                <w:szCs w:val="16"/>
              </w:rPr>
            </w:pPr>
            <w:r>
              <w:rPr>
                <w:sz w:val="16"/>
                <w:szCs w:val="16"/>
              </w:rPr>
              <w:t>0518</w:t>
            </w:r>
          </w:p>
        </w:tc>
        <w:tc>
          <w:tcPr>
            <w:tcW w:w="426" w:type="dxa"/>
            <w:shd w:val="solid" w:color="FFFFFF" w:fill="auto"/>
          </w:tcPr>
          <w:p w14:paraId="32CF3E1A" w14:textId="3A7C5929" w:rsidR="00456EC6" w:rsidRDefault="00456EC6" w:rsidP="001340CF">
            <w:pPr>
              <w:pStyle w:val="TAC"/>
              <w:rPr>
                <w:sz w:val="16"/>
                <w:szCs w:val="16"/>
              </w:rPr>
            </w:pPr>
            <w:r>
              <w:rPr>
                <w:sz w:val="16"/>
                <w:szCs w:val="16"/>
              </w:rPr>
              <w:t>2</w:t>
            </w:r>
          </w:p>
        </w:tc>
        <w:tc>
          <w:tcPr>
            <w:tcW w:w="425" w:type="dxa"/>
            <w:shd w:val="solid" w:color="FFFFFF" w:fill="auto"/>
          </w:tcPr>
          <w:p w14:paraId="538E273D" w14:textId="4F755A8D" w:rsidR="00456EC6" w:rsidRDefault="00456EC6" w:rsidP="001340CF">
            <w:pPr>
              <w:pStyle w:val="TAC"/>
              <w:rPr>
                <w:sz w:val="16"/>
                <w:szCs w:val="16"/>
              </w:rPr>
            </w:pPr>
            <w:r>
              <w:rPr>
                <w:sz w:val="16"/>
                <w:szCs w:val="16"/>
              </w:rPr>
              <w:t>C</w:t>
            </w:r>
          </w:p>
        </w:tc>
        <w:tc>
          <w:tcPr>
            <w:tcW w:w="4726" w:type="dxa"/>
            <w:shd w:val="solid" w:color="FFFFFF" w:fill="auto"/>
          </w:tcPr>
          <w:p w14:paraId="0F84270E" w14:textId="641FB933" w:rsidR="00456EC6" w:rsidRDefault="00456EC6" w:rsidP="001340CF">
            <w:pPr>
              <w:pStyle w:val="TAL"/>
              <w:rPr>
                <w:snapToGrid w:val="0"/>
                <w:sz w:val="16"/>
                <w:szCs w:val="16"/>
                <w:lang w:eastAsia="zh-CN"/>
              </w:rPr>
            </w:pPr>
            <w:r>
              <w:rPr>
                <w:snapToGrid w:val="0"/>
                <w:sz w:val="16"/>
                <w:szCs w:val="16"/>
                <w:lang w:eastAsia="zh-CN"/>
              </w:rPr>
              <w:t>Multi-hop UE-to-Network Model B Update</w:t>
            </w:r>
          </w:p>
        </w:tc>
        <w:tc>
          <w:tcPr>
            <w:tcW w:w="708" w:type="dxa"/>
            <w:shd w:val="solid" w:color="FFFFFF" w:fill="auto"/>
          </w:tcPr>
          <w:p w14:paraId="5BDAFA08" w14:textId="3010BB89" w:rsidR="00456EC6" w:rsidRPr="0062226A" w:rsidRDefault="00456EC6" w:rsidP="001340CF">
            <w:pPr>
              <w:pStyle w:val="TAC"/>
              <w:rPr>
                <w:sz w:val="16"/>
                <w:szCs w:val="16"/>
              </w:rPr>
            </w:pPr>
            <w:r w:rsidRPr="0062226A">
              <w:rPr>
                <w:sz w:val="16"/>
                <w:szCs w:val="16"/>
              </w:rPr>
              <w:t>19.2.0</w:t>
            </w:r>
          </w:p>
        </w:tc>
      </w:tr>
      <w:tr w:rsidR="0062226A" w:rsidRPr="00CB5EC9" w14:paraId="1EEB27EB" w14:textId="77777777" w:rsidTr="005D7532">
        <w:tc>
          <w:tcPr>
            <w:tcW w:w="800" w:type="dxa"/>
            <w:shd w:val="solid" w:color="FFFFFF" w:fill="auto"/>
          </w:tcPr>
          <w:p w14:paraId="1B71FB99" w14:textId="3E67153F" w:rsidR="0062226A" w:rsidRDefault="0062226A" w:rsidP="001340CF">
            <w:pPr>
              <w:pStyle w:val="TAC"/>
              <w:rPr>
                <w:sz w:val="16"/>
                <w:szCs w:val="16"/>
              </w:rPr>
            </w:pPr>
            <w:r>
              <w:rPr>
                <w:sz w:val="16"/>
                <w:szCs w:val="16"/>
              </w:rPr>
              <w:t>2025-03</w:t>
            </w:r>
          </w:p>
        </w:tc>
        <w:tc>
          <w:tcPr>
            <w:tcW w:w="853" w:type="dxa"/>
            <w:shd w:val="solid" w:color="FFFFFF" w:fill="auto"/>
          </w:tcPr>
          <w:p w14:paraId="7ECDD958" w14:textId="13A6F88B" w:rsidR="0062226A" w:rsidRDefault="0062226A" w:rsidP="001340CF">
            <w:pPr>
              <w:pStyle w:val="TAC"/>
              <w:rPr>
                <w:sz w:val="16"/>
                <w:szCs w:val="16"/>
              </w:rPr>
            </w:pPr>
            <w:r>
              <w:rPr>
                <w:sz w:val="16"/>
                <w:szCs w:val="16"/>
              </w:rPr>
              <w:t>SA#107</w:t>
            </w:r>
          </w:p>
        </w:tc>
        <w:tc>
          <w:tcPr>
            <w:tcW w:w="1041" w:type="dxa"/>
            <w:shd w:val="solid" w:color="FFFFFF" w:fill="auto"/>
          </w:tcPr>
          <w:p w14:paraId="3A181116" w14:textId="526C1B5B" w:rsidR="0062226A" w:rsidRDefault="0062226A" w:rsidP="001340CF">
            <w:pPr>
              <w:pStyle w:val="TAC"/>
              <w:rPr>
                <w:sz w:val="16"/>
                <w:szCs w:val="16"/>
              </w:rPr>
            </w:pPr>
            <w:r>
              <w:rPr>
                <w:sz w:val="16"/>
                <w:szCs w:val="16"/>
              </w:rPr>
              <w:t>SP-250039</w:t>
            </w:r>
          </w:p>
        </w:tc>
        <w:tc>
          <w:tcPr>
            <w:tcW w:w="660" w:type="dxa"/>
            <w:shd w:val="solid" w:color="FFFFFF" w:fill="auto"/>
          </w:tcPr>
          <w:p w14:paraId="4854463E" w14:textId="07999A22" w:rsidR="0062226A" w:rsidRDefault="0062226A" w:rsidP="001340CF">
            <w:pPr>
              <w:pStyle w:val="TAC"/>
              <w:rPr>
                <w:sz w:val="16"/>
                <w:szCs w:val="16"/>
              </w:rPr>
            </w:pPr>
            <w:r>
              <w:rPr>
                <w:sz w:val="16"/>
                <w:szCs w:val="16"/>
              </w:rPr>
              <w:t>0490</w:t>
            </w:r>
          </w:p>
        </w:tc>
        <w:tc>
          <w:tcPr>
            <w:tcW w:w="426" w:type="dxa"/>
            <w:shd w:val="solid" w:color="FFFFFF" w:fill="auto"/>
          </w:tcPr>
          <w:p w14:paraId="64179CC7" w14:textId="2ABAAF38" w:rsidR="0062226A" w:rsidRDefault="0062226A" w:rsidP="001340CF">
            <w:pPr>
              <w:pStyle w:val="TAC"/>
              <w:rPr>
                <w:sz w:val="16"/>
                <w:szCs w:val="16"/>
              </w:rPr>
            </w:pPr>
            <w:r>
              <w:rPr>
                <w:sz w:val="16"/>
                <w:szCs w:val="16"/>
              </w:rPr>
              <w:t>2</w:t>
            </w:r>
          </w:p>
        </w:tc>
        <w:tc>
          <w:tcPr>
            <w:tcW w:w="425" w:type="dxa"/>
            <w:shd w:val="solid" w:color="FFFFFF" w:fill="auto"/>
          </w:tcPr>
          <w:p w14:paraId="78E6597A" w14:textId="56E0B8E8" w:rsidR="0062226A" w:rsidRDefault="0062226A" w:rsidP="001340CF">
            <w:pPr>
              <w:pStyle w:val="TAC"/>
              <w:rPr>
                <w:sz w:val="16"/>
                <w:szCs w:val="16"/>
              </w:rPr>
            </w:pPr>
            <w:r>
              <w:rPr>
                <w:sz w:val="16"/>
                <w:szCs w:val="16"/>
              </w:rPr>
              <w:t>F</w:t>
            </w:r>
          </w:p>
        </w:tc>
        <w:tc>
          <w:tcPr>
            <w:tcW w:w="4726" w:type="dxa"/>
            <w:shd w:val="solid" w:color="FFFFFF" w:fill="auto"/>
          </w:tcPr>
          <w:p w14:paraId="38039FB2" w14:textId="062273A7" w:rsidR="0062226A" w:rsidRDefault="0062226A" w:rsidP="001340CF">
            <w:pPr>
              <w:pStyle w:val="TAL"/>
              <w:rPr>
                <w:snapToGrid w:val="0"/>
                <w:sz w:val="16"/>
                <w:szCs w:val="16"/>
                <w:lang w:eastAsia="zh-CN"/>
              </w:rPr>
            </w:pPr>
            <w:r>
              <w:rPr>
                <w:snapToGrid w:val="0"/>
                <w:sz w:val="16"/>
                <w:szCs w:val="16"/>
                <w:lang w:eastAsia="zh-CN"/>
              </w:rPr>
              <w:t>Adding Path Failure Detection for Relay Reselection</w:t>
            </w:r>
          </w:p>
        </w:tc>
        <w:tc>
          <w:tcPr>
            <w:tcW w:w="708" w:type="dxa"/>
            <w:shd w:val="solid" w:color="FFFFFF" w:fill="auto"/>
          </w:tcPr>
          <w:p w14:paraId="7E124B99" w14:textId="72BB7933" w:rsidR="0062226A" w:rsidRPr="0062226A" w:rsidRDefault="0062226A" w:rsidP="001340CF">
            <w:pPr>
              <w:pStyle w:val="TAC"/>
              <w:rPr>
                <w:sz w:val="16"/>
                <w:szCs w:val="16"/>
              </w:rPr>
            </w:pPr>
            <w:r w:rsidRPr="0062226A">
              <w:rPr>
                <w:sz w:val="16"/>
                <w:szCs w:val="16"/>
              </w:rPr>
              <w:t>19.3.0</w:t>
            </w:r>
          </w:p>
        </w:tc>
      </w:tr>
      <w:tr w:rsidR="0062226A" w:rsidRPr="00CB5EC9" w14:paraId="6F6D119E" w14:textId="77777777" w:rsidTr="005D7532">
        <w:tc>
          <w:tcPr>
            <w:tcW w:w="800" w:type="dxa"/>
            <w:shd w:val="solid" w:color="FFFFFF" w:fill="auto"/>
          </w:tcPr>
          <w:p w14:paraId="06B83E6C" w14:textId="4649D668" w:rsidR="0062226A" w:rsidRDefault="0062226A" w:rsidP="001340CF">
            <w:pPr>
              <w:pStyle w:val="TAC"/>
              <w:rPr>
                <w:sz w:val="16"/>
                <w:szCs w:val="16"/>
              </w:rPr>
            </w:pPr>
            <w:r>
              <w:rPr>
                <w:sz w:val="16"/>
                <w:szCs w:val="16"/>
              </w:rPr>
              <w:t>2025-03</w:t>
            </w:r>
          </w:p>
        </w:tc>
        <w:tc>
          <w:tcPr>
            <w:tcW w:w="853" w:type="dxa"/>
            <w:shd w:val="solid" w:color="FFFFFF" w:fill="auto"/>
          </w:tcPr>
          <w:p w14:paraId="653F7838" w14:textId="19B31EF0" w:rsidR="0062226A" w:rsidRDefault="0062226A" w:rsidP="001340CF">
            <w:pPr>
              <w:pStyle w:val="TAC"/>
              <w:rPr>
                <w:sz w:val="16"/>
                <w:szCs w:val="16"/>
              </w:rPr>
            </w:pPr>
            <w:r>
              <w:rPr>
                <w:sz w:val="16"/>
                <w:szCs w:val="16"/>
              </w:rPr>
              <w:t>SA#107</w:t>
            </w:r>
          </w:p>
        </w:tc>
        <w:tc>
          <w:tcPr>
            <w:tcW w:w="1041" w:type="dxa"/>
            <w:shd w:val="solid" w:color="FFFFFF" w:fill="auto"/>
          </w:tcPr>
          <w:p w14:paraId="4EF3E505" w14:textId="49BE5A89" w:rsidR="0062226A" w:rsidRDefault="0062226A" w:rsidP="001340CF">
            <w:pPr>
              <w:pStyle w:val="TAC"/>
              <w:rPr>
                <w:sz w:val="16"/>
                <w:szCs w:val="16"/>
              </w:rPr>
            </w:pPr>
            <w:r>
              <w:rPr>
                <w:sz w:val="16"/>
                <w:szCs w:val="16"/>
              </w:rPr>
              <w:t>SP-250039</w:t>
            </w:r>
          </w:p>
        </w:tc>
        <w:tc>
          <w:tcPr>
            <w:tcW w:w="660" w:type="dxa"/>
            <w:shd w:val="solid" w:color="FFFFFF" w:fill="auto"/>
          </w:tcPr>
          <w:p w14:paraId="7DA5C123" w14:textId="07B697C9" w:rsidR="0062226A" w:rsidRDefault="0062226A" w:rsidP="001340CF">
            <w:pPr>
              <w:pStyle w:val="TAC"/>
              <w:rPr>
                <w:sz w:val="16"/>
                <w:szCs w:val="16"/>
              </w:rPr>
            </w:pPr>
            <w:r>
              <w:rPr>
                <w:sz w:val="16"/>
                <w:szCs w:val="16"/>
              </w:rPr>
              <w:t>0491</w:t>
            </w:r>
          </w:p>
        </w:tc>
        <w:tc>
          <w:tcPr>
            <w:tcW w:w="426" w:type="dxa"/>
            <w:shd w:val="solid" w:color="FFFFFF" w:fill="auto"/>
          </w:tcPr>
          <w:p w14:paraId="5AEF5120" w14:textId="02E9AF26" w:rsidR="0062226A" w:rsidRDefault="0062226A" w:rsidP="001340CF">
            <w:pPr>
              <w:pStyle w:val="TAC"/>
              <w:rPr>
                <w:sz w:val="16"/>
                <w:szCs w:val="16"/>
              </w:rPr>
            </w:pPr>
            <w:r>
              <w:rPr>
                <w:sz w:val="16"/>
                <w:szCs w:val="16"/>
              </w:rPr>
              <w:t>2</w:t>
            </w:r>
          </w:p>
        </w:tc>
        <w:tc>
          <w:tcPr>
            <w:tcW w:w="425" w:type="dxa"/>
            <w:shd w:val="solid" w:color="FFFFFF" w:fill="auto"/>
          </w:tcPr>
          <w:p w14:paraId="2A082ABE" w14:textId="59F0EFF6" w:rsidR="0062226A" w:rsidRDefault="0062226A" w:rsidP="001340CF">
            <w:pPr>
              <w:pStyle w:val="TAC"/>
              <w:rPr>
                <w:sz w:val="16"/>
                <w:szCs w:val="16"/>
              </w:rPr>
            </w:pPr>
            <w:r>
              <w:rPr>
                <w:sz w:val="16"/>
                <w:szCs w:val="16"/>
              </w:rPr>
              <w:t>F</w:t>
            </w:r>
          </w:p>
        </w:tc>
        <w:tc>
          <w:tcPr>
            <w:tcW w:w="4726" w:type="dxa"/>
            <w:shd w:val="solid" w:color="FFFFFF" w:fill="auto"/>
          </w:tcPr>
          <w:p w14:paraId="165C8701" w14:textId="1478ABD5" w:rsidR="0062226A" w:rsidRDefault="0062226A" w:rsidP="001340CF">
            <w:pPr>
              <w:pStyle w:val="TAL"/>
              <w:rPr>
                <w:snapToGrid w:val="0"/>
                <w:sz w:val="16"/>
                <w:szCs w:val="16"/>
                <w:lang w:eastAsia="zh-CN"/>
              </w:rPr>
            </w:pPr>
            <w:r>
              <w:rPr>
                <w:snapToGrid w:val="0"/>
                <w:sz w:val="16"/>
                <w:szCs w:val="16"/>
                <w:lang w:eastAsia="zh-CN"/>
              </w:rPr>
              <w:t>Introduction of multi-hop in the specification</w:t>
            </w:r>
          </w:p>
        </w:tc>
        <w:tc>
          <w:tcPr>
            <w:tcW w:w="708" w:type="dxa"/>
            <w:shd w:val="solid" w:color="FFFFFF" w:fill="auto"/>
          </w:tcPr>
          <w:p w14:paraId="76B3EBE1" w14:textId="3084D28C" w:rsidR="0062226A" w:rsidRPr="0062226A" w:rsidRDefault="0062226A" w:rsidP="001340CF">
            <w:pPr>
              <w:pStyle w:val="TAC"/>
              <w:rPr>
                <w:sz w:val="16"/>
                <w:szCs w:val="16"/>
              </w:rPr>
            </w:pPr>
            <w:r w:rsidRPr="0062226A">
              <w:rPr>
                <w:sz w:val="16"/>
                <w:szCs w:val="16"/>
              </w:rPr>
              <w:t>19.3.0</w:t>
            </w:r>
          </w:p>
        </w:tc>
      </w:tr>
      <w:tr w:rsidR="0062226A" w:rsidRPr="00CB5EC9" w14:paraId="202C9E2F" w14:textId="77777777" w:rsidTr="005D7532">
        <w:tc>
          <w:tcPr>
            <w:tcW w:w="800" w:type="dxa"/>
            <w:shd w:val="solid" w:color="FFFFFF" w:fill="auto"/>
          </w:tcPr>
          <w:p w14:paraId="34A400B0" w14:textId="6ABD3602" w:rsidR="0062226A" w:rsidRDefault="0062226A" w:rsidP="001340CF">
            <w:pPr>
              <w:pStyle w:val="TAC"/>
              <w:rPr>
                <w:sz w:val="16"/>
                <w:szCs w:val="16"/>
              </w:rPr>
            </w:pPr>
            <w:r>
              <w:rPr>
                <w:sz w:val="16"/>
                <w:szCs w:val="16"/>
              </w:rPr>
              <w:t>2025-03</w:t>
            </w:r>
          </w:p>
        </w:tc>
        <w:tc>
          <w:tcPr>
            <w:tcW w:w="853" w:type="dxa"/>
            <w:shd w:val="solid" w:color="FFFFFF" w:fill="auto"/>
          </w:tcPr>
          <w:p w14:paraId="12BB1D15" w14:textId="77CDC8C2" w:rsidR="0062226A" w:rsidRDefault="0062226A" w:rsidP="001340CF">
            <w:pPr>
              <w:pStyle w:val="TAC"/>
              <w:rPr>
                <w:sz w:val="16"/>
                <w:szCs w:val="16"/>
              </w:rPr>
            </w:pPr>
            <w:r>
              <w:rPr>
                <w:sz w:val="16"/>
                <w:szCs w:val="16"/>
              </w:rPr>
              <w:t>SA#107</w:t>
            </w:r>
          </w:p>
        </w:tc>
        <w:tc>
          <w:tcPr>
            <w:tcW w:w="1041" w:type="dxa"/>
            <w:shd w:val="solid" w:color="FFFFFF" w:fill="auto"/>
          </w:tcPr>
          <w:p w14:paraId="2F576A7F" w14:textId="3093B89F" w:rsidR="0062226A" w:rsidRDefault="0062226A" w:rsidP="001340CF">
            <w:pPr>
              <w:pStyle w:val="TAC"/>
              <w:rPr>
                <w:sz w:val="16"/>
                <w:szCs w:val="16"/>
              </w:rPr>
            </w:pPr>
            <w:r>
              <w:rPr>
                <w:sz w:val="16"/>
                <w:szCs w:val="16"/>
              </w:rPr>
              <w:t>SP-250039</w:t>
            </w:r>
          </w:p>
        </w:tc>
        <w:tc>
          <w:tcPr>
            <w:tcW w:w="660" w:type="dxa"/>
            <w:shd w:val="solid" w:color="FFFFFF" w:fill="auto"/>
          </w:tcPr>
          <w:p w14:paraId="479D68FF" w14:textId="2C9BB91B" w:rsidR="0062226A" w:rsidRDefault="0062226A" w:rsidP="001340CF">
            <w:pPr>
              <w:pStyle w:val="TAC"/>
              <w:rPr>
                <w:sz w:val="16"/>
                <w:szCs w:val="16"/>
              </w:rPr>
            </w:pPr>
            <w:r>
              <w:rPr>
                <w:sz w:val="16"/>
                <w:szCs w:val="16"/>
              </w:rPr>
              <w:t>0492</w:t>
            </w:r>
          </w:p>
        </w:tc>
        <w:tc>
          <w:tcPr>
            <w:tcW w:w="426" w:type="dxa"/>
            <w:shd w:val="solid" w:color="FFFFFF" w:fill="auto"/>
          </w:tcPr>
          <w:p w14:paraId="7CD1D6D3" w14:textId="6D1919BF" w:rsidR="0062226A" w:rsidRDefault="0062226A" w:rsidP="001340CF">
            <w:pPr>
              <w:pStyle w:val="TAC"/>
              <w:rPr>
                <w:sz w:val="16"/>
                <w:szCs w:val="16"/>
              </w:rPr>
            </w:pPr>
            <w:r>
              <w:rPr>
                <w:sz w:val="16"/>
                <w:szCs w:val="16"/>
              </w:rPr>
              <w:t>2</w:t>
            </w:r>
          </w:p>
        </w:tc>
        <w:tc>
          <w:tcPr>
            <w:tcW w:w="425" w:type="dxa"/>
            <w:shd w:val="solid" w:color="FFFFFF" w:fill="auto"/>
          </w:tcPr>
          <w:p w14:paraId="192B54D7" w14:textId="76FDA587" w:rsidR="0062226A" w:rsidRDefault="0062226A" w:rsidP="001340CF">
            <w:pPr>
              <w:pStyle w:val="TAC"/>
              <w:rPr>
                <w:sz w:val="16"/>
                <w:szCs w:val="16"/>
              </w:rPr>
            </w:pPr>
            <w:r>
              <w:rPr>
                <w:sz w:val="16"/>
                <w:szCs w:val="16"/>
              </w:rPr>
              <w:t>F</w:t>
            </w:r>
          </w:p>
        </w:tc>
        <w:tc>
          <w:tcPr>
            <w:tcW w:w="4726" w:type="dxa"/>
            <w:shd w:val="solid" w:color="FFFFFF" w:fill="auto"/>
          </w:tcPr>
          <w:p w14:paraId="2E627D12" w14:textId="7BC410AB" w:rsidR="0062226A" w:rsidRDefault="0062226A" w:rsidP="001340CF">
            <w:pPr>
              <w:pStyle w:val="TAL"/>
              <w:rPr>
                <w:snapToGrid w:val="0"/>
                <w:sz w:val="16"/>
                <w:szCs w:val="16"/>
                <w:lang w:eastAsia="zh-CN"/>
              </w:rPr>
            </w:pPr>
            <w:r>
              <w:rPr>
                <w:snapToGrid w:val="0"/>
                <w:sz w:val="16"/>
                <w:szCs w:val="16"/>
                <w:lang w:eastAsia="zh-CN"/>
              </w:rPr>
              <w:t>Expansion of 5G ProSe Layer-3 UE-to-UE Relay functionality</w:t>
            </w:r>
          </w:p>
        </w:tc>
        <w:tc>
          <w:tcPr>
            <w:tcW w:w="708" w:type="dxa"/>
            <w:shd w:val="solid" w:color="FFFFFF" w:fill="auto"/>
          </w:tcPr>
          <w:p w14:paraId="1364E186" w14:textId="2BC06E3A" w:rsidR="0062226A" w:rsidRPr="0062226A" w:rsidRDefault="0062226A" w:rsidP="001340CF">
            <w:pPr>
              <w:pStyle w:val="TAC"/>
              <w:rPr>
                <w:sz w:val="16"/>
                <w:szCs w:val="16"/>
              </w:rPr>
            </w:pPr>
            <w:r>
              <w:rPr>
                <w:sz w:val="16"/>
                <w:szCs w:val="16"/>
              </w:rPr>
              <w:t>19.3.0</w:t>
            </w:r>
          </w:p>
        </w:tc>
      </w:tr>
      <w:tr w:rsidR="0062226A" w:rsidRPr="00CB5EC9" w14:paraId="689B0CC3" w14:textId="77777777" w:rsidTr="005D7532">
        <w:tc>
          <w:tcPr>
            <w:tcW w:w="800" w:type="dxa"/>
            <w:shd w:val="solid" w:color="FFFFFF" w:fill="auto"/>
          </w:tcPr>
          <w:p w14:paraId="15FD6F36" w14:textId="1F457D11" w:rsidR="0062226A" w:rsidRDefault="0062226A" w:rsidP="001340CF">
            <w:pPr>
              <w:pStyle w:val="TAC"/>
              <w:rPr>
                <w:sz w:val="16"/>
                <w:szCs w:val="16"/>
              </w:rPr>
            </w:pPr>
            <w:r>
              <w:rPr>
                <w:sz w:val="16"/>
                <w:szCs w:val="16"/>
              </w:rPr>
              <w:t>2025-03</w:t>
            </w:r>
          </w:p>
        </w:tc>
        <w:tc>
          <w:tcPr>
            <w:tcW w:w="853" w:type="dxa"/>
            <w:shd w:val="solid" w:color="FFFFFF" w:fill="auto"/>
          </w:tcPr>
          <w:p w14:paraId="36A02968" w14:textId="47DBC20D" w:rsidR="0062226A" w:rsidRDefault="0062226A" w:rsidP="001340CF">
            <w:pPr>
              <w:pStyle w:val="TAC"/>
              <w:rPr>
                <w:sz w:val="16"/>
                <w:szCs w:val="16"/>
              </w:rPr>
            </w:pPr>
            <w:r>
              <w:rPr>
                <w:sz w:val="16"/>
                <w:szCs w:val="16"/>
              </w:rPr>
              <w:t>SA#107</w:t>
            </w:r>
          </w:p>
        </w:tc>
        <w:tc>
          <w:tcPr>
            <w:tcW w:w="1041" w:type="dxa"/>
            <w:shd w:val="solid" w:color="FFFFFF" w:fill="auto"/>
          </w:tcPr>
          <w:p w14:paraId="39615CDD" w14:textId="36D4E68B" w:rsidR="0062226A" w:rsidRDefault="0062226A" w:rsidP="001340CF">
            <w:pPr>
              <w:pStyle w:val="TAC"/>
              <w:rPr>
                <w:sz w:val="16"/>
                <w:szCs w:val="16"/>
              </w:rPr>
            </w:pPr>
            <w:r>
              <w:rPr>
                <w:sz w:val="16"/>
                <w:szCs w:val="16"/>
              </w:rPr>
              <w:t>SP-250039</w:t>
            </w:r>
          </w:p>
        </w:tc>
        <w:tc>
          <w:tcPr>
            <w:tcW w:w="660" w:type="dxa"/>
            <w:shd w:val="solid" w:color="FFFFFF" w:fill="auto"/>
          </w:tcPr>
          <w:p w14:paraId="67345B35" w14:textId="54B0547F" w:rsidR="0062226A" w:rsidRDefault="0062226A" w:rsidP="001340CF">
            <w:pPr>
              <w:pStyle w:val="TAC"/>
              <w:rPr>
                <w:sz w:val="16"/>
                <w:szCs w:val="16"/>
              </w:rPr>
            </w:pPr>
            <w:r>
              <w:rPr>
                <w:sz w:val="16"/>
                <w:szCs w:val="16"/>
              </w:rPr>
              <w:t>0513</w:t>
            </w:r>
          </w:p>
        </w:tc>
        <w:tc>
          <w:tcPr>
            <w:tcW w:w="426" w:type="dxa"/>
            <w:shd w:val="solid" w:color="FFFFFF" w:fill="auto"/>
          </w:tcPr>
          <w:p w14:paraId="5E9BE0AF" w14:textId="0BA67BEF" w:rsidR="0062226A" w:rsidRDefault="0062226A" w:rsidP="001340CF">
            <w:pPr>
              <w:pStyle w:val="TAC"/>
              <w:rPr>
                <w:sz w:val="16"/>
                <w:szCs w:val="16"/>
              </w:rPr>
            </w:pPr>
            <w:r>
              <w:rPr>
                <w:sz w:val="16"/>
                <w:szCs w:val="16"/>
              </w:rPr>
              <w:t>2</w:t>
            </w:r>
          </w:p>
        </w:tc>
        <w:tc>
          <w:tcPr>
            <w:tcW w:w="425" w:type="dxa"/>
            <w:shd w:val="solid" w:color="FFFFFF" w:fill="auto"/>
          </w:tcPr>
          <w:p w14:paraId="1D079103" w14:textId="0CED339A" w:rsidR="0062226A" w:rsidRDefault="0062226A" w:rsidP="001340CF">
            <w:pPr>
              <w:pStyle w:val="TAC"/>
              <w:rPr>
                <w:sz w:val="16"/>
                <w:szCs w:val="16"/>
              </w:rPr>
            </w:pPr>
            <w:r>
              <w:rPr>
                <w:sz w:val="16"/>
                <w:szCs w:val="16"/>
              </w:rPr>
              <w:t>F</w:t>
            </w:r>
          </w:p>
        </w:tc>
        <w:tc>
          <w:tcPr>
            <w:tcW w:w="4726" w:type="dxa"/>
            <w:shd w:val="solid" w:color="FFFFFF" w:fill="auto"/>
          </w:tcPr>
          <w:p w14:paraId="4652E819" w14:textId="02E16222" w:rsidR="0062226A" w:rsidRDefault="0062226A" w:rsidP="001340CF">
            <w:pPr>
              <w:pStyle w:val="TAL"/>
              <w:rPr>
                <w:snapToGrid w:val="0"/>
                <w:sz w:val="16"/>
                <w:szCs w:val="16"/>
                <w:lang w:eastAsia="zh-CN"/>
              </w:rPr>
            </w:pPr>
            <w:r>
              <w:rPr>
                <w:snapToGrid w:val="0"/>
                <w:sz w:val="16"/>
                <w:szCs w:val="16"/>
                <w:lang w:eastAsia="zh-CN"/>
              </w:rPr>
              <w:t>Update on multi-hop U2N Relay Discovery with Model A</w:t>
            </w:r>
          </w:p>
        </w:tc>
        <w:tc>
          <w:tcPr>
            <w:tcW w:w="708" w:type="dxa"/>
            <w:shd w:val="solid" w:color="FFFFFF" w:fill="auto"/>
          </w:tcPr>
          <w:p w14:paraId="759ECFE9" w14:textId="1B7E54E5" w:rsidR="0062226A" w:rsidRDefault="0062226A" w:rsidP="001340CF">
            <w:pPr>
              <w:pStyle w:val="TAC"/>
              <w:rPr>
                <w:sz w:val="16"/>
                <w:szCs w:val="16"/>
              </w:rPr>
            </w:pPr>
            <w:r>
              <w:rPr>
                <w:sz w:val="16"/>
                <w:szCs w:val="16"/>
              </w:rPr>
              <w:t>19.3.0</w:t>
            </w:r>
          </w:p>
        </w:tc>
      </w:tr>
      <w:tr w:rsidR="0062226A" w:rsidRPr="00CB5EC9" w14:paraId="035246EB" w14:textId="77777777" w:rsidTr="005D7532">
        <w:tc>
          <w:tcPr>
            <w:tcW w:w="800" w:type="dxa"/>
            <w:shd w:val="solid" w:color="FFFFFF" w:fill="auto"/>
          </w:tcPr>
          <w:p w14:paraId="5F97E60C" w14:textId="06774A17" w:rsidR="0062226A" w:rsidRDefault="0062226A" w:rsidP="001340CF">
            <w:pPr>
              <w:pStyle w:val="TAC"/>
              <w:rPr>
                <w:sz w:val="16"/>
                <w:szCs w:val="16"/>
              </w:rPr>
            </w:pPr>
            <w:r>
              <w:rPr>
                <w:sz w:val="16"/>
                <w:szCs w:val="16"/>
              </w:rPr>
              <w:t>2025-03</w:t>
            </w:r>
          </w:p>
        </w:tc>
        <w:tc>
          <w:tcPr>
            <w:tcW w:w="853" w:type="dxa"/>
            <w:shd w:val="solid" w:color="FFFFFF" w:fill="auto"/>
          </w:tcPr>
          <w:p w14:paraId="61615670" w14:textId="296207FC" w:rsidR="0062226A" w:rsidRDefault="0062226A" w:rsidP="001340CF">
            <w:pPr>
              <w:pStyle w:val="TAC"/>
              <w:rPr>
                <w:sz w:val="16"/>
                <w:szCs w:val="16"/>
              </w:rPr>
            </w:pPr>
            <w:r>
              <w:rPr>
                <w:sz w:val="16"/>
                <w:szCs w:val="16"/>
              </w:rPr>
              <w:t>SA#107</w:t>
            </w:r>
          </w:p>
        </w:tc>
        <w:tc>
          <w:tcPr>
            <w:tcW w:w="1041" w:type="dxa"/>
            <w:shd w:val="solid" w:color="FFFFFF" w:fill="auto"/>
          </w:tcPr>
          <w:p w14:paraId="6E3DFF18" w14:textId="7C9E8F08" w:rsidR="0062226A" w:rsidRDefault="0062226A" w:rsidP="001340CF">
            <w:pPr>
              <w:pStyle w:val="TAC"/>
              <w:rPr>
                <w:sz w:val="16"/>
                <w:szCs w:val="16"/>
              </w:rPr>
            </w:pPr>
            <w:r>
              <w:rPr>
                <w:sz w:val="16"/>
                <w:szCs w:val="16"/>
              </w:rPr>
              <w:t>SP-250039</w:t>
            </w:r>
          </w:p>
        </w:tc>
        <w:tc>
          <w:tcPr>
            <w:tcW w:w="660" w:type="dxa"/>
            <w:shd w:val="solid" w:color="FFFFFF" w:fill="auto"/>
          </w:tcPr>
          <w:p w14:paraId="5B7037F3" w14:textId="30D91EC9" w:rsidR="0062226A" w:rsidRDefault="0062226A" w:rsidP="001340CF">
            <w:pPr>
              <w:pStyle w:val="TAC"/>
              <w:rPr>
                <w:sz w:val="16"/>
                <w:szCs w:val="16"/>
              </w:rPr>
            </w:pPr>
            <w:r>
              <w:rPr>
                <w:sz w:val="16"/>
                <w:szCs w:val="16"/>
              </w:rPr>
              <w:t>0519</w:t>
            </w:r>
          </w:p>
        </w:tc>
        <w:tc>
          <w:tcPr>
            <w:tcW w:w="426" w:type="dxa"/>
            <w:shd w:val="solid" w:color="FFFFFF" w:fill="auto"/>
          </w:tcPr>
          <w:p w14:paraId="7B1F4568" w14:textId="147EE438" w:rsidR="0062226A" w:rsidRDefault="0062226A" w:rsidP="001340CF">
            <w:pPr>
              <w:pStyle w:val="TAC"/>
              <w:rPr>
                <w:sz w:val="16"/>
                <w:szCs w:val="16"/>
              </w:rPr>
            </w:pPr>
            <w:r>
              <w:rPr>
                <w:sz w:val="16"/>
                <w:szCs w:val="16"/>
              </w:rPr>
              <w:t>1</w:t>
            </w:r>
          </w:p>
        </w:tc>
        <w:tc>
          <w:tcPr>
            <w:tcW w:w="425" w:type="dxa"/>
            <w:shd w:val="solid" w:color="FFFFFF" w:fill="auto"/>
          </w:tcPr>
          <w:p w14:paraId="79B6A8B4" w14:textId="6305F658" w:rsidR="0062226A" w:rsidRDefault="0062226A" w:rsidP="001340CF">
            <w:pPr>
              <w:pStyle w:val="TAC"/>
              <w:rPr>
                <w:sz w:val="16"/>
                <w:szCs w:val="16"/>
              </w:rPr>
            </w:pPr>
            <w:r>
              <w:rPr>
                <w:sz w:val="16"/>
                <w:szCs w:val="16"/>
              </w:rPr>
              <w:t>D</w:t>
            </w:r>
          </w:p>
        </w:tc>
        <w:tc>
          <w:tcPr>
            <w:tcW w:w="4726" w:type="dxa"/>
            <w:shd w:val="solid" w:color="FFFFFF" w:fill="auto"/>
          </w:tcPr>
          <w:p w14:paraId="6F730064" w14:textId="76C886CA" w:rsidR="0062226A" w:rsidRDefault="0062226A" w:rsidP="001340CF">
            <w:pPr>
              <w:pStyle w:val="TAL"/>
              <w:rPr>
                <w:snapToGrid w:val="0"/>
                <w:sz w:val="16"/>
                <w:szCs w:val="16"/>
                <w:lang w:eastAsia="zh-CN"/>
              </w:rPr>
            </w:pPr>
            <w:r>
              <w:rPr>
                <w:snapToGrid w:val="0"/>
                <w:sz w:val="16"/>
                <w:szCs w:val="16"/>
                <w:lang w:eastAsia="zh-CN"/>
              </w:rPr>
              <w:t>Editorial corrections</w:t>
            </w:r>
          </w:p>
        </w:tc>
        <w:tc>
          <w:tcPr>
            <w:tcW w:w="708" w:type="dxa"/>
            <w:shd w:val="solid" w:color="FFFFFF" w:fill="auto"/>
          </w:tcPr>
          <w:p w14:paraId="29E2F809" w14:textId="05E7DC70" w:rsidR="0062226A" w:rsidRDefault="0062226A" w:rsidP="001340CF">
            <w:pPr>
              <w:pStyle w:val="TAC"/>
              <w:rPr>
                <w:sz w:val="16"/>
                <w:szCs w:val="16"/>
              </w:rPr>
            </w:pPr>
            <w:r>
              <w:rPr>
                <w:sz w:val="16"/>
                <w:szCs w:val="16"/>
              </w:rPr>
              <w:t>19.3.0</w:t>
            </w:r>
          </w:p>
        </w:tc>
      </w:tr>
      <w:tr w:rsidR="00C5533A" w:rsidRPr="00CB5EC9" w14:paraId="5CC23D3E" w14:textId="77777777" w:rsidTr="005D7532">
        <w:tc>
          <w:tcPr>
            <w:tcW w:w="800" w:type="dxa"/>
            <w:shd w:val="solid" w:color="FFFFFF" w:fill="auto"/>
          </w:tcPr>
          <w:p w14:paraId="15EBD6B6" w14:textId="22B44858" w:rsidR="00C5533A" w:rsidRDefault="00C5533A" w:rsidP="001340CF">
            <w:pPr>
              <w:pStyle w:val="TAC"/>
              <w:rPr>
                <w:sz w:val="16"/>
                <w:szCs w:val="16"/>
              </w:rPr>
            </w:pPr>
            <w:r>
              <w:rPr>
                <w:sz w:val="16"/>
                <w:szCs w:val="16"/>
              </w:rPr>
              <w:t>2025-03</w:t>
            </w:r>
          </w:p>
        </w:tc>
        <w:tc>
          <w:tcPr>
            <w:tcW w:w="853" w:type="dxa"/>
            <w:shd w:val="solid" w:color="FFFFFF" w:fill="auto"/>
          </w:tcPr>
          <w:p w14:paraId="1398CE60" w14:textId="7948231E" w:rsidR="00C5533A" w:rsidRDefault="00C5533A" w:rsidP="001340CF">
            <w:pPr>
              <w:pStyle w:val="TAC"/>
              <w:rPr>
                <w:sz w:val="16"/>
                <w:szCs w:val="16"/>
              </w:rPr>
            </w:pPr>
            <w:r>
              <w:rPr>
                <w:sz w:val="16"/>
                <w:szCs w:val="16"/>
              </w:rPr>
              <w:t>SA#107</w:t>
            </w:r>
          </w:p>
        </w:tc>
        <w:tc>
          <w:tcPr>
            <w:tcW w:w="1041" w:type="dxa"/>
            <w:shd w:val="solid" w:color="FFFFFF" w:fill="auto"/>
          </w:tcPr>
          <w:p w14:paraId="6831EC93" w14:textId="74FA9DD6" w:rsidR="00C5533A" w:rsidRDefault="00C5533A" w:rsidP="001340CF">
            <w:pPr>
              <w:pStyle w:val="TAC"/>
              <w:rPr>
                <w:sz w:val="16"/>
                <w:szCs w:val="16"/>
              </w:rPr>
            </w:pPr>
            <w:r>
              <w:rPr>
                <w:sz w:val="16"/>
                <w:szCs w:val="16"/>
              </w:rPr>
              <w:t>SP-250032</w:t>
            </w:r>
          </w:p>
        </w:tc>
        <w:tc>
          <w:tcPr>
            <w:tcW w:w="660" w:type="dxa"/>
            <w:shd w:val="solid" w:color="FFFFFF" w:fill="auto"/>
          </w:tcPr>
          <w:p w14:paraId="5E4DA9FA" w14:textId="5F783D38" w:rsidR="00C5533A" w:rsidRDefault="00C5533A" w:rsidP="001340CF">
            <w:pPr>
              <w:pStyle w:val="TAC"/>
              <w:rPr>
                <w:sz w:val="16"/>
                <w:szCs w:val="16"/>
              </w:rPr>
            </w:pPr>
            <w:r>
              <w:rPr>
                <w:sz w:val="16"/>
                <w:szCs w:val="16"/>
              </w:rPr>
              <w:t>0521</w:t>
            </w:r>
          </w:p>
        </w:tc>
        <w:tc>
          <w:tcPr>
            <w:tcW w:w="426" w:type="dxa"/>
            <w:shd w:val="solid" w:color="FFFFFF" w:fill="auto"/>
          </w:tcPr>
          <w:p w14:paraId="647ECF35" w14:textId="22D168FC" w:rsidR="00C5533A" w:rsidRDefault="00C5533A" w:rsidP="001340CF">
            <w:pPr>
              <w:pStyle w:val="TAC"/>
              <w:rPr>
                <w:sz w:val="16"/>
                <w:szCs w:val="16"/>
              </w:rPr>
            </w:pPr>
            <w:r>
              <w:rPr>
                <w:sz w:val="16"/>
                <w:szCs w:val="16"/>
              </w:rPr>
              <w:t>-</w:t>
            </w:r>
          </w:p>
        </w:tc>
        <w:tc>
          <w:tcPr>
            <w:tcW w:w="425" w:type="dxa"/>
            <w:shd w:val="solid" w:color="FFFFFF" w:fill="auto"/>
          </w:tcPr>
          <w:p w14:paraId="6FE019F7" w14:textId="56B544A4" w:rsidR="00C5533A" w:rsidRDefault="00C5533A" w:rsidP="001340CF">
            <w:pPr>
              <w:pStyle w:val="TAC"/>
              <w:rPr>
                <w:sz w:val="16"/>
                <w:szCs w:val="16"/>
              </w:rPr>
            </w:pPr>
            <w:r>
              <w:rPr>
                <w:sz w:val="16"/>
                <w:szCs w:val="16"/>
              </w:rPr>
              <w:t>A</w:t>
            </w:r>
          </w:p>
        </w:tc>
        <w:tc>
          <w:tcPr>
            <w:tcW w:w="4726" w:type="dxa"/>
            <w:shd w:val="solid" w:color="FFFFFF" w:fill="auto"/>
          </w:tcPr>
          <w:p w14:paraId="03510049" w14:textId="03173128" w:rsidR="00C5533A" w:rsidRDefault="00C5533A" w:rsidP="001340CF">
            <w:pPr>
              <w:pStyle w:val="TAL"/>
              <w:rPr>
                <w:snapToGrid w:val="0"/>
                <w:sz w:val="16"/>
                <w:szCs w:val="16"/>
                <w:lang w:eastAsia="zh-CN"/>
              </w:rPr>
            </w:pPr>
            <w:r>
              <w:rPr>
                <w:snapToGrid w:val="0"/>
                <w:sz w:val="16"/>
                <w:szCs w:val="16"/>
                <w:lang w:eastAsia="zh-CN"/>
              </w:rPr>
              <w:t>Clarification on DNS query during Layer-2 link establishment via 5G ProSe Layer-3 UE-to-UE Relay</w:t>
            </w:r>
          </w:p>
        </w:tc>
        <w:tc>
          <w:tcPr>
            <w:tcW w:w="708" w:type="dxa"/>
            <w:shd w:val="solid" w:color="FFFFFF" w:fill="auto"/>
          </w:tcPr>
          <w:p w14:paraId="5584A531" w14:textId="2BC57C63" w:rsidR="00C5533A" w:rsidRDefault="00C5533A" w:rsidP="001340CF">
            <w:pPr>
              <w:pStyle w:val="TAC"/>
              <w:rPr>
                <w:sz w:val="16"/>
                <w:szCs w:val="16"/>
              </w:rPr>
            </w:pPr>
            <w:r>
              <w:rPr>
                <w:sz w:val="16"/>
                <w:szCs w:val="16"/>
              </w:rPr>
              <w:t>19.3.0</w:t>
            </w:r>
          </w:p>
        </w:tc>
      </w:tr>
      <w:tr w:rsidR="00C5533A" w:rsidRPr="00CB5EC9" w14:paraId="1BBAA38E" w14:textId="77777777" w:rsidTr="005D7532">
        <w:tc>
          <w:tcPr>
            <w:tcW w:w="800" w:type="dxa"/>
            <w:shd w:val="solid" w:color="FFFFFF" w:fill="auto"/>
          </w:tcPr>
          <w:p w14:paraId="106C04BA" w14:textId="622143AB" w:rsidR="00C5533A" w:rsidRDefault="00C5533A" w:rsidP="001340CF">
            <w:pPr>
              <w:pStyle w:val="TAC"/>
              <w:rPr>
                <w:sz w:val="16"/>
                <w:szCs w:val="16"/>
              </w:rPr>
            </w:pPr>
            <w:r>
              <w:rPr>
                <w:sz w:val="16"/>
                <w:szCs w:val="16"/>
              </w:rPr>
              <w:t>2025-03</w:t>
            </w:r>
          </w:p>
        </w:tc>
        <w:tc>
          <w:tcPr>
            <w:tcW w:w="853" w:type="dxa"/>
            <w:shd w:val="solid" w:color="FFFFFF" w:fill="auto"/>
          </w:tcPr>
          <w:p w14:paraId="1AFE1F40" w14:textId="312DE318" w:rsidR="00C5533A" w:rsidRDefault="00C5533A" w:rsidP="001340CF">
            <w:pPr>
              <w:pStyle w:val="TAC"/>
              <w:rPr>
                <w:sz w:val="16"/>
                <w:szCs w:val="16"/>
              </w:rPr>
            </w:pPr>
            <w:r>
              <w:rPr>
                <w:sz w:val="16"/>
                <w:szCs w:val="16"/>
              </w:rPr>
              <w:t>SA#107</w:t>
            </w:r>
          </w:p>
        </w:tc>
        <w:tc>
          <w:tcPr>
            <w:tcW w:w="1041" w:type="dxa"/>
            <w:shd w:val="solid" w:color="FFFFFF" w:fill="auto"/>
          </w:tcPr>
          <w:p w14:paraId="22019F43" w14:textId="76C828F3" w:rsidR="00C5533A" w:rsidRDefault="00C5533A" w:rsidP="001340CF">
            <w:pPr>
              <w:pStyle w:val="TAC"/>
              <w:rPr>
                <w:sz w:val="16"/>
                <w:szCs w:val="16"/>
              </w:rPr>
            </w:pPr>
            <w:r>
              <w:rPr>
                <w:sz w:val="16"/>
                <w:szCs w:val="16"/>
              </w:rPr>
              <w:t>SP-250039</w:t>
            </w:r>
          </w:p>
        </w:tc>
        <w:tc>
          <w:tcPr>
            <w:tcW w:w="660" w:type="dxa"/>
            <w:shd w:val="solid" w:color="FFFFFF" w:fill="auto"/>
          </w:tcPr>
          <w:p w14:paraId="33478BFB" w14:textId="486DDFBE" w:rsidR="00C5533A" w:rsidRDefault="00C5533A" w:rsidP="001340CF">
            <w:pPr>
              <w:pStyle w:val="TAC"/>
              <w:rPr>
                <w:sz w:val="16"/>
                <w:szCs w:val="16"/>
              </w:rPr>
            </w:pPr>
            <w:r>
              <w:rPr>
                <w:sz w:val="16"/>
                <w:szCs w:val="16"/>
              </w:rPr>
              <w:t>0522</w:t>
            </w:r>
          </w:p>
        </w:tc>
        <w:tc>
          <w:tcPr>
            <w:tcW w:w="426" w:type="dxa"/>
            <w:shd w:val="solid" w:color="FFFFFF" w:fill="auto"/>
          </w:tcPr>
          <w:p w14:paraId="5AD1F054" w14:textId="3A2D5590" w:rsidR="00C5533A" w:rsidRDefault="00C5533A" w:rsidP="001340CF">
            <w:pPr>
              <w:pStyle w:val="TAC"/>
              <w:rPr>
                <w:sz w:val="16"/>
                <w:szCs w:val="16"/>
              </w:rPr>
            </w:pPr>
            <w:r>
              <w:rPr>
                <w:sz w:val="16"/>
                <w:szCs w:val="16"/>
              </w:rPr>
              <w:t>-</w:t>
            </w:r>
          </w:p>
        </w:tc>
        <w:tc>
          <w:tcPr>
            <w:tcW w:w="425" w:type="dxa"/>
            <w:shd w:val="solid" w:color="FFFFFF" w:fill="auto"/>
          </w:tcPr>
          <w:p w14:paraId="42FD9FAE" w14:textId="78385179" w:rsidR="00C5533A" w:rsidRDefault="00C5533A" w:rsidP="001340CF">
            <w:pPr>
              <w:pStyle w:val="TAC"/>
              <w:rPr>
                <w:sz w:val="16"/>
                <w:szCs w:val="16"/>
              </w:rPr>
            </w:pPr>
            <w:r>
              <w:rPr>
                <w:sz w:val="16"/>
                <w:szCs w:val="16"/>
              </w:rPr>
              <w:t>F</w:t>
            </w:r>
          </w:p>
        </w:tc>
        <w:tc>
          <w:tcPr>
            <w:tcW w:w="4726" w:type="dxa"/>
            <w:shd w:val="solid" w:color="FFFFFF" w:fill="auto"/>
          </w:tcPr>
          <w:p w14:paraId="16E3B5E6" w14:textId="239A78D5" w:rsidR="00C5533A" w:rsidRDefault="00C5533A" w:rsidP="001340CF">
            <w:pPr>
              <w:pStyle w:val="TAL"/>
              <w:rPr>
                <w:snapToGrid w:val="0"/>
                <w:sz w:val="16"/>
                <w:szCs w:val="16"/>
                <w:lang w:eastAsia="zh-CN"/>
              </w:rPr>
            </w:pPr>
            <w:r>
              <w:rPr>
                <w:snapToGrid w:val="0"/>
                <w:sz w:val="16"/>
                <w:szCs w:val="16"/>
                <w:lang w:eastAsia="zh-CN"/>
              </w:rPr>
              <w:t>Clarification on triggering the diffusion of DNS information via MANET when End UE is disconnected</w:t>
            </w:r>
          </w:p>
        </w:tc>
        <w:tc>
          <w:tcPr>
            <w:tcW w:w="708" w:type="dxa"/>
            <w:shd w:val="solid" w:color="FFFFFF" w:fill="auto"/>
          </w:tcPr>
          <w:p w14:paraId="38C5EA4F" w14:textId="781A502D" w:rsidR="00C5533A" w:rsidRDefault="00C5533A" w:rsidP="001340CF">
            <w:pPr>
              <w:pStyle w:val="TAC"/>
              <w:rPr>
                <w:sz w:val="16"/>
                <w:szCs w:val="16"/>
              </w:rPr>
            </w:pPr>
            <w:r>
              <w:rPr>
                <w:sz w:val="16"/>
                <w:szCs w:val="16"/>
              </w:rPr>
              <w:t>19.3.0</w:t>
            </w:r>
          </w:p>
        </w:tc>
      </w:tr>
      <w:tr w:rsidR="00C5533A" w:rsidRPr="00CB5EC9" w14:paraId="23333269" w14:textId="77777777" w:rsidTr="005D7532">
        <w:tc>
          <w:tcPr>
            <w:tcW w:w="800" w:type="dxa"/>
            <w:shd w:val="solid" w:color="FFFFFF" w:fill="auto"/>
          </w:tcPr>
          <w:p w14:paraId="37C21186" w14:textId="7E21B15E" w:rsidR="00C5533A" w:rsidRDefault="00C5533A" w:rsidP="001340CF">
            <w:pPr>
              <w:pStyle w:val="TAC"/>
              <w:rPr>
                <w:sz w:val="16"/>
                <w:szCs w:val="16"/>
              </w:rPr>
            </w:pPr>
            <w:r>
              <w:rPr>
                <w:sz w:val="16"/>
                <w:szCs w:val="16"/>
              </w:rPr>
              <w:t>2025-03</w:t>
            </w:r>
          </w:p>
        </w:tc>
        <w:tc>
          <w:tcPr>
            <w:tcW w:w="853" w:type="dxa"/>
            <w:shd w:val="solid" w:color="FFFFFF" w:fill="auto"/>
          </w:tcPr>
          <w:p w14:paraId="2B2725EF" w14:textId="6D9E716F" w:rsidR="00C5533A" w:rsidRDefault="00C5533A" w:rsidP="001340CF">
            <w:pPr>
              <w:pStyle w:val="TAC"/>
              <w:rPr>
                <w:sz w:val="16"/>
                <w:szCs w:val="16"/>
              </w:rPr>
            </w:pPr>
            <w:r>
              <w:rPr>
                <w:sz w:val="16"/>
                <w:szCs w:val="16"/>
              </w:rPr>
              <w:t>SA#107</w:t>
            </w:r>
          </w:p>
        </w:tc>
        <w:tc>
          <w:tcPr>
            <w:tcW w:w="1041" w:type="dxa"/>
            <w:shd w:val="solid" w:color="FFFFFF" w:fill="auto"/>
          </w:tcPr>
          <w:p w14:paraId="17E71D04" w14:textId="1C00E9A3" w:rsidR="00C5533A" w:rsidRDefault="00C5533A" w:rsidP="001340CF">
            <w:pPr>
              <w:pStyle w:val="TAC"/>
              <w:rPr>
                <w:sz w:val="16"/>
                <w:szCs w:val="16"/>
              </w:rPr>
            </w:pPr>
            <w:r>
              <w:rPr>
                <w:sz w:val="16"/>
                <w:szCs w:val="16"/>
              </w:rPr>
              <w:t>SP-250039</w:t>
            </w:r>
          </w:p>
        </w:tc>
        <w:tc>
          <w:tcPr>
            <w:tcW w:w="660" w:type="dxa"/>
            <w:shd w:val="solid" w:color="FFFFFF" w:fill="auto"/>
          </w:tcPr>
          <w:p w14:paraId="1850D81B" w14:textId="7272AD20" w:rsidR="00C5533A" w:rsidRDefault="00C5533A" w:rsidP="001340CF">
            <w:pPr>
              <w:pStyle w:val="TAC"/>
              <w:rPr>
                <w:sz w:val="16"/>
                <w:szCs w:val="16"/>
              </w:rPr>
            </w:pPr>
            <w:r>
              <w:rPr>
                <w:sz w:val="16"/>
                <w:szCs w:val="16"/>
              </w:rPr>
              <w:t>0523</w:t>
            </w:r>
          </w:p>
        </w:tc>
        <w:tc>
          <w:tcPr>
            <w:tcW w:w="426" w:type="dxa"/>
            <w:shd w:val="solid" w:color="FFFFFF" w:fill="auto"/>
          </w:tcPr>
          <w:p w14:paraId="707F3961" w14:textId="3468A3EE" w:rsidR="00C5533A" w:rsidRDefault="00C5533A" w:rsidP="001340CF">
            <w:pPr>
              <w:pStyle w:val="TAC"/>
              <w:rPr>
                <w:sz w:val="16"/>
                <w:szCs w:val="16"/>
              </w:rPr>
            </w:pPr>
            <w:r>
              <w:rPr>
                <w:sz w:val="16"/>
                <w:szCs w:val="16"/>
              </w:rPr>
              <w:t>1</w:t>
            </w:r>
          </w:p>
        </w:tc>
        <w:tc>
          <w:tcPr>
            <w:tcW w:w="425" w:type="dxa"/>
            <w:shd w:val="solid" w:color="FFFFFF" w:fill="auto"/>
          </w:tcPr>
          <w:p w14:paraId="5BC93992" w14:textId="2D65AC51" w:rsidR="00C5533A" w:rsidRDefault="00C5533A" w:rsidP="001340CF">
            <w:pPr>
              <w:pStyle w:val="TAC"/>
              <w:rPr>
                <w:sz w:val="16"/>
                <w:szCs w:val="16"/>
              </w:rPr>
            </w:pPr>
            <w:r>
              <w:rPr>
                <w:sz w:val="16"/>
                <w:szCs w:val="16"/>
              </w:rPr>
              <w:t>F</w:t>
            </w:r>
          </w:p>
        </w:tc>
        <w:tc>
          <w:tcPr>
            <w:tcW w:w="4726" w:type="dxa"/>
            <w:shd w:val="solid" w:color="FFFFFF" w:fill="auto"/>
          </w:tcPr>
          <w:p w14:paraId="51B26F47" w14:textId="30906483" w:rsidR="00C5533A" w:rsidRDefault="00C5533A" w:rsidP="001340CF">
            <w:pPr>
              <w:pStyle w:val="TAL"/>
              <w:rPr>
                <w:snapToGrid w:val="0"/>
                <w:sz w:val="16"/>
                <w:szCs w:val="16"/>
                <w:lang w:eastAsia="zh-CN"/>
              </w:rPr>
            </w:pPr>
            <w:r>
              <w:rPr>
                <w:snapToGrid w:val="0"/>
                <w:sz w:val="16"/>
                <w:szCs w:val="16"/>
                <w:lang w:eastAsia="zh-CN"/>
              </w:rPr>
              <w:t>Clarification on Multi-hop Relay Reselection</w:t>
            </w:r>
          </w:p>
        </w:tc>
        <w:tc>
          <w:tcPr>
            <w:tcW w:w="708" w:type="dxa"/>
            <w:shd w:val="solid" w:color="FFFFFF" w:fill="auto"/>
          </w:tcPr>
          <w:p w14:paraId="4563DD72" w14:textId="2E6CBB33" w:rsidR="00C5533A" w:rsidRDefault="00C5533A" w:rsidP="001340CF">
            <w:pPr>
              <w:pStyle w:val="TAC"/>
              <w:rPr>
                <w:sz w:val="16"/>
                <w:szCs w:val="16"/>
              </w:rPr>
            </w:pPr>
            <w:r>
              <w:rPr>
                <w:sz w:val="16"/>
                <w:szCs w:val="16"/>
              </w:rPr>
              <w:t>19.3.0</w:t>
            </w:r>
          </w:p>
        </w:tc>
      </w:tr>
      <w:tr w:rsidR="00C5533A" w:rsidRPr="00CB5EC9" w14:paraId="0934C8B2" w14:textId="77777777" w:rsidTr="005D7532">
        <w:tc>
          <w:tcPr>
            <w:tcW w:w="800" w:type="dxa"/>
            <w:shd w:val="solid" w:color="FFFFFF" w:fill="auto"/>
          </w:tcPr>
          <w:p w14:paraId="22DA83FA" w14:textId="49040CEF" w:rsidR="00C5533A" w:rsidRDefault="00C5533A" w:rsidP="001340CF">
            <w:pPr>
              <w:pStyle w:val="TAC"/>
              <w:rPr>
                <w:sz w:val="16"/>
                <w:szCs w:val="16"/>
              </w:rPr>
            </w:pPr>
            <w:r>
              <w:rPr>
                <w:sz w:val="16"/>
                <w:szCs w:val="16"/>
              </w:rPr>
              <w:t>2025-03</w:t>
            </w:r>
          </w:p>
        </w:tc>
        <w:tc>
          <w:tcPr>
            <w:tcW w:w="853" w:type="dxa"/>
            <w:shd w:val="solid" w:color="FFFFFF" w:fill="auto"/>
          </w:tcPr>
          <w:p w14:paraId="3405C8CA" w14:textId="3B711679" w:rsidR="00C5533A" w:rsidRDefault="00C5533A" w:rsidP="001340CF">
            <w:pPr>
              <w:pStyle w:val="TAC"/>
              <w:rPr>
                <w:sz w:val="16"/>
                <w:szCs w:val="16"/>
              </w:rPr>
            </w:pPr>
            <w:r>
              <w:rPr>
                <w:sz w:val="16"/>
                <w:szCs w:val="16"/>
              </w:rPr>
              <w:t>SA#107</w:t>
            </w:r>
          </w:p>
        </w:tc>
        <w:tc>
          <w:tcPr>
            <w:tcW w:w="1041" w:type="dxa"/>
            <w:shd w:val="solid" w:color="FFFFFF" w:fill="auto"/>
          </w:tcPr>
          <w:p w14:paraId="5CF4C559" w14:textId="16BE5EB4" w:rsidR="00C5533A" w:rsidRDefault="00C5533A" w:rsidP="001340CF">
            <w:pPr>
              <w:pStyle w:val="TAC"/>
              <w:rPr>
                <w:sz w:val="16"/>
                <w:szCs w:val="16"/>
              </w:rPr>
            </w:pPr>
            <w:r>
              <w:rPr>
                <w:sz w:val="16"/>
                <w:szCs w:val="16"/>
              </w:rPr>
              <w:t>SP-250039</w:t>
            </w:r>
          </w:p>
        </w:tc>
        <w:tc>
          <w:tcPr>
            <w:tcW w:w="660" w:type="dxa"/>
            <w:shd w:val="solid" w:color="FFFFFF" w:fill="auto"/>
          </w:tcPr>
          <w:p w14:paraId="3543CA9D" w14:textId="7C77FE23" w:rsidR="00C5533A" w:rsidRDefault="00C5533A" w:rsidP="001340CF">
            <w:pPr>
              <w:pStyle w:val="TAC"/>
              <w:rPr>
                <w:sz w:val="16"/>
                <w:szCs w:val="16"/>
              </w:rPr>
            </w:pPr>
            <w:r>
              <w:rPr>
                <w:sz w:val="16"/>
                <w:szCs w:val="16"/>
              </w:rPr>
              <w:t>0524</w:t>
            </w:r>
          </w:p>
        </w:tc>
        <w:tc>
          <w:tcPr>
            <w:tcW w:w="426" w:type="dxa"/>
            <w:shd w:val="solid" w:color="FFFFFF" w:fill="auto"/>
          </w:tcPr>
          <w:p w14:paraId="04C0B65D" w14:textId="225D9148" w:rsidR="00C5533A" w:rsidRDefault="00C5533A" w:rsidP="001340CF">
            <w:pPr>
              <w:pStyle w:val="TAC"/>
              <w:rPr>
                <w:sz w:val="16"/>
                <w:szCs w:val="16"/>
              </w:rPr>
            </w:pPr>
            <w:r>
              <w:rPr>
                <w:sz w:val="16"/>
                <w:szCs w:val="16"/>
              </w:rPr>
              <w:t>1</w:t>
            </w:r>
          </w:p>
        </w:tc>
        <w:tc>
          <w:tcPr>
            <w:tcW w:w="425" w:type="dxa"/>
            <w:shd w:val="solid" w:color="FFFFFF" w:fill="auto"/>
          </w:tcPr>
          <w:p w14:paraId="7020D2A4" w14:textId="7A9B47B3" w:rsidR="00C5533A" w:rsidRDefault="00C5533A" w:rsidP="001340CF">
            <w:pPr>
              <w:pStyle w:val="TAC"/>
              <w:rPr>
                <w:sz w:val="16"/>
                <w:szCs w:val="16"/>
              </w:rPr>
            </w:pPr>
            <w:r>
              <w:rPr>
                <w:sz w:val="16"/>
                <w:szCs w:val="16"/>
              </w:rPr>
              <w:t>F</w:t>
            </w:r>
          </w:p>
        </w:tc>
        <w:tc>
          <w:tcPr>
            <w:tcW w:w="4726" w:type="dxa"/>
            <w:shd w:val="solid" w:color="FFFFFF" w:fill="auto"/>
          </w:tcPr>
          <w:p w14:paraId="363DDB02" w14:textId="321AA859" w:rsidR="00C5533A" w:rsidRDefault="00C5533A" w:rsidP="001340CF">
            <w:pPr>
              <w:pStyle w:val="TAL"/>
              <w:rPr>
                <w:snapToGrid w:val="0"/>
                <w:sz w:val="16"/>
                <w:szCs w:val="16"/>
                <w:lang w:eastAsia="zh-CN"/>
              </w:rPr>
            </w:pPr>
            <w:r>
              <w:rPr>
                <w:snapToGrid w:val="0"/>
                <w:sz w:val="16"/>
                <w:szCs w:val="16"/>
                <w:lang w:eastAsia="zh-CN"/>
              </w:rPr>
              <w:t>Update on Multihop U2U Relay for non-IP type PDU</w:t>
            </w:r>
          </w:p>
        </w:tc>
        <w:tc>
          <w:tcPr>
            <w:tcW w:w="708" w:type="dxa"/>
            <w:shd w:val="solid" w:color="FFFFFF" w:fill="auto"/>
          </w:tcPr>
          <w:p w14:paraId="7E07B842" w14:textId="43B91DCC" w:rsidR="00C5533A" w:rsidRDefault="00C5533A" w:rsidP="001340CF">
            <w:pPr>
              <w:pStyle w:val="TAC"/>
              <w:rPr>
                <w:sz w:val="16"/>
                <w:szCs w:val="16"/>
              </w:rPr>
            </w:pPr>
            <w:r>
              <w:rPr>
                <w:sz w:val="16"/>
                <w:szCs w:val="16"/>
              </w:rPr>
              <w:t>19.3.0</w:t>
            </w:r>
          </w:p>
        </w:tc>
      </w:tr>
      <w:tr w:rsidR="006E3BA1" w:rsidRPr="00CB5EC9" w14:paraId="41F1A8D7" w14:textId="77777777" w:rsidTr="005D7532">
        <w:tc>
          <w:tcPr>
            <w:tcW w:w="800" w:type="dxa"/>
            <w:shd w:val="solid" w:color="FFFFFF" w:fill="auto"/>
          </w:tcPr>
          <w:p w14:paraId="019328F9" w14:textId="6EE71F7D" w:rsidR="006E3BA1" w:rsidRDefault="006E3BA1" w:rsidP="001340CF">
            <w:pPr>
              <w:pStyle w:val="TAC"/>
              <w:rPr>
                <w:sz w:val="16"/>
                <w:szCs w:val="16"/>
              </w:rPr>
            </w:pPr>
            <w:r>
              <w:rPr>
                <w:sz w:val="16"/>
                <w:szCs w:val="16"/>
              </w:rPr>
              <w:t>2025-03</w:t>
            </w:r>
          </w:p>
        </w:tc>
        <w:tc>
          <w:tcPr>
            <w:tcW w:w="853" w:type="dxa"/>
            <w:shd w:val="solid" w:color="FFFFFF" w:fill="auto"/>
          </w:tcPr>
          <w:p w14:paraId="059787E4" w14:textId="33AFE104" w:rsidR="006E3BA1" w:rsidRDefault="006E3BA1" w:rsidP="001340CF">
            <w:pPr>
              <w:pStyle w:val="TAC"/>
              <w:rPr>
                <w:sz w:val="16"/>
                <w:szCs w:val="16"/>
              </w:rPr>
            </w:pPr>
            <w:r>
              <w:rPr>
                <w:sz w:val="16"/>
                <w:szCs w:val="16"/>
              </w:rPr>
              <w:t>SA#107</w:t>
            </w:r>
          </w:p>
        </w:tc>
        <w:tc>
          <w:tcPr>
            <w:tcW w:w="1041" w:type="dxa"/>
            <w:shd w:val="solid" w:color="FFFFFF" w:fill="auto"/>
          </w:tcPr>
          <w:p w14:paraId="2144E87C" w14:textId="53954D9A" w:rsidR="006E3BA1" w:rsidRDefault="006E3BA1" w:rsidP="001340CF">
            <w:pPr>
              <w:pStyle w:val="TAC"/>
              <w:rPr>
                <w:sz w:val="16"/>
                <w:szCs w:val="16"/>
              </w:rPr>
            </w:pPr>
            <w:r>
              <w:rPr>
                <w:sz w:val="16"/>
                <w:szCs w:val="16"/>
              </w:rPr>
              <w:t>SP-250039</w:t>
            </w:r>
          </w:p>
        </w:tc>
        <w:tc>
          <w:tcPr>
            <w:tcW w:w="660" w:type="dxa"/>
            <w:shd w:val="solid" w:color="FFFFFF" w:fill="auto"/>
          </w:tcPr>
          <w:p w14:paraId="6B9793ED" w14:textId="7D5831CA" w:rsidR="006E3BA1" w:rsidRDefault="006E3BA1" w:rsidP="001340CF">
            <w:pPr>
              <w:pStyle w:val="TAC"/>
              <w:rPr>
                <w:sz w:val="16"/>
                <w:szCs w:val="16"/>
              </w:rPr>
            </w:pPr>
            <w:r>
              <w:rPr>
                <w:sz w:val="16"/>
                <w:szCs w:val="16"/>
              </w:rPr>
              <w:t>0525</w:t>
            </w:r>
          </w:p>
        </w:tc>
        <w:tc>
          <w:tcPr>
            <w:tcW w:w="426" w:type="dxa"/>
            <w:shd w:val="solid" w:color="FFFFFF" w:fill="auto"/>
          </w:tcPr>
          <w:p w14:paraId="3112D276" w14:textId="3B7AFC55" w:rsidR="006E3BA1" w:rsidRDefault="006E3BA1" w:rsidP="001340CF">
            <w:pPr>
              <w:pStyle w:val="TAC"/>
              <w:rPr>
                <w:sz w:val="16"/>
                <w:szCs w:val="16"/>
              </w:rPr>
            </w:pPr>
            <w:r>
              <w:rPr>
                <w:sz w:val="16"/>
                <w:szCs w:val="16"/>
              </w:rPr>
              <w:t>1</w:t>
            </w:r>
          </w:p>
        </w:tc>
        <w:tc>
          <w:tcPr>
            <w:tcW w:w="425" w:type="dxa"/>
            <w:shd w:val="solid" w:color="FFFFFF" w:fill="auto"/>
          </w:tcPr>
          <w:p w14:paraId="3A20D58E" w14:textId="782F1CB8" w:rsidR="006E3BA1" w:rsidRDefault="006E3BA1" w:rsidP="001340CF">
            <w:pPr>
              <w:pStyle w:val="TAC"/>
              <w:rPr>
                <w:sz w:val="16"/>
                <w:szCs w:val="16"/>
              </w:rPr>
            </w:pPr>
            <w:r>
              <w:rPr>
                <w:sz w:val="16"/>
                <w:szCs w:val="16"/>
              </w:rPr>
              <w:t>F</w:t>
            </w:r>
          </w:p>
        </w:tc>
        <w:tc>
          <w:tcPr>
            <w:tcW w:w="4726" w:type="dxa"/>
            <w:shd w:val="solid" w:color="FFFFFF" w:fill="auto"/>
          </w:tcPr>
          <w:p w14:paraId="18AD7684" w14:textId="426DC8DD" w:rsidR="006E3BA1" w:rsidRDefault="006E3BA1" w:rsidP="001340CF">
            <w:pPr>
              <w:pStyle w:val="TAL"/>
              <w:rPr>
                <w:snapToGrid w:val="0"/>
                <w:sz w:val="16"/>
                <w:szCs w:val="16"/>
                <w:lang w:eastAsia="zh-CN"/>
              </w:rPr>
            </w:pPr>
            <w:r>
              <w:rPr>
                <w:snapToGrid w:val="0"/>
                <w:sz w:val="16"/>
                <w:szCs w:val="16"/>
                <w:lang w:eastAsia="zh-CN"/>
              </w:rPr>
              <w:t>Update on Discovery of U2U Multihop Relay for IP PDU</w:t>
            </w:r>
          </w:p>
        </w:tc>
        <w:tc>
          <w:tcPr>
            <w:tcW w:w="708" w:type="dxa"/>
            <w:shd w:val="solid" w:color="FFFFFF" w:fill="auto"/>
          </w:tcPr>
          <w:p w14:paraId="51A855D5" w14:textId="08BF903E" w:rsidR="006E3BA1" w:rsidRDefault="006E3BA1" w:rsidP="001340CF">
            <w:pPr>
              <w:pStyle w:val="TAC"/>
              <w:rPr>
                <w:sz w:val="16"/>
                <w:szCs w:val="16"/>
              </w:rPr>
            </w:pPr>
            <w:r>
              <w:rPr>
                <w:sz w:val="16"/>
                <w:szCs w:val="16"/>
              </w:rPr>
              <w:t>19.3.0</w:t>
            </w:r>
          </w:p>
        </w:tc>
      </w:tr>
      <w:tr w:rsidR="002E6871" w:rsidRPr="00CB5EC9" w14:paraId="1F768A6C" w14:textId="77777777" w:rsidTr="005D7532">
        <w:tc>
          <w:tcPr>
            <w:tcW w:w="800" w:type="dxa"/>
            <w:shd w:val="solid" w:color="FFFFFF" w:fill="auto"/>
          </w:tcPr>
          <w:p w14:paraId="654B8CEA" w14:textId="21A91EB6" w:rsidR="002E6871" w:rsidRDefault="002E6871" w:rsidP="001340CF">
            <w:pPr>
              <w:pStyle w:val="TAC"/>
              <w:rPr>
                <w:sz w:val="16"/>
                <w:szCs w:val="16"/>
              </w:rPr>
            </w:pPr>
            <w:r>
              <w:rPr>
                <w:sz w:val="16"/>
                <w:szCs w:val="16"/>
              </w:rPr>
              <w:t>2025-03</w:t>
            </w:r>
          </w:p>
        </w:tc>
        <w:tc>
          <w:tcPr>
            <w:tcW w:w="853" w:type="dxa"/>
            <w:shd w:val="solid" w:color="FFFFFF" w:fill="auto"/>
          </w:tcPr>
          <w:p w14:paraId="1E69D4A3" w14:textId="700BFEE9" w:rsidR="002E6871" w:rsidRDefault="002E6871" w:rsidP="001340CF">
            <w:pPr>
              <w:pStyle w:val="TAC"/>
              <w:rPr>
                <w:sz w:val="16"/>
                <w:szCs w:val="16"/>
              </w:rPr>
            </w:pPr>
            <w:r>
              <w:rPr>
                <w:sz w:val="16"/>
                <w:szCs w:val="16"/>
              </w:rPr>
              <w:t>SA#107</w:t>
            </w:r>
          </w:p>
        </w:tc>
        <w:tc>
          <w:tcPr>
            <w:tcW w:w="1041" w:type="dxa"/>
            <w:shd w:val="solid" w:color="FFFFFF" w:fill="auto"/>
          </w:tcPr>
          <w:p w14:paraId="5D0F2CB5" w14:textId="09D77A02" w:rsidR="002E6871" w:rsidRDefault="002E6871" w:rsidP="001340CF">
            <w:pPr>
              <w:pStyle w:val="TAC"/>
              <w:rPr>
                <w:sz w:val="16"/>
                <w:szCs w:val="16"/>
              </w:rPr>
            </w:pPr>
            <w:r>
              <w:rPr>
                <w:sz w:val="16"/>
                <w:szCs w:val="16"/>
              </w:rPr>
              <w:t>SP-250039</w:t>
            </w:r>
          </w:p>
        </w:tc>
        <w:tc>
          <w:tcPr>
            <w:tcW w:w="660" w:type="dxa"/>
            <w:shd w:val="solid" w:color="FFFFFF" w:fill="auto"/>
          </w:tcPr>
          <w:p w14:paraId="2A32FE23" w14:textId="173F25D6" w:rsidR="002E6871" w:rsidRDefault="002E6871" w:rsidP="001340CF">
            <w:pPr>
              <w:pStyle w:val="TAC"/>
              <w:rPr>
                <w:sz w:val="16"/>
                <w:szCs w:val="16"/>
              </w:rPr>
            </w:pPr>
            <w:r>
              <w:rPr>
                <w:sz w:val="16"/>
                <w:szCs w:val="16"/>
              </w:rPr>
              <w:t>0527</w:t>
            </w:r>
          </w:p>
        </w:tc>
        <w:tc>
          <w:tcPr>
            <w:tcW w:w="426" w:type="dxa"/>
            <w:shd w:val="solid" w:color="FFFFFF" w:fill="auto"/>
          </w:tcPr>
          <w:p w14:paraId="014C4B27" w14:textId="6C9B3983" w:rsidR="002E6871" w:rsidRDefault="002E6871" w:rsidP="001340CF">
            <w:pPr>
              <w:pStyle w:val="TAC"/>
              <w:rPr>
                <w:sz w:val="16"/>
                <w:szCs w:val="16"/>
              </w:rPr>
            </w:pPr>
            <w:r>
              <w:rPr>
                <w:sz w:val="16"/>
                <w:szCs w:val="16"/>
              </w:rPr>
              <w:t>1</w:t>
            </w:r>
          </w:p>
        </w:tc>
        <w:tc>
          <w:tcPr>
            <w:tcW w:w="425" w:type="dxa"/>
            <w:shd w:val="solid" w:color="FFFFFF" w:fill="auto"/>
          </w:tcPr>
          <w:p w14:paraId="66EBC0C0" w14:textId="19FA4E54" w:rsidR="002E6871" w:rsidRDefault="002E6871" w:rsidP="001340CF">
            <w:pPr>
              <w:pStyle w:val="TAC"/>
              <w:rPr>
                <w:sz w:val="16"/>
                <w:szCs w:val="16"/>
              </w:rPr>
            </w:pPr>
            <w:r>
              <w:rPr>
                <w:sz w:val="16"/>
                <w:szCs w:val="16"/>
              </w:rPr>
              <w:t>F</w:t>
            </w:r>
          </w:p>
        </w:tc>
        <w:tc>
          <w:tcPr>
            <w:tcW w:w="4726" w:type="dxa"/>
            <w:shd w:val="solid" w:color="FFFFFF" w:fill="auto"/>
          </w:tcPr>
          <w:p w14:paraId="7D4E7EAF" w14:textId="5E753DA7" w:rsidR="002E6871" w:rsidRDefault="002E6871" w:rsidP="001340CF">
            <w:pPr>
              <w:pStyle w:val="TAL"/>
              <w:rPr>
                <w:snapToGrid w:val="0"/>
                <w:sz w:val="16"/>
                <w:szCs w:val="16"/>
                <w:lang w:eastAsia="zh-CN"/>
              </w:rPr>
            </w:pPr>
            <w:r>
              <w:rPr>
                <w:snapToGrid w:val="0"/>
                <w:sz w:val="16"/>
                <w:szCs w:val="16"/>
                <w:lang w:eastAsia="zh-CN"/>
              </w:rPr>
              <w:t>Correction of UE-to-Network Model B Discovery</w:t>
            </w:r>
          </w:p>
        </w:tc>
        <w:tc>
          <w:tcPr>
            <w:tcW w:w="708" w:type="dxa"/>
            <w:shd w:val="solid" w:color="FFFFFF" w:fill="auto"/>
          </w:tcPr>
          <w:p w14:paraId="475EEB52" w14:textId="18DC935C" w:rsidR="002E6871" w:rsidRDefault="002E6871" w:rsidP="001340CF">
            <w:pPr>
              <w:pStyle w:val="TAC"/>
              <w:rPr>
                <w:sz w:val="16"/>
                <w:szCs w:val="16"/>
              </w:rPr>
            </w:pPr>
            <w:r>
              <w:rPr>
                <w:sz w:val="16"/>
                <w:szCs w:val="16"/>
              </w:rPr>
              <w:t>19.3.0</w:t>
            </w:r>
          </w:p>
        </w:tc>
      </w:tr>
      <w:tr w:rsidR="00906062" w:rsidRPr="00CB5EC9" w14:paraId="053E0D47" w14:textId="77777777" w:rsidTr="005D7532">
        <w:tc>
          <w:tcPr>
            <w:tcW w:w="800" w:type="dxa"/>
            <w:shd w:val="solid" w:color="FFFFFF" w:fill="auto"/>
          </w:tcPr>
          <w:p w14:paraId="729533D4" w14:textId="3890204E" w:rsidR="00906062" w:rsidRDefault="00906062" w:rsidP="001340CF">
            <w:pPr>
              <w:pStyle w:val="TAC"/>
              <w:rPr>
                <w:sz w:val="16"/>
                <w:szCs w:val="16"/>
              </w:rPr>
            </w:pPr>
            <w:r>
              <w:rPr>
                <w:sz w:val="16"/>
                <w:szCs w:val="16"/>
              </w:rPr>
              <w:t>2025-03</w:t>
            </w:r>
          </w:p>
        </w:tc>
        <w:tc>
          <w:tcPr>
            <w:tcW w:w="853" w:type="dxa"/>
            <w:shd w:val="solid" w:color="FFFFFF" w:fill="auto"/>
          </w:tcPr>
          <w:p w14:paraId="60F23CDB" w14:textId="0C341D11" w:rsidR="00906062" w:rsidRDefault="00906062" w:rsidP="001340CF">
            <w:pPr>
              <w:pStyle w:val="TAC"/>
              <w:rPr>
                <w:sz w:val="16"/>
                <w:szCs w:val="16"/>
              </w:rPr>
            </w:pPr>
            <w:r>
              <w:rPr>
                <w:sz w:val="16"/>
                <w:szCs w:val="16"/>
              </w:rPr>
              <w:t>SA#107</w:t>
            </w:r>
          </w:p>
        </w:tc>
        <w:tc>
          <w:tcPr>
            <w:tcW w:w="1041" w:type="dxa"/>
            <w:shd w:val="solid" w:color="FFFFFF" w:fill="auto"/>
          </w:tcPr>
          <w:p w14:paraId="48158CAD" w14:textId="74FBCE81" w:rsidR="00906062" w:rsidRDefault="00906062" w:rsidP="001340CF">
            <w:pPr>
              <w:pStyle w:val="TAC"/>
              <w:rPr>
                <w:sz w:val="16"/>
                <w:szCs w:val="16"/>
              </w:rPr>
            </w:pPr>
            <w:r>
              <w:rPr>
                <w:sz w:val="16"/>
                <w:szCs w:val="16"/>
              </w:rPr>
              <w:t>SP-250039</w:t>
            </w:r>
          </w:p>
        </w:tc>
        <w:tc>
          <w:tcPr>
            <w:tcW w:w="660" w:type="dxa"/>
            <w:shd w:val="solid" w:color="FFFFFF" w:fill="auto"/>
          </w:tcPr>
          <w:p w14:paraId="7DC2B0FF" w14:textId="464BC8A7" w:rsidR="00906062" w:rsidRDefault="00906062" w:rsidP="001340CF">
            <w:pPr>
              <w:pStyle w:val="TAC"/>
              <w:rPr>
                <w:sz w:val="16"/>
                <w:szCs w:val="16"/>
              </w:rPr>
            </w:pPr>
            <w:r>
              <w:rPr>
                <w:sz w:val="16"/>
                <w:szCs w:val="16"/>
              </w:rPr>
              <w:t>0528</w:t>
            </w:r>
          </w:p>
        </w:tc>
        <w:tc>
          <w:tcPr>
            <w:tcW w:w="426" w:type="dxa"/>
            <w:shd w:val="solid" w:color="FFFFFF" w:fill="auto"/>
          </w:tcPr>
          <w:p w14:paraId="310D12E9" w14:textId="645D8057" w:rsidR="00906062" w:rsidRDefault="00906062" w:rsidP="001340CF">
            <w:pPr>
              <w:pStyle w:val="TAC"/>
              <w:rPr>
                <w:sz w:val="16"/>
                <w:szCs w:val="16"/>
              </w:rPr>
            </w:pPr>
            <w:r>
              <w:rPr>
                <w:sz w:val="16"/>
                <w:szCs w:val="16"/>
              </w:rPr>
              <w:t>-</w:t>
            </w:r>
          </w:p>
        </w:tc>
        <w:tc>
          <w:tcPr>
            <w:tcW w:w="425" w:type="dxa"/>
            <w:shd w:val="solid" w:color="FFFFFF" w:fill="auto"/>
          </w:tcPr>
          <w:p w14:paraId="5D9B3A40" w14:textId="721162FE" w:rsidR="00906062" w:rsidRDefault="00906062" w:rsidP="001340CF">
            <w:pPr>
              <w:pStyle w:val="TAC"/>
              <w:rPr>
                <w:sz w:val="16"/>
                <w:szCs w:val="16"/>
              </w:rPr>
            </w:pPr>
            <w:r>
              <w:rPr>
                <w:sz w:val="16"/>
                <w:szCs w:val="16"/>
              </w:rPr>
              <w:t>F</w:t>
            </w:r>
          </w:p>
        </w:tc>
        <w:tc>
          <w:tcPr>
            <w:tcW w:w="4726" w:type="dxa"/>
            <w:shd w:val="solid" w:color="FFFFFF" w:fill="auto"/>
          </w:tcPr>
          <w:p w14:paraId="27169FA3" w14:textId="200F9EDD" w:rsidR="00906062" w:rsidRDefault="00906062" w:rsidP="001340CF">
            <w:pPr>
              <w:pStyle w:val="TAL"/>
              <w:rPr>
                <w:snapToGrid w:val="0"/>
                <w:sz w:val="16"/>
                <w:szCs w:val="16"/>
                <w:lang w:eastAsia="zh-CN"/>
              </w:rPr>
            </w:pPr>
            <w:r>
              <w:rPr>
                <w:snapToGrid w:val="0"/>
                <w:sz w:val="16"/>
                <w:szCs w:val="16"/>
                <w:lang w:eastAsia="zh-CN"/>
              </w:rPr>
              <w:t>Update on multihop ProSe U2N Relay with model B discovery</w:t>
            </w:r>
          </w:p>
        </w:tc>
        <w:tc>
          <w:tcPr>
            <w:tcW w:w="708" w:type="dxa"/>
            <w:shd w:val="solid" w:color="FFFFFF" w:fill="auto"/>
          </w:tcPr>
          <w:p w14:paraId="29F709C1" w14:textId="124E500A" w:rsidR="00906062" w:rsidRDefault="00906062" w:rsidP="001340CF">
            <w:pPr>
              <w:pStyle w:val="TAC"/>
              <w:rPr>
                <w:sz w:val="16"/>
                <w:szCs w:val="16"/>
              </w:rPr>
            </w:pPr>
            <w:r>
              <w:rPr>
                <w:sz w:val="16"/>
                <w:szCs w:val="16"/>
              </w:rPr>
              <w:t>19.3.0</w:t>
            </w:r>
          </w:p>
        </w:tc>
      </w:tr>
      <w:tr w:rsidR="00906062" w:rsidRPr="00CB5EC9" w14:paraId="2CB19290" w14:textId="77777777" w:rsidTr="005D7532">
        <w:tc>
          <w:tcPr>
            <w:tcW w:w="800" w:type="dxa"/>
            <w:shd w:val="solid" w:color="FFFFFF" w:fill="auto"/>
          </w:tcPr>
          <w:p w14:paraId="5900EB31" w14:textId="3350735B" w:rsidR="00906062" w:rsidRDefault="00906062" w:rsidP="001340CF">
            <w:pPr>
              <w:pStyle w:val="TAC"/>
              <w:rPr>
                <w:sz w:val="16"/>
                <w:szCs w:val="16"/>
              </w:rPr>
            </w:pPr>
            <w:r>
              <w:rPr>
                <w:sz w:val="16"/>
                <w:szCs w:val="16"/>
              </w:rPr>
              <w:t>2025-03</w:t>
            </w:r>
          </w:p>
        </w:tc>
        <w:tc>
          <w:tcPr>
            <w:tcW w:w="853" w:type="dxa"/>
            <w:shd w:val="solid" w:color="FFFFFF" w:fill="auto"/>
          </w:tcPr>
          <w:p w14:paraId="134BAF23" w14:textId="30664A1E" w:rsidR="00906062" w:rsidRDefault="00906062" w:rsidP="001340CF">
            <w:pPr>
              <w:pStyle w:val="TAC"/>
              <w:rPr>
                <w:sz w:val="16"/>
                <w:szCs w:val="16"/>
              </w:rPr>
            </w:pPr>
            <w:r>
              <w:rPr>
                <w:sz w:val="16"/>
                <w:szCs w:val="16"/>
              </w:rPr>
              <w:t>SA#107</w:t>
            </w:r>
          </w:p>
        </w:tc>
        <w:tc>
          <w:tcPr>
            <w:tcW w:w="1041" w:type="dxa"/>
            <w:shd w:val="solid" w:color="FFFFFF" w:fill="auto"/>
          </w:tcPr>
          <w:p w14:paraId="598AA09D" w14:textId="7FC61B44" w:rsidR="00906062" w:rsidRDefault="00906062" w:rsidP="001340CF">
            <w:pPr>
              <w:pStyle w:val="TAC"/>
              <w:rPr>
                <w:sz w:val="16"/>
                <w:szCs w:val="16"/>
              </w:rPr>
            </w:pPr>
            <w:r>
              <w:rPr>
                <w:sz w:val="16"/>
                <w:szCs w:val="16"/>
              </w:rPr>
              <w:t>SP-250039</w:t>
            </w:r>
          </w:p>
        </w:tc>
        <w:tc>
          <w:tcPr>
            <w:tcW w:w="660" w:type="dxa"/>
            <w:shd w:val="solid" w:color="FFFFFF" w:fill="auto"/>
          </w:tcPr>
          <w:p w14:paraId="36408B24" w14:textId="5F36357E" w:rsidR="00906062" w:rsidRDefault="00906062" w:rsidP="001340CF">
            <w:pPr>
              <w:pStyle w:val="TAC"/>
              <w:rPr>
                <w:sz w:val="16"/>
                <w:szCs w:val="16"/>
              </w:rPr>
            </w:pPr>
            <w:r>
              <w:rPr>
                <w:sz w:val="16"/>
                <w:szCs w:val="16"/>
              </w:rPr>
              <w:t>0529</w:t>
            </w:r>
          </w:p>
        </w:tc>
        <w:tc>
          <w:tcPr>
            <w:tcW w:w="426" w:type="dxa"/>
            <w:shd w:val="solid" w:color="FFFFFF" w:fill="auto"/>
          </w:tcPr>
          <w:p w14:paraId="6526B154" w14:textId="3DAEFF63" w:rsidR="00906062" w:rsidRDefault="00906062" w:rsidP="001340CF">
            <w:pPr>
              <w:pStyle w:val="TAC"/>
              <w:rPr>
                <w:sz w:val="16"/>
                <w:szCs w:val="16"/>
              </w:rPr>
            </w:pPr>
            <w:r>
              <w:rPr>
                <w:sz w:val="16"/>
                <w:szCs w:val="16"/>
              </w:rPr>
              <w:t>-</w:t>
            </w:r>
          </w:p>
        </w:tc>
        <w:tc>
          <w:tcPr>
            <w:tcW w:w="425" w:type="dxa"/>
            <w:shd w:val="solid" w:color="FFFFFF" w:fill="auto"/>
          </w:tcPr>
          <w:p w14:paraId="186DC7C6" w14:textId="7D883FEB" w:rsidR="00906062" w:rsidRDefault="00906062" w:rsidP="001340CF">
            <w:pPr>
              <w:pStyle w:val="TAC"/>
              <w:rPr>
                <w:sz w:val="16"/>
                <w:szCs w:val="16"/>
              </w:rPr>
            </w:pPr>
            <w:r>
              <w:rPr>
                <w:sz w:val="16"/>
                <w:szCs w:val="16"/>
              </w:rPr>
              <w:t>F</w:t>
            </w:r>
          </w:p>
        </w:tc>
        <w:tc>
          <w:tcPr>
            <w:tcW w:w="4726" w:type="dxa"/>
            <w:shd w:val="solid" w:color="FFFFFF" w:fill="auto"/>
          </w:tcPr>
          <w:p w14:paraId="4695ABC1" w14:textId="6F091B18" w:rsidR="00906062" w:rsidRDefault="00906062" w:rsidP="001340CF">
            <w:pPr>
              <w:pStyle w:val="TAL"/>
              <w:rPr>
                <w:snapToGrid w:val="0"/>
                <w:sz w:val="16"/>
                <w:szCs w:val="16"/>
                <w:lang w:eastAsia="zh-CN"/>
              </w:rPr>
            </w:pPr>
            <w:r>
              <w:rPr>
                <w:snapToGrid w:val="0"/>
                <w:sz w:val="16"/>
                <w:szCs w:val="16"/>
                <w:lang w:eastAsia="zh-CN"/>
              </w:rPr>
              <w:t>Update on multihop U2U Relay reselection procedure for non-IP type</w:t>
            </w:r>
          </w:p>
        </w:tc>
        <w:tc>
          <w:tcPr>
            <w:tcW w:w="708" w:type="dxa"/>
            <w:shd w:val="solid" w:color="FFFFFF" w:fill="auto"/>
          </w:tcPr>
          <w:p w14:paraId="76EAE71F" w14:textId="4B616A52" w:rsidR="00906062" w:rsidRDefault="00906062" w:rsidP="001340CF">
            <w:pPr>
              <w:pStyle w:val="TAC"/>
              <w:rPr>
                <w:sz w:val="16"/>
                <w:szCs w:val="16"/>
              </w:rPr>
            </w:pPr>
            <w:r>
              <w:rPr>
                <w:sz w:val="16"/>
                <w:szCs w:val="16"/>
              </w:rPr>
              <w:t>19.3.0</w:t>
            </w:r>
          </w:p>
        </w:tc>
      </w:tr>
      <w:tr w:rsidR="00906062" w:rsidRPr="00CB5EC9" w14:paraId="5EF7EE6C" w14:textId="77777777" w:rsidTr="005D7532">
        <w:tc>
          <w:tcPr>
            <w:tcW w:w="800" w:type="dxa"/>
            <w:shd w:val="solid" w:color="FFFFFF" w:fill="auto"/>
          </w:tcPr>
          <w:p w14:paraId="55C9A11C" w14:textId="68827F85" w:rsidR="00906062" w:rsidRDefault="00906062" w:rsidP="001340CF">
            <w:pPr>
              <w:pStyle w:val="TAC"/>
              <w:rPr>
                <w:sz w:val="16"/>
                <w:szCs w:val="16"/>
              </w:rPr>
            </w:pPr>
            <w:r>
              <w:rPr>
                <w:sz w:val="16"/>
                <w:szCs w:val="16"/>
              </w:rPr>
              <w:t>2025-03</w:t>
            </w:r>
          </w:p>
        </w:tc>
        <w:tc>
          <w:tcPr>
            <w:tcW w:w="853" w:type="dxa"/>
            <w:shd w:val="solid" w:color="FFFFFF" w:fill="auto"/>
          </w:tcPr>
          <w:p w14:paraId="33368B2F" w14:textId="71630CCC" w:rsidR="00906062" w:rsidRDefault="00906062" w:rsidP="001340CF">
            <w:pPr>
              <w:pStyle w:val="TAC"/>
              <w:rPr>
                <w:sz w:val="16"/>
                <w:szCs w:val="16"/>
              </w:rPr>
            </w:pPr>
            <w:r>
              <w:rPr>
                <w:sz w:val="16"/>
                <w:szCs w:val="16"/>
              </w:rPr>
              <w:t>SA#107</w:t>
            </w:r>
          </w:p>
        </w:tc>
        <w:tc>
          <w:tcPr>
            <w:tcW w:w="1041" w:type="dxa"/>
            <w:shd w:val="solid" w:color="FFFFFF" w:fill="auto"/>
          </w:tcPr>
          <w:p w14:paraId="4E866603" w14:textId="31866AE6" w:rsidR="00906062" w:rsidRDefault="00906062" w:rsidP="001340CF">
            <w:pPr>
              <w:pStyle w:val="TAC"/>
              <w:rPr>
                <w:sz w:val="16"/>
                <w:szCs w:val="16"/>
              </w:rPr>
            </w:pPr>
            <w:r>
              <w:rPr>
                <w:sz w:val="16"/>
                <w:szCs w:val="16"/>
              </w:rPr>
              <w:t>SP-250039</w:t>
            </w:r>
          </w:p>
        </w:tc>
        <w:tc>
          <w:tcPr>
            <w:tcW w:w="660" w:type="dxa"/>
            <w:shd w:val="solid" w:color="FFFFFF" w:fill="auto"/>
          </w:tcPr>
          <w:p w14:paraId="15045610" w14:textId="7FEED522" w:rsidR="00906062" w:rsidRDefault="00906062" w:rsidP="001340CF">
            <w:pPr>
              <w:pStyle w:val="TAC"/>
              <w:rPr>
                <w:sz w:val="16"/>
                <w:szCs w:val="16"/>
              </w:rPr>
            </w:pPr>
            <w:r>
              <w:rPr>
                <w:sz w:val="16"/>
                <w:szCs w:val="16"/>
              </w:rPr>
              <w:t>0530</w:t>
            </w:r>
          </w:p>
        </w:tc>
        <w:tc>
          <w:tcPr>
            <w:tcW w:w="426" w:type="dxa"/>
            <w:shd w:val="solid" w:color="FFFFFF" w:fill="auto"/>
          </w:tcPr>
          <w:p w14:paraId="6266568A" w14:textId="08737044" w:rsidR="00906062" w:rsidRDefault="00906062" w:rsidP="001340CF">
            <w:pPr>
              <w:pStyle w:val="TAC"/>
              <w:rPr>
                <w:sz w:val="16"/>
                <w:szCs w:val="16"/>
              </w:rPr>
            </w:pPr>
            <w:r>
              <w:rPr>
                <w:sz w:val="16"/>
                <w:szCs w:val="16"/>
              </w:rPr>
              <w:t>1</w:t>
            </w:r>
          </w:p>
        </w:tc>
        <w:tc>
          <w:tcPr>
            <w:tcW w:w="425" w:type="dxa"/>
            <w:shd w:val="solid" w:color="FFFFFF" w:fill="auto"/>
          </w:tcPr>
          <w:p w14:paraId="0B12C4DA" w14:textId="4FA69E5E" w:rsidR="00906062" w:rsidRDefault="00906062" w:rsidP="001340CF">
            <w:pPr>
              <w:pStyle w:val="TAC"/>
              <w:rPr>
                <w:sz w:val="16"/>
                <w:szCs w:val="16"/>
              </w:rPr>
            </w:pPr>
            <w:r>
              <w:rPr>
                <w:sz w:val="16"/>
                <w:szCs w:val="16"/>
              </w:rPr>
              <w:t>F</w:t>
            </w:r>
          </w:p>
        </w:tc>
        <w:tc>
          <w:tcPr>
            <w:tcW w:w="4726" w:type="dxa"/>
            <w:shd w:val="solid" w:color="FFFFFF" w:fill="auto"/>
          </w:tcPr>
          <w:p w14:paraId="6A169511" w14:textId="461668CB" w:rsidR="00906062" w:rsidRDefault="00906062" w:rsidP="001340CF">
            <w:pPr>
              <w:pStyle w:val="TAL"/>
              <w:rPr>
                <w:snapToGrid w:val="0"/>
                <w:sz w:val="16"/>
                <w:szCs w:val="16"/>
                <w:lang w:eastAsia="zh-CN"/>
              </w:rPr>
            </w:pPr>
            <w:r>
              <w:rPr>
                <w:snapToGrid w:val="0"/>
                <w:sz w:val="16"/>
                <w:szCs w:val="16"/>
                <w:lang w:eastAsia="zh-CN"/>
              </w:rPr>
              <w:t>Update on multihop ProSe U2N Relay Discovery</w:t>
            </w:r>
          </w:p>
        </w:tc>
        <w:tc>
          <w:tcPr>
            <w:tcW w:w="708" w:type="dxa"/>
            <w:shd w:val="solid" w:color="FFFFFF" w:fill="auto"/>
          </w:tcPr>
          <w:p w14:paraId="7F619E04" w14:textId="64BF1C1F" w:rsidR="00906062" w:rsidRDefault="00906062" w:rsidP="001340CF">
            <w:pPr>
              <w:pStyle w:val="TAC"/>
              <w:rPr>
                <w:sz w:val="16"/>
                <w:szCs w:val="16"/>
              </w:rPr>
            </w:pPr>
            <w:r>
              <w:rPr>
                <w:sz w:val="16"/>
                <w:szCs w:val="16"/>
              </w:rPr>
              <w:t>19.3.0</w:t>
            </w:r>
          </w:p>
        </w:tc>
      </w:tr>
      <w:tr w:rsidR="00906062" w:rsidRPr="00CB5EC9" w14:paraId="41579B45" w14:textId="77777777" w:rsidTr="005D7532">
        <w:tc>
          <w:tcPr>
            <w:tcW w:w="800" w:type="dxa"/>
            <w:shd w:val="solid" w:color="FFFFFF" w:fill="auto"/>
          </w:tcPr>
          <w:p w14:paraId="3D33D76F" w14:textId="58EC733E" w:rsidR="00906062" w:rsidRDefault="00906062" w:rsidP="001340CF">
            <w:pPr>
              <w:pStyle w:val="TAC"/>
              <w:rPr>
                <w:sz w:val="16"/>
                <w:szCs w:val="16"/>
              </w:rPr>
            </w:pPr>
            <w:r>
              <w:rPr>
                <w:sz w:val="16"/>
                <w:szCs w:val="16"/>
              </w:rPr>
              <w:t>2025-03</w:t>
            </w:r>
          </w:p>
        </w:tc>
        <w:tc>
          <w:tcPr>
            <w:tcW w:w="853" w:type="dxa"/>
            <w:shd w:val="solid" w:color="FFFFFF" w:fill="auto"/>
          </w:tcPr>
          <w:p w14:paraId="08DC8064" w14:textId="020DEED0" w:rsidR="00906062" w:rsidRDefault="00906062" w:rsidP="001340CF">
            <w:pPr>
              <w:pStyle w:val="TAC"/>
              <w:rPr>
                <w:sz w:val="16"/>
                <w:szCs w:val="16"/>
              </w:rPr>
            </w:pPr>
            <w:r>
              <w:rPr>
                <w:sz w:val="16"/>
                <w:szCs w:val="16"/>
              </w:rPr>
              <w:t>SA#107</w:t>
            </w:r>
          </w:p>
        </w:tc>
        <w:tc>
          <w:tcPr>
            <w:tcW w:w="1041" w:type="dxa"/>
            <w:shd w:val="solid" w:color="FFFFFF" w:fill="auto"/>
          </w:tcPr>
          <w:p w14:paraId="0E361F40" w14:textId="42B62169" w:rsidR="00906062" w:rsidRDefault="00906062" w:rsidP="001340CF">
            <w:pPr>
              <w:pStyle w:val="TAC"/>
              <w:rPr>
                <w:sz w:val="16"/>
                <w:szCs w:val="16"/>
              </w:rPr>
            </w:pPr>
            <w:r>
              <w:rPr>
                <w:sz w:val="16"/>
                <w:szCs w:val="16"/>
              </w:rPr>
              <w:t>SP-250039</w:t>
            </w:r>
          </w:p>
        </w:tc>
        <w:tc>
          <w:tcPr>
            <w:tcW w:w="660" w:type="dxa"/>
            <w:shd w:val="solid" w:color="FFFFFF" w:fill="auto"/>
          </w:tcPr>
          <w:p w14:paraId="4D598017" w14:textId="6B8F5A81" w:rsidR="00906062" w:rsidRDefault="00906062" w:rsidP="001340CF">
            <w:pPr>
              <w:pStyle w:val="TAC"/>
              <w:rPr>
                <w:sz w:val="16"/>
                <w:szCs w:val="16"/>
              </w:rPr>
            </w:pPr>
            <w:r>
              <w:rPr>
                <w:sz w:val="16"/>
                <w:szCs w:val="16"/>
              </w:rPr>
              <w:t>0531</w:t>
            </w:r>
          </w:p>
        </w:tc>
        <w:tc>
          <w:tcPr>
            <w:tcW w:w="426" w:type="dxa"/>
            <w:shd w:val="solid" w:color="FFFFFF" w:fill="auto"/>
          </w:tcPr>
          <w:p w14:paraId="7D93C1C7" w14:textId="759008DD" w:rsidR="00906062" w:rsidRDefault="00906062" w:rsidP="001340CF">
            <w:pPr>
              <w:pStyle w:val="TAC"/>
              <w:rPr>
                <w:sz w:val="16"/>
                <w:szCs w:val="16"/>
              </w:rPr>
            </w:pPr>
            <w:r>
              <w:rPr>
                <w:sz w:val="16"/>
                <w:szCs w:val="16"/>
              </w:rPr>
              <w:t>1</w:t>
            </w:r>
          </w:p>
        </w:tc>
        <w:tc>
          <w:tcPr>
            <w:tcW w:w="425" w:type="dxa"/>
            <w:shd w:val="solid" w:color="FFFFFF" w:fill="auto"/>
          </w:tcPr>
          <w:p w14:paraId="287DDDD0" w14:textId="31B0FCBF" w:rsidR="00906062" w:rsidRDefault="00906062" w:rsidP="001340CF">
            <w:pPr>
              <w:pStyle w:val="TAC"/>
              <w:rPr>
                <w:sz w:val="16"/>
                <w:szCs w:val="16"/>
              </w:rPr>
            </w:pPr>
            <w:r>
              <w:rPr>
                <w:sz w:val="16"/>
                <w:szCs w:val="16"/>
              </w:rPr>
              <w:t>F</w:t>
            </w:r>
          </w:p>
        </w:tc>
        <w:tc>
          <w:tcPr>
            <w:tcW w:w="4726" w:type="dxa"/>
            <w:shd w:val="solid" w:color="FFFFFF" w:fill="auto"/>
          </w:tcPr>
          <w:p w14:paraId="7FB34B67" w14:textId="6DDD0BF8" w:rsidR="00906062" w:rsidRDefault="00906062" w:rsidP="001340CF">
            <w:pPr>
              <w:pStyle w:val="TAL"/>
              <w:rPr>
                <w:snapToGrid w:val="0"/>
                <w:sz w:val="16"/>
                <w:szCs w:val="16"/>
                <w:lang w:eastAsia="zh-CN"/>
              </w:rPr>
            </w:pPr>
            <w:r>
              <w:rPr>
                <w:snapToGrid w:val="0"/>
                <w:sz w:val="16"/>
                <w:szCs w:val="16"/>
                <w:lang w:eastAsia="zh-CN"/>
              </w:rPr>
              <w:t>Update on multihop ProSe U2U Relay for non-IP type PDU</w:t>
            </w:r>
          </w:p>
        </w:tc>
        <w:tc>
          <w:tcPr>
            <w:tcW w:w="708" w:type="dxa"/>
            <w:shd w:val="solid" w:color="FFFFFF" w:fill="auto"/>
          </w:tcPr>
          <w:p w14:paraId="1C609C44" w14:textId="5421081A" w:rsidR="00906062" w:rsidRDefault="00906062" w:rsidP="001340CF">
            <w:pPr>
              <w:pStyle w:val="TAC"/>
              <w:rPr>
                <w:sz w:val="16"/>
                <w:szCs w:val="16"/>
              </w:rPr>
            </w:pPr>
            <w:r>
              <w:rPr>
                <w:sz w:val="16"/>
                <w:szCs w:val="16"/>
              </w:rPr>
              <w:t>19.3.0</w:t>
            </w:r>
          </w:p>
        </w:tc>
      </w:tr>
      <w:tr w:rsidR="00005D80" w:rsidRPr="00CB5EC9" w14:paraId="12511E9A" w14:textId="77777777" w:rsidTr="005D7532">
        <w:tc>
          <w:tcPr>
            <w:tcW w:w="800" w:type="dxa"/>
            <w:shd w:val="solid" w:color="FFFFFF" w:fill="auto"/>
          </w:tcPr>
          <w:p w14:paraId="6FC0CBF5" w14:textId="4D0FC121" w:rsidR="00005D80" w:rsidRDefault="00005D80" w:rsidP="001340CF">
            <w:pPr>
              <w:pStyle w:val="TAC"/>
              <w:rPr>
                <w:sz w:val="16"/>
                <w:szCs w:val="16"/>
              </w:rPr>
            </w:pPr>
            <w:r>
              <w:rPr>
                <w:sz w:val="16"/>
                <w:szCs w:val="16"/>
              </w:rPr>
              <w:t>2025-03</w:t>
            </w:r>
          </w:p>
        </w:tc>
        <w:tc>
          <w:tcPr>
            <w:tcW w:w="853" w:type="dxa"/>
            <w:shd w:val="solid" w:color="FFFFFF" w:fill="auto"/>
          </w:tcPr>
          <w:p w14:paraId="525D748F" w14:textId="7070E364" w:rsidR="00005D80" w:rsidRDefault="00005D80" w:rsidP="001340CF">
            <w:pPr>
              <w:pStyle w:val="TAC"/>
              <w:rPr>
                <w:sz w:val="16"/>
                <w:szCs w:val="16"/>
              </w:rPr>
            </w:pPr>
            <w:r>
              <w:rPr>
                <w:sz w:val="16"/>
                <w:szCs w:val="16"/>
              </w:rPr>
              <w:t>SA#107</w:t>
            </w:r>
          </w:p>
        </w:tc>
        <w:tc>
          <w:tcPr>
            <w:tcW w:w="1041" w:type="dxa"/>
            <w:shd w:val="solid" w:color="FFFFFF" w:fill="auto"/>
          </w:tcPr>
          <w:p w14:paraId="664D63D8" w14:textId="72296CEF" w:rsidR="00005D80" w:rsidRDefault="00005D80" w:rsidP="001340CF">
            <w:pPr>
              <w:pStyle w:val="TAC"/>
              <w:rPr>
                <w:sz w:val="16"/>
                <w:szCs w:val="16"/>
              </w:rPr>
            </w:pPr>
            <w:r>
              <w:rPr>
                <w:sz w:val="16"/>
                <w:szCs w:val="16"/>
              </w:rPr>
              <w:t>SP-250039</w:t>
            </w:r>
          </w:p>
        </w:tc>
        <w:tc>
          <w:tcPr>
            <w:tcW w:w="660" w:type="dxa"/>
            <w:shd w:val="solid" w:color="FFFFFF" w:fill="auto"/>
          </w:tcPr>
          <w:p w14:paraId="41FC43C3" w14:textId="35D0781A" w:rsidR="00005D80" w:rsidRDefault="00005D80" w:rsidP="001340CF">
            <w:pPr>
              <w:pStyle w:val="TAC"/>
              <w:rPr>
                <w:sz w:val="16"/>
                <w:szCs w:val="16"/>
              </w:rPr>
            </w:pPr>
            <w:r>
              <w:rPr>
                <w:sz w:val="16"/>
                <w:szCs w:val="16"/>
              </w:rPr>
              <w:t>0532</w:t>
            </w:r>
          </w:p>
        </w:tc>
        <w:tc>
          <w:tcPr>
            <w:tcW w:w="426" w:type="dxa"/>
            <w:shd w:val="solid" w:color="FFFFFF" w:fill="auto"/>
          </w:tcPr>
          <w:p w14:paraId="05C07812" w14:textId="199C5231" w:rsidR="00005D80" w:rsidRDefault="00005D80" w:rsidP="001340CF">
            <w:pPr>
              <w:pStyle w:val="TAC"/>
              <w:rPr>
                <w:sz w:val="16"/>
                <w:szCs w:val="16"/>
              </w:rPr>
            </w:pPr>
            <w:r>
              <w:rPr>
                <w:sz w:val="16"/>
                <w:szCs w:val="16"/>
              </w:rPr>
              <w:t>1</w:t>
            </w:r>
          </w:p>
        </w:tc>
        <w:tc>
          <w:tcPr>
            <w:tcW w:w="425" w:type="dxa"/>
            <w:shd w:val="solid" w:color="FFFFFF" w:fill="auto"/>
          </w:tcPr>
          <w:p w14:paraId="43CAF10D" w14:textId="1D09E5FD" w:rsidR="00005D80" w:rsidRDefault="00005D80" w:rsidP="001340CF">
            <w:pPr>
              <w:pStyle w:val="TAC"/>
              <w:rPr>
                <w:sz w:val="16"/>
                <w:szCs w:val="16"/>
              </w:rPr>
            </w:pPr>
            <w:r>
              <w:rPr>
                <w:sz w:val="16"/>
                <w:szCs w:val="16"/>
              </w:rPr>
              <w:t>F</w:t>
            </w:r>
          </w:p>
        </w:tc>
        <w:tc>
          <w:tcPr>
            <w:tcW w:w="4726" w:type="dxa"/>
            <w:shd w:val="solid" w:color="FFFFFF" w:fill="auto"/>
          </w:tcPr>
          <w:p w14:paraId="5B8E677F" w14:textId="1FC8D9A1" w:rsidR="00005D80" w:rsidRDefault="00005D80" w:rsidP="001340CF">
            <w:pPr>
              <w:pStyle w:val="TAL"/>
              <w:rPr>
                <w:snapToGrid w:val="0"/>
                <w:sz w:val="16"/>
                <w:szCs w:val="16"/>
                <w:lang w:eastAsia="zh-CN"/>
              </w:rPr>
            </w:pPr>
            <w:r>
              <w:rPr>
                <w:snapToGrid w:val="0"/>
                <w:sz w:val="16"/>
                <w:szCs w:val="16"/>
                <w:lang w:eastAsia="zh-CN"/>
              </w:rPr>
              <w:t>Corrections on multi-hop U2N Relay discovery with Model A procedure</w:t>
            </w:r>
          </w:p>
        </w:tc>
        <w:tc>
          <w:tcPr>
            <w:tcW w:w="708" w:type="dxa"/>
            <w:shd w:val="solid" w:color="FFFFFF" w:fill="auto"/>
          </w:tcPr>
          <w:p w14:paraId="012562EF" w14:textId="7751AA3C" w:rsidR="00005D80" w:rsidRDefault="00005D80" w:rsidP="001340CF">
            <w:pPr>
              <w:pStyle w:val="TAC"/>
              <w:rPr>
                <w:sz w:val="16"/>
                <w:szCs w:val="16"/>
              </w:rPr>
            </w:pPr>
            <w:r>
              <w:rPr>
                <w:sz w:val="16"/>
                <w:szCs w:val="16"/>
              </w:rPr>
              <w:t>19.3.0</w:t>
            </w:r>
          </w:p>
        </w:tc>
      </w:tr>
      <w:tr w:rsidR="00005D80" w:rsidRPr="00CB5EC9" w14:paraId="7BFAB596" w14:textId="77777777" w:rsidTr="005D7532">
        <w:tc>
          <w:tcPr>
            <w:tcW w:w="800" w:type="dxa"/>
            <w:shd w:val="solid" w:color="FFFFFF" w:fill="auto"/>
          </w:tcPr>
          <w:p w14:paraId="2C0FF9BF" w14:textId="5C15316E" w:rsidR="00005D80" w:rsidRDefault="00005D80" w:rsidP="001340CF">
            <w:pPr>
              <w:pStyle w:val="TAC"/>
              <w:rPr>
                <w:sz w:val="16"/>
                <w:szCs w:val="16"/>
              </w:rPr>
            </w:pPr>
            <w:r>
              <w:rPr>
                <w:sz w:val="16"/>
                <w:szCs w:val="16"/>
              </w:rPr>
              <w:t>2025-03</w:t>
            </w:r>
          </w:p>
        </w:tc>
        <w:tc>
          <w:tcPr>
            <w:tcW w:w="853" w:type="dxa"/>
            <w:shd w:val="solid" w:color="FFFFFF" w:fill="auto"/>
          </w:tcPr>
          <w:p w14:paraId="7BECE2FC" w14:textId="34161F34" w:rsidR="00005D80" w:rsidRDefault="00005D80" w:rsidP="001340CF">
            <w:pPr>
              <w:pStyle w:val="TAC"/>
              <w:rPr>
                <w:sz w:val="16"/>
                <w:szCs w:val="16"/>
              </w:rPr>
            </w:pPr>
            <w:r>
              <w:rPr>
                <w:sz w:val="16"/>
                <w:szCs w:val="16"/>
              </w:rPr>
              <w:t>SA#107</w:t>
            </w:r>
          </w:p>
        </w:tc>
        <w:tc>
          <w:tcPr>
            <w:tcW w:w="1041" w:type="dxa"/>
            <w:shd w:val="solid" w:color="FFFFFF" w:fill="auto"/>
          </w:tcPr>
          <w:p w14:paraId="49CCCC24" w14:textId="3CA8CDD7" w:rsidR="00005D80" w:rsidRDefault="00005D80" w:rsidP="001340CF">
            <w:pPr>
              <w:pStyle w:val="TAC"/>
              <w:rPr>
                <w:sz w:val="16"/>
                <w:szCs w:val="16"/>
              </w:rPr>
            </w:pPr>
            <w:r>
              <w:rPr>
                <w:sz w:val="16"/>
                <w:szCs w:val="16"/>
              </w:rPr>
              <w:t>SP-250039</w:t>
            </w:r>
          </w:p>
        </w:tc>
        <w:tc>
          <w:tcPr>
            <w:tcW w:w="660" w:type="dxa"/>
            <w:shd w:val="solid" w:color="FFFFFF" w:fill="auto"/>
          </w:tcPr>
          <w:p w14:paraId="50C05ED0" w14:textId="4FB7EA5A" w:rsidR="00005D80" w:rsidRDefault="00005D80" w:rsidP="001340CF">
            <w:pPr>
              <w:pStyle w:val="TAC"/>
              <w:rPr>
                <w:sz w:val="16"/>
                <w:szCs w:val="16"/>
              </w:rPr>
            </w:pPr>
            <w:r>
              <w:rPr>
                <w:sz w:val="16"/>
                <w:szCs w:val="16"/>
              </w:rPr>
              <w:t>0535</w:t>
            </w:r>
          </w:p>
        </w:tc>
        <w:tc>
          <w:tcPr>
            <w:tcW w:w="426" w:type="dxa"/>
            <w:shd w:val="solid" w:color="FFFFFF" w:fill="auto"/>
          </w:tcPr>
          <w:p w14:paraId="7F023451" w14:textId="5DA65E14" w:rsidR="00005D80" w:rsidRDefault="00005D80" w:rsidP="001340CF">
            <w:pPr>
              <w:pStyle w:val="TAC"/>
              <w:rPr>
                <w:sz w:val="16"/>
                <w:szCs w:val="16"/>
              </w:rPr>
            </w:pPr>
            <w:r>
              <w:rPr>
                <w:sz w:val="16"/>
                <w:szCs w:val="16"/>
              </w:rPr>
              <w:t>-</w:t>
            </w:r>
          </w:p>
        </w:tc>
        <w:tc>
          <w:tcPr>
            <w:tcW w:w="425" w:type="dxa"/>
            <w:shd w:val="solid" w:color="FFFFFF" w:fill="auto"/>
          </w:tcPr>
          <w:p w14:paraId="129DF0B4" w14:textId="527407DF" w:rsidR="00005D80" w:rsidRDefault="00005D80" w:rsidP="001340CF">
            <w:pPr>
              <w:pStyle w:val="TAC"/>
              <w:rPr>
                <w:sz w:val="16"/>
                <w:szCs w:val="16"/>
              </w:rPr>
            </w:pPr>
            <w:r>
              <w:rPr>
                <w:sz w:val="16"/>
                <w:szCs w:val="16"/>
              </w:rPr>
              <w:t>F</w:t>
            </w:r>
          </w:p>
        </w:tc>
        <w:tc>
          <w:tcPr>
            <w:tcW w:w="4726" w:type="dxa"/>
            <w:shd w:val="solid" w:color="FFFFFF" w:fill="auto"/>
          </w:tcPr>
          <w:p w14:paraId="5027E4CF" w14:textId="485ED159" w:rsidR="00005D80" w:rsidRDefault="00005D80" w:rsidP="001340CF">
            <w:pPr>
              <w:pStyle w:val="TAL"/>
              <w:rPr>
                <w:snapToGrid w:val="0"/>
                <w:sz w:val="16"/>
                <w:szCs w:val="16"/>
                <w:lang w:eastAsia="zh-CN"/>
              </w:rPr>
            </w:pPr>
            <w:r>
              <w:rPr>
                <w:snapToGrid w:val="0"/>
                <w:sz w:val="16"/>
                <w:szCs w:val="16"/>
                <w:lang w:eastAsia="zh-CN"/>
              </w:rPr>
              <w:t>Authorization information for Layer-2 multi-hop U2N relaying to NG-RAN</w:t>
            </w:r>
          </w:p>
        </w:tc>
        <w:tc>
          <w:tcPr>
            <w:tcW w:w="708" w:type="dxa"/>
            <w:shd w:val="solid" w:color="FFFFFF" w:fill="auto"/>
          </w:tcPr>
          <w:p w14:paraId="2581B49D" w14:textId="78922D47" w:rsidR="00005D80" w:rsidRDefault="00005D80" w:rsidP="001340CF">
            <w:pPr>
              <w:pStyle w:val="TAC"/>
              <w:rPr>
                <w:sz w:val="16"/>
                <w:szCs w:val="16"/>
              </w:rPr>
            </w:pPr>
            <w:r>
              <w:rPr>
                <w:sz w:val="16"/>
                <w:szCs w:val="16"/>
              </w:rPr>
              <w:t>19.3.0</w:t>
            </w:r>
          </w:p>
        </w:tc>
      </w:tr>
      <w:tr w:rsidR="00005D80" w:rsidRPr="00CB5EC9" w14:paraId="376C7754" w14:textId="77777777" w:rsidTr="005D7532">
        <w:tc>
          <w:tcPr>
            <w:tcW w:w="800" w:type="dxa"/>
            <w:shd w:val="solid" w:color="FFFFFF" w:fill="auto"/>
          </w:tcPr>
          <w:p w14:paraId="37567BA9" w14:textId="572AB22C" w:rsidR="00005D80" w:rsidRDefault="00005D80" w:rsidP="001340CF">
            <w:pPr>
              <w:pStyle w:val="TAC"/>
              <w:rPr>
                <w:sz w:val="16"/>
                <w:szCs w:val="16"/>
              </w:rPr>
            </w:pPr>
            <w:r>
              <w:rPr>
                <w:sz w:val="16"/>
                <w:szCs w:val="16"/>
              </w:rPr>
              <w:t>2025-03</w:t>
            </w:r>
          </w:p>
        </w:tc>
        <w:tc>
          <w:tcPr>
            <w:tcW w:w="853" w:type="dxa"/>
            <w:shd w:val="solid" w:color="FFFFFF" w:fill="auto"/>
          </w:tcPr>
          <w:p w14:paraId="0BD2E514" w14:textId="1C0227F7" w:rsidR="00005D80" w:rsidRDefault="00005D80" w:rsidP="001340CF">
            <w:pPr>
              <w:pStyle w:val="TAC"/>
              <w:rPr>
                <w:sz w:val="16"/>
                <w:szCs w:val="16"/>
              </w:rPr>
            </w:pPr>
            <w:r>
              <w:rPr>
                <w:sz w:val="16"/>
                <w:szCs w:val="16"/>
              </w:rPr>
              <w:t>SA#107</w:t>
            </w:r>
          </w:p>
        </w:tc>
        <w:tc>
          <w:tcPr>
            <w:tcW w:w="1041" w:type="dxa"/>
            <w:shd w:val="solid" w:color="FFFFFF" w:fill="auto"/>
          </w:tcPr>
          <w:p w14:paraId="34AAEC36" w14:textId="38070554" w:rsidR="00005D80" w:rsidRDefault="00005D80" w:rsidP="001340CF">
            <w:pPr>
              <w:pStyle w:val="TAC"/>
              <w:rPr>
                <w:sz w:val="16"/>
                <w:szCs w:val="16"/>
              </w:rPr>
            </w:pPr>
            <w:r>
              <w:rPr>
                <w:sz w:val="16"/>
                <w:szCs w:val="16"/>
              </w:rPr>
              <w:t>SP-250039</w:t>
            </w:r>
          </w:p>
        </w:tc>
        <w:tc>
          <w:tcPr>
            <w:tcW w:w="660" w:type="dxa"/>
            <w:shd w:val="solid" w:color="FFFFFF" w:fill="auto"/>
          </w:tcPr>
          <w:p w14:paraId="1C349315" w14:textId="19C3EA60" w:rsidR="00005D80" w:rsidRDefault="00005D80" w:rsidP="001340CF">
            <w:pPr>
              <w:pStyle w:val="TAC"/>
              <w:rPr>
                <w:sz w:val="16"/>
                <w:szCs w:val="16"/>
              </w:rPr>
            </w:pPr>
            <w:r>
              <w:rPr>
                <w:sz w:val="16"/>
                <w:szCs w:val="16"/>
              </w:rPr>
              <w:t>0539</w:t>
            </w:r>
          </w:p>
        </w:tc>
        <w:tc>
          <w:tcPr>
            <w:tcW w:w="426" w:type="dxa"/>
            <w:shd w:val="solid" w:color="FFFFFF" w:fill="auto"/>
          </w:tcPr>
          <w:p w14:paraId="27FB60B3" w14:textId="0C032ED5" w:rsidR="00005D80" w:rsidRDefault="00005D80" w:rsidP="001340CF">
            <w:pPr>
              <w:pStyle w:val="TAC"/>
              <w:rPr>
                <w:sz w:val="16"/>
                <w:szCs w:val="16"/>
              </w:rPr>
            </w:pPr>
            <w:r>
              <w:rPr>
                <w:sz w:val="16"/>
                <w:szCs w:val="16"/>
              </w:rPr>
              <w:t>1</w:t>
            </w:r>
          </w:p>
        </w:tc>
        <w:tc>
          <w:tcPr>
            <w:tcW w:w="425" w:type="dxa"/>
            <w:shd w:val="solid" w:color="FFFFFF" w:fill="auto"/>
          </w:tcPr>
          <w:p w14:paraId="71B98539" w14:textId="71285F91" w:rsidR="00005D80" w:rsidRDefault="00005D80" w:rsidP="001340CF">
            <w:pPr>
              <w:pStyle w:val="TAC"/>
              <w:rPr>
                <w:sz w:val="16"/>
                <w:szCs w:val="16"/>
              </w:rPr>
            </w:pPr>
            <w:r>
              <w:rPr>
                <w:sz w:val="16"/>
                <w:szCs w:val="16"/>
              </w:rPr>
              <w:t>F</w:t>
            </w:r>
          </w:p>
        </w:tc>
        <w:tc>
          <w:tcPr>
            <w:tcW w:w="4726" w:type="dxa"/>
            <w:shd w:val="solid" w:color="FFFFFF" w:fill="auto"/>
          </w:tcPr>
          <w:p w14:paraId="7538BF82" w14:textId="34E734BD" w:rsidR="00005D80" w:rsidRDefault="00005D80" w:rsidP="001340CF">
            <w:pPr>
              <w:pStyle w:val="TAL"/>
              <w:rPr>
                <w:snapToGrid w:val="0"/>
                <w:sz w:val="16"/>
                <w:szCs w:val="16"/>
                <w:lang w:eastAsia="zh-CN"/>
              </w:rPr>
            </w:pPr>
            <w:r>
              <w:rPr>
                <w:snapToGrid w:val="0"/>
                <w:sz w:val="16"/>
                <w:szCs w:val="16"/>
                <w:lang w:eastAsia="zh-CN"/>
              </w:rPr>
              <w:t>Procedures for ProSe Multihop U2U Relay reselection for Non-IP</w:t>
            </w:r>
          </w:p>
        </w:tc>
        <w:tc>
          <w:tcPr>
            <w:tcW w:w="708" w:type="dxa"/>
            <w:shd w:val="solid" w:color="FFFFFF" w:fill="auto"/>
          </w:tcPr>
          <w:p w14:paraId="1D17DC55" w14:textId="24DF0244" w:rsidR="00005D80" w:rsidRDefault="00005D80" w:rsidP="001340CF">
            <w:pPr>
              <w:pStyle w:val="TAC"/>
              <w:rPr>
                <w:sz w:val="16"/>
                <w:szCs w:val="16"/>
              </w:rPr>
            </w:pPr>
            <w:r>
              <w:rPr>
                <w:sz w:val="16"/>
                <w:szCs w:val="16"/>
              </w:rPr>
              <w:t>19.3.0</w:t>
            </w:r>
          </w:p>
        </w:tc>
      </w:tr>
      <w:tr w:rsidR="00005D80" w:rsidRPr="00CB5EC9" w14:paraId="639CBE0A" w14:textId="77777777" w:rsidTr="005D7532">
        <w:tc>
          <w:tcPr>
            <w:tcW w:w="800" w:type="dxa"/>
            <w:shd w:val="solid" w:color="FFFFFF" w:fill="auto"/>
          </w:tcPr>
          <w:p w14:paraId="4E480B60" w14:textId="0F337115" w:rsidR="00005D80" w:rsidRDefault="00005D80" w:rsidP="001340CF">
            <w:pPr>
              <w:pStyle w:val="TAC"/>
              <w:rPr>
                <w:sz w:val="16"/>
                <w:szCs w:val="16"/>
              </w:rPr>
            </w:pPr>
            <w:r>
              <w:rPr>
                <w:sz w:val="16"/>
                <w:szCs w:val="16"/>
              </w:rPr>
              <w:t>2025-03</w:t>
            </w:r>
          </w:p>
        </w:tc>
        <w:tc>
          <w:tcPr>
            <w:tcW w:w="853" w:type="dxa"/>
            <w:shd w:val="solid" w:color="FFFFFF" w:fill="auto"/>
          </w:tcPr>
          <w:p w14:paraId="3CE94B26" w14:textId="4385F83D" w:rsidR="00005D80" w:rsidRDefault="00005D80" w:rsidP="001340CF">
            <w:pPr>
              <w:pStyle w:val="TAC"/>
              <w:rPr>
                <w:sz w:val="16"/>
                <w:szCs w:val="16"/>
              </w:rPr>
            </w:pPr>
            <w:r>
              <w:rPr>
                <w:sz w:val="16"/>
                <w:szCs w:val="16"/>
              </w:rPr>
              <w:t>SA#107</w:t>
            </w:r>
          </w:p>
        </w:tc>
        <w:tc>
          <w:tcPr>
            <w:tcW w:w="1041" w:type="dxa"/>
            <w:shd w:val="solid" w:color="FFFFFF" w:fill="auto"/>
          </w:tcPr>
          <w:p w14:paraId="5CF4D282" w14:textId="2338D302" w:rsidR="00005D80" w:rsidRDefault="00005D80" w:rsidP="001340CF">
            <w:pPr>
              <w:pStyle w:val="TAC"/>
              <w:rPr>
                <w:sz w:val="16"/>
                <w:szCs w:val="16"/>
              </w:rPr>
            </w:pPr>
            <w:r>
              <w:rPr>
                <w:sz w:val="16"/>
                <w:szCs w:val="16"/>
              </w:rPr>
              <w:t>SP-250039</w:t>
            </w:r>
          </w:p>
        </w:tc>
        <w:tc>
          <w:tcPr>
            <w:tcW w:w="660" w:type="dxa"/>
            <w:shd w:val="solid" w:color="FFFFFF" w:fill="auto"/>
          </w:tcPr>
          <w:p w14:paraId="373CC009" w14:textId="05910C30" w:rsidR="00005D80" w:rsidRDefault="00005D80" w:rsidP="001340CF">
            <w:pPr>
              <w:pStyle w:val="TAC"/>
              <w:rPr>
                <w:sz w:val="16"/>
                <w:szCs w:val="16"/>
              </w:rPr>
            </w:pPr>
            <w:r>
              <w:rPr>
                <w:sz w:val="16"/>
                <w:szCs w:val="16"/>
              </w:rPr>
              <w:t>0540</w:t>
            </w:r>
          </w:p>
        </w:tc>
        <w:tc>
          <w:tcPr>
            <w:tcW w:w="426" w:type="dxa"/>
            <w:shd w:val="solid" w:color="FFFFFF" w:fill="auto"/>
          </w:tcPr>
          <w:p w14:paraId="309FE7F2" w14:textId="288D409E" w:rsidR="00005D80" w:rsidRDefault="00005D80" w:rsidP="001340CF">
            <w:pPr>
              <w:pStyle w:val="TAC"/>
              <w:rPr>
                <w:sz w:val="16"/>
                <w:szCs w:val="16"/>
              </w:rPr>
            </w:pPr>
            <w:r>
              <w:rPr>
                <w:sz w:val="16"/>
                <w:szCs w:val="16"/>
              </w:rPr>
              <w:t>1</w:t>
            </w:r>
          </w:p>
        </w:tc>
        <w:tc>
          <w:tcPr>
            <w:tcW w:w="425" w:type="dxa"/>
            <w:shd w:val="solid" w:color="FFFFFF" w:fill="auto"/>
          </w:tcPr>
          <w:p w14:paraId="0191FE1E" w14:textId="4DF4A332" w:rsidR="00005D80" w:rsidRDefault="00005D80" w:rsidP="001340CF">
            <w:pPr>
              <w:pStyle w:val="TAC"/>
              <w:rPr>
                <w:sz w:val="16"/>
                <w:szCs w:val="16"/>
              </w:rPr>
            </w:pPr>
            <w:r>
              <w:rPr>
                <w:sz w:val="16"/>
                <w:szCs w:val="16"/>
              </w:rPr>
              <w:t>F</w:t>
            </w:r>
          </w:p>
        </w:tc>
        <w:tc>
          <w:tcPr>
            <w:tcW w:w="4726" w:type="dxa"/>
            <w:shd w:val="solid" w:color="FFFFFF" w:fill="auto"/>
          </w:tcPr>
          <w:p w14:paraId="58CE7826" w14:textId="3D259F0A" w:rsidR="00005D80" w:rsidRDefault="00005D80" w:rsidP="001340CF">
            <w:pPr>
              <w:pStyle w:val="TAL"/>
              <w:rPr>
                <w:snapToGrid w:val="0"/>
                <w:sz w:val="16"/>
                <w:szCs w:val="16"/>
                <w:lang w:eastAsia="zh-CN"/>
              </w:rPr>
            </w:pPr>
            <w:r>
              <w:rPr>
                <w:snapToGrid w:val="0"/>
                <w:sz w:val="16"/>
                <w:szCs w:val="16"/>
                <w:lang w:eastAsia="zh-CN"/>
              </w:rPr>
              <w:t>Correction on ProSe Multihop U2N Relay reselection for Model B</w:t>
            </w:r>
          </w:p>
        </w:tc>
        <w:tc>
          <w:tcPr>
            <w:tcW w:w="708" w:type="dxa"/>
            <w:shd w:val="solid" w:color="FFFFFF" w:fill="auto"/>
          </w:tcPr>
          <w:p w14:paraId="03E42CF1" w14:textId="67530F5B" w:rsidR="00005D80" w:rsidRDefault="00005D80" w:rsidP="001340CF">
            <w:pPr>
              <w:pStyle w:val="TAC"/>
              <w:rPr>
                <w:sz w:val="16"/>
                <w:szCs w:val="16"/>
              </w:rPr>
            </w:pPr>
            <w:r>
              <w:rPr>
                <w:sz w:val="16"/>
                <w:szCs w:val="16"/>
              </w:rPr>
              <w:t>19.3.0</w:t>
            </w:r>
          </w:p>
        </w:tc>
      </w:tr>
      <w:tr w:rsidR="00E848D6" w:rsidRPr="00CB5EC9" w14:paraId="2763FA7E" w14:textId="77777777" w:rsidTr="005D7532">
        <w:tc>
          <w:tcPr>
            <w:tcW w:w="800" w:type="dxa"/>
            <w:shd w:val="solid" w:color="FFFFFF" w:fill="auto"/>
          </w:tcPr>
          <w:p w14:paraId="1C97D215" w14:textId="418D6A06" w:rsidR="00E848D6" w:rsidRDefault="00E848D6" w:rsidP="001340CF">
            <w:pPr>
              <w:pStyle w:val="TAC"/>
              <w:rPr>
                <w:sz w:val="16"/>
                <w:szCs w:val="16"/>
              </w:rPr>
            </w:pPr>
            <w:r>
              <w:rPr>
                <w:sz w:val="16"/>
                <w:szCs w:val="16"/>
              </w:rPr>
              <w:t>2025-06</w:t>
            </w:r>
          </w:p>
        </w:tc>
        <w:tc>
          <w:tcPr>
            <w:tcW w:w="853" w:type="dxa"/>
            <w:shd w:val="solid" w:color="FFFFFF" w:fill="auto"/>
          </w:tcPr>
          <w:p w14:paraId="07632C40" w14:textId="69292F22" w:rsidR="00E848D6" w:rsidRDefault="00E848D6" w:rsidP="001340CF">
            <w:pPr>
              <w:pStyle w:val="TAC"/>
              <w:rPr>
                <w:sz w:val="16"/>
                <w:szCs w:val="16"/>
              </w:rPr>
            </w:pPr>
            <w:r>
              <w:rPr>
                <w:sz w:val="16"/>
                <w:szCs w:val="16"/>
              </w:rPr>
              <w:t>SA#108</w:t>
            </w:r>
          </w:p>
        </w:tc>
        <w:tc>
          <w:tcPr>
            <w:tcW w:w="1041" w:type="dxa"/>
            <w:shd w:val="solid" w:color="FFFFFF" w:fill="auto"/>
          </w:tcPr>
          <w:p w14:paraId="02A544B5" w14:textId="7DE38A5F" w:rsidR="00E848D6" w:rsidRDefault="00E848D6" w:rsidP="001340CF">
            <w:pPr>
              <w:pStyle w:val="TAC"/>
              <w:rPr>
                <w:sz w:val="16"/>
                <w:szCs w:val="16"/>
              </w:rPr>
            </w:pPr>
            <w:r>
              <w:rPr>
                <w:sz w:val="16"/>
                <w:szCs w:val="16"/>
              </w:rPr>
              <w:t>SP-250460</w:t>
            </w:r>
          </w:p>
        </w:tc>
        <w:tc>
          <w:tcPr>
            <w:tcW w:w="660" w:type="dxa"/>
            <w:shd w:val="solid" w:color="FFFFFF" w:fill="auto"/>
          </w:tcPr>
          <w:p w14:paraId="194982BD" w14:textId="6C022C13" w:rsidR="00E848D6" w:rsidRDefault="00E848D6" w:rsidP="001340CF">
            <w:pPr>
              <w:pStyle w:val="TAC"/>
              <w:rPr>
                <w:sz w:val="16"/>
                <w:szCs w:val="16"/>
              </w:rPr>
            </w:pPr>
            <w:r>
              <w:rPr>
                <w:sz w:val="16"/>
                <w:szCs w:val="16"/>
              </w:rPr>
              <w:t>0543</w:t>
            </w:r>
          </w:p>
        </w:tc>
        <w:tc>
          <w:tcPr>
            <w:tcW w:w="426" w:type="dxa"/>
            <w:shd w:val="solid" w:color="FFFFFF" w:fill="auto"/>
          </w:tcPr>
          <w:p w14:paraId="34293BDE" w14:textId="2A61D75B" w:rsidR="00E848D6" w:rsidRDefault="00E848D6" w:rsidP="001340CF">
            <w:pPr>
              <w:pStyle w:val="TAC"/>
              <w:rPr>
                <w:sz w:val="16"/>
                <w:szCs w:val="16"/>
              </w:rPr>
            </w:pPr>
            <w:r>
              <w:rPr>
                <w:sz w:val="16"/>
                <w:szCs w:val="16"/>
              </w:rPr>
              <w:t>1</w:t>
            </w:r>
          </w:p>
        </w:tc>
        <w:tc>
          <w:tcPr>
            <w:tcW w:w="425" w:type="dxa"/>
            <w:shd w:val="solid" w:color="FFFFFF" w:fill="auto"/>
          </w:tcPr>
          <w:p w14:paraId="2CEA8EC3" w14:textId="068F7AAE" w:rsidR="00E848D6" w:rsidRDefault="00E848D6" w:rsidP="001340CF">
            <w:pPr>
              <w:pStyle w:val="TAC"/>
              <w:rPr>
                <w:sz w:val="16"/>
                <w:szCs w:val="16"/>
              </w:rPr>
            </w:pPr>
            <w:r>
              <w:rPr>
                <w:sz w:val="16"/>
                <w:szCs w:val="16"/>
              </w:rPr>
              <w:t>F</w:t>
            </w:r>
          </w:p>
        </w:tc>
        <w:tc>
          <w:tcPr>
            <w:tcW w:w="4726" w:type="dxa"/>
            <w:shd w:val="solid" w:color="FFFFFF" w:fill="auto"/>
          </w:tcPr>
          <w:p w14:paraId="3D73A3E2" w14:textId="496216AA" w:rsidR="00E848D6" w:rsidRDefault="00E848D6" w:rsidP="001340CF">
            <w:pPr>
              <w:pStyle w:val="TAL"/>
              <w:rPr>
                <w:snapToGrid w:val="0"/>
                <w:sz w:val="16"/>
                <w:szCs w:val="16"/>
                <w:lang w:eastAsia="zh-CN"/>
              </w:rPr>
            </w:pPr>
            <w:r>
              <w:rPr>
                <w:snapToGrid w:val="0"/>
                <w:sz w:val="16"/>
                <w:szCs w:val="16"/>
                <w:lang w:eastAsia="zh-CN"/>
              </w:rPr>
              <w:t>Removing QoS EN</w:t>
            </w:r>
          </w:p>
        </w:tc>
        <w:tc>
          <w:tcPr>
            <w:tcW w:w="708" w:type="dxa"/>
            <w:shd w:val="solid" w:color="FFFFFF" w:fill="auto"/>
          </w:tcPr>
          <w:p w14:paraId="1862F52A" w14:textId="530C4D1A" w:rsidR="00E848D6" w:rsidRDefault="00E848D6" w:rsidP="001340CF">
            <w:pPr>
              <w:pStyle w:val="TAC"/>
              <w:rPr>
                <w:sz w:val="16"/>
                <w:szCs w:val="16"/>
              </w:rPr>
            </w:pPr>
            <w:r>
              <w:rPr>
                <w:sz w:val="16"/>
                <w:szCs w:val="16"/>
              </w:rPr>
              <w:t>19.4.0</w:t>
            </w:r>
          </w:p>
        </w:tc>
      </w:tr>
      <w:tr w:rsidR="00E848D6" w:rsidRPr="00CB5EC9" w14:paraId="305792EE" w14:textId="77777777" w:rsidTr="005D7532">
        <w:tc>
          <w:tcPr>
            <w:tcW w:w="800" w:type="dxa"/>
            <w:shd w:val="solid" w:color="FFFFFF" w:fill="auto"/>
          </w:tcPr>
          <w:p w14:paraId="5FBFC80E" w14:textId="2AAC8F6D" w:rsidR="00E848D6" w:rsidRDefault="00E848D6" w:rsidP="001340CF">
            <w:pPr>
              <w:pStyle w:val="TAC"/>
              <w:rPr>
                <w:sz w:val="16"/>
                <w:szCs w:val="16"/>
              </w:rPr>
            </w:pPr>
            <w:r>
              <w:rPr>
                <w:sz w:val="16"/>
                <w:szCs w:val="16"/>
              </w:rPr>
              <w:t>2025-06</w:t>
            </w:r>
          </w:p>
        </w:tc>
        <w:tc>
          <w:tcPr>
            <w:tcW w:w="853" w:type="dxa"/>
            <w:shd w:val="solid" w:color="FFFFFF" w:fill="auto"/>
          </w:tcPr>
          <w:p w14:paraId="5B6AB646" w14:textId="39070FB5" w:rsidR="00E848D6" w:rsidRDefault="00E848D6" w:rsidP="001340CF">
            <w:pPr>
              <w:pStyle w:val="TAC"/>
              <w:rPr>
                <w:sz w:val="16"/>
                <w:szCs w:val="16"/>
              </w:rPr>
            </w:pPr>
            <w:r>
              <w:rPr>
                <w:sz w:val="16"/>
                <w:szCs w:val="16"/>
              </w:rPr>
              <w:t>SA#108</w:t>
            </w:r>
          </w:p>
        </w:tc>
        <w:tc>
          <w:tcPr>
            <w:tcW w:w="1041" w:type="dxa"/>
            <w:shd w:val="solid" w:color="FFFFFF" w:fill="auto"/>
          </w:tcPr>
          <w:p w14:paraId="27DF7891" w14:textId="2F126F03" w:rsidR="00E848D6" w:rsidRDefault="00E848D6" w:rsidP="001340CF">
            <w:pPr>
              <w:pStyle w:val="TAC"/>
              <w:rPr>
                <w:sz w:val="16"/>
                <w:szCs w:val="16"/>
              </w:rPr>
            </w:pPr>
            <w:r>
              <w:rPr>
                <w:sz w:val="16"/>
                <w:szCs w:val="16"/>
              </w:rPr>
              <w:t>SP-250461</w:t>
            </w:r>
          </w:p>
        </w:tc>
        <w:tc>
          <w:tcPr>
            <w:tcW w:w="660" w:type="dxa"/>
            <w:shd w:val="solid" w:color="FFFFFF" w:fill="auto"/>
          </w:tcPr>
          <w:p w14:paraId="4321240C" w14:textId="5EF254B0" w:rsidR="00E848D6" w:rsidRDefault="00E848D6" w:rsidP="001340CF">
            <w:pPr>
              <w:pStyle w:val="TAC"/>
              <w:rPr>
                <w:sz w:val="16"/>
                <w:szCs w:val="16"/>
              </w:rPr>
            </w:pPr>
            <w:r>
              <w:rPr>
                <w:sz w:val="16"/>
                <w:szCs w:val="16"/>
              </w:rPr>
              <w:t>0544</w:t>
            </w:r>
          </w:p>
        </w:tc>
        <w:tc>
          <w:tcPr>
            <w:tcW w:w="426" w:type="dxa"/>
            <w:shd w:val="solid" w:color="FFFFFF" w:fill="auto"/>
          </w:tcPr>
          <w:p w14:paraId="6970C43D" w14:textId="11A7DE26" w:rsidR="00E848D6" w:rsidRDefault="00E848D6" w:rsidP="001340CF">
            <w:pPr>
              <w:pStyle w:val="TAC"/>
              <w:rPr>
                <w:sz w:val="16"/>
                <w:szCs w:val="16"/>
              </w:rPr>
            </w:pPr>
            <w:r>
              <w:rPr>
                <w:sz w:val="16"/>
                <w:szCs w:val="16"/>
              </w:rPr>
              <w:t>-</w:t>
            </w:r>
          </w:p>
        </w:tc>
        <w:tc>
          <w:tcPr>
            <w:tcW w:w="425" w:type="dxa"/>
            <w:shd w:val="solid" w:color="FFFFFF" w:fill="auto"/>
          </w:tcPr>
          <w:p w14:paraId="262536DF" w14:textId="70021518" w:rsidR="00E848D6" w:rsidRDefault="00E848D6" w:rsidP="001340CF">
            <w:pPr>
              <w:pStyle w:val="TAC"/>
              <w:rPr>
                <w:sz w:val="16"/>
                <w:szCs w:val="16"/>
              </w:rPr>
            </w:pPr>
            <w:r>
              <w:rPr>
                <w:sz w:val="16"/>
                <w:szCs w:val="16"/>
              </w:rPr>
              <w:t>D</w:t>
            </w:r>
          </w:p>
        </w:tc>
        <w:tc>
          <w:tcPr>
            <w:tcW w:w="4726" w:type="dxa"/>
            <w:shd w:val="solid" w:color="FFFFFF" w:fill="auto"/>
          </w:tcPr>
          <w:p w14:paraId="7CB6D343" w14:textId="1AF029E4" w:rsidR="00E848D6" w:rsidRDefault="00E848D6" w:rsidP="001340CF">
            <w:pPr>
              <w:pStyle w:val="TAL"/>
              <w:rPr>
                <w:snapToGrid w:val="0"/>
                <w:sz w:val="16"/>
                <w:szCs w:val="16"/>
                <w:lang w:eastAsia="zh-CN"/>
              </w:rPr>
            </w:pPr>
            <w:r>
              <w:rPr>
                <w:snapToGrid w:val="0"/>
                <w:sz w:val="16"/>
                <w:szCs w:val="16"/>
                <w:lang w:eastAsia="zh-CN"/>
              </w:rPr>
              <w:t>Editorial corrections</w:t>
            </w:r>
          </w:p>
        </w:tc>
        <w:tc>
          <w:tcPr>
            <w:tcW w:w="708" w:type="dxa"/>
            <w:shd w:val="solid" w:color="FFFFFF" w:fill="auto"/>
          </w:tcPr>
          <w:p w14:paraId="0CD3B1C5" w14:textId="0A83C029" w:rsidR="00E848D6" w:rsidRDefault="00E848D6" w:rsidP="001340CF">
            <w:pPr>
              <w:pStyle w:val="TAC"/>
              <w:rPr>
                <w:sz w:val="16"/>
                <w:szCs w:val="16"/>
              </w:rPr>
            </w:pPr>
            <w:r>
              <w:rPr>
                <w:sz w:val="16"/>
                <w:szCs w:val="16"/>
              </w:rPr>
              <w:t>19.4.0</w:t>
            </w:r>
          </w:p>
        </w:tc>
      </w:tr>
      <w:tr w:rsidR="00430AC8" w:rsidRPr="00CB5EC9" w14:paraId="227D5381" w14:textId="77777777" w:rsidTr="005D7532">
        <w:tc>
          <w:tcPr>
            <w:tcW w:w="800" w:type="dxa"/>
            <w:shd w:val="solid" w:color="FFFFFF" w:fill="auto"/>
          </w:tcPr>
          <w:p w14:paraId="40C5B0AC" w14:textId="3CF9309D" w:rsidR="00430AC8" w:rsidRDefault="00430AC8" w:rsidP="001340CF">
            <w:pPr>
              <w:pStyle w:val="TAC"/>
              <w:rPr>
                <w:sz w:val="16"/>
                <w:szCs w:val="16"/>
              </w:rPr>
            </w:pPr>
            <w:r>
              <w:rPr>
                <w:sz w:val="16"/>
                <w:szCs w:val="16"/>
              </w:rPr>
              <w:t>2025-06</w:t>
            </w:r>
          </w:p>
        </w:tc>
        <w:tc>
          <w:tcPr>
            <w:tcW w:w="853" w:type="dxa"/>
            <w:shd w:val="solid" w:color="FFFFFF" w:fill="auto"/>
          </w:tcPr>
          <w:p w14:paraId="7B177A84" w14:textId="4EF4FEDB" w:rsidR="00430AC8" w:rsidRDefault="00430AC8" w:rsidP="001340CF">
            <w:pPr>
              <w:pStyle w:val="TAC"/>
              <w:rPr>
                <w:sz w:val="16"/>
                <w:szCs w:val="16"/>
              </w:rPr>
            </w:pPr>
            <w:r>
              <w:rPr>
                <w:sz w:val="16"/>
                <w:szCs w:val="16"/>
              </w:rPr>
              <w:t>SA#108</w:t>
            </w:r>
          </w:p>
        </w:tc>
        <w:tc>
          <w:tcPr>
            <w:tcW w:w="1041" w:type="dxa"/>
            <w:shd w:val="solid" w:color="FFFFFF" w:fill="auto"/>
          </w:tcPr>
          <w:p w14:paraId="4EC41775" w14:textId="453526F6" w:rsidR="00430AC8" w:rsidRDefault="00430AC8" w:rsidP="001340CF">
            <w:pPr>
              <w:pStyle w:val="TAC"/>
              <w:rPr>
                <w:sz w:val="16"/>
                <w:szCs w:val="16"/>
              </w:rPr>
            </w:pPr>
            <w:r>
              <w:rPr>
                <w:sz w:val="16"/>
                <w:szCs w:val="16"/>
              </w:rPr>
              <w:t>SP-250460</w:t>
            </w:r>
          </w:p>
        </w:tc>
        <w:tc>
          <w:tcPr>
            <w:tcW w:w="660" w:type="dxa"/>
            <w:shd w:val="solid" w:color="FFFFFF" w:fill="auto"/>
          </w:tcPr>
          <w:p w14:paraId="53C4C6EF" w14:textId="0D8E46BF" w:rsidR="00430AC8" w:rsidRDefault="00430AC8" w:rsidP="001340CF">
            <w:pPr>
              <w:pStyle w:val="TAC"/>
              <w:rPr>
                <w:sz w:val="16"/>
                <w:szCs w:val="16"/>
              </w:rPr>
            </w:pPr>
            <w:r>
              <w:rPr>
                <w:sz w:val="16"/>
                <w:szCs w:val="16"/>
              </w:rPr>
              <w:t>0545</w:t>
            </w:r>
          </w:p>
        </w:tc>
        <w:tc>
          <w:tcPr>
            <w:tcW w:w="426" w:type="dxa"/>
            <w:shd w:val="solid" w:color="FFFFFF" w:fill="auto"/>
          </w:tcPr>
          <w:p w14:paraId="3F109A16" w14:textId="277DE816" w:rsidR="00430AC8" w:rsidRDefault="00430AC8" w:rsidP="001340CF">
            <w:pPr>
              <w:pStyle w:val="TAC"/>
              <w:rPr>
                <w:sz w:val="16"/>
                <w:szCs w:val="16"/>
              </w:rPr>
            </w:pPr>
            <w:r>
              <w:rPr>
                <w:sz w:val="16"/>
                <w:szCs w:val="16"/>
              </w:rPr>
              <w:t>1</w:t>
            </w:r>
          </w:p>
        </w:tc>
        <w:tc>
          <w:tcPr>
            <w:tcW w:w="425" w:type="dxa"/>
            <w:shd w:val="solid" w:color="FFFFFF" w:fill="auto"/>
          </w:tcPr>
          <w:p w14:paraId="7AF420F8" w14:textId="51AE0FD4" w:rsidR="00430AC8" w:rsidRDefault="00430AC8" w:rsidP="001340CF">
            <w:pPr>
              <w:pStyle w:val="TAC"/>
              <w:rPr>
                <w:sz w:val="16"/>
                <w:szCs w:val="16"/>
              </w:rPr>
            </w:pPr>
            <w:r>
              <w:rPr>
                <w:sz w:val="16"/>
                <w:szCs w:val="16"/>
              </w:rPr>
              <w:t>F</w:t>
            </w:r>
          </w:p>
        </w:tc>
        <w:tc>
          <w:tcPr>
            <w:tcW w:w="4726" w:type="dxa"/>
            <w:shd w:val="solid" w:color="FFFFFF" w:fill="auto"/>
          </w:tcPr>
          <w:p w14:paraId="02A1C847" w14:textId="35A5748C" w:rsidR="00430AC8" w:rsidRDefault="00430AC8" w:rsidP="001340CF">
            <w:pPr>
              <w:pStyle w:val="TAL"/>
              <w:rPr>
                <w:snapToGrid w:val="0"/>
                <w:sz w:val="16"/>
                <w:szCs w:val="16"/>
                <w:lang w:eastAsia="zh-CN"/>
              </w:rPr>
            </w:pPr>
            <w:r>
              <w:rPr>
                <w:snapToGrid w:val="0"/>
                <w:sz w:val="16"/>
                <w:szCs w:val="16"/>
                <w:lang w:eastAsia="zh-CN"/>
              </w:rPr>
              <w:t>Updates to Common identifiers for 5G ProSe UE-to-Network Relay</w:t>
            </w:r>
          </w:p>
        </w:tc>
        <w:tc>
          <w:tcPr>
            <w:tcW w:w="708" w:type="dxa"/>
            <w:shd w:val="solid" w:color="FFFFFF" w:fill="auto"/>
          </w:tcPr>
          <w:p w14:paraId="138CFAC7" w14:textId="41AD873A" w:rsidR="00430AC8" w:rsidRDefault="00430AC8" w:rsidP="001340CF">
            <w:pPr>
              <w:pStyle w:val="TAC"/>
              <w:rPr>
                <w:sz w:val="16"/>
                <w:szCs w:val="16"/>
              </w:rPr>
            </w:pPr>
            <w:r>
              <w:rPr>
                <w:sz w:val="16"/>
                <w:szCs w:val="16"/>
              </w:rPr>
              <w:t>19.4.0</w:t>
            </w:r>
          </w:p>
        </w:tc>
      </w:tr>
      <w:tr w:rsidR="005320A6" w:rsidRPr="00CB5EC9" w14:paraId="0E60B2E9" w14:textId="77777777" w:rsidTr="005D7532">
        <w:tc>
          <w:tcPr>
            <w:tcW w:w="800" w:type="dxa"/>
            <w:shd w:val="solid" w:color="FFFFFF" w:fill="auto"/>
          </w:tcPr>
          <w:p w14:paraId="3F2ACFB4" w14:textId="2EBC408E" w:rsidR="005320A6" w:rsidRDefault="005320A6" w:rsidP="001340CF">
            <w:pPr>
              <w:pStyle w:val="TAC"/>
              <w:rPr>
                <w:sz w:val="16"/>
                <w:szCs w:val="16"/>
              </w:rPr>
            </w:pPr>
            <w:r>
              <w:rPr>
                <w:sz w:val="16"/>
                <w:szCs w:val="16"/>
              </w:rPr>
              <w:t>2025-06</w:t>
            </w:r>
          </w:p>
        </w:tc>
        <w:tc>
          <w:tcPr>
            <w:tcW w:w="853" w:type="dxa"/>
            <w:shd w:val="solid" w:color="FFFFFF" w:fill="auto"/>
          </w:tcPr>
          <w:p w14:paraId="686EF957" w14:textId="07054C00" w:rsidR="005320A6" w:rsidRDefault="005320A6" w:rsidP="001340CF">
            <w:pPr>
              <w:pStyle w:val="TAC"/>
              <w:rPr>
                <w:sz w:val="16"/>
                <w:szCs w:val="16"/>
              </w:rPr>
            </w:pPr>
            <w:r>
              <w:rPr>
                <w:sz w:val="16"/>
                <w:szCs w:val="16"/>
              </w:rPr>
              <w:t>SA#108</w:t>
            </w:r>
          </w:p>
        </w:tc>
        <w:tc>
          <w:tcPr>
            <w:tcW w:w="1041" w:type="dxa"/>
            <w:shd w:val="solid" w:color="FFFFFF" w:fill="auto"/>
          </w:tcPr>
          <w:p w14:paraId="04606D5A" w14:textId="48876BB5" w:rsidR="005320A6" w:rsidRDefault="005320A6" w:rsidP="001340CF">
            <w:pPr>
              <w:pStyle w:val="TAC"/>
              <w:rPr>
                <w:sz w:val="16"/>
                <w:szCs w:val="16"/>
              </w:rPr>
            </w:pPr>
            <w:r>
              <w:rPr>
                <w:sz w:val="16"/>
                <w:szCs w:val="16"/>
              </w:rPr>
              <w:t>SP-250460</w:t>
            </w:r>
          </w:p>
        </w:tc>
        <w:tc>
          <w:tcPr>
            <w:tcW w:w="660" w:type="dxa"/>
            <w:shd w:val="solid" w:color="FFFFFF" w:fill="auto"/>
          </w:tcPr>
          <w:p w14:paraId="024FDB02" w14:textId="71414941" w:rsidR="005320A6" w:rsidRDefault="005320A6" w:rsidP="001340CF">
            <w:pPr>
              <w:pStyle w:val="TAC"/>
              <w:rPr>
                <w:sz w:val="16"/>
                <w:szCs w:val="16"/>
              </w:rPr>
            </w:pPr>
            <w:r>
              <w:rPr>
                <w:sz w:val="16"/>
                <w:szCs w:val="16"/>
              </w:rPr>
              <w:t>0546</w:t>
            </w:r>
          </w:p>
        </w:tc>
        <w:tc>
          <w:tcPr>
            <w:tcW w:w="426" w:type="dxa"/>
            <w:shd w:val="solid" w:color="FFFFFF" w:fill="auto"/>
          </w:tcPr>
          <w:p w14:paraId="4C918FE0" w14:textId="70A437B9" w:rsidR="005320A6" w:rsidRDefault="005320A6" w:rsidP="001340CF">
            <w:pPr>
              <w:pStyle w:val="TAC"/>
              <w:rPr>
                <w:sz w:val="16"/>
                <w:szCs w:val="16"/>
              </w:rPr>
            </w:pPr>
            <w:r>
              <w:rPr>
                <w:sz w:val="16"/>
                <w:szCs w:val="16"/>
              </w:rPr>
              <w:t>1</w:t>
            </w:r>
          </w:p>
        </w:tc>
        <w:tc>
          <w:tcPr>
            <w:tcW w:w="425" w:type="dxa"/>
            <w:shd w:val="solid" w:color="FFFFFF" w:fill="auto"/>
          </w:tcPr>
          <w:p w14:paraId="07496E68" w14:textId="66FAB0D0" w:rsidR="005320A6" w:rsidRDefault="005320A6" w:rsidP="001340CF">
            <w:pPr>
              <w:pStyle w:val="TAC"/>
              <w:rPr>
                <w:sz w:val="16"/>
                <w:szCs w:val="16"/>
              </w:rPr>
            </w:pPr>
            <w:r>
              <w:rPr>
                <w:sz w:val="16"/>
                <w:szCs w:val="16"/>
              </w:rPr>
              <w:t>F</w:t>
            </w:r>
          </w:p>
        </w:tc>
        <w:tc>
          <w:tcPr>
            <w:tcW w:w="4726" w:type="dxa"/>
            <w:shd w:val="solid" w:color="FFFFFF" w:fill="auto"/>
          </w:tcPr>
          <w:p w14:paraId="271D30B9" w14:textId="3A5DF81A" w:rsidR="005320A6" w:rsidRDefault="005320A6" w:rsidP="001340CF">
            <w:pPr>
              <w:pStyle w:val="TAL"/>
              <w:rPr>
                <w:snapToGrid w:val="0"/>
                <w:sz w:val="16"/>
                <w:szCs w:val="16"/>
                <w:lang w:eastAsia="zh-CN"/>
              </w:rPr>
            </w:pPr>
            <w:r>
              <w:rPr>
                <w:snapToGrid w:val="0"/>
                <w:sz w:val="16"/>
                <w:szCs w:val="16"/>
                <w:lang w:eastAsia="zh-CN"/>
              </w:rPr>
              <w:t>Introduction of Multi-hop Layer-2 UE-to-Network relaying</w:t>
            </w:r>
          </w:p>
        </w:tc>
        <w:tc>
          <w:tcPr>
            <w:tcW w:w="708" w:type="dxa"/>
            <w:shd w:val="solid" w:color="FFFFFF" w:fill="auto"/>
          </w:tcPr>
          <w:p w14:paraId="25E2F1BD" w14:textId="4203BD6F" w:rsidR="005320A6" w:rsidRDefault="005320A6" w:rsidP="001340CF">
            <w:pPr>
              <w:pStyle w:val="TAC"/>
              <w:rPr>
                <w:sz w:val="16"/>
                <w:szCs w:val="16"/>
              </w:rPr>
            </w:pPr>
            <w:r>
              <w:rPr>
                <w:sz w:val="16"/>
                <w:szCs w:val="16"/>
              </w:rPr>
              <w:t>19.4.0</w:t>
            </w:r>
          </w:p>
        </w:tc>
      </w:tr>
      <w:tr w:rsidR="00095BB2" w:rsidRPr="00CB5EC9" w14:paraId="3754203B" w14:textId="77777777" w:rsidTr="005D7532">
        <w:tc>
          <w:tcPr>
            <w:tcW w:w="800" w:type="dxa"/>
            <w:shd w:val="solid" w:color="FFFFFF" w:fill="auto"/>
          </w:tcPr>
          <w:p w14:paraId="673B427F" w14:textId="31655266" w:rsidR="00095BB2" w:rsidRDefault="00095BB2" w:rsidP="001340CF">
            <w:pPr>
              <w:pStyle w:val="TAC"/>
              <w:rPr>
                <w:sz w:val="16"/>
                <w:szCs w:val="16"/>
              </w:rPr>
            </w:pPr>
            <w:r>
              <w:rPr>
                <w:sz w:val="16"/>
                <w:szCs w:val="16"/>
              </w:rPr>
              <w:t>2025-06</w:t>
            </w:r>
          </w:p>
        </w:tc>
        <w:tc>
          <w:tcPr>
            <w:tcW w:w="853" w:type="dxa"/>
            <w:shd w:val="solid" w:color="FFFFFF" w:fill="auto"/>
          </w:tcPr>
          <w:p w14:paraId="6772FBE5" w14:textId="1716DA2A" w:rsidR="00095BB2" w:rsidRDefault="00095BB2" w:rsidP="001340CF">
            <w:pPr>
              <w:pStyle w:val="TAC"/>
              <w:rPr>
                <w:sz w:val="16"/>
                <w:szCs w:val="16"/>
              </w:rPr>
            </w:pPr>
            <w:r>
              <w:rPr>
                <w:sz w:val="16"/>
                <w:szCs w:val="16"/>
              </w:rPr>
              <w:t>SA#108</w:t>
            </w:r>
          </w:p>
        </w:tc>
        <w:tc>
          <w:tcPr>
            <w:tcW w:w="1041" w:type="dxa"/>
            <w:shd w:val="solid" w:color="FFFFFF" w:fill="auto"/>
          </w:tcPr>
          <w:p w14:paraId="41366066" w14:textId="3CF45C71" w:rsidR="00095BB2" w:rsidRDefault="00095BB2" w:rsidP="001340CF">
            <w:pPr>
              <w:pStyle w:val="TAC"/>
              <w:rPr>
                <w:sz w:val="16"/>
                <w:szCs w:val="16"/>
              </w:rPr>
            </w:pPr>
            <w:r>
              <w:rPr>
                <w:sz w:val="16"/>
                <w:szCs w:val="16"/>
              </w:rPr>
              <w:t>SP-250460</w:t>
            </w:r>
          </w:p>
        </w:tc>
        <w:tc>
          <w:tcPr>
            <w:tcW w:w="660" w:type="dxa"/>
            <w:shd w:val="solid" w:color="FFFFFF" w:fill="auto"/>
          </w:tcPr>
          <w:p w14:paraId="5E1D0B95" w14:textId="62BC3F31" w:rsidR="00095BB2" w:rsidRDefault="00095BB2" w:rsidP="001340CF">
            <w:pPr>
              <w:pStyle w:val="TAC"/>
              <w:rPr>
                <w:sz w:val="16"/>
                <w:szCs w:val="16"/>
              </w:rPr>
            </w:pPr>
            <w:r>
              <w:rPr>
                <w:sz w:val="16"/>
                <w:szCs w:val="16"/>
              </w:rPr>
              <w:t>0547</w:t>
            </w:r>
          </w:p>
        </w:tc>
        <w:tc>
          <w:tcPr>
            <w:tcW w:w="426" w:type="dxa"/>
            <w:shd w:val="solid" w:color="FFFFFF" w:fill="auto"/>
          </w:tcPr>
          <w:p w14:paraId="1B524DDD" w14:textId="6AD13502" w:rsidR="00095BB2" w:rsidRDefault="00095BB2" w:rsidP="001340CF">
            <w:pPr>
              <w:pStyle w:val="TAC"/>
              <w:rPr>
                <w:sz w:val="16"/>
                <w:szCs w:val="16"/>
              </w:rPr>
            </w:pPr>
            <w:r>
              <w:rPr>
                <w:sz w:val="16"/>
                <w:szCs w:val="16"/>
              </w:rPr>
              <w:t>1</w:t>
            </w:r>
          </w:p>
        </w:tc>
        <w:tc>
          <w:tcPr>
            <w:tcW w:w="425" w:type="dxa"/>
            <w:shd w:val="solid" w:color="FFFFFF" w:fill="auto"/>
          </w:tcPr>
          <w:p w14:paraId="3F81DEFE" w14:textId="76EB7161" w:rsidR="00095BB2" w:rsidRDefault="00095BB2" w:rsidP="001340CF">
            <w:pPr>
              <w:pStyle w:val="TAC"/>
              <w:rPr>
                <w:sz w:val="16"/>
                <w:szCs w:val="16"/>
              </w:rPr>
            </w:pPr>
            <w:r>
              <w:rPr>
                <w:sz w:val="16"/>
                <w:szCs w:val="16"/>
              </w:rPr>
              <w:t>F</w:t>
            </w:r>
          </w:p>
        </w:tc>
        <w:tc>
          <w:tcPr>
            <w:tcW w:w="4726" w:type="dxa"/>
            <w:shd w:val="solid" w:color="FFFFFF" w:fill="auto"/>
          </w:tcPr>
          <w:p w14:paraId="74548997" w14:textId="4169868E" w:rsidR="00095BB2" w:rsidRDefault="00095BB2" w:rsidP="001340CF">
            <w:pPr>
              <w:pStyle w:val="TAL"/>
              <w:rPr>
                <w:snapToGrid w:val="0"/>
                <w:sz w:val="16"/>
                <w:szCs w:val="16"/>
                <w:lang w:eastAsia="zh-CN"/>
              </w:rPr>
            </w:pPr>
            <w:r>
              <w:rPr>
                <w:snapToGrid w:val="0"/>
                <w:sz w:val="16"/>
                <w:szCs w:val="16"/>
                <w:lang w:eastAsia="zh-CN"/>
              </w:rPr>
              <w:t>Policy/Parameter provisioning to support PWS for 5G ProSe multi-hop U2N Relay</w:t>
            </w:r>
          </w:p>
        </w:tc>
        <w:tc>
          <w:tcPr>
            <w:tcW w:w="708" w:type="dxa"/>
            <w:shd w:val="solid" w:color="FFFFFF" w:fill="auto"/>
          </w:tcPr>
          <w:p w14:paraId="6A2F6575" w14:textId="085BDA38" w:rsidR="00095BB2" w:rsidRDefault="00095BB2" w:rsidP="001340CF">
            <w:pPr>
              <w:pStyle w:val="TAC"/>
              <w:rPr>
                <w:sz w:val="16"/>
                <w:szCs w:val="16"/>
              </w:rPr>
            </w:pPr>
            <w:r>
              <w:rPr>
                <w:sz w:val="16"/>
                <w:szCs w:val="16"/>
              </w:rPr>
              <w:t>19.4.0</w:t>
            </w:r>
          </w:p>
        </w:tc>
      </w:tr>
      <w:tr w:rsidR="00095BB2" w:rsidRPr="00CB5EC9" w14:paraId="3B3C9785" w14:textId="77777777" w:rsidTr="005D7532">
        <w:tc>
          <w:tcPr>
            <w:tcW w:w="800" w:type="dxa"/>
            <w:shd w:val="solid" w:color="FFFFFF" w:fill="auto"/>
          </w:tcPr>
          <w:p w14:paraId="74A7CF8B" w14:textId="1E8D8A6E" w:rsidR="00095BB2" w:rsidRDefault="00095BB2" w:rsidP="001340CF">
            <w:pPr>
              <w:pStyle w:val="TAC"/>
              <w:rPr>
                <w:sz w:val="16"/>
                <w:szCs w:val="16"/>
              </w:rPr>
            </w:pPr>
            <w:r>
              <w:rPr>
                <w:sz w:val="16"/>
                <w:szCs w:val="16"/>
              </w:rPr>
              <w:t>2025-06</w:t>
            </w:r>
          </w:p>
        </w:tc>
        <w:tc>
          <w:tcPr>
            <w:tcW w:w="853" w:type="dxa"/>
            <w:shd w:val="solid" w:color="FFFFFF" w:fill="auto"/>
          </w:tcPr>
          <w:p w14:paraId="64D1F51D" w14:textId="370471E2" w:rsidR="00095BB2" w:rsidRDefault="00095BB2" w:rsidP="001340CF">
            <w:pPr>
              <w:pStyle w:val="TAC"/>
              <w:rPr>
                <w:sz w:val="16"/>
                <w:szCs w:val="16"/>
              </w:rPr>
            </w:pPr>
            <w:r>
              <w:rPr>
                <w:sz w:val="16"/>
                <w:szCs w:val="16"/>
              </w:rPr>
              <w:t>SA#108</w:t>
            </w:r>
          </w:p>
        </w:tc>
        <w:tc>
          <w:tcPr>
            <w:tcW w:w="1041" w:type="dxa"/>
            <w:shd w:val="solid" w:color="FFFFFF" w:fill="auto"/>
          </w:tcPr>
          <w:p w14:paraId="65B54FD8" w14:textId="4662AE3D" w:rsidR="00095BB2" w:rsidRDefault="00095BB2" w:rsidP="001340CF">
            <w:pPr>
              <w:pStyle w:val="TAC"/>
              <w:rPr>
                <w:sz w:val="16"/>
                <w:szCs w:val="16"/>
              </w:rPr>
            </w:pPr>
            <w:r>
              <w:rPr>
                <w:sz w:val="16"/>
                <w:szCs w:val="16"/>
              </w:rPr>
              <w:t>SP-250460</w:t>
            </w:r>
          </w:p>
        </w:tc>
        <w:tc>
          <w:tcPr>
            <w:tcW w:w="660" w:type="dxa"/>
            <w:shd w:val="solid" w:color="FFFFFF" w:fill="auto"/>
          </w:tcPr>
          <w:p w14:paraId="77C50A66" w14:textId="4091AF5D" w:rsidR="00095BB2" w:rsidRDefault="00095BB2" w:rsidP="001340CF">
            <w:pPr>
              <w:pStyle w:val="TAC"/>
              <w:rPr>
                <w:sz w:val="16"/>
                <w:szCs w:val="16"/>
              </w:rPr>
            </w:pPr>
            <w:r>
              <w:rPr>
                <w:sz w:val="16"/>
                <w:szCs w:val="16"/>
              </w:rPr>
              <w:t>0548</w:t>
            </w:r>
          </w:p>
        </w:tc>
        <w:tc>
          <w:tcPr>
            <w:tcW w:w="426" w:type="dxa"/>
            <w:shd w:val="solid" w:color="FFFFFF" w:fill="auto"/>
          </w:tcPr>
          <w:p w14:paraId="5D2CF1B3" w14:textId="30014878" w:rsidR="00095BB2" w:rsidRDefault="00095BB2" w:rsidP="001340CF">
            <w:pPr>
              <w:pStyle w:val="TAC"/>
              <w:rPr>
                <w:sz w:val="16"/>
                <w:szCs w:val="16"/>
              </w:rPr>
            </w:pPr>
            <w:r>
              <w:rPr>
                <w:sz w:val="16"/>
                <w:szCs w:val="16"/>
              </w:rPr>
              <w:t>2</w:t>
            </w:r>
          </w:p>
        </w:tc>
        <w:tc>
          <w:tcPr>
            <w:tcW w:w="425" w:type="dxa"/>
            <w:shd w:val="solid" w:color="FFFFFF" w:fill="auto"/>
          </w:tcPr>
          <w:p w14:paraId="2041499B" w14:textId="3C45FA96" w:rsidR="00095BB2" w:rsidRDefault="00095BB2" w:rsidP="001340CF">
            <w:pPr>
              <w:pStyle w:val="TAC"/>
              <w:rPr>
                <w:sz w:val="16"/>
                <w:szCs w:val="16"/>
              </w:rPr>
            </w:pPr>
            <w:r>
              <w:rPr>
                <w:sz w:val="16"/>
                <w:szCs w:val="16"/>
              </w:rPr>
              <w:t>F</w:t>
            </w:r>
          </w:p>
        </w:tc>
        <w:tc>
          <w:tcPr>
            <w:tcW w:w="4726" w:type="dxa"/>
            <w:shd w:val="solid" w:color="FFFFFF" w:fill="auto"/>
          </w:tcPr>
          <w:p w14:paraId="03B1702A" w14:textId="63AB21E9" w:rsidR="00095BB2" w:rsidRDefault="00095BB2" w:rsidP="001340CF">
            <w:pPr>
              <w:pStyle w:val="TAL"/>
              <w:rPr>
                <w:snapToGrid w:val="0"/>
                <w:sz w:val="16"/>
                <w:szCs w:val="16"/>
                <w:lang w:eastAsia="zh-CN"/>
              </w:rPr>
            </w:pPr>
            <w:r>
              <w:rPr>
                <w:snapToGrid w:val="0"/>
                <w:sz w:val="16"/>
                <w:szCs w:val="16"/>
                <w:lang w:eastAsia="zh-CN"/>
              </w:rPr>
              <w:t>Clarification on Multi-hop U2N and U2U Discovery</w:t>
            </w:r>
          </w:p>
        </w:tc>
        <w:tc>
          <w:tcPr>
            <w:tcW w:w="708" w:type="dxa"/>
            <w:shd w:val="solid" w:color="FFFFFF" w:fill="auto"/>
          </w:tcPr>
          <w:p w14:paraId="4928BF38" w14:textId="3740C42F" w:rsidR="00095BB2" w:rsidRDefault="00095BB2" w:rsidP="001340CF">
            <w:pPr>
              <w:pStyle w:val="TAC"/>
              <w:rPr>
                <w:sz w:val="16"/>
                <w:szCs w:val="16"/>
              </w:rPr>
            </w:pPr>
            <w:r>
              <w:rPr>
                <w:sz w:val="16"/>
                <w:szCs w:val="16"/>
              </w:rPr>
              <w:t>19.4.0</w:t>
            </w:r>
          </w:p>
        </w:tc>
      </w:tr>
      <w:tr w:rsidR="00095BB2" w:rsidRPr="00CB5EC9" w14:paraId="3833B107" w14:textId="77777777" w:rsidTr="005D7532">
        <w:tc>
          <w:tcPr>
            <w:tcW w:w="800" w:type="dxa"/>
            <w:shd w:val="solid" w:color="FFFFFF" w:fill="auto"/>
          </w:tcPr>
          <w:p w14:paraId="3B4F8F3F" w14:textId="321B2FF0" w:rsidR="00095BB2" w:rsidRDefault="00095BB2" w:rsidP="001340CF">
            <w:pPr>
              <w:pStyle w:val="TAC"/>
              <w:rPr>
                <w:sz w:val="16"/>
                <w:szCs w:val="16"/>
              </w:rPr>
            </w:pPr>
            <w:r>
              <w:rPr>
                <w:sz w:val="16"/>
                <w:szCs w:val="16"/>
              </w:rPr>
              <w:t>2025-06</w:t>
            </w:r>
          </w:p>
        </w:tc>
        <w:tc>
          <w:tcPr>
            <w:tcW w:w="853" w:type="dxa"/>
            <w:shd w:val="solid" w:color="FFFFFF" w:fill="auto"/>
          </w:tcPr>
          <w:p w14:paraId="7637309C" w14:textId="580ACE39" w:rsidR="00095BB2" w:rsidRDefault="00095BB2" w:rsidP="001340CF">
            <w:pPr>
              <w:pStyle w:val="TAC"/>
              <w:rPr>
                <w:sz w:val="16"/>
                <w:szCs w:val="16"/>
              </w:rPr>
            </w:pPr>
            <w:r>
              <w:rPr>
                <w:sz w:val="16"/>
                <w:szCs w:val="16"/>
              </w:rPr>
              <w:t>SA#108</w:t>
            </w:r>
          </w:p>
        </w:tc>
        <w:tc>
          <w:tcPr>
            <w:tcW w:w="1041" w:type="dxa"/>
            <w:shd w:val="solid" w:color="FFFFFF" w:fill="auto"/>
          </w:tcPr>
          <w:p w14:paraId="3E50D0E0" w14:textId="1E8E2420" w:rsidR="00095BB2" w:rsidRDefault="00095BB2" w:rsidP="001340CF">
            <w:pPr>
              <w:pStyle w:val="TAC"/>
              <w:rPr>
                <w:sz w:val="16"/>
                <w:szCs w:val="16"/>
              </w:rPr>
            </w:pPr>
            <w:r>
              <w:rPr>
                <w:sz w:val="16"/>
                <w:szCs w:val="16"/>
              </w:rPr>
              <w:t>SP-250460</w:t>
            </w:r>
          </w:p>
        </w:tc>
        <w:tc>
          <w:tcPr>
            <w:tcW w:w="660" w:type="dxa"/>
            <w:shd w:val="solid" w:color="FFFFFF" w:fill="auto"/>
          </w:tcPr>
          <w:p w14:paraId="3D69F31F" w14:textId="319637DA" w:rsidR="00095BB2" w:rsidRDefault="00095BB2" w:rsidP="001340CF">
            <w:pPr>
              <w:pStyle w:val="TAC"/>
              <w:rPr>
                <w:sz w:val="16"/>
                <w:szCs w:val="16"/>
              </w:rPr>
            </w:pPr>
            <w:r>
              <w:rPr>
                <w:sz w:val="16"/>
                <w:szCs w:val="16"/>
              </w:rPr>
              <w:t>0549</w:t>
            </w:r>
          </w:p>
        </w:tc>
        <w:tc>
          <w:tcPr>
            <w:tcW w:w="426" w:type="dxa"/>
            <w:shd w:val="solid" w:color="FFFFFF" w:fill="auto"/>
          </w:tcPr>
          <w:p w14:paraId="24A0CC9F" w14:textId="6AE9632F" w:rsidR="00095BB2" w:rsidRDefault="00095BB2" w:rsidP="001340CF">
            <w:pPr>
              <w:pStyle w:val="TAC"/>
              <w:rPr>
                <w:sz w:val="16"/>
                <w:szCs w:val="16"/>
              </w:rPr>
            </w:pPr>
            <w:r>
              <w:rPr>
                <w:sz w:val="16"/>
                <w:szCs w:val="16"/>
              </w:rPr>
              <w:t>2</w:t>
            </w:r>
          </w:p>
        </w:tc>
        <w:tc>
          <w:tcPr>
            <w:tcW w:w="425" w:type="dxa"/>
            <w:shd w:val="solid" w:color="FFFFFF" w:fill="auto"/>
          </w:tcPr>
          <w:p w14:paraId="47D6B9DE" w14:textId="168EFCBC" w:rsidR="00095BB2" w:rsidRDefault="00095BB2" w:rsidP="001340CF">
            <w:pPr>
              <w:pStyle w:val="TAC"/>
              <w:rPr>
                <w:sz w:val="16"/>
                <w:szCs w:val="16"/>
              </w:rPr>
            </w:pPr>
            <w:r>
              <w:rPr>
                <w:sz w:val="16"/>
                <w:szCs w:val="16"/>
              </w:rPr>
              <w:t>F</w:t>
            </w:r>
          </w:p>
        </w:tc>
        <w:tc>
          <w:tcPr>
            <w:tcW w:w="4726" w:type="dxa"/>
            <w:shd w:val="solid" w:color="FFFFFF" w:fill="auto"/>
          </w:tcPr>
          <w:p w14:paraId="13A545C7" w14:textId="0682791D" w:rsidR="00095BB2" w:rsidRDefault="00095BB2" w:rsidP="001340CF">
            <w:pPr>
              <w:pStyle w:val="TAL"/>
              <w:rPr>
                <w:snapToGrid w:val="0"/>
                <w:sz w:val="16"/>
                <w:szCs w:val="16"/>
                <w:lang w:eastAsia="zh-CN"/>
              </w:rPr>
            </w:pPr>
            <w:r>
              <w:rPr>
                <w:snapToGrid w:val="0"/>
                <w:sz w:val="16"/>
                <w:szCs w:val="16"/>
                <w:lang w:eastAsia="zh-CN"/>
              </w:rPr>
              <w:t>Clarification on Relay reselection for 5G ProSe Remote UE with 5G ProSe Multi-hop UE-to-Network Relays</w:t>
            </w:r>
          </w:p>
        </w:tc>
        <w:tc>
          <w:tcPr>
            <w:tcW w:w="708" w:type="dxa"/>
            <w:shd w:val="solid" w:color="FFFFFF" w:fill="auto"/>
          </w:tcPr>
          <w:p w14:paraId="4672ABC0" w14:textId="566D0595" w:rsidR="00095BB2" w:rsidRDefault="00095BB2" w:rsidP="001340CF">
            <w:pPr>
              <w:pStyle w:val="TAC"/>
              <w:rPr>
                <w:sz w:val="16"/>
                <w:szCs w:val="16"/>
              </w:rPr>
            </w:pPr>
            <w:r>
              <w:rPr>
                <w:sz w:val="16"/>
                <w:szCs w:val="16"/>
              </w:rPr>
              <w:t>19.4.0</w:t>
            </w:r>
          </w:p>
        </w:tc>
      </w:tr>
      <w:tr w:rsidR="003E3C56" w:rsidRPr="00CB5EC9" w14:paraId="6FE97E93" w14:textId="77777777" w:rsidTr="005D7532">
        <w:tc>
          <w:tcPr>
            <w:tcW w:w="800" w:type="dxa"/>
            <w:shd w:val="solid" w:color="FFFFFF" w:fill="auto"/>
          </w:tcPr>
          <w:p w14:paraId="6740FACB" w14:textId="6BA9C73C" w:rsidR="003E3C56" w:rsidRDefault="003E3C56" w:rsidP="001340CF">
            <w:pPr>
              <w:pStyle w:val="TAC"/>
              <w:rPr>
                <w:sz w:val="16"/>
                <w:szCs w:val="16"/>
              </w:rPr>
            </w:pPr>
            <w:r>
              <w:rPr>
                <w:sz w:val="16"/>
                <w:szCs w:val="16"/>
              </w:rPr>
              <w:t>2025-06</w:t>
            </w:r>
          </w:p>
        </w:tc>
        <w:tc>
          <w:tcPr>
            <w:tcW w:w="853" w:type="dxa"/>
            <w:shd w:val="solid" w:color="FFFFFF" w:fill="auto"/>
          </w:tcPr>
          <w:p w14:paraId="42E23EEC" w14:textId="6B4D301F" w:rsidR="003E3C56" w:rsidRDefault="003E3C56" w:rsidP="001340CF">
            <w:pPr>
              <w:pStyle w:val="TAC"/>
              <w:rPr>
                <w:sz w:val="16"/>
                <w:szCs w:val="16"/>
              </w:rPr>
            </w:pPr>
            <w:r>
              <w:rPr>
                <w:sz w:val="16"/>
                <w:szCs w:val="16"/>
              </w:rPr>
              <w:t>SA#108</w:t>
            </w:r>
          </w:p>
        </w:tc>
        <w:tc>
          <w:tcPr>
            <w:tcW w:w="1041" w:type="dxa"/>
            <w:shd w:val="solid" w:color="FFFFFF" w:fill="auto"/>
          </w:tcPr>
          <w:p w14:paraId="7C94C344" w14:textId="60B6BCDF" w:rsidR="003E3C56" w:rsidRDefault="003E3C56" w:rsidP="001340CF">
            <w:pPr>
              <w:pStyle w:val="TAC"/>
              <w:rPr>
                <w:sz w:val="16"/>
                <w:szCs w:val="16"/>
              </w:rPr>
            </w:pPr>
            <w:r>
              <w:rPr>
                <w:sz w:val="16"/>
                <w:szCs w:val="16"/>
              </w:rPr>
              <w:t>SP-250460</w:t>
            </w:r>
          </w:p>
        </w:tc>
        <w:tc>
          <w:tcPr>
            <w:tcW w:w="660" w:type="dxa"/>
            <w:shd w:val="solid" w:color="FFFFFF" w:fill="auto"/>
          </w:tcPr>
          <w:p w14:paraId="7213F83E" w14:textId="0B3C01B0" w:rsidR="003E3C56" w:rsidRDefault="003E3C56" w:rsidP="001340CF">
            <w:pPr>
              <w:pStyle w:val="TAC"/>
              <w:rPr>
                <w:sz w:val="16"/>
                <w:szCs w:val="16"/>
              </w:rPr>
            </w:pPr>
            <w:r>
              <w:rPr>
                <w:sz w:val="16"/>
                <w:szCs w:val="16"/>
              </w:rPr>
              <w:t>0550</w:t>
            </w:r>
          </w:p>
        </w:tc>
        <w:tc>
          <w:tcPr>
            <w:tcW w:w="426" w:type="dxa"/>
            <w:shd w:val="solid" w:color="FFFFFF" w:fill="auto"/>
          </w:tcPr>
          <w:p w14:paraId="03275C23" w14:textId="18196A1F" w:rsidR="003E3C56" w:rsidRDefault="003E3C56" w:rsidP="001340CF">
            <w:pPr>
              <w:pStyle w:val="TAC"/>
              <w:rPr>
                <w:sz w:val="16"/>
                <w:szCs w:val="16"/>
              </w:rPr>
            </w:pPr>
            <w:r>
              <w:rPr>
                <w:sz w:val="16"/>
                <w:szCs w:val="16"/>
              </w:rPr>
              <w:t>1</w:t>
            </w:r>
          </w:p>
        </w:tc>
        <w:tc>
          <w:tcPr>
            <w:tcW w:w="425" w:type="dxa"/>
            <w:shd w:val="solid" w:color="FFFFFF" w:fill="auto"/>
          </w:tcPr>
          <w:p w14:paraId="180656B3" w14:textId="2208EF0C" w:rsidR="003E3C56" w:rsidRDefault="003E3C56" w:rsidP="001340CF">
            <w:pPr>
              <w:pStyle w:val="TAC"/>
              <w:rPr>
                <w:sz w:val="16"/>
                <w:szCs w:val="16"/>
              </w:rPr>
            </w:pPr>
            <w:r>
              <w:rPr>
                <w:sz w:val="16"/>
                <w:szCs w:val="16"/>
              </w:rPr>
              <w:t>F</w:t>
            </w:r>
          </w:p>
        </w:tc>
        <w:tc>
          <w:tcPr>
            <w:tcW w:w="4726" w:type="dxa"/>
            <w:shd w:val="solid" w:color="FFFFFF" w:fill="auto"/>
          </w:tcPr>
          <w:p w14:paraId="4638DC68" w14:textId="4BC75349" w:rsidR="003E3C56" w:rsidRDefault="003E3C56" w:rsidP="001340CF">
            <w:pPr>
              <w:pStyle w:val="TAL"/>
              <w:rPr>
                <w:snapToGrid w:val="0"/>
                <w:sz w:val="16"/>
                <w:szCs w:val="16"/>
                <w:lang w:eastAsia="zh-CN"/>
              </w:rPr>
            </w:pPr>
            <w:r>
              <w:rPr>
                <w:snapToGrid w:val="0"/>
                <w:sz w:val="16"/>
                <w:szCs w:val="16"/>
                <w:lang w:eastAsia="zh-CN"/>
              </w:rPr>
              <w:t>Updates to the 5G ProSe Multi-hop UE-to-UE Relay Discovery procedure</w:t>
            </w:r>
          </w:p>
        </w:tc>
        <w:tc>
          <w:tcPr>
            <w:tcW w:w="708" w:type="dxa"/>
            <w:shd w:val="solid" w:color="FFFFFF" w:fill="auto"/>
          </w:tcPr>
          <w:p w14:paraId="0E6C6849" w14:textId="38D2ECA4" w:rsidR="003E3C56" w:rsidRDefault="003E3C56" w:rsidP="001340CF">
            <w:pPr>
              <w:pStyle w:val="TAC"/>
              <w:rPr>
                <w:sz w:val="16"/>
                <w:szCs w:val="16"/>
              </w:rPr>
            </w:pPr>
            <w:r>
              <w:rPr>
                <w:sz w:val="16"/>
                <w:szCs w:val="16"/>
              </w:rPr>
              <w:t>19.4.0</w:t>
            </w:r>
          </w:p>
        </w:tc>
      </w:tr>
      <w:tr w:rsidR="003E3C56" w:rsidRPr="00CB5EC9" w14:paraId="52CEC635" w14:textId="77777777" w:rsidTr="005D7532">
        <w:tc>
          <w:tcPr>
            <w:tcW w:w="800" w:type="dxa"/>
            <w:shd w:val="solid" w:color="FFFFFF" w:fill="auto"/>
          </w:tcPr>
          <w:p w14:paraId="6F3A0147" w14:textId="6196D3FE" w:rsidR="003E3C56" w:rsidRDefault="003E3C56" w:rsidP="001340CF">
            <w:pPr>
              <w:pStyle w:val="TAC"/>
              <w:rPr>
                <w:sz w:val="16"/>
                <w:szCs w:val="16"/>
              </w:rPr>
            </w:pPr>
            <w:r>
              <w:rPr>
                <w:sz w:val="16"/>
                <w:szCs w:val="16"/>
              </w:rPr>
              <w:t>2025-06</w:t>
            </w:r>
          </w:p>
        </w:tc>
        <w:tc>
          <w:tcPr>
            <w:tcW w:w="853" w:type="dxa"/>
            <w:shd w:val="solid" w:color="FFFFFF" w:fill="auto"/>
          </w:tcPr>
          <w:p w14:paraId="1F4FEB1E" w14:textId="724F90F6" w:rsidR="003E3C56" w:rsidRDefault="003E3C56" w:rsidP="001340CF">
            <w:pPr>
              <w:pStyle w:val="TAC"/>
              <w:rPr>
                <w:sz w:val="16"/>
                <w:szCs w:val="16"/>
              </w:rPr>
            </w:pPr>
            <w:r>
              <w:rPr>
                <w:sz w:val="16"/>
                <w:szCs w:val="16"/>
              </w:rPr>
              <w:t>SA#108</w:t>
            </w:r>
          </w:p>
        </w:tc>
        <w:tc>
          <w:tcPr>
            <w:tcW w:w="1041" w:type="dxa"/>
            <w:shd w:val="solid" w:color="FFFFFF" w:fill="auto"/>
          </w:tcPr>
          <w:p w14:paraId="57FBAE25" w14:textId="072B16FE" w:rsidR="003E3C56" w:rsidRDefault="003E3C56" w:rsidP="001340CF">
            <w:pPr>
              <w:pStyle w:val="TAC"/>
              <w:rPr>
                <w:sz w:val="16"/>
                <w:szCs w:val="16"/>
              </w:rPr>
            </w:pPr>
            <w:r>
              <w:rPr>
                <w:sz w:val="16"/>
                <w:szCs w:val="16"/>
              </w:rPr>
              <w:t>SP-250460</w:t>
            </w:r>
          </w:p>
        </w:tc>
        <w:tc>
          <w:tcPr>
            <w:tcW w:w="660" w:type="dxa"/>
            <w:shd w:val="solid" w:color="FFFFFF" w:fill="auto"/>
          </w:tcPr>
          <w:p w14:paraId="6D54AFE2" w14:textId="71791777" w:rsidR="003E3C56" w:rsidRDefault="003E3C56" w:rsidP="001340CF">
            <w:pPr>
              <w:pStyle w:val="TAC"/>
              <w:rPr>
                <w:sz w:val="16"/>
                <w:szCs w:val="16"/>
              </w:rPr>
            </w:pPr>
            <w:r>
              <w:rPr>
                <w:sz w:val="16"/>
                <w:szCs w:val="16"/>
              </w:rPr>
              <w:t>0551</w:t>
            </w:r>
          </w:p>
        </w:tc>
        <w:tc>
          <w:tcPr>
            <w:tcW w:w="426" w:type="dxa"/>
            <w:shd w:val="solid" w:color="FFFFFF" w:fill="auto"/>
          </w:tcPr>
          <w:p w14:paraId="64EC6743" w14:textId="4D8611DD" w:rsidR="003E3C56" w:rsidRDefault="003E3C56" w:rsidP="001340CF">
            <w:pPr>
              <w:pStyle w:val="TAC"/>
              <w:rPr>
                <w:sz w:val="16"/>
                <w:szCs w:val="16"/>
              </w:rPr>
            </w:pPr>
            <w:r>
              <w:rPr>
                <w:sz w:val="16"/>
                <w:szCs w:val="16"/>
              </w:rPr>
              <w:t>2</w:t>
            </w:r>
          </w:p>
        </w:tc>
        <w:tc>
          <w:tcPr>
            <w:tcW w:w="425" w:type="dxa"/>
            <w:shd w:val="solid" w:color="FFFFFF" w:fill="auto"/>
          </w:tcPr>
          <w:p w14:paraId="5C426069" w14:textId="2B6818D6" w:rsidR="003E3C56" w:rsidRDefault="003E3C56" w:rsidP="001340CF">
            <w:pPr>
              <w:pStyle w:val="TAC"/>
              <w:rPr>
                <w:sz w:val="16"/>
                <w:szCs w:val="16"/>
              </w:rPr>
            </w:pPr>
            <w:r>
              <w:rPr>
                <w:sz w:val="16"/>
                <w:szCs w:val="16"/>
              </w:rPr>
              <w:t>D</w:t>
            </w:r>
          </w:p>
        </w:tc>
        <w:tc>
          <w:tcPr>
            <w:tcW w:w="4726" w:type="dxa"/>
            <w:shd w:val="solid" w:color="FFFFFF" w:fill="auto"/>
          </w:tcPr>
          <w:p w14:paraId="79798BA2" w14:textId="538DA381" w:rsidR="003E3C56" w:rsidRDefault="003E3C56" w:rsidP="001340CF">
            <w:pPr>
              <w:pStyle w:val="TAL"/>
              <w:rPr>
                <w:snapToGrid w:val="0"/>
                <w:sz w:val="16"/>
                <w:szCs w:val="16"/>
                <w:lang w:eastAsia="zh-CN"/>
              </w:rPr>
            </w:pPr>
            <w:r>
              <w:rPr>
                <w:snapToGrid w:val="0"/>
                <w:sz w:val="16"/>
                <w:szCs w:val="16"/>
                <w:lang w:eastAsia="zh-CN"/>
              </w:rPr>
              <w:t>Editorial correction on Multi-hop UE-to-UE Relay</w:t>
            </w:r>
          </w:p>
        </w:tc>
        <w:tc>
          <w:tcPr>
            <w:tcW w:w="708" w:type="dxa"/>
            <w:shd w:val="solid" w:color="FFFFFF" w:fill="auto"/>
          </w:tcPr>
          <w:p w14:paraId="46EED0D8" w14:textId="7BC67CED" w:rsidR="003E3C56" w:rsidRDefault="003E3C56" w:rsidP="001340CF">
            <w:pPr>
              <w:pStyle w:val="TAC"/>
              <w:rPr>
                <w:sz w:val="16"/>
                <w:szCs w:val="16"/>
              </w:rPr>
            </w:pPr>
            <w:r>
              <w:rPr>
                <w:sz w:val="16"/>
                <w:szCs w:val="16"/>
              </w:rPr>
              <w:t>19.4.0</w:t>
            </w:r>
          </w:p>
        </w:tc>
      </w:tr>
      <w:tr w:rsidR="003E3C56" w:rsidRPr="00CB5EC9" w14:paraId="27CB2CF0" w14:textId="77777777" w:rsidTr="005D7532">
        <w:tc>
          <w:tcPr>
            <w:tcW w:w="800" w:type="dxa"/>
            <w:shd w:val="solid" w:color="FFFFFF" w:fill="auto"/>
          </w:tcPr>
          <w:p w14:paraId="4A1AEAAF" w14:textId="3887AB3C" w:rsidR="003E3C56" w:rsidRDefault="003E3C56" w:rsidP="001340CF">
            <w:pPr>
              <w:pStyle w:val="TAC"/>
              <w:rPr>
                <w:sz w:val="16"/>
                <w:szCs w:val="16"/>
              </w:rPr>
            </w:pPr>
            <w:r>
              <w:rPr>
                <w:sz w:val="16"/>
                <w:szCs w:val="16"/>
              </w:rPr>
              <w:t>2025-06</w:t>
            </w:r>
          </w:p>
        </w:tc>
        <w:tc>
          <w:tcPr>
            <w:tcW w:w="853" w:type="dxa"/>
            <w:shd w:val="solid" w:color="FFFFFF" w:fill="auto"/>
          </w:tcPr>
          <w:p w14:paraId="05AA0D06" w14:textId="47C0F18A" w:rsidR="003E3C56" w:rsidRDefault="003E3C56" w:rsidP="001340CF">
            <w:pPr>
              <w:pStyle w:val="TAC"/>
              <w:rPr>
                <w:sz w:val="16"/>
                <w:szCs w:val="16"/>
              </w:rPr>
            </w:pPr>
            <w:r>
              <w:rPr>
                <w:sz w:val="16"/>
                <w:szCs w:val="16"/>
              </w:rPr>
              <w:t>SA#108</w:t>
            </w:r>
          </w:p>
        </w:tc>
        <w:tc>
          <w:tcPr>
            <w:tcW w:w="1041" w:type="dxa"/>
            <w:shd w:val="solid" w:color="FFFFFF" w:fill="auto"/>
          </w:tcPr>
          <w:p w14:paraId="67C263A9" w14:textId="6C432B37" w:rsidR="003E3C56" w:rsidRDefault="003E3C56" w:rsidP="001340CF">
            <w:pPr>
              <w:pStyle w:val="TAC"/>
              <w:rPr>
                <w:sz w:val="16"/>
                <w:szCs w:val="16"/>
              </w:rPr>
            </w:pPr>
            <w:r>
              <w:rPr>
                <w:sz w:val="16"/>
                <w:szCs w:val="16"/>
              </w:rPr>
              <w:t>SP-250460</w:t>
            </w:r>
          </w:p>
        </w:tc>
        <w:tc>
          <w:tcPr>
            <w:tcW w:w="660" w:type="dxa"/>
            <w:shd w:val="solid" w:color="FFFFFF" w:fill="auto"/>
          </w:tcPr>
          <w:p w14:paraId="27764B59" w14:textId="4FFF25AE" w:rsidR="003E3C56" w:rsidRDefault="003E3C56" w:rsidP="001340CF">
            <w:pPr>
              <w:pStyle w:val="TAC"/>
              <w:rPr>
                <w:sz w:val="16"/>
                <w:szCs w:val="16"/>
              </w:rPr>
            </w:pPr>
            <w:r>
              <w:rPr>
                <w:sz w:val="16"/>
                <w:szCs w:val="16"/>
              </w:rPr>
              <w:t>0553</w:t>
            </w:r>
          </w:p>
        </w:tc>
        <w:tc>
          <w:tcPr>
            <w:tcW w:w="426" w:type="dxa"/>
            <w:shd w:val="solid" w:color="FFFFFF" w:fill="auto"/>
          </w:tcPr>
          <w:p w14:paraId="00355FF7" w14:textId="0A55694B" w:rsidR="003E3C56" w:rsidRDefault="003E3C56" w:rsidP="001340CF">
            <w:pPr>
              <w:pStyle w:val="TAC"/>
              <w:rPr>
                <w:sz w:val="16"/>
                <w:szCs w:val="16"/>
              </w:rPr>
            </w:pPr>
            <w:r>
              <w:rPr>
                <w:sz w:val="16"/>
                <w:szCs w:val="16"/>
              </w:rPr>
              <w:t>1</w:t>
            </w:r>
          </w:p>
        </w:tc>
        <w:tc>
          <w:tcPr>
            <w:tcW w:w="425" w:type="dxa"/>
            <w:shd w:val="solid" w:color="FFFFFF" w:fill="auto"/>
          </w:tcPr>
          <w:p w14:paraId="1AAF36E9" w14:textId="09B51700" w:rsidR="003E3C56" w:rsidRDefault="003E3C56" w:rsidP="001340CF">
            <w:pPr>
              <w:pStyle w:val="TAC"/>
              <w:rPr>
                <w:sz w:val="16"/>
                <w:szCs w:val="16"/>
              </w:rPr>
            </w:pPr>
            <w:r>
              <w:rPr>
                <w:sz w:val="16"/>
                <w:szCs w:val="16"/>
              </w:rPr>
              <w:t>F</w:t>
            </w:r>
          </w:p>
        </w:tc>
        <w:tc>
          <w:tcPr>
            <w:tcW w:w="4726" w:type="dxa"/>
            <w:shd w:val="solid" w:color="FFFFFF" w:fill="auto"/>
          </w:tcPr>
          <w:p w14:paraId="4EDA5A9E" w14:textId="034009AF" w:rsidR="003E3C56" w:rsidRDefault="003E3C56" w:rsidP="001340CF">
            <w:pPr>
              <w:pStyle w:val="TAL"/>
              <w:rPr>
                <w:snapToGrid w:val="0"/>
                <w:sz w:val="16"/>
                <w:szCs w:val="16"/>
                <w:lang w:eastAsia="zh-CN"/>
              </w:rPr>
            </w:pPr>
            <w:r>
              <w:rPr>
                <w:snapToGrid w:val="0"/>
                <w:sz w:val="16"/>
                <w:szCs w:val="16"/>
                <w:lang w:eastAsia="zh-CN"/>
              </w:rPr>
              <w:t>End UE RSC-Bounded Routing</w:t>
            </w:r>
          </w:p>
        </w:tc>
        <w:tc>
          <w:tcPr>
            <w:tcW w:w="708" w:type="dxa"/>
            <w:shd w:val="solid" w:color="FFFFFF" w:fill="auto"/>
          </w:tcPr>
          <w:p w14:paraId="29D33CAB" w14:textId="4AC03845" w:rsidR="003E3C56" w:rsidRDefault="003E3C56" w:rsidP="001340CF">
            <w:pPr>
              <w:pStyle w:val="TAC"/>
              <w:rPr>
                <w:sz w:val="16"/>
                <w:szCs w:val="16"/>
              </w:rPr>
            </w:pPr>
            <w:r>
              <w:rPr>
                <w:sz w:val="16"/>
                <w:szCs w:val="16"/>
              </w:rPr>
              <w:t>19.4.0</w:t>
            </w:r>
          </w:p>
        </w:tc>
      </w:tr>
    </w:tbl>
    <w:p w14:paraId="67B239A3" w14:textId="1932EEAD" w:rsidR="00080512" w:rsidRPr="00CB5EC9" w:rsidRDefault="00080512" w:rsidP="008C47BE"/>
    <w:sectPr w:rsidR="00080512" w:rsidRPr="00CB5EC9">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91074B" w14:textId="77777777" w:rsidR="002940A9" w:rsidRDefault="002940A9">
      <w:r>
        <w:separator/>
      </w:r>
    </w:p>
  </w:endnote>
  <w:endnote w:type="continuationSeparator" w:id="0">
    <w:p w14:paraId="19D76A9F" w14:textId="77777777" w:rsidR="002940A9" w:rsidRDefault="002940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ゴシック"/>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CB43FC" w:rsidRDefault="001755E5" w:rsidP="00CB43FC">
    <w:pPr>
      <w:pStyle w:val="Footer"/>
      <w:rPr>
        <w:rFonts w:cs="Arial"/>
        <w:sz w:val="20"/>
      </w:rPr>
    </w:pPr>
    <w:r w:rsidRPr="00CB43F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E59273" w14:textId="77777777" w:rsidR="002940A9" w:rsidRDefault="002940A9">
      <w:r>
        <w:separator/>
      </w:r>
    </w:p>
  </w:footnote>
  <w:footnote w:type="continuationSeparator" w:id="0">
    <w:p w14:paraId="35DD6F31" w14:textId="77777777" w:rsidR="002940A9" w:rsidRDefault="002940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28548F9C" w:rsidR="001755E5" w:rsidRDefault="001755E5">
    <w:pPr>
      <w:framePr w:h="284" w:hRule="exact" w:wrap="around" w:vAnchor="text" w:hAnchor="margin" w:xAlign="right" w:y="1"/>
      <w:rPr>
        <w:rFonts w:ascii="Arial" w:hAnsi="Arial" w:cs="Arial"/>
        <w:b/>
        <w:sz w:val="18"/>
        <w:szCs w:val="18"/>
      </w:rPr>
    </w:pPr>
    <w:r w:rsidRPr="00CB43FC">
      <w:rPr>
        <w:rFonts w:ascii="Arial" w:hAnsi="Arial" w:cs="Arial"/>
        <w:b/>
        <w:szCs w:val="18"/>
      </w:rPr>
      <w:fldChar w:fldCharType="begin"/>
    </w:r>
    <w:r w:rsidRPr="00CB43FC">
      <w:rPr>
        <w:rFonts w:ascii="Arial" w:hAnsi="Arial" w:cs="Arial"/>
        <w:b/>
        <w:szCs w:val="18"/>
      </w:rPr>
      <w:instrText xml:space="preserve"> STYLEREF ZA </w:instrText>
    </w:r>
    <w:r w:rsidRPr="00CB43FC">
      <w:rPr>
        <w:rFonts w:ascii="Arial" w:hAnsi="Arial" w:cs="Arial"/>
        <w:b/>
        <w:szCs w:val="18"/>
      </w:rPr>
      <w:fldChar w:fldCharType="separate"/>
    </w:r>
    <w:r w:rsidR="00CB43FC">
      <w:rPr>
        <w:rFonts w:ascii="Arial" w:hAnsi="Arial" w:cs="Arial"/>
        <w:b/>
        <w:noProof/>
        <w:szCs w:val="18"/>
      </w:rPr>
      <w:t>3GPP TS 23.304 V19.4.0 (2025-06)</w:t>
    </w:r>
    <w:r w:rsidRPr="00CB43FC">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CB43FC">
      <w:rPr>
        <w:rFonts w:ascii="Arial" w:hAnsi="Arial" w:cs="Arial"/>
        <w:b/>
        <w:szCs w:val="18"/>
      </w:rPr>
      <w:fldChar w:fldCharType="begin"/>
    </w:r>
    <w:r w:rsidRPr="00CB43FC">
      <w:rPr>
        <w:rFonts w:ascii="Arial" w:hAnsi="Arial" w:cs="Arial"/>
        <w:b/>
        <w:szCs w:val="18"/>
      </w:rPr>
      <w:instrText xml:space="preserve"> PAGE </w:instrText>
    </w:r>
    <w:r w:rsidRPr="00CB43FC">
      <w:rPr>
        <w:rFonts w:ascii="Arial" w:hAnsi="Arial" w:cs="Arial"/>
        <w:b/>
        <w:szCs w:val="18"/>
      </w:rPr>
      <w:fldChar w:fldCharType="separate"/>
    </w:r>
    <w:r w:rsidRPr="00CB43FC">
      <w:rPr>
        <w:rFonts w:ascii="Arial" w:hAnsi="Arial" w:cs="Arial"/>
        <w:b/>
        <w:noProof/>
        <w:szCs w:val="18"/>
      </w:rPr>
      <w:t>14</w:t>
    </w:r>
    <w:r w:rsidRPr="00CB43FC">
      <w:rPr>
        <w:rFonts w:ascii="Arial" w:hAnsi="Arial" w:cs="Arial"/>
        <w:b/>
        <w:szCs w:val="18"/>
      </w:rPr>
      <w:fldChar w:fldCharType="end"/>
    </w:r>
  </w:p>
  <w:p w14:paraId="729D67F0" w14:textId="1DC36FF5" w:rsidR="001755E5" w:rsidRDefault="001755E5">
    <w:pPr>
      <w:framePr w:h="284" w:hRule="exact" w:wrap="around" w:vAnchor="text" w:hAnchor="margin" w:y="7"/>
      <w:rPr>
        <w:rFonts w:ascii="Arial" w:hAnsi="Arial" w:cs="Arial"/>
        <w:b/>
        <w:sz w:val="18"/>
        <w:szCs w:val="18"/>
      </w:rPr>
    </w:pPr>
    <w:r w:rsidRPr="00CB43FC">
      <w:rPr>
        <w:rFonts w:ascii="Arial" w:hAnsi="Arial" w:cs="Arial"/>
        <w:b/>
        <w:szCs w:val="18"/>
      </w:rPr>
      <w:fldChar w:fldCharType="begin"/>
    </w:r>
    <w:r w:rsidRPr="00CB43FC">
      <w:rPr>
        <w:rFonts w:ascii="Arial" w:hAnsi="Arial" w:cs="Arial"/>
        <w:b/>
        <w:szCs w:val="18"/>
      </w:rPr>
      <w:instrText xml:space="preserve"> STYLEREF ZGSM </w:instrText>
    </w:r>
    <w:r w:rsidRPr="00CB43FC">
      <w:rPr>
        <w:rFonts w:ascii="Arial" w:hAnsi="Arial" w:cs="Arial"/>
        <w:b/>
        <w:szCs w:val="18"/>
      </w:rPr>
      <w:fldChar w:fldCharType="separate"/>
    </w:r>
    <w:r w:rsidR="00CB43FC">
      <w:rPr>
        <w:rFonts w:ascii="Arial" w:hAnsi="Arial" w:cs="Arial"/>
        <w:b/>
        <w:noProof/>
        <w:szCs w:val="18"/>
      </w:rPr>
      <w:t>Release 19</w:t>
    </w:r>
    <w:r w:rsidRPr="00CB43FC">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1560240026">
    <w:abstractNumId w:val="9"/>
  </w:num>
  <w:num w:numId="2" w16cid:durableId="1579897452">
    <w:abstractNumId w:val="7"/>
  </w:num>
  <w:num w:numId="3" w16cid:durableId="2134516923">
    <w:abstractNumId w:val="6"/>
  </w:num>
  <w:num w:numId="4" w16cid:durableId="1868981942">
    <w:abstractNumId w:val="5"/>
  </w:num>
  <w:num w:numId="5" w16cid:durableId="34737742">
    <w:abstractNumId w:val="4"/>
  </w:num>
  <w:num w:numId="6" w16cid:durableId="461657164">
    <w:abstractNumId w:val="8"/>
  </w:num>
  <w:num w:numId="7" w16cid:durableId="1908030021">
    <w:abstractNumId w:val="3"/>
  </w:num>
  <w:num w:numId="8" w16cid:durableId="991954447">
    <w:abstractNumId w:val="2"/>
  </w:num>
  <w:num w:numId="9" w16cid:durableId="1134904371">
    <w:abstractNumId w:val="1"/>
  </w:num>
  <w:num w:numId="10" w16cid:durableId="177454604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5D80"/>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2CB8"/>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5BB2"/>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2B4A"/>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009C"/>
    <w:rsid w:val="00112C68"/>
    <w:rsid w:val="00113B46"/>
    <w:rsid w:val="00114125"/>
    <w:rsid w:val="001143B2"/>
    <w:rsid w:val="0011489F"/>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34859"/>
    <w:rsid w:val="00140F75"/>
    <w:rsid w:val="001413CD"/>
    <w:rsid w:val="00141A04"/>
    <w:rsid w:val="00141AAE"/>
    <w:rsid w:val="00141F9E"/>
    <w:rsid w:val="00142651"/>
    <w:rsid w:val="00143B75"/>
    <w:rsid w:val="00144EFA"/>
    <w:rsid w:val="001455FD"/>
    <w:rsid w:val="001464ED"/>
    <w:rsid w:val="00146AA9"/>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39D"/>
    <w:rsid w:val="0017645B"/>
    <w:rsid w:val="00183F8B"/>
    <w:rsid w:val="0018407E"/>
    <w:rsid w:val="0018601F"/>
    <w:rsid w:val="00187A65"/>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1FE1"/>
    <w:rsid w:val="001C21C3"/>
    <w:rsid w:val="001C2DCB"/>
    <w:rsid w:val="001C33DB"/>
    <w:rsid w:val="001C5CF9"/>
    <w:rsid w:val="001C6248"/>
    <w:rsid w:val="001C6584"/>
    <w:rsid w:val="001C6E8A"/>
    <w:rsid w:val="001D02C2"/>
    <w:rsid w:val="001D083C"/>
    <w:rsid w:val="001D1006"/>
    <w:rsid w:val="001D3D3B"/>
    <w:rsid w:val="001D4099"/>
    <w:rsid w:val="001D411B"/>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0C6"/>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49FE"/>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5DEA"/>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40A9"/>
    <w:rsid w:val="00295BD4"/>
    <w:rsid w:val="00297392"/>
    <w:rsid w:val="00297E35"/>
    <w:rsid w:val="002A0C31"/>
    <w:rsid w:val="002A0EA9"/>
    <w:rsid w:val="002A145E"/>
    <w:rsid w:val="002A16D1"/>
    <w:rsid w:val="002A2D68"/>
    <w:rsid w:val="002A38C2"/>
    <w:rsid w:val="002A4D58"/>
    <w:rsid w:val="002A4E97"/>
    <w:rsid w:val="002A514F"/>
    <w:rsid w:val="002A55BA"/>
    <w:rsid w:val="002A67BE"/>
    <w:rsid w:val="002B01C7"/>
    <w:rsid w:val="002B04D9"/>
    <w:rsid w:val="002B17D0"/>
    <w:rsid w:val="002B2097"/>
    <w:rsid w:val="002B3F08"/>
    <w:rsid w:val="002B5922"/>
    <w:rsid w:val="002B5F65"/>
    <w:rsid w:val="002B62ED"/>
    <w:rsid w:val="002B6339"/>
    <w:rsid w:val="002C07FB"/>
    <w:rsid w:val="002C10B4"/>
    <w:rsid w:val="002C3589"/>
    <w:rsid w:val="002C40E1"/>
    <w:rsid w:val="002C4325"/>
    <w:rsid w:val="002C5355"/>
    <w:rsid w:val="002C6CAB"/>
    <w:rsid w:val="002C6FD7"/>
    <w:rsid w:val="002D02C8"/>
    <w:rsid w:val="002D0AF3"/>
    <w:rsid w:val="002D1437"/>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6871"/>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133"/>
    <w:rsid w:val="003466A2"/>
    <w:rsid w:val="00347887"/>
    <w:rsid w:val="00350CAE"/>
    <w:rsid w:val="00351367"/>
    <w:rsid w:val="00351B12"/>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3C3"/>
    <w:rsid w:val="0036791D"/>
    <w:rsid w:val="0036792D"/>
    <w:rsid w:val="00367E53"/>
    <w:rsid w:val="003707F9"/>
    <w:rsid w:val="0037153D"/>
    <w:rsid w:val="00371A49"/>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5C4"/>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3C56"/>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06161"/>
    <w:rsid w:val="004108D4"/>
    <w:rsid w:val="00411CB1"/>
    <w:rsid w:val="00411D52"/>
    <w:rsid w:val="00412CCA"/>
    <w:rsid w:val="00415491"/>
    <w:rsid w:val="00417110"/>
    <w:rsid w:val="004211DC"/>
    <w:rsid w:val="00423334"/>
    <w:rsid w:val="00425BDD"/>
    <w:rsid w:val="00426CA5"/>
    <w:rsid w:val="00427F24"/>
    <w:rsid w:val="00430A23"/>
    <w:rsid w:val="00430AC8"/>
    <w:rsid w:val="00430E54"/>
    <w:rsid w:val="00431A86"/>
    <w:rsid w:val="0043234B"/>
    <w:rsid w:val="00432B78"/>
    <w:rsid w:val="0043322B"/>
    <w:rsid w:val="004345EC"/>
    <w:rsid w:val="00434E4A"/>
    <w:rsid w:val="00434EB0"/>
    <w:rsid w:val="0043758C"/>
    <w:rsid w:val="004424BA"/>
    <w:rsid w:val="00443783"/>
    <w:rsid w:val="00444856"/>
    <w:rsid w:val="00444C24"/>
    <w:rsid w:val="00444C52"/>
    <w:rsid w:val="004450EF"/>
    <w:rsid w:val="004452E6"/>
    <w:rsid w:val="00446CE8"/>
    <w:rsid w:val="00451445"/>
    <w:rsid w:val="0045250C"/>
    <w:rsid w:val="00453C31"/>
    <w:rsid w:val="004560B9"/>
    <w:rsid w:val="00456274"/>
    <w:rsid w:val="00456EC6"/>
    <w:rsid w:val="0046020E"/>
    <w:rsid w:val="00463114"/>
    <w:rsid w:val="004643D2"/>
    <w:rsid w:val="004644C5"/>
    <w:rsid w:val="00464F98"/>
    <w:rsid w:val="004650CC"/>
    <w:rsid w:val="00465515"/>
    <w:rsid w:val="00465D5E"/>
    <w:rsid w:val="00467978"/>
    <w:rsid w:val="00467998"/>
    <w:rsid w:val="00470C91"/>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078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0A6"/>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0234"/>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07FE"/>
    <w:rsid w:val="005D0E95"/>
    <w:rsid w:val="005D1C14"/>
    <w:rsid w:val="005D2E01"/>
    <w:rsid w:val="005D39AC"/>
    <w:rsid w:val="005D3B72"/>
    <w:rsid w:val="005D6466"/>
    <w:rsid w:val="005D6D6F"/>
    <w:rsid w:val="005D7526"/>
    <w:rsid w:val="005D7532"/>
    <w:rsid w:val="005D7CF2"/>
    <w:rsid w:val="005E029F"/>
    <w:rsid w:val="005E0AD1"/>
    <w:rsid w:val="005E204B"/>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52A4"/>
    <w:rsid w:val="005F6567"/>
    <w:rsid w:val="005F65D7"/>
    <w:rsid w:val="005F7FC1"/>
    <w:rsid w:val="00601E42"/>
    <w:rsid w:val="0060244F"/>
    <w:rsid w:val="00602979"/>
    <w:rsid w:val="00602AEA"/>
    <w:rsid w:val="00604192"/>
    <w:rsid w:val="00604CEC"/>
    <w:rsid w:val="00606319"/>
    <w:rsid w:val="00606797"/>
    <w:rsid w:val="006068B4"/>
    <w:rsid w:val="00606B2D"/>
    <w:rsid w:val="00607512"/>
    <w:rsid w:val="00614FDF"/>
    <w:rsid w:val="00616040"/>
    <w:rsid w:val="00616948"/>
    <w:rsid w:val="00617FA8"/>
    <w:rsid w:val="00620627"/>
    <w:rsid w:val="00620BF8"/>
    <w:rsid w:val="00620C68"/>
    <w:rsid w:val="00621B91"/>
    <w:rsid w:val="0062226A"/>
    <w:rsid w:val="006233CF"/>
    <w:rsid w:val="00623A76"/>
    <w:rsid w:val="0062483B"/>
    <w:rsid w:val="00624E8C"/>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3331"/>
    <w:rsid w:val="00685322"/>
    <w:rsid w:val="00687D51"/>
    <w:rsid w:val="00690335"/>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088D"/>
    <w:rsid w:val="006D23DF"/>
    <w:rsid w:val="006D5416"/>
    <w:rsid w:val="006D57B4"/>
    <w:rsid w:val="006D6B5A"/>
    <w:rsid w:val="006E05F1"/>
    <w:rsid w:val="006E10C1"/>
    <w:rsid w:val="006E1E13"/>
    <w:rsid w:val="006E2BB9"/>
    <w:rsid w:val="006E3BA1"/>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2666A"/>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66D"/>
    <w:rsid w:val="007667BE"/>
    <w:rsid w:val="00771026"/>
    <w:rsid w:val="007712FA"/>
    <w:rsid w:val="00771706"/>
    <w:rsid w:val="00772238"/>
    <w:rsid w:val="00772C49"/>
    <w:rsid w:val="00774DA4"/>
    <w:rsid w:val="00775DB8"/>
    <w:rsid w:val="00775E38"/>
    <w:rsid w:val="00776299"/>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2F1"/>
    <w:rsid w:val="007A04E1"/>
    <w:rsid w:val="007A0A52"/>
    <w:rsid w:val="007A2B61"/>
    <w:rsid w:val="007A44C1"/>
    <w:rsid w:val="007A50E3"/>
    <w:rsid w:val="007A73C7"/>
    <w:rsid w:val="007B15E9"/>
    <w:rsid w:val="007B173F"/>
    <w:rsid w:val="007B1C78"/>
    <w:rsid w:val="007B3570"/>
    <w:rsid w:val="007B3C23"/>
    <w:rsid w:val="007B4F98"/>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1F54"/>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76F"/>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BF8"/>
    <w:rsid w:val="008B0C16"/>
    <w:rsid w:val="008B109E"/>
    <w:rsid w:val="008B10CA"/>
    <w:rsid w:val="008B11F7"/>
    <w:rsid w:val="008B1240"/>
    <w:rsid w:val="008B1978"/>
    <w:rsid w:val="008B2444"/>
    <w:rsid w:val="008B26B6"/>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062"/>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3EC"/>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460E"/>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1E1D"/>
    <w:rsid w:val="009B24C9"/>
    <w:rsid w:val="009B4A57"/>
    <w:rsid w:val="009B55A8"/>
    <w:rsid w:val="009B61F7"/>
    <w:rsid w:val="009B635A"/>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4E6D"/>
    <w:rsid w:val="009D520F"/>
    <w:rsid w:val="009D5D15"/>
    <w:rsid w:val="009D7F65"/>
    <w:rsid w:val="009E2843"/>
    <w:rsid w:val="009E29D3"/>
    <w:rsid w:val="009E2E6C"/>
    <w:rsid w:val="009E2ED1"/>
    <w:rsid w:val="009E622E"/>
    <w:rsid w:val="009E691D"/>
    <w:rsid w:val="009E762F"/>
    <w:rsid w:val="009E7AA7"/>
    <w:rsid w:val="009F27F6"/>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062C"/>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626C"/>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37252"/>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12F"/>
    <w:rsid w:val="00BC7A8C"/>
    <w:rsid w:val="00BC7EE3"/>
    <w:rsid w:val="00BC7EE6"/>
    <w:rsid w:val="00BD07AE"/>
    <w:rsid w:val="00BD1D2C"/>
    <w:rsid w:val="00BD20F2"/>
    <w:rsid w:val="00BD237D"/>
    <w:rsid w:val="00BD3D64"/>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23A"/>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221"/>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47A23"/>
    <w:rsid w:val="00C500A7"/>
    <w:rsid w:val="00C50921"/>
    <w:rsid w:val="00C50FE7"/>
    <w:rsid w:val="00C53A06"/>
    <w:rsid w:val="00C53DAF"/>
    <w:rsid w:val="00C5533A"/>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43FC"/>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27DE"/>
    <w:rsid w:val="00D14ACC"/>
    <w:rsid w:val="00D17DAE"/>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45FD3"/>
    <w:rsid w:val="00D5151C"/>
    <w:rsid w:val="00D52181"/>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0EB"/>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2F0E"/>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184"/>
    <w:rsid w:val="00DE7622"/>
    <w:rsid w:val="00DE7B62"/>
    <w:rsid w:val="00DF2262"/>
    <w:rsid w:val="00DF2611"/>
    <w:rsid w:val="00DF2B1F"/>
    <w:rsid w:val="00DF363F"/>
    <w:rsid w:val="00DF3D36"/>
    <w:rsid w:val="00DF4EB4"/>
    <w:rsid w:val="00DF56C7"/>
    <w:rsid w:val="00DF62CD"/>
    <w:rsid w:val="00DF63E9"/>
    <w:rsid w:val="00DF6577"/>
    <w:rsid w:val="00E01D91"/>
    <w:rsid w:val="00E03CE7"/>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7F9"/>
    <w:rsid w:val="00E37F89"/>
    <w:rsid w:val="00E41338"/>
    <w:rsid w:val="00E416B9"/>
    <w:rsid w:val="00E41E5F"/>
    <w:rsid w:val="00E42DB8"/>
    <w:rsid w:val="00E44582"/>
    <w:rsid w:val="00E4482C"/>
    <w:rsid w:val="00E44F24"/>
    <w:rsid w:val="00E478D8"/>
    <w:rsid w:val="00E50A9A"/>
    <w:rsid w:val="00E528A5"/>
    <w:rsid w:val="00E5431B"/>
    <w:rsid w:val="00E54797"/>
    <w:rsid w:val="00E54B38"/>
    <w:rsid w:val="00E552F4"/>
    <w:rsid w:val="00E56124"/>
    <w:rsid w:val="00E56E95"/>
    <w:rsid w:val="00E5701E"/>
    <w:rsid w:val="00E6023E"/>
    <w:rsid w:val="00E60DC0"/>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8D6"/>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3389"/>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1B7"/>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6653D"/>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5EC9"/>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54E8"/>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43F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B43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B43FC"/>
    <w:pPr>
      <w:pBdr>
        <w:top w:val="none" w:sz="0" w:space="0" w:color="auto"/>
      </w:pBdr>
      <w:spacing w:before="180"/>
      <w:outlineLvl w:val="1"/>
    </w:pPr>
    <w:rPr>
      <w:sz w:val="32"/>
    </w:rPr>
  </w:style>
  <w:style w:type="paragraph" w:styleId="Heading3">
    <w:name w:val="heading 3"/>
    <w:basedOn w:val="Heading2"/>
    <w:next w:val="Normal"/>
    <w:link w:val="Heading3Char"/>
    <w:qFormat/>
    <w:rsid w:val="00CB43FC"/>
    <w:pPr>
      <w:spacing w:before="120"/>
      <w:outlineLvl w:val="2"/>
    </w:pPr>
    <w:rPr>
      <w:sz w:val="28"/>
    </w:rPr>
  </w:style>
  <w:style w:type="paragraph" w:styleId="Heading4">
    <w:name w:val="heading 4"/>
    <w:basedOn w:val="Heading3"/>
    <w:next w:val="Normal"/>
    <w:qFormat/>
    <w:rsid w:val="00CB43FC"/>
    <w:pPr>
      <w:ind w:left="1418" w:hanging="1418"/>
      <w:outlineLvl w:val="3"/>
    </w:pPr>
    <w:rPr>
      <w:sz w:val="24"/>
    </w:rPr>
  </w:style>
  <w:style w:type="paragraph" w:styleId="Heading5">
    <w:name w:val="heading 5"/>
    <w:basedOn w:val="Heading4"/>
    <w:next w:val="Normal"/>
    <w:link w:val="Heading5Char"/>
    <w:qFormat/>
    <w:rsid w:val="00CB43F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CB43FC"/>
    <w:pPr>
      <w:ind w:left="0" w:firstLine="0"/>
      <w:outlineLvl w:val="7"/>
    </w:pPr>
  </w:style>
  <w:style w:type="paragraph" w:styleId="Heading9">
    <w:name w:val="heading 9"/>
    <w:basedOn w:val="Heading8"/>
    <w:next w:val="Normal"/>
    <w:link w:val="Heading9Char"/>
    <w:qFormat/>
    <w:rsid w:val="00CB43F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B43FC"/>
    <w:pPr>
      <w:ind w:left="1985" w:hanging="1985"/>
      <w:outlineLvl w:val="9"/>
    </w:pPr>
    <w:rPr>
      <w:sz w:val="20"/>
    </w:rPr>
  </w:style>
  <w:style w:type="paragraph" w:styleId="TOC9">
    <w:name w:val="toc 9"/>
    <w:basedOn w:val="TOC8"/>
    <w:uiPriority w:val="39"/>
    <w:rsid w:val="00CB43FC"/>
    <w:pPr>
      <w:ind w:left="1418" w:hanging="1418"/>
    </w:pPr>
  </w:style>
  <w:style w:type="paragraph" w:styleId="TOC8">
    <w:name w:val="toc 8"/>
    <w:basedOn w:val="TOC1"/>
    <w:uiPriority w:val="39"/>
    <w:rsid w:val="00CB43FC"/>
    <w:pPr>
      <w:spacing w:before="180"/>
      <w:ind w:left="2693" w:hanging="2693"/>
    </w:pPr>
    <w:rPr>
      <w:b/>
    </w:rPr>
  </w:style>
  <w:style w:type="paragraph" w:styleId="TOC1">
    <w:name w:val="toc 1"/>
    <w:uiPriority w:val="39"/>
    <w:rsid w:val="00CB43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B43FC"/>
    <w:pPr>
      <w:keepLines/>
      <w:tabs>
        <w:tab w:val="center" w:pos="4536"/>
        <w:tab w:val="right" w:pos="9072"/>
      </w:tabs>
    </w:pPr>
    <w:rPr>
      <w:noProof/>
    </w:rPr>
  </w:style>
  <w:style w:type="character" w:customStyle="1" w:styleId="ZGSM">
    <w:name w:val="ZGSM"/>
    <w:rsid w:val="00CB43FC"/>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B43F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B43FC"/>
    <w:pPr>
      <w:ind w:left="1701" w:hanging="1701"/>
    </w:pPr>
  </w:style>
  <w:style w:type="paragraph" w:styleId="TOC4">
    <w:name w:val="toc 4"/>
    <w:basedOn w:val="TOC3"/>
    <w:uiPriority w:val="39"/>
    <w:rsid w:val="00CB43FC"/>
    <w:pPr>
      <w:ind w:left="1418" w:hanging="1418"/>
    </w:pPr>
  </w:style>
  <w:style w:type="paragraph" w:styleId="TOC3">
    <w:name w:val="toc 3"/>
    <w:basedOn w:val="TOC2"/>
    <w:uiPriority w:val="39"/>
    <w:rsid w:val="00CB43FC"/>
    <w:pPr>
      <w:ind w:left="1134" w:hanging="1134"/>
    </w:pPr>
  </w:style>
  <w:style w:type="paragraph" w:styleId="TOC2">
    <w:name w:val="toc 2"/>
    <w:basedOn w:val="TOC1"/>
    <w:uiPriority w:val="39"/>
    <w:rsid w:val="00CB43F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CB43FC"/>
    <w:pPr>
      <w:outlineLvl w:val="9"/>
    </w:pPr>
  </w:style>
  <w:style w:type="paragraph" w:customStyle="1" w:styleId="NF">
    <w:name w:val="NF"/>
    <w:basedOn w:val="NO"/>
    <w:rsid w:val="00CB43FC"/>
    <w:pPr>
      <w:keepNext/>
      <w:spacing w:after="0"/>
    </w:pPr>
    <w:rPr>
      <w:rFonts w:ascii="Arial" w:hAnsi="Arial"/>
      <w:sz w:val="18"/>
    </w:rPr>
  </w:style>
  <w:style w:type="paragraph" w:customStyle="1" w:styleId="NO">
    <w:name w:val="NO"/>
    <w:basedOn w:val="Normal"/>
    <w:link w:val="NOChar"/>
    <w:rsid w:val="00CB43FC"/>
    <w:pPr>
      <w:keepLines/>
      <w:ind w:left="1135" w:hanging="851"/>
    </w:pPr>
  </w:style>
  <w:style w:type="paragraph" w:customStyle="1" w:styleId="PL">
    <w:name w:val="PL"/>
    <w:rsid w:val="00CB43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B43FC"/>
    <w:pPr>
      <w:jc w:val="right"/>
    </w:pPr>
  </w:style>
  <w:style w:type="paragraph" w:customStyle="1" w:styleId="TAL">
    <w:name w:val="TAL"/>
    <w:basedOn w:val="Normal"/>
    <w:link w:val="TALChar"/>
    <w:rsid w:val="00CB43FC"/>
    <w:pPr>
      <w:keepNext/>
      <w:keepLines/>
      <w:spacing w:after="0"/>
    </w:pPr>
    <w:rPr>
      <w:rFonts w:ascii="Arial" w:hAnsi="Arial"/>
      <w:sz w:val="18"/>
    </w:rPr>
  </w:style>
  <w:style w:type="paragraph" w:customStyle="1" w:styleId="TAH">
    <w:name w:val="TAH"/>
    <w:basedOn w:val="TAC"/>
    <w:link w:val="TAHCar"/>
    <w:rsid w:val="00CB43FC"/>
    <w:rPr>
      <w:b/>
    </w:rPr>
  </w:style>
  <w:style w:type="paragraph" w:customStyle="1" w:styleId="TAC">
    <w:name w:val="TAC"/>
    <w:basedOn w:val="TAL"/>
    <w:link w:val="TACChar"/>
    <w:rsid w:val="00CB43FC"/>
    <w:pPr>
      <w:jc w:val="center"/>
    </w:pPr>
  </w:style>
  <w:style w:type="paragraph" w:customStyle="1" w:styleId="LD">
    <w:name w:val="LD"/>
    <w:rsid w:val="00CB43F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B43FC"/>
    <w:pPr>
      <w:keepLines/>
      <w:ind w:left="1702" w:hanging="1418"/>
    </w:pPr>
  </w:style>
  <w:style w:type="paragraph" w:customStyle="1" w:styleId="FP">
    <w:name w:val="FP"/>
    <w:basedOn w:val="Normal"/>
    <w:rsid w:val="00CB43FC"/>
    <w:pPr>
      <w:spacing w:after="0"/>
    </w:pPr>
  </w:style>
  <w:style w:type="paragraph" w:customStyle="1" w:styleId="NW">
    <w:name w:val="NW"/>
    <w:basedOn w:val="NO"/>
    <w:rsid w:val="00CB43FC"/>
    <w:pPr>
      <w:spacing w:after="0"/>
    </w:pPr>
  </w:style>
  <w:style w:type="paragraph" w:customStyle="1" w:styleId="EW">
    <w:name w:val="EW"/>
    <w:basedOn w:val="EX"/>
    <w:rsid w:val="00CB43FC"/>
    <w:pPr>
      <w:spacing w:after="0"/>
    </w:pPr>
  </w:style>
  <w:style w:type="paragraph" w:customStyle="1" w:styleId="B1">
    <w:name w:val="B1"/>
    <w:basedOn w:val="List"/>
    <w:link w:val="B1Char"/>
    <w:rsid w:val="00CB43FC"/>
    <w:pPr>
      <w:ind w:left="568" w:firstLineChars="0" w:hanging="284"/>
      <w:contextualSpacing w:val="0"/>
    </w:pPr>
    <w:rPr>
      <w:rFonts w:eastAsia="Times New Roman"/>
    </w:rPr>
  </w:style>
  <w:style w:type="paragraph" w:styleId="TOC6">
    <w:name w:val="toc 6"/>
    <w:basedOn w:val="TOC5"/>
    <w:next w:val="Normal"/>
    <w:uiPriority w:val="39"/>
    <w:rsid w:val="00CB43FC"/>
    <w:pPr>
      <w:ind w:left="1985" w:hanging="1985"/>
    </w:pPr>
  </w:style>
  <w:style w:type="paragraph" w:styleId="TOC7">
    <w:name w:val="toc 7"/>
    <w:basedOn w:val="TOC6"/>
    <w:next w:val="Normal"/>
    <w:uiPriority w:val="39"/>
    <w:rsid w:val="00CB43FC"/>
    <w:pPr>
      <w:ind w:left="2268" w:hanging="2268"/>
    </w:pPr>
  </w:style>
  <w:style w:type="paragraph" w:customStyle="1" w:styleId="EditorsNote">
    <w:name w:val="Editor's Note"/>
    <w:basedOn w:val="NO"/>
    <w:link w:val="EditorsNoteChar"/>
    <w:rsid w:val="00CB43FC"/>
    <w:pPr>
      <w:ind w:left="1559" w:hanging="1276"/>
    </w:pPr>
    <w:rPr>
      <w:color w:val="FF0000"/>
    </w:rPr>
  </w:style>
  <w:style w:type="paragraph" w:customStyle="1" w:styleId="TH">
    <w:name w:val="TH"/>
    <w:basedOn w:val="Normal"/>
    <w:link w:val="THChar"/>
    <w:rsid w:val="00CB43FC"/>
    <w:pPr>
      <w:keepNext/>
      <w:keepLines/>
      <w:spacing w:before="60"/>
      <w:jc w:val="center"/>
    </w:pPr>
    <w:rPr>
      <w:rFonts w:ascii="Arial" w:hAnsi="Arial"/>
      <w:b/>
    </w:rPr>
  </w:style>
  <w:style w:type="paragraph" w:customStyle="1" w:styleId="ZA">
    <w:name w:val="ZA"/>
    <w:rsid w:val="00CB43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B43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B43F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B43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B43FC"/>
    <w:pPr>
      <w:ind w:left="851" w:hanging="851"/>
    </w:pPr>
  </w:style>
  <w:style w:type="paragraph" w:customStyle="1" w:styleId="ZH">
    <w:name w:val="ZH"/>
    <w:rsid w:val="00CB43F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B43FC"/>
    <w:pPr>
      <w:keepNext w:val="0"/>
      <w:spacing w:before="0" w:after="240"/>
    </w:pPr>
  </w:style>
  <w:style w:type="paragraph" w:customStyle="1" w:styleId="ZG">
    <w:name w:val="ZG"/>
    <w:rsid w:val="00CB43F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B43FC"/>
    <w:pPr>
      <w:ind w:left="851" w:hanging="284"/>
      <w:contextualSpacing w:val="0"/>
    </w:pPr>
  </w:style>
  <w:style w:type="paragraph" w:customStyle="1" w:styleId="B3">
    <w:name w:val="B3"/>
    <w:basedOn w:val="List3"/>
    <w:link w:val="B3Car"/>
    <w:rsid w:val="00CB43FC"/>
    <w:pPr>
      <w:ind w:left="1135" w:hanging="284"/>
      <w:contextualSpacing w:val="0"/>
    </w:pPr>
  </w:style>
  <w:style w:type="paragraph" w:customStyle="1" w:styleId="B4">
    <w:name w:val="B4"/>
    <w:basedOn w:val="List4"/>
    <w:rsid w:val="00CB43FC"/>
    <w:pPr>
      <w:ind w:left="1418" w:hanging="284"/>
      <w:contextualSpacing w:val="0"/>
    </w:pPr>
  </w:style>
  <w:style w:type="paragraph" w:customStyle="1" w:styleId="B5">
    <w:name w:val="B5"/>
    <w:basedOn w:val="List5"/>
    <w:rsid w:val="00CB43FC"/>
    <w:pPr>
      <w:ind w:left="1702" w:hanging="284"/>
      <w:contextualSpacing w:val="0"/>
    </w:pPr>
  </w:style>
  <w:style w:type="paragraph" w:customStyle="1" w:styleId="ZTD">
    <w:name w:val="ZTD"/>
    <w:basedOn w:val="ZB"/>
    <w:rsid w:val="00CB43FC"/>
    <w:pPr>
      <w:framePr w:hRule="auto" w:wrap="notBeside" w:y="852"/>
    </w:pPr>
    <w:rPr>
      <w:i w:val="0"/>
      <w:sz w:val="40"/>
    </w:rPr>
  </w:style>
  <w:style w:type="paragraph" w:customStyle="1" w:styleId="ZV">
    <w:name w:val="ZV"/>
    <w:basedOn w:val="ZU"/>
    <w:rsid w:val="00CB43FC"/>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qFormat/>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5.docx"/><Relationship Id="rId84" Type="http://schemas.openxmlformats.org/officeDocument/2006/relationships/oleObject" Target="embeddings/oleObject14.bin"/><Relationship Id="rId89" Type="http://schemas.openxmlformats.org/officeDocument/2006/relationships/image" Target="media/image41.emf"/><Relationship Id="rId112" Type="http://schemas.openxmlformats.org/officeDocument/2006/relationships/package" Target="embeddings/Microsoft_Word_Document8.docx"/><Relationship Id="rId133" Type="http://schemas.openxmlformats.org/officeDocument/2006/relationships/image" Target="media/image63.emf"/><Relationship Id="rId138" Type="http://schemas.openxmlformats.org/officeDocument/2006/relationships/oleObject" Target="embeddings/oleObject21.bin"/><Relationship Id="rId154" Type="http://schemas.openxmlformats.org/officeDocument/2006/relationships/oleObject" Target="embeddings/Microsoft_Visio_2003-2010_Drawing13.vsd"/><Relationship Id="rId159" Type="http://schemas.openxmlformats.org/officeDocument/2006/relationships/image" Target="media/image76.emf"/><Relationship Id="rId170" Type="http://schemas.openxmlformats.org/officeDocument/2006/relationships/oleObject" Target="embeddings/Microsoft_Visio_2003-2010_Drawing158.vsd"/><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3.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8.vsdx"/><Relationship Id="rId74" Type="http://schemas.openxmlformats.org/officeDocument/2006/relationships/package" Target="embeddings/Microsoft_Word_Document6.doc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package" Target="embeddings/Microsoft_Visio_Drawing15.vsdx"/><Relationship Id="rId144" Type="http://schemas.openxmlformats.org/officeDocument/2006/relationships/oleObject" Target="embeddings/Microsoft_Visio_2003-2010_Drawing10.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21.vsdx"/><Relationship Id="rId95" Type="http://schemas.openxmlformats.org/officeDocument/2006/relationships/image" Target="media/image44.emf"/><Relationship Id="rId160" Type="http://schemas.openxmlformats.org/officeDocument/2006/relationships/package" Target="embeddings/Microsoft_Visio_Drawing30.vsdx"/><Relationship Id="rId165" Type="http://schemas.openxmlformats.org/officeDocument/2006/relationships/image" Target="media/image79.emf"/><Relationship Id="rId22" Type="http://schemas.openxmlformats.org/officeDocument/2006/relationships/oleObject" Target="embeddings/oleObject7.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package" Target="embeddings/Microsoft_Word_Document3.doc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5.vsdx"/><Relationship Id="rId134" Type="http://schemas.openxmlformats.org/officeDocument/2006/relationships/package" Target="embeddings/Microsoft_Visio_Drawing26.vsdx"/><Relationship Id="rId139" Type="http://schemas.openxmlformats.org/officeDocument/2006/relationships/image" Target="media/image66.emf"/><Relationship Id="rId80" Type="http://schemas.openxmlformats.org/officeDocument/2006/relationships/package" Target="embeddings/Microsoft_Visio_Drawing18.vsdx"/><Relationship Id="rId85" Type="http://schemas.openxmlformats.org/officeDocument/2006/relationships/image" Target="media/image39.emf"/><Relationship Id="rId150" Type="http://schemas.openxmlformats.org/officeDocument/2006/relationships/oleObject" Target="embeddings/Microsoft_Visio_2003-2010_Drawing127.vsd"/><Relationship Id="rId155" Type="http://schemas.openxmlformats.org/officeDocument/2006/relationships/image" Target="media/image74.emf"/><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5.vsd"/><Relationship Id="rId124" Type="http://schemas.openxmlformats.org/officeDocument/2006/relationships/oleObject" Target="embeddings/Microsoft_Visio_2003-2010_Drawing7.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oleObject" Target="embeddings/oleObject12.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vsd"/><Relationship Id="rId140" Type="http://schemas.openxmlformats.org/officeDocument/2006/relationships/oleObject" Target="embeddings/oleObject22.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oleObject24.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Word_Document2.doc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4.vsd"/><Relationship Id="rId114" Type="http://schemas.openxmlformats.org/officeDocument/2006/relationships/package" Target="embeddings/Microsoft_Visio_Drawing2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8.bin"/><Relationship Id="rId52" Type="http://schemas.openxmlformats.org/officeDocument/2006/relationships/package" Target="embeddings/Microsoft_Visio_Drawing6.vsdx"/><Relationship Id="rId60" Type="http://schemas.openxmlformats.org/officeDocument/2006/relationships/oleObject" Target="embeddings/oleObject10.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7.vsdx"/><Relationship Id="rId81" Type="http://schemas.openxmlformats.org/officeDocument/2006/relationships/image" Target="media/image37.emf"/><Relationship Id="rId86" Type="http://schemas.openxmlformats.org/officeDocument/2006/relationships/oleObject" Target="embeddings/oleObject15.bin"/><Relationship Id="rId94" Type="http://schemas.openxmlformats.org/officeDocument/2006/relationships/package" Target="embeddings/Microsoft_Visio_Drawing23.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6.vsd"/><Relationship Id="rId130" Type="http://schemas.openxmlformats.org/officeDocument/2006/relationships/oleObject" Target="embeddings/oleObject18.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1.vsd"/><Relationship Id="rId151" Type="http://schemas.openxmlformats.org/officeDocument/2006/relationships/image" Target="media/image72.emf"/><Relationship Id="rId156" Type="http://schemas.openxmlformats.org/officeDocument/2006/relationships/package" Target="embeddings/Microsoft_Visio_Drawing16.vsdx"/><Relationship Id="rId164" Type="http://schemas.openxmlformats.org/officeDocument/2006/relationships/package" Target="embeddings/Microsoft_Visio_Drawing31.vsdx"/><Relationship Id="rId169" Type="http://schemas.openxmlformats.org/officeDocument/2006/relationships/image" Target="media/image81.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Word_Document1.docx"/><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package" Target="embeddings/Microsoft_Word_Document7.docx"/><Relationship Id="rId97" Type="http://schemas.openxmlformats.org/officeDocument/2006/relationships/image" Target="media/image45.emf"/><Relationship Id="rId104" Type="http://schemas.openxmlformats.org/officeDocument/2006/relationships/package" Target="embeddings/Microsoft_Visio_Drawing112.vsdx"/><Relationship Id="rId120" Type="http://schemas.openxmlformats.org/officeDocument/2006/relationships/oleObject" Target="embeddings/Microsoft_Visio_2003-2010_Drawing5.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7.vsd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2.vsdx"/><Relationship Id="rId162" Type="http://schemas.openxmlformats.org/officeDocument/2006/relationships/package" Target="embeddings/Microsoft_Visio_Drawing10.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package" Target="embeddings/Microsoft_Word_Document4.doc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9.vsdx"/><Relationship Id="rId152" Type="http://schemas.openxmlformats.org/officeDocument/2006/relationships/package" Target="embeddings/Microsoft_Visio_Drawing28.vsdx"/><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2.vsdx"/><Relationship Id="rId35" Type="http://schemas.openxmlformats.org/officeDocument/2006/relationships/image" Target="media/image14.emf"/><Relationship Id="rId56" Type="http://schemas.openxmlformats.org/officeDocument/2006/relationships/oleObject" Target="embeddings/Microsoft_Visio_2003-2010_Drawing12.vsd"/><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oleObject" Target="embeddings/Microsoft_Visio_2003-2010_Drawing8.vsd"/><Relationship Id="rId147" Type="http://schemas.openxmlformats.org/officeDocument/2006/relationships/image" Target="media/image70.emf"/><Relationship Id="rId168"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3.bin"/><Relationship Id="rId93" Type="http://schemas.openxmlformats.org/officeDocument/2006/relationships/image" Target="media/image43.emf"/><Relationship Id="rId98" Type="http://schemas.openxmlformats.org/officeDocument/2006/relationships/oleObject" Target="embeddings/Microsoft_Visio_2003-2010_Drawing3.vsd"/><Relationship Id="rId121" Type="http://schemas.openxmlformats.org/officeDocument/2006/relationships/image" Target="media/image57.emf"/><Relationship Id="rId142" Type="http://schemas.openxmlformats.org/officeDocument/2006/relationships/oleObject" Target="embeddings/Microsoft_Visio_2003-2010_Drawing9.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5.vsdx"/><Relationship Id="rId67" Type="http://schemas.openxmlformats.org/officeDocument/2006/relationships/image" Target="media/image30.emf"/><Relationship Id="rId116" Type="http://schemas.openxmlformats.org/officeDocument/2006/relationships/oleObject" Target="embeddings/Microsoft_Visio_2003-2010_Drawing46.vsd"/><Relationship Id="rId137" Type="http://schemas.openxmlformats.org/officeDocument/2006/relationships/image" Target="media/image65.emf"/><Relationship Id="rId158" Type="http://schemas.openxmlformats.org/officeDocument/2006/relationships/oleObject" Target="embeddings/oleObject23.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20.vsdx"/><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EC8D-0DA2-4ED1-BB65-9A992AB7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195</Pages>
  <Words>91798</Words>
  <Characters>481022</Characters>
  <Application>Microsoft Office Word</Application>
  <DocSecurity>0</DocSecurity>
  <Lines>9431</Lines>
  <Paragraphs>6739</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566081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19)</dc:subject>
  <dc:creator>MCC Support</dc:creator>
  <cp:keywords/>
  <dc:description/>
  <cp:lastModifiedBy>23.273_CR0703R5_(Rel-18)_5G_eLCS_Ph3</cp:lastModifiedBy>
  <cp:revision>2</cp:revision>
  <cp:lastPrinted>2019-02-25T14:05:00Z</cp:lastPrinted>
  <dcterms:created xsi:type="dcterms:W3CDTF">2025-06-18T13:07:00Z</dcterms:created>
  <dcterms:modified xsi:type="dcterms:W3CDTF">2025-06-18T13:07:00Z</dcterms:modified>
</cp:coreProperties>
</file>