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3421E7DE"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FA016A">
              <w:t>17</w:t>
            </w:r>
            <w:r w:rsidRPr="0093004C">
              <w:t>.</w:t>
            </w:r>
            <w:r w:rsidR="00D31574">
              <w:t>0</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C855B7" w:rsidRPr="0093004C">
              <w:rPr>
                <w:sz w:val="32"/>
              </w:rPr>
              <w:t>0</w:t>
            </w:r>
            <w:r w:rsidR="00D31574">
              <w:rPr>
                <w:sz w:val="32"/>
              </w:rPr>
              <w:t>9</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bookmarkStart w:id="8" w:name="_Hlk26521069"/>
      <w:bookmarkStart w:id="9" w:name="_MON_1637044072"/>
      <w:bookmarkEnd w:id="9"/>
      <w:tr w:rsidR="00395A71" w:rsidRPr="00395A71" w14:paraId="60948013" w14:textId="77777777" w:rsidTr="008C47BE">
        <w:trPr>
          <w:trHeight w:hRule="exact" w:val="1531"/>
        </w:trPr>
        <w:tc>
          <w:tcPr>
            <w:tcW w:w="4883" w:type="dxa"/>
            <w:shd w:val="clear" w:color="auto" w:fill="auto"/>
          </w:tcPr>
          <w:p w14:paraId="069A9E25" w14:textId="5284CC75" w:rsidR="00D57972" w:rsidRPr="00395A71" w:rsidRDefault="00FA016A">
            <w:r>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693820021" r:id="rId10"/>
              </w:object>
            </w:r>
            <w:bookmarkEnd w:id="8"/>
          </w:p>
        </w:tc>
        <w:bookmarkStart w:id="10" w:name="_Hlk26521126"/>
        <w:bookmarkStart w:id="11" w:name="_MON_1637044125"/>
        <w:bookmarkEnd w:id="11"/>
        <w:tc>
          <w:tcPr>
            <w:tcW w:w="5540" w:type="dxa"/>
            <w:shd w:val="clear" w:color="auto" w:fill="auto"/>
          </w:tcPr>
          <w:p w14:paraId="74B1B5B3" w14:textId="6F9AE69F" w:rsidR="00D57972" w:rsidRPr="00395A71" w:rsidRDefault="00FA016A" w:rsidP="00133525">
            <w:pPr>
              <w:jc w:val="right"/>
            </w:pPr>
            <w:r>
              <w:object w:dxaOrig="2595" w:dyaOrig="1536" w14:anchorId="4EDC2C43">
                <v:shape id="_x0000_i1026" type="#_x0000_t75" style="width:127.5pt;height:75pt" o:ole="">
                  <v:imagedata r:id="rId11" o:title=""/>
                </v:shape>
                <o:OLEObject Type="Embed" ProgID="Word.Picture.8" ShapeID="_x0000_i1026" DrawAspect="Content" ObjectID="_1693820022" r:id="rId12"/>
              </w:object>
            </w:r>
            <w:bookmarkEnd w:id="10"/>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12"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12"/>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bookmarkStart w:id="13"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4"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4"/>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5"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6" w:name="copyrightDate"/>
            <w:r w:rsidRPr="0093004C">
              <w:rPr>
                <w:noProof/>
                <w:sz w:val="18"/>
              </w:rPr>
              <w:t>20</w:t>
            </w:r>
            <w:bookmarkEnd w:id="16"/>
            <w:r w:rsidR="008C47BE" w:rsidRPr="0093004C">
              <w:rPr>
                <w:noProof/>
                <w:sz w:val="18"/>
              </w:rPr>
              <w:t>21</w:t>
            </w:r>
            <w:r w:rsidRPr="0093004C">
              <w:rPr>
                <w:noProof/>
                <w:sz w:val="18"/>
              </w:rPr>
              <w:t>, 3GPP Organizational Partners (ARIB, ATIS, CCSA, ETSI, TSDSI, TTA, TTC).</w:t>
            </w:r>
            <w:bookmarkStart w:id="17" w:name="copyrightaddon"/>
            <w:bookmarkEnd w:id="17"/>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5"/>
          </w:p>
          <w:p w14:paraId="66C6B8BB" w14:textId="77777777" w:rsidR="00E16509" w:rsidRPr="0093004C" w:rsidRDefault="00E16509" w:rsidP="00133525"/>
        </w:tc>
      </w:tr>
      <w:bookmarkEnd w:id="13"/>
    </w:tbl>
    <w:p w14:paraId="3B15ABEE" w14:textId="77777777" w:rsidR="00080512" w:rsidRPr="0093004C" w:rsidRDefault="00080512">
      <w:pPr>
        <w:pStyle w:val="TT"/>
      </w:pPr>
      <w:r w:rsidRPr="0093004C">
        <w:br w:type="page"/>
      </w:r>
      <w:bookmarkStart w:id="18" w:name="tableOfContents"/>
      <w:bookmarkEnd w:id="18"/>
      <w:r w:rsidRPr="0093004C">
        <w:lastRenderedPageBreak/>
        <w:t>Contents</w:t>
      </w:r>
    </w:p>
    <w:p w14:paraId="0A529FF9" w14:textId="12CC19F8" w:rsidR="00FA016A" w:rsidRDefault="00841A2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FA016A">
        <w:t>Foreword</w:t>
      </w:r>
      <w:r w:rsidR="00FA016A">
        <w:tab/>
      </w:r>
      <w:r w:rsidR="00FA016A">
        <w:fldChar w:fldCharType="begin" w:fldLock="1"/>
      </w:r>
      <w:r w:rsidR="00FA016A">
        <w:instrText xml:space="preserve"> PAGEREF _Toc83206554 \h </w:instrText>
      </w:r>
      <w:r w:rsidR="00FA016A">
        <w:fldChar w:fldCharType="separate"/>
      </w:r>
      <w:r w:rsidR="00FA016A">
        <w:t>7</w:t>
      </w:r>
      <w:r w:rsidR="00FA016A">
        <w:fldChar w:fldCharType="end"/>
      </w:r>
    </w:p>
    <w:p w14:paraId="1ECFD060" w14:textId="69527C53" w:rsidR="00FA016A" w:rsidRDefault="00FA016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_Toc83206555 \h </w:instrText>
      </w:r>
      <w:r>
        <w:fldChar w:fldCharType="separate"/>
      </w:r>
      <w:r>
        <w:t>9</w:t>
      </w:r>
      <w:r>
        <w:fldChar w:fldCharType="end"/>
      </w:r>
    </w:p>
    <w:p w14:paraId="2579C034" w14:textId="5EAD9039" w:rsidR="00FA016A" w:rsidRDefault="00FA016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_Toc83206556 \h </w:instrText>
      </w:r>
      <w:r>
        <w:fldChar w:fldCharType="separate"/>
      </w:r>
      <w:r>
        <w:t>9</w:t>
      </w:r>
      <w:r>
        <w:fldChar w:fldCharType="end"/>
      </w:r>
    </w:p>
    <w:p w14:paraId="4ACF4FC0" w14:textId="75F1124A" w:rsidR="00FA016A" w:rsidRDefault="00FA016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_Toc83206557 \h </w:instrText>
      </w:r>
      <w:r>
        <w:fldChar w:fldCharType="separate"/>
      </w:r>
      <w:r>
        <w:t>10</w:t>
      </w:r>
      <w:r>
        <w:fldChar w:fldCharType="end"/>
      </w:r>
    </w:p>
    <w:p w14:paraId="0E334FD2" w14:textId="0491B563" w:rsidR="00FA016A" w:rsidRDefault="00FA016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_Toc83206558 \h </w:instrText>
      </w:r>
      <w:r>
        <w:fldChar w:fldCharType="separate"/>
      </w:r>
      <w:r>
        <w:t>10</w:t>
      </w:r>
      <w:r>
        <w:fldChar w:fldCharType="end"/>
      </w:r>
    </w:p>
    <w:p w14:paraId="6189E150" w14:textId="781FB96E" w:rsidR="00FA016A" w:rsidRDefault="00FA016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_Toc83206559 \h </w:instrText>
      </w:r>
      <w:r>
        <w:fldChar w:fldCharType="separate"/>
      </w:r>
      <w:r>
        <w:t>11</w:t>
      </w:r>
      <w:r>
        <w:fldChar w:fldCharType="end"/>
      </w:r>
    </w:p>
    <w:p w14:paraId="0195927B" w14:textId="1B635BD8" w:rsidR="00FA016A" w:rsidRDefault="00FA016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_Toc83206560 \h </w:instrText>
      </w:r>
      <w:r>
        <w:fldChar w:fldCharType="separate"/>
      </w:r>
      <w:r>
        <w:t>12</w:t>
      </w:r>
      <w:r>
        <w:fldChar w:fldCharType="end"/>
      </w:r>
    </w:p>
    <w:p w14:paraId="6221390C" w14:textId="5BE5AF91" w:rsidR="00FA016A" w:rsidRDefault="00FA016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_Toc83206561 \h </w:instrText>
      </w:r>
      <w:r>
        <w:fldChar w:fldCharType="separate"/>
      </w:r>
      <w:r>
        <w:t>12</w:t>
      </w:r>
      <w:r>
        <w:fldChar w:fldCharType="end"/>
      </w:r>
    </w:p>
    <w:p w14:paraId="2F965C53" w14:textId="4A6997D3" w:rsidR="00FA016A" w:rsidRDefault="00FA016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_Toc83206562 \h </w:instrText>
      </w:r>
      <w:r>
        <w:fldChar w:fldCharType="separate"/>
      </w:r>
      <w:r>
        <w:t>12</w:t>
      </w:r>
      <w:r>
        <w:fldChar w:fldCharType="end"/>
      </w:r>
    </w:p>
    <w:p w14:paraId="3660AEB9" w14:textId="5B6A9D51" w:rsidR="00FA016A" w:rsidRDefault="00FA016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_Toc83206563 \h </w:instrText>
      </w:r>
      <w:r>
        <w:fldChar w:fldCharType="separate"/>
      </w:r>
      <w:r>
        <w:t>12</w:t>
      </w:r>
      <w:r>
        <w:fldChar w:fldCharType="end"/>
      </w:r>
    </w:p>
    <w:p w14:paraId="361BCF7E" w14:textId="1277C5CF" w:rsidR="00FA016A" w:rsidRDefault="00FA016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_Toc83206564 \h </w:instrText>
      </w:r>
      <w:r>
        <w:fldChar w:fldCharType="separate"/>
      </w:r>
      <w:r>
        <w:t>13</w:t>
      </w:r>
      <w:r>
        <w:fldChar w:fldCharType="end"/>
      </w:r>
    </w:p>
    <w:p w14:paraId="63F3D7E8" w14:textId="4458F151" w:rsidR="00FA016A" w:rsidRDefault="00FA016A">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_Toc83206565 \h </w:instrText>
      </w:r>
      <w:r>
        <w:fldChar w:fldCharType="separate"/>
      </w:r>
      <w:r>
        <w:t>14</w:t>
      </w:r>
      <w:r>
        <w:fldChar w:fldCharType="end"/>
      </w:r>
    </w:p>
    <w:p w14:paraId="1CAED5E5" w14:textId="4E2F5044" w:rsidR="00FA016A" w:rsidRDefault="00FA016A">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_Toc83206566 \h </w:instrText>
      </w:r>
      <w:r>
        <w:fldChar w:fldCharType="separate"/>
      </w:r>
      <w:r>
        <w:t>16</w:t>
      </w:r>
      <w:r>
        <w:fldChar w:fldCharType="end"/>
      </w:r>
    </w:p>
    <w:p w14:paraId="7A507A45" w14:textId="5B33E5F5" w:rsidR="00FA016A" w:rsidRDefault="00FA016A">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_Toc83206567 \h </w:instrText>
      </w:r>
      <w:r>
        <w:fldChar w:fldCharType="separate"/>
      </w:r>
      <w:r>
        <w:t>17</w:t>
      </w:r>
      <w:r>
        <w:fldChar w:fldCharType="end"/>
      </w:r>
    </w:p>
    <w:p w14:paraId="7C6F9F3A" w14:textId="209D1931" w:rsidR="00FA016A" w:rsidRDefault="00FA016A">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_Toc83206568 \h </w:instrText>
      </w:r>
      <w:r>
        <w:fldChar w:fldCharType="separate"/>
      </w:r>
      <w:r>
        <w:t>17</w:t>
      </w:r>
      <w:r>
        <w:fldChar w:fldCharType="end"/>
      </w:r>
    </w:p>
    <w:p w14:paraId="613C5F24" w14:textId="5C1B9B2D" w:rsidR="00FA016A" w:rsidRDefault="00FA016A">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_Toc83206569 \h </w:instrText>
      </w:r>
      <w:r>
        <w:fldChar w:fldCharType="separate"/>
      </w:r>
      <w:r>
        <w:t>18</w:t>
      </w:r>
      <w:r>
        <w:fldChar w:fldCharType="end"/>
      </w:r>
    </w:p>
    <w:p w14:paraId="641AD7A5" w14:textId="3EF04E44" w:rsidR="00FA016A" w:rsidRDefault="00FA016A">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_Toc83206570 \h </w:instrText>
      </w:r>
      <w:r>
        <w:fldChar w:fldCharType="separate"/>
      </w:r>
      <w:r>
        <w:t>18</w:t>
      </w:r>
      <w:r>
        <w:fldChar w:fldCharType="end"/>
      </w:r>
    </w:p>
    <w:p w14:paraId="74CFC089" w14:textId="64B4BB64" w:rsidR="00FA016A" w:rsidRDefault="00FA016A">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rPr>
          <w:lang w:eastAsia="zh-CN"/>
        </w:rPr>
        <w:t xml:space="preserve">5G ProSe </w:t>
      </w:r>
      <w:r>
        <w:t>Layer-2 UE-to-Network Relay reference architecture</w:t>
      </w:r>
      <w:r>
        <w:tab/>
      </w:r>
      <w:r>
        <w:fldChar w:fldCharType="begin" w:fldLock="1"/>
      </w:r>
      <w:r>
        <w:instrText xml:space="preserve"> PAGEREF _Toc83206571 \h </w:instrText>
      </w:r>
      <w:r>
        <w:fldChar w:fldCharType="separate"/>
      </w:r>
      <w:r>
        <w:t>20</w:t>
      </w:r>
      <w:r>
        <w:fldChar w:fldCharType="end"/>
      </w:r>
    </w:p>
    <w:p w14:paraId="611A41AD" w14:textId="2CAC218E" w:rsidR="00FA016A" w:rsidRDefault="00FA016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_Toc83206572 \h </w:instrText>
      </w:r>
      <w:r>
        <w:fldChar w:fldCharType="separate"/>
      </w:r>
      <w:r>
        <w:t>21</w:t>
      </w:r>
      <w:r>
        <w:fldChar w:fldCharType="end"/>
      </w:r>
    </w:p>
    <w:p w14:paraId="47567811" w14:textId="727A96EC" w:rsidR="00FA016A" w:rsidRDefault="00FA016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_Toc83206573 \h </w:instrText>
      </w:r>
      <w:r>
        <w:fldChar w:fldCharType="separate"/>
      </w:r>
      <w:r>
        <w:t>21</w:t>
      </w:r>
      <w:r>
        <w:fldChar w:fldCharType="end"/>
      </w:r>
    </w:p>
    <w:p w14:paraId="5B49056E" w14:textId="3604B290" w:rsidR="00FA016A" w:rsidRDefault="00FA016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_Toc83206574 \h </w:instrText>
      </w:r>
      <w:r>
        <w:fldChar w:fldCharType="separate"/>
      </w:r>
      <w:r>
        <w:t>22</w:t>
      </w:r>
      <w:r>
        <w:fldChar w:fldCharType="end"/>
      </w:r>
    </w:p>
    <w:p w14:paraId="1B624453" w14:textId="536C7D42" w:rsidR="00FA016A" w:rsidRDefault="00FA016A">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_Toc83206575 \h </w:instrText>
      </w:r>
      <w:r>
        <w:fldChar w:fldCharType="separate"/>
      </w:r>
      <w:r>
        <w:t>22</w:t>
      </w:r>
      <w:r>
        <w:fldChar w:fldCharType="end"/>
      </w:r>
    </w:p>
    <w:p w14:paraId="23E3E531" w14:textId="727767B6" w:rsidR="00FA016A" w:rsidRDefault="00FA016A">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_Toc83206576 \h </w:instrText>
      </w:r>
      <w:r>
        <w:fldChar w:fldCharType="separate"/>
      </w:r>
      <w:r>
        <w:t>22</w:t>
      </w:r>
      <w:r>
        <w:fldChar w:fldCharType="end"/>
      </w:r>
    </w:p>
    <w:p w14:paraId="78DC55C0" w14:textId="30BDE5BE" w:rsidR="00FA016A" w:rsidRDefault="00FA016A">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_Toc83206577 \h </w:instrText>
      </w:r>
      <w:r>
        <w:fldChar w:fldCharType="separate"/>
      </w:r>
      <w:r>
        <w:t>22</w:t>
      </w:r>
      <w:r>
        <w:fldChar w:fldCharType="end"/>
      </w:r>
    </w:p>
    <w:p w14:paraId="37D2957F" w14:textId="2495457A" w:rsidR="00FA016A" w:rsidRDefault="00FA016A">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_Toc83206578 \h </w:instrText>
      </w:r>
      <w:r>
        <w:fldChar w:fldCharType="separate"/>
      </w:r>
      <w:r>
        <w:t>23</w:t>
      </w:r>
      <w:r>
        <w:fldChar w:fldCharType="end"/>
      </w:r>
    </w:p>
    <w:p w14:paraId="24BDEE99" w14:textId="17B5C67A" w:rsidR="00FA016A" w:rsidRDefault="00FA016A">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_Toc83206579 \h </w:instrText>
      </w:r>
      <w:r>
        <w:fldChar w:fldCharType="separate"/>
      </w:r>
      <w:r>
        <w:t>23</w:t>
      </w:r>
      <w:r>
        <w:fldChar w:fldCharType="end"/>
      </w:r>
    </w:p>
    <w:p w14:paraId="257725AC" w14:textId="6430AC1A" w:rsidR="00FA016A" w:rsidRDefault="00FA016A">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_Toc83206580 \h </w:instrText>
      </w:r>
      <w:r>
        <w:fldChar w:fldCharType="separate"/>
      </w:r>
      <w:r>
        <w:t>23</w:t>
      </w:r>
      <w:r>
        <w:fldChar w:fldCharType="end"/>
      </w:r>
    </w:p>
    <w:p w14:paraId="66ECF2E7" w14:textId="057D2B7A" w:rsidR="00FA016A" w:rsidRDefault="00FA016A">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_Toc83206581 \h </w:instrText>
      </w:r>
      <w:r>
        <w:fldChar w:fldCharType="separate"/>
      </w:r>
      <w:r>
        <w:t>23</w:t>
      </w:r>
      <w:r>
        <w:fldChar w:fldCharType="end"/>
      </w:r>
    </w:p>
    <w:p w14:paraId="2B2F6355" w14:textId="20D65853" w:rsidR="00FA016A" w:rsidRDefault="00FA016A">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8B4FBC">
        <w:rPr>
          <w:rFonts w:eastAsia="SimSun"/>
          <w:lang w:eastAsia="zh-CN"/>
        </w:rPr>
        <w:t>ProSe</w:t>
      </w:r>
      <w:r>
        <w:rPr>
          <w:lang w:eastAsia="ko-KR"/>
        </w:rPr>
        <w:t xml:space="preserve"> Application Server</w:t>
      </w:r>
      <w:r>
        <w:tab/>
      </w:r>
      <w:r>
        <w:fldChar w:fldCharType="begin" w:fldLock="1"/>
      </w:r>
      <w:r>
        <w:instrText xml:space="preserve"> PAGEREF _Toc83206582 \h </w:instrText>
      </w:r>
      <w:r>
        <w:fldChar w:fldCharType="separate"/>
      </w:r>
      <w:r>
        <w:t>24</w:t>
      </w:r>
      <w:r>
        <w:fldChar w:fldCharType="end"/>
      </w:r>
    </w:p>
    <w:p w14:paraId="54027E6F" w14:textId="0EA8C8A6" w:rsidR="00FA016A" w:rsidRDefault="00FA016A">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8B4FBC">
        <w:rPr>
          <w:rFonts w:eastAsia="SimSun"/>
          <w:lang w:eastAsia="zh-CN"/>
        </w:rPr>
        <w:t>UE-to-Network Relay</w:t>
      </w:r>
      <w:r>
        <w:tab/>
      </w:r>
      <w:r>
        <w:fldChar w:fldCharType="begin" w:fldLock="1"/>
      </w:r>
      <w:r>
        <w:instrText xml:space="preserve"> PAGEREF _Toc83206583 \h </w:instrText>
      </w:r>
      <w:r>
        <w:fldChar w:fldCharType="separate"/>
      </w:r>
      <w:r>
        <w:t>24</w:t>
      </w:r>
      <w:r>
        <w:fldChar w:fldCharType="end"/>
      </w:r>
    </w:p>
    <w:p w14:paraId="7EB937E5" w14:textId="6E376AD0" w:rsidR="00FA016A" w:rsidRDefault="00FA016A">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_Toc83206584 \h </w:instrText>
      </w:r>
      <w:r>
        <w:fldChar w:fldCharType="separate"/>
      </w:r>
      <w:r>
        <w:t>24</w:t>
      </w:r>
      <w:r>
        <w:fldChar w:fldCharType="end"/>
      </w:r>
    </w:p>
    <w:p w14:paraId="22A248A6" w14:textId="311546DB" w:rsidR="00FA016A" w:rsidRDefault="00FA016A">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_Toc83206585 \h </w:instrText>
      </w:r>
      <w:r>
        <w:fldChar w:fldCharType="separate"/>
      </w:r>
      <w:r>
        <w:t>24</w:t>
      </w:r>
      <w:r>
        <w:fldChar w:fldCharType="end"/>
      </w:r>
    </w:p>
    <w:p w14:paraId="46C9D6E8" w14:textId="1F91BBBC" w:rsidR="00FA016A" w:rsidRDefault="00FA016A">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_Toc83206586 \h </w:instrText>
      </w:r>
      <w:r>
        <w:fldChar w:fldCharType="separate"/>
      </w:r>
      <w:r>
        <w:t>25</w:t>
      </w:r>
      <w:r>
        <w:fldChar w:fldCharType="end"/>
      </w:r>
    </w:p>
    <w:p w14:paraId="48464A83" w14:textId="1253FE34" w:rsidR="00FA016A" w:rsidRDefault="00FA016A">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_Toc83206587 \h </w:instrText>
      </w:r>
      <w:r>
        <w:fldChar w:fldCharType="separate"/>
      </w:r>
      <w:r>
        <w:t>25</w:t>
      </w:r>
      <w:r>
        <w:fldChar w:fldCharType="end"/>
      </w:r>
    </w:p>
    <w:p w14:paraId="4BA56153" w14:textId="6D9ECCEC" w:rsidR="00FA016A" w:rsidRDefault="00FA016A">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_Toc83206588 \h </w:instrText>
      </w:r>
      <w:r>
        <w:fldChar w:fldCharType="separate"/>
      </w:r>
      <w:r>
        <w:t>25</w:t>
      </w:r>
      <w:r>
        <w:fldChar w:fldCharType="end"/>
      </w:r>
    </w:p>
    <w:p w14:paraId="22938FE9" w14:textId="0FDC8283" w:rsidR="00FA016A" w:rsidRDefault="00FA016A">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_Toc83206589 \h </w:instrText>
      </w:r>
      <w:r>
        <w:fldChar w:fldCharType="separate"/>
      </w:r>
      <w:r>
        <w:t>25</w:t>
      </w:r>
      <w:r>
        <w:fldChar w:fldCharType="end"/>
      </w:r>
    </w:p>
    <w:p w14:paraId="1204A08F" w14:textId="59397531" w:rsidR="00FA016A" w:rsidRDefault="00FA016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_Toc83206590 \h </w:instrText>
      </w:r>
      <w:r>
        <w:fldChar w:fldCharType="separate"/>
      </w:r>
      <w:r>
        <w:t>25</w:t>
      </w:r>
      <w:r>
        <w:fldChar w:fldCharType="end"/>
      </w:r>
    </w:p>
    <w:p w14:paraId="5690494B" w14:textId="1F91B5A8" w:rsidR="00FA016A" w:rsidRDefault="00FA016A">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_Toc83206591 \h </w:instrText>
      </w:r>
      <w:r>
        <w:fldChar w:fldCharType="separate"/>
      </w:r>
      <w:r>
        <w:t>25</w:t>
      </w:r>
      <w:r>
        <w:fldChar w:fldCharType="end"/>
      </w:r>
    </w:p>
    <w:p w14:paraId="785896B0" w14:textId="7FBD1845" w:rsidR="00FA016A" w:rsidRDefault="00FA016A">
      <w:pPr>
        <w:pStyle w:val="TOC3"/>
        <w:rPr>
          <w:rFonts w:asciiTheme="minorHAnsi" w:hAnsiTheme="minorHAnsi" w:cstheme="minorBidi"/>
          <w:sz w:val="22"/>
          <w:szCs w:val="22"/>
          <w:lang w:eastAsia="en-GB"/>
        </w:rPr>
      </w:pPr>
      <w:r w:rsidRPr="008B4FBC">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_Toc83206592 \h </w:instrText>
      </w:r>
      <w:r>
        <w:fldChar w:fldCharType="separate"/>
      </w:r>
      <w:r>
        <w:t>26</w:t>
      </w:r>
      <w:r>
        <w:fldChar w:fldCharType="end"/>
      </w:r>
    </w:p>
    <w:p w14:paraId="7999D2F9" w14:textId="6F4FDD49" w:rsidR="00FA016A" w:rsidRDefault="00FA016A">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_Toc83206593 \h </w:instrText>
      </w:r>
      <w:r>
        <w:fldChar w:fldCharType="separate"/>
      </w:r>
      <w:r>
        <w:t>26</w:t>
      </w:r>
      <w:r>
        <w:fldChar w:fldCharType="end"/>
      </w:r>
    </w:p>
    <w:p w14:paraId="1D3F902C" w14:textId="047392D8" w:rsidR="00FA016A" w:rsidRDefault="00FA016A">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_Toc83206594 \h </w:instrText>
      </w:r>
      <w:r>
        <w:fldChar w:fldCharType="separate"/>
      </w:r>
      <w:r>
        <w:t>28</w:t>
      </w:r>
      <w:r>
        <w:fldChar w:fldCharType="end"/>
      </w:r>
    </w:p>
    <w:p w14:paraId="2A8AA940" w14:textId="5DA64D13" w:rsidR="00FA016A" w:rsidRDefault="00FA016A">
      <w:pPr>
        <w:pStyle w:val="TOC3"/>
        <w:rPr>
          <w:rFonts w:asciiTheme="minorHAnsi" w:hAnsiTheme="minorHAnsi" w:cstheme="minorBidi"/>
          <w:sz w:val="22"/>
          <w:szCs w:val="22"/>
          <w:lang w:eastAsia="en-GB"/>
        </w:rPr>
      </w:pPr>
      <w:r w:rsidRPr="008B4FBC">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_Toc83206595 \h </w:instrText>
      </w:r>
      <w:r>
        <w:fldChar w:fldCharType="separate"/>
      </w:r>
      <w:r>
        <w:t>29</w:t>
      </w:r>
      <w:r>
        <w:fldChar w:fldCharType="end"/>
      </w:r>
    </w:p>
    <w:p w14:paraId="248BB7BF" w14:textId="06A3E9D9" w:rsidR="00FA016A" w:rsidRDefault="00FA016A">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_Toc83206596 \h </w:instrText>
      </w:r>
      <w:r>
        <w:fldChar w:fldCharType="separate"/>
      </w:r>
      <w:r>
        <w:t>29</w:t>
      </w:r>
      <w:r>
        <w:fldChar w:fldCharType="end"/>
      </w:r>
    </w:p>
    <w:p w14:paraId="1F14D668" w14:textId="4F982FC0" w:rsidR="00FA016A" w:rsidRDefault="00FA016A">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_Toc83206597 \h </w:instrText>
      </w:r>
      <w:r>
        <w:fldChar w:fldCharType="separate"/>
      </w:r>
      <w:r>
        <w:t>31</w:t>
      </w:r>
      <w:r>
        <w:fldChar w:fldCharType="end"/>
      </w:r>
    </w:p>
    <w:p w14:paraId="7D721A36" w14:textId="551A3BB2" w:rsidR="00FA016A" w:rsidRDefault="00FA016A">
      <w:pPr>
        <w:pStyle w:val="TOC3"/>
        <w:rPr>
          <w:rFonts w:asciiTheme="minorHAnsi" w:hAnsiTheme="minorHAnsi" w:cstheme="minorBidi"/>
          <w:sz w:val="22"/>
          <w:szCs w:val="22"/>
          <w:lang w:eastAsia="en-GB"/>
        </w:rPr>
      </w:pPr>
      <w:r w:rsidRPr="008B4FBC">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_Toc83206598 \h </w:instrText>
      </w:r>
      <w:r>
        <w:fldChar w:fldCharType="separate"/>
      </w:r>
      <w:r>
        <w:t>32</w:t>
      </w:r>
      <w:r>
        <w:fldChar w:fldCharType="end"/>
      </w:r>
    </w:p>
    <w:p w14:paraId="1D647FEE" w14:textId="40FDFF5D" w:rsidR="00FA016A" w:rsidRDefault="00FA016A">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_Toc83206599 \h </w:instrText>
      </w:r>
      <w:r>
        <w:fldChar w:fldCharType="separate"/>
      </w:r>
      <w:r>
        <w:t>32</w:t>
      </w:r>
      <w:r>
        <w:fldChar w:fldCharType="end"/>
      </w:r>
    </w:p>
    <w:p w14:paraId="338CA01C" w14:textId="5E831975" w:rsidR="00FA016A" w:rsidRDefault="00FA016A">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_Toc83206600 \h </w:instrText>
      </w:r>
      <w:r>
        <w:fldChar w:fldCharType="separate"/>
      </w:r>
      <w:r>
        <w:t>34</w:t>
      </w:r>
      <w:r>
        <w:fldChar w:fldCharType="end"/>
      </w:r>
    </w:p>
    <w:p w14:paraId="34E71310" w14:textId="1B1522C8" w:rsidR="00FA016A" w:rsidRDefault="00FA016A">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_Toc83206601 \h </w:instrText>
      </w:r>
      <w:r>
        <w:fldChar w:fldCharType="separate"/>
      </w:r>
      <w:r>
        <w:t>34</w:t>
      </w:r>
      <w:r>
        <w:fldChar w:fldCharType="end"/>
      </w:r>
    </w:p>
    <w:p w14:paraId="1FD30BD4" w14:textId="50DB9381" w:rsidR="00FA016A" w:rsidRDefault="00FA016A">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_Toc83206602 \h </w:instrText>
      </w:r>
      <w:r>
        <w:fldChar w:fldCharType="separate"/>
      </w:r>
      <w:r>
        <w:t>35</w:t>
      </w:r>
      <w:r>
        <w:fldChar w:fldCharType="end"/>
      </w:r>
    </w:p>
    <w:p w14:paraId="7E7994A3" w14:textId="47B131D9" w:rsidR="00FA016A" w:rsidRDefault="00FA016A">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_Toc83206603 \h </w:instrText>
      </w:r>
      <w:r>
        <w:fldChar w:fldCharType="separate"/>
      </w:r>
      <w:r>
        <w:t>36</w:t>
      </w:r>
      <w:r>
        <w:fldChar w:fldCharType="end"/>
      </w:r>
    </w:p>
    <w:p w14:paraId="19481C24" w14:textId="4960FF16" w:rsidR="00FA016A" w:rsidRDefault="00FA016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_Toc83206604 \h </w:instrText>
      </w:r>
      <w:r>
        <w:fldChar w:fldCharType="separate"/>
      </w:r>
      <w:r>
        <w:t>36</w:t>
      </w:r>
      <w:r>
        <w:fldChar w:fldCharType="end"/>
      </w:r>
    </w:p>
    <w:p w14:paraId="7E6C4C58" w14:textId="70FDACD7" w:rsidR="00FA016A" w:rsidRDefault="00FA016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_Toc83206605 \h </w:instrText>
      </w:r>
      <w:r>
        <w:fldChar w:fldCharType="separate"/>
      </w:r>
      <w:r>
        <w:t>36</w:t>
      </w:r>
      <w:r>
        <w:fldChar w:fldCharType="end"/>
      </w:r>
    </w:p>
    <w:p w14:paraId="1BB9BFCF" w14:textId="5BFBEB64" w:rsidR="00FA016A" w:rsidRDefault="00FA016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_Toc83206606 \h </w:instrText>
      </w:r>
      <w:r>
        <w:fldChar w:fldCharType="separate"/>
      </w:r>
      <w:r>
        <w:t>37</w:t>
      </w:r>
      <w:r>
        <w:fldChar w:fldCharType="end"/>
      </w:r>
    </w:p>
    <w:p w14:paraId="40003B25" w14:textId="37B7360B" w:rsidR="00FA016A" w:rsidRDefault="00FA016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_Toc83206607 \h </w:instrText>
      </w:r>
      <w:r>
        <w:fldChar w:fldCharType="separate"/>
      </w:r>
      <w:r>
        <w:t>37</w:t>
      </w:r>
      <w:r>
        <w:fldChar w:fldCharType="end"/>
      </w:r>
    </w:p>
    <w:p w14:paraId="63E9D733" w14:textId="5D74C71A" w:rsidR="00FA016A" w:rsidRDefault="00FA016A">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_Toc83206608 \h </w:instrText>
      </w:r>
      <w:r>
        <w:fldChar w:fldCharType="separate"/>
      </w:r>
      <w:r>
        <w:t>37</w:t>
      </w:r>
      <w:r>
        <w:fldChar w:fldCharType="end"/>
      </w:r>
    </w:p>
    <w:p w14:paraId="1CF1BAC9" w14:textId="13419440" w:rsidR="00FA016A" w:rsidRDefault="00FA016A">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_Toc83206609 \h </w:instrText>
      </w:r>
      <w:r>
        <w:fldChar w:fldCharType="separate"/>
      </w:r>
      <w:r>
        <w:t>37</w:t>
      </w:r>
      <w:r>
        <w:fldChar w:fldCharType="end"/>
      </w:r>
    </w:p>
    <w:p w14:paraId="00978325" w14:textId="353F3C55" w:rsidR="00FA016A" w:rsidRDefault="00FA016A">
      <w:pPr>
        <w:pStyle w:val="TOC3"/>
        <w:rPr>
          <w:rFonts w:asciiTheme="minorHAnsi" w:hAnsiTheme="minorHAnsi" w:cstheme="minorBidi"/>
          <w:sz w:val="22"/>
          <w:szCs w:val="22"/>
          <w:lang w:eastAsia="en-GB"/>
        </w:rPr>
      </w:pPr>
      <w:r>
        <w:rPr>
          <w:lang w:eastAsia="zh-CN"/>
        </w:rPr>
        <w:t>5.3.1</w:t>
      </w:r>
      <w:r>
        <w:rPr>
          <w:rFonts w:asciiTheme="minorHAnsi" w:hAnsiTheme="minorHAnsi" w:cstheme="minorBidi"/>
          <w:sz w:val="22"/>
          <w:szCs w:val="22"/>
          <w:lang w:eastAsia="en-GB"/>
        </w:rPr>
        <w:tab/>
      </w:r>
      <w:r>
        <w:t>General</w:t>
      </w:r>
      <w:r>
        <w:tab/>
      </w:r>
      <w:r>
        <w:fldChar w:fldCharType="begin" w:fldLock="1"/>
      </w:r>
      <w:r>
        <w:instrText xml:space="preserve"> PAGEREF _Toc83206610 \h </w:instrText>
      </w:r>
      <w:r>
        <w:fldChar w:fldCharType="separate"/>
      </w:r>
      <w:r>
        <w:t>37</w:t>
      </w:r>
      <w:r>
        <w:fldChar w:fldCharType="end"/>
      </w:r>
    </w:p>
    <w:p w14:paraId="4F8ED8EA" w14:textId="7805422C" w:rsidR="00FA016A" w:rsidRDefault="00FA016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_Toc83206611 \h </w:instrText>
      </w:r>
      <w:r>
        <w:fldChar w:fldCharType="separate"/>
      </w:r>
      <w:r>
        <w:t>38</w:t>
      </w:r>
      <w:r>
        <w:fldChar w:fldCharType="end"/>
      </w:r>
    </w:p>
    <w:p w14:paraId="362464DF" w14:textId="555C0F91" w:rsidR="00FA016A" w:rsidRDefault="00FA016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_Toc83206612 \h </w:instrText>
      </w:r>
      <w:r>
        <w:fldChar w:fldCharType="separate"/>
      </w:r>
      <w:r>
        <w:t>38</w:t>
      </w:r>
      <w:r>
        <w:fldChar w:fldCharType="end"/>
      </w:r>
    </w:p>
    <w:p w14:paraId="2D3E987A" w14:textId="59C461A2" w:rsidR="00FA016A" w:rsidRDefault="00FA016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_Toc83206613 \h </w:instrText>
      </w:r>
      <w:r>
        <w:fldChar w:fldCharType="separate"/>
      </w:r>
      <w:r>
        <w:t>38</w:t>
      </w:r>
      <w:r>
        <w:fldChar w:fldCharType="end"/>
      </w:r>
    </w:p>
    <w:p w14:paraId="556C5583" w14:textId="62327F59" w:rsidR="00FA016A" w:rsidRDefault="00FA016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_Toc83206614 \h </w:instrText>
      </w:r>
      <w:r>
        <w:fldChar w:fldCharType="separate"/>
      </w:r>
      <w:r>
        <w:t>39</w:t>
      </w:r>
      <w:r>
        <w:fldChar w:fldCharType="end"/>
      </w:r>
    </w:p>
    <w:p w14:paraId="38197096" w14:textId="4A61C4E3" w:rsidR="00FA016A" w:rsidRDefault="00FA016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_Toc83206615 \h </w:instrText>
      </w:r>
      <w:r>
        <w:fldChar w:fldCharType="separate"/>
      </w:r>
      <w:r>
        <w:t>39</w:t>
      </w:r>
      <w:r>
        <w:fldChar w:fldCharType="end"/>
      </w:r>
    </w:p>
    <w:p w14:paraId="4300F6D8" w14:textId="7961091C" w:rsidR="00FA016A" w:rsidRDefault="00FA016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_Toc83206616 \h </w:instrText>
      </w:r>
      <w:r>
        <w:fldChar w:fldCharType="separate"/>
      </w:r>
      <w:r>
        <w:t>39</w:t>
      </w:r>
      <w:r>
        <w:fldChar w:fldCharType="end"/>
      </w:r>
    </w:p>
    <w:p w14:paraId="170A99D5" w14:textId="47407534" w:rsidR="00FA016A" w:rsidRDefault="00FA016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_Toc83206617 \h </w:instrText>
      </w:r>
      <w:r>
        <w:fldChar w:fldCharType="separate"/>
      </w:r>
      <w:r>
        <w:t>39</w:t>
      </w:r>
      <w:r>
        <w:fldChar w:fldCharType="end"/>
      </w:r>
    </w:p>
    <w:p w14:paraId="0CBC404C" w14:textId="0017A46C" w:rsidR="00FA016A" w:rsidRDefault="00FA016A">
      <w:pPr>
        <w:pStyle w:val="TOC4"/>
        <w:rPr>
          <w:rFonts w:asciiTheme="minorHAnsi" w:hAnsiTheme="minorHAnsi" w:cstheme="minorBidi"/>
          <w:sz w:val="22"/>
          <w:szCs w:val="22"/>
          <w:lang w:eastAsia="en-GB"/>
        </w:rPr>
      </w:pPr>
      <w:r>
        <w:rPr>
          <w:lang w:eastAsia="zh-CN"/>
        </w:rPr>
        <w:t>5.4.1.3</w:t>
      </w:r>
      <w:r>
        <w:rPr>
          <w:rFonts w:asciiTheme="minorHAnsi" w:hAnsiTheme="minorHAnsi" w:cstheme="minorBidi"/>
          <w:sz w:val="22"/>
          <w:szCs w:val="22"/>
          <w:lang w:eastAsia="en-GB"/>
        </w:rPr>
        <w:tab/>
      </w:r>
      <w:r>
        <w:rPr>
          <w:lang w:eastAsia="zh-CN"/>
        </w:rPr>
        <w:t>Policy control and session binding to support 5G ProSe Layer-3 UE-to-Network Relay</w:t>
      </w:r>
      <w:r>
        <w:t xml:space="preserve"> without N3IWF</w:t>
      </w:r>
      <w:r>
        <w:tab/>
      </w:r>
      <w:r>
        <w:fldChar w:fldCharType="begin" w:fldLock="1"/>
      </w:r>
      <w:r>
        <w:instrText xml:space="preserve"> PAGEREF _Toc83206618 \h </w:instrText>
      </w:r>
      <w:r>
        <w:fldChar w:fldCharType="separate"/>
      </w:r>
      <w:r>
        <w:t>39</w:t>
      </w:r>
      <w:r>
        <w:fldChar w:fldCharType="end"/>
      </w:r>
    </w:p>
    <w:p w14:paraId="2CFB54C4" w14:textId="23E31BF5" w:rsidR="00FA016A" w:rsidRDefault="00FA016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_Toc83206619 \h </w:instrText>
      </w:r>
      <w:r>
        <w:fldChar w:fldCharType="separate"/>
      </w:r>
      <w:r>
        <w:t>40</w:t>
      </w:r>
      <w:r>
        <w:fldChar w:fldCharType="end"/>
      </w:r>
    </w:p>
    <w:p w14:paraId="40EF9CAC" w14:textId="551C39DE" w:rsidR="00FA016A" w:rsidRDefault="00FA016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_Toc83206620 \h </w:instrText>
      </w:r>
      <w:r>
        <w:fldChar w:fldCharType="separate"/>
      </w:r>
      <w:r>
        <w:t>40</w:t>
      </w:r>
      <w:r>
        <w:fldChar w:fldCharType="end"/>
      </w:r>
    </w:p>
    <w:p w14:paraId="435A5889" w14:textId="5DA01C01" w:rsidR="00FA016A" w:rsidRDefault="00FA016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_Toc83206621 \h </w:instrText>
      </w:r>
      <w:r>
        <w:fldChar w:fldCharType="separate"/>
      </w:r>
      <w:r>
        <w:t>41</w:t>
      </w:r>
      <w:r>
        <w:fldChar w:fldCharType="end"/>
      </w:r>
    </w:p>
    <w:p w14:paraId="7C0368BE" w14:textId="5E02A598" w:rsidR="00FA016A" w:rsidRDefault="00FA016A">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_Toc83206622 \h </w:instrText>
      </w:r>
      <w:r>
        <w:fldChar w:fldCharType="separate"/>
      </w:r>
      <w:r>
        <w:t>41</w:t>
      </w:r>
      <w:r>
        <w:fldChar w:fldCharType="end"/>
      </w:r>
    </w:p>
    <w:p w14:paraId="29D62D39" w14:textId="714F79DE" w:rsidR="00FA016A" w:rsidRDefault="00FA016A">
      <w:pPr>
        <w:pStyle w:val="TOC4"/>
        <w:rPr>
          <w:rFonts w:asciiTheme="minorHAnsi" w:hAnsiTheme="minorHAnsi" w:cstheme="minorBidi"/>
          <w:sz w:val="22"/>
          <w:szCs w:val="22"/>
          <w:lang w:eastAsia="en-GB"/>
        </w:rPr>
      </w:pPr>
      <w:r>
        <w:rPr>
          <w:lang w:eastAsia="ko-KR"/>
        </w:rPr>
        <w:t>5.5.1.1</w:t>
      </w:r>
      <w:r>
        <w:rPr>
          <w:rFonts w:asciiTheme="minorHAnsi" w:hAnsiTheme="minorHAnsi" w:cstheme="minorBidi"/>
          <w:sz w:val="22"/>
          <w:szCs w:val="22"/>
          <w:lang w:eastAsia="en-GB"/>
        </w:rPr>
        <w:tab/>
      </w:r>
      <w:r>
        <w:t xml:space="preserve">IP address allocation for unicast mode of </w:t>
      </w:r>
      <w:r>
        <w:rPr>
          <w:lang w:eastAsia="zh-CN"/>
        </w:rPr>
        <w:t>5G</w:t>
      </w:r>
      <w:r>
        <w:t xml:space="preserve"> ProSe direct communication</w:t>
      </w:r>
      <w:r>
        <w:tab/>
      </w:r>
      <w:r>
        <w:fldChar w:fldCharType="begin" w:fldLock="1"/>
      </w:r>
      <w:r>
        <w:instrText xml:space="preserve"> PAGEREF _Toc83206623 \h </w:instrText>
      </w:r>
      <w:r>
        <w:fldChar w:fldCharType="separate"/>
      </w:r>
      <w:r>
        <w:t>41</w:t>
      </w:r>
      <w:r>
        <w:fldChar w:fldCharType="end"/>
      </w:r>
    </w:p>
    <w:p w14:paraId="1891A246" w14:textId="6B5C6AD1" w:rsidR="00FA016A" w:rsidRDefault="00FA016A">
      <w:pPr>
        <w:pStyle w:val="TOC4"/>
        <w:rPr>
          <w:rFonts w:asciiTheme="minorHAnsi" w:hAnsiTheme="minorHAnsi" w:cstheme="minorBidi"/>
          <w:sz w:val="22"/>
          <w:szCs w:val="22"/>
          <w:lang w:eastAsia="en-GB"/>
        </w:rPr>
      </w:pPr>
      <w:r>
        <w:rPr>
          <w:lang w:eastAsia="ko-KR"/>
        </w:rPr>
        <w:t>5.5.1.2</w:t>
      </w:r>
      <w:r>
        <w:rPr>
          <w:rFonts w:asciiTheme="minorHAnsi" w:hAnsiTheme="minorHAnsi" w:cstheme="minorBidi"/>
          <w:sz w:val="22"/>
          <w:szCs w:val="22"/>
          <w:lang w:eastAsia="en-GB"/>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_Toc83206624 \h </w:instrText>
      </w:r>
      <w:r>
        <w:fldChar w:fldCharType="separate"/>
      </w:r>
      <w:r>
        <w:t>41</w:t>
      </w:r>
      <w:r>
        <w:fldChar w:fldCharType="end"/>
      </w:r>
    </w:p>
    <w:p w14:paraId="260B249C" w14:textId="0B5C0AE0" w:rsidR="00FA016A" w:rsidRDefault="00FA016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_Toc83206625 \h </w:instrText>
      </w:r>
      <w:r>
        <w:fldChar w:fldCharType="separate"/>
      </w:r>
      <w:r>
        <w:t>41</w:t>
      </w:r>
      <w:r>
        <w:fldChar w:fldCharType="end"/>
      </w:r>
    </w:p>
    <w:p w14:paraId="14882B99" w14:textId="458C2B19" w:rsidR="00FA016A" w:rsidRDefault="00FA016A">
      <w:pPr>
        <w:pStyle w:val="TOC2"/>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_Toc83206626 \h </w:instrText>
      </w:r>
      <w:r>
        <w:fldChar w:fldCharType="separate"/>
      </w:r>
      <w:r>
        <w:t>42</w:t>
      </w:r>
      <w:r>
        <w:fldChar w:fldCharType="end"/>
      </w:r>
    </w:p>
    <w:p w14:paraId="46FD4587" w14:textId="52DB7372" w:rsidR="00FA016A" w:rsidRDefault="00FA016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_Toc83206627 \h </w:instrText>
      </w:r>
      <w:r>
        <w:fldChar w:fldCharType="separate"/>
      </w:r>
      <w:r>
        <w:t>43</w:t>
      </w:r>
      <w:r>
        <w:fldChar w:fldCharType="end"/>
      </w:r>
    </w:p>
    <w:p w14:paraId="7D6127AD" w14:textId="5BBDC12F" w:rsidR="00FA016A" w:rsidRDefault="00FA016A">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_Toc83206628 \h </w:instrText>
      </w:r>
      <w:r>
        <w:fldChar w:fldCharType="separate"/>
      </w:r>
      <w:r>
        <w:t>43</w:t>
      </w:r>
      <w:r>
        <w:fldChar w:fldCharType="end"/>
      </w:r>
    </w:p>
    <w:p w14:paraId="133C1DAC" w14:textId="2145D9FA" w:rsidR="00FA016A" w:rsidRDefault="00FA016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_Toc83206629 \h </w:instrText>
      </w:r>
      <w:r>
        <w:fldChar w:fldCharType="separate"/>
      </w:r>
      <w:r>
        <w:t>44</w:t>
      </w:r>
      <w:r>
        <w:fldChar w:fldCharType="end"/>
      </w:r>
    </w:p>
    <w:p w14:paraId="044B12D9" w14:textId="4AA8DA4F" w:rsidR="00FA016A" w:rsidRDefault="00FA016A">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_Toc83206630 \h </w:instrText>
      </w:r>
      <w:r>
        <w:fldChar w:fldCharType="separate"/>
      </w:r>
      <w:r>
        <w:t>44</w:t>
      </w:r>
      <w:r>
        <w:fldChar w:fldCharType="end"/>
      </w:r>
    </w:p>
    <w:p w14:paraId="4F1ECD9F" w14:textId="241691ED" w:rsidR="00FA016A" w:rsidRDefault="00FA016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_Toc83206631 \h </w:instrText>
      </w:r>
      <w:r>
        <w:fldChar w:fldCharType="separate"/>
      </w:r>
      <w:r>
        <w:t>45</w:t>
      </w:r>
      <w:r>
        <w:fldChar w:fldCharType="end"/>
      </w:r>
    </w:p>
    <w:p w14:paraId="6BC32ED7" w14:textId="7DF755C2" w:rsidR="00FA016A" w:rsidRDefault="00FA016A">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_Toc83206632 \h </w:instrText>
      </w:r>
      <w:r>
        <w:fldChar w:fldCharType="separate"/>
      </w:r>
      <w:r>
        <w:t>47</w:t>
      </w:r>
      <w:r>
        <w:fldChar w:fldCharType="end"/>
      </w:r>
    </w:p>
    <w:p w14:paraId="39E8E564" w14:textId="315AED87" w:rsidR="00FA016A" w:rsidRDefault="00FA016A">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_Toc83206633 \h </w:instrText>
      </w:r>
      <w:r>
        <w:fldChar w:fldCharType="separate"/>
      </w:r>
      <w:r>
        <w:t>47</w:t>
      </w:r>
      <w:r>
        <w:fldChar w:fldCharType="end"/>
      </w:r>
    </w:p>
    <w:p w14:paraId="36B50DC3" w14:textId="37CFCCC8" w:rsidR="00FA016A" w:rsidRDefault="00FA016A">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_Toc83206634 \h </w:instrText>
      </w:r>
      <w:r>
        <w:fldChar w:fldCharType="separate"/>
      </w:r>
      <w:r>
        <w:t>48</w:t>
      </w:r>
      <w:r>
        <w:fldChar w:fldCharType="end"/>
      </w:r>
    </w:p>
    <w:p w14:paraId="5ADDC2E9" w14:textId="5644E1E2" w:rsidR="00FA016A" w:rsidRDefault="00FA016A">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_Toc83206635 \h </w:instrText>
      </w:r>
      <w:r>
        <w:fldChar w:fldCharType="separate"/>
      </w:r>
      <w:r>
        <w:t>48</w:t>
      </w:r>
      <w:r>
        <w:fldChar w:fldCharType="end"/>
      </w:r>
    </w:p>
    <w:p w14:paraId="088B5305" w14:textId="1C8F878C" w:rsidR="00FA016A" w:rsidRDefault="00FA016A">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_Toc83206636 \h </w:instrText>
      </w:r>
      <w:r>
        <w:fldChar w:fldCharType="separate"/>
      </w:r>
      <w:r>
        <w:t>48</w:t>
      </w:r>
      <w:r>
        <w:fldChar w:fldCharType="end"/>
      </w:r>
    </w:p>
    <w:p w14:paraId="63FC8948" w14:textId="1AB3108B" w:rsidR="00FA016A" w:rsidRDefault="00FA016A">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_Toc83206637 \h </w:instrText>
      </w:r>
      <w:r>
        <w:fldChar w:fldCharType="separate"/>
      </w:r>
      <w:r>
        <w:t>48</w:t>
      </w:r>
      <w:r>
        <w:fldChar w:fldCharType="end"/>
      </w:r>
    </w:p>
    <w:p w14:paraId="6A2B7E46" w14:textId="7F14DD0A" w:rsidR="00FA016A" w:rsidRDefault="00FA016A">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_Toc83206638 \h </w:instrText>
      </w:r>
      <w:r>
        <w:fldChar w:fldCharType="separate"/>
      </w:r>
      <w:r>
        <w:t>48</w:t>
      </w:r>
      <w:r>
        <w:fldChar w:fldCharType="end"/>
      </w:r>
    </w:p>
    <w:p w14:paraId="21982B95" w14:textId="5BDF58E0" w:rsidR="00FA016A" w:rsidRDefault="00FA016A">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_Toc83206639 \h </w:instrText>
      </w:r>
      <w:r>
        <w:fldChar w:fldCharType="separate"/>
      </w:r>
      <w:r>
        <w:t>48</w:t>
      </w:r>
      <w:r>
        <w:fldChar w:fldCharType="end"/>
      </w:r>
    </w:p>
    <w:p w14:paraId="65CCB909" w14:textId="18554838" w:rsidR="00FA016A" w:rsidRDefault="00FA016A">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_Toc83206640 \h </w:instrText>
      </w:r>
      <w:r>
        <w:fldChar w:fldCharType="separate"/>
      </w:r>
      <w:r>
        <w:t>48</w:t>
      </w:r>
      <w:r>
        <w:fldChar w:fldCharType="end"/>
      </w:r>
    </w:p>
    <w:p w14:paraId="79E37A2A" w14:textId="10B6B881" w:rsidR="00FA016A" w:rsidRDefault="00FA016A">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_Toc83206641 \h </w:instrText>
      </w:r>
      <w:r>
        <w:fldChar w:fldCharType="separate"/>
      </w:r>
      <w:r>
        <w:t>48</w:t>
      </w:r>
      <w:r>
        <w:fldChar w:fldCharType="end"/>
      </w:r>
    </w:p>
    <w:p w14:paraId="26D28CAE" w14:textId="70C85BD1" w:rsidR="00FA016A" w:rsidRDefault="00FA016A">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_Toc83206642 \h </w:instrText>
      </w:r>
      <w:r>
        <w:fldChar w:fldCharType="separate"/>
      </w:r>
      <w:r>
        <w:t>48</w:t>
      </w:r>
      <w:r>
        <w:fldChar w:fldCharType="end"/>
      </w:r>
    </w:p>
    <w:p w14:paraId="766BA694" w14:textId="27DAE5DB" w:rsidR="00FA016A" w:rsidRDefault="00FA016A">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_Toc83206643 \h </w:instrText>
      </w:r>
      <w:r>
        <w:fldChar w:fldCharType="separate"/>
      </w:r>
      <w:r>
        <w:t>49</w:t>
      </w:r>
      <w:r>
        <w:fldChar w:fldCharType="end"/>
      </w:r>
    </w:p>
    <w:p w14:paraId="1AE284E3" w14:textId="2D59F74C" w:rsidR="00FA016A" w:rsidRDefault="00FA016A">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_Toc83206644 \h </w:instrText>
      </w:r>
      <w:r>
        <w:fldChar w:fldCharType="separate"/>
      </w:r>
      <w:r>
        <w:t>49</w:t>
      </w:r>
      <w:r>
        <w:fldChar w:fldCharType="end"/>
      </w:r>
    </w:p>
    <w:p w14:paraId="7F10BB86" w14:textId="14B3871A" w:rsidR="00FA016A" w:rsidRDefault="00FA016A">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_Toc83206645 \h </w:instrText>
      </w:r>
      <w:r>
        <w:fldChar w:fldCharType="separate"/>
      </w:r>
      <w:r>
        <w:t>49</w:t>
      </w:r>
      <w:r>
        <w:fldChar w:fldCharType="end"/>
      </w:r>
    </w:p>
    <w:p w14:paraId="3FF6F353" w14:textId="0E9615A0" w:rsidR="00FA016A" w:rsidRDefault="00FA016A">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_Toc83206646 \h </w:instrText>
      </w:r>
      <w:r>
        <w:fldChar w:fldCharType="separate"/>
      </w:r>
      <w:r>
        <w:t>49</w:t>
      </w:r>
      <w:r>
        <w:fldChar w:fldCharType="end"/>
      </w:r>
    </w:p>
    <w:p w14:paraId="7FE18380" w14:textId="4F159B02" w:rsidR="00FA016A" w:rsidRDefault="00FA016A">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_Toc83206647 \h </w:instrText>
      </w:r>
      <w:r>
        <w:fldChar w:fldCharType="separate"/>
      </w:r>
      <w:r>
        <w:t>49</w:t>
      </w:r>
      <w:r>
        <w:fldChar w:fldCharType="end"/>
      </w:r>
    </w:p>
    <w:p w14:paraId="097EC93A" w14:textId="55F605C6" w:rsidR="00FA016A" w:rsidRDefault="00FA016A">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_Toc83206648 \h </w:instrText>
      </w:r>
      <w:r>
        <w:fldChar w:fldCharType="separate"/>
      </w:r>
      <w:r>
        <w:t>49</w:t>
      </w:r>
      <w:r>
        <w:fldChar w:fldCharType="end"/>
      </w:r>
    </w:p>
    <w:p w14:paraId="5FFA7622" w14:textId="3C5FCABE" w:rsidR="00FA016A" w:rsidRDefault="00FA016A">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_Toc83206649 \h </w:instrText>
      </w:r>
      <w:r>
        <w:fldChar w:fldCharType="separate"/>
      </w:r>
      <w:r>
        <w:t>49</w:t>
      </w:r>
      <w:r>
        <w:fldChar w:fldCharType="end"/>
      </w:r>
    </w:p>
    <w:p w14:paraId="2692DBCE" w14:textId="1C172F48" w:rsidR="00FA016A" w:rsidRDefault="00FA016A">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_Toc83206650 \h </w:instrText>
      </w:r>
      <w:r>
        <w:fldChar w:fldCharType="separate"/>
      </w:r>
      <w:r>
        <w:t>49</w:t>
      </w:r>
      <w:r>
        <w:fldChar w:fldCharType="end"/>
      </w:r>
    </w:p>
    <w:p w14:paraId="6B07456D" w14:textId="67FA5443" w:rsidR="00FA016A" w:rsidRDefault="00FA016A">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_Toc83206651 \h </w:instrText>
      </w:r>
      <w:r>
        <w:fldChar w:fldCharType="separate"/>
      </w:r>
      <w:r>
        <w:t>49</w:t>
      </w:r>
      <w:r>
        <w:fldChar w:fldCharType="end"/>
      </w:r>
    </w:p>
    <w:p w14:paraId="10FF4D67" w14:textId="763380E6" w:rsidR="00FA016A" w:rsidRDefault="00FA016A">
      <w:pPr>
        <w:pStyle w:val="TOC4"/>
        <w:rPr>
          <w:rFonts w:asciiTheme="minorHAnsi" w:hAnsiTheme="minorHAnsi" w:cstheme="minorBidi"/>
          <w:sz w:val="22"/>
          <w:szCs w:val="22"/>
          <w:lang w:eastAsia="en-GB"/>
        </w:rPr>
      </w:pPr>
      <w:r>
        <w:rPr>
          <w:lang w:eastAsia="zh-CN"/>
        </w:rPr>
        <w:t>5.8.1.16</w:t>
      </w:r>
      <w:r>
        <w:rPr>
          <w:rFonts w:asciiTheme="minorHAnsi" w:hAnsiTheme="minorHAnsi" w:cstheme="minorBidi"/>
          <w:sz w:val="22"/>
          <w:szCs w:val="22"/>
          <w:lang w:eastAsia="en-GB"/>
        </w:rPr>
        <w:tab/>
      </w:r>
      <w:r w:rsidRPr="008B4FBC">
        <w:rPr>
          <w:bCs/>
          <w:lang w:eastAsia="ko-KR"/>
        </w:rPr>
        <w:t>Application Layer Group ID</w:t>
      </w:r>
      <w:r>
        <w:tab/>
      </w:r>
      <w:r>
        <w:fldChar w:fldCharType="begin" w:fldLock="1"/>
      </w:r>
      <w:r>
        <w:instrText xml:space="preserve"> PAGEREF _Toc83206652 \h </w:instrText>
      </w:r>
      <w:r>
        <w:fldChar w:fldCharType="separate"/>
      </w:r>
      <w:r>
        <w:t>49</w:t>
      </w:r>
      <w:r>
        <w:fldChar w:fldCharType="end"/>
      </w:r>
    </w:p>
    <w:p w14:paraId="2D4923FD" w14:textId="2790F640" w:rsidR="00FA016A" w:rsidRDefault="00FA016A">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_Toc83206653 \h </w:instrText>
      </w:r>
      <w:r>
        <w:fldChar w:fldCharType="separate"/>
      </w:r>
      <w:r>
        <w:t>49</w:t>
      </w:r>
      <w:r>
        <w:fldChar w:fldCharType="end"/>
      </w:r>
    </w:p>
    <w:p w14:paraId="69F663E5" w14:textId="1AA5F4D3" w:rsidR="00FA016A" w:rsidRDefault="00FA016A">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_Toc83206654 \h </w:instrText>
      </w:r>
      <w:r>
        <w:fldChar w:fldCharType="separate"/>
      </w:r>
      <w:r>
        <w:t>49</w:t>
      </w:r>
      <w:r>
        <w:fldChar w:fldCharType="end"/>
      </w:r>
    </w:p>
    <w:p w14:paraId="2C6330DE" w14:textId="34E3185A" w:rsidR="00FA016A" w:rsidRDefault="00FA016A">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_Toc83206655 \h </w:instrText>
      </w:r>
      <w:r>
        <w:fldChar w:fldCharType="separate"/>
      </w:r>
      <w:r>
        <w:t>50</w:t>
      </w:r>
      <w:r>
        <w:fldChar w:fldCharType="end"/>
      </w:r>
    </w:p>
    <w:p w14:paraId="745684F8" w14:textId="4AC58EA5" w:rsidR="00FA016A" w:rsidRDefault="00FA016A">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_Toc83206656 \h </w:instrText>
      </w:r>
      <w:r>
        <w:fldChar w:fldCharType="separate"/>
      </w:r>
      <w:r>
        <w:t>50</w:t>
      </w:r>
      <w:r>
        <w:fldChar w:fldCharType="end"/>
      </w:r>
    </w:p>
    <w:p w14:paraId="36381382" w14:textId="4C3DF9A6" w:rsidR="00FA016A" w:rsidRDefault="00FA016A">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_Toc83206657 \h </w:instrText>
      </w:r>
      <w:r>
        <w:fldChar w:fldCharType="separate"/>
      </w:r>
      <w:r>
        <w:t>50</w:t>
      </w:r>
      <w:r>
        <w:fldChar w:fldCharType="end"/>
      </w:r>
    </w:p>
    <w:p w14:paraId="20512DFB" w14:textId="153126A0" w:rsidR="00FA016A" w:rsidRDefault="00FA016A">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8B4FBC">
        <w:rPr>
          <w:rFonts w:eastAsia="SimSun"/>
          <w:lang w:eastAsia="zh-CN"/>
        </w:rPr>
        <w:t>ProSe UE-to-Network Relay</w:t>
      </w:r>
      <w:r>
        <w:tab/>
      </w:r>
      <w:r>
        <w:fldChar w:fldCharType="begin" w:fldLock="1"/>
      </w:r>
      <w:r>
        <w:instrText xml:space="preserve"> PAGEREF _Toc83206658 \h </w:instrText>
      </w:r>
      <w:r>
        <w:fldChar w:fldCharType="separate"/>
      </w:r>
      <w:r>
        <w:t>51</w:t>
      </w:r>
      <w:r>
        <w:fldChar w:fldCharType="end"/>
      </w:r>
    </w:p>
    <w:p w14:paraId="655DC229" w14:textId="418CC86B" w:rsidR="00FA016A" w:rsidRDefault="00FA016A">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8B4FBC">
        <w:rPr>
          <w:rFonts w:eastAsia="SimSun"/>
          <w:lang w:eastAsia="zh-CN"/>
        </w:rPr>
        <w:t>ProSe</w:t>
      </w:r>
      <w:r>
        <w:t xml:space="preserve"> UE-to-Network Relay</w:t>
      </w:r>
      <w:r>
        <w:tab/>
      </w:r>
      <w:r>
        <w:fldChar w:fldCharType="begin" w:fldLock="1"/>
      </w:r>
      <w:r>
        <w:instrText xml:space="preserve"> PAGEREF _Toc83206659 \h </w:instrText>
      </w:r>
      <w:r>
        <w:fldChar w:fldCharType="separate"/>
      </w:r>
      <w:r>
        <w:t>51</w:t>
      </w:r>
      <w:r>
        <w:fldChar w:fldCharType="end"/>
      </w:r>
    </w:p>
    <w:p w14:paraId="58EE7FC7" w14:textId="484262DB" w:rsidR="00FA016A" w:rsidRDefault="00FA016A">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8B4FBC">
        <w:rPr>
          <w:rFonts w:eastAsia="SimSun"/>
          <w:lang w:eastAsia="zh-CN"/>
        </w:rPr>
        <w:t>ProSe</w:t>
      </w:r>
      <w:r>
        <w:rPr>
          <w:lang w:eastAsia="zh-CN"/>
        </w:rPr>
        <w:t xml:space="preserve"> Layer-3 UE-to-Network Relay</w:t>
      </w:r>
      <w:r>
        <w:tab/>
      </w:r>
      <w:r>
        <w:fldChar w:fldCharType="begin" w:fldLock="1"/>
      </w:r>
      <w:r>
        <w:instrText xml:space="preserve"> PAGEREF _Toc83206660 \h </w:instrText>
      </w:r>
      <w:r>
        <w:fldChar w:fldCharType="separate"/>
      </w:r>
      <w:r>
        <w:t>51</w:t>
      </w:r>
      <w:r>
        <w:fldChar w:fldCharType="end"/>
      </w:r>
    </w:p>
    <w:p w14:paraId="50A8C9D0" w14:textId="19A63E50" w:rsidR="00FA016A" w:rsidRDefault="00FA016A">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_Toc83206661 \h </w:instrText>
      </w:r>
      <w:r>
        <w:fldChar w:fldCharType="separate"/>
      </w:r>
      <w:r>
        <w:t>52</w:t>
      </w:r>
      <w:r>
        <w:fldChar w:fldCharType="end"/>
      </w:r>
    </w:p>
    <w:p w14:paraId="76530634" w14:textId="5D09DBE8" w:rsidR="00FA016A" w:rsidRDefault="00FA016A">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_Toc83206662 \h </w:instrText>
      </w:r>
      <w:r>
        <w:fldChar w:fldCharType="separate"/>
      </w:r>
      <w:r>
        <w:t>52</w:t>
      </w:r>
      <w:r>
        <w:fldChar w:fldCharType="end"/>
      </w:r>
    </w:p>
    <w:p w14:paraId="6A21EA54" w14:textId="3F4B358B" w:rsidR="00FA016A" w:rsidRDefault="00FA016A">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_Toc83206663 \h </w:instrText>
      </w:r>
      <w:r>
        <w:fldChar w:fldCharType="separate"/>
      </w:r>
      <w:r>
        <w:t>52</w:t>
      </w:r>
      <w:r>
        <w:fldChar w:fldCharType="end"/>
      </w:r>
    </w:p>
    <w:p w14:paraId="32279905" w14:textId="05B271EA" w:rsidR="00FA016A" w:rsidRDefault="00FA016A">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_Toc83206664 \h </w:instrText>
      </w:r>
      <w:r>
        <w:fldChar w:fldCharType="separate"/>
      </w:r>
      <w:r>
        <w:t>52</w:t>
      </w:r>
      <w:r>
        <w:fldChar w:fldCharType="end"/>
      </w:r>
    </w:p>
    <w:p w14:paraId="34261C00" w14:textId="5D3DACC6" w:rsidR="00FA016A" w:rsidRDefault="00FA016A">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_Toc83206665 \h </w:instrText>
      </w:r>
      <w:r>
        <w:fldChar w:fldCharType="separate"/>
      </w:r>
      <w:r>
        <w:t>53</w:t>
      </w:r>
      <w:r>
        <w:fldChar w:fldCharType="end"/>
      </w:r>
    </w:p>
    <w:p w14:paraId="350CF4E8" w14:textId="55103429" w:rsidR="00FA016A" w:rsidRDefault="00FA016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_Toc83206666 \h </w:instrText>
      </w:r>
      <w:r>
        <w:fldChar w:fldCharType="separate"/>
      </w:r>
      <w:r>
        <w:t>54</w:t>
      </w:r>
      <w:r>
        <w:fldChar w:fldCharType="end"/>
      </w:r>
    </w:p>
    <w:p w14:paraId="4D1C3801" w14:textId="06045E7D" w:rsidR="00FA016A" w:rsidRDefault="00FA016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_Toc83206667 \h </w:instrText>
      </w:r>
      <w:r>
        <w:fldChar w:fldCharType="separate"/>
      </w:r>
      <w:r>
        <w:t>54</w:t>
      </w:r>
      <w:r>
        <w:fldChar w:fldCharType="end"/>
      </w:r>
    </w:p>
    <w:p w14:paraId="4E9D6264" w14:textId="3DA0ED20" w:rsidR="00FA016A" w:rsidRDefault="00FA016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_Toc83206668 \h </w:instrText>
      </w:r>
      <w:r>
        <w:fldChar w:fldCharType="separate"/>
      </w:r>
      <w:r>
        <w:t>54</w:t>
      </w:r>
      <w:r>
        <w:fldChar w:fldCharType="end"/>
      </w:r>
    </w:p>
    <w:p w14:paraId="06D482FA" w14:textId="365D4CDD" w:rsidR="00FA016A" w:rsidRDefault="00FA016A">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_Toc83206669 \h </w:instrText>
      </w:r>
      <w:r>
        <w:fldChar w:fldCharType="separate"/>
      </w:r>
      <w:r>
        <w:t>54</w:t>
      </w:r>
      <w:r>
        <w:fldChar w:fldCharType="end"/>
      </w:r>
    </w:p>
    <w:p w14:paraId="21B172D6" w14:textId="59118CAD" w:rsidR="00FA016A" w:rsidRDefault="00FA016A">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_Toc83206670 \h </w:instrText>
      </w:r>
      <w:r>
        <w:fldChar w:fldCharType="separate"/>
      </w:r>
      <w:r>
        <w:t>54</w:t>
      </w:r>
      <w:r>
        <w:fldChar w:fldCharType="end"/>
      </w:r>
    </w:p>
    <w:p w14:paraId="2F8F3031" w14:textId="2646D176" w:rsidR="00FA016A" w:rsidRDefault="00FA016A">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_Toc83206671 \h </w:instrText>
      </w:r>
      <w:r>
        <w:fldChar w:fldCharType="separate"/>
      </w:r>
      <w:r>
        <w:t>54</w:t>
      </w:r>
      <w:r>
        <w:fldChar w:fldCharType="end"/>
      </w:r>
    </w:p>
    <w:p w14:paraId="2338A756" w14:textId="6E91E5E0" w:rsidR="00FA016A" w:rsidRDefault="00FA016A">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_Toc83206672 \h </w:instrText>
      </w:r>
      <w:r>
        <w:fldChar w:fldCharType="separate"/>
      </w:r>
      <w:r>
        <w:t>54</w:t>
      </w:r>
      <w:r>
        <w:fldChar w:fldCharType="end"/>
      </w:r>
    </w:p>
    <w:p w14:paraId="4F78586C" w14:textId="5B65DA61" w:rsidR="00FA016A" w:rsidRDefault="00FA016A">
      <w:pPr>
        <w:pStyle w:val="TOC4"/>
        <w:rPr>
          <w:rFonts w:asciiTheme="minorHAnsi" w:hAnsiTheme="minorHAnsi" w:cstheme="minorBidi"/>
          <w:sz w:val="22"/>
          <w:szCs w:val="22"/>
          <w:lang w:eastAsia="en-GB"/>
        </w:rPr>
      </w:pPr>
      <w:r w:rsidRPr="008B4FBC">
        <w:rPr>
          <w:rFonts w:eastAsia="SimSun"/>
          <w:lang w:eastAsia="zh-CN"/>
        </w:rPr>
        <w:t>6</w:t>
      </w:r>
      <w:r>
        <w:t>.1.1.</w:t>
      </w:r>
      <w:r w:rsidRPr="008B4FBC">
        <w:rPr>
          <w:rFonts w:eastAsia="SimSun"/>
          <w:lang w:eastAsia="zh-CN"/>
        </w:rPr>
        <w:t>3</w:t>
      </w:r>
      <w:r>
        <w:rPr>
          <w:rFonts w:asciiTheme="minorHAnsi" w:hAnsiTheme="minorHAnsi" w:cstheme="minorBidi"/>
          <w:sz w:val="22"/>
          <w:szCs w:val="22"/>
          <w:lang w:eastAsia="en-GB"/>
        </w:rPr>
        <w:tab/>
      </w:r>
      <w:r>
        <w:t xml:space="preserve">UE - </w:t>
      </w:r>
      <w:r w:rsidRPr="008B4FBC">
        <w:rPr>
          <w:rFonts w:eastAsia="SimSun"/>
          <w:lang w:eastAsia="zh-CN"/>
        </w:rPr>
        <w:t>5G DDNMF</w:t>
      </w:r>
      <w:r>
        <w:tab/>
      </w:r>
      <w:r>
        <w:fldChar w:fldCharType="begin" w:fldLock="1"/>
      </w:r>
      <w:r>
        <w:instrText xml:space="preserve"> PAGEREF _Toc83206673 \h </w:instrText>
      </w:r>
      <w:r>
        <w:fldChar w:fldCharType="separate"/>
      </w:r>
      <w:r>
        <w:t>55</w:t>
      </w:r>
      <w:r>
        <w:fldChar w:fldCharType="end"/>
      </w:r>
    </w:p>
    <w:p w14:paraId="56E4FA54" w14:textId="2206C9E3" w:rsidR="00FA016A" w:rsidRDefault="00FA016A">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_Toc83206674 \h </w:instrText>
      </w:r>
      <w:r>
        <w:fldChar w:fldCharType="separate"/>
      </w:r>
      <w:r>
        <w:t>55</w:t>
      </w:r>
      <w:r>
        <w:fldChar w:fldCharType="end"/>
      </w:r>
    </w:p>
    <w:p w14:paraId="29645337" w14:textId="52AB1321" w:rsidR="00FA016A" w:rsidRDefault="00FA016A">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_Toc83206675 \h </w:instrText>
      </w:r>
      <w:r>
        <w:fldChar w:fldCharType="separate"/>
      </w:r>
      <w:r>
        <w:t>56</w:t>
      </w:r>
      <w:r>
        <w:fldChar w:fldCharType="end"/>
      </w:r>
    </w:p>
    <w:p w14:paraId="08D931A3" w14:textId="7DAE4BE1" w:rsidR="00FA016A" w:rsidRDefault="00FA016A">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_Toc83206676 \h </w:instrText>
      </w:r>
      <w:r>
        <w:fldChar w:fldCharType="separate"/>
      </w:r>
      <w:r>
        <w:t>56</w:t>
      </w:r>
      <w:r>
        <w:fldChar w:fldCharType="end"/>
      </w:r>
    </w:p>
    <w:p w14:paraId="0F51E6BA" w14:textId="4A08ACA8" w:rsidR="00FA016A" w:rsidRDefault="00FA016A">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_Toc83206677 \h </w:instrText>
      </w:r>
      <w:r>
        <w:fldChar w:fldCharType="separate"/>
      </w:r>
      <w:r>
        <w:t>56</w:t>
      </w:r>
      <w:r>
        <w:fldChar w:fldCharType="end"/>
      </w:r>
    </w:p>
    <w:p w14:paraId="540D1D00" w14:textId="6C714260" w:rsidR="00FA016A" w:rsidRDefault="00FA016A">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8B4FBC">
        <w:rPr>
          <w:rFonts w:eastAsia="DengXian"/>
        </w:rPr>
        <w:t xml:space="preserve">ProSe </w:t>
      </w:r>
      <w:r>
        <w:t>Layer-3 UE-to-Network Relay</w:t>
      </w:r>
      <w:r>
        <w:tab/>
      </w:r>
      <w:r>
        <w:fldChar w:fldCharType="begin" w:fldLock="1"/>
      </w:r>
      <w:r>
        <w:instrText xml:space="preserve"> PAGEREF _Toc83206678 \h </w:instrText>
      </w:r>
      <w:r>
        <w:fldChar w:fldCharType="separate"/>
      </w:r>
      <w:r>
        <w:t>56</w:t>
      </w:r>
      <w:r>
        <w:fldChar w:fldCharType="end"/>
      </w:r>
    </w:p>
    <w:p w14:paraId="161E6205" w14:textId="5BF8994F" w:rsidR="00FA016A" w:rsidRDefault="00FA016A">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_Toc83206679 \h </w:instrText>
      </w:r>
      <w:r>
        <w:fldChar w:fldCharType="separate"/>
      </w:r>
      <w:r>
        <w:t>57</w:t>
      </w:r>
      <w:r>
        <w:fldChar w:fldCharType="end"/>
      </w:r>
    </w:p>
    <w:p w14:paraId="26A30534" w14:textId="2BCE66F3" w:rsidR="00FA016A" w:rsidRDefault="00FA016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_Toc83206680 \h </w:instrText>
      </w:r>
      <w:r>
        <w:fldChar w:fldCharType="separate"/>
      </w:r>
      <w:r>
        <w:t>58</w:t>
      </w:r>
      <w:r>
        <w:fldChar w:fldCharType="end"/>
      </w:r>
    </w:p>
    <w:p w14:paraId="570B55E2" w14:textId="068603BA" w:rsidR="00FA016A" w:rsidRDefault="00FA016A">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_Toc83206681 \h </w:instrText>
      </w:r>
      <w:r>
        <w:fldChar w:fldCharType="separate"/>
      </w:r>
      <w:r>
        <w:t>58</w:t>
      </w:r>
      <w:r>
        <w:fldChar w:fldCharType="end"/>
      </w:r>
    </w:p>
    <w:p w14:paraId="68EAAF91" w14:textId="1075CBBC" w:rsidR="00FA016A" w:rsidRDefault="00FA016A">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_Toc83206682 \h </w:instrText>
      </w:r>
      <w:r>
        <w:fldChar w:fldCharType="separate"/>
      </w:r>
      <w:r>
        <w:t>58</w:t>
      </w:r>
      <w:r>
        <w:fldChar w:fldCharType="end"/>
      </w:r>
    </w:p>
    <w:p w14:paraId="0E5E402B" w14:textId="256D6C7A" w:rsidR="00FA016A" w:rsidRDefault="00FA016A">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_Toc83206683 \h </w:instrText>
      </w:r>
      <w:r>
        <w:fldChar w:fldCharType="separate"/>
      </w:r>
      <w:r>
        <w:t>59</w:t>
      </w:r>
      <w:r>
        <w:fldChar w:fldCharType="end"/>
      </w:r>
    </w:p>
    <w:p w14:paraId="50D07A13" w14:textId="7B57CBB7" w:rsidR="00FA016A" w:rsidRDefault="00FA016A">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_Toc83206684 \h </w:instrText>
      </w:r>
      <w:r>
        <w:fldChar w:fldCharType="separate"/>
      </w:r>
      <w:r>
        <w:t>59</w:t>
      </w:r>
      <w:r>
        <w:fldChar w:fldCharType="end"/>
      </w:r>
    </w:p>
    <w:p w14:paraId="68E81D8A" w14:textId="56A1B153" w:rsidR="00FA016A" w:rsidRDefault="00FA016A">
      <w:pPr>
        <w:pStyle w:val="TOC5"/>
        <w:rPr>
          <w:rFonts w:asciiTheme="minorHAnsi" w:hAnsiTheme="minorHAnsi" w:cstheme="minorBidi"/>
          <w:sz w:val="22"/>
          <w:szCs w:val="22"/>
          <w:lang w:eastAsia="en-GB"/>
        </w:rPr>
      </w:pPr>
      <w:r>
        <w:rPr>
          <w:lang w:eastAsia="zh-CN"/>
        </w:rPr>
        <w:t>6.1.2.3.2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_Toc83206685 \h </w:instrText>
      </w:r>
      <w:r>
        <w:fldChar w:fldCharType="separate"/>
      </w:r>
      <w:r>
        <w:t>60</w:t>
      </w:r>
      <w:r>
        <w:fldChar w:fldCharType="end"/>
      </w:r>
    </w:p>
    <w:p w14:paraId="2BC233E4" w14:textId="6267BD4D" w:rsidR="00FA016A" w:rsidRDefault="00FA016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_Toc83206686 \h </w:instrText>
      </w:r>
      <w:r>
        <w:fldChar w:fldCharType="separate"/>
      </w:r>
      <w:r>
        <w:t>60</w:t>
      </w:r>
      <w:r>
        <w:fldChar w:fldCharType="end"/>
      </w:r>
    </w:p>
    <w:p w14:paraId="544D75DD" w14:textId="27264812" w:rsidR="00FA016A" w:rsidRDefault="00FA016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_Toc83206687 \h </w:instrText>
      </w:r>
      <w:r>
        <w:fldChar w:fldCharType="separate"/>
      </w:r>
      <w:r>
        <w:t>60</w:t>
      </w:r>
      <w:r>
        <w:fldChar w:fldCharType="end"/>
      </w:r>
    </w:p>
    <w:p w14:paraId="3AAF766D" w14:textId="12151240" w:rsidR="00FA016A" w:rsidRDefault="00FA016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_Toc83206688 \h </w:instrText>
      </w:r>
      <w:r>
        <w:fldChar w:fldCharType="separate"/>
      </w:r>
      <w:r>
        <w:t>60</w:t>
      </w:r>
      <w:r>
        <w:fldChar w:fldCharType="end"/>
      </w:r>
    </w:p>
    <w:p w14:paraId="785F16F3" w14:textId="7D64BD60"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_Toc83206689 \h </w:instrText>
      </w:r>
      <w:r>
        <w:fldChar w:fldCharType="separate"/>
      </w:r>
      <w:r>
        <w:t>61</w:t>
      </w:r>
      <w:r>
        <w:fldChar w:fldCharType="end"/>
      </w:r>
    </w:p>
    <w:p w14:paraId="730062EF" w14:textId="41B9FBA1" w:rsidR="00FA016A" w:rsidRDefault="00FA016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_Toc83206690 \h </w:instrText>
      </w:r>
      <w:r>
        <w:fldChar w:fldCharType="separate"/>
      </w:r>
      <w:r>
        <w:t>62</w:t>
      </w:r>
      <w:r>
        <w:fldChar w:fldCharType="end"/>
      </w:r>
    </w:p>
    <w:p w14:paraId="70E051FF" w14:textId="596942B9" w:rsidR="00FA016A" w:rsidRDefault="00FA016A">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_Toc83206691 \h </w:instrText>
      </w:r>
      <w:r>
        <w:fldChar w:fldCharType="separate"/>
      </w:r>
      <w:r>
        <w:t>62</w:t>
      </w:r>
      <w:r>
        <w:fldChar w:fldCharType="end"/>
      </w:r>
    </w:p>
    <w:p w14:paraId="68B6A87C" w14:textId="7B5A9CC8" w:rsidR="00FA016A" w:rsidRDefault="00FA016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_Toc83206692 \h </w:instrText>
      </w:r>
      <w:r>
        <w:fldChar w:fldCharType="separate"/>
      </w:r>
      <w:r>
        <w:t>62</w:t>
      </w:r>
      <w:r>
        <w:fldChar w:fldCharType="end"/>
      </w:r>
    </w:p>
    <w:p w14:paraId="426A78D6" w14:textId="0B4CAFDC" w:rsidR="00FA016A" w:rsidRDefault="00FA016A">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_Toc83206693 \h </w:instrText>
      </w:r>
      <w:r>
        <w:fldChar w:fldCharType="separate"/>
      </w:r>
      <w:r>
        <w:t>62</w:t>
      </w:r>
      <w:r>
        <w:fldChar w:fldCharType="end"/>
      </w:r>
    </w:p>
    <w:p w14:paraId="09AA70C7" w14:textId="115BCF99" w:rsidR="00FA016A" w:rsidRDefault="00FA016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_Toc83206694 \h </w:instrText>
      </w:r>
      <w:r>
        <w:fldChar w:fldCharType="separate"/>
      </w:r>
      <w:r>
        <w:t>62</w:t>
      </w:r>
      <w:r>
        <w:fldChar w:fldCharType="end"/>
      </w:r>
    </w:p>
    <w:p w14:paraId="6AB53D42" w14:textId="663043BA" w:rsidR="00FA016A" w:rsidRDefault="00FA016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_Toc83206695 \h </w:instrText>
      </w:r>
      <w:r>
        <w:fldChar w:fldCharType="separate"/>
      </w:r>
      <w:r>
        <w:t>63</w:t>
      </w:r>
      <w:r>
        <w:fldChar w:fldCharType="end"/>
      </w:r>
    </w:p>
    <w:p w14:paraId="45FC0B4E" w14:textId="646153AB" w:rsidR="00FA016A" w:rsidRDefault="00FA016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_Toc83206696 \h </w:instrText>
      </w:r>
      <w:r>
        <w:fldChar w:fldCharType="separate"/>
      </w:r>
      <w:r>
        <w:t>64</w:t>
      </w:r>
      <w:r>
        <w:fldChar w:fldCharType="end"/>
      </w:r>
    </w:p>
    <w:p w14:paraId="714A929D" w14:textId="3165BBB3" w:rsidR="00FA016A" w:rsidRDefault="00FA016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_Toc83206697 \h </w:instrText>
      </w:r>
      <w:r>
        <w:fldChar w:fldCharType="separate"/>
      </w:r>
      <w:r>
        <w:t>65</w:t>
      </w:r>
      <w:r>
        <w:fldChar w:fldCharType="end"/>
      </w:r>
    </w:p>
    <w:p w14:paraId="54E784B9" w14:textId="2904DD7E" w:rsidR="00FA016A" w:rsidRDefault="00FA016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_Toc83206698 \h </w:instrText>
      </w:r>
      <w:r>
        <w:fldChar w:fldCharType="separate"/>
      </w:r>
      <w:r>
        <w:t>66</w:t>
      </w:r>
      <w:r>
        <w:fldChar w:fldCharType="end"/>
      </w:r>
    </w:p>
    <w:p w14:paraId="50DB986E" w14:textId="3E0226A7" w:rsidR="00FA016A" w:rsidRDefault="00FA016A">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_Toc83206699 \h </w:instrText>
      </w:r>
      <w:r>
        <w:fldChar w:fldCharType="separate"/>
      </w:r>
      <w:r>
        <w:t>66</w:t>
      </w:r>
      <w:r>
        <w:fldChar w:fldCharType="end"/>
      </w:r>
    </w:p>
    <w:p w14:paraId="13738B08" w14:textId="21615578" w:rsidR="00FA016A" w:rsidRDefault="00FA016A">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_Toc83206700 \h </w:instrText>
      </w:r>
      <w:r>
        <w:fldChar w:fldCharType="separate"/>
      </w:r>
      <w:r>
        <w:t>66</w:t>
      </w:r>
      <w:r>
        <w:fldChar w:fldCharType="end"/>
      </w:r>
    </w:p>
    <w:p w14:paraId="52A967EE" w14:textId="337424A1" w:rsidR="00FA016A" w:rsidRDefault="00FA016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_Toc83206701 \h </w:instrText>
      </w:r>
      <w:r>
        <w:fldChar w:fldCharType="separate"/>
      </w:r>
      <w:r>
        <w:t>66</w:t>
      </w:r>
      <w:r>
        <w:fldChar w:fldCharType="end"/>
      </w:r>
    </w:p>
    <w:p w14:paraId="4804EDE0" w14:textId="59CAC220" w:rsidR="00FA016A" w:rsidRDefault="00FA016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_Toc83206702 \h </w:instrText>
      </w:r>
      <w:r>
        <w:fldChar w:fldCharType="separate"/>
      </w:r>
      <w:r>
        <w:t>66</w:t>
      </w:r>
      <w:r>
        <w:fldChar w:fldCharType="end"/>
      </w:r>
    </w:p>
    <w:p w14:paraId="0026911B" w14:textId="438FE910" w:rsidR="00FA016A" w:rsidRDefault="00FA016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_Toc83206703 \h </w:instrText>
      </w:r>
      <w:r>
        <w:fldChar w:fldCharType="separate"/>
      </w:r>
      <w:r>
        <w:t>68</w:t>
      </w:r>
      <w:r>
        <w:fldChar w:fldCharType="end"/>
      </w:r>
    </w:p>
    <w:p w14:paraId="62996D68" w14:textId="248A45EC" w:rsidR="00FA016A" w:rsidRDefault="00FA016A">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_Toc83206704 \h </w:instrText>
      </w:r>
      <w:r>
        <w:fldChar w:fldCharType="separate"/>
      </w:r>
      <w:r>
        <w:t>68</w:t>
      </w:r>
      <w:r>
        <w:fldChar w:fldCharType="end"/>
      </w:r>
    </w:p>
    <w:p w14:paraId="33071C41" w14:textId="4CBFA692" w:rsidR="00FA016A" w:rsidRDefault="00FA016A">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_Toc83206705 \h </w:instrText>
      </w:r>
      <w:r>
        <w:fldChar w:fldCharType="separate"/>
      </w:r>
      <w:r>
        <w:t>68</w:t>
      </w:r>
      <w:r>
        <w:fldChar w:fldCharType="end"/>
      </w:r>
    </w:p>
    <w:p w14:paraId="32D3B9F0" w14:textId="514E41FA" w:rsidR="00FA016A" w:rsidRDefault="00FA016A">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_Toc83206706 \h </w:instrText>
      </w:r>
      <w:r>
        <w:fldChar w:fldCharType="separate"/>
      </w:r>
      <w:r>
        <w:t>68</w:t>
      </w:r>
      <w:r>
        <w:fldChar w:fldCharType="end"/>
      </w:r>
    </w:p>
    <w:p w14:paraId="7F90FB3C" w14:textId="2541D325" w:rsidR="00FA016A" w:rsidRDefault="00FA016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_Toc83206707 \h </w:instrText>
      </w:r>
      <w:r>
        <w:fldChar w:fldCharType="separate"/>
      </w:r>
      <w:r>
        <w:t>69</w:t>
      </w:r>
      <w:r>
        <w:fldChar w:fldCharType="end"/>
      </w:r>
    </w:p>
    <w:p w14:paraId="78031ED6" w14:textId="181FC23C" w:rsidR="00FA016A" w:rsidRDefault="00FA016A">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_Toc83206708 \h </w:instrText>
      </w:r>
      <w:r>
        <w:fldChar w:fldCharType="separate"/>
      </w:r>
      <w:r>
        <w:t>69</w:t>
      </w:r>
      <w:r>
        <w:fldChar w:fldCharType="end"/>
      </w:r>
    </w:p>
    <w:p w14:paraId="2AC2E344" w14:textId="471175E9" w:rsidR="00FA016A" w:rsidRDefault="00FA016A">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5G ProSe UE-to-Network Relay Discovery with Model A</w:t>
      </w:r>
      <w:r>
        <w:tab/>
      </w:r>
      <w:r>
        <w:fldChar w:fldCharType="begin" w:fldLock="1"/>
      </w:r>
      <w:r>
        <w:instrText xml:space="preserve"> PAGEREF _Toc83206709 \h </w:instrText>
      </w:r>
      <w:r>
        <w:fldChar w:fldCharType="separate"/>
      </w:r>
      <w:r>
        <w:t>70</w:t>
      </w:r>
      <w:r>
        <w:fldChar w:fldCharType="end"/>
      </w:r>
    </w:p>
    <w:p w14:paraId="1195745C" w14:textId="43237781" w:rsidR="00FA016A" w:rsidRDefault="00FA016A">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5G ProSe UE-to-Network Relay Discovery with Model B</w:t>
      </w:r>
      <w:r>
        <w:tab/>
      </w:r>
      <w:r>
        <w:fldChar w:fldCharType="begin" w:fldLock="1"/>
      </w:r>
      <w:r>
        <w:instrText xml:space="preserve"> PAGEREF _Toc83206710 \h </w:instrText>
      </w:r>
      <w:r>
        <w:fldChar w:fldCharType="separate"/>
      </w:r>
      <w:r>
        <w:t>70</w:t>
      </w:r>
      <w:r>
        <w:fldChar w:fldCharType="end"/>
      </w:r>
    </w:p>
    <w:p w14:paraId="2D9D99EE" w14:textId="39799B7A" w:rsidR="00FA016A" w:rsidRDefault="00FA016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_Toc83206711 \h </w:instrText>
      </w:r>
      <w:r>
        <w:fldChar w:fldCharType="separate"/>
      </w:r>
      <w:r>
        <w:t>71</w:t>
      </w:r>
      <w:r>
        <w:fldChar w:fldCharType="end"/>
      </w:r>
    </w:p>
    <w:p w14:paraId="12271542" w14:textId="7843FB6A" w:rsidR="00FA016A" w:rsidRDefault="00FA016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_Toc83206712 \h </w:instrText>
      </w:r>
      <w:r>
        <w:fldChar w:fldCharType="separate"/>
      </w:r>
      <w:r>
        <w:t>71</w:t>
      </w:r>
      <w:r>
        <w:fldChar w:fldCharType="end"/>
      </w:r>
    </w:p>
    <w:p w14:paraId="006737A2" w14:textId="40B0B761" w:rsidR="00FA016A" w:rsidRDefault="00FA016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_Toc83206713 \h </w:instrText>
      </w:r>
      <w:r>
        <w:fldChar w:fldCharType="separate"/>
      </w:r>
      <w:r>
        <w:t>72</w:t>
      </w:r>
      <w:r>
        <w:fldChar w:fldCharType="end"/>
      </w:r>
    </w:p>
    <w:p w14:paraId="12CDED3D" w14:textId="5D48094D" w:rsidR="00FA016A" w:rsidRDefault="00FA016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_Toc83206714 \h </w:instrText>
      </w:r>
      <w:r>
        <w:fldChar w:fldCharType="separate"/>
      </w:r>
      <w:r>
        <w:t>74</w:t>
      </w:r>
      <w:r>
        <w:fldChar w:fldCharType="end"/>
      </w:r>
    </w:p>
    <w:p w14:paraId="0112F729" w14:textId="262088BD" w:rsidR="00FA016A" w:rsidRDefault="00FA016A">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_Toc83206715 \h </w:instrText>
      </w:r>
      <w:r>
        <w:fldChar w:fldCharType="separate"/>
      </w:r>
      <w:r>
        <w:t>74</w:t>
      </w:r>
      <w:r>
        <w:fldChar w:fldCharType="end"/>
      </w:r>
    </w:p>
    <w:p w14:paraId="4FA09201" w14:textId="1D182310" w:rsidR="00FA016A" w:rsidRDefault="00FA016A">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_Toc83206716 \h </w:instrText>
      </w:r>
      <w:r>
        <w:fldChar w:fldCharType="separate"/>
      </w:r>
      <w:r>
        <w:t>78</w:t>
      </w:r>
      <w:r>
        <w:fldChar w:fldCharType="end"/>
      </w:r>
    </w:p>
    <w:p w14:paraId="5E0DFF8B" w14:textId="1AC9148F" w:rsidR="00FA016A" w:rsidRDefault="00FA016A">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_Toc83206717 \h </w:instrText>
      </w:r>
      <w:r>
        <w:fldChar w:fldCharType="separate"/>
      </w:r>
      <w:r>
        <w:t>79</w:t>
      </w:r>
      <w:r>
        <w:fldChar w:fldCharType="end"/>
      </w:r>
    </w:p>
    <w:p w14:paraId="5A116471" w14:textId="24639A76" w:rsidR="00FA016A" w:rsidRDefault="00FA016A">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_Toc83206718 \h </w:instrText>
      </w:r>
      <w:r>
        <w:fldChar w:fldCharType="separate"/>
      </w:r>
      <w:r>
        <w:t>80</w:t>
      </w:r>
      <w:r>
        <w:fldChar w:fldCharType="end"/>
      </w:r>
    </w:p>
    <w:p w14:paraId="684720EF" w14:textId="74E1C4D4" w:rsidR="00FA016A" w:rsidRDefault="00FA016A">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_Toc83206719 \h </w:instrText>
      </w:r>
      <w:r>
        <w:fldChar w:fldCharType="separate"/>
      </w:r>
      <w:r>
        <w:t>81</w:t>
      </w:r>
      <w:r>
        <w:fldChar w:fldCharType="end"/>
      </w:r>
    </w:p>
    <w:p w14:paraId="0BC76185" w14:textId="55CBF8C4" w:rsidR="00FA016A" w:rsidRDefault="00FA016A">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management over PC5 reference point for 5G ProSe UE-to-Network Relay</w:t>
      </w:r>
      <w:r>
        <w:tab/>
      </w:r>
      <w:r>
        <w:fldChar w:fldCharType="begin" w:fldLock="1"/>
      </w:r>
      <w:r>
        <w:instrText xml:space="preserve"> PAGEREF _Toc83206720 \h </w:instrText>
      </w:r>
      <w:r>
        <w:fldChar w:fldCharType="separate"/>
      </w:r>
      <w:r>
        <w:t>81</w:t>
      </w:r>
      <w:r>
        <w:fldChar w:fldCharType="end"/>
      </w:r>
    </w:p>
    <w:p w14:paraId="7AF4E5FB" w14:textId="0D2E6BCB" w:rsidR="00FA016A" w:rsidRDefault="00FA016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_Toc83206721 \h </w:instrText>
      </w:r>
      <w:r>
        <w:fldChar w:fldCharType="separate"/>
      </w:r>
      <w:r>
        <w:t>83</w:t>
      </w:r>
      <w:r>
        <w:fldChar w:fldCharType="end"/>
      </w:r>
    </w:p>
    <w:p w14:paraId="2027D701" w14:textId="72AF7EFB" w:rsidR="00FA016A" w:rsidRDefault="00FA016A">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_Toc83206722 \h </w:instrText>
      </w:r>
      <w:r>
        <w:fldChar w:fldCharType="separate"/>
      </w:r>
      <w:r>
        <w:t>83</w:t>
      </w:r>
      <w:r>
        <w:fldChar w:fldCharType="end"/>
      </w:r>
    </w:p>
    <w:p w14:paraId="33700EEA" w14:textId="034B8339" w:rsidR="00FA016A" w:rsidRDefault="00FA016A">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5G ProSe Communication via 5G ProSe Layer-3 UE-to-Network Relay</w:t>
      </w:r>
      <w:r>
        <w:t xml:space="preserve"> without N3IWF</w:t>
      </w:r>
      <w:r>
        <w:tab/>
      </w:r>
      <w:r>
        <w:fldChar w:fldCharType="begin" w:fldLock="1"/>
      </w:r>
      <w:r>
        <w:instrText xml:space="preserve"> PAGEREF _Toc83206723 \h </w:instrText>
      </w:r>
      <w:r>
        <w:fldChar w:fldCharType="separate"/>
      </w:r>
      <w:r>
        <w:t>83</w:t>
      </w:r>
      <w:r>
        <w:fldChar w:fldCharType="end"/>
      </w:r>
    </w:p>
    <w:p w14:paraId="6CF900C5" w14:textId="46243D7C" w:rsidR="00FA016A" w:rsidRDefault="00FA016A">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_Toc83206724 \h </w:instrText>
      </w:r>
      <w:r>
        <w:fldChar w:fldCharType="separate"/>
      </w:r>
      <w:r>
        <w:t>85</w:t>
      </w:r>
      <w:r>
        <w:fldChar w:fldCharType="end"/>
      </w:r>
    </w:p>
    <w:p w14:paraId="279F76A3" w14:textId="05CDFA32" w:rsidR="00FA016A" w:rsidRDefault="00FA016A">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_Toc83206725 \h </w:instrText>
      </w:r>
      <w:r>
        <w:fldChar w:fldCharType="separate"/>
      </w:r>
      <w:r>
        <w:t>85</w:t>
      </w:r>
      <w:r>
        <w:fldChar w:fldCharType="end"/>
      </w:r>
    </w:p>
    <w:p w14:paraId="2B970270" w14:textId="6C56A1D5" w:rsidR="00FA016A" w:rsidRDefault="00FA016A">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8B4FBC">
        <w:rPr>
          <w:rFonts w:eastAsia="DengXian"/>
        </w:rPr>
        <w:t xml:space="preserve"> for 5G ProSe Layer-3 Remote UE</w:t>
      </w:r>
      <w:r>
        <w:t xml:space="preserve"> procedure</w:t>
      </w:r>
      <w:r>
        <w:tab/>
      </w:r>
      <w:r>
        <w:fldChar w:fldCharType="begin" w:fldLock="1"/>
      </w:r>
      <w:r>
        <w:instrText xml:space="preserve"> PAGEREF _Toc83206726 \h </w:instrText>
      </w:r>
      <w:r>
        <w:fldChar w:fldCharType="separate"/>
      </w:r>
      <w:r>
        <w:t>87</w:t>
      </w:r>
      <w:r>
        <w:fldChar w:fldCharType="end"/>
      </w:r>
    </w:p>
    <w:p w14:paraId="5B455781" w14:textId="17ECB7BE" w:rsidR="00FA016A" w:rsidRDefault="00FA016A">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w:t>
      </w:r>
      <w:r w:rsidRPr="008B4FBC">
        <w:rPr>
          <w:lang w:val="en-US"/>
        </w:rPr>
        <w:t>D</w:t>
      </w:r>
      <w:r>
        <w:t>irect and Indirect Network communication path</w:t>
      </w:r>
      <w:r>
        <w:tab/>
      </w:r>
      <w:r>
        <w:fldChar w:fldCharType="begin" w:fldLock="1"/>
      </w:r>
      <w:r>
        <w:instrText xml:space="preserve"> PAGEREF _Toc83206727 \h </w:instrText>
      </w:r>
      <w:r>
        <w:fldChar w:fldCharType="separate"/>
      </w:r>
      <w:r>
        <w:t>87</w:t>
      </w:r>
      <w:r>
        <w:fldChar w:fldCharType="end"/>
      </w:r>
    </w:p>
    <w:p w14:paraId="0E3AE162" w14:textId="5C11D3CA" w:rsidR="00FA016A" w:rsidRDefault="00FA016A">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Cell ID announcement procedure</w:t>
      </w:r>
      <w:r>
        <w:tab/>
      </w:r>
      <w:r>
        <w:fldChar w:fldCharType="begin" w:fldLock="1"/>
      </w:r>
      <w:r>
        <w:instrText xml:space="preserve"> PAGEREF _Toc83206728 \h </w:instrText>
      </w:r>
      <w:r>
        <w:fldChar w:fldCharType="separate"/>
      </w:r>
      <w:r>
        <w:t>87</w:t>
      </w:r>
      <w:r>
        <w:fldChar w:fldCharType="end"/>
      </w:r>
    </w:p>
    <w:p w14:paraId="03E52733" w14:textId="02FFE8A1" w:rsidR="00FA016A" w:rsidRDefault="00FA016A">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_Toc83206729 \h </w:instrText>
      </w:r>
      <w:r>
        <w:fldChar w:fldCharType="separate"/>
      </w:r>
      <w:r>
        <w:t>89</w:t>
      </w:r>
      <w:r>
        <w:fldChar w:fldCharType="end"/>
      </w:r>
    </w:p>
    <w:p w14:paraId="091D84A8" w14:textId="6D5CB2AE" w:rsidR="00FA016A" w:rsidRDefault="00FA016A">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_Toc83206730 \h </w:instrText>
      </w:r>
      <w:r>
        <w:fldChar w:fldCharType="separate"/>
      </w:r>
      <w:r>
        <w:t>89</w:t>
      </w:r>
      <w:r>
        <w:fldChar w:fldCharType="end"/>
      </w:r>
    </w:p>
    <w:p w14:paraId="4C76CC31" w14:textId="10B0BF85" w:rsidR="00FA016A" w:rsidRDefault="00FA016A">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_Toc83206731 \h </w:instrText>
      </w:r>
      <w:r>
        <w:fldChar w:fldCharType="separate"/>
      </w:r>
      <w:r>
        <w:t>89</w:t>
      </w:r>
      <w:r>
        <w:fldChar w:fldCharType="end"/>
      </w:r>
    </w:p>
    <w:p w14:paraId="04843F42" w14:textId="3CC8F50C" w:rsidR="00FA016A" w:rsidRDefault="00FA016A">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_Toc83206732 \h </w:instrText>
      </w:r>
      <w:r>
        <w:fldChar w:fldCharType="separate"/>
      </w:r>
      <w:r>
        <w:t>89</w:t>
      </w:r>
      <w:r>
        <w:fldChar w:fldCharType="end"/>
      </w:r>
    </w:p>
    <w:p w14:paraId="607B7714" w14:textId="2FBD72C7" w:rsidR="00FA016A" w:rsidRDefault="00FA016A">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_Toc83206733 \h </w:instrText>
      </w:r>
      <w:r>
        <w:fldChar w:fldCharType="separate"/>
      </w:r>
      <w:r>
        <w:t>90</w:t>
      </w:r>
      <w:r>
        <w:fldChar w:fldCharType="end"/>
      </w:r>
    </w:p>
    <w:p w14:paraId="7B942BA1" w14:textId="4688C1CF" w:rsidR="00FA016A" w:rsidRDefault="00FA016A">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5G ProSe UE-to-Network Relay reselection</w:t>
      </w:r>
      <w:r>
        <w:tab/>
      </w:r>
      <w:r>
        <w:fldChar w:fldCharType="begin" w:fldLock="1"/>
      </w:r>
      <w:r>
        <w:instrText xml:space="preserve"> PAGEREF _Toc83206734 \h </w:instrText>
      </w:r>
      <w:r>
        <w:fldChar w:fldCharType="separate"/>
      </w:r>
      <w:r>
        <w:t>91</w:t>
      </w:r>
      <w:r>
        <w:fldChar w:fldCharType="end"/>
      </w:r>
    </w:p>
    <w:p w14:paraId="7E5AB8DE" w14:textId="6BA3B0EF" w:rsidR="00FA016A" w:rsidRDefault="00FA016A">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_Toc83206735 \h </w:instrText>
      </w:r>
      <w:r>
        <w:fldChar w:fldCharType="separate"/>
      </w:r>
      <w:r>
        <w:t>91</w:t>
      </w:r>
      <w:r>
        <w:fldChar w:fldCharType="end"/>
      </w:r>
    </w:p>
    <w:p w14:paraId="797326BD" w14:textId="550BD033" w:rsidR="00FA016A" w:rsidRDefault="00FA016A">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_Toc83206736 \h </w:instrText>
      </w:r>
      <w:r>
        <w:fldChar w:fldCharType="separate"/>
      </w:r>
      <w:r>
        <w:t>92</w:t>
      </w:r>
      <w:r>
        <w:fldChar w:fldCharType="end"/>
      </w:r>
    </w:p>
    <w:p w14:paraId="51A217DF" w14:textId="766B03EC" w:rsidR="00FA016A" w:rsidRDefault="00FA016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_Toc83206737 \h </w:instrText>
      </w:r>
      <w:r>
        <w:fldChar w:fldCharType="separate"/>
      </w:r>
      <w:r>
        <w:t>92</w:t>
      </w:r>
      <w:r>
        <w:fldChar w:fldCharType="end"/>
      </w:r>
    </w:p>
    <w:p w14:paraId="527A9F8D" w14:textId="163EE64C"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6</w:t>
      </w:r>
      <w:r>
        <w:t>.</w:t>
      </w:r>
      <w:r w:rsidRPr="008B4FBC">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_Toc83206738 \h </w:instrText>
      </w:r>
      <w:r>
        <w:fldChar w:fldCharType="separate"/>
      </w:r>
      <w:r>
        <w:t>92</w:t>
      </w:r>
      <w:r>
        <w:fldChar w:fldCharType="end"/>
      </w:r>
    </w:p>
    <w:p w14:paraId="4547C062" w14:textId="5802062C"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_Toc83206739 \h </w:instrText>
      </w:r>
      <w:r>
        <w:fldChar w:fldCharType="separate"/>
      </w:r>
      <w:r>
        <w:t>93</w:t>
      </w:r>
      <w:r>
        <w:fldChar w:fldCharType="end"/>
      </w:r>
    </w:p>
    <w:p w14:paraId="6CAC5979" w14:textId="21713495"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_Toc83206740 \h </w:instrText>
      </w:r>
      <w:r>
        <w:fldChar w:fldCharType="separate"/>
      </w:r>
      <w:r>
        <w:t>93</w:t>
      </w:r>
      <w:r>
        <w:fldChar w:fldCharType="end"/>
      </w:r>
    </w:p>
    <w:p w14:paraId="2AF16A0C" w14:textId="4BC207AF"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_Toc83206741 \h </w:instrText>
      </w:r>
      <w:r>
        <w:fldChar w:fldCharType="separate"/>
      </w:r>
      <w:r>
        <w:t>93</w:t>
      </w:r>
      <w:r>
        <w:fldChar w:fldCharType="end"/>
      </w:r>
    </w:p>
    <w:p w14:paraId="0A7E2834" w14:textId="50325EC1" w:rsidR="00FA016A" w:rsidRDefault="00FA016A">
      <w:pPr>
        <w:pStyle w:val="TOC3"/>
        <w:rPr>
          <w:rFonts w:asciiTheme="minorHAnsi" w:hAnsiTheme="minorHAnsi" w:cstheme="minorBidi"/>
          <w:sz w:val="22"/>
          <w:szCs w:val="22"/>
          <w:lang w:eastAsia="en-GB"/>
        </w:rPr>
      </w:pPr>
      <w:r w:rsidRPr="008B4FBC">
        <w:rPr>
          <w:rFonts w:eastAsia="SimSun"/>
          <w:lang w:eastAsia="zh-CN"/>
        </w:rPr>
        <w:t>6</w:t>
      </w:r>
      <w:r>
        <w:t>.</w:t>
      </w:r>
      <w:r w:rsidRPr="008B4FBC">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_Toc83206742 \h </w:instrText>
      </w:r>
      <w:r>
        <w:fldChar w:fldCharType="separate"/>
      </w:r>
      <w:r>
        <w:t>93</w:t>
      </w:r>
      <w:r>
        <w:fldChar w:fldCharType="end"/>
      </w:r>
    </w:p>
    <w:p w14:paraId="24D8FE33" w14:textId="43FBE693" w:rsidR="00FA016A" w:rsidRDefault="00FA016A">
      <w:pPr>
        <w:pStyle w:val="TOC3"/>
        <w:rPr>
          <w:rFonts w:asciiTheme="minorHAnsi" w:hAnsiTheme="minorHAnsi" w:cstheme="minorBidi"/>
          <w:sz w:val="22"/>
          <w:szCs w:val="22"/>
          <w:lang w:eastAsia="en-GB"/>
        </w:rPr>
      </w:pPr>
      <w:r w:rsidRPr="008B4FBC">
        <w:rPr>
          <w:rFonts w:eastAsia="SimSun"/>
          <w:lang w:eastAsia="zh-CN"/>
        </w:rPr>
        <w:t>6.6.7</w:t>
      </w:r>
      <w:r>
        <w:rPr>
          <w:rFonts w:asciiTheme="minorHAnsi" w:hAnsiTheme="minorHAnsi" w:cstheme="minorBidi"/>
          <w:sz w:val="22"/>
          <w:szCs w:val="22"/>
          <w:lang w:eastAsia="en-GB"/>
        </w:rPr>
        <w:tab/>
      </w:r>
      <w:r w:rsidRPr="008B4FBC">
        <w:rPr>
          <w:rFonts w:eastAsia="SimSun"/>
          <w:lang w:eastAsia="zh-CN"/>
        </w:rPr>
        <w:t>Delivery of PC5 QoS parameters for ProSe to NG-RAN</w:t>
      </w:r>
      <w:r>
        <w:tab/>
      </w:r>
      <w:r>
        <w:fldChar w:fldCharType="begin" w:fldLock="1"/>
      </w:r>
      <w:r>
        <w:instrText xml:space="preserve"> PAGEREF _Toc83206743 \h </w:instrText>
      </w:r>
      <w:r>
        <w:fldChar w:fldCharType="separate"/>
      </w:r>
      <w:r>
        <w:t>94</w:t>
      </w:r>
      <w:r>
        <w:fldChar w:fldCharType="end"/>
      </w:r>
    </w:p>
    <w:p w14:paraId="339CC3EB" w14:textId="7EF7F50C" w:rsidR="00FA016A" w:rsidRDefault="00FA016A">
      <w:pPr>
        <w:pStyle w:val="TOC1"/>
        <w:rPr>
          <w:rFonts w:asciiTheme="minorHAnsi" w:hAnsiTheme="minorHAnsi" w:cstheme="minorBidi"/>
          <w:szCs w:val="22"/>
          <w:lang w:eastAsia="en-GB"/>
        </w:rPr>
      </w:pPr>
      <w:r w:rsidRPr="008B4FBC">
        <w:rPr>
          <w:rFonts w:eastAsia="SimSun"/>
          <w:lang w:eastAsia="zh-CN"/>
        </w:rPr>
        <w:t>7</w:t>
      </w:r>
      <w:r>
        <w:rPr>
          <w:rFonts w:asciiTheme="minorHAnsi" w:hAnsiTheme="minorHAnsi" w:cstheme="minorBidi"/>
          <w:szCs w:val="22"/>
          <w:lang w:eastAsia="en-GB"/>
        </w:rPr>
        <w:tab/>
      </w:r>
      <w:r w:rsidRPr="008B4FBC">
        <w:rPr>
          <w:rFonts w:eastAsia="SimSun"/>
          <w:lang w:eastAsia="zh-CN"/>
        </w:rPr>
        <w:t>Network Function Services</w:t>
      </w:r>
      <w:r>
        <w:tab/>
      </w:r>
      <w:r>
        <w:fldChar w:fldCharType="begin" w:fldLock="1"/>
      </w:r>
      <w:r>
        <w:instrText xml:space="preserve"> PAGEREF _Toc83206744 \h </w:instrText>
      </w:r>
      <w:r>
        <w:fldChar w:fldCharType="separate"/>
      </w:r>
      <w:r>
        <w:t>94</w:t>
      </w:r>
      <w:r>
        <w:fldChar w:fldCharType="end"/>
      </w:r>
    </w:p>
    <w:p w14:paraId="2014DC99" w14:textId="16546263" w:rsidR="00FA016A" w:rsidRDefault="00FA016A">
      <w:pPr>
        <w:pStyle w:val="TOC2"/>
        <w:rPr>
          <w:rFonts w:asciiTheme="minorHAnsi" w:hAnsiTheme="minorHAnsi" w:cstheme="minorBidi"/>
          <w:sz w:val="22"/>
          <w:szCs w:val="22"/>
          <w:lang w:eastAsia="en-GB"/>
        </w:rPr>
      </w:pPr>
      <w:r w:rsidRPr="008B4FBC">
        <w:rPr>
          <w:rFonts w:eastAsia="SimSun"/>
          <w:lang w:eastAsia="zh-CN"/>
        </w:rPr>
        <w:t>7</w:t>
      </w:r>
      <w:r>
        <w:rPr>
          <w:lang w:eastAsia="ko-KR"/>
        </w:rPr>
        <w:t>.</w:t>
      </w:r>
      <w:r w:rsidRPr="008B4FBC">
        <w:rPr>
          <w:rFonts w:eastAsia="SimSun"/>
          <w:lang w:eastAsia="zh-CN"/>
        </w:rPr>
        <w:t>1</w:t>
      </w:r>
      <w:r>
        <w:rPr>
          <w:rFonts w:asciiTheme="minorHAnsi" w:hAnsiTheme="minorHAnsi" w:cstheme="minorBidi"/>
          <w:sz w:val="22"/>
          <w:szCs w:val="22"/>
          <w:lang w:eastAsia="en-GB"/>
        </w:rPr>
        <w:tab/>
      </w:r>
      <w:r w:rsidRPr="008B4FBC">
        <w:rPr>
          <w:rFonts w:eastAsia="SimSun"/>
          <w:lang w:eastAsia="zh-CN"/>
        </w:rPr>
        <w:t>5G DDNMF Services</w:t>
      </w:r>
      <w:r>
        <w:tab/>
      </w:r>
      <w:r>
        <w:fldChar w:fldCharType="begin" w:fldLock="1"/>
      </w:r>
      <w:r>
        <w:instrText xml:space="preserve"> PAGEREF _Toc83206745 \h </w:instrText>
      </w:r>
      <w:r>
        <w:fldChar w:fldCharType="separate"/>
      </w:r>
      <w:r>
        <w:t>94</w:t>
      </w:r>
      <w:r>
        <w:fldChar w:fldCharType="end"/>
      </w:r>
    </w:p>
    <w:p w14:paraId="5B5FA555" w14:textId="3F4DDDD3" w:rsidR="00FA016A" w:rsidRDefault="00FA016A">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_Toc83206746 \h </w:instrText>
      </w:r>
      <w:r>
        <w:fldChar w:fldCharType="separate"/>
      </w:r>
      <w:r>
        <w:t>94</w:t>
      </w:r>
      <w:r>
        <w:fldChar w:fldCharType="end"/>
      </w:r>
    </w:p>
    <w:p w14:paraId="7F56A037" w14:textId="36318CBF" w:rsidR="00FA016A" w:rsidRDefault="00FA016A">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_Toc83206747 \h </w:instrText>
      </w:r>
      <w:r>
        <w:fldChar w:fldCharType="separate"/>
      </w:r>
      <w:r>
        <w:t>95</w:t>
      </w:r>
      <w:r>
        <w:fldChar w:fldCharType="end"/>
      </w:r>
    </w:p>
    <w:p w14:paraId="394D653A" w14:textId="5992AA0B" w:rsidR="00FA016A" w:rsidRDefault="00FA016A">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_Toc83206748 \h </w:instrText>
      </w:r>
      <w:r>
        <w:fldChar w:fldCharType="separate"/>
      </w:r>
      <w:r>
        <w:t>95</w:t>
      </w:r>
      <w:r>
        <w:fldChar w:fldCharType="end"/>
      </w:r>
    </w:p>
    <w:p w14:paraId="693136AA" w14:textId="551A5A11" w:rsidR="00FA016A" w:rsidRDefault="00FA016A">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_Toc83206749 \h </w:instrText>
      </w:r>
      <w:r>
        <w:fldChar w:fldCharType="separate"/>
      </w:r>
      <w:r>
        <w:t>95</w:t>
      </w:r>
      <w:r>
        <w:fldChar w:fldCharType="end"/>
      </w:r>
    </w:p>
    <w:p w14:paraId="200AF45F" w14:textId="5EC67DD3" w:rsidR="00FA016A" w:rsidRDefault="00FA016A">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_Toc83206750 \h </w:instrText>
      </w:r>
      <w:r>
        <w:fldChar w:fldCharType="separate"/>
      </w:r>
      <w:r>
        <w:t>95</w:t>
      </w:r>
      <w:r>
        <w:fldChar w:fldCharType="end"/>
      </w:r>
    </w:p>
    <w:p w14:paraId="5F4DA778" w14:textId="19D3A257" w:rsidR="00FA016A" w:rsidRDefault="00FA016A">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_Toc83206751 \h </w:instrText>
      </w:r>
      <w:r>
        <w:fldChar w:fldCharType="separate"/>
      </w:r>
      <w:r>
        <w:t>95</w:t>
      </w:r>
      <w:r>
        <w:fldChar w:fldCharType="end"/>
      </w:r>
    </w:p>
    <w:p w14:paraId="411E80F5" w14:textId="2A07516A" w:rsidR="00FA016A" w:rsidRDefault="00FA016A">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_Toc83206752 \h </w:instrText>
      </w:r>
      <w:r>
        <w:fldChar w:fldCharType="separate"/>
      </w:r>
      <w:r>
        <w:t>95</w:t>
      </w:r>
      <w:r>
        <w:fldChar w:fldCharType="end"/>
      </w:r>
    </w:p>
    <w:p w14:paraId="4A461317" w14:textId="13F60816" w:rsidR="00FA016A" w:rsidRDefault="00FA016A">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_Toc83206753 \h </w:instrText>
      </w:r>
      <w:r>
        <w:fldChar w:fldCharType="separate"/>
      </w:r>
      <w:r>
        <w:t>96</w:t>
      </w:r>
      <w:r>
        <w:fldChar w:fldCharType="end"/>
      </w:r>
    </w:p>
    <w:p w14:paraId="7D573C42" w14:textId="6235D0A3" w:rsidR="00FA016A" w:rsidRDefault="00FA016A">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_Toc83206754 \h </w:instrText>
      </w:r>
      <w:r>
        <w:fldChar w:fldCharType="separate"/>
      </w:r>
      <w:r>
        <w:t>96</w:t>
      </w:r>
      <w:r>
        <w:fldChar w:fldCharType="end"/>
      </w:r>
    </w:p>
    <w:p w14:paraId="16AFA731" w14:textId="5DDF1091" w:rsidR="00FA016A" w:rsidRDefault="00FA016A">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_Toc83206755 \h </w:instrText>
      </w:r>
      <w:r>
        <w:fldChar w:fldCharType="separate"/>
      </w:r>
      <w:r>
        <w:t>96</w:t>
      </w:r>
      <w:r>
        <w:fldChar w:fldCharType="end"/>
      </w:r>
    </w:p>
    <w:p w14:paraId="6BADB5F9" w14:textId="7D7119E7" w:rsidR="00FA016A" w:rsidRDefault="00FA016A">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_Toc83206756 \h </w:instrText>
      </w:r>
      <w:r>
        <w:fldChar w:fldCharType="separate"/>
      </w:r>
      <w:r>
        <w:t>96</w:t>
      </w:r>
      <w:r>
        <w:fldChar w:fldCharType="end"/>
      </w:r>
    </w:p>
    <w:p w14:paraId="022B13FC" w14:textId="271E8CD6" w:rsidR="00FA016A" w:rsidRDefault="00FA016A">
      <w:pPr>
        <w:pStyle w:val="TOC2"/>
        <w:rPr>
          <w:rFonts w:asciiTheme="minorHAnsi" w:hAnsiTheme="minorHAnsi" w:cstheme="minorBidi"/>
          <w:sz w:val="22"/>
          <w:szCs w:val="22"/>
          <w:lang w:eastAsia="en-GB"/>
        </w:rPr>
      </w:pPr>
      <w:r w:rsidRPr="008B4FBC">
        <w:rPr>
          <w:rFonts w:eastAsia="SimSun"/>
          <w:lang w:eastAsia="zh-CN"/>
        </w:rPr>
        <w:t>7</w:t>
      </w:r>
      <w:r>
        <w:rPr>
          <w:lang w:eastAsia="ko-KR"/>
        </w:rPr>
        <w:t>.</w:t>
      </w:r>
      <w:r w:rsidRPr="008B4FBC">
        <w:rPr>
          <w:rFonts w:eastAsia="SimSun"/>
          <w:lang w:eastAsia="zh-CN"/>
        </w:rPr>
        <w:t>2</w:t>
      </w:r>
      <w:r>
        <w:rPr>
          <w:rFonts w:asciiTheme="minorHAnsi" w:hAnsiTheme="minorHAnsi" w:cstheme="minorBidi"/>
          <w:sz w:val="22"/>
          <w:szCs w:val="22"/>
          <w:lang w:eastAsia="en-GB"/>
        </w:rPr>
        <w:tab/>
      </w:r>
      <w:r w:rsidRPr="008B4FBC">
        <w:rPr>
          <w:rFonts w:eastAsia="SimSun"/>
          <w:lang w:eastAsia="zh-CN"/>
        </w:rPr>
        <w:t>AF Services</w:t>
      </w:r>
      <w:r>
        <w:tab/>
      </w:r>
      <w:r>
        <w:fldChar w:fldCharType="begin" w:fldLock="1"/>
      </w:r>
      <w:r>
        <w:instrText xml:space="preserve"> PAGEREF _Toc83206757 \h </w:instrText>
      </w:r>
      <w:r>
        <w:fldChar w:fldCharType="separate"/>
      </w:r>
      <w:r>
        <w:t>97</w:t>
      </w:r>
      <w:r>
        <w:fldChar w:fldCharType="end"/>
      </w:r>
    </w:p>
    <w:p w14:paraId="49AA6E35" w14:textId="68E23517" w:rsidR="00FA016A" w:rsidRDefault="00FA016A">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_Toc83206758 \h </w:instrText>
      </w:r>
      <w:r>
        <w:fldChar w:fldCharType="separate"/>
      </w:r>
      <w:r>
        <w:t>97</w:t>
      </w:r>
      <w:r>
        <w:fldChar w:fldCharType="end"/>
      </w:r>
    </w:p>
    <w:p w14:paraId="2A52C1EC" w14:textId="1E9F8645" w:rsidR="00FA016A" w:rsidRDefault="00FA016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_Toc83206759 \h </w:instrText>
      </w:r>
      <w:r>
        <w:fldChar w:fldCharType="separate"/>
      </w:r>
      <w:r>
        <w:t>97</w:t>
      </w:r>
      <w:r>
        <w:fldChar w:fldCharType="end"/>
      </w:r>
    </w:p>
    <w:p w14:paraId="43E63CF9" w14:textId="1AFF6399" w:rsidR="00FA016A" w:rsidRDefault="00FA016A">
      <w:pPr>
        <w:pStyle w:val="TOC4"/>
        <w:rPr>
          <w:rFonts w:asciiTheme="minorHAnsi" w:hAnsiTheme="minorHAnsi" w:cstheme="minorBidi"/>
          <w:sz w:val="22"/>
          <w:szCs w:val="22"/>
          <w:lang w:eastAsia="en-GB"/>
        </w:rPr>
      </w:pPr>
      <w:r w:rsidRPr="008B4FBC">
        <w:rPr>
          <w:rFonts w:eastAsia="DengXian"/>
        </w:rPr>
        <w:t>7.2.2.1</w:t>
      </w:r>
      <w:r>
        <w:rPr>
          <w:rFonts w:asciiTheme="minorHAnsi" w:hAnsiTheme="minorHAnsi" w:cstheme="minorBidi"/>
          <w:sz w:val="22"/>
          <w:szCs w:val="22"/>
          <w:lang w:eastAsia="en-GB"/>
        </w:rPr>
        <w:tab/>
      </w:r>
      <w:r w:rsidRPr="008B4FBC">
        <w:rPr>
          <w:rFonts w:eastAsia="DengXian"/>
        </w:rPr>
        <w:t>General</w:t>
      </w:r>
      <w:r>
        <w:tab/>
      </w:r>
      <w:r>
        <w:fldChar w:fldCharType="begin" w:fldLock="1"/>
      </w:r>
      <w:r>
        <w:instrText xml:space="preserve"> PAGEREF _Toc83206760 \h </w:instrText>
      </w:r>
      <w:r>
        <w:fldChar w:fldCharType="separate"/>
      </w:r>
      <w:r>
        <w:t>97</w:t>
      </w:r>
      <w:r>
        <w:fldChar w:fldCharType="end"/>
      </w:r>
    </w:p>
    <w:p w14:paraId="72BDE5CF" w14:textId="6BAFBB7E" w:rsidR="00FA016A" w:rsidRDefault="00FA016A">
      <w:pPr>
        <w:pStyle w:val="TOC4"/>
        <w:rPr>
          <w:rFonts w:asciiTheme="minorHAnsi" w:hAnsiTheme="minorHAnsi" w:cstheme="minorBidi"/>
          <w:sz w:val="22"/>
          <w:szCs w:val="22"/>
          <w:lang w:eastAsia="en-GB"/>
        </w:rPr>
      </w:pPr>
      <w:r w:rsidRPr="008B4FBC">
        <w:rPr>
          <w:rFonts w:eastAsia="DengXian"/>
        </w:rPr>
        <w:t>7.2.2.2</w:t>
      </w:r>
      <w:r>
        <w:rPr>
          <w:rFonts w:asciiTheme="minorHAnsi" w:hAnsiTheme="minorHAnsi" w:cstheme="minorBidi"/>
          <w:sz w:val="22"/>
          <w:szCs w:val="22"/>
          <w:lang w:eastAsia="en-GB"/>
        </w:rPr>
        <w:tab/>
      </w:r>
      <w:r w:rsidRPr="008B4FBC">
        <w:rPr>
          <w:rFonts w:eastAsia="DengXian"/>
        </w:rPr>
        <w:t>Naf_ProSe_DiscoveryAuthorization service operation</w:t>
      </w:r>
      <w:r>
        <w:tab/>
      </w:r>
      <w:r>
        <w:fldChar w:fldCharType="begin" w:fldLock="1"/>
      </w:r>
      <w:r>
        <w:instrText xml:space="preserve"> PAGEREF _Toc83206761 \h </w:instrText>
      </w:r>
      <w:r>
        <w:fldChar w:fldCharType="separate"/>
      </w:r>
      <w:r>
        <w:t>97</w:t>
      </w:r>
      <w:r>
        <w:fldChar w:fldCharType="end"/>
      </w:r>
    </w:p>
    <w:p w14:paraId="7A262FBB" w14:textId="40656D14" w:rsidR="00FA016A" w:rsidRDefault="00FA016A">
      <w:pPr>
        <w:pStyle w:val="TOC4"/>
        <w:rPr>
          <w:rFonts w:asciiTheme="minorHAnsi" w:hAnsiTheme="minorHAnsi" w:cstheme="minorBidi"/>
          <w:sz w:val="22"/>
          <w:szCs w:val="22"/>
          <w:lang w:eastAsia="en-GB"/>
        </w:rPr>
      </w:pPr>
      <w:r>
        <w:t>7.2.2.</w:t>
      </w:r>
      <w:r w:rsidRPr="008B4FBC">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_Toc83206762 \h </w:instrText>
      </w:r>
      <w:r>
        <w:fldChar w:fldCharType="separate"/>
      </w:r>
      <w:r>
        <w:t>97</w:t>
      </w:r>
      <w:r>
        <w:fldChar w:fldCharType="end"/>
      </w:r>
    </w:p>
    <w:p w14:paraId="26020AC0" w14:textId="5DCDA520" w:rsidR="00FA016A" w:rsidRDefault="00FA016A">
      <w:pPr>
        <w:pStyle w:val="TOC4"/>
        <w:rPr>
          <w:rFonts w:asciiTheme="minorHAnsi" w:hAnsiTheme="minorHAnsi" w:cstheme="minorBidi"/>
          <w:sz w:val="22"/>
          <w:szCs w:val="22"/>
          <w:lang w:eastAsia="en-GB"/>
        </w:rPr>
      </w:pPr>
      <w:r>
        <w:t>7.2.2.</w:t>
      </w:r>
      <w:r w:rsidRPr="008B4FBC">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_Toc83206763 \h </w:instrText>
      </w:r>
      <w:r>
        <w:fldChar w:fldCharType="separate"/>
      </w:r>
      <w:r>
        <w:t>98</w:t>
      </w:r>
      <w:r>
        <w:fldChar w:fldCharType="end"/>
      </w:r>
    </w:p>
    <w:p w14:paraId="37633E4B" w14:textId="4F769DE0" w:rsidR="00FA016A" w:rsidRDefault="00FA016A">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_Toc83206764 \h </w:instrText>
      </w:r>
      <w:r>
        <w:fldChar w:fldCharType="separate"/>
      </w:r>
      <w:r>
        <w:t>99</w:t>
      </w:r>
      <w:r>
        <w:fldChar w:fldCharType="end"/>
      </w:r>
    </w:p>
    <w:p w14:paraId="27CDDFD6" w14:textId="75599537" w:rsidR="00080512" w:rsidRPr="0093004C" w:rsidRDefault="00841A23">
      <w:r>
        <w:rPr>
          <w:noProof/>
          <w:sz w:val="22"/>
        </w:rPr>
        <w:fldChar w:fldCharType="end"/>
      </w:r>
    </w:p>
    <w:p w14:paraId="17708506" w14:textId="088BD907" w:rsidR="00080512" w:rsidRPr="0093004C" w:rsidRDefault="00080512" w:rsidP="008C47BE">
      <w:pPr>
        <w:pStyle w:val="Heading1"/>
      </w:pPr>
      <w:r w:rsidRPr="0093004C">
        <w:br w:type="page"/>
      </w:r>
      <w:bookmarkStart w:id="19" w:name="foreword"/>
      <w:bookmarkStart w:id="20" w:name="_Toc66701796"/>
      <w:bookmarkStart w:id="21" w:name="_Toc69883447"/>
      <w:bookmarkStart w:id="22" w:name="_Toc73625455"/>
      <w:bookmarkStart w:id="23" w:name="_Toc83206554"/>
      <w:bookmarkEnd w:id="19"/>
      <w:r w:rsidRPr="0093004C">
        <w:lastRenderedPageBreak/>
        <w:t>Foreword</w:t>
      </w:r>
      <w:bookmarkEnd w:id="20"/>
      <w:bookmarkEnd w:id="21"/>
      <w:bookmarkEnd w:id="22"/>
      <w:bookmarkEnd w:id="23"/>
    </w:p>
    <w:p w14:paraId="29FF6D91" w14:textId="7F76FE0D" w:rsidR="00080512" w:rsidRPr="0093004C" w:rsidRDefault="00080512">
      <w:r w:rsidRPr="0093004C">
        <w:t xml:space="preserve">This Technical </w:t>
      </w:r>
      <w:bookmarkStart w:id="24" w:name="spectype3"/>
      <w:r w:rsidRPr="0093004C">
        <w:t>Specification</w:t>
      </w:r>
      <w:bookmarkEnd w:id="24"/>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5" w:name="introduction"/>
      <w:bookmarkEnd w:id="25"/>
      <w:r w:rsidRPr="0093004C">
        <w:br w:type="page"/>
      </w:r>
      <w:bookmarkStart w:id="26" w:name="scope"/>
      <w:bookmarkStart w:id="27" w:name="_Toc66692618"/>
      <w:bookmarkStart w:id="28" w:name="_Toc66701797"/>
      <w:bookmarkStart w:id="29" w:name="_Toc69883448"/>
      <w:bookmarkStart w:id="30" w:name="_Toc73625456"/>
      <w:bookmarkStart w:id="31" w:name="_Toc83206555"/>
      <w:bookmarkEnd w:id="26"/>
      <w:r w:rsidR="008C47BE" w:rsidRPr="0093004C">
        <w:lastRenderedPageBreak/>
        <w:t>1</w:t>
      </w:r>
      <w:r w:rsidR="008C47BE" w:rsidRPr="0093004C">
        <w:tab/>
        <w:t>Scope</w:t>
      </w:r>
      <w:bookmarkEnd w:id="27"/>
      <w:bookmarkEnd w:id="28"/>
      <w:bookmarkEnd w:id="29"/>
      <w:bookmarkEnd w:id="30"/>
      <w:bookmarkEnd w:id="31"/>
    </w:p>
    <w:p w14:paraId="7758BF9F" w14:textId="56A1627D"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features consist of: </w:t>
      </w:r>
      <w:r w:rsidR="008C7491" w:rsidRPr="0073349A">
        <w:rPr>
          <w:rFonts w:eastAsia="SimSun" w:hint="eastAsia"/>
          <w:lang w:eastAsia="zh-CN"/>
        </w:rPr>
        <w:t>5G</w:t>
      </w:r>
      <w:r w:rsidR="008C7491" w:rsidRPr="0093004C">
        <w:rPr>
          <w:noProof/>
        </w:rPr>
        <w:t xml:space="preserve"> </w:t>
      </w:r>
      <w:r w:rsidRPr="0093004C">
        <w:rPr>
          <w:noProof/>
        </w:rPr>
        <w:t>ProSe</w:t>
      </w:r>
      <w:r w:rsidRPr="0093004C">
        <w:t xml:space="preserve"> </w:t>
      </w:r>
      <w:r w:rsidR="0037153D" w:rsidRPr="00A24CF3">
        <w:rPr>
          <w:rFonts w:eastAsia="SimSun" w:hint="eastAsia"/>
          <w:lang w:eastAsia="zh-CN"/>
        </w:rPr>
        <w:t>Direct D</w:t>
      </w:r>
      <w:r w:rsidRPr="0093004C">
        <w:t xml:space="preserve">iscovery,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Direct Communication</w:t>
      </w:r>
      <w:r w:rsidR="002B62ED" w:rsidRPr="0093004C">
        <w:t xml:space="preserve"> and</w:t>
      </w:r>
      <w:r w:rsidRPr="0093004C">
        <w:t xml:space="preserve"> </w:t>
      </w:r>
      <w:r w:rsidR="00FC197D" w:rsidRPr="0073349A">
        <w:rPr>
          <w:rFonts w:eastAsia="SimSun" w:hint="eastAsia"/>
          <w:lang w:eastAsia="zh-CN"/>
        </w:rPr>
        <w:t>5G</w:t>
      </w:r>
      <w:r w:rsidR="00FC197D" w:rsidRPr="0093004C">
        <w:t xml:space="preserve"> </w:t>
      </w:r>
      <w:r w:rsidRPr="0093004C">
        <w:t>ProSe UE-to-Network Relay.</w:t>
      </w:r>
    </w:p>
    <w:p w14:paraId="22BC28E1" w14:textId="6D47B83A" w:rsidR="008C47BE" w:rsidRPr="0093004C" w:rsidRDefault="00035C80" w:rsidP="008C47BE">
      <w:r w:rsidRPr="0073349A">
        <w:rPr>
          <w:rFonts w:eastAsia="SimSun" w:hint="eastAsia"/>
          <w:lang w:eastAsia="zh-CN"/>
        </w:rPr>
        <w:t>5G</w:t>
      </w:r>
      <w:r w:rsidRPr="0093004C">
        <w:rPr>
          <w:noProof/>
        </w:rPr>
        <w:t xml:space="preserve"> </w:t>
      </w:r>
      <w:r w:rsidR="008C47BE" w:rsidRPr="0093004C">
        <w:rPr>
          <w:noProof/>
        </w:rPr>
        <w:t>ProSe</w:t>
      </w:r>
      <w:r w:rsidR="008C47BE" w:rsidRPr="0093004C">
        <w:t xml:space="preserve"> </w:t>
      </w:r>
      <w:r w:rsidRPr="00A24CF3">
        <w:rPr>
          <w:rFonts w:eastAsia="SimSun" w:hint="eastAsia"/>
          <w:lang w:eastAsia="zh-CN"/>
        </w:rPr>
        <w:t>Direct D</w:t>
      </w:r>
      <w:r w:rsidR="008C47BE" w:rsidRPr="0093004C">
        <w:t xml:space="preserve">iscovery identifies that </w:t>
      </w:r>
      <w:r w:rsidR="004D19EA" w:rsidRPr="0073349A">
        <w:rPr>
          <w:rFonts w:eastAsia="SimSun" w:hint="eastAsia"/>
          <w:lang w:eastAsia="zh-CN"/>
        </w:rPr>
        <w:t>5G</w:t>
      </w:r>
      <w:r w:rsidR="008C47BE" w:rsidRPr="0093004C">
        <w:t xml:space="preserve"> </w:t>
      </w:r>
      <w:r w:rsidR="008C47BE" w:rsidRPr="0093004C">
        <w:rPr>
          <w:noProof/>
        </w:rPr>
        <w:t>ProSe</w:t>
      </w:r>
      <w:r w:rsidR="008C47BE" w:rsidRPr="0093004C">
        <w:t>-enabled UEs are in proximity</w:t>
      </w:r>
      <w:r w:rsidR="00364279" w:rsidRPr="00A24CF3">
        <w:rPr>
          <w:rFonts w:eastAsia="SimSun" w:hint="eastAsia"/>
          <w:lang w:eastAsia="zh-CN"/>
        </w:rPr>
        <w:t xml:space="preserve"> using NR</w:t>
      </w:r>
      <w:r w:rsidR="008C47BE" w:rsidRPr="0093004C">
        <w:rPr>
          <w:lang w:eastAsia="zh-CN"/>
        </w:rPr>
        <w:t>.</w:t>
      </w:r>
    </w:p>
    <w:p w14:paraId="27790BCB" w14:textId="15BED737" w:rsidR="008C47BE" w:rsidRPr="0093004C" w:rsidRDefault="00426CA5" w:rsidP="008C47BE">
      <w:pPr>
        <w:rPr>
          <w:noProof/>
        </w:rPr>
      </w:pPr>
      <w:r w:rsidRPr="0073349A">
        <w:rPr>
          <w:rFonts w:eastAsia="SimSun" w:hint="eastAsia"/>
          <w:noProof/>
          <w:lang w:eastAsia="zh-CN"/>
        </w:rPr>
        <w:t xml:space="preserve">5G </w:t>
      </w:r>
      <w:r w:rsidR="008C47BE" w:rsidRPr="0093004C">
        <w:rPr>
          <w:noProof/>
        </w:rPr>
        <w:t xml:space="preserve">ProSe Direct Communication enables establishment of communication paths between two </w:t>
      </w:r>
      <w:r w:rsidR="008C47BE" w:rsidRPr="0093004C">
        <w:t xml:space="preserve">or more </w:t>
      </w:r>
      <w:r w:rsidR="0096048C" w:rsidRPr="0073349A">
        <w:rPr>
          <w:rFonts w:eastAsia="SimSun" w:hint="eastAsia"/>
          <w:lang w:eastAsia="zh-CN"/>
        </w:rPr>
        <w:t>5G</w:t>
      </w:r>
      <w:r w:rsidR="0096048C" w:rsidRPr="0093004C">
        <w:rPr>
          <w:noProof/>
        </w:rPr>
        <w:t xml:space="preserve"> </w:t>
      </w:r>
      <w:r w:rsidR="008C47BE" w:rsidRPr="0093004C">
        <w:rPr>
          <w:noProof/>
        </w:rPr>
        <w:t>ProSe-enabled UEs that are in direct communication range</w:t>
      </w:r>
      <w:r w:rsidR="002A145E" w:rsidRPr="00A24CF3">
        <w:rPr>
          <w:rFonts w:eastAsia="SimSun" w:hint="eastAsia"/>
          <w:noProof/>
          <w:lang w:eastAsia="zh-CN"/>
        </w:rPr>
        <w:t xml:space="preserve"> using NR</w:t>
      </w:r>
      <w:r w:rsidR="008C47BE" w:rsidRPr="0093004C">
        <w:t>.</w:t>
      </w:r>
    </w:p>
    <w:p w14:paraId="69C62C3B" w14:textId="5B7C919C" w:rsidR="008C47BE" w:rsidRPr="0093004C" w:rsidRDefault="00F973F2" w:rsidP="008C47BE">
      <w:r w:rsidRPr="0073349A">
        <w:rPr>
          <w:rFonts w:eastAsia="SimSun" w:hint="eastAsia"/>
          <w:noProof/>
          <w:lang w:eastAsia="zh-CN"/>
        </w:rPr>
        <w:t xml:space="preserve">5G </w:t>
      </w:r>
      <w:r w:rsidR="008C47BE" w:rsidRPr="0093004C">
        <w:rPr>
          <w:noProof/>
        </w:rPr>
        <w:t>ProSe</w:t>
      </w:r>
      <w:r w:rsidR="008C47BE"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32" w:name="references"/>
      <w:bookmarkStart w:id="33" w:name="_Toc66692619"/>
      <w:bookmarkStart w:id="34" w:name="_Toc66701798"/>
      <w:bookmarkStart w:id="35" w:name="_Toc69883449"/>
      <w:bookmarkStart w:id="36" w:name="_Toc73625457"/>
      <w:bookmarkStart w:id="37" w:name="_Toc83206556"/>
      <w:bookmarkEnd w:id="32"/>
      <w:r w:rsidRPr="0093004C">
        <w:t>2</w:t>
      </w:r>
      <w:r w:rsidRPr="0093004C">
        <w:tab/>
        <w:t>References</w:t>
      </w:r>
      <w:bookmarkEnd w:id="33"/>
      <w:bookmarkEnd w:id="34"/>
      <w:bookmarkEnd w:id="35"/>
      <w:bookmarkEnd w:id="36"/>
      <w:bookmarkEnd w:id="37"/>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2ACDD45A" w:rsidR="008C47BE" w:rsidRPr="0093004C" w:rsidRDefault="008C47BE" w:rsidP="008C47BE">
      <w:pPr>
        <w:pStyle w:val="EX"/>
      </w:pPr>
      <w:r w:rsidRPr="0093004C">
        <w:t>[1]</w:t>
      </w:r>
      <w:r w:rsidRPr="0093004C">
        <w:tab/>
      </w:r>
      <w:r w:rsidR="00FA016A" w:rsidRPr="0093004C">
        <w:t>3GPP</w:t>
      </w:r>
      <w:r w:rsidR="00FA016A">
        <w:t> </w:t>
      </w:r>
      <w:r w:rsidR="00FA016A" w:rsidRPr="0093004C">
        <w:t>TR</w:t>
      </w:r>
      <w:r w:rsidR="00FA016A">
        <w:t> </w:t>
      </w:r>
      <w:r w:rsidR="00FA016A" w:rsidRPr="0093004C">
        <w:t>21.905:</w:t>
      </w:r>
      <w:r w:rsidRPr="0093004C">
        <w:t xml:space="preserve"> </w:t>
      </w:r>
      <w:r w:rsidR="0093004C">
        <w:t>"</w:t>
      </w:r>
      <w:r w:rsidRPr="0093004C">
        <w:t>Vocabulary for 3GPP Specifications</w:t>
      </w:r>
      <w:r w:rsidR="0093004C">
        <w:t>"</w:t>
      </w:r>
      <w:r w:rsidRPr="0093004C">
        <w:t>.</w:t>
      </w:r>
    </w:p>
    <w:p w14:paraId="22A79B94" w14:textId="37C308B4" w:rsidR="008C47BE" w:rsidRPr="0093004C" w:rsidRDefault="008C47BE" w:rsidP="008C47BE">
      <w:pPr>
        <w:pStyle w:val="EX"/>
      </w:pPr>
      <w:r w:rsidRPr="0093004C">
        <w:t>[2]</w:t>
      </w:r>
      <w:r w:rsidRPr="0093004C">
        <w:tab/>
      </w:r>
      <w:r w:rsidR="00FA016A" w:rsidRPr="0093004C">
        <w:t>3GPP</w:t>
      </w:r>
      <w:r w:rsidR="00FA016A">
        <w:t> </w:t>
      </w:r>
      <w:r w:rsidR="00FA016A" w:rsidRPr="0093004C">
        <w:t>TS</w:t>
      </w:r>
      <w:r w:rsidR="00FA016A">
        <w:t> </w:t>
      </w:r>
      <w:r w:rsidR="00FA016A"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5DC2DB79" w:rsidR="008C47BE" w:rsidRPr="0093004C" w:rsidRDefault="008C47BE" w:rsidP="008C47BE">
      <w:pPr>
        <w:pStyle w:val="EX"/>
      </w:pPr>
      <w:r w:rsidRPr="0093004C">
        <w:t>[3]</w:t>
      </w:r>
      <w:r w:rsidRPr="0093004C">
        <w:tab/>
      </w:r>
      <w:r w:rsidR="00FA016A" w:rsidRPr="0093004C">
        <w:t>3GPP</w:t>
      </w:r>
      <w:r w:rsidR="00FA016A">
        <w:t> </w:t>
      </w:r>
      <w:r w:rsidR="00FA016A" w:rsidRPr="0093004C">
        <w:t>T</w:t>
      </w:r>
      <w:r w:rsidR="00FA016A" w:rsidRPr="0093004C">
        <w:rPr>
          <w:lang w:eastAsia="zh-CN"/>
        </w:rPr>
        <w:t>S</w:t>
      </w:r>
      <w:r w:rsidR="00FA016A">
        <w:t> </w:t>
      </w:r>
      <w:r w:rsidR="00FA016A" w:rsidRPr="0093004C">
        <w:t>2</w:t>
      </w:r>
      <w:r w:rsidR="00FA016A" w:rsidRPr="0093004C">
        <w:rPr>
          <w:lang w:eastAsia="zh-CN"/>
        </w:rPr>
        <w:t>3</w:t>
      </w:r>
      <w:r w:rsidR="00FA016A" w:rsidRPr="0093004C">
        <w:t>.</w:t>
      </w:r>
      <w:r w:rsidR="00FA016A" w:rsidRPr="0093004C">
        <w:rPr>
          <w:lang w:eastAsia="zh-CN"/>
        </w:rPr>
        <w:t>3</w:t>
      </w:r>
      <w:r w:rsidR="00FA016A" w:rsidRPr="0093004C">
        <w:t>0</w:t>
      </w:r>
      <w:r w:rsidR="00FA016A" w:rsidRPr="0093004C">
        <w:rPr>
          <w:lang w:eastAsia="zh-CN"/>
        </w:rPr>
        <w:t>3</w:t>
      </w:r>
      <w:r w:rsidR="00FA016A"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41EEAF76" w:rsidR="008C47BE" w:rsidRPr="0093004C" w:rsidRDefault="008C47BE" w:rsidP="008C47BE">
      <w:pPr>
        <w:pStyle w:val="EX"/>
      </w:pPr>
      <w:r w:rsidRPr="0093004C">
        <w:t>[4]</w:t>
      </w:r>
      <w:r w:rsidRPr="0093004C">
        <w:tab/>
      </w:r>
      <w:r w:rsidR="00FA016A" w:rsidRPr="0093004C">
        <w:t>3GPP</w:t>
      </w:r>
      <w:r w:rsidR="00FA016A">
        <w:t> </w:t>
      </w:r>
      <w:r w:rsidR="00FA016A" w:rsidRPr="0093004C">
        <w:t>TS</w:t>
      </w:r>
      <w:r w:rsidR="00FA016A">
        <w:t> </w:t>
      </w:r>
      <w:r w:rsidR="00FA016A" w:rsidRPr="0093004C">
        <w:t>23.501:</w:t>
      </w:r>
      <w:r w:rsidRPr="0093004C">
        <w:t xml:space="preserve"> </w:t>
      </w:r>
      <w:r w:rsidR="0093004C">
        <w:t>"</w:t>
      </w:r>
      <w:r w:rsidRPr="0093004C">
        <w:t>System Architecture for the 5G System; Stage 2</w:t>
      </w:r>
      <w:r w:rsidR="0093004C">
        <w:t>"</w:t>
      </w:r>
      <w:r w:rsidRPr="0093004C">
        <w:t>.</w:t>
      </w:r>
    </w:p>
    <w:p w14:paraId="33BA7CC6" w14:textId="4C41522C" w:rsidR="008C47BE" w:rsidRPr="0093004C" w:rsidRDefault="008C47BE" w:rsidP="008C47BE">
      <w:pPr>
        <w:pStyle w:val="EX"/>
      </w:pPr>
      <w:r w:rsidRPr="0093004C">
        <w:t>[5]</w:t>
      </w:r>
      <w:r w:rsidRPr="0093004C">
        <w:tab/>
      </w:r>
      <w:r w:rsidR="00FA016A" w:rsidRPr="0093004C">
        <w:t>3GPP</w:t>
      </w:r>
      <w:r w:rsidR="00FA016A">
        <w:t> </w:t>
      </w:r>
      <w:r w:rsidR="00FA016A" w:rsidRPr="0093004C">
        <w:t>TS</w:t>
      </w:r>
      <w:r w:rsidR="00FA016A">
        <w:t> </w:t>
      </w:r>
      <w:r w:rsidR="00FA016A" w:rsidRPr="0093004C">
        <w:t>23.502:</w:t>
      </w:r>
      <w:r w:rsidRPr="0093004C">
        <w:t xml:space="preserve"> </w:t>
      </w:r>
      <w:r w:rsidR="0093004C">
        <w:t>"</w:t>
      </w:r>
      <w:r w:rsidRPr="0093004C">
        <w:t>Procedures for the 5G System (5GS); Stage 2</w:t>
      </w:r>
      <w:r w:rsidR="0093004C">
        <w:t>"</w:t>
      </w:r>
      <w:r w:rsidRPr="0093004C">
        <w:t>.</w:t>
      </w:r>
    </w:p>
    <w:p w14:paraId="14517872" w14:textId="035C4B47" w:rsidR="008C47BE" w:rsidRPr="0093004C" w:rsidRDefault="008C47BE" w:rsidP="008C47BE">
      <w:pPr>
        <w:pStyle w:val="EX"/>
      </w:pPr>
      <w:r w:rsidRPr="0093004C">
        <w:t>[6]</w:t>
      </w:r>
      <w:r w:rsidRPr="0093004C">
        <w:tab/>
      </w:r>
      <w:r w:rsidR="00FA016A" w:rsidRPr="0093004C">
        <w:t>3GPP</w:t>
      </w:r>
      <w:r w:rsidR="00FA016A">
        <w:t> </w:t>
      </w:r>
      <w:r w:rsidR="00FA016A" w:rsidRPr="0093004C">
        <w:t>TS</w:t>
      </w:r>
      <w:r w:rsidR="00FA016A">
        <w:t> </w:t>
      </w:r>
      <w:r w:rsidR="00FA016A"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66D754BD" w:rsidR="008C47BE" w:rsidRPr="0093004C" w:rsidRDefault="008C47BE" w:rsidP="008C47BE">
      <w:pPr>
        <w:pStyle w:val="EX"/>
      </w:pPr>
      <w:r w:rsidRPr="0093004C">
        <w:t>[7]</w:t>
      </w:r>
      <w:r w:rsidRPr="0093004C">
        <w:tab/>
      </w:r>
      <w:r w:rsidR="00FA016A" w:rsidRPr="0093004C">
        <w:t>3GPP</w:t>
      </w:r>
      <w:r w:rsidR="00FA016A">
        <w:t> </w:t>
      </w:r>
      <w:r w:rsidR="00FA016A" w:rsidRPr="0093004C">
        <w:t>TS</w:t>
      </w:r>
      <w:r w:rsidR="00FA016A">
        <w:t> </w:t>
      </w:r>
      <w:r w:rsidR="00FA016A" w:rsidRPr="0093004C">
        <w:t>22.278:</w:t>
      </w:r>
      <w:r w:rsidRPr="0093004C">
        <w:t xml:space="preserve"> </w:t>
      </w:r>
      <w:r w:rsidR="0093004C">
        <w:t>"</w:t>
      </w:r>
      <w:r w:rsidRPr="0093004C">
        <w:t>Service requirements for the Evolved Packet System (EPS)</w:t>
      </w:r>
      <w:r w:rsidR="0093004C">
        <w:t>"</w:t>
      </w:r>
      <w:r w:rsidRPr="0093004C">
        <w:t>.</w:t>
      </w:r>
    </w:p>
    <w:p w14:paraId="0481A282" w14:textId="60E0AFDE" w:rsidR="008C47BE" w:rsidRPr="0093004C" w:rsidRDefault="008C47BE" w:rsidP="008C47BE">
      <w:pPr>
        <w:pStyle w:val="EX"/>
      </w:pPr>
      <w:r w:rsidRPr="0093004C">
        <w:t>[8]</w:t>
      </w:r>
      <w:r w:rsidRPr="0093004C">
        <w:tab/>
      </w:r>
      <w:r w:rsidR="00FA016A" w:rsidRPr="0093004C">
        <w:t>3GPP</w:t>
      </w:r>
      <w:r w:rsidR="00FA016A">
        <w:t> </w:t>
      </w:r>
      <w:r w:rsidR="00FA016A" w:rsidRPr="0093004C">
        <w:t>TS</w:t>
      </w:r>
      <w:r w:rsidR="00FA016A">
        <w:t> </w:t>
      </w:r>
      <w:r w:rsidR="00FA016A"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6185A2E5" w:rsidR="008C47BE" w:rsidRPr="0093004C" w:rsidRDefault="008C47BE" w:rsidP="008C47BE">
      <w:pPr>
        <w:pStyle w:val="EX"/>
      </w:pPr>
      <w:r w:rsidRPr="0093004C">
        <w:t>[9]</w:t>
      </w:r>
      <w:r w:rsidRPr="0093004C">
        <w:tab/>
      </w:r>
      <w:r w:rsidR="00FA016A" w:rsidRPr="0093004C">
        <w:t>3GPP</w:t>
      </w:r>
      <w:r w:rsidR="00FA016A">
        <w:t> </w:t>
      </w:r>
      <w:r w:rsidR="00FA016A" w:rsidRPr="0093004C">
        <w:t>TS</w:t>
      </w:r>
      <w:r w:rsidR="00FA016A">
        <w:t> </w:t>
      </w:r>
      <w:r w:rsidR="00FA016A" w:rsidRPr="0093004C">
        <w:t>23.503:</w:t>
      </w:r>
      <w:r w:rsidRPr="0093004C">
        <w:t xml:space="preserve"> </w:t>
      </w:r>
      <w:r w:rsidR="0093004C">
        <w:t>"</w:t>
      </w:r>
      <w:r w:rsidRPr="0093004C">
        <w:t>Policy and Charging Control Framework for the 5G System</w:t>
      </w:r>
      <w:r w:rsidR="0093004C">
        <w:t>"</w:t>
      </w:r>
      <w:r w:rsidRPr="0093004C">
        <w:t>.</w:t>
      </w:r>
    </w:p>
    <w:p w14:paraId="5B5638CF" w14:textId="19B14A33" w:rsidR="008C47BE" w:rsidRPr="0093004C" w:rsidRDefault="008C47BE" w:rsidP="008C47BE">
      <w:pPr>
        <w:pStyle w:val="EX"/>
      </w:pPr>
      <w:r w:rsidRPr="0093004C">
        <w:t>[10]</w:t>
      </w:r>
      <w:r w:rsidRPr="0093004C">
        <w:tab/>
      </w:r>
      <w:r w:rsidR="00FA016A" w:rsidRPr="0093004C">
        <w:t>3GPP</w:t>
      </w:r>
      <w:r w:rsidR="00FA016A">
        <w:t> </w:t>
      </w:r>
      <w:r w:rsidR="00FA016A" w:rsidRPr="0093004C">
        <w:t>TS</w:t>
      </w:r>
      <w:r w:rsidR="00FA016A">
        <w:t> </w:t>
      </w:r>
      <w:r w:rsidR="00FA016A"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11AD874A" w:rsidR="008C47BE" w:rsidRPr="0093004C" w:rsidRDefault="008C47BE" w:rsidP="008C47BE">
      <w:pPr>
        <w:pStyle w:val="EX"/>
      </w:pPr>
      <w:r w:rsidRPr="0093004C">
        <w:t>[11]</w:t>
      </w:r>
      <w:r w:rsidRPr="0093004C">
        <w:tab/>
      </w:r>
      <w:r w:rsidR="00FA016A" w:rsidRPr="0093004C">
        <w:t>3GPP</w:t>
      </w:r>
      <w:r w:rsidR="00FA016A">
        <w:t> </w:t>
      </w:r>
      <w:r w:rsidR="00FA016A" w:rsidRPr="0093004C">
        <w:t>TS</w:t>
      </w:r>
      <w:r w:rsidR="00FA016A">
        <w:t> </w:t>
      </w:r>
      <w:r w:rsidR="00FA016A"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26716DD5" w:rsidR="008C47BE" w:rsidRPr="0093004C" w:rsidRDefault="008C47BE" w:rsidP="008C47BE">
      <w:pPr>
        <w:pStyle w:val="EX"/>
      </w:pPr>
      <w:r w:rsidRPr="0093004C">
        <w:t>[12]</w:t>
      </w:r>
      <w:r w:rsidRPr="0093004C">
        <w:tab/>
      </w:r>
      <w:r w:rsidR="00FA016A" w:rsidRPr="0093004C">
        <w:t>3GPP</w:t>
      </w:r>
      <w:r w:rsidR="00FA016A">
        <w:t> </w:t>
      </w:r>
      <w:r w:rsidR="00FA016A" w:rsidRPr="0093004C">
        <w:t>TS</w:t>
      </w:r>
      <w:r w:rsidR="00FA016A">
        <w:t> </w:t>
      </w:r>
      <w:r w:rsidR="00FA016A" w:rsidRPr="0093004C">
        <w:t>38.300:</w:t>
      </w:r>
      <w:r w:rsidRPr="0093004C">
        <w:t xml:space="preserve"> </w:t>
      </w:r>
      <w:r w:rsidR="0093004C">
        <w:t>"</w:t>
      </w:r>
      <w:r w:rsidRPr="0093004C">
        <w:t>NR; NR and NG-RAN Overall Description; Stage 2</w:t>
      </w:r>
      <w:r w:rsidR="0093004C">
        <w:t>"</w:t>
      </w:r>
      <w:r w:rsidRPr="0093004C">
        <w:t>.</w:t>
      </w:r>
    </w:p>
    <w:p w14:paraId="73B10772" w14:textId="52E2147B" w:rsidR="008C47BE" w:rsidRPr="0093004C" w:rsidRDefault="008C47BE" w:rsidP="008C47BE">
      <w:pPr>
        <w:pStyle w:val="EX"/>
      </w:pPr>
      <w:r w:rsidRPr="0093004C">
        <w:t>[13]</w:t>
      </w:r>
      <w:r w:rsidRPr="0093004C">
        <w:tab/>
      </w:r>
      <w:r w:rsidR="00FA016A" w:rsidRPr="0093004C">
        <w:t>3GPP</w:t>
      </w:r>
      <w:r w:rsidR="00FA016A">
        <w:t> </w:t>
      </w:r>
      <w:r w:rsidR="00FA016A" w:rsidRPr="0093004C">
        <w:t>TS</w:t>
      </w:r>
      <w:r w:rsidR="00FA016A">
        <w:t> </w:t>
      </w:r>
      <w:r w:rsidR="00FA016A" w:rsidRPr="0093004C">
        <w:t>38.304:</w:t>
      </w:r>
      <w:r w:rsidRPr="0093004C">
        <w:t xml:space="preserve"> </w:t>
      </w:r>
      <w:r w:rsidR="0093004C">
        <w:t>"</w:t>
      </w:r>
      <w:r w:rsidRPr="0093004C">
        <w:t>NR; User Equipment (UE) procedures in idle mode</w:t>
      </w:r>
      <w:r w:rsidR="0093004C">
        <w:t>"</w:t>
      </w:r>
      <w:r w:rsidRPr="0093004C">
        <w:t>.</w:t>
      </w:r>
    </w:p>
    <w:p w14:paraId="697791DA" w14:textId="54D06E6F" w:rsidR="008C47BE" w:rsidRPr="0093004C" w:rsidRDefault="008C47BE" w:rsidP="008C47BE">
      <w:pPr>
        <w:pStyle w:val="EX"/>
      </w:pPr>
      <w:r w:rsidRPr="0093004C">
        <w:t>[14]</w:t>
      </w:r>
      <w:r w:rsidRPr="0093004C">
        <w:tab/>
      </w:r>
      <w:r w:rsidR="00FA016A" w:rsidRPr="0093004C">
        <w:t>3GPP</w:t>
      </w:r>
      <w:r w:rsidR="00FA016A">
        <w:t> </w:t>
      </w:r>
      <w:r w:rsidR="00FA016A" w:rsidRPr="0093004C">
        <w:t>TS</w:t>
      </w:r>
      <w:r w:rsidR="00FA016A">
        <w:t> </w:t>
      </w:r>
      <w:r w:rsidR="00FA016A"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165091E7" w:rsidR="008C47BE" w:rsidRPr="0093004C" w:rsidRDefault="008C47BE" w:rsidP="008C47BE">
      <w:pPr>
        <w:pStyle w:val="EX"/>
      </w:pPr>
      <w:r w:rsidRPr="0093004C">
        <w:t>[15]</w:t>
      </w:r>
      <w:r w:rsidRPr="0093004C">
        <w:tab/>
      </w:r>
      <w:r w:rsidR="00FA016A" w:rsidRPr="0093004C">
        <w:t>3GPP</w:t>
      </w:r>
      <w:r w:rsidR="00FA016A">
        <w:t> </w:t>
      </w:r>
      <w:r w:rsidR="00FA016A" w:rsidRPr="0093004C">
        <w:t>TS</w:t>
      </w:r>
      <w:r w:rsidR="00FA016A">
        <w:t> </w:t>
      </w:r>
      <w:r w:rsidR="00FA016A"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3D0FE813" w:rsidR="008C47BE" w:rsidRPr="0093004C" w:rsidRDefault="008C47BE" w:rsidP="008C47BE">
      <w:pPr>
        <w:pStyle w:val="EX"/>
      </w:pPr>
      <w:r w:rsidRPr="0093004C">
        <w:lastRenderedPageBreak/>
        <w:t>[16]</w:t>
      </w:r>
      <w:r w:rsidRPr="0093004C">
        <w:tab/>
      </w:r>
      <w:r w:rsidR="00FA016A" w:rsidRPr="0093004C">
        <w:t>3GPP</w:t>
      </w:r>
      <w:r w:rsidR="00FA016A">
        <w:t> </w:t>
      </w:r>
      <w:r w:rsidR="00FA016A" w:rsidRPr="0093004C">
        <w:t>TS</w:t>
      </w:r>
      <w:r w:rsidR="00FA016A">
        <w:t> </w:t>
      </w:r>
      <w:r w:rsidR="00FA016A"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38"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18470D9" w:rsidR="00890F9F" w:rsidRPr="0093004C" w:rsidRDefault="00890F9F" w:rsidP="00890F9F">
      <w:pPr>
        <w:pStyle w:val="EX"/>
      </w:pPr>
      <w:bookmarkStart w:id="39" w:name="definitions"/>
      <w:bookmarkStart w:id="40" w:name="_Toc66692620"/>
      <w:bookmarkEnd w:id="38"/>
      <w:bookmarkEnd w:id="39"/>
      <w:r w:rsidRPr="0093004C">
        <w:t>[21]</w:t>
      </w:r>
      <w:r w:rsidRPr="0093004C">
        <w:tab/>
      </w:r>
      <w:r w:rsidR="00FA016A" w:rsidRPr="0093004C">
        <w:t>3GPP</w:t>
      </w:r>
      <w:r w:rsidR="00FA016A">
        <w:t> </w:t>
      </w:r>
      <w:r w:rsidR="00FA016A" w:rsidRPr="0093004C">
        <w:t>TR</w:t>
      </w:r>
      <w:r w:rsidR="00FA016A">
        <w:t> </w:t>
      </w:r>
      <w:r w:rsidR="00FA016A"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15797BD5"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FA016A" w:rsidRPr="0093004C">
        <w:rPr>
          <w:rFonts w:eastAsia="DengXian"/>
        </w:rPr>
        <w:t>3GPP</w:t>
      </w:r>
      <w:r w:rsidR="00FA016A">
        <w:rPr>
          <w:rFonts w:eastAsia="DengXian"/>
        </w:rPr>
        <w:t> </w:t>
      </w:r>
      <w:r w:rsidR="00FA016A" w:rsidRPr="0093004C">
        <w:rPr>
          <w:rFonts w:eastAsia="DengXian"/>
        </w:rPr>
        <w:t>TS</w:t>
      </w:r>
      <w:r w:rsidR="00FA016A">
        <w:rPr>
          <w:rFonts w:eastAsia="DengXian"/>
        </w:rPr>
        <w:t> </w:t>
      </w:r>
      <w:r w:rsidR="00FA016A"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36C4C39E" w:rsidR="001C02FC" w:rsidRDefault="001C02FC" w:rsidP="007054C8">
      <w:pPr>
        <w:pStyle w:val="EX"/>
      </w:pPr>
      <w:r w:rsidRPr="0093004C">
        <w:rPr>
          <w:rFonts w:eastAsia="DengXian"/>
        </w:rPr>
        <w:t>[23]</w:t>
      </w:r>
      <w:r w:rsidRPr="0093004C">
        <w:rPr>
          <w:rFonts w:eastAsia="DengXian"/>
        </w:rPr>
        <w:tab/>
      </w:r>
      <w:r w:rsidR="00FA016A" w:rsidRPr="0093004C">
        <w:rPr>
          <w:rFonts w:eastAsia="DengXian"/>
        </w:rPr>
        <w:t>3GPP</w:t>
      </w:r>
      <w:r w:rsidR="00FA016A">
        <w:rPr>
          <w:rFonts w:eastAsia="DengXian"/>
        </w:rPr>
        <w:t> </w:t>
      </w:r>
      <w:r w:rsidR="00FA016A" w:rsidRPr="0093004C">
        <w:rPr>
          <w:rFonts w:eastAsia="DengXian"/>
        </w:rPr>
        <w:t>TS</w:t>
      </w:r>
      <w:r w:rsidR="00FA016A">
        <w:rPr>
          <w:rFonts w:eastAsia="DengXian"/>
        </w:rPr>
        <w:t> </w:t>
      </w:r>
      <w:r w:rsidR="00FA016A"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pPr>
      <w:r w:rsidRPr="003C0087">
        <w:t>[</w:t>
      </w:r>
      <w:r w:rsidR="008522A4" w:rsidRPr="00395A71">
        <w:t>25</w:t>
      </w:r>
      <w:r w:rsidRPr="003C0087">
        <w:t>]</w:t>
      </w:r>
      <w:r w:rsidRPr="003C0087">
        <w:tab/>
        <w:t>IETF RFC 4039: "Rapid Commit Option for the Dynamic Host Configuration Protocol version 4 (DHCPv4)".</w:t>
      </w:r>
    </w:p>
    <w:p w14:paraId="14FB16EF" w14:textId="737368E7" w:rsidR="005509FB" w:rsidRDefault="005509FB" w:rsidP="005509FB">
      <w:pPr>
        <w:pStyle w:val="EX"/>
      </w:pPr>
      <w:r>
        <w:t>[</w:t>
      </w:r>
      <w:r w:rsidR="00737826" w:rsidRPr="007A44C1">
        <w:t>26</w:t>
      </w:r>
      <w:r>
        <w:t>]</w:t>
      </w:r>
      <w:r>
        <w:tab/>
        <w:t>IETF RFC 6603: "Prefix Exclude Option for DHCPv6-based Prefix Delegation".</w:t>
      </w:r>
    </w:p>
    <w:p w14:paraId="22ABBFE6" w14:textId="2D8C4C0C" w:rsidR="005509FB" w:rsidRPr="005509FB" w:rsidRDefault="005509FB">
      <w:pPr>
        <w:pStyle w:val="EX"/>
        <w:rPr>
          <w:rFonts w:eastAsia="DengXian"/>
        </w:rPr>
      </w:pPr>
      <w:r>
        <w:t>[</w:t>
      </w:r>
      <w:r w:rsidR="00737826" w:rsidRPr="007A44C1">
        <w:t>2</w:t>
      </w:r>
      <w:r w:rsidR="002A0EA9">
        <w:t>7</w:t>
      </w:r>
      <w:r>
        <w:t>]</w:t>
      </w:r>
      <w:r>
        <w:tab/>
        <w:t>IETF RFC 8415: "Dynamic Host Configuration Protocol for IPv6 (DHCPv6)".</w:t>
      </w:r>
    </w:p>
    <w:p w14:paraId="2F118060" w14:textId="3CA1CAF8" w:rsidR="00E14949" w:rsidRPr="0093004C" w:rsidRDefault="00E14949" w:rsidP="00E14949">
      <w:pPr>
        <w:pStyle w:val="EX"/>
        <w:rPr>
          <w:rFonts w:eastAsia="DengXian"/>
        </w:rPr>
      </w:pPr>
      <w:bookmarkStart w:id="41" w:name="_Toc66701799"/>
      <w:bookmarkStart w:id="42" w:name="_Toc69883450"/>
      <w:bookmarkStart w:id="43" w:name="_Toc73625458"/>
      <w:r w:rsidRPr="0093004C">
        <w:rPr>
          <w:rFonts w:eastAsia="DengXian"/>
        </w:rPr>
        <w:t>[2</w:t>
      </w:r>
      <w:r>
        <w:rPr>
          <w:rFonts w:eastAsia="DengXian"/>
        </w:rPr>
        <w:t>8</w:t>
      </w:r>
      <w:r w:rsidRPr="0093004C">
        <w:rPr>
          <w:rFonts w:eastAsia="DengXian"/>
        </w:rPr>
        <w:t>]</w:t>
      </w:r>
      <w:r w:rsidRPr="0093004C">
        <w:rPr>
          <w:rFonts w:eastAsia="DengXian"/>
        </w:rPr>
        <w:tab/>
      </w:r>
      <w:r w:rsidR="00FA016A" w:rsidRPr="0093004C">
        <w:rPr>
          <w:rFonts w:eastAsia="DengXian"/>
        </w:rPr>
        <w:t>3GPP</w:t>
      </w:r>
      <w:r w:rsidR="00FA016A">
        <w:rPr>
          <w:rFonts w:eastAsia="DengXian"/>
        </w:rPr>
        <w:t>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w:t>
      </w:r>
      <w:r w:rsidR="00FA016A" w:rsidRPr="0093004C">
        <w:rPr>
          <w:rFonts w:eastAsia="DengXian"/>
        </w:rPr>
        <w:t>:</w:t>
      </w:r>
      <w:r w:rsidRPr="0093004C">
        <w:rPr>
          <w:rFonts w:eastAsia="DengXian"/>
        </w:rPr>
        <w:t xml:space="preserve"> </w:t>
      </w:r>
      <w:r>
        <w:rPr>
          <w:rFonts w:eastAsia="DengXian"/>
        </w:rPr>
        <w:t>"NR; Sidelink Adaptation Layer Protocol"</w:t>
      </w:r>
      <w:r w:rsidRPr="0093004C">
        <w:rPr>
          <w:rFonts w:eastAsia="DengXian"/>
        </w:rPr>
        <w:t>.</w:t>
      </w:r>
    </w:p>
    <w:p w14:paraId="3B6D6AC5" w14:textId="3F3A18E8" w:rsidR="008C47BE" w:rsidRPr="0093004C" w:rsidRDefault="008C47BE" w:rsidP="008C47BE">
      <w:pPr>
        <w:pStyle w:val="Heading1"/>
      </w:pPr>
      <w:bookmarkStart w:id="44" w:name="_Toc83206557"/>
      <w:r w:rsidRPr="0093004C">
        <w:t>3</w:t>
      </w:r>
      <w:r w:rsidRPr="0093004C">
        <w:tab/>
        <w:t>Definitions of terms and abbreviations</w:t>
      </w:r>
      <w:bookmarkEnd w:id="40"/>
      <w:bookmarkEnd w:id="41"/>
      <w:bookmarkEnd w:id="42"/>
      <w:bookmarkEnd w:id="43"/>
      <w:bookmarkEnd w:id="44"/>
    </w:p>
    <w:p w14:paraId="6FA5E539" w14:textId="77777777" w:rsidR="008C47BE" w:rsidRPr="0093004C" w:rsidRDefault="008C47BE" w:rsidP="008C47BE">
      <w:pPr>
        <w:pStyle w:val="Heading2"/>
      </w:pPr>
      <w:bookmarkStart w:id="45" w:name="_Toc66692621"/>
      <w:bookmarkStart w:id="46" w:name="_Toc66701800"/>
      <w:bookmarkStart w:id="47" w:name="_Toc69883451"/>
      <w:bookmarkStart w:id="48" w:name="_Toc73625459"/>
      <w:bookmarkStart w:id="49" w:name="_Toc83206558"/>
      <w:r w:rsidRPr="0093004C">
        <w:t>3.1</w:t>
      </w:r>
      <w:r w:rsidRPr="0093004C">
        <w:tab/>
        <w:t>Terms</w:t>
      </w:r>
      <w:bookmarkEnd w:id="45"/>
      <w:bookmarkEnd w:id="46"/>
      <w:bookmarkEnd w:id="47"/>
      <w:bookmarkEnd w:id="48"/>
      <w:bookmarkEnd w:id="49"/>
    </w:p>
    <w:p w14:paraId="4A57BDDB" w14:textId="236338AC" w:rsidR="008C47BE" w:rsidRPr="0093004C" w:rsidRDefault="008C47BE" w:rsidP="008C47BE">
      <w:r w:rsidRPr="0093004C">
        <w:t xml:space="preserve">For the purposes of the present document, the terms given in </w:t>
      </w:r>
      <w:r w:rsidR="00FA016A" w:rsidRPr="0093004C">
        <w:t>TR</w:t>
      </w:r>
      <w:r w:rsidR="00FA016A">
        <w:t> </w:t>
      </w:r>
      <w:r w:rsidR="00FA016A" w:rsidRPr="0093004C">
        <w:t>21.905</w:t>
      </w:r>
      <w:r w:rsidR="00FA016A">
        <w:t> </w:t>
      </w:r>
      <w:r w:rsidR="00FA016A" w:rsidRPr="0093004C">
        <w:t>[</w:t>
      </w:r>
      <w:r w:rsidRPr="0093004C">
        <w:t xml:space="preserve">1] and the following apply. A term defined in the present document takes precedence over the definition of the same term, if any, in </w:t>
      </w:r>
      <w:r w:rsidR="00FA016A" w:rsidRPr="0093004C">
        <w:t>TR</w:t>
      </w:r>
      <w:r w:rsidR="00FA016A">
        <w:t> </w:t>
      </w:r>
      <w:r w:rsidR="00FA016A" w:rsidRPr="0093004C">
        <w:t>21.905</w:t>
      </w:r>
      <w:r w:rsidR="00FA016A">
        <w:t> </w:t>
      </w:r>
      <w:r w:rsidR="00FA016A" w:rsidRPr="0093004C">
        <w:t>[</w:t>
      </w:r>
      <w:r w:rsidRPr="0093004C">
        <w:t>1].</w:t>
      </w:r>
    </w:p>
    <w:p w14:paraId="592B6D5D" w14:textId="108673B7" w:rsidR="00A4145C" w:rsidRPr="00A4145C" w:rsidRDefault="00A4145C" w:rsidP="00772238">
      <w:pPr>
        <w:rPr>
          <w:b/>
          <w:noProof/>
        </w:rPr>
      </w:pPr>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00E92DFD">
        <w:rPr>
          <w:rFonts w:hint="eastAsia"/>
          <w:lang w:eastAsia="zh-CN"/>
        </w:rPr>
        <w:t xml:space="preserve">5G </w:t>
      </w:r>
      <w:r w:rsidRPr="0093004C">
        <w:rPr>
          <w:noProof/>
        </w:rPr>
        <w:t>ProSe</w:t>
      </w:r>
      <w:r w:rsidRPr="0093004C">
        <w:t xml:space="preserve">-enabled UE to discover other </w:t>
      </w:r>
      <w:r w:rsidR="00AB54DA">
        <w:rPr>
          <w:rFonts w:hint="eastAsia"/>
          <w:lang w:eastAsia="zh-CN"/>
        </w:rPr>
        <w:t xml:space="preserve">5G </w:t>
      </w:r>
      <w:r w:rsidRPr="0093004C">
        <w:rPr>
          <w:noProof/>
        </w:rPr>
        <w:t>ProSe</w:t>
      </w:r>
      <w:r w:rsidRPr="0093004C">
        <w:t>-enabled UEs in its vicinity based on direct radio transmissions between the two UEs with NR technology.</w:t>
      </w:r>
    </w:p>
    <w:p w14:paraId="4637B37E" w14:textId="16C8964D" w:rsidR="00772238"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00B71DA6">
        <w:rPr>
          <w:rFonts w:hint="eastAsia"/>
          <w:lang w:eastAsia="zh-CN"/>
        </w:rPr>
        <w:t xml:space="preserve">5G </w:t>
      </w:r>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r w:rsidRPr="00566ECD">
        <w:rPr>
          <w:rFonts w:eastAsia="SimSun"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SimSun" w:hint="eastAsia"/>
          <w:lang w:eastAsia="zh-CN"/>
        </w:rPr>
        <w:t xml:space="preserve">5G </w:t>
      </w:r>
      <w:r>
        <w:rPr>
          <w:rFonts w:eastAsia="SimSun" w:hint="eastAsia"/>
          <w:lang w:eastAsia="zh-CN"/>
        </w:rPr>
        <w:t xml:space="preserve">ProSe </w:t>
      </w:r>
      <w:r w:rsidRPr="0093004C">
        <w:t>Remote UE(s).</w:t>
      </w:r>
    </w:p>
    <w:p w14:paraId="19BEFBA4" w14:textId="3D88F8D4" w:rsidR="00E92DFD" w:rsidRPr="00E92DFD" w:rsidRDefault="00E92DFD" w:rsidP="008C47BE">
      <w:r w:rsidRPr="00566ECD">
        <w:rPr>
          <w:rFonts w:eastAsia="SimSun" w:hint="eastAsia"/>
          <w:b/>
          <w:lang w:eastAsia="zh-CN"/>
        </w:rPr>
        <w:t xml:space="preserve">5G </w:t>
      </w:r>
      <w:r>
        <w:rPr>
          <w:rFonts w:eastAsia="SimSun"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SimSun" w:hint="eastAsia"/>
          <w:lang w:eastAsia="zh-CN"/>
        </w:rPr>
        <w:t xml:space="preserve">5G </w:t>
      </w:r>
      <w:r w:rsidRPr="0093004C">
        <w:rPr>
          <w:noProof/>
        </w:rPr>
        <w:t>ProSe</w:t>
      </w:r>
      <w:r w:rsidRPr="0093004C">
        <w:t xml:space="preserve"> UE-to-Network Relay.</w:t>
      </w:r>
    </w:p>
    <w:p w14:paraId="231B6808" w14:textId="37398ED2" w:rsidR="008C47BE" w:rsidRPr="0093004C" w:rsidRDefault="008C47BE" w:rsidP="008C47BE">
      <w:pPr>
        <w:rPr>
          <w:b/>
          <w:noProof/>
        </w:rPr>
      </w:pPr>
      <w:r w:rsidRPr="0093004C">
        <w:rPr>
          <w:b/>
        </w:rPr>
        <w:t>Application Layer ID:</w:t>
      </w:r>
      <w:r w:rsidRPr="0093004C">
        <w:t xml:space="preserve"> An identity identifying a </w:t>
      </w:r>
      <w:r w:rsidR="002A38C2">
        <w:rPr>
          <w:rFonts w:hint="eastAsia"/>
          <w:lang w:eastAsia="zh-CN"/>
        </w:rPr>
        <w:t xml:space="preserve">5G </w:t>
      </w:r>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0032401A">
        <w:rPr>
          <w:rFonts w:hint="eastAsia"/>
          <w:lang w:eastAsia="zh-CN"/>
        </w:rPr>
        <w:t xml:space="preserve">5G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0032401A">
        <w:rPr>
          <w:rFonts w:hint="eastAsia"/>
          <w:lang w:eastAsia="zh-CN"/>
        </w:rPr>
        <w:t xml:space="preserve">5G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r w:rsidR="00BD776A">
        <w:rPr>
          <w:rFonts w:hint="eastAsia"/>
          <w:lang w:eastAsia="zh-CN"/>
        </w:rPr>
        <w:t xml:space="preserve">5G ProSe-enabled </w:t>
      </w:r>
      <w:r w:rsidRPr="0093004C">
        <w:t>UE over PC5 reference point, i.e. broadcast mode, groupcast mode or unicast mode.</w:t>
      </w:r>
    </w:p>
    <w:p w14:paraId="17D1A6CB" w14:textId="28F8A84A" w:rsidR="008C47BE" w:rsidRDefault="008C47BE" w:rsidP="008C47BE">
      <w:pPr>
        <w:rPr>
          <w:lang w:eastAsia="ko-KR"/>
        </w:rPr>
      </w:pPr>
      <w:r w:rsidRPr="0093004C">
        <w:rPr>
          <w:b/>
          <w:lang w:eastAsia="ko-KR"/>
        </w:rPr>
        <w:lastRenderedPageBreak/>
        <w:t>Open ProSe Discovery</w:t>
      </w:r>
      <w:r w:rsidRPr="0093004C">
        <w:rPr>
          <w:lang w:eastAsia="ko-KR"/>
        </w:rPr>
        <w:t xml:space="preserve">: ProSe Direct Discovery without explicit permission from the </w:t>
      </w:r>
      <w:r w:rsidR="000C4895">
        <w:rPr>
          <w:rFonts w:hint="eastAsia"/>
          <w:lang w:eastAsia="zh-CN"/>
        </w:rPr>
        <w:t xml:space="preserve">5G </w:t>
      </w:r>
      <w:r w:rsidRPr="0093004C">
        <w:rPr>
          <w:lang w:eastAsia="ko-KR"/>
        </w:rPr>
        <w:t xml:space="preserve">ProSe-enabled UE being discovered, according to </w:t>
      </w:r>
      <w:r w:rsidR="00FA016A" w:rsidRPr="0093004C">
        <w:rPr>
          <w:lang w:eastAsia="ko-KR"/>
        </w:rPr>
        <w:t>TS</w:t>
      </w:r>
      <w:r w:rsidR="00FA016A">
        <w:rPr>
          <w:lang w:eastAsia="ko-KR"/>
        </w:rPr>
        <w:t> </w:t>
      </w:r>
      <w:r w:rsidR="00FA016A" w:rsidRPr="0093004C">
        <w:rPr>
          <w:lang w:eastAsia="ko-KR"/>
        </w:rPr>
        <w:t>22.278</w:t>
      </w:r>
      <w:r w:rsidR="00FA016A">
        <w:rPr>
          <w:lang w:eastAsia="ko-KR"/>
        </w:rPr>
        <w:t> </w:t>
      </w:r>
      <w:r w:rsidR="00FA016A" w:rsidRPr="0093004C">
        <w:rPr>
          <w:lang w:eastAsia="ko-KR"/>
        </w:rPr>
        <w:t>[</w:t>
      </w:r>
      <w:r w:rsidRPr="0093004C">
        <w:rPr>
          <w:lang w:eastAsia="ko-KR"/>
        </w:rPr>
        <w:t>7].</w:t>
      </w:r>
    </w:p>
    <w:p w14:paraId="2AB09721" w14:textId="62A3B83D" w:rsidR="00AA51C4" w:rsidRPr="004D0E80" w:rsidRDefault="00AA51C4" w:rsidP="00AA51C4">
      <w:pPr>
        <w:rPr>
          <w:lang w:eastAsia="zh-CN"/>
        </w:rPr>
      </w:pPr>
      <w:r w:rsidRPr="004D0E80">
        <w:rPr>
          <w:b/>
          <w:bCs/>
          <w:lang w:val="en-US"/>
        </w:rPr>
        <w:t>ProSe identifier</w:t>
      </w:r>
      <w:r w:rsidRPr="007A44C1">
        <w:rPr>
          <w:b/>
          <w:bCs/>
        </w:rPr>
        <w:t>:</w:t>
      </w:r>
      <w:r w:rsidRPr="007A44C1">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For ProSe Direct Discovery, ProSe identifier is equivalent to "Application ID" defined in 23.303</w:t>
      </w:r>
      <w:r>
        <w:rPr>
          <w:lang w:eastAsia="ko-KR"/>
        </w:rPr>
        <w:t> </w:t>
      </w:r>
      <w:r w:rsidRPr="004D0E80">
        <w:rPr>
          <w:lang w:val="en-US" w:eastAsia="ko-KR"/>
        </w:rPr>
        <w:t xml:space="preserve">[3]. </w:t>
      </w:r>
    </w:p>
    <w:p w14:paraId="5F898943" w14:textId="61606E22" w:rsidR="00AA51C4" w:rsidRPr="00AA51C4" w:rsidRDefault="00AA51C4" w:rsidP="007A44C1">
      <w:pPr>
        <w:pStyle w:val="EditorsNote"/>
      </w:pPr>
      <w:r w:rsidRPr="007A44C1">
        <w:t>Editor</w:t>
      </w:r>
      <w:r w:rsidR="006C2643">
        <w:t>'</w:t>
      </w:r>
      <w:r w:rsidRPr="007A44C1">
        <w:t>s note:</w:t>
      </w:r>
      <w:r w:rsidR="006C2643" w:rsidRPr="0093004C">
        <w:tab/>
      </w:r>
      <w:r w:rsidRPr="007A44C1">
        <w:t xml:space="preserve">For ProSe Direct Communication, </w:t>
      </w:r>
      <w:r w:rsidRPr="004D0E80">
        <w:t>ProSe identifier is to be determined.</w:t>
      </w:r>
    </w:p>
    <w:p w14:paraId="5D7D1F31" w14:textId="53534257"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r w:rsidR="00D043CD">
        <w:rPr>
          <w:rFonts w:hint="eastAsia"/>
          <w:lang w:eastAsia="zh-CN"/>
        </w:rPr>
        <w:t xml:space="preserve">5G </w:t>
      </w:r>
      <w:r w:rsidRPr="0093004C">
        <w:rPr>
          <w:lang w:eastAsia="ko-KR"/>
        </w:rPr>
        <w:t xml:space="preserve">ProSe-enabled UE being discovered, according to </w:t>
      </w:r>
      <w:r w:rsidR="00FA016A" w:rsidRPr="0093004C">
        <w:rPr>
          <w:lang w:eastAsia="ko-KR"/>
        </w:rPr>
        <w:t>TS</w:t>
      </w:r>
      <w:r w:rsidR="00FA016A">
        <w:rPr>
          <w:lang w:eastAsia="ko-KR"/>
        </w:rPr>
        <w:t> </w:t>
      </w:r>
      <w:r w:rsidR="00FA016A" w:rsidRPr="0093004C">
        <w:rPr>
          <w:lang w:eastAsia="ko-KR"/>
        </w:rPr>
        <w:t>22.278</w:t>
      </w:r>
      <w:r w:rsidR="00FA016A">
        <w:rPr>
          <w:lang w:eastAsia="ko-KR"/>
        </w:rPr>
        <w:t> </w:t>
      </w:r>
      <w:r w:rsidR="00FA016A" w:rsidRPr="0093004C">
        <w:rPr>
          <w:lang w:eastAsia="ko-KR"/>
        </w:rPr>
        <w:t>[</w:t>
      </w:r>
      <w:r w:rsidRPr="0093004C">
        <w:rPr>
          <w:lang w:eastAsia="ko-KR"/>
        </w:rPr>
        <w:t>7].</w:t>
      </w:r>
    </w:p>
    <w:p w14:paraId="1EE8FBEC" w14:textId="4B49C33A"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r w:rsidR="000D0AAE" w:rsidRPr="00216C9A">
        <w:t>Group Member</w:t>
      </w:r>
      <w:r w:rsidRPr="00395A71">
        <w:t xml:space="preserve"> Discovery</w:t>
      </w:r>
      <w:r w:rsidR="00CB6CF3">
        <w:t xml:space="preserve"> and 5G ProSe</w:t>
      </w:r>
      <w:r w:rsidR="00CB6CF3" w:rsidRPr="00563DD9">
        <w:t xml:space="preserve"> </w:t>
      </w:r>
      <w:r w:rsidR="00CB6CF3" w:rsidRPr="00216C9A">
        <w:t>UE-to-Network Relay Discovery</w:t>
      </w:r>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2B860E77" w:rsidR="008C47BE" w:rsidRPr="0093004C" w:rsidRDefault="008C47BE" w:rsidP="008C47BE">
      <w:r w:rsidRPr="0093004C">
        <w:t xml:space="preserve">For the purposes of the present document, the following term and definition given in </w:t>
      </w:r>
      <w:r w:rsidR="00FA016A" w:rsidRPr="0093004C">
        <w:t>TS</w:t>
      </w:r>
      <w:r w:rsidR="00FA016A">
        <w:t> </w:t>
      </w:r>
      <w:r w:rsidR="00FA016A" w:rsidRPr="0093004C">
        <w:t>23.303</w:t>
      </w:r>
      <w:r w:rsidR="00FA016A">
        <w:t> </w:t>
      </w:r>
      <w:r w:rsidR="00FA016A" w:rsidRPr="0093004C">
        <w:t>[</w:t>
      </w:r>
      <w:r w:rsidRPr="0093004C">
        <w:t>3] apply:</w:t>
      </w:r>
    </w:p>
    <w:p w14:paraId="6CC9868B" w14:textId="77777777" w:rsidR="0093447F" w:rsidRPr="007A44C1" w:rsidRDefault="0093447F" w:rsidP="0093004C">
      <w:pPr>
        <w:pStyle w:val="EW"/>
        <w:rPr>
          <w:b/>
          <w:bCs/>
        </w:rPr>
      </w:pPr>
      <w:r w:rsidRPr="007A44C1">
        <w:rPr>
          <w:b/>
          <w:bCs/>
        </w:rPr>
        <w:t>Application Layer Group ID</w:t>
      </w:r>
    </w:p>
    <w:p w14:paraId="0A3B870C" w14:textId="77777777" w:rsidR="0093447F" w:rsidRPr="007A44C1" w:rsidRDefault="0093447F" w:rsidP="0093004C">
      <w:pPr>
        <w:pStyle w:val="EW"/>
        <w:rPr>
          <w:b/>
          <w:bCs/>
        </w:rPr>
      </w:pPr>
      <w:r w:rsidRPr="007A44C1">
        <w:rPr>
          <w:b/>
          <w:bCs/>
        </w:rPr>
        <w:t>Destination Layer-2 ID</w:t>
      </w:r>
    </w:p>
    <w:p w14:paraId="28B89746" w14:textId="77777777" w:rsidR="0093447F" w:rsidRPr="007A44C1" w:rsidRDefault="0093447F" w:rsidP="0093004C">
      <w:pPr>
        <w:pStyle w:val="EW"/>
        <w:rPr>
          <w:b/>
          <w:bCs/>
        </w:rPr>
      </w:pPr>
      <w:r w:rsidRPr="007A44C1">
        <w:rPr>
          <w:b/>
          <w:bCs/>
        </w:rPr>
        <w:t>Discovery Entry ID</w:t>
      </w:r>
    </w:p>
    <w:p w14:paraId="4C902FF2" w14:textId="77777777" w:rsidR="0093447F" w:rsidRPr="007A44C1" w:rsidRDefault="0093447F" w:rsidP="0093004C">
      <w:pPr>
        <w:pStyle w:val="EW"/>
        <w:rPr>
          <w:b/>
          <w:bCs/>
        </w:rPr>
      </w:pPr>
      <w:r w:rsidRPr="007A44C1">
        <w:rPr>
          <w:b/>
          <w:bCs/>
        </w:rPr>
        <w:t>Discovery Filter</w:t>
      </w:r>
    </w:p>
    <w:p w14:paraId="681D2370" w14:textId="77777777" w:rsidR="0093447F" w:rsidRPr="007A44C1" w:rsidRDefault="0093447F" w:rsidP="0093004C">
      <w:pPr>
        <w:pStyle w:val="EW"/>
        <w:rPr>
          <w:b/>
          <w:bCs/>
        </w:rPr>
      </w:pPr>
      <w:r w:rsidRPr="007A44C1">
        <w:rPr>
          <w:b/>
          <w:bCs/>
        </w:rPr>
        <w:t>Discovery Query Filter</w:t>
      </w:r>
    </w:p>
    <w:p w14:paraId="40E568AA" w14:textId="77777777" w:rsidR="0093447F" w:rsidRPr="007A44C1" w:rsidRDefault="0093447F" w:rsidP="0093004C">
      <w:pPr>
        <w:pStyle w:val="EW"/>
        <w:rPr>
          <w:b/>
          <w:bCs/>
        </w:rPr>
      </w:pPr>
      <w:r w:rsidRPr="007A44C1">
        <w:rPr>
          <w:b/>
          <w:bCs/>
        </w:rPr>
        <w:t>Discovery Response Filter</w:t>
      </w:r>
    </w:p>
    <w:p w14:paraId="3BED0797" w14:textId="77777777" w:rsidR="0093447F" w:rsidRPr="007A44C1" w:rsidRDefault="0093447F" w:rsidP="0093004C">
      <w:pPr>
        <w:pStyle w:val="EW"/>
        <w:rPr>
          <w:b/>
          <w:bCs/>
        </w:rPr>
      </w:pPr>
      <w:r w:rsidRPr="007A44C1">
        <w:rPr>
          <w:b/>
          <w:bCs/>
        </w:rPr>
        <w:t>Geographical Area</w:t>
      </w:r>
    </w:p>
    <w:p w14:paraId="0F4910CA" w14:textId="77777777" w:rsidR="0093447F" w:rsidRPr="007A44C1" w:rsidRDefault="0093447F" w:rsidP="0093004C">
      <w:pPr>
        <w:pStyle w:val="EW"/>
        <w:rPr>
          <w:b/>
          <w:bCs/>
        </w:rPr>
      </w:pPr>
      <w:r w:rsidRPr="007A44C1">
        <w:rPr>
          <w:b/>
          <w:bCs/>
        </w:rPr>
        <w:t>Local PLMN</w:t>
      </w:r>
    </w:p>
    <w:p w14:paraId="0115BC33" w14:textId="77777777" w:rsidR="0093447F" w:rsidRPr="007A44C1" w:rsidRDefault="0093447F" w:rsidP="0093004C">
      <w:pPr>
        <w:pStyle w:val="EW"/>
        <w:rPr>
          <w:b/>
          <w:bCs/>
        </w:rPr>
      </w:pPr>
      <w:r w:rsidRPr="007A44C1">
        <w:rPr>
          <w:b/>
          <w:bCs/>
        </w:rPr>
        <w:t>Model A</w:t>
      </w:r>
    </w:p>
    <w:p w14:paraId="39E1A773" w14:textId="77777777" w:rsidR="0093447F" w:rsidRPr="007A44C1" w:rsidRDefault="0093447F" w:rsidP="0093004C">
      <w:pPr>
        <w:pStyle w:val="EW"/>
        <w:rPr>
          <w:b/>
          <w:bCs/>
        </w:rPr>
      </w:pPr>
      <w:r w:rsidRPr="007A44C1">
        <w:rPr>
          <w:b/>
          <w:bCs/>
        </w:rPr>
        <w:t>Model B</w:t>
      </w:r>
    </w:p>
    <w:p w14:paraId="20E1C617" w14:textId="77777777" w:rsidR="0093447F" w:rsidRPr="007A44C1" w:rsidRDefault="0093447F" w:rsidP="0093004C">
      <w:pPr>
        <w:pStyle w:val="EW"/>
        <w:rPr>
          <w:b/>
          <w:bCs/>
        </w:rPr>
      </w:pPr>
      <w:r w:rsidRPr="007A44C1">
        <w:rPr>
          <w:b/>
          <w:bCs/>
        </w:rPr>
        <w:t>Metadata Index</w:t>
      </w:r>
    </w:p>
    <w:p w14:paraId="10792119" w14:textId="77777777" w:rsidR="0093447F" w:rsidRPr="007A44C1" w:rsidRDefault="0093447F" w:rsidP="0093004C">
      <w:pPr>
        <w:pStyle w:val="EW"/>
        <w:rPr>
          <w:b/>
          <w:bCs/>
        </w:rPr>
      </w:pPr>
      <w:r w:rsidRPr="007A44C1">
        <w:rPr>
          <w:b/>
          <w:bCs/>
        </w:rPr>
        <w:t>Metadata Index Mask</w:t>
      </w:r>
    </w:p>
    <w:p w14:paraId="11F76D2A" w14:textId="77777777" w:rsidR="0093447F" w:rsidRPr="007A44C1" w:rsidRDefault="0093447F" w:rsidP="0093004C">
      <w:pPr>
        <w:pStyle w:val="EW"/>
        <w:rPr>
          <w:b/>
          <w:bCs/>
        </w:rPr>
      </w:pPr>
      <w:r w:rsidRPr="007A44C1">
        <w:rPr>
          <w:b/>
          <w:bCs/>
        </w:rPr>
        <w:t>ProSe Application ID</w:t>
      </w:r>
    </w:p>
    <w:p w14:paraId="5C2396C2" w14:textId="77777777" w:rsidR="0093447F" w:rsidRPr="007A44C1" w:rsidRDefault="0093447F" w:rsidP="0093004C">
      <w:pPr>
        <w:pStyle w:val="EW"/>
        <w:rPr>
          <w:b/>
          <w:bCs/>
        </w:rPr>
      </w:pPr>
      <w:r w:rsidRPr="007A44C1">
        <w:rPr>
          <w:b/>
          <w:bCs/>
        </w:rPr>
        <w:t>ProSe Application Code</w:t>
      </w:r>
    </w:p>
    <w:p w14:paraId="5C5B7AA6" w14:textId="77777777" w:rsidR="0093447F" w:rsidRPr="007A44C1" w:rsidRDefault="0093447F" w:rsidP="0093004C">
      <w:pPr>
        <w:pStyle w:val="EW"/>
        <w:rPr>
          <w:b/>
          <w:bCs/>
        </w:rPr>
      </w:pPr>
      <w:r w:rsidRPr="007A44C1">
        <w:rPr>
          <w:b/>
          <w:bCs/>
        </w:rPr>
        <w:t>ProSe Application Mask</w:t>
      </w:r>
    </w:p>
    <w:p w14:paraId="3C7D1AE8" w14:textId="77777777" w:rsidR="0093447F" w:rsidRPr="007A44C1" w:rsidRDefault="0093447F" w:rsidP="0093004C">
      <w:pPr>
        <w:pStyle w:val="EW"/>
        <w:rPr>
          <w:b/>
          <w:bCs/>
        </w:rPr>
      </w:pPr>
      <w:r w:rsidRPr="007A44C1">
        <w:rPr>
          <w:b/>
          <w:bCs/>
        </w:rPr>
        <w:t>ProSe Query Code</w:t>
      </w:r>
    </w:p>
    <w:p w14:paraId="267DFFA3" w14:textId="77777777" w:rsidR="0093447F" w:rsidRPr="007A44C1" w:rsidRDefault="0093447F" w:rsidP="0093004C">
      <w:pPr>
        <w:pStyle w:val="EW"/>
        <w:rPr>
          <w:b/>
          <w:bCs/>
        </w:rPr>
      </w:pPr>
      <w:r w:rsidRPr="007A44C1">
        <w:rPr>
          <w:b/>
          <w:bCs/>
        </w:rPr>
        <w:t>ProSe Response Code</w:t>
      </w:r>
    </w:p>
    <w:p w14:paraId="4AC4E363" w14:textId="77777777" w:rsidR="0093447F" w:rsidRPr="007A44C1" w:rsidRDefault="0093447F" w:rsidP="0093004C">
      <w:pPr>
        <w:pStyle w:val="EW"/>
        <w:rPr>
          <w:b/>
          <w:bCs/>
        </w:rPr>
      </w:pPr>
      <w:r w:rsidRPr="007A44C1">
        <w:rPr>
          <w:b/>
          <w:bCs/>
        </w:rPr>
        <w:t>ProSe Restricted Code</w:t>
      </w:r>
    </w:p>
    <w:p w14:paraId="7E541844" w14:textId="77777777" w:rsidR="0093447F" w:rsidRPr="007A44C1" w:rsidRDefault="0093447F" w:rsidP="0093004C">
      <w:pPr>
        <w:pStyle w:val="EW"/>
        <w:rPr>
          <w:b/>
          <w:bCs/>
        </w:rPr>
      </w:pPr>
      <w:r w:rsidRPr="007A44C1">
        <w:rPr>
          <w:b/>
          <w:bCs/>
        </w:rPr>
        <w:t>ProSe Restricted Code Prefix</w:t>
      </w:r>
    </w:p>
    <w:p w14:paraId="7B33D798" w14:textId="77777777" w:rsidR="0093447F" w:rsidRPr="007A44C1" w:rsidRDefault="0093447F" w:rsidP="0093004C">
      <w:pPr>
        <w:pStyle w:val="EW"/>
        <w:rPr>
          <w:b/>
          <w:bCs/>
        </w:rPr>
      </w:pPr>
      <w:r w:rsidRPr="007A44C1">
        <w:rPr>
          <w:b/>
          <w:bCs/>
        </w:rPr>
        <w:t>ProSe Restricted Code Suffix</w:t>
      </w:r>
    </w:p>
    <w:p w14:paraId="0EE2DBD5" w14:textId="77777777" w:rsidR="0093447F" w:rsidRPr="007A44C1" w:rsidRDefault="0093447F" w:rsidP="0093004C">
      <w:pPr>
        <w:pStyle w:val="EW"/>
        <w:rPr>
          <w:b/>
          <w:bCs/>
        </w:rPr>
      </w:pPr>
      <w:r w:rsidRPr="007A44C1">
        <w:rPr>
          <w:b/>
          <w:bCs/>
        </w:rPr>
        <w:t>ProSe Discovery UE ID</w:t>
      </w:r>
    </w:p>
    <w:p w14:paraId="3018265D" w14:textId="77777777" w:rsidR="0093447F" w:rsidRPr="007A44C1" w:rsidRDefault="0093447F" w:rsidP="0093004C">
      <w:pPr>
        <w:pStyle w:val="EW"/>
        <w:rPr>
          <w:b/>
          <w:bCs/>
        </w:rPr>
      </w:pPr>
      <w:r w:rsidRPr="007A44C1">
        <w:rPr>
          <w:b/>
          <w:bCs/>
        </w:rPr>
        <w:t>ProSe Layer-2 Group ID</w:t>
      </w:r>
    </w:p>
    <w:p w14:paraId="5C8EDFC1" w14:textId="77777777" w:rsidR="0093447F" w:rsidRPr="007A44C1" w:rsidRDefault="0093447F" w:rsidP="0093004C">
      <w:pPr>
        <w:pStyle w:val="EW"/>
        <w:rPr>
          <w:b/>
          <w:bCs/>
        </w:rPr>
      </w:pPr>
      <w:r w:rsidRPr="007A44C1">
        <w:rPr>
          <w:b/>
          <w:bCs/>
        </w:rPr>
        <w:t>Restricted ProSe Application User ID</w:t>
      </w:r>
    </w:p>
    <w:p w14:paraId="702AE499" w14:textId="77777777" w:rsidR="0093447F" w:rsidRPr="007A44C1" w:rsidRDefault="0093447F" w:rsidP="0093004C">
      <w:pPr>
        <w:pStyle w:val="EW"/>
        <w:rPr>
          <w:b/>
          <w:bCs/>
        </w:rPr>
      </w:pPr>
      <w:r w:rsidRPr="007A44C1">
        <w:rPr>
          <w:b/>
          <w:bCs/>
        </w:rPr>
        <w:t>Source Layer-2 ID</w:t>
      </w:r>
    </w:p>
    <w:p w14:paraId="1D7A1F99" w14:textId="77777777" w:rsidR="008C47BE" w:rsidRPr="007A44C1" w:rsidRDefault="008C47BE" w:rsidP="0093004C">
      <w:pPr>
        <w:pStyle w:val="EW"/>
        <w:rPr>
          <w:b/>
          <w:bCs/>
        </w:rPr>
      </w:pPr>
    </w:p>
    <w:p w14:paraId="711AFAFC" w14:textId="77777777" w:rsidR="008C47BE" w:rsidRPr="0093004C" w:rsidRDefault="008C47BE" w:rsidP="008C47BE">
      <w:pPr>
        <w:pStyle w:val="Heading2"/>
      </w:pPr>
      <w:bookmarkStart w:id="50" w:name="_Toc66692622"/>
      <w:bookmarkStart w:id="51" w:name="_Toc66701801"/>
      <w:bookmarkStart w:id="52" w:name="_Toc69883452"/>
      <w:bookmarkStart w:id="53" w:name="_Toc73625460"/>
      <w:bookmarkStart w:id="54" w:name="_Toc83206559"/>
      <w:r w:rsidRPr="0093004C">
        <w:t>3.2</w:t>
      </w:r>
      <w:r w:rsidRPr="0093004C">
        <w:tab/>
        <w:t>Abbreviations</w:t>
      </w:r>
      <w:bookmarkEnd w:id="50"/>
      <w:bookmarkEnd w:id="51"/>
      <w:bookmarkEnd w:id="52"/>
      <w:bookmarkEnd w:id="53"/>
      <w:bookmarkEnd w:id="54"/>
    </w:p>
    <w:p w14:paraId="331B7D8C" w14:textId="753F29C1" w:rsidR="008C47BE" w:rsidRPr="0093004C" w:rsidRDefault="008C47BE" w:rsidP="008C47BE">
      <w:pPr>
        <w:keepNext/>
      </w:pPr>
      <w:r w:rsidRPr="0093004C">
        <w:t xml:space="preserve">For the purposes of the present document, the abbreviations given in </w:t>
      </w:r>
      <w:r w:rsidR="00FA016A" w:rsidRPr="0093004C">
        <w:t>TR</w:t>
      </w:r>
      <w:r w:rsidR="00FA016A">
        <w:t> </w:t>
      </w:r>
      <w:r w:rsidR="00FA016A" w:rsidRPr="0093004C">
        <w:t>21.905</w:t>
      </w:r>
      <w:r w:rsidR="00FA016A">
        <w:t> </w:t>
      </w:r>
      <w:r w:rsidR="00FA016A" w:rsidRPr="0093004C">
        <w:t>[</w:t>
      </w:r>
      <w:r w:rsidRPr="0093004C">
        <w:t xml:space="preserve">1] and the following apply. An abbreviation defined in the present document takes precedence over the definition of the same abbreviation, if any, in </w:t>
      </w:r>
      <w:r w:rsidR="00FA016A" w:rsidRPr="0093004C">
        <w:t>TR</w:t>
      </w:r>
      <w:r w:rsidR="00FA016A">
        <w:t> </w:t>
      </w:r>
      <w:r w:rsidR="00FA016A" w:rsidRPr="0093004C">
        <w:t>21.905</w:t>
      </w:r>
      <w:r w:rsidR="00FA016A">
        <w:t> </w:t>
      </w:r>
      <w:r w:rsidR="00FA016A" w:rsidRPr="0093004C">
        <w:t>[</w:t>
      </w:r>
      <w:r w:rsidRPr="0093004C">
        <w:t>1].</w:t>
      </w:r>
    </w:p>
    <w:p w14:paraId="2448543D" w14:textId="2B160069" w:rsidR="00C032E1" w:rsidRPr="00C032E1" w:rsidRDefault="00C032E1">
      <w:pPr>
        <w:pStyle w:val="EW"/>
      </w:pPr>
      <w:r>
        <w:rPr>
          <w:lang w:eastAsia="zh-CN"/>
        </w:rPr>
        <w:t xml:space="preserve">5G </w:t>
      </w:r>
      <w:r>
        <w:rPr>
          <w:rFonts w:hint="eastAsia"/>
          <w:lang w:eastAsia="zh-CN"/>
        </w:rPr>
        <w:t>DDNMF</w:t>
      </w:r>
      <w:r>
        <w:rPr>
          <w:rFonts w:hint="eastAsia"/>
          <w:lang w:eastAsia="zh-CN"/>
        </w:rPr>
        <w:tab/>
      </w:r>
      <w:r>
        <w:rPr>
          <w:lang w:eastAsia="zh-CN"/>
        </w:rPr>
        <w:t xml:space="preserve">5G </w:t>
      </w:r>
      <w:r>
        <w:rPr>
          <w:rFonts w:hint="eastAsia"/>
          <w:lang w:eastAsia="zh-CN"/>
        </w:rPr>
        <w:t>Direct Discovery Name Management Function</w:t>
      </w:r>
    </w:p>
    <w:p w14:paraId="373EAA45" w14:textId="09BD3D54" w:rsidR="002B01C7" w:rsidRDefault="002B01C7">
      <w:pPr>
        <w:pStyle w:val="EW"/>
      </w:pPr>
      <w:r w:rsidRPr="0093004C">
        <w:t>AS layer</w:t>
      </w:r>
      <w:r w:rsidRPr="0093004C">
        <w:tab/>
        <w:t>Access Stratum layer</w:t>
      </w:r>
    </w:p>
    <w:p w14:paraId="6EE5E847" w14:textId="77777777" w:rsidR="00A43C27" w:rsidRPr="00490D98" w:rsidRDefault="00A43C27" w:rsidP="00A43C27">
      <w:pPr>
        <w:pStyle w:val="EW"/>
        <w:rPr>
          <w:lang w:eastAsia="zh-CN"/>
        </w:rPr>
      </w:pPr>
      <w:r w:rsidRPr="0093004C">
        <w:t>PDUID</w:t>
      </w:r>
      <w:r w:rsidRPr="0093004C">
        <w:tab/>
        <w:t>ProSe Discovery UE ID</w:t>
      </w:r>
    </w:p>
    <w:p w14:paraId="050CE794" w14:textId="77777777" w:rsidR="00A43C27" w:rsidRPr="0093004C" w:rsidRDefault="00A43C27" w:rsidP="00A43C27">
      <w:pPr>
        <w:pStyle w:val="EW"/>
        <w:rPr>
          <w:rFonts w:eastAsia="DengXian"/>
          <w:lang w:eastAsia="ko-KR"/>
        </w:rPr>
      </w:pPr>
      <w:r w:rsidRPr="0093004C">
        <w:rPr>
          <w:rFonts w:eastAsia="DengXian"/>
        </w:rPr>
        <w:t>PFI</w:t>
      </w:r>
      <w:r w:rsidRPr="0093004C">
        <w:rPr>
          <w:rFonts w:eastAsia="DengXian"/>
        </w:rPr>
        <w:tab/>
        <w:t>PC5 QoS Flow Identifier</w:t>
      </w:r>
    </w:p>
    <w:p w14:paraId="3BE678D6" w14:textId="54CB1F19" w:rsidR="00A43C27" w:rsidRPr="0093004C" w:rsidRDefault="00A43C27">
      <w:pPr>
        <w:pStyle w:val="EW"/>
      </w:pPr>
      <w:r w:rsidRPr="0093004C">
        <w:rPr>
          <w:rFonts w:eastAsia="DengXian"/>
        </w:rPr>
        <w:t>PQI</w:t>
      </w:r>
      <w:r w:rsidRPr="0093004C">
        <w:rPr>
          <w:rFonts w:eastAsia="DengXian"/>
        </w:rPr>
        <w:tab/>
        <w:t>PC5 5QI</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3D0E6F62" w14:textId="77777777" w:rsidR="0082318B" w:rsidRDefault="0082318B" w:rsidP="0082318B">
      <w:pPr>
        <w:pStyle w:val="EW"/>
        <w:rPr>
          <w:lang w:eastAsia="zh-CN"/>
        </w:rPr>
      </w:pPr>
      <w:r>
        <w:rPr>
          <w:rFonts w:hint="eastAsia"/>
          <w:lang w:eastAsia="zh-CN"/>
        </w:rPr>
        <w:t>RSC</w:t>
      </w:r>
      <w:r>
        <w:rPr>
          <w:rFonts w:hint="eastAsia"/>
          <w:lang w:eastAsia="zh-CN"/>
        </w:rPr>
        <w:tab/>
        <w:t>Relay Service Code</w:t>
      </w:r>
    </w:p>
    <w:p w14:paraId="6DD3E6EE" w14:textId="77777777" w:rsidR="0082318B" w:rsidRPr="00490D98" w:rsidRDefault="0082318B" w:rsidP="0082318B">
      <w:pPr>
        <w:pStyle w:val="EW"/>
        <w:rPr>
          <w:lang w:eastAsia="zh-CN"/>
        </w:rPr>
      </w:pPr>
      <w:r>
        <w:rPr>
          <w:lang w:eastAsia="zh-CN"/>
        </w:rPr>
        <w:t>RSD</w:t>
      </w:r>
      <w:r>
        <w:rPr>
          <w:lang w:eastAsia="zh-CN"/>
        </w:rPr>
        <w:tab/>
      </w:r>
      <w:r w:rsidRPr="006B6F1D">
        <w:rPr>
          <w:rFonts w:eastAsia="DengXian"/>
          <w:lang w:eastAsia="zh-CN"/>
        </w:rPr>
        <w:t>Rule Selection Descriptor</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55" w:name="clause4"/>
      <w:bookmarkStart w:id="56" w:name="_Toc66692623"/>
      <w:bookmarkStart w:id="57" w:name="_Toc66701802"/>
      <w:bookmarkStart w:id="58" w:name="_Toc69883453"/>
      <w:bookmarkStart w:id="59" w:name="_Toc73625461"/>
      <w:bookmarkStart w:id="60" w:name="_Toc83206560"/>
      <w:bookmarkEnd w:id="55"/>
      <w:r w:rsidRPr="0093004C">
        <w:lastRenderedPageBreak/>
        <w:t>4</w:t>
      </w:r>
      <w:r w:rsidRPr="0093004C">
        <w:tab/>
        <w:t>Architecture model and concepts</w:t>
      </w:r>
      <w:bookmarkEnd w:id="56"/>
      <w:bookmarkEnd w:id="57"/>
      <w:bookmarkEnd w:id="58"/>
      <w:bookmarkEnd w:id="59"/>
      <w:bookmarkEnd w:id="60"/>
    </w:p>
    <w:p w14:paraId="1F582CFA" w14:textId="77777777" w:rsidR="008C47BE" w:rsidRPr="0093004C" w:rsidRDefault="008C47BE" w:rsidP="008C47BE">
      <w:pPr>
        <w:pStyle w:val="Heading2"/>
        <w:rPr>
          <w:lang w:eastAsia="zh-CN"/>
        </w:rPr>
      </w:pPr>
      <w:bookmarkStart w:id="61" w:name="_Toc66692624"/>
      <w:bookmarkStart w:id="62" w:name="_Toc66701803"/>
      <w:bookmarkStart w:id="63" w:name="_Toc69883454"/>
      <w:bookmarkStart w:id="64" w:name="_Toc73625462"/>
      <w:bookmarkStart w:id="65" w:name="_Toc83206561"/>
      <w:r w:rsidRPr="0093004C">
        <w:t>4.1</w:t>
      </w:r>
      <w:r w:rsidRPr="0093004C">
        <w:tab/>
        <w:t>General concept</w:t>
      </w:r>
      <w:bookmarkEnd w:id="61"/>
      <w:bookmarkEnd w:id="62"/>
      <w:bookmarkEnd w:id="63"/>
      <w:bookmarkEnd w:id="64"/>
      <w:bookmarkEnd w:id="65"/>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66" w:name="_Toc45012512"/>
      <w:bookmarkStart w:id="67" w:name="_Toc51753938"/>
      <w:bookmarkStart w:id="68" w:name="_Toc51754072"/>
      <w:bookmarkStart w:id="69" w:name="_Toc51838899"/>
      <w:bookmarkStart w:id="70" w:name="_Toc66692625"/>
      <w:bookmarkStart w:id="71" w:name="_Toc66701804"/>
      <w:bookmarkStart w:id="72" w:name="_Toc69883455"/>
      <w:bookmarkStart w:id="73" w:name="_Toc73625463"/>
      <w:bookmarkStart w:id="74" w:name="_Toc83206562"/>
      <w:r w:rsidRPr="0093004C">
        <w:t>4.2</w:t>
      </w:r>
      <w:r w:rsidRPr="0093004C">
        <w:tab/>
        <w:t>Architectural reference model</w:t>
      </w:r>
      <w:bookmarkEnd w:id="66"/>
      <w:bookmarkEnd w:id="67"/>
      <w:bookmarkEnd w:id="68"/>
      <w:bookmarkEnd w:id="69"/>
      <w:bookmarkEnd w:id="70"/>
      <w:bookmarkEnd w:id="71"/>
      <w:bookmarkEnd w:id="72"/>
      <w:bookmarkEnd w:id="73"/>
      <w:bookmarkEnd w:id="74"/>
    </w:p>
    <w:p w14:paraId="292D3E7F" w14:textId="77777777" w:rsidR="008C47BE" w:rsidRPr="0093004C" w:rsidRDefault="008C47BE" w:rsidP="008C47BE">
      <w:pPr>
        <w:pStyle w:val="Heading3"/>
        <w:rPr>
          <w:lang w:eastAsia="ko-KR"/>
        </w:rPr>
      </w:pPr>
      <w:bookmarkStart w:id="75" w:name="_Toc66692626"/>
      <w:bookmarkStart w:id="76" w:name="_Toc66701805"/>
      <w:bookmarkStart w:id="77" w:name="_Toc69883456"/>
      <w:bookmarkStart w:id="78" w:name="_Toc73625464"/>
      <w:bookmarkStart w:id="79" w:name="_Toc83206563"/>
      <w:bookmarkStart w:id="80" w:name="_Toc19199046"/>
      <w:bookmarkStart w:id="81" w:name="_Toc27821835"/>
      <w:bookmarkStart w:id="82" w:name="_Toc36126189"/>
      <w:bookmarkStart w:id="83" w:name="_Toc45012513"/>
      <w:bookmarkStart w:id="84" w:name="_Toc51753939"/>
      <w:bookmarkStart w:id="85" w:name="_Toc51754073"/>
      <w:bookmarkStart w:id="86" w:name="_Toc51838900"/>
      <w:r w:rsidRPr="0093004C">
        <w:t>4.2.1</w:t>
      </w:r>
      <w:r w:rsidRPr="0093004C">
        <w:tab/>
      </w:r>
      <w:r w:rsidRPr="0093004C">
        <w:rPr>
          <w:lang w:eastAsia="zh-CN"/>
        </w:rPr>
        <w:t>Non-roaming reference architecture</w:t>
      </w:r>
      <w:bookmarkEnd w:id="75"/>
      <w:bookmarkEnd w:id="76"/>
      <w:bookmarkEnd w:id="77"/>
      <w:bookmarkEnd w:id="78"/>
      <w:bookmarkEnd w:id="79"/>
    </w:p>
    <w:p w14:paraId="47C35026" w14:textId="65DF1B3F" w:rsidR="008C47BE" w:rsidRPr="0093004C" w:rsidRDefault="008C47BE" w:rsidP="008C47BE">
      <w:pPr>
        <w:rPr>
          <w:lang w:eastAsia="zh-CN"/>
        </w:rPr>
      </w:pPr>
      <w:r w:rsidRPr="0093004C">
        <w:rPr>
          <w:lang w:eastAsia="zh-CN"/>
        </w:rPr>
        <w:t>Figure 4.2.1-1 shows the high-level view of the non-roaming 5G System architecture for Proximity-based Services (ProSe)</w:t>
      </w:r>
      <w:r w:rsidR="00A46EFE" w:rsidRPr="0055689D">
        <w:t xml:space="preserve"> </w:t>
      </w:r>
      <w:r w:rsidR="00A46EFE" w:rsidRPr="009E0DE1">
        <w:t>with service-based interfaces within the Control Plane</w:t>
      </w:r>
      <w:r w:rsidRPr="0093004C">
        <w:rPr>
          <w:lang w:eastAsia="zh-CN"/>
        </w:rPr>
        <w:t>. In this figure, UE A and UE B use a subscription of the same PLMN.</w:t>
      </w:r>
    </w:p>
    <w:bookmarkStart w:id="87" w:name="_MON_1688984827"/>
    <w:bookmarkStart w:id="88" w:name="_MON_1688984857"/>
    <w:bookmarkStart w:id="89" w:name="_MON_1688984884"/>
    <w:bookmarkStart w:id="90" w:name="_MON_1688984941"/>
    <w:bookmarkStart w:id="91" w:name="_MON_1688984947"/>
    <w:bookmarkStart w:id="92" w:name="_MON_1688985670"/>
    <w:bookmarkStart w:id="93" w:name="_MON_1688985730"/>
    <w:bookmarkStart w:id="94" w:name="_MON_1688985784"/>
    <w:bookmarkStart w:id="95" w:name="_MON_1688984801"/>
    <w:bookmarkEnd w:id="87"/>
    <w:bookmarkEnd w:id="88"/>
    <w:bookmarkEnd w:id="89"/>
    <w:bookmarkEnd w:id="90"/>
    <w:bookmarkEnd w:id="91"/>
    <w:bookmarkEnd w:id="92"/>
    <w:bookmarkEnd w:id="93"/>
    <w:bookmarkEnd w:id="94"/>
    <w:bookmarkEnd w:id="95"/>
    <w:bookmarkStart w:id="96" w:name="_MON_1688984820"/>
    <w:bookmarkEnd w:id="96"/>
    <w:p w14:paraId="6C2E3E55" w14:textId="3876BA90" w:rsidR="00737989" w:rsidRPr="0093004C" w:rsidRDefault="00737989" w:rsidP="008C47BE">
      <w:pPr>
        <w:pStyle w:val="TH"/>
      </w:pPr>
      <w:r w:rsidRPr="0093004C">
        <w:object w:dxaOrig="7461" w:dyaOrig="7580" w14:anchorId="64F57AD9">
          <v:shape id="_x0000_i1027" type="#_x0000_t75" style="width:372.75pt;height:377.25pt" o:ole="">
            <v:imagedata r:id="rId13" o:title=""/>
          </v:shape>
          <o:OLEObject Type="Embed" ProgID="Word.Picture.8" ShapeID="_x0000_i1027" DrawAspect="Content" ObjectID="_1693820023" r:id="rId14"/>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lastRenderedPageBreak/>
        <w:t>Figure 4.2.1-2 shows the high-level view of the non-roaming 5G System architecture for Proximity-based Services (ProSe) in reference point representation. In this figure, UE A and UE B use a subscription of the same PLMN.</w:t>
      </w:r>
    </w:p>
    <w:bookmarkStart w:id="97" w:name="_MON_1688986761"/>
    <w:bookmarkStart w:id="98" w:name="_MON_1688986796"/>
    <w:bookmarkStart w:id="99" w:name="_MON_1690036078"/>
    <w:bookmarkStart w:id="100" w:name="_MON_1688985027"/>
    <w:bookmarkStart w:id="101" w:name="_MON_1688985244"/>
    <w:bookmarkStart w:id="102" w:name="_MON_1688985302"/>
    <w:bookmarkStart w:id="103" w:name="_MON_1688985305"/>
    <w:bookmarkStart w:id="104" w:name="_MON_1688985397"/>
    <w:bookmarkStart w:id="105" w:name="_MON_1688985440"/>
    <w:bookmarkStart w:id="106" w:name="_MON_1688985443"/>
    <w:bookmarkStart w:id="107" w:name="_MON_1688985470"/>
    <w:bookmarkStart w:id="108" w:name="_MON_1688985531"/>
    <w:bookmarkStart w:id="109" w:name="_MON_1688986530"/>
    <w:bookmarkStart w:id="110" w:name="_MON_168898663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688986645"/>
    <w:bookmarkEnd w:id="111"/>
    <w:p w14:paraId="0626409D" w14:textId="16FE653C" w:rsidR="008C47BE" w:rsidRPr="0093004C" w:rsidRDefault="00431A86" w:rsidP="008C47BE">
      <w:pPr>
        <w:pStyle w:val="TH"/>
      </w:pPr>
      <w:r w:rsidRPr="0093004C">
        <w:object w:dxaOrig="6946" w:dyaOrig="4959" w14:anchorId="3EEB1010">
          <v:shape id="_x0000_i1028" type="#_x0000_t75" style="width:347.25pt;height:246pt" o:ole="">
            <v:imagedata r:id="rId15" o:title=""/>
          </v:shape>
          <o:OLEObject Type="Embed" ProgID="Word.Picture.8" ShapeID="_x0000_i1028" DrawAspect="Content" ObjectID="_1693820024" r:id="rId16"/>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112" w:name="_Toc61540550"/>
      <w:bookmarkStart w:id="113" w:name="_Toc66692627"/>
      <w:bookmarkStart w:id="114" w:name="_Toc66701806"/>
      <w:bookmarkStart w:id="115" w:name="_Toc69883457"/>
      <w:bookmarkStart w:id="116" w:name="_Toc73625465"/>
      <w:bookmarkStart w:id="117" w:name="_Toc83206564"/>
      <w:r w:rsidRPr="0093004C">
        <w:t>4.2.2</w:t>
      </w:r>
      <w:r w:rsidRPr="0093004C">
        <w:tab/>
      </w:r>
      <w:r w:rsidRPr="0093004C">
        <w:rPr>
          <w:lang w:eastAsia="zh-CN"/>
        </w:rPr>
        <w:t>Roaming reference architecture</w:t>
      </w:r>
      <w:bookmarkEnd w:id="112"/>
      <w:bookmarkEnd w:id="113"/>
      <w:bookmarkEnd w:id="114"/>
      <w:bookmarkEnd w:id="115"/>
      <w:bookmarkEnd w:id="116"/>
      <w:bookmarkEnd w:id="117"/>
    </w:p>
    <w:p w14:paraId="5A2DADC5" w14:textId="3D39018E" w:rsidR="008C47BE" w:rsidRPr="0093004C" w:rsidRDefault="008C47BE" w:rsidP="008C47BE">
      <w:r w:rsidRPr="0093004C">
        <w:t>Figure 4.2.2-1 show</w:t>
      </w:r>
      <w:r w:rsidR="00431A86">
        <w:t>s</w:t>
      </w:r>
      <w:r w:rsidRPr="0093004C">
        <w:t xml:space="preserve"> the high-level view of the roaming 5G System architecture for Proximity-based Services (ProSe)</w:t>
      </w:r>
      <w:r w:rsidR="00431A86" w:rsidRPr="00431A86">
        <w:t xml:space="preserve"> </w:t>
      </w:r>
      <w:r w:rsidR="00431A86" w:rsidRPr="009E0DE1">
        <w:t>with service-based interfaces within the Control Plane</w:t>
      </w:r>
      <w:r w:rsidRPr="0093004C">
        <w:t>. In the figure, UE A uses a subscription of HPLMN.</w:t>
      </w:r>
    </w:p>
    <w:bookmarkStart w:id="118" w:name="_MON_1688988964"/>
    <w:bookmarkStart w:id="119" w:name="_MON_1688989055"/>
    <w:bookmarkStart w:id="120" w:name="_MON_1688989057"/>
    <w:bookmarkStart w:id="121" w:name="_MON_1688989086"/>
    <w:bookmarkStart w:id="122" w:name="_MON_1688989099"/>
    <w:bookmarkEnd w:id="118"/>
    <w:bookmarkEnd w:id="119"/>
    <w:bookmarkEnd w:id="120"/>
    <w:bookmarkEnd w:id="121"/>
    <w:bookmarkEnd w:id="122"/>
    <w:bookmarkStart w:id="123" w:name="_MON_1688989115"/>
    <w:bookmarkEnd w:id="123"/>
    <w:p w14:paraId="257053AE" w14:textId="134E9F2C" w:rsidR="008C47BE" w:rsidRPr="0093004C" w:rsidRDefault="009275E5" w:rsidP="008C47BE">
      <w:pPr>
        <w:pStyle w:val="TH"/>
      </w:pPr>
      <w:r w:rsidRPr="0093004C">
        <w:object w:dxaOrig="7938" w:dyaOrig="7085" w14:anchorId="602C01D1">
          <v:shape id="_x0000_i1029" type="#_x0000_t75" style="width:396pt;height:351.75pt" o:ole="">
            <v:imagedata r:id="rId17" o:title=""/>
          </v:shape>
          <o:OLEObject Type="Embed" ProgID="Word.Picture.8" ShapeID="_x0000_i1029" DrawAspect="Content" ObjectID="_1693820025" r:id="rId18"/>
        </w:object>
      </w:r>
    </w:p>
    <w:p w14:paraId="61471060" w14:textId="387E6113" w:rsidR="008C47BE" w:rsidRPr="0093004C" w:rsidRDefault="008C47BE" w:rsidP="008C47BE">
      <w:pPr>
        <w:pStyle w:val="TF"/>
      </w:pPr>
      <w:r w:rsidRPr="0093004C">
        <w:t xml:space="preserve">Figure 4.2.2-1: </w:t>
      </w:r>
      <w:r w:rsidR="009E7AA7">
        <w:t>R</w:t>
      </w:r>
      <w:r w:rsidRPr="0093004C">
        <w:t>oaming 5G System architecture for Proximity-based Services</w:t>
      </w:r>
    </w:p>
    <w:p w14:paraId="7E4C2EBA" w14:textId="77777777" w:rsidR="008C47BE" w:rsidRPr="0093004C" w:rsidRDefault="008C47BE" w:rsidP="008C47BE">
      <w:pPr>
        <w:pStyle w:val="Heading3"/>
        <w:rPr>
          <w:lang w:eastAsia="ko-KR"/>
        </w:rPr>
      </w:pPr>
      <w:bookmarkStart w:id="124" w:name="_Toc61540551"/>
      <w:bookmarkStart w:id="125" w:name="_Toc66692628"/>
      <w:bookmarkStart w:id="126" w:name="_Toc66701807"/>
      <w:bookmarkStart w:id="127" w:name="_Toc69883458"/>
      <w:bookmarkStart w:id="128" w:name="_Toc73625466"/>
      <w:bookmarkStart w:id="129" w:name="_Toc83206565"/>
      <w:r w:rsidRPr="0093004C">
        <w:t>4.2.3</w:t>
      </w:r>
      <w:r w:rsidRPr="0093004C">
        <w:tab/>
      </w:r>
      <w:r w:rsidRPr="0093004C">
        <w:rPr>
          <w:lang w:eastAsia="zh-CN"/>
        </w:rPr>
        <w:t>Inter-PLMN reference architecture</w:t>
      </w:r>
      <w:bookmarkEnd w:id="124"/>
      <w:bookmarkEnd w:id="125"/>
      <w:bookmarkEnd w:id="126"/>
      <w:bookmarkEnd w:id="127"/>
      <w:bookmarkEnd w:id="128"/>
      <w:bookmarkEnd w:id="129"/>
    </w:p>
    <w:p w14:paraId="4BA99F70" w14:textId="5AF7A6B0" w:rsidR="008C47BE" w:rsidRPr="0093004C" w:rsidRDefault="008C47BE" w:rsidP="008C47BE">
      <w:pPr>
        <w:rPr>
          <w:noProof/>
          <w:lang w:eastAsia="zh-CN"/>
        </w:rPr>
      </w:pPr>
      <w:r w:rsidRPr="0093004C">
        <w:rPr>
          <w:noProof/>
          <w:lang w:eastAsia="zh-CN"/>
        </w:rPr>
        <w:t>The following figure 4.2.3-1 show the high level view of the non-roaming inter-PLMN architecture</w:t>
      </w:r>
      <w:r w:rsidR="00781DEA" w:rsidRPr="00F55DDF">
        <w:t xml:space="preserve"> </w:t>
      </w:r>
      <w:r w:rsidR="00781DEA" w:rsidRPr="009E0DE1">
        <w:t>with service-based interfaces within the Control Plane</w:t>
      </w:r>
      <w:r w:rsidRPr="0093004C">
        <w:rPr>
          <w:noProof/>
          <w:lang w:eastAsia="zh-CN"/>
        </w:rPr>
        <w:t>. In this figure, PLMN A is the HPLMN of UE A and PLMN B is the HPLMN of UE B.</w:t>
      </w:r>
    </w:p>
    <w:bookmarkStart w:id="130" w:name="_MON_1688990142"/>
    <w:bookmarkStart w:id="131" w:name="_MON_1688990190"/>
    <w:bookmarkStart w:id="132" w:name="_MON_1688990258"/>
    <w:bookmarkEnd w:id="130"/>
    <w:bookmarkEnd w:id="131"/>
    <w:bookmarkEnd w:id="132"/>
    <w:bookmarkStart w:id="133" w:name="_MON_1688990276"/>
    <w:bookmarkEnd w:id="133"/>
    <w:p w14:paraId="501BA1D3" w14:textId="1F4F9A46" w:rsidR="00AD1801" w:rsidRPr="0093004C" w:rsidRDefault="00AD1801" w:rsidP="008C47BE">
      <w:pPr>
        <w:pStyle w:val="TH"/>
      </w:pPr>
      <w:r w:rsidRPr="0093004C">
        <w:object w:dxaOrig="9781" w:dyaOrig="8219" w14:anchorId="2716588B">
          <v:shape id="_x0000_i1030" type="#_x0000_t75" style="width:480pt;height:401.25pt" o:ole="">
            <v:imagedata r:id="rId19" o:title=""/>
          </v:shape>
          <o:OLEObject Type="Embed" ProgID="Word.Picture.8" ShapeID="_x0000_i1030" DrawAspect="Content" ObjectID="_1693820026" r:id="rId20"/>
        </w:object>
      </w:r>
    </w:p>
    <w:p w14:paraId="1FC3AF3C" w14:textId="4B70C595" w:rsidR="008C47BE" w:rsidRPr="0093004C" w:rsidRDefault="008C47BE" w:rsidP="008C47BE">
      <w:pPr>
        <w:pStyle w:val="TF"/>
      </w:pPr>
      <w:r w:rsidRPr="0093004C">
        <w:t xml:space="preserve">Figure 4.2.3-1: </w:t>
      </w:r>
      <w:r w:rsidR="00A413F9">
        <w:rPr>
          <w:noProof/>
          <w:lang w:eastAsia="zh-CN"/>
        </w:rPr>
        <w:t>N</w:t>
      </w:r>
      <w:r w:rsidRPr="0093004C">
        <w:rPr>
          <w:noProof/>
          <w:lang w:eastAsia="zh-CN"/>
        </w:rPr>
        <w:t>on-roaming</w:t>
      </w:r>
      <w:r w:rsidRPr="0093004C">
        <w:rPr>
          <w:lang w:eastAsia="zh-CN"/>
        </w:rPr>
        <w:t xml:space="preserve"> Inter-PLMN</w:t>
      </w:r>
      <w:r w:rsidRPr="0093004C">
        <w:t xml:space="preserve"> 5G System architecture for Proximity-based Services</w:t>
      </w:r>
    </w:p>
    <w:p w14:paraId="312642A0" w14:textId="72FF5D13" w:rsidR="008C47BE" w:rsidRPr="0093004C" w:rsidRDefault="008C47BE" w:rsidP="008C47BE">
      <w:r w:rsidRPr="0093004C">
        <w:t>Figure 4.2.3-2 shows the high level view of the roaming architecture</w:t>
      </w:r>
      <w:r w:rsidR="002F3E65" w:rsidRPr="00DA0818">
        <w:t xml:space="preserve"> </w:t>
      </w:r>
      <w:r w:rsidR="002F3E65" w:rsidRPr="009E0DE1">
        <w:t>with service-based interfaces within the Control Plane</w:t>
      </w:r>
      <w:r w:rsidRPr="0093004C">
        <w:t>. In this figure, UE A uses a subscription of PLMN A and UE B uses a subscription of PLMN B; UE A is roaming in PLMN C while UE B is not roaming.</w:t>
      </w:r>
    </w:p>
    <w:bookmarkStart w:id="134" w:name="_MON_1688990859"/>
    <w:bookmarkStart w:id="135" w:name="_MON_1688990889"/>
    <w:bookmarkStart w:id="136" w:name="_MON_1688990951"/>
    <w:bookmarkStart w:id="137" w:name="_MON_1688990955"/>
    <w:bookmarkStart w:id="138" w:name="_MON_1688990984"/>
    <w:bookmarkStart w:id="139" w:name="_MON_1688990995"/>
    <w:bookmarkStart w:id="140" w:name="_MON_1688990566"/>
    <w:bookmarkStart w:id="141" w:name="_MON_1688990617"/>
    <w:bookmarkEnd w:id="134"/>
    <w:bookmarkEnd w:id="135"/>
    <w:bookmarkEnd w:id="136"/>
    <w:bookmarkEnd w:id="137"/>
    <w:bookmarkEnd w:id="138"/>
    <w:bookmarkEnd w:id="139"/>
    <w:bookmarkEnd w:id="140"/>
    <w:bookmarkEnd w:id="141"/>
    <w:bookmarkStart w:id="142" w:name="_MON_1688990638"/>
    <w:bookmarkEnd w:id="142"/>
    <w:p w14:paraId="4361235E" w14:textId="0DB363E8" w:rsidR="002F2B5C" w:rsidRPr="0093004C" w:rsidRDefault="002F2B5C" w:rsidP="008C47BE">
      <w:pPr>
        <w:pStyle w:val="TH"/>
      </w:pPr>
      <w:r w:rsidRPr="0093004C">
        <w:object w:dxaOrig="9781" w:dyaOrig="8219" w14:anchorId="57CDD00D">
          <v:shape id="_x0000_i1031" type="#_x0000_t75" style="width:480pt;height:401.25pt" o:ole="">
            <v:imagedata r:id="rId21" o:title=""/>
          </v:shape>
          <o:OLEObject Type="Embed" ProgID="Word.Picture.8" ShapeID="_x0000_i1031" DrawAspect="Content" ObjectID="_1693820027" r:id="rId22"/>
        </w:object>
      </w:r>
    </w:p>
    <w:p w14:paraId="0174BC3F" w14:textId="2ABF3DF2" w:rsidR="008C47BE" w:rsidRPr="0093004C" w:rsidRDefault="008C47BE" w:rsidP="008C47BE">
      <w:pPr>
        <w:pStyle w:val="TF"/>
      </w:pPr>
      <w:r w:rsidRPr="0093004C">
        <w:t xml:space="preserve">Figure 4.2.3-2: </w:t>
      </w:r>
      <w:r w:rsidR="002F2B5C">
        <w:rPr>
          <w:noProof/>
          <w:lang w:eastAsia="zh-CN"/>
        </w:rPr>
        <w:t>R</w:t>
      </w:r>
      <w:r w:rsidRPr="0093004C">
        <w:rPr>
          <w:noProof/>
          <w:lang w:eastAsia="zh-CN"/>
        </w:rPr>
        <w:t>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143" w:name="_Toc69883459"/>
      <w:bookmarkStart w:id="144" w:name="_Toc73625467"/>
      <w:bookmarkStart w:id="145" w:name="_Toc83206566"/>
      <w:r w:rsidRPr="0093004C">
        <w:t>4.2.4</w:t>
      </w:r>
      <w:r w:rsidRPr="0093004C">
        <w:tab/>
      </w:r>
      <w:r w:rsidRPr="0093004C">
        <w:rPr>
          <w:lang w:eastAsia="zh-CN"/>
        </w:rPr>
        <w:t>AF-based service parameter provisioning</w:t>
      </w:r>
      <w:bookmarkEnd w:id="143"/>
      <w:bookmarkEnd w:id="144"/>
      <w:bookmarkEnd w:id="145"/>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146" w:name="_MON_1671553099"/>
    <w:bookmarkEnd w:id="146"/>
    <w:p w14:paraId="6CB6DD7B" w14:textId="77777777" w:rsidR="008C47BE" w:rsidRPr="0093004C" w:rsidRDefault="008C47BE" w:rsidP="008C47BE">
      <w:pPr>
        <w:pStyle w:val="TH"/>
      </w:pPr>
      <w:r w:rsidRPr="0093004C">
        <w:object w:dxaOrig="3986" w:dyaOrig="4908" w14:anchorId="04FF09DA">
          <v:shape id="_x0000_i1032" type="#_x0000_t75" style="width:196.5pt;height:245.25pt" o:ole="">
            <v:imagedata r:id="rId23" o:title=""/>
          </v:shape>
          <o:OLEObject Type="Embed" ProgID="Word.Document.12" ShapeID="_x0000_i1032" DrawAspect="Content" ObjectID="_1693820028" r:id="rId24">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147" w:name="_Toc60323247"/>
      <w:bookmarkStart w:id="148" w:name="_Toc69883460"/>
      <w:bookmarkStart w:id="149" w:name="_Toc73625468"/>
      <w:bookmarkStart w:id="150" w:name="_Toc83206567"/>
      <w:r w:rsidRPr="0093004C">
        <w:rPr>
          <w:lang w:eastAsia="ko-KR"/>
        </w:rPr>
        <w:t>4.2.5</w:t>
      </w:r>
      <w:r w:rsidRPr="0093004C">
        <w:rPr>
          <w:lang w:eastAsia="ko-KR"/>
        </w:rPr>
        <w:tab/>
      </w:r>
      <w:r w:rsidRPr="0093004C">
        <w:t>Reference points</w:t>
      </w:r>
      <w:bookmarkEnd w:id="147"/>
      <w:bookmarkEnd w:id="148"/>
      <w:bookmarkEnd w:id="149"/>
      <w:bookmarkEnd w:id="150"/>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8117C9F" w:rsidR="008C47BE"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6FE9F65C" w14:textId="77777777" w:rsidR="00DE113C" w:rsidRPr="00232FA3" w:rsidRDefault="00DE113C" w:rsidP="00DE113C">
      <w:pPr>
        <w:pStyle w:val="NO"/>
        <w:rPr>
          <w:rFonts w:eastAsia="SimSun"/>
          <w:lang w:eastAsia="zh-CN"/>
        </w:rPr>
      </w:pPr>
      <w:r w:rsidRPr="0093004C">
        <w:rPr>
          <w:b/>
        </w:rPr>
        <w:t>N</w:t>
      </w:r>
      <w:r>
        <w:rPr>
          <w:rFonts w:eastAsia="SimSun" w:hint="eastAsia"/>
          <w:b/>
          <w:lang w:eastAsia="zh-CN"/>
        </w:rPr>
        <w:t>pc2</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t>5G</w:t>
      </w:r>
      <w:r w:rsidRPr="0093004C">
        <w:t xml:space="preserve"> ProSe Direct Discovery.</w:t>
      </w:r>
    </w:p>
    <w:p w14:paraId="045CF900" w14:textId="6AB16FA9" w:rsidR="008C47BE" w:rsidRPr="0093004C" w:rsidRDefault="00606319" w:rsidP="00326948">
      <w:pPr>
        <w:pStyle w:val="NO"/>
      </w:pPr>
      <w:r w:rsidRPr="0093004C">
        <w:rPr>
          <w:b/>
        </w:rPr>
        <w:t>N</w:t>
      </w:r>
      <w:r w:rsidR="00DE113C" w:rsidRPr="00232FA3">
        <w:rPr>
          <w:rFonts w:eastAsia="SimSun" w:hint="eastAsia"/>
          <w:b/>
          <w:lang w:eastAsia="zh-CN"/>
        </w:rPr>
        <w:t>pc4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34159C68" w:rsidR="008C47BE" w:rsidRPr="0093004C" w:rsidRDefault="00606319" w:rsidP="008C47BE">
      <w:pPr>
        <w:pStyle w:val="NO"/>
      </w:pPr>
      <w:r w:rsidRPr="0093004C">
        <w:rPr>
          <w:b/>
        </w:rPr>
        <w:t>N</w:t>
      </w:r>
      <w:r w:rsidR="008B7122" w:rsidRPr="00232FA3">
        <w:rPr>
          <w:rFonts w:eastAsia="SimSun" w:hint="eastAsia"/>
          <w:b/>
          <w:lang w:eastAsia="zh-CN"/>
        </w:rPr>
        <w:t>pc6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3C1E1ED8" w:rsidR="008C47BE" w:rsidRDefault="00606319" w:rsidP="008C47BE">
      <w:pPr>
        <w:pStyle w:val="NO"/>
      </w:pPr>
      <w:r w:rsidRPr="0093004C">
        <w:rPr>
          <w:b/>
        </w:rPr>
        <w:t>N</w:t>
      </w:r>
      <w:r w:rsidR="00D27E06" w:rsidRPr="00232FA3">
        <w:rPr>
          <w:rFonts w:eastAsia="SimSun" w:hint="eastAsia"/>
          <w:b/>
          <w:lang w:eastAsia="zh-CN"/>
        </w:rPr>
        <w:t>pc7</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pPr>
      <w:r w:rsidRPr="00395A71">
        <w:rPr>
          <w:b/>
        </w:rPr>
        <w:t>N</w:t>
      </w:r>
      <w:r w:rsidRPr="00232FA3">
        <w:rPr>
          <w:rFonts w:eastAsia="SimSun"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55D9A10F" w14:textId="6FC39690" w:rsidR="008C47BE" w:rsidRPr="0093004C" w:rsidRDefault="008C47BE" w:rsidP="008C47BE">
      <w:pPr>
        <w:pStyle w:val="NO"/>
      </w:pPr>
      <w:r w:rsidRPr="0093004C">
        <w:t>NOTE:</w:t>
      </w:r>
      <w:r w:rsidRPr="0093004C">
        <w:tab/>
      </w:r>
      <w:r w:rsidR="00F7210F" w:rsidRPr="0093004C">
        <w:t>N</w:t>
      </w:r>
      <w:r w:rsidR="00E05685">
        <w:rPr>
          <w:rFonts w:eastAsia="SimSun" w:hint="eastAsia"/>
          <w:lang w:eastAsia="zh-CN"/>
        </w:rPr>
        <w:t>pc2</w:t>
      </w:r>
      <w:r w:rsidR="00F7210F" w:rsidRPr="0093004C">
        <w:t xml:space="preserve">, </w:t>
      </w:r>
      <w:r w:rsidRPr="0093004C">
        <w:t>N</w:t>
      </w:r>
      <w:r w:rsidR="00DE3731">
        <w:rPr>
          <w:rFonts w:eastAsia="SimSun" w:hint="eastAsia"/>
          <w:lang w:eastAsia="zh-CN"/>
        </w:rPr>
        <w:t>pc</w:t>
      </w:r>
      <w:r w:rsidR="004D4F67" w:rsidRPr="0093004C">
        <w:t>4</w:t>
      </w:r>
      <w:r w:rsidRPr="0093004C">
        <w:t xml:space="preserve">, </w:t>
      </w:r>
      <w:r w:rsidR="00E6344A" w:rsidRPr="00EB367B">
        <w:rPr>
          <w:rFonts w:eastAsia="SimSun"/>
        </w:rPr>
        <w:t>N</w:t>
      </w:r>
      <w:r w:rsidR="00E6344A">
        <w:rPr>
          <w:rFonts w:eastAsia="SimSun" w:hint="eastAsia"/>
          <w:lang w:eastAsia="zh-CN"/>
        </w:rPr>
        <w:t>pc6</w:t>
      </w:r>
      <w:r w:rsidR="00E6344A" w:rsidRPr="00EB367B">
        <w:rPr>
          <w:rFonts w:eastAsia="SimSun" w:hint="eastAsia"/>
          <w:lang w:eastAsia="zh-CN"/>
        </w:rPr>
        <w:t>, N</w:t>
      </w:r>
      <w:r w:rsidR="00E6344A">
        <w:rPr>
          <w:rFonts w:eastAsia="SimSun" w:hint="eastAsia"/>
          <w:lang w:eastAsia="zh-CN"/>
        </w:rPr>
        <w:t>pc7</w:t>
      </w:r>
      <w:r w:rsidR="00E6344A" w:rsidRPr="00EB367B">
        <w:rPr>
          <w:rFonts w:eastAsia="SimSun" w:hint="eastAsia"/>
          <w:lang w:eastAsia="zh-CN"/>
        </w:rPr>
        <w:t xml:space="preserve"> and N</w:t>
      </w:r>
      <w:r w:rsidR="00E6344A">
        <w:rPr>
          <w:rFonts w:eastAsia="SimSun" w:hint="eastAsia"/>
          <w:lang w:eastAsia="zh-CN"/>
        </w:rPr>
        <w:t>pc8</w:t>
      </w:r>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151" w:name="_Toc60323248"/>
      <w:bookmarkStart w:id="152" w:name="_Toc69883461"/>
      <w:bookmarkStart w:id="153" w:name="_Toc73625469"/>
      <w:bookmarkStart w:id="154" w:name="_Toc83206568"/>
      <w:r w:rsidRPr="0093004C">
        <w:rPr>
          <w:lang w:eastAsia="ko-KR"/>
        </w:rPr>
        <w:t>4.2.6</w:t>
      </w:r>
      <w:r w:rsidRPr="0093004C">
        <w:rPr>
          <w:lang w:eastAsia="ko-KR"/>
        </w:rPr>
        <w:tab/>
        <w:t>Service-based interfaces</w:t>
      </w:r>
      <w:bookmarkEnd w:id="151"/>
      <w:bookmarkEnd w:id="152"/>
      <w:bookmarkEnd w:id="153"/>
      <w:bookmarkEnd w:id="154"/>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6AB5D28C" w:rsidR="008C47BE" w:rsidRPr="0093004C" w:rsidRDefault="008C47BE" w:rsidP="008C47BE">
      <w:pPr>
        <w:rPr>
          <w:lang w:eastAsia="ko-KR"/>
        </w:rPr>
      </w:pPr>
      <w:r w:rsidRPr="0093004C">
        <w:rPr>
          <w:lang w:eastAsia="ko-KR"/>
        </w:rPr>
        <w:lastRenderedPageBreak/>
        <w:t xml:space="preserve">In addition to the relevant services defined in </w:t>
      </w:r>
      <w:r w:rsidR="00FA016A" w:rsidRPr="0093004C">
        <w:rPr>
          <w:lang w:eastAsia="ko-KR"/>
        </w:rPr>
        <w:t>TS</w:t>
      </w:r>
      <w:r w:rsidR="00FA016A">
        <w:rPr>
          <w:lang w:eastAsia="ko-KR"/>
        </w:rPr>
        <w:t> </w:t>
      </w:r>
      <w:r w:rsidR="00FA016A" w:rsidRPr="0093004C">
        <w:rPr>
          <w:lang w:eastAsia="ko-KR"/>
        </w:rPr>
        <w:t>23.501</w:t>
      </w:r>
      <w:r w:rsidR="00FA016A">
        <w:rPr>
          <w:lang w:eastAsia="ko-KR"/>
        </w:rPr>
        <w:t> </w:t>
      </w:r>
      <w:r w:rsidR="00FA016A"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20709D91"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FA016A" w:rsidRPr="0093004C">
        <w:t>TS</w:t>
      </w:r>
      <w:r w:rsidR="00FA016A">
        <w:t> </w:t>
      </w:r>
      <w:r w:rsidR="00FA016A" w:rsidRPr="0093004C">
        <w:t>23.502</w:t>
      </w:r>
      <w:r w:rsidR="00FA016A">
        <w:t> </w:t>
      </w:r>
      <w:r w:rsidR="00FA016A"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3A47AD6F"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FA016A" w:rsidRPr="0093004C">
        <w:t>TS</w:t>
      </w:r>
      <w:r w:rsidR="00FA016A">
        <w:t> </w:t>
      </w:r>
      <w:r w:rsidR="00FA016A" w:rsidRPr="0093004C">
        <w:t>23.502</w:t>
      </w:r>
      <w:r w:rsidR="00FA016A">
        <w:t> </w:t>
      </w:r>
      <w:r w:rsidR="00FA016A"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1BA13041" w:rsidR="005D6D6F" w:rsidRPr="0093004C" w:rsidRDefault="005D6D6F" w:rsidP="0093004C">
      <w:pPr>
        <w:pStyle w:val="Heading3"/>
        <w:rPr>
          <w:lang w:eastAsia="zh-CN"/>
        </w:rPr>
      </w:pPr>
      <w:bookmarkStart w:id="155" w:name="_Toc61540557"/>
      <w:bookmarkStart w:id="156" w:name="_Toc69883462"/>
      <w:bookmarkStart w:id="157" w:name="_Toc73625470"/>
      <w:bookmarkStart w:id="158" w:name="_Toc83206569"/>
      <w:bookmarkStart w:id="159" w:name="_Toc517047932"/>
      <w:bookmarkStart w:id="160" w:name="_Toc45003208"/>
      <w:bookmarkStart w:id="161" w:name="_Toc66692629"/>
      <w:bookmarkStart w:id="162" w:name="_Toc66701808"/>
      <w:bookmarkEnd w:id="80"/>
      <w:bookmarkEnd w:id="81"/>
      <w:bookmarkEnd w:id="82"/>
      <w:bookmarkEnd w:id="83"/>
      <w:bookmarkEnd w:id="84"/>
      <w:bookmarkEnd w:id="85"/>
      <w:bookmarkEnd w:id="86"/>
      <w:r w:rsidRPr="0093004C">
        <w:t>4.2.7</w:t>
      </w:r>
      <w:r w:rsidRPr="0093004C">
        <w:tab/>
      </w:r>
      <w:bookmarkEnd w:id="155"/>
      <w:r w:rsidR="006333E3">
        <w:rPr>
          <w:rFonts w:hint="eastAsia"/>
          <w:lang w:eastAsia="zh-CN"/>
        </w:rPr>
        <w:t xml:space="preserve">5G ProSe </w:t>
      </w:r>
      <w:r w:rsidRPr="0093004C">
        <w:rPr>
          <w:lang w:eastAsia="zh-CN"/>
        </w:rPr>
        <w:t>UE-to-Network Relay reference architecture</w:t>
      </w:r>
      <w:bookmarkEnd w:id="156"/>
      <w:bookmarkEnd w:id="157"/>
      <w:bookmarkEnd w:id="158"/>
    </w:p>
    <w:p w14:paraId="78D9CBB0" w14:textId="7ACAEB05" w:rsidR="005D6D6F" w:rsidRPr="0093004C" w:rsidRDefault="005D6D6F" w:rsidP="0093004C">
      <w:pPr>
        <w:pStyle w:val="Heading4"/>
        <w:rPr>
          <w:lang w:eastAsia="zh-CN"/>
        </w:rPr>
      </w:pPr>
      <w:bookmarkStart w:id="163" w:name="_Toc61540558"/>
      <w:bookmarkStart w:id="164" w:name="_Toc69883463"/>
      <w:bookmarkStart w:id="165" w:name="_Toc73625471"/>
      <w:bookmarkStart w:id="166" w:name="_Toc83206570"/>
      <w:r w:rsidRPr="0093004C">
        <w:t>4.2.</w:t>
      </w:r>
      <w:r w:rsidR="00B81388" w:rsidRPr="0093004C">
        <w:t>7</w:t>
      </w:r>
      <w:r w:rsidRPr="0093004C">
        <w:t>.1</w:t>
      </w:r>
      <w:r w:rsidRPr="0093004C">
        <w:tab/>
      </w:r>
      <w:bookmarkEnd w:id="163"/>
      <w:r w:rsidR="006A0549">
        <w:rPr>
          <w:rFonts w:hint="eastAsia"/>
          <w:lang w:eastAsia="zh-CN"/>
        </w:rPr>
        <w:t>5G ProSe</w:t>
      </w:r>
      <w:r w:rsidR="006A0549" w:rsidRPr="0093004C">
        <w:rPr>
          <w:lang w:eastAsia="zh-CN"/>
        </w:rPr>
        <w:t xml:space="preserve"> </w:t>
      </w:r>
      <w:r w:rsidRPr="0093004C">
        <w:rPr>
          <w:lang w:eastAsia="zh-CN"/>
        </w:rPr>
        <w:t>Layer-3 UE-to-Network Relay reference architecture</w:t>
      </w:r>
      <w:bookmarkEnd w:id="164"/>
      <w:bookmarkEnd w:id="165"/>
      <w:bookmarkEnd w:id="166"/>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3" type="#_x0000_t75" style="width:481.5pt;height:57pt" o:ole="">
            <v:imagedata r:id="rId25" o:title=""/>
          </v:shape>
          <o:OLEObject Type="Embed" ProgID="Visio.Drawing.15" ShapeID="_x0000_i1033" DrawAspect="Content" ObjectID="_1693820029" r:id="rId26"/>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79370F9"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 xml:space="preserve">Layer-3 UE-to-Network Relay when N3IWF is supported. In this figure, the PLMN A and PLMN B may be the same or different. When the </w:t>
      </w:r>
      <w:r w:rsidR="00A007F6">
        <w:rPr>
          <w:rFonts w:hint="eastAsia"/>
          <w:noProof/>
          <w:lang w:eastAsia="zh-CN"/>
        </w:rPr>
        <w:t xml:space="preserve">5G ProSe Layer-3 </w:t>
      </w:r>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4" type="#_x0000_t75" style="width:450pt;height:393.75pt" o:ole="">
            <v:imagedata r:id="rId27" o:title=""/>
          </v:shape>
          <o:OLEObject Type="Embed" ProgID="Visio.Drawing.15" ShapeID="_x0000_i1034" DrawAspect="Content" ObjectID="_1693820030" r:id="rId28"/>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5" type="#_x0000_t75" style="width:462pt;height:516pt" o:ole="">
            <v:imagedata r:id="rId29" o:title=""/>
          </v:shape>
          <o:OLEObject Type="Embed" ProgID="Visio.Drawing.15" ShapeID="_x0000_i1035" DrawAspect="Content" ObjectID="_1693820031" r:id="rId30"/>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0859C808" w:rsidR="00EC5F24" w:rsidRPr="0093004C" w:rsidRDefault="00EC5F24" w:rsidP="00EC5F24">
      <w:pPr>
        <w:pStyle w:val="Heading4"/>
        <w:rPr>
          <w:lang w:eastAsia="zh-CN"/>
        </w:rPr>
      </w:pPr>
      <w:bookmarkStart w:id="167" w:name="_Toc69883464"/>
      <w:bookmarkStart w:id="168" w:name="_Toc73625472"/>
      <w:bookmarkStart w:id="169" w:name="_Toc83206571"/>
      <w:r w:rsidRPr="0093004C">
        <w:rPr>
          <w:lang w:eastAsia="zh-CN"/>
        </w:rPr>
        <w:t>4.2.7.2</w:t>
      </w:r>
      <w:r w:rsidRPr="0093004C">
        <w:rPr>
          <w:lang w:eastAsia="zh-CN"/>
        </w:rPr>
        <w:tab/>
      </w:r>
      <w:r w:rsidR="009E29D3">
        <w:rPr>
          <w:rFonts w:hint="eastAsia"/>
          <w:lang w:eastAsia="zh-CN"/>
        </w:rPr>
        <w:t xml:space="preserve">5G ProSe </w:t>
      </w:r>
      <w:r w:rsidRPr="0093004C">
        <w:t>Layer-2 UE-to-Network Relay reference architecture</w:t>
      </w:r>
      <w:bookmarkEnd w:id="167"/>
      <w:bookmarkEnd w:id="168"/>
      <w:bookmarkEnd w:id="169"/>
    </w:p>
    <w:p w14:paraId="52AFCDF2" w14:textId="2E880F05"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xml:space="preserve">. The </w:t>
      </w:r>
      <w:r w:rsidR="009F4F63">
        <w:rPr>
          <w:rFonts w:hint="eastAsia"/>
          <w:lang w:eastAsia="zh-CN"/>
        </w:rPr>
        <w:t>5G ProSe Layer-2</w:t>
      </w:r>
      <w:r w:rsidR="00DE521E">
        <w:rPr>
          <w:lang w:eastAsia="zh-CN"/>
        </w:rPr>
        <w:t xml:space="preserve"> </w:t>
      </w:r>
      <w:r w:rsidRPr="0093004C">
        <w:rPr>
          <w:lang w:eastAsia="zh-CN"/>
        </w:rPr>
        <w:t xml:space="preserve">Remote UE and </w:t>
      </w:r>
      <w:r w:rsidR="005709D4">
        <w:rPr>
          <w:rFonts w:hint="eastAsia"/>
          <w:lang w:eastAsia="zh-CN"/>
        </w:rPr>
        <w:t xml:space="preserve">5G </w:t>
      </w:r>
      <w:r w:rsidRPr="0093004C">
        <w:rPr>
          <w:lang w:eastAsia="zh-CN"/>
        </w:rPr>
        <w:t>ProS</w:t>
      </w:r>
      <w:r w:rsidR="00C500A7">
        <w:rPr>
          <w:lang w:eastAsia="zh-CN"/>
        </w:rPr>
        <w:t>e</w:t>
      </w:r>
      <w:r w:rsidRPr="0093004C">
        <w:rPr>
          <w:lang w:eastAsia="zh-CN"/>
        </w:rPr>
        <w:t xml:space="preserve"> </w:t>
      </w:r>
      <w:r w:rsidR="005709D4">
        <w:rPr>
          <w:rFonts w:hint="eastAsia"/>
          <w:lang w:eastAsia="zh-CN"/>
        </w:rPr>
        <w:t>Layer-2</w:t>
      </w:r>
      <w:r w:rsidR="00327A41">
        <w:rPr>
          <w:lang w:eastAsia="zh-CN"/>
        </w:rPr>
        <w:t xml:space="preserve"> </w:t>
      </w:r>
      <w:r w:rsidRPr="0093004C">
        <w:rPr>
          <w:lang w:eastAsia="zh-CN"/>
        </w:rPr>
        <w:t xml:space="preserve">UE-to-Network Relay may be served by the same or different PLMNs. If the serving PLMNs of the </w:t>
      </w:r>
      <w:r w:rsidR="00BD466E">
        <w:rPr>
          <w:rFonts w:hint="eastAsia"/>
          <w:lang w:eastAsia="zh-CN"/>
        </w:rPr>
        <w:t xml:space="preserve">5G ProSe Layer-2 </w:t>
      </w:r>
      <w:r w:rsidRPr="0093004C">
        <w:rPr>
          <w:lang w:eastAsia="zh-CN"/>
        </w:rPr>
        <w:t xml:space="preserve">Remote UE and the </w:t>
      </w:r>
      <w:r w:rsidR="00843580">
        <w:rPr>
          <w:rFonts w:hint="eastAsia"/>
          <w:lang w:eastAsia="zh-CN"/>
        </w:rPr>
        <w:t>5G</w:t>
      </w:r>
      <w:r w:rsidR="00843580" w:rsidRPr="0093004C">
        <w:rPr>
          <w:lang w:eastAsia="zh-CN"/>
        </w:rPr>
        <w:t xml:space="preserve"> </w:t>
      </w:r>
      <w:r w:rsidRPr="0093004C">
        <w:rPr>
          <w:lang w:eastAsia="zh-CN"/>
        </w:rPr>
        <w:t xml:space="preserve">ProSe </w:t>
      </w:r>
      <w:r w:rsidR="00843580">
        <w:rPr>
          <w:rFonts w:hint="eastAsia"/>
          <w:lang w:eastAsia="zh-CN"/>
        </w:rPr>
        <w:t>Layer-2</w:t>
      </w:r>
      <w:r w:rsidRPr="0093004C">
        <w:rPr>
          <w:lang w:eastAsia="zh-CN"/>
        </w:rPr>
        <w:t xml:space="preserve">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FA016A" w:rsidRPr="00395A71">
        <w:rPr>
          <w:lang w:eastAsia="zh-CN"/>
        </w:rPr>
        <w:t>TS</w:t>
      </w:r>
      <w:r w:rsidR="00FA016A">
        <w:rPr>
          <w:lang w:eastAsia="zh-CN"/>
        </w:rPr>
        <w:t> </w:t>
      </w:r>
      <w:r w:rsidR="00FA016A" w:rsidRPr="00395A71">
        <w:rPr>
          <w:lang w:eastAsia="zh-CN"/>
        </w:rPr>
        <w:t>23.501</w:t>
      </w:r>
      <w:r w:rsidR="00FA016A">
        <w:rPr>
          <w:lang w:eastAsia="zh-CN"/>
        </w:rPr>
        <w:t> </w:t>
      </w:r>
      <w:r w:rsidR="00FA016A" w:rsidRPr="00395A71">
        <w:rPr>
          <w:lang w:eastAsia="zh-CN"/>
        </w:rPr>
        <w:t>[</w:t>
      </w:r>
      <w:r w:rsidRPr="00395A71">
        <w:rPr>
          <w:lang w:eastAsia="zh-CN"/>
        </w:rPr>
        <w:t>4]</w:t>
      </w:r>
      <w:r w:rsidRPr="0093004C">
        <w:rPr>
          <w:lang w:eastAsia="zh-CN"/>
        </w:rPr>
        <w:t>.</w:t>
      </w:r>
    </w:p>
    <w:bookmarkStart w:id="170" w:name="_MON_1679842399"/>
    <w:bookmarkEnd w:id="170"/>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6" type="#_x0000_t75" style="width:336pt;height:170.25pt" o:ole="">
            <v:imagedata r:id="rId31" o:title=""/>
          </v:shape>
          <o:OLEObject Type="Embed" ProgID="Word.Document.12" ShapeID="_x0000_i1036" DrawAspect="Content" ObjectID="_1693820032" r:id="rId32">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004D1539">
        <w:rPr>
          <w:rFonts w:hint="eastAsia"/>
          <w:lang w:eastAsia="zh-CN"/>
        </w:rPr>
        <w:t xml:space="preserve">5G ProSe </w:t>
      </w:r>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r w:rsidR="00C14F19">
        <w:rPr>
          <w:rFonts w:hint="eastAsia"/>
          <w:lang w:eastAsia="zh-CN"/>
        </w:rPr>
        <w:t xml:space="preserve">5G ProSe Layer-2 </w:t>
      </w:r>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r w:rsidR="00C14F19">
        <w:rPr>
          <w:rFonts w:hint="eastAsia"/>
          <w:lang w:eastAsia="zh-CN"/>
        </w:rPr>
        <w:t xml:space="preserve">5G ProSe Layer-2 </w:t>
      </w:r>
      <w:r w:rsidRPr="0093004C">
        <w:t xml:space="preserve">Remote UE and </w:t>
      </w:r>
      <w:r w:rsidR="002E49DD">
        <w:rPr>
          <w:rFonts w:hint="eastAsia"/>
          <w:lang w:eastAsia="zh-CN"/>
        </w:rPr>
        <w:t xml:space="preserve">5G </w:t>
      </w:r>
      <w:r w:rsidRPr="0093004C">
        <w:t xml:space="preserve">ProSe </w:t>
      </w:r>
      <w:r w:rsidR="002E49DD">
        <w:rPr>
          <w:rFonts w:hint="eastAsia"/>
          <w:lang w:eastAsia="zh-CN"/>
        </w:rPr>
        <w:t xml:space="preserve">Layer-2 </w:t>
      </w:r>
      <w:r w:rsidRPr="0093004C">
        <w:t xml:space="preserve">UE-to-Network Relay are served by the same NG-RAN. The Core Network entities (e.g., AMF, SMF, UPF) serving the </w:t>
      </w:r>
      <w:r w:rsidR="004A36EA">
        <w:rPr>
          <w:rFonts w:hint="eastAsia"/>
          <w:lang w:eastAsia="zh-CN"/>
        </w:rPr>
        <w:t xml:space="preserve">5G ProSe Layer-2 </w:t>
      </w:r>
      <w:r w:rsidRPr="0093004C">
        <w:t xml:space="preserve">Remote UE and the </w:t>
      </w:r>
      <w:r w:rsidR="0035730B">
        <w:rPr>
          <w:rFonts w:hint="eastAsia"/>
          <w:lang w:eastAsia="zh-CN"/>
        </w:rPr>
        <w:t>5G</w:t>
      </w:r>
      <w:r w:rsidR="0035730B" w:rsidRPr="0093004C">
        <w:t xml:space="preserve"> </w:t>
      </w:r>
      <w:r w:rsidRPr="0093004C">
        <w:t>ProSe</w:t>
      </w:r>
      <w:r w:rsidR="0035730B" w:rsidRPr="0093004C">
        <w:t xml:space="preserve"> </w:t>
      </w:r>
      <w:r w:rsidR="0035730B">
        <w:rPr>
          <w:rFonts w:hint="eastAsia"/>
          <w:lang w:eastAsia="zh-CN"/>
        </w:rPr>
        <w:t>Layer-2</w:t>
      </w:r>
      <w:r w:rsidRPr="0093004C">
        <w:t xml:space="preserve"> UE-to-Network Relay can be the same or different.</w:t>
      </w:r>
    </w:p>
    <w:p w14:paraId="32D709B7" w14:textId="4760953D" w:rsidR="008C47BE" w:rsidRPr="0093004C" w:rsidRDefault="008C47BE" w:rsidP="008C47BE">
      <w:pPr>
        <w:pStyle w:val="Heading2"/>
      </w:pPr>
      <w:bookmarkStart w:id="171" w:name="_Toc69883465"/>
      <w:bookmarkStart w:id="172" w:name="_Toc73625473"/>
      <w:bookmarkStart w:id="173" w:name="_Toc83206572"/>
      <w:r w:rsidRPr="0093004C">
        <w:t>4.3</w:t>
      </w:r>
      <w:r w:rsidRPr="0093004C">
        <w:tab/>
        <w:t>Functional Entities</w:t>
      </w:r>
      <w:bookmarkEnd w:id="159"/>
      <w:bookmarkEnd w:id="160"/>
      <w:bookmarkEnd w:id="161"/>
      <w:bookmarkEnd w:id="162"/>
      <w:bookmarkEnd w:id="171"/>
      <w:bookmarkEnd w:id="172"/>
      <w:bookmarkEnd w:id="173"/>
    </w:p>
    <w:p w14:paraId="7E9C7271" w14:textId="77777777" w:rsidR="008C47BE" w:rsidRPr="0093004C" w:rsidRDefault="008C47BE" w:rsidP="008C47BE">
      <w:pPr>
        <w:pStyle w:val="Heading3"/>
      </w:pPr>
      <w:bookmarkStart w:id="174" w:name="_Toc66692630"/>
      <w:bookmarkStart w:id="175" w:name="_Toc66701809"/>
      <w:bookmarkStart w:id="176" w:name="_Toc69883466"/>
      <w:bookmarkStart w:id="177" w:name="_Toc73625474"/>
      <w:bookmarkStart w:id="178" w:name="_Toc83206573"/>
      <w:r w:rsidRPr="0093004C">
        <w:t>4.3.1</w:t>
      </w:r>
      <w:r w:rsidRPr="0093004C">
        <w:tab/>
        <w:t>UE</w:t>
      </w:r>
      <w:bookmarkEnd w:id="174"/>
      <w:bookmarkEnd w:id="175"/>
      <w:bookmarkEnd w:id="176"/>
      <w:bookmarkEnd w:id="177"/>
      <w:bookmarkEnd w:id="178"/>
    </w:p>
    <w:p w14:paraId="52DF4565" w14:textId="5816FC7B" w:rsidR="008C47BE" w:rsidRPr="0093004C" w:rsidRDefault="008C47BE" w:rsidP="008C47BE">
      <w:r w:rsidRPr="0093004C">
        <w:t xml:space="preserve">Any </w:t>
      </w:r>
      <w:r w:rsidR="00206E99">
        <w:rPr>
          <w:rFonts w:hint="eastAsia"/>
          <w:lang w:eastAsia="zh-CN"/>
        </w:rPr>
        <w:t xml:space="preserve">5G </w:t>
      </w:r>
      <w:r w:rsidRPr="0093004C">
        <w:rPr>
          <w:noProof/>
        </w:rPr>
        <w:t>ProSe</w:t>
      </w:r>
      <w:r w:rsidRPr="0093004C">
        <w:rPr>
          <w:noProof/>
          <w:lang w:eastAsia="zh-CN"/>
        </w:rPr>
        <w:t>-enabled</w:t>
      </w:r>
      <w:r w:rsidRPr="0093004C">
        <w:t xml:space="preserve"> UE may support the following functions:</w:t>
      </w:r>
    </w:p>
    <w:p w14:paraId="5A7626B4" w14:textId="6ADB84B2"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r w:rsidR="00206E99">
        <w:rPr>
          <w:rFonts w:hint="eastAsia"/>
          <w:lang w:eastAsia="zh-CN"/>
        </w:rPr>
        <w:t xml:space="preserve">5G </w:t>
      </w:r>
      <w:r w:rsidRPr="0093004C">
        <w:rPr>
          <w:noProof/>
        </w:rPr>
        <w:t>ProSe</w:t>
      </w:r>
      <w:r w:rsidRPr="0093004C">
        <w:t xml:space="preserve">-enabled UE and the 5G </w:t>
      </w:r>
      <w:r w:rsidRPr="0093004C">
        <w:rPr>
          <w:noProof/>
        </w:rPr>
        <w:t>DDNMF</w:t>
      </w:r>
      <w:r w:rsidRPr="0093004C">
        <w:t xml:space="preserve"> over PC3</w:t>
      </w:r>
      <w:r w:rsidR="00120AA6">
        <w:t>a</w:t>
      </w:r>
      <w:r w:rsidRPr="0093004C">
        <w:t xml:space="preserve"> reference point.</w:t>
      </w:r>
    </w:p>
    <w:p w14:paraId="01B7C0A1" w14:textId="23A52054"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w:t>
      </w:r>
      <w:r w:rsidR="00BD20F2">
        <w:rPr>
          <w:rFonts w:hint="eastAsia"/>
          <w:lang w:eastAsia="zh-CN"/>
        </w:rPr>
        <w:t xml:space="preserve">5G </w:t>
      </w:r>
      <w:r w:rsidRPr="0093004C">
        <w:t>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24F28A88" w:rsidR="00751749" w:rsidRPr="0093004C" w:rsidRDefault="008C47BE" w:rsidP="008C47BE">
      <w:pPr>
        <w:pStyle w:val="B1"/>
        <w:rPr>
          <w:lang w:eastAsia="zh-CN"/>
        </w:rPr>
      </w:pPr>
      <w:r w:rsidRPr="0093004C">
        <w:rPr>
          <w:lang w:eastAsia="zh-CN"/>
        </w:rPr>
        <w:t>-</w:t>
      </w:r>
      <w:r w:rsidRPr="0093004C">
        <w:rPr>
          <w:lang w:eastAsia="zh-CN"/>
        </w:rPr>
        <w:tab/>
        <w:t>Indicat</w:t>
      </w:r>
      <w:r w:rsidR="0076411F">
        <w:rPr>
          <w:lang w:eastAsia="zh-CN"/>
        </w:rPr>
        <w:t>ing</w:t>
      </w:r>
      <w:r w:rsidRPr="0093004C">
        <w:rPr>
          <w:lang w:eastAsia="zh-CN"/>
        </w:rPr>
        <w:t xml:space="preserv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xml:space="preserve">, which may </w:t>
      </w:r>
      <w:r w:rsidR="000065C8">
        <w:rPr>
          <w:lang w:eastAsia="zh-CN"/>
        </w:rPr>
        <w:t>request</w:t>
      </w:r>
      <w:r w:rsidR="00EE4D3B" w:rsidRPr="0093004C">
        <w:rPr>
          <w:lang w:eastAsia="zh-CN"/>
        </w:rPr>
        <w:t xml:space="preserve"> one or multiple </w:t>
      </w:r>
      <w:r w:rsidR="007444D4">
        <w:rPr>
          <w:lang w:eastAsia="zh-CN"/>
        </w:rPr>
        <w:t>types of policies/parameters</w:t>
      </w:r>
      <w:r w:rsidR="00EE4D3B" w:rsidRPr="0093004C">
        <w:rPr>
          <w:lang w:eastAsia="zh-CN"/>
        </w:rPr>
        <w:t xml:space="preserve"> as listed below:</w:t>
      </w:r>
    </w:p>
    <w:p w14:paraId="1A732119" w14:textId="07B93DDB" w:rsidR="00FA6B5B" w:rsidRPr="0093004C" w:rsidRDefault="00FA6B5B" w:rsidP="00FA6B5B">
      <w:pPr>
        <w:pStyle w:val="B2"/>
      </w:pPr>
      <w:r w:rsidRPr="0093004C">
        <w:t>-</w:t>
      </w:r>
      <w:r w:rsidRPr="0093004C">
        <w:tab/>
      </w:r>
      <w:r w:rsidR="00AF5C43">
        <w:t>Policy/parameters</w:t>
      </w:r>
      <w:r w:rsidRPr="0093004C">
        <w:t xml:space="preserve"> for </w:t>
      </w:r>
      <w:r w:rsidR="00E8271E" w:rsidRPr="0093004C">
        <w:rPr>
          <w:lang w:eastAsia="zh-CN"/>
        </w:rPr>
        <w:t>5G</w:t>
      </w:r>
      <w:r w:rsidR="00E8271E" w:rsidRPr="0093004C">
        <w:t xml:space="preserve"> </w:t>
      </w:r>
      <w:r w:rsidRPr="0093004C">
        <w:t>ProSe Direct Discovery;</w:t>
      </w:r>
    </w:p>
    <w:p w14:paraId="20ED6D15" w14:textId="6886A1BE" w:rsidR="00FA6B5B" w:rsidRPr="0093004C" w:rsidRDefault="00FA6B5B" w:rsidP="00FA6B5B">
      <w:pPr>
        <w:pStyle w:val="B2"/>
        <w:rPr>
          <w:lang w:eastAsia="zh-CN"/>
        </w:rPr>
      </w:pPr>
      <w:r w:rsidRPr="0093004C">
        <w:t>-</w:t>
      </w:r>
      <w:r w:rsidRPr="0093004C">
        <w:tab/>
      </w:r>
      <w:r w:rsidR="00EC68C0">
        <w:t>Policy/parameters</w:t>
      </w:r>
      <w:r w:rsidR="00EC68C0" w:rsidRPr="0093004C" w:rsidDel="00EC68C0">
        <w:t xml:space="preserve"> </w:t>
      </w:r>
      <w:r w:rsidRPr="0093004C">
        <w:t>for</w:t>
      </w:r>
      <w:r w:rsidR="005C7509">
        <w:t xml:space="preserve"> </w:t>
      </w:r>
      <w:r w:rsidR="00D4590F">
        <w:t>5G</w:t>
      </w:r>
      <w:r w:rsidRPr="0093004C">
        <w:t xml:space="preserve"> ProSe Direct Communication;</w:t>
      </w:r>
    </w:p>
    <w:p w14:paraId="1A1A77FA" w14:textId="2DACDE40"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Remote UE;</w:t>
      </w:r>
    </w:p>
    <w:p w14:paraId="68BA7C63" w14:textId="38E797F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Layer-3 Remote UE;</w:t>
      </w:r>
    </w:p>
    <w:p w14:paraId="00EA8536" w14:textId="20D5067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UE-to-Network Relay;</w:t>
      </w:r>
    </w:p>
    <w:p w14:paraId="34BDD26B" w14:textId="5E16B111" w:rsidR="00FA6B5B" w:rsidRPr="0093004C" w:rsidRDefault="00FA6B5B" w:rsidP="0093004C">
      <w:pPr>
        <w:pStyle w:val="B2"/>
        <w:rPr>
          <w:lang w:eastAsia="zh-CN"/>
        </w:rPr>
      </w:pPr>
      <w:r w:rsidRPr="0093004C">
        <w:t>-</w:t>
      </w:r>
      <w:r w:rsidRPr="0093004C">
        <w:tab/>
      </w:r>
      <w:r w:rsidR="000A0549">
        <w:t>Policy/parameters for</w:t>
      </w:r>
      <w:r w:rsidR="000A0549" w:rsidRPr="0093004C">
        <w:t xml:space="preserve"> </w:t>
      </w:r>
      <w:r w:rsidRPr="0093004C">
        <w:t>5G ProSe Layer-3 UE-to-Network Relay.</w:t>
      </w:r>
    </w:p>
    <w:p w14:paraId="6241D5B5" w14:textId="0FF7F627" w:rsidR="008C47BE" w:rsidRPr="0093004C" w:rsidRDefault="008C47BE" w:rsidP="008C47BE">
      <w:pPr>
        <w:pStyle w:val="B1"/>
      </w:pPr>
      <w:r w:rsidRPr="0093004C">
        <w:t>-</w:t>
      </w:r>
      <w:r w:rsidRPr="0093004C">
        <w:tab/>
        <w:t>Receiv</w:t>
      </w:r>
      <w:r w:rsidR="00FF1AAB">
        <w:t>ing</w:t>
      </w:r>
      <w:r w:rsidRPr="0093004C">
        <w:t xml:space="preser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93004C" w:rsidRDefault="008C47BE" w:rsidP="008C47BE">
      <w:pPr>
        <w:pStyle w:val="B1"/>
        <w:rPr>
          <w:lang w:eastAsia="zh-CN"/>
        </w:rPr>
      </w:pPr>
      <w:r w:rsidRPr="0093004C">
        <w:rPr>
          <w:lang w:eastAsia="zh-CN"/>
        </w:rPr>
        <w:t>-</w:t>
      </w:r>
      <w:r w:rsidRPr="0093004C">
        <w:rPr>
          <w:lang w:eastAsia="zh-CN"/>
        </w:rPr>
        <w:tab/>
        <w:t>Report</w:t>
      </w:r>
      <w:r w:rsidR="004037C9">
        <w:t>ing</w:t>
      </w:r>
      <w:r w:rsidRPr="0093004C">
        <w:rPr>
          <w:lang w:eastAsia="zh-CN"/>
        </w:rPr>
        <w:t xml:space="preserve">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179" w:name="_Toc517047936"/>
      <w:bookmarkStart w:id="180" w:name="_Toc45003212"/>
      <w:bookmarkStart w:id="181" w:name="_Toc66692631"/>
      <w:bookmarkStart w:id="182" w:name="_Toc66701810"/>
      <w:bookmarkStart w:id="183" w:name="_Toc69883467"/>
      <w:bookmarkStart w:id="184" w:name="_Toc73625475"/>
      <w:bookmarkStart w:id="185" w:name="_Toc83206574"/>
      <w:r w:rsidRPr="0093004C">
        <w:t>4.3.2</w:t>
      </w:r>
      <w:r w:rsidRPr="0093004C">
        <w:tab/>
      </w:r>
      <w:bookmarkEnd w:id="179"/>
      <w:bookmarkEnd w:id="180"/>
      <w:r w:rsidRPr="0093004C">
        <w:rPr>
          <w:lang w:eastAsia="zh-CN"/>
        </w:rPr>
        <w:t>5G DDNMF</w:t>
      </w:r>
      <w:bookmarkEnd w:id="181"/>
      <w:bookmarkEnd w:id="182"/>
      <w:bookmarkEnd w:id="183"/>
      <w:bookmarkEnd w:id="184"/>
      <w:bookmarkEnd w:id="185"/>
    </w:p>
    <w:p w14:paraId="4EF54201" w14:textId="77777777" w:rsidR="008C47BE" w:rsidRPr="0093004C" w:rsidRDefault="008C47BE" w:rsidP="008C47BE">
      <w:pPr>
        <w:pStyle w:val="Heading4"/>
        <w:rPr>
          <w:lang w:eastAsia="zh-CN"/>
        </w:rPr>
      </w:pPr>
      <w:bookmarkStart w:id="186" w:name="_Toc66692632"/>
      <w:bookmarkStart w:id="187" w:name="_Toc66701811"/>
      <w:bookmarkStart w:id="188" w:name="_Toc69883468"/>
      <w:bookmarkStart w:id="189" w:name="_Toc73625476"/>
      <w:bookmarkStart w:id="190" w:name="_Toc83206575"/>
      <w:r w:rsidRPr="0093004C">
        <w:t>4.3.2.1</w:t>
      </w:r>
      <w:r w:rsidRPr="0093004C">
        <w:tab/>
      </w:r>
      <w:r w:rsidRPr="0093004C">
        <w:rPr>
          <w:lang w:eastAsia="zh-CN"/>
        </w:rPr>
        <w:t>General</w:t>
      </w:r>
      <w:bookmarkEnd w:id="186"/>
      <w:bookmarkEnd w:id="187"/>
      <w:bookmarkEnd w:id="188"/>
      <w:bookmarkEnd w:id="189"/>
      <w:bookmarkEnd w:id="190"/>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4E40A89" w:rsidR="008C47BE" w:rsidRPr="00326948" w:rsidRDefault="008C47BE" w:rsidP="008C47BE">
      <w:r w:rsidRPr="00326948">
        <w:t xml:space="preserve">The 5G DDNMF interacts with the </w:t>
      </w:r>
      <w:r w:rsidR="00DB2582">
        <w:rPr>
          <w:rFonts w:hint="eastAsia"/>
          <w:lang w:eastAsia="zh-CN"/>
        </w:rPr>
        <w:t xml:space="preserve">5G </w:t>
      </w:r>
      <w:r w:rsidRPr="00326948">
        <w:t xml:space="preserve">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N</w:t>
      </w:r>
      <w:r w:rsidR="00425BDD">
        <w:t>pc2</w:t>
      </w:r>
      <w:r w:rsidR="00A05C7E" w:rsidRPr="00326948">
        <w:t xml:space="preserve"> </w:t>
      </w:r>
      <w:r w:rsidRPr="00326948">
        <w:t xml:space="preserve">reference points or </w:t>
      </w:r>
      <w:r w:rsidR="004A11BC" w:rsidRPr="00326948">
        <w:t>with other 5G DDNMFs via N</w:t>
      </w:r>
      <w:r w:rsidR="0046020E" w:rsidRPr="00232FA3">
        <w:rPr>
          <w:rFonts w:eastAsia="SimSun" w:hint="eastAsia"/>
          <w:lang w:eastAsia="zh-CN"/>
        </w:rPr>
        <w:t>pc6</w:t>
      </w:r>
      <w:r w:rsidR="004A11BC" w:rsidRPr="00326948">
        <w:t>/N</w:t>
      </w:r>
      <w:r w:rsidR="0046020E" w:rsidRPr="00232FA3">
        <w:rPr>
          <w:rFonts w:eastAsia="SimSun" w:hint="eastAsia"/>
          <w:lang w:eastAsia="zh-CN"/>
        </w:rPr>
        <w:t>pc</w:t>
      </w:r>
      <w:r w:rsidR="0046020E">
        <w:rPr>
          <w:rFonts w:eastAsia="SimSun"/>
          <w:lang w:eastAsia="zh-CN"/>
        </w:rPr>
        <w:t>7</w:t>
      </w:r>
      <w:r w:rsidR="004A11BC" w:rsidRPr="00326948">
        <w:t xml:space="preserve"> reference points</w:t>
      </w:r>
      <w:r w:rsidRPr="00326948">
        <w:t xml:space="preserve"> for the authorization of the discovery requests.</w:t>
      </w:r>
    </w:p>
    <w:p w14:paraId="1F69B0D0" w14:textId="73E73E4B" w:rsidR="008C47BE" w:rsidRPr="0093004C" w:rsidRDefault="008C47BE" w:rsidP="008C47BE">
      <w:r w:rsidRPr="0093004C">
        <w:t xml:space="preserve">The </w:t>
      </w:r>
      <w:r w:rsidR="00D11CF8">
        <w:rPr>
          <w:rFonts w:hint="eastAsia"/>
          <w:lang w:eastAsia="zh-CN"/>
        </w:rPr>
        <w:t xml:space="preserve">5G </w:t>
      </w:r>
      <w:r w:rsidRPr="0093004C">
        <w:t xml:space="preserve">ProSe-enabled UE use procedure defined in clause 4.3.2.2 to discovery the 5G DDNMF in the HPLMN. Based on the UE Local Configuration or URSP as defined in </w:t>
      </w:r>
      <w:r w:rsidR="00FA016A" w:rsidRPr="0093004C">
        <w:t>TS</w:t>
      </w:r>
      <w:r w:rsidR="00FA016A">
        <w:t> </w:t>
      </w:r>
      <w:r w:rsidR="00FA016A" w:rsidRPr="0093004C">
        <w:t>23.503</w:t>
      </w:r>
      <w:r w:rsidR="00FA016A">
        <w:t> </w:t>
      </w:r>
      <w:r w:rsidR="00FA016A"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91"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192" w:name="_Toc66701812"/>
      <w:bookmarkStart w:id="193" w:name="_Toc69883469"/>
      <w:bookmarkStart w:id="194" w:name="_Toc73625477"/>
      <w:bookmarkStart w:id="195" w:name="_Toc83206576"/>
      <w:r w:rsidRPr="0093004C">
        <w:t>4.3.2.2</w:t>
      </w:r>
      <w:r w:rsidRPr="0093004C">
        <w:tab/>
      </w:r>
      <w:r w:rsidRPr="0093004C">
        <w:rPr>
          <w:lang w:eastAsia="zh-CN"/>
        </w:rPr>
        <w:t>5G DDNMF Discovery</w:t>
      </w:r>
      <w:bookmarkEnd w:id="191"/>
      <w:bookmarkEnd w:id="192"/>
      <w:bookmarkEnd w:id="193"/>
      <w:bookmarkEnd w:id="194"/>
      <w:bookmarkEnd w:id="195"/>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96" w:name="_Toc19199056"/>
      <w:bookmarkStart w:id="197" w:name="_Toc27821845"/>
      <w:bookmarkStart w:id="198" w:name="_Toc36126199"/>
      <w:bookmarkStart w:id="199" w:name="_Toc45012523"/>
      <w:bookmarkStart w:id="200" w:name="_Toc51753949"/>
      <w:bookmarkStart w:id="201" w:name="_Toc51754083"/>
      <w:bookmarkStart w:id="202" w:name="_Toc51838910"/>
      <w:bookmarkStart w:id="203" w:name="_Toc66692634"/>
      <w:bookmarkStart w:id="204" w:name="_Toc66701813"/>
      <w:bookmarkStart w:id="205" w:name="_Toc69883470"/>
      <w:bookmarkStart w:id="206" w:name="_Toc73625478"/>
      <w:bookmarkStart w:id="207" w:name="_Toc83206577"/>
      <w:bookmarkStart w:id="208" w:name="_Toc50130741"/>
      <w:bookmarkStart w:id="209" w:name="_Toc50134055"/>
      <w:bookmarkStart w:id="210" w:name="_Toc50134395"/>
      <w:bookmarkStart w:id="211" w:name="_Toc50557347"/>
      <w:bookmarkStart w:id="212" w:name="_Toc50549033"/>
      <w:bookmarkStart w:id="213" w:name="_Toc55202342"/>
      <w:bookmarkStart w:id="214" w:name="_Toc55193859"/>
      <w:r w:rsidRPr="0093004C">
        <w:rPr>
          <w:lang w:eastAsia="zh-CN"/>
        </w:rPr>
        <w:t>4.3.3</w:t>
      </w:r>
      <w:r w:rsidRPr="0093004C">
        <w:rPr>
          <w:lang w:eastAsia="zh-CN"/>
        </w:rPr>
        <w:tab/>
      </w:r>
      <w:r w:rsidRPr="0093004C">
        <w:rPr>
          <w:lang w:eastAsia="ko-KR"/>
        </w:rPr>
        <w:t>PCF</w:t>
      </w:r>
      <w:bookmarkEnd w:id="196"/>
      <w:bookmarkEnd w:id="197"/>
      <w:bookmarkEnd w:id="198"/>
      <w:bookmarkEnd w:id="199"/>
      <w:bookmarkEnd w:id="200"/>
      <w:bookmarkEnd w:id="201"/>
      <w:bookmarkEnd w:id="202"/>
      <w:bookmarkEnd w:id="203"/>
      <w:bookmarkEnd w:id="204"/>
      <w:bookmarkEnd w:id="205"/>
      <w:bookmarkEnd w:id="206"/>
      <w:bookmarkEnd w:id="207"/>
    </w:p>
    <w:p w14:paraId="7E66CA1C" w14:textId="6CF80630" w:rsidR="008C47BE" w:rsidRPr="0093004C" w:rsidRDefault="008C47BE" w:rsidP="008C47BE">
      <w:pPr>
        <w:rPr>
          <w:rFonts w:eastAsia="SimSun"/>
        </w:rPr>
      </w:pPr>
      <w:r w:rsidRPr="0093004C">
        <w:rPr>
          <w:rFonts w:eastAsia="SimSun"/>
        </w:rPr>
        <w:t xml:space="preserve">In addition to the functions defined in </w:t>
      </w:r>
      <w:r w:rsidR="00FA016A" w:rsidRPr="0093004C">
        <w:rPr>
          <w:rFonts w:eastAsia="SimSun"/>
        </w:rPr>
        <w:t>TS</w:t>
      </w:r>
      <w:r w:rsidR="00FA016A">
        <w:rPr>
          <w:rFonts w:eastAsia="SimSun"/>
        </w:rPr>
        <w:t> </w:t>
      </w:r>
      <w:r w:rsidR="00FA016A" w:rsidRPr="0093004C">
        <w:rPr>
          <w:rFonts w:eastAsia="SimSun"/>
        </w:rPr>
        <w:t>23.501</w:t>
      </w:r>
      <w:r w:rsidR="00FA016A">
        <w:rPr>
          <w:rFonts w:eastAsia="SimSun"/>
        </w:rPr>
        <w:t> </w:t>
      </w:r>
      <w:r w:rsidR="00FA016A" w:rsidRPr="0093004C">
        <w:rPr>
          <w:rFonts w:eastAsia="SimSun"/>
        </w:rPr>
        <w:t>[</w:t>
      </w:r>
      <w:r w:rsidRPr="0093004C">
        <w:rPr>
          <w:rFonts w:eastAsia="SimSun"/>
        </w:rPr>
        <w:t xml:space="preserve">4] and </w:t>
      </w:r>
      <w:r w:rsidR="00FA016A" w:rsidRPr="0093004C">
        <w:rPr>
          <w:rFonts w:eastAsia="SimSun"/>
        </w:rPr>
        <w:t>TS</w:t>
      </w:r>
      <w:r w:rsidR="00FA016A">
        <w:rPr>
          <w:rFonts w:eastAsia="SimSun"/>
        </w:rPr>
        <w:t> </w:t>
      </w:r>
      <w:r w:rsidR="00FA016A" w:rsidRPr="0093004C">
        <w:rPr>
          <w:rFonts w:eastAsia="SimSun"/>
        </w:rPr>
        <w:t>23.503</w:t>
      </w:r>
      <w:r w:rsidR="00FA016A">
        <w:rPr>
          <w:rFonts w:eastAsia="SimSun"/>
        </w:rPr>
        <w:t> </w:t>
      </w:r>
      <w:r w:rsidR="00FA016A"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FA016A" w:rsidRPr="0093004C">
        <w:t>TS</w:t>
      </w:r>
      <w:r w:rsidR="00FA016A">
        <w:t> </w:t>
      </w:r>
      <w:r w:rsidR="00FA016A" w:rsidRPr="0093004C">
        <w:t>23.503</w:t>
      </w:r>
      <w:r w:rsidR="00FA016A">
        <w:t> </w:t>
      </w:r>
      <w:r w:rsidR="00FA016A"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w:t>
      </w:r>
      <w:r w:rsidR="00004125">
        <w:rPr>
          <w:rFonts w:eastAsia="SimSun"/>
          <w:lang w:eastAsia="zh-CN"/>
        </w:rPr>
        <w:t xml:space="preserve">policies/parameters requested by the </w:t>
      </w:r>
      <w:r w:rsidR="00334336" w:rsidRPr="00D41149">
        <w:rPr>
          <w:rFonts w:eastAsia="SimSun" w:hint="eastAsia"/>
          <w:lang w:eastAsia="zh-CN"/>
        </w:rPr>
        <w:t>UE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0A1AC987"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r w:rsidR="00D80D40">
        <w:rPr>
          <w:rFonts w:hint="eastAsia"/>
          <w:lang w:eastAsia="zh-CN"/>
        </w:rPr>
        <w:t xml:space="preserve">ProSe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37C3932B"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FA016A">
        <w:t>TS 23.287 [</w:t>
      </w:r>
      <w:r>
        <w:t>2].</w:t>
      </w:r>
    </w:p>
    <w:p w14:paraId="2B1836E5" w14:textId="77777777" w:rsidR="008C47BE" w:rsidRPr="0093004C" w:rsidRDefault="008C47BE" w:rsidP="008C47BE">
      <w:pPr>
        <w:pStyle w:val="Heading3"/>
        <w:rPr>
          <w:lang w:eastAsia="zh-CN"/>
        </w:rPr>
      </w:pPr>
      <w:bookmarkStart w:id="215" w:name="_Toc19199058"/>
      <w:bookmarkStart w:id="216" w:name="_Toc27821847"/>
      <w:bookmarkStart w:id="217" w:name="_Toc36126201"/>
      <w:bookmarkStart w:id="218" w:name="_Toc45012525"/>
      <w:bookmarkStart w:id="219" w:name="_Toc51753951"/>
      <w:bookmarkStart w:id="220" w:name="_Toc51754085"/>
      <w:bookmarkStart w:id="221" w:name="_Toc51838912"/>
      <w:bookmarkStart w:id="222" w:name="_Toc66692635"/>
      <w:bookmarkStart w:id="223" w:name="_Toc66701814"/>
      <w:bookmarkStart w:id="224" w:name="_Toc69883471"/>
      <w:bookmarkStart w:id="225" w:name="_Toc73625479"/>
      <w:bookmarkStart w:id="226" w:name="_Toc83206578"/>
      <w:r w:rsidRPr="0093004C">
        <w:rPr>
          <w:lang w:eastAsia="zh-CN"/>
        </w:rPr>
        <w:t>4.3.4</w:t>
      </w:r>
      <w:r w:rsidRPr="0093004C">
        <w:rPr>
          <w:lang w:eastAsia="zh-CN"/>
        </w:rPr>
        <w:tab/>
      </w:r>
      <w:r w:rsidRPr="0093004C">
        <w:rPr>
          <w:lang w:eastAsia="ko-KR"/>
        </w:rPr>
        <w:t>AMF</w:t>
      </w:r>
      <w:bookmarkEnd w:id="215"/>
      <w:bookmarkEnd w:id="216"/>
      <w:bookmarkEnd w:id="217"/>
      <w:bookmarkEnd w:id="218"/>
      <w:bookmarkEnd w:id="219"/>
      <w:bookmarkEnd w:id="220"/>
      <w:bookmarkEnd w:id="221"/>
      <w:bookmarkEnd w:id="222"/>
      <w:bookmarkEnd w:id="223"/>
      <w:bookmarkEnd w:id="224"/>
      <w:bookmarkEnd w:id="225"/>
      <w:bookmarkEnd w:id="226"/>
    </w:p>
    <w:p w14:paraId="5AFEB9D2" w14:textId="4F9EE89D" w:rsidR="008C47BE" w:rsidRPr="0093004C" w:rsidRDefault="008C47BE" w:rsidP="008C47BE">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w:t>
      </w:r>
      <w:r w:rsidR="00B65A9F">
        <w:rPr>
          <w:rFonts w:eastAsia="SimSun" w:hint="eastAsia"/>
          <w:lang w:eastAsia="zh-CN"/>
        </w:rPr>
        <w:t>-enabled</w:t>
      </w:r>
      <w:r w:rsidR="006B3E34" w:rsidRPr="0093004C">
        <w:rPr>
          <w:rFonts w:eastAsia="SimSun"/>
          <w:lang w:eastAsia="zh-CN"/>
        </w:rPr>
        <w:t xml:space="preserve"> UE</w:t>
      </w:r>
      <w:r w:rsidR="006B3E34" w:rsidRPr="0093004C">
        <w:t xml:space="preserve"> </w:t>
      </w:r>
      <w:r w:rsidR="006B3E34" w:rsidRPr="0093004C">
        <w:rPr>
          <w:rFonts w:eastAsia="SimSun"/>
          <w:lang w:eastAsia="zh-CN"/>
        </w:rPr>
        <w:t>for ProSe Direct Discovery, as 5G ProSe</w:t>
      </w:r>
      <w:r w:rsidR="00E12885">
        <w:rPr>
          <w:rFonts w:eastAsia="SimSun" w:hint="eastAsia"/>
          <w:lang w:eastAsia="zh-CN"/>
        </w:rPr>
        <w:t>-enabled</w:t>
      </w:r>
      <w:r w:rsidR="006B3E34" w:rsidRPr="0093004C">
        <w:rPr>
          <w:rFonts w:eastAsia="SimSun"/>
          <w:lang w:eastAsia="zh-CN"/>
        </w:rPr>
        <w:t xml:space="preserve"> UE for ProSe Direct Communication),</w:t>
      </w:r>
      <w:r w:rsidR="006B3E34" w:rsidRPr="0093004C">
        <w:t xml:space="preserve"> </w:t>
      </w:r>
      <w:r w:rsidR="00081FD4">
        <w:rPr>
          <w:rFonts w:hint="eastAsia"/>
          <w:lang w:eastAsia="zh-CN"/>
        </w:rPr>
        <w:t>5G ProSe</w:t>
      </w:r>
      <w:r w:rsidR="00081FD4" w:rsidRPr="0093004C">
        <w:rPr>
          <w:rFonts w:eastAsia="SimSun"/>
          <w:lang w:eastAsia="zh-CN"/>
        </w:rPr>
        <w:t xml:space="preserve"> </w:t>
      </w:r>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5C2673C1"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r w:rsidR="00081FD4">
        <w:rPr>
          <w:rFonts w:hint="eastAsia"/>
          <w:lang w:eastAsia="zh-CN"/>
        </w:rPr>
        <w:t>Direct C</w:t>
      </w:r>
      <w:r w:rsidRPr="0093004C">
        <w:rPr>
          <w:lang w:eastAsia="zh-CN"/>
        </w:rPr>
        <w:t>ommunication.</w:t>
      </w:r>
    </w:p>
    <w:p w14:paraId="50576B14" w14:textId="77777777" w:rsidR="008C47BE" w:rsidRPr="0093004C" w:rsidRDefault="008C47BE" w:rsidP="008C47BE">
      <w:pPr>
        <w:pStyle w:val="Heading3"/>
        <w:rPr>
          <w:lang w:eastAsia="ko-KR"/>
        </w:rPr>
      </w:pPr>
      <w:bookmarkStart w:id="227" w:name="_Toc19199059"/>
      <w:bookmarkStart w:id="228" w:name="_Toc27821848"/>
      <w:bookmarkStart w:id="229" w:name="_Toc36126202"/>
      <w:bookmarkStart w:id="230" w:name="_Toc45012526"/>
      <w:bookmarkStart w:id="231" w:name="_Toc51753952"/>
      <w:bookmarkStart w:id="232" w:name="_Toc51754086"/>
      <w:bookmarkStart w:id="233" w:name="_Toc51838913"/>
      <w:bookmarkStart w:id="234" w:name="_Toc66692636"/>
      <w:bookmarkStart w:id="235" w:name="_Toc66701815"/>
      <w:bookmarkStart w:id="236" w:name="_Toc69883472"/>
      <w:bookmarkStart w:id="237" w:name="_Toc73625480"/>
      <w:bookmarkStart w:id="238" w:name="_Toc83206579"/>
      <w:r w:rsidRPr="0093004C">
        <w:rPr>
          <w:lang w:eastAsia="ko-KR"/>
        </w:rPr>
        <w:t>4.3.5</w:t>
      </w:r>
      <w:r w:rsidRPr="0093004C">
        <w:rPr>
          <w:lang w:eastAsia="ko-KR"/>
        </w:rPr>
        <w:tab/>
        <w:t>UDM</w:t>
      </w:r>
      <w:bookmarkEnd w:id="227"/>
      <w:bookmarkEnd w:id="228"/>
      <w:bookmarkEnd w:id="229"/>
      <w:bookmarkEnd w:id="230"/>
      <w:bookmarkEnd w:id="231"/>
      <w:bookmarkEnd w:id="232"/>
      <w:bookmarkEnd w:id="233"/>
      <w:bookmarkEnd w:id="234"/>
      <w:bookmarkEnd w:id="235"/>
      <w:bookmarkEnd w:id="236"/>
      <w:bookmarkEnd w:id="237"/>
      <w:bookmarkEnd w:id="238"/>
    </w:p>
    <w:p w14:paraId="44B3B269" w14:textId="1A7FBB77" w:rsidR="008C47BE" w:rsidRPr="0093004C" w:rsidRDefault="008C47BE" w:rsidP="008C47BE">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1B460DF8"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 xml:space="preserve">Subscription management for </w:t>
      </w:r>
      <w:r w:rsidR="008369ED">
        <w:rPr>
          <w:rFonts w:hint="eastAsia"/>
          <w:lang w:eastAsia="zh-CN"/>
        </w:rPr>
        <w:t xml:space="preserve">5G ProSe </w:t>
      </w:r>
      <w:r w:rsidRPr="0093004C">
        <w:t>UE-to-Network Relay Discovery and Communication.</w:t>
      </w:r>
    </w:p>
    <w:p w14:paraId="1C199963" w14:textId="77777777" w:rsidR="008C47BE" w:rsidRPr="0093004C" w:rsidRDefault="008C47BE" w:rsidP="008C47BE">
      <w:pPr>
        <w:pStyle w:val="Heading3"/>
      </w:pPr>
      <w:bookmarkStart w:id="239" w:name="_Toc19199060"/>
      <w:bookmarkStart w:id="240" w:name="_Toc27821849"/>
      <w:bookmarkStart w:id="241" w:name="_Toc36126203"/>
      <w:bookmarkStart w:id="242" w:name="_Toc45012527"/>
      <w:bookmarkStart w:id="243" w:name="_Toc51753953"/>
      <w:bookmarkStart w:id="244" w:name="_Toc51754087"/>
      <w:bookmarkStart w:id="245" w:name="_Toc51838914"/>
      <w:bookmarkStart w:id="246" w:name="_Toc66692637"/>
      <w:bookmarkStart w:id="247" w:name="_Toc66701816"/>
      <w:bookmarkStart w:id="248" w:name="_Toc69883473"/>
      <w:bookmarkStart w:id="249" w:name="_Toc73625481"/>
      <w:bookmarkStart w:id="250" w:name="_Toc83206580"/>
      <w:r w:rsidRPr="0093004C">
        <w:t>4.3.6</w:t>
      </w:r>
      <w:r w:rsidRPr="0093004C">
        <w:tab/>
        <w:t>UDR</w:t>
      </w:r>
      <w:bookmarkEnd w:id="239"/>
      <w:bookmarkEnd w:id="240"/>
      <w:bookmarkEnd w:id="241"/>
      <w:bookmarkEnd w:id="242"/>
      <w:bookmarkEnd w:id="243"/>
      <w:bookmarkEnd w:id="244"/>
      <w:bookmarkEnd w:id="245"/>
      <w:bookmarkEnd w:id="246"/>
      <w:bookmarkEnd w:id="247"/>
      <w:bookmarkEnd w:id="248"/>
      <w:bookmarkEnd w:id="249"/>
      <w:bookmarkEnd w:id="250"/>
    </w:p>
    <w:p w14:paraId="1D1E1CB8" w14:textId="4025F315" w:rsidR="008C47BE" w:rsidRPr="0093004C" w:rsidRDefault="008C47BE" w:rsidP="008C47BE">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251" w:name="_Toc27821850"/>
      <w:bookmarkStart w:id="252" w:name="_Toc36126204"/>
      <w:bookmarkStart w:id="253" w:name="_Toc45012528"/>
      <w:bookmarkStart w:id="254" w:name="_Toc51753954"/>
      <w:bookmarkStart w:id="255" w:name="_Toc51754088"/>
      <w:bookmarkStart w:id="256" w:name="_Toc51838915"/>
      <w:bookmarkStart w:id="257" w:name="_Toc66692638"/>
      <w:bookmarkStart w:id="258" w:name="_Toc66701817"/>
      <w:bookmarkStart w:id="259" w:name="_Toc69883474"/>
      <w:bookmarkStart w:id="260" w:name="_Toc73625482"/>
      <w:bookmarkStart w:id="261" w:name="_Toc83206581"/>
      <w:r w:rsidRPr="0093004C">
        <w:t>4.3.7</w:t>
      </w:r>
      <w:r w:rsidRPr="0093004C">
        <w:tab/>
        <w:t>NRF</w:t>
      </w:r>
      <w:bookmarkEnd w:id="251"/>
      <w:bookmarkEnd w:id="252"/>
      <w:bookmarkEnd w:id="253"/>
      <w:bookmarkEnd w:id="254"/>
      <w:bookmarkEnd w:id="255"/>
      <w:bookmarkEnd w:id="256"/>
      <w:bookmarkEnd w:id="257"/>
      <w:bookmarkEnd w:id="258"/>
      <w:bookmarkEnd w:id="259"/>
      <w:bookmarkEnd w:id="260"/>
      <w:bookmarkEnd w:id="261"/>
    </w:p>
    <w:p w14:paraId="0A57468B" w14:textId="026D464E" w:rsidR="008C47BE" w:rsidRPr="0093004C" w:rsidRDefault="008C47BE" w:rsidP="008C47BE">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 the NRF performs the following functions:</w:t>
      </w:r>
    </w:p>
    <w:p w14:paraId="5139FCA4" w14:textId="4A33993E"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 xml:space="preserve">ProSe </w:t>
      </w:r>
      <w:r w:rsidR="00705922">
        <w:rPr>
          <w:lang w:eastAsia="ko-KR"/>
        </w:rPr>
        <w:t>C</w:t>
      </w:r>
      <w:r w:rsidRPr="0093004C">
        <w:rPr>
          <w:lang w:eastAsia="ko-KR"/>
        </w:rPr>
        <w:t>apability.</w:t>
      </w:r>
    </w:p>
    <w:p w14:paraId="224F1B84" w14:textId="68F74D53" w:rsidR="0086111E" w:rsidRDefault="0086111E">
      <w:pPr>
        <w:pStyle w:val="B1"/>
        <w:rPr>
          <w:lang w:eastAsia="zh-CN"/>
        </w:rPr>
      </w:pPr>
      <w:r w:rsidRPr="0093004C">
        <w:rPr>
          <w:lang w:eastAsia="zh-CN"/>
        </w:rPr>
        <w:t>-</w:t>
      </w:r>
      <w:r w:rsidRPr="0093004C">
        <w:rPr>
          <w:lang w:eastAsia="zh-CN"/>
        </w:rPr>
        <w:tab/>
        <w:t>5G DDNMF Discovery.</w:t>
      </w:r>
    </w:p>
    <w:p w14:paraId="4FA33BB9" w14:textId="02E60092" w:rsidR="007169BB" w:rsidRDefault="007169BB" w:rsidP="007169BB">
      <w:r>
        <w:t>Similar procedure can be used for 5G DDNMF discovery across PLMNs as specified in clause 4.17.5</w:t>
      </w:r>
      <w:r w:rsidRPr="006C5E6B">
        <w:t xml:space="preserve"> </w:t>
      </w:r>
      <w:r w:rsidRPr="0093004C">
        <w:t xml:space="preserve">of </w:t>
      </w:r>
      <w:r w:rsidR="00FA016A" w:rsidRPr="0093004C">
        <w:t>TS</w:t>
      </w:r>
      <w:r w:rsidR="00FA016A">
        <w:t> </w:t>
      </w:r>
      <w:r w:rsidR="00FA016A" w:rsidRPr="0093004C">
        <w:t>23.502</w:t>
      </w:r>
      <w:r w:rsidR="00FA016A">
        <w:t> </w:t>
      </w:r>
      <w:r w:rsidR="00FA016A" w:rsidRPr="0093004C">
        <w:t>[</w:t>
      </w:r>
      <w:r w:rsidRPr="0093004C">
        <w:t>5]</w:t>
      </w:r>
      <w:r>
        <w:t xml:space="preserve"> with the difference as below:</w:t>
      </w:r>
    </w:p>
    <w:p w14:paraId="725E5E7D" w14:textId="5F6ACE8F" w:rsidR="007169BB" w:rsidRPr="0093004C" w:rsidRDefault="007169BB">
      <w:pPr>
        <w:pStyle w:val="B1"/>
        <w:rPr>
          <w:rFonts w:eastAsia="SimSun"/>
          <w:lang w:eastAsia="zh-CN"/>
        </w:rPr>
      </w:pPr>
      <w:r>
        <w:t>-</w:t>
      </w:r>
      <w:r>
        <w:tab/>
        <w:t>The serving PLMN is replaced by home PLMN and home PLMN is replaced by local PLMN or serving PLMN.</w:t>
      </w:r>
    </w:p>
    <w:p w14:paraId="389DF79F" w14:textId="77777777" w:rsidR="008C47BE" w:rsidRPr="0093004C" w:rsidRDefault="008C47BE" w:rsidP="008C47BE">
      <w:pPr>
        <w:pStyle w:val="Heading3"/>
      </w:pPr>
      <w:bookmarkStart w:id="262" w:name="_Toc66692639"/>
      <w:bookmarkStart w:id="263" w:name="_Toc66701818"/>
      <w:bookmarkStart w:id="264" w:name="_Toc69883475"/>
      <w:bookmarkStart w:id="265" w:name="_Toc73625483"/>
      <w:bookmarkStart w:id="266" w:name="_Toc83206582"/>
      <w:bookmarkEnd w:id="208"/>
      <w:bookmarkEnd w:id="209"/>
      <w:bookmarkEnd w:id="210"/>
      <w:bookmarkEnd w:id="211"/>
      <w:bookmarkEnd w:id="212"/>
      <w:bookmarkEnd w:id="213"/>
      <w:bookmarkEnd w:id="214"/>
      <w:r w:rsidRPr="0093004C">
        <w:lastRenderedPageBreak/>
        <w:t>4.3.8</w:t>
      </w:r>
      <w:r w:rsidRPr="0093004C">
        <w:tab/>
      </w:r>
      <w:r w:rsidRPr="0093004C">
        <w:rPr>
          <w:rFonts w:eastAsia="SimSun"/>
          <w:lang w:eastAsia="zh-CN"/>
        </w:rPr>
        <w:t>ProSe</w:t>
      </w:r>
      <w:r w:rsidRPr="0093004C">
        <w:rPr>
          <w:lang w:eastAsia="ko-KR"/>
        </w:rPr>
        <w:t xml:space="preserve"> Application Server</w:t>
      </w:r>
      <w:bookmarkEnd w:id="262"/>
      <w:bookmarkEnd w:id="263"/>
      <w:bookmarkEnd w:id="264"/>
      <w:bookmarkEnd w:id="265"/>
      <w:bookmarkEnd w:id="266"/>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267" w:name="_Hlk69724176"/>
      <w:r w:rsidRPr="0093004C">
        <w:t>-</w:t>
      </w:r>
      <w:r w:rsidRPr="0093004C">
        <w:tab/>
      </w:r>
      <w:bookmarkEnd w:id="267"/>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4CE11DB4"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w:t>
      </w:r>
      <w:r w:rsidR="002A16D1">
        <w:rPr>
          <w:rFonts w:hint="eastAsia"/>
          <w:lang w:eastAsia="zh-CN"/>
        </w:rPr>
        <w:t xml:space="preserve">UE-to-Network </w:t>
      </w:r>
      <w:r w:rsidRPr="0093004C">
        <w:rPr>
          <w:lang w:eastAsia="zh-CN"/>
        </w:rPr>
        <w:t xml:space="preserve">Relay Discovery and </w:t>
      </w:r>
      <w:r w:rsidR="007C439D">
        <w:rPr>
          <w:lang w:eastAsia="zh-CN"/>
        </w:rPr>
        <w:t xml:space="preserve">5G </w:t>
      </w:r>
      <w:r w:rsidRPr="0093004C">
        <w:rPr>
          <w:lang w:eastAsia="zh-CN"/>
        </w:rPr>
        <w:t xml:space="preserve">ProSe </w:t>
      </w:r>
      <w:r w:rsidR="00A56516">
        <w:rPr>
          <w:rFonts w:hint="eastAsia"/>
          <w:lang w:eastAsia="zh-CN"/>
        </w:rPr>
        <w:t xml:space="preserve">UE-to-Network </w:t>
      </w:r>
      <w:r w:rsidRPr="0093004C">
        <w:rPr>
          <w:lang w:eastAsia="zh-CN"/>
        </w:rPr>
        <w:t>Relay Communication to UDR.</w:t>
      </w:r>
    </w:p>
    <w:p w14:paraId="5F5C5743" w14:textId="65521A23" w:rsidR="008C47BE" w:rsidRPr="0093004C" w:rsidRDefault="008C47BE" w:rsidP="008C47BE">
      <w:pPr>
        <w:pStyle w:val="Heading3"/>
      </w:pPr>
      <w:bookmarkStart w:id="268" w:name="_Toc66692640"/>
      <w:bookmarkStart w:id="269" w:name="_Toc66701819"/>
      <w:bookmarkStart w:id="270" w:name="_Toc69883476"/>
      <w:bookmarkStart w:id="271" w:name="_Toc73625484"/>
      <w:bookmarkStart w:id="272" w:name="_Toc83206583"/>
      <w:r w:rsidRPr="0093004C">
        <w:t>4.3.9</w:t>
      </w:r>
      <w:r w:rsidRPr="0093004C">
        <w:tab/>
      </w:r>
      <w:r w:rsidR="000039D7">
        <w:rPr>
          <w:rFonts w:hint="eastAsia"/>
          <w:lang w:eastAsia="zh-CN"/>
        </w:rPr>
        <w:t xml:space="preserve">5G </w:t>
      </w:r>
      <w:r w:rsidRPr="0093004C">
        <w:t xml:space="preserve">ProSe </w:t>
      </w:r>
      <w:r w:rsidRPr="0093004C">
        <w:rPr>
          <w:rFonts w:eastAsia="SimSun"/>
          <w:lang w:eastAsia="zh-CN"/>
        </w:rPr>
        <w:t>UE-to-Network Relay</w:t>
      </w:r>
      <w:bookmarkEnd w:id="268"/>
      <w:bookmarkEnd w:id="269"/>
      <w:bookmarkEnd w:id="270"/>
      <w:bookmarkEnd w:id="271"/>
      <w:bookmarkEnd w:id="272"/>
    </w:p>
    <w:p w14:paraId="6E46AEDE" w14:textId="13001EF5" w:rsidR="0093004C" w:rsidRPr="0093004C" w:rsidRDefault="009F2CC2" w:rsidP="0093004C">
      <w:pPr>
        <w:pStyle w:val="Heading4"/>
      </w:pPr>
      <w:bookmarkStart w:id="273" w:name="_Toc69883477"/>
      <w:bookmarkStart w:id="274" w:name="_Toc73625485"/>
      <w:bookmarkStart w:id="275" w:name="_Toc83206584"/>
      <w:r w:rsidRPr="0093004C">
        <w:t>4.3.9.1</w:t>
      </w:r>
      <w:r w:rsidRPr="0093004C">
        <w:tab/>
      </w:r>
      <w:r w:rsidR="00E552F4">
        <w:rPr>
          <w:noProof/>
        </w:rPr>
        <w:t>General</w:t>
      </w:r>
      <w:bookmarkEnd w:id="273"/>
      <w:bookmarkEnd w:id="274"/>
      <w:bookmarkEnd w:id="275"/>
    </w:p>
    <w:p w14:paraId="0EDF7177" w14:textId="7DD85723" w:rsidR="009F2CC2" w:rsidRPr="0093004C" w:rsidRDefault="00744A27" w:rsidP="009F2CC2">
      <w:r>
        <w:t xml:space="preserve">Both </w:t>
      </w:r>
      <w:r w:rsidR="0017645B">
        <w:rPr>
          <w:rFonts w:hint="eastAsia"/>
          <w:lang w:eastAsia="zh-CN"/>
        </w:rPr>
        <w:t xml:space="preserve">5G ProSe </w:t>
      </w:r>
      <w:r>
        <w:t xml:space="preserve">Layer-2 and </w:t>
      </w:r>
      <w:r w:rsidR="009F2CC2" w:rsidRPr="0093004C">
        <w:t xml:space="preserve">Layer-3 UE-to-Network Relay entity provides the relaying functionality to support connectivity to the network for </w:t>
      </w:r>
      <w:r w:rsidR="009A634B">
        <w:rPr>
          <w:rFonts w:hint="eastAsia"/>
          <w:lang w:eastAsia="zh-CN"/>
        </w:rPr>
        <w:t xml:space="preserve">5G ProSe </w:t>
      </w:r>
      <w:r w:rsidR="009F2CC2" w:rsidRPr="0093004C">
        <w:t>Remote UEs. It can be used for both public safety services and commercial services (e.g. interactive service).</w:t>
      </w:r>
    </w:p>
    <w:p w14:paraId="2D1095B5" w14:textId="1B5DBF24" w:rsidR="009F2CC2" w:rsidRPr="0093004C" w:rsidRDefault="00744A27" w:rsidP="009F2CC2">
      <w:r>
        <w:t xml:space="preserve">Both </w:t>
      </w:r>
      <w:r w:rsidR="009A634B">
        <w:rPr>
          <w:rFonts w:hint="eastAsia"/>
          <w:lang w:eastAsia="zh-CN"/>
        </w:rPr>
        <w:t xml:space="preserve">5G ProSe </w:t>
      </w:r>
      <w:r>
        <w:t xml:space="preserve">Layer-2 and </w:t>
      </w:r>
      <w:r w:rsidR="009F2CC2" w:rsidRPr="0093004C">
        <w:t>Layer-3 UE-to-Network Relay supports the following functions</w:t>
      </w:r>
      <w:r w:rsidR="00B4464E">
        <w:t xml:space="preserve"> to enable connectivity to the network</w:t>
      </w:r>
      <w:r w:rsidR="009F2CC2" w:rsidRPr="0093004C">
        <w:t>:</w:t>
      </w:r>
    </w:p>
    <w:p w14:paraId="704C126C" w14:textId="284BF180" w:rsidR="009F2CC2" w:rsidRPr="0093004C" w:rsidRDefault="009F2CC2" w:rsidP="009F2CC2">
      <w:pPr>
        <w:pStyle w:val="B1"/>
      </w:pPr>
      <w:r w:rsidRPr="0093004C">
        <w:t>-</w:t>
      </w:r>
      <w:r w:rsidRPr="0093004C">
        <w:tab/>
      </w:r>
      <w:r w:rsidR="00B96DFD">
        <w:rPr>
          <w:rFonts w:hint="eastAsia"/>
          <w:lang w:eastAsia="zh-CN"/>
        </w:rPr>
        <w:t xml:space="preserve">5G ProSe </w:t>
      </w:r>
      <w:r w:rsidRPr="0093004C">
        <w:t>UE-to-Network Relay Discovery service as defined in clause</w:t>
      </w:r>
      <w:r w:rsidR="00B42688" w:rsidRPr="0093004C">
        <w:rPr>
          <w:rFonts w:eastAsia="Malgun Gothic"/>
          <w:lang w:eastAsia="ko-KR"/>
        </w:rPr>
        <w:t> </w:t>
      </w:r>
      <w:r w:rsidRPr="0093004C">
        <w:t>6.3.2.3, to allow discovery by the</w:t>
      </w:r>
      <w:r w:rsidR="000D3F96">
        <w:t xml:space="preserve"> </w:t>
      </w:r>
      <w:r w:rsidR="006C6FF8">
        <w:rPr>
          <w:rFonts w:hint="eastAsia"/>
          <w:lang w:eastAsia="zh-CN"/>
        </w:rPr>
        <w:t>5G ProSe</w:t>
      </w:r>
      <w:r w:rsidRPr="0093004C">
        <w:t xml:space="preserve"> Remote UE;</w:t>
      </w:r>
    </w:p>
    <w:p w14:paraId="0BA01EF8" w14:textId="2BB59B3D" w:rsidR="0093004C" w:rsidRPr="0093004C" w:rsidRDefault="009F2CC2" w:rsidP="009F2CC2">
      <w:pPr>
        <w:pStyle w:val="B1"/>
      </w:pPr>
      <w:r w:rsidRPr="0093004C">
        <w:t>-</w:t>
      </w:r>
      <w:r w:rsidRPr="0093004C">
        <w:tab/>
        <w:t xml:space="preserve">access the 5GS as a UE as defined in </w:t>
      </w:r>
      <w:r w:rsidR="00FA016A" w:rsidRPr="0093004C">
        <w:t>TS</w:t>
      </w:r>
      <w:r w:rsidR="00FA016A">
        <w:t> </w:t>
      </w:r>
      <w:r w:rsidR="00FA016A" w:rsidRPr="0093004C">
        <w:t>23.501</w:t>
      </w:r>
      <w:r w:rsidR="00FA016A">
        <w:t> </w:t>
      </w:r>
      <w:r w:rsidR="00FA016A"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7DACC812" w:rsidR="0093004C" w:rsidRDefault="009F2CC2" w:rsidP="009F2CC2">
      <w:pPr>
        <w:pStyle w:val="B1"/>
      </w:pPr>
      <w:r w:rsidRPr="0093004C">
        <w:t>-</w:t>
      </w:r>
      <w:r w:rsidRPr="0093004C">
        <w:tab/>
        <w:t xml:space="preserve">relays unicast traffic (uplink and downlink) between the </w:t>
      </w:r>
      <w:r w:rsidR="004C0147">
        <w:rPr>
          <w:rFonts w:hint="eastAsia"/>
          <w:lang w:eastAsia="zh-CN"/>
        </w:rPr>
        <w:t xml:space="preserve">5G ProSe </w:t>
      </w:r>
      <w:r w:rsidRPr="0093004C">
        <w:t>Remote UE and the network, supporting IP, Ethernet or Unstructured traffic type</w:t>
      </w:r>
      <w:r w:rsidR="00CD3195">
        <w:t>.</w:t>
      </w:r>
    </w:p>
    <w:p w14:paraId="54C10ABD" w14:textId="22F63F1C" w:rsidR="00356D73" w:rsidRPr="00356D73" w:rsidRDefault="00356D73" w:rsidP="007A44C1">
      <w:pPr>
        <w:pStyle w:val="NO"/>
      </w:pPr>
      <w:r w:rsidRPr="00EF33F2">
        <w:t>NOTE:</w:t>
      </w:r>
      <w:r w:rsidRPr="00EF33F2">
        <w:tab/>
      </w:r>
      <w:r w:rsidRPr="00C82AB6">
        <w:rPr>
          <w:lang w:eastAsia="zh-CN"/>
        </w:rPr>
        <w:t xml:space="preserve">Relaying </w:t>
      </w:r>
      <w:r w:rsidRPr="00EF33F2">
        <w:rPr>
          <w:rFonts w:hint="eastAsia"/>
          <w:lang w:eastAsia="zh-CN"/>
        </w:rPr>
        <w:t xml:space="preserve">MBS traffic to </w:t>
      </w:r>
      <w:r w:rsidRPr="00C82AB6">
        <w:rPr>
          <w:lang w:eastAsia="zh-CN"/>
        </w:rPr>
        <w:t xml:space="preserve">a </w:t>
      </w:r>
      <w:r w:rsidRPr="00EF33F2">
        <w:rPr>
          <w:rFonts w:hint="eastAsia"/>
          <w:lang w:eastAsia="zh-CN"/>
        </w:rPr>
        <w:t xml:space="preserve">5G ProSe Remote UE by </w:t>
      </w:r>
      <w:r w:rsidRPr="00C82AB6">
        <w:rPr>
          <w:lang w:eastAsia="zh-CN"/>
        </w:rPr>
        <w:t xml:space="preserve">a </w:t>
      </w:r>
      <w:r w:rsidRPr="00EF33F2">
        <w:rPr>
          <w:rFonts w:hint="eastAsia"/>
          <w:lang w:eastAsia="zh-CN"/>
        </w:rPr>
        <w:t xml:space="preserve">5G ProSe UE-to-Network Relay is not supported in this release of the </w:t>
      </w:r>
      <w:r w:rsidRPr="00EF33F2">
        <w:rPr>
          <w:lang w:eastAsia="zh-CN"/>
        </w:rPr>
        <w:t>specification</w:t>
      </w:r>
      <w:r w:rsidRPr="00EF33F2">
        <w:rPr>
          <w:rFonts w:hint="eastAsia"/>
          <w:lang w:eastAsia="zh-CN"/>
        </w:rPr>
        <w:t>.</w:t>
      </w:r>
    </w:p>
    <w:p w14:paraId="006F61A7" w14:textId="66FCC951" w:rsidR="00CD3195" w:rsidRPr="00395A71" w:rsidRDefault="00CD3195" w:rsidP="00395A71">
      <w:pPr>
        <w:pStyle w:val="Heading4"/>
      </w:pPr>
      <w:bookmarkStart w:id="276" w:name="_Toc73625486"/>
      <w:bookmarkStart w:id="277" w:name="_Toc83206585"/>
      <w:r w:rsidRPr="00395A71">
        <w:t>4.3.9.2</w:t>
      </w:r>
      <w:r w:rsidRPr="00395A71">
        <w:tab/>
      </w:r>
      <w:r w:rsidR="00ED5FCC">
        <w:rPr>
          <w:rFonts w:hint="eastAsia"/>
          <w:lang w:eastAsia="zh-CN"/>
        </w:rPr>
        <w:t xml:space="preserve">5G ProSe </w:t>
      </w:r>
      <w:r w:rsidRPr="00395A71">
        <w:t>Layer-3 UE-to-Network Relay</w:t>
      </w:r>
      <w:bookmarkEnd w:id="276"/>
      <w:bookmarkEnd w:id="277"/>
    </w:p>
    <w:p w14:paraId="4C01E17D" w14:textId="53EA030D" w:rsidR="00CD3195" w:rsidRDefault="00CD3195" w:rsidP="00CD3195">
      <w:r>
        <w:t xml:space="preserve">In addition to the common </w:t>
      </w:r>
      <w:r w:rsidR="002A67BE">
        <w:rPr>
          <w:rFonts w:hint="eastAsia"/>
          <w:lang w:eastAsia="zh-CN"/>
        </w:rPr>
        <w:t xml:space="preserve">5G ProSe </w:t>
      </w:r>
      <w:r>
        <w:t>UE-to-Network Relay functions defined in clause</w:t>
      </w:r>
      <w:r w:rsidRPr="0093004C">
        <w:rPr>
          <w:lang w:eastAsia="ko-KR"/>
        </w:rPr>
        <w:t> </w:t>
      </w:r>
      <w:r>
        <w:t xml:space="preserve">4.3.9.1, </w:t>
      </w:r>
      <w:r w:rsidR="007C2609">
        <w:rPr>
          <w:rFonts w:hint="eastAsia"/>
          <w:lang w:eastAsia="zh-CN"/>
        </w:rPr>
        <w:t xml:space="preserve">5G ProSe </w:t>
      </w:r>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r w:rsidR="00AF3FDB">
        <w:rPr>
          <w:rFonts w:hint="eastAsia"/>
          <w:lang w:eastAsia="zh-CN"/>
        </w:rPr>
        <w:t xml:space="preserve">5G ProSe </w:t>
      </w:r>
      <w:r>
        <w:t>Layer-3 UE-to-Network Relay</w:t>
      </w:r>
      <w:r w:rsidRPr="0093004C">
        <w:t xml:space="preserve"> as specified in clause</w:t>
      </w:r>
      <w:r w:rsidRPr="0093004C">
        <w:rPr>
          <w:lang w:eastAsia="ko-KR"/>
        </w:rPr>
        <w:t> </w:t>
      </w:r>
      <w:r w:rsidRPr="0093004C">
        <w:t xml:space="preserve">6.5.1, for the communication with the </w:t>
      </w:r>
      <w:r w:rsidR="00EB084D">
        <w:rPr>
          <w:rFonts w:hint="eastAsia"/>
          <w:lang w:eastAsia="zh-CN"/>
        </w:rPr>
        <w:t xml:space="preserve">5G ProSe Layer-3 </w:t>
      </w:r>
      <w:r w:rsidRPr="0093004C">
        <w:t>Remote UEs for the relay operation</w:t>
      </w:r>
      <w:r>
        <w:t>s</w:t>
      </w:r>
      <w:r w:rsidRPr="0093004C">
        <w:t>;</w:t>
      </w:r>
    </w:p>
    <w:p w14:paraId="565DBD9C" w14:textId="0C3E9563" w:rsidR="0093004C" w:rsidRPr="0093004C" w:rsidRDefault="009F2CC2" w:rsidP="009F2CC2">
      <w:pPr>
        <w:pStyle w:val="B1"/>
      </w:pPr>
      <w:r w:rsidRPr="0093004C">
        <w:t>-</w:t>
      </w:r>
      <w:r w:rsidRPr="0093004C">
        <w:tab/>
      </w:r>
      <w:r w:rsidR="00CD3195">
        <w:t>e</w:t>
      </w:r>
      <w:r w:rsidR="00CD3195" w:rsidRPr="0093004C">
        <w:t>nd</w:t>
      </w:r>
      <w:r w:rsidRPr="0093004C">
        <w:t xml:space="preserve">-to-end QoS treatment for the </w:t>
      </w:r>
      <w:r w:rsidR="001A6CD2">
        <w:rPr>
          <w:rFonts w:hint="eastAsia"/>
          <w:lang w:eastAsia="zh-CN"/>
        </w:rPr>
        <w:t xml:space="preserve">5G ProSe Layer-3 </w:t>
      </w:r>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27975C88" w:rsidR="009F2CC2" w:rsidRPr="0093004C" w:rsidRDefault="009F2CC2" w:rsidP="009F2CC2">
      <w:pPr>
        <w:pStyle w:val="B1"/>
      </w:pPr>
      <w:r w:rsidRPr="0093004C">
        <w:lastRenderedPageBreak/>
        <w:t>-</w:t>
      </w:r>
      <w:r w:rsidRPr="0093004C">
        <w:tab/>
        <w:t xml:space="preserve">IP address management for the </w:t>
      </w:r>
      <w:r w:rsidR="006C44BA">
        <w:rPr>
          <w:rFonts w:hint="eastAsia"/>
          <w:lang w:eastAsia="zh-CN"/>
        </w:rPr>
        <w:t xml:space="preserve">5G ProSe Layer-3 </w:t>
      </w:r>
      <w:r w:rsidRPr="0093004C">
        <w:t>Remote UE as defined in clause</w:t>
      </w:r>
      <w:r w:rsidR="00150FF8" w:rsidRPr="0093004C">
        <w:rPr>
          <w:rFonts w:eastAsia="Malgun Gothic"/>
          <w:lang w:eastAsia="ko-KR"/>
        </w:rPr>
        <w:t> </w:t>
      </w:r>
      <w:r w:rsidRPr="0093004C">
        <w:t>5.</w:t>
      </w:r>
      <w:r w:rsidR="00392C83">
        <w:t>5</w:t>
      </w:r>
      <w:r w:rsidR="006D5416">
        <w:t>.1.3</w:t>
      </w:r>
      <w:r w:rsidR="00392C83" w:rsidRPr="0093004C">
        <w:t xml:space="preserve"> </w:t>
      </w:r>
      <w:r w:rsidRPr="0093004C">
        <w:t xml:space="preserve">in case the </w:t>
      </w:r>
      <w:r w:rsidR="0050671A">
        <w:rPr>
          <w:rFonts w:hint="eastAsia"/>
          <w:lang w:eastAsia="zh-CN"/>
        </w:rPr>
        <w:t>5G ProSe Layer-3</w:t>
      </w:r>
      <w:r w:rsidR="00840D9E">
        <w:rPr>
          <w:lang w:eastAsia="zh-CN"/>
        </w:rPr>
        <w:t xml:space="preserve"> </w:t>
      </w:r>
      <w:r w:rsidRPr="0093004C">
        <w:t>Remote UE uses IP traffic type</w:t>
      </w:r>
      <w:r w:rsidR="00FD4C10">
        <w:t>.</w:t>
      </w:r>
    </w:p>
    <w:p w14:paraId="322DEB3E" w14:textId="455AF359" w:rsidR="002F79CC" w:rsidRDefault="002F79CC" w:rsidP="002F79CC">
      <w:pPr>
        <w:pStyle w:val="Heading4"/>
      </w:pPr>
      <w:bookmarkStart w:id="278" w:name="_Toc73625487"/>
      <w:bookmarkStart w:id="279" w:name="_Toc83206586"/>
      <w:r>
        <w:t>4.3.9.3</w:t>
      </w:r>
      <w:r>
        <w:tab/>
      </w:r>
      <w:r w:rsidR="009C0B71">
        <w:rPr>
          <w:rFonts w:hint="eastAsia"/>
          <w:lang w:eastAsia="zh-CN"/>
        </w:rPr>
        <w:t xml:space="preserve">5G ProSe </w:t>
      </w:r>
      <w:r>
        <w:t>Layer-2 UE-to-Network Relay</w:t>
      </w:r>
      <w:bookmarkEnd w:id="278"/>
      <w:bookmarkEnd w:id="279"/>
    </w:p>
    <w:p w14:paraId="26A670A2" w14:textId="7E725A13" w:rsidR="002F79CC" w:rsidRDefault="002F79CC" w:rsidP="002F79CC">
      <w:r>
        <w:t xml:space="preserve">In addition to the common </w:t>
      </w:r>
      <w:r w:rsidR="000D7AD9">
        <w:rPr>
          <w:rFonts w:hint="eastAsia"/>
          <w:lang w:eastAsia="zh-CN"/>
        </w:rPr>
        <w:t xml:space="preserve">5G ProSe </w:t>
      </w:r>
      <w:r>
        <w:t>UE-to-Network Relay functions defined in clause</w:t>
      </w:r>
      <w:r w:rsidRPr="0093004C">
        <w:rPr>
          <w:lang w:eastAsia="ko-KR"/>
        </w:rPr>
        <w:t> </w:t>
      </w:r>
      <w:r>
        <w:t xml:space="preserve">4.3.9.1, </w:t>
      </w:r>
      <w:r w:rsidR="006C71E0">
        <w:rPr>
          <w:rFonts w:hint="eastAsia"/>
          <w:lang w:eastAsia="zh-CN"/>
        </w:rPr>
        <w:t xml:space="preserve">5G ProSe </w:t>
      </w:r>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r w:rsidR="00B12626">
        <w:rPr>
          <w:rFonts w:hint="eastAsia"/>
          <w:lang w:eastAsia="zh-CN"/>
        </w:rPr>
        <w:t xml:space="preserve">5G ProSe </w:t>
      </w:r>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r w:rsidR="00DF63E9">
        <w:rPr>
          <w:rFonts w:hint="eastAsia"/>
          <w:lang w:eastAsia="zh-CN"/>
        </w:rPr>
        <w:t>5G ProSe Layer-2</w:t>
      </w:r>
      <w:r w:rsidR="00411CB1">
        <w:rPr>
          <w:lang w:eastAsia="zh-CN"/>
        </w:rPr>
        <w:t xml:space="preserve"> </w:t>
      </w:r>
      <w:r w:rsidRPr="0093004C">
        <w:t>Remote UEs for the relay operation</w:t>
      </w:r>
      <w:r>
        <w:t>s, including end-to-end QoS treatment.</w:t>
      </w:r>
    </w:p>
    <w:p w14:paraId="23B507E9" w14:textId="0718D92F" w:rsidR="002F79CC" w:rsidRPr="00395A71" w:rsidRDefault="002F79CC">
      <w:pPr>
        <w:pStyle w:val="B1"/>
        <w:rPr>
          <w:rFonts w:eastAsia="DengXian"/>
        </w:rPr>
      </w:pPr>
      <w:r w:rsidRPr="000162ED">
        <w:rPr>
          <w:rFonts w:eastAsia="DengXian"/>
        </w:rPr>
        <w:t>-</w:t>
      </w:r>
      <w:r w:rsidRPr="000162ED">
        <w:rPr>
          <w:rFonts w:eastAsia="DengXian"/>
        </w:rPr>
        <w:tab/>
        <w:t xml:space="preserve">QoS handling for </w:t>
      </w:r>
      <w:r w:rsidR="000A00C0">
        <w:rPr>
          <w:rFonts w:eastAsia="DengXian" w:hint="eastAsia"/>
          <w:lang w:eastAsia="zh-CN"/>
        </w:rPr>
        <w:t xml:space="preserve">5G ProSe </w:t>
      </w:r>
      <w:r w:rsidRPr="000162ED">
        <w:rPr>
          <w:rFonts w:eastAsia="DengXian"/>
        </w:rPr>
        <w:t>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280" w:name="_Toc66692641"/>
      <w:bookmarkStart w:id="281" w:name="_Toc66701820"/>
      <w:bookmarkStart w:id="282" w:name="_Toc69883478"/>
      <w:bookmarkStart w:id="283" w:name="_Toc73625488"/>
      <w:bookmarkStart w:id="284" w:name="_Toc83206587"/>
      <w:r w:rsidRPr="00646E36">
        <w:t>4.3.10</w:t>
      </w:r>
      <w:r w:rsidRPr="00646E36">
        <w:tab/>
      </w:r>
      <w:r w:rsidR="00F6600D" w:rsidRPr="00646E36">
        <w:t>SMF</w:t>
      </w:r>
      <w:bookmarkEnd w:id="280"/>
      <w:bookmarkEnd w:id="281"/>
      <w:bookmarkEnd w:id="282"/>
      <w:bookmarkEnd w:id="283"/>
      <w:bookmarkEnd w:id="284"/>
    </w:p>
    <w:p w14:paraId="67110219" w14:textId="3DEFFC59" w:rsidR="007F7EFC" w:rsidRPr="0093004C" w:rsidRDefault="007F7EFC" w:rsidP="007F7EFC">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w:t>
      </w:r>
      <w:r w:rsidRPr="0093004C">
        <w:rPr>
          <w:lang w:eastAsia="zh-CN"/>
        </w:rPr>
        <w:t xml:space="preserve">, </w:t>
      </w:r>
      <w:r w:rsidRPr="0093004C">
        <w:t>the SMF supports the following function:</w:t>
      </w:r>
    </w:p>
    <w:p w14:paraId="78383E6D" w14:textId="18B5FD25" w:rsidR="007F7EFC" w:rsidRDefault="007F7EFC" w:rsidP="0093004C">
      <w:pPr>
        <w:pStyle w:val="B1"/>
      </w:pPr>
      <w:r w:rsidRPr="0093004C">
        <w:t>-</w:t>
      </w:r>
      <w:r w:rsidRPr="0093004C">
        <w:tab/>
        <w:t xml:space="preserve">Receiving </w:t>
      </w:r>
      <w:r w:rsidR="00F861DE">
        <w:rPr>
          <w:rFonts w:hint="eastAsia"/>
          <w:lang w:eastAsia="zh-CN"/>
        </w:rPr>
        <w:t xml:space="preserve">5G ProSe Layer-3 </w:t>
      </w:r>
      <w:r w:rsidRPr="0093004C">
        <w:t xml:space="preserve">Remote UE report and maintaining the information of </w:t>
      </w:r>
      <w:r w:rsidR="00C1416D">
        <w:rPr>
          <w:rFonts w:hint="eastAsia"/>
          <w:lang w:eastAsia="zh-CN"/>
        </w:rPr>
        <w:t xml:space="preserve">5G ProSe Layer-3 </w:t>
      </w:r>
      <w:r w:rsidRPr="0093004C">
        <w:t xml:space="preserve">Remote UE(s) handled by a </w:t>
      </w:r>
      <w:r w:rsidR="002F0F69">
        <w:rPr>
          <w:rFonts w:hint="eastAsia"/>
          <w:lang w:eastAsia="zh-CN"/>
        </w:rPr>
        <w:t xml:space="preserve">5G ProSe </w:t>
      </w:r>
      <w:r w:rsidRPr="0093004C">
        <w:t xml:space="preserve">Layer-3 UE-to-Network Relay in the </w:t>
      </w:r>
      <w:r w:rsidR="003460D3">
        <w:rPr>
          <w:rFonts w:hint="eastAsia"/>
          <w:lang w:eastAsia="zh-CN"/>
        </w:rPr>
        <w:t xml:space="preserve">5G </w:t>
      </w:r>
      <w:r w:rsidRPr="0093004C">
        <w:t xml:space="preserve">ProSe </w:t>
      </w:r>
      <w:r w:rsidR="003460D3">
        <w:rPr>
          <w:rFonts w:hint="eastAsia"/>
          <w:lang w:eastAsia="zh-CN"/>
        </w:rPr>
        <w:t>Layer-3</w:t>
      </w:r>
      <w:r w:rsidR="003460D3">
        <w:rPr>
          <w:lang w:eastAsia="zh-CN"/>
        </w:rPr>
        <w:t xml:space="preserve"> </w:t>
      </w:r>
      <w:r w:rsidRPr="0093004C">
        <w:t>UE-to-Network Relay</w:t>
      </w:r>
      <w:r w:rsidR="0093004C">
        <w:t>'</w:t>
      </w:r>
      <w:r w:rsidRPr="0093004C">
        <w:t>s SM context for the PDU Session associated with the relay.</w:t>
      </w:r>
    </w:p>
    <w:p w14:paraId="16A03BA3" w14:textId="18BD35C8" w:rsidR="00071DC2" w:rsidRPr="00490934" w:rsidRDefault="00071DC2" w:rsidP="00071DC2">
      <w:pPr>
        <w:pStyle w:val="Heading3"/>
      </w:pPr>
      <w:bookmarkStart w:id="285" w:name="_Toc58920738"/>
      <w:bookmarkStart w:id="286" w:name="_Toc83206588"/>
      <w:r w:rsidRPr="00490934">
        <w:t>4.</w:t>
      </w:r>
      <w:r>
        <w:t>3</w:t>
      </w:r>
      <w:r w:rsidRPr="00490934">
        <w:t>.</w:t>
      </w:r>
      <w:r>
        <w:t>11</w:t>
      </w:r>
      <w:r w:rsidRPr="00490934">
        <w:tab/>
      </w:r>
      <w:r>
        <w:t>N</w:t>
      </w:r>
      <w:bookmarkEnd w:id="285"/>
      <w:r>
        <w:t>EF</w:t>
      </w:r>
      <w:bookmarkEnd w:id="286"/>
    </w:p>
    <w:p w14:paraId="1C1C97EF" w14:textId="6B3C1F7A" w:rsidR="00071DC2" w:rsidRDefault="00071DC2" w:rsidP="00071DC2">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 the N</w:t>
      </w:r>
      <w:r>
        <w:t>EF</w:t>
      </w:r>
      <w:r w:rsidRPr="0093004C">
        <w:t xml:space="preserve"> </w:t>
      </w:r>
      <w:r>
        <w:t xml:space="preserve">supports </w:t>
      </w:r>
      <w:r w:rsidRPr="0093004C">
        <w:t>the following</w:t>
      </w:r>
      <w:r>
        <w:t>:</w:t>
      </w:r>
    </w:p>
    <w:p w14:paraId="2BD6137F" w14:textId="1E6375FF" w:rsidR="00071DC2" w:rsidRPr="0093004C" w:rsidRDefault="00071DC2" w:rsidP="0093004C">
      <w:pPr>
        <w:pStyle w:val="B1"/>
      </w:pPr>
      <w:r>
        <w:t>-</w:t>
      </w:r>
      <w:r>
        <w:tab/>
        <w:t xml:space="preserve">To enable AFs </w:t>
      </w:r>
      <w:r w:rsidRPr="009E0DE1">
        <w:t xml:space="preserve">to provide </w:t>
      </w:r>
      <w:r>
        <w:t xml:space="preserve">service specific information to the 3GPP network, the NEF supports additional service </w:t>
      </w:r>
      <w:r w:rsidRPr="00490934">
        <w:rPr>
          <w:lang w:eastAsia="ko-KR"/>
        </w:rPr>
        <w:t>parameters</w:t>
      </w:r>
      <w:r>
        <w:rPr>
          <w:lang w:eastAsia="ko-KR"/>
        </w:rPr>
        <w:t xml:space="preserve"> for ProSe policy as specified in clause</w:t>
      </w:r>
      <w:r>
        <w:t> </w:t>
      </w:r>
      <w:r w:rsidRPr="00490934">
        <w:rPr>
          <w:lang w:eastAsia="ko-KR"/>
        </w:rPr>
        <w:t>6.2.5</w:t>
      </w:r>
      <w:r>
        <w:rPr>
          <w:lang w:eastAsia="ko-KR"/>
        </w:rPr>
        <w:t>.</w:t>
      </w:r>
    </w:p>
    <w:p w14:paraId="69027A1C" w14:textId="77777777" w:rsidR="008C47BE" w:rsidRPr="0093004C"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83206589"/>
      <w:r w:rsidRPr="0093004C">
        <w:rPr>
          <w:lang w:eastAsia="ko-KR"/>
        </w:rPr>
        <w:t>5</w:t>
      </w:r>
      <w:r w:rsidRPr="0093004C">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93004C"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83206590"/>
      <w:r w:rsidRPr="0093004C">
        <w:t>5.1</w:t>
      </w:r>
      <w:r w:rsidRPr="0093004C">
        <w:rPr>
          <w:lang w:eastAsia="ko-KR"/>
        </w:rPr>
        <w:tab/>
      </w:r>
      <w:r w:rsidRPr="0093004C">
        <w:rPr>
          <w:lang w:eastAsia="zh-CN"/>
        </w:rPr>
        <w:t>Authorization and Provisioning for ProSe service</w:t>
      </w:r>
      <w:bookmarkEnd w:id="298"/>
      <w:bookmarkEnd w:id="299"/>
      <w:bookmarkEnd w:id="300"/>
      <w:bookmarkEnd w:id="301"/>
      <w:bookmarkEnd w:id="302"/>
    </w:p>
    <w:p w14:paraId="4A0C7115" w14:textId="77777777" w:rsidR="008C47BE" w:rsidRPr="0093004C"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83206591"/>
      <w:r w:rsidRPr="0093004C">
        <w:rPr>
          <w:lang w:eastAsia="zh-CN"/>
        </w:rPr>
        <w:t>5.1.1</w:t>
      </w:r>
      <w:r w:rsidRPr="0093004C">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lastRenderedPageBreak/>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0E250F30" w:rsidR="00820575" w:rsidRPr="0093004C" w:rsidRDefault="00820575" w:rsidP="00820575">
      <w:pPr>
        <w:pStyle w:val="B1"/>
      </w:pPr>
      <w:r w:rsidRPr="0093004C">
        <w:t>-</w:t>
      </w:r>
      <w:r w:rsidRPr="0093004C">
        <w:tab/>
        <w:t xml:space="preserve">The PCF in the HPLMN may configure a list of PLMNs where the UE is authorised to act as </w:t>
      </w:r>
      <w:r w:rsidR="000B6411">
        <w:rPr>
          <w:rFonts w:hint="eastAsia"/>
          <w:lang w:eastAsia="zh-CN"/>
        </w:rPr>
        <w:t xml:space="preserve">5G </w:t>
      </w:r>
      <w:r w:rsidRPr="0093004C">
        <w:t xml:space="preserve">ProSe UE-to-Network Relay. Authorisation for </w:t>
      </w:r>
      <w:r w:rsidR="009C6F0F">
        <w:rPr>
          <w:rFonts w:hint="eastAsia"/>
          <w:lang w:eastAsia="zh-CN"/>
        </w:rPr>
        <w:t xml:space="preserve">5G ProSe </w:t>
      </w:r>
      <w:r w:rsidRPr="0093004C">
        <w:t xml:space="preserve">Layer-2 </w:t>
      </w:r>
      <w:r w:rsidR="0065045C">
        <w:rPr>
          <w:rFonts w:hint="eastAsia"/>
          <w:lang w:eastAsia="zh-CN"/>
        </w:rPr>
        <w:t>UE-to-Network Relay</w:t>
      </w:r>
      <w:r w:rsidRPr="0093004C">
        <w:t xml:space="preserve"> and</w:t>
      </w:r>
      <w:r w:rsidR="00E21545">
        <w:rPr>
          <w:rFonts w:hint="eastAsia"/>
          <w:lang w:eastAsia="zh-CN"/>
        </w:rPr>
        <w:t xml:space="preserve"> 5G ProSe</w:t>
      </w:r>
      <w:r w:rsidRPr="0093004C">
        <w:t xml:space="preserve"> Layer-3 </w:t>
      </w:r>
      <w:r w:rsidR="003E1A8A">
        <w:rPr>
          <w:rFonts w:hint="eastAsia"/>
          <w:lang w:eastAsia="zh-CN"/>
        </w:rPr>
        <w:t>UE-to-Network Relay</w:t>
      </w:r>
      <w:r w:rsidRPr="0093004C">
        <w:t xml:space="preserve"> are independent of each other.</w:t>
      </w:r>
    </w:p>
    <w:p w14:paraId="76AC0FFB" w14:textId="0ED4CD84" w:rsidR="00820575" w:rsidRPr="0093004C" w:rsidRDefault="00820575" w:rsidP="00820575">
      <w:pPr>
        <w:pStyle w:val="B1"/>
      </w:pPr>
      <w:r w:rsidRPr="0093004C">
        <w:t>-</w:t>
      </w:r>
      <w:r w:rsidRPr="0093004C">
        <w:tab/>
        <w:t>The PCF in the HPLMN may configure a list of PLMNs where the UE is authorised to access 5GC via</w:t>
      </w:r>
      <w:r w:rsidR="009E622E">
        <w:t xml:space="preserve"> </w:t>
      </w:r>
      <w:r w:rsidR="009E622E">
        <w:rPr>
          <w:rFonts w:hint="eastAsia"/>
          <w:lang w:eastAsia="zh-CN"/>
        </w:rPr>
        <w:t>5G</w:t>
      </w:r>
      <w:r w:rsidRPr="0093004C">
        <w:t xml:space="preserve"> ProSe UE-to-Network Relay (i.e. to act as </w:t>
      </w:r>
      <w:r w:rsidR="0036065F">
        <w:rPr>
          <w:rFonts w:hint="eastAsia"/>
          <w:lang w:eastAsia="zh-CN"/>
        </w:rPr>
        <w:t xml:space="preserve">5G ProSe </w:t>
      </w:r>
      <w:r w:rsidRPr="0093004C">
        <w:t xml:space="preserve">Remote UE). Authorisation to access via </w:t>
      </w:r>
      <w:r w:rsidR="003A2D23">
        <w:rPr>
          <w:rFonts w:hint="eastAsia"/>
          <w:lang w:eastAsia="zh-CN"/>
        </w:rPr>
        <w:t xml:space="preserve">5G ProSe </w:t>
      </w:r>
      <w:r w:rsidRPr="0093004C">
        <w:t xml:space="preserve">Layer-2 </w:t>
      </w:r>
      <w:r w:rsidR="000C42A5">
        <w:rPr>
          <w:rFonts w:hint="eastAsia"/>
          <w:lang w:eastAsia="zh-CN"/>
        </w:rPr>
        <w:t>UE-to-Network Relay</w:t>
      </w:r>
      <w:r w:rsidRPr="0093004C">
        <w:t xml:space="preserve"> and via </w:t>
      </w:r>
      <w:r w:rsidR="008A417B">
        <w:rPr>
          <w:rFonts w:hint="eastAsia"/>
          <w:lang w:eastAsia="zh-CN"/>
        </w:rPr>
        <w:t xml:space="preserve">5G ProSe </w:t>
      </w:r>
      <w:r w:rsidRPr="0093004C">
        <w:t>Layer-3</w:t>
      </w:r>
      <w:r w:rsidR="00D64BDA" w:rsidRPr="00D64BDA">
        <w:rPr>
          <w:rFonts w:hint="eastAsia"/>
          <w:lang w:eastAsia="zh-CN"/>
        </w:rPr>
        <w:t xml:space="preserve"> </w:t>
      </w:r>
      <w:r w:rsidR="00D64BDA">
        <w:rPr>
          <w:rFonts w:hint="eastAsia"/>
          <w:lang w:eastAsia="zh-CN"/>
        </w:rPr>
        <w:t>UE-to-Network Relay</w:t>
      </w:r>
      <w:r w:rsidRPr="0093004C">
        <w:t xml:space="preserve">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32A93C8"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FA016A" w:rsidRPr="0093004C">
        <w:t>TS</w:t>
      </w:r>
      <w:r w:rsidR="00FA016A">
        <w:t> </w:t>
      </w:r>
      <w:r w:rsidR="00FA016A" w:rsidRPr="0093004C">
        <w:t>23.502</w:t>
      </w:r>
      <w:r w:rsidR="00FA016A">
        <w:t> </w:t>
      </w:r>
      <w:r w:rsidR="00FA016A"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14DD09F0"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1171E903"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FA016A" w:rsidRPr="0093004C">
        <w:t>TS</w:t>
      </w:r>
      <w:r w:rsidR="00FA016A">
        <w:t> </w:t>
      </w:r>
      <w:r w:rsidR="00FA016A" w:rsidRPr="0093004C">
        <w:t>23.503</w:t>
      </w:r>
      <w:r w:rsidR="00FA016A">
        <w:t> </w:t>
      </w:r>
      <w:r w:rsidR="00FA016A"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149EB3A" w:rsidR="00FE33D7" w:rsidRPr="0093004C" w:rsidRDefault="00FE33D7">
      <w:r w:rsidRPr="0093004C">
        <w:t xml:space="preserve">When a </w:t>
      </w:r>
      <w:r w:rsidR="00AB1B3E">
        <w:rPr>
          <w:rFonts w:hint="eastAsia"/>
          <w:lang w:eastAsia="zh-CN"/>
        </w:rPr>
        <w:t xml:space="preserve">5G ProSe Layer-3 </w:t>
      </w:r>
      <w:r w:rsidRPr="0093004C">
        <w:t xml:space="preserve">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 xml:space="preserve">ProSe Policy/parameters to the </w:t>
      </w:r>
      <w:r w:rsidR="00A30611">
        <w:rPr>
          <w:rFonts w:hint="eastAsia"/>
          <w:lang w:eastAsia="zh-CN"/>
        </w:rPr>
        <w:t xml:space="preserve">5G ProSe Layer-3 </w:t>
      </w:r>
      <w:r w:rsidRPr="0093004C">
        <w:t>Remote UE are not supported.</w:t>
      </w:r>
    </w:p>
    <w:p w14:paraId="2DFB2A13" w14:textId="68502B52" w:rsidR="008C47BE" w:rsidRPr="0093004C"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83206592"/>
      <w:r w:rsidRPr="0093004C">
        <w:rPr>
          <w:rFonts w:eastAsia="SimSun"/>
          <w:lang w:eastAsia="zh-CN"/>
        </w:rPr>
        <w:t>5.1.2</w:t>
      </w:r>
      <w:r w:rsidRPr="0093004C">
        <w:rPr>
          <w:rFonts w:eastAsia="SimSun"/>
          <w:lang w:eastAsia="zh-CN"/>
        </w:rPr>
        <w:tab/>
      </w:r>
      <w:bookmarkEnd w:id="315"/>
      <w:bookmarkEnd w:id="316"/>
      <w:bookmarkEnd w:id="317"/>
      <w:bookmarkEnd w:id="318"/>
      <w:bookmarkEnd w:id="319"/>
      <w:bookmarkEnd w:id="320"/>
      <w:bookmarkEnd w:id="321"/>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322"/>
      <w:bookmarkEnd w:id="323"/>
      <w:bookmarkEnd w:id="324"/>
      <w:bookmarkEnd w:id="325"/>
      <w:bookmarkEnd w:id="326"/>
    </w:p>
    <w:p w14:paraId="1789ECE0" w14:textId="2380C840" w:rsidR="008C47BE" w:rsidRPr="0093004C"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83206593"/>
      <w:r w:rsidRPr="0093004C">
        <w:rPr>
          <w:lang w:eastAsia="zh-CN"/>
        </w:rPr>
        <w:t>5.1.2.1</w:t>
      </w:r>
      <w:r w:rsidRPr="0093004C">
        <w:rPr>
          <w:lang w:eastAsia="zh-CN"/>
        </w:rPr>
        <w:tab/>
        <w:t>Policy/Parameter provi</w:t>
      </w:r>
      <w:r w:rsidRPr="0093004C">
        <w:t>sioning</w:t>
      </w:r>
      <w:bookmarkEnd w:id="327"/>
      <w:bookmarkEnd w:id="328"/>
      <w:bookmarkEnd w:id="329"/>
      <w:bookmarkEnd w:id="330"/>
      <w:bookmarkEnd w:id="331"/>
      <w:bookmarkEnd w:id="332"/>
      <w:bookmarkEnd w:id="333"/>
      <w:r w:rsidRPr="0093004C">
        <w:t xml:space="preserve"> for </w:t>
      </w:r>
      <w:r w:rsidR="00DA7644">
        <w:t xml:space="preserve">5G </w:t>
      </w:r>
      <w:r w:rsidRPr="0093004C">
        <w:t>ProSe Direct Discovery</w:t>
      </w:r>
      <w:bookmarkEnd w:id="334"/>
      <w:bookmarkEnd w:id="335"/>
      <w:bookmarkEnd w:id="336"/>
      <w:bookmarkEnd w:id="337"/>
      <w:bookmarkEnd w:id="338"/>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lastRenderedPageBreak/>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ED2EC83" w:rsidR="001E0A53" w:rsidRPr="0093004C" w:rsidRDefault="001E0A53" w:rsidP="001E0A53">
      <w:pPr>
        <w:pStyle w:val="B2"/>
      </w:pPr>
      <w:r w:rsidRPr="0093004C">
        <w:t>-</w:t>
      </w:r>
      <w:r w:rsidRPr="0093004C">
        <w:tab/>
        <w:t xml:space="preserve">The mapping of ProSe services (i.e. </w:t>
      </w:r>
      <w:r w:rsidR="00965CD0" w:rsidRPr="00555D40">
        <w:t>ProSe identifiers</w:t>
      </w:r>
      <w:r w:rsidRPr="0093004C">
        <w:t>) to</w:t>
      </w:r>
      <w:r w:rsidRPr="0093004C">
        <w:rPr>
          <w:lang w:eastAsia="zh-CN"/>
        </w:rPr>
        <w:t xml:space="preserve"> Destination Layer-2 ID(s) for</w:t>
      </w:r>
      <w:r w:rsidRPr="0093004C">
        <w:t xml:space="preserve"> sending/receiving initial signaling of discovery messages.</w:t>
      </w:r>
    </w:p>
    <w:p w14:paraId="33F71075" w14:textId="7899A43A"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393E48CC" w14:textId="7CC863DC" w:rsidR="00A4539F" w:rsidRPr="00A4539F" w:rsidRDefault="00A4539F" w:rsidP="0093004C">
      <w:pPr>
        <w:pStyle w:val="NO"/>
      </w:pPr>
      <w:r w:rsidRPr="00961E78">
        <w:t>NOTE</w:t>
      </w:r>
      <w:r w:rsidRPr="0093004C">
        <w:t> </w:t>
      </w:r>
      <w:r w:rsidR="00553540">
        <w:t>3</w:t>
      </w:r>
      <w:r w:rsidRPr="00961E78">
        <w:t>: The values provisioned for the Destination Layer-2 ID(s) for 5G ProSe Direct Discovery are different to the values provisioned</w:t>
      </w:r>
      <w:r w:rsidRPr="00961E78" w:rsidDel="00D94CB0">
        <w:t xml:space="preserve"> </w:t>
      </w:r>
      <w:r w:rsidRPr="00961E78">
        <w:t>for Destination Layer-2 ID(s) for 5G ProSe Direct Communication, defined in clause</w:t>
      </w:r>
      <w:r w:rsidRPr="0093004C">
        <w:t> </w:t>
      </w:r>
      <w:r w:rsidRPr="00961E78">
        <w:t>5.1.3.1.</w:t>
      </w:r>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lastRenderedPageBreak/>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2EABDBF2" w:rsidR="008C47BE" w:rsidRPr="0093004C" w:rsidRDefault="008C47BE" w:rsidP="008C47BE">
      <w:pPr>
        <w:pStyle w:val="NO"/>
      </w:pPr>
      <w:r w:rsidRPr="0093004C">
        <w:t>NOTE </w:t>
      </w:r>
      <w:r w:rsidR="00553540">
        <w:rPr>
          <w:lang w:eastAsia="zh-CN"/>
        </w:rPr>
        <w:t>4</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2CD6E8DC" w:rsidR="008C47BE" w:rsidRPr="0093004C" w:rsidRDefault="008C47BE" w:rsidP="008C47BE">
      <w:pPr>
        <w:pStyle w:val="B2"/>
      </w:pPr>
      <w:r w:rsidRPr="0093004C">
        <w:t>-</w:t>
      </w:r>
      <w:r w:rsidRPr="0093004C">
        <w:tab/>
        <w:t xml:space="preserve">For each discovery group that the UE belongs to include the following parameters that enable the UE to perform Group Member Discovery when </w:t>
      </w:r>
      <w:r w:rsidR="00E96206" w:rsidRPr="009F223C">
        <w:rPr>
          <w:rFonts w:eastAsia="SimSun"/>
          <w:lang w:eastAsia="zh-CN"/>
        </w:rPr>
        <w:t>provided by PCF or provisioned in the ME or configured in the UICC</w:t>
      </w:r>
      <w:r w:rsidRPr="0093004C">
        <w:t>:</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4BB01D35" w:rsidR="008C47BE" w:rsidRPr="0093004C" w:rsidRDefault="008C47BE" w:rsidP="008C47BE">
      <w:pPr>
        <w:pStyle w:val="NO"/>
      </w:pPr>
      <w:r w:rsidRPr="0093004C">
        <w:t>NOTE </w:t>
      </w:r>
      <w:r w:rsidR="00553540">
        <w:rPr>
          <w:lang w:eastAsia="zh-CN"/>
        </w:rPr>
        <w:t>5</w:t>
      </w:r>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83206594"/>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339"/>
      <w:bookmarkEnd w:id="340"/>
      <w:bookmarkEnd w:id="341"/>
      <w:bookmarkEnd w:id="342"/>
      <w:bookmarkEnd w:id="343"/>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60A1358F"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CF68E8F" w:rsidR="00C26C17" w:rsidRPr="0093004C" w:rsidDel="001F5336" w:rsidRDefault="00C26C17" w:rsidP="00C26C17">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00A689DE" w:rsidR="00C26C17" w:rsidRPr="0093004C" w:rsidDel="001F5336" w:rsidRDefault="00C26C17" w:rsidP="00C26C17">
      <w:pPr>
        <w:pStyle w:val="B3"/>
      </w:pPr>
      <w:r w:rsidRPr="0093004C" w:rsidDel="001F5336">
        <w:t>-</w:t>
      </w:r>
      <w:r w:rsidRPr="0093004C" w:rsidDel="001F5336">
        <w:tab/>
      </w:r>
      <w:r w:rsidR="00787AA6" w:rsidRPr="003C2676">
        <w:t>The UE is allowed to use "operator-managed" radio resources (i.e. carrier frequency) provisioned in the ME or the UICC for 5G ProSe Direct Discovery if the UICC indicates it is authorized</w:t>
      </w:r>
      <w:r w:rsidR="0093004C">
        <w:t>;</w:t>
      </w:r>
    </w:p>
    <w:p w14:paraId="5749292C" w14:textId="03A9537A"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FA016A" w:rsidRPr="0093004C" w:rsidDel="001F5336">
        <w:t>TS</w:t>
      </w:r>
      <w:r w:rsidR="00FA016A">
        <w:t> </w:t>
      </w:r>
      <w:r w:rsidR="00FA016A" w:rsidRPr="0093004C" w:rsidDel="001F5336">
        <w:t>36.331</w:t>
      </w:r>
      <w:r w:rsidR="00FA016A">
        <w:t> </w:t>
      </w:r>
      <w:r w:rsidR="00FA016A" w:rsidRPr="0093004C" w:rsidDel="001F5336">
        <w:t>[</w:t>
      </w:r>
      <w:r w:rsidRPr="0093004C" w:rsidDel="001F5336">
        <w:t xml:space="preserve">15] or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4FBB3B24"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679C8FC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36.331</w:t>
      </w:r>
      <w:r w:rsidR="00FA016A">
        <w:t> </w:t>
      </w:r>
      <w:r w:rsidR="00FA016A" w:rsidRPr="0093004C" w:rsidDel="001F5336">
        <w:t>[</w:t>
      </w:r>
      <w:r w:rsidRPr="0093004C" w:rsidDel="001F5336">
        <w:t xml:space="preserve">15] or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344" w:name="_Toc66692648"/>
      <w:bookmarkStart w:id="345" w:name="_Toc66701827"/>
      <w:bookmarkStart w:id="346" w:name="_Toc69883485"/>
      <w:bookmarkStart w:id="347" w:name="_Toc73625495"/>
      <w:bookmarkStart w:id="348" w:name="_Toc83206595"/>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344"/>
      <w:bookmarkEnd w:id="345"/>
      <w:bookmarkEnd w:id="346"/>
      <w:bookmarkEnd w:id="347"/>
      <w:bookmarkEnd w:id="348"/>
    </w:p>
    <w:p w14:paraId="67A96619" w14:textId="0F5D7E40" w:rsidR="008C47BE" w:rsidRPr="0093004C"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83206596"/>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349"/>
      <w:bookmarkEnd w:id="350"/>
      <w:bookmarkEnd w:id="351"/>
      <w:bookmarkEnd w:id="352"/>
      <w:bookmarkEnd w:id="353"/>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lastRenderedPageBreak/>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1003CAC4"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r w:rsidR="00274D07" w:rsidRPr="009F223C">
        <w:rPr>
          <w:rFonts w:eastAsia="SimSun"/>
          <w:lang w:eastAsia="zh-CN"/>
        </w:rPr>
        <w:t>provided by PCF or provisioned in the ME or configured in the UICC</w:t>
      </w:r>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7C866EC2" w:rsidR="008C47BE" w:rsidRDefault="008C47BE" w:rsidP="008C47BE">
      <w:pPr>
        <w:pStyle w:val="B2"/>
      </w:pPr>
      <w:r w:rsidRPr="0093004C">
        <w:t>-</w:t>
      </w:r>
      <w:r w:rsidRPr="0093004C">
        <w:tab/>
        <w:t xml:space="preserve">The list of ProSe services (i.e. </w:t>
      </w:r>
      <w:r w:rsidR="0019232F" w:rsidRPr="0093004C">
        <w:t xml:space="preserve">ProSe </w:t>
      </w:r>
      <w:r w:rsidR="00EC12AF">
        <w:t>identifier</w:t>
      </w:r>
      <w:r w:rsidR="000B1F08">
        <w:t>s</w:t>
      </w:r>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4D5B2E64"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radio frequencies with Geographical Area(s).</w:t>
      </w:r>
    </w:p>
    <w:p w14:paraId="1835F52B" w14:textId="3E0F8101"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broadcast.</w:t>
      </w:r>
    </w:p>
    <w:p w14:paraId="690B402B" w14:textId="73D4D28F"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groupcast.</w:t>
      </w:r>
    </w:p>
    <w:p w14:paraId="6FA9B1BF" w14:textId="469EB7ED"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00875091">
        <w:t>identifier</w:t>
      </w:r>
      <w:r w:rsidRPr="0093004C">
        <w:t xml:space="preserve">s) </w:t>
      </w:r>
      <w:r w:rsidRPr="0093004C">
        <w:rPr>
          <w:lang w:eastAsia="ko-KR"/>
        </w:rPr>
        <w:t>to PC5 QoS parameters defined in clause 5.4.2 (i.e. PQI and conditionally other parameters such as MFBR/GFBR, etc.).</w:t>
      </w:r>
    </w:p>
    <w:p w14:paraId="090A1C65" w14:textId="35594E86" w:rsidR="008C47BE" w:rsidRPr="0093004C" w:rsidRDefault="008C47BE" w:rsidP="008C47BE">
      <w:pPr>
        <w:pStyle w:val="B2"/>
      </w:pPr>
      <w:r w:rsidRPr="0093004C">
        <w:lastRenderedPageBreak/>
        <w:t>-</w:t>
      </w:r>
      <w:r w:rsidRPr="0093004C">
        <w:tab/>
      </w:r>
      <w:r w:rsidR="009C1BEF" w:rsidRPr="0093004C">
        <w:t>AS layer</w:t>
      </w:r>
      <w:r w:rsidRPr="0093004C">
        <w:t xml:space="preserve"> configurations</w:t>
      </w:r>
      <w:r w:rsidR="001C2DCB" w:rsidRPr="0093004C">
        <w:t xml:space="preserve"> (see </w:t>
      </w:r>
      <w:r w:rsidR="00FA016A" w:rsidRPr="0093004C">
        <w:t>TS</w:t>
      </w:r>
      <w:r w:rsidR="00FA016A">
        <w:t> </w:t>
      </w:r>
      <w:r w:rsidR="00FA016A" w:rsidRPr="0093004C">
        <w:t>38.331</w:t>
      </w:r>
      <w:r w:rsidR="00FA016A">
        <w:t> </w:t>
      </w:r>
      <w:r w:rsidR="00FA016A"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123A1F27" w:rsidR="008C47BE" w:rsidRPr="0093004C" w:rsidRDefault="008C47BE" w:rsidP="008C47BE">
      <w:pPr>
        <w:pStyle w:val="B3"/>
      </w:pPr>
      <w:r w:rsidRPr="0093004C">
        <w:t>-</w:t>
      </w:r>
      <w:r w:rsidRPr="0093004C">
        <w:tab/>
        <w:t xml:space="preserve">The PC5 QoS profile contains PC5 QoS parameters described in clause 5.4.2 of </w:t>
      </w:r>
      <w:r w:rsidR="00FA016A" w:rsidRPr="0093004C">
        <w:t>TS</w:t>
      </w:r>
      <w:r w:rsidR="00FA016A">
        <w:t> </w:t>
      </w:r>
      <w:r w:rsidR="00FA016A" w:rsidRPr="0093004C">
        <w:t>23.287</w:t>
      </w:r>
      <w:r w:rsidR="00FA016A">
        <w:t> </w:t>
      </w:r>
      <w:r w:rsidR="00FA016A" w:rsidRPr="0093004C">
        <w:t>[</w:t>
      </w:r>
      <w:r w:rsidRPr="0093004C">
        <w:t xml:space="preserve">2], and value for the QoS characteristics regarding Priority Level, Averaging Window, Maximum Data Burst Volume if default value is not used as defined in Table 5.4.4-1 of </w:t>
      </w:r>
      <w:r w:rsidR="00FA016A" w:rsidRPr="0093004C">
        <w:t>TS</w:t>
      </w:r>
      <w:r w:rsidR="00FA016A">
        <w:t> </w:t>
      </w:r>
      <w:r w:rsidR="00FA016A" w:rsidRPr="0093004C">
        <w:t>23.287</w:t>
      </w:r>
      <w:r w:rsidR="00FA016A">
        <w:t> </w:t>
      </w:r>
      <w:r w:rsidR="00FA016A"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129276B3" w14:textId="111A4AD7" w:rsidR="008C47BE" w:rsidRPr="0093004C" w:rsidRDefault="008C47BE" w:rsidP="007A44C1">
      <w:pPr>
        <w:pStyle w:val="B2"/>
      </w:pPr>
      <w:r w:rsidRPr="0093004C">
        <w:t>-</w:t>
      </w:r>
      <w:r w:rsidRPr="0093004C">
        <w:tab/>
        <w:t>The mapping of ProSe services</w:t>
      </w:r>
      <w:r w:rsidR="007842F6">
        <w:t xml:space="preserve"> (i.e. ProSe identifiers)</w:t>
      </w:r>
      <w:r w:rsidRPr="0093004C">
        <w:t xml:space="preserve">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83206597"/>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354"/>
      <w:bookmarkEnd w:id="355"/>
      <w:bookmarkEnd w:id="356"/>
      <w:bookmarkEnd w:id="357"/>
      <w:bookmarkEnd w:id="358"/>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7C6D599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FA016A" w:rsidRPr="0093004C">
        <w:t>TS</w:t>
      </w:r>
      <w:r w:rsidR="00FA016A">
        <w:t> </w:t>
      </w:r>
      <w:r w:rsidR="00FA016A" w:rsidRPr="0093004C">
        <w:t>38.300</w:t>
      </w:r>
      <w:r w:rsidR="00FA016A">
        <w:t> </w:t>
      </w:r>
      <w:r w:rsidR="00FA016A" w:rsidRPr="0093004C">
        <w:t>[</w:t>
      </w:r>
      <w:r w:rsidRPr="0093004C">
        <w:t xml:space="preserve">12] and </w:t>
      </w:r>
      <w:r w:rsidR="00FA016A" w:rsidRPr="0093004C">
        <w:t>TS</w:t>
      </w:r>
      <w:r w:rsidR="00FA016A">
        <w:t> </w:t>
      </w:r>
      <w:r w:rsidR="00FA016A" w:rsidRPr="0093004C">
        <w:t>38.304</w:t>
      </w:r>
      <w:r w:rsidR="00FA016A">
        <w:t> </w:t>
      </w:r>
      <w:r w:rsidR="00FA016A"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421CA388"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FA016A" w:rsidRPr="0093004C">
        <w:t>TS</w:t>
      </w:r>
      <w:r w:rsidR="00FA016A">
        <w:t> </w:t>
      </w:r>
      <w:r w:rsidR="00FA016A" w:rsidRPr="0093004C">
        <w:t>23.122</w:t>
      </w:r>
      <w:r w:rsidR="00FA016A">
        <w:t> </w:t>
      </w:r>
      <w:r w:rsidR="00FA016A"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5823C8B4" w:rsidR="008C47BE" w:rsidRPr="0093004C" w:rsidRDefault="008C47BE" w:rsidP="008C47BE">
      <w:pPr>
        <w:pStyle w:val="B3"/>
      </w:pPr>
      <w:r w:rsidRPr="0093004C">
        <w:t>-</w:t>
      </w:r>
      <w:r w:rsidRPr="0093004C">
        <w:tab/>
      </w:r>
      <w:r w:rsidR="000229A6" w:rsidRPr="004F596E">
        <w:t>The UE is allowed to use "operator-managed" radio resources (i.e. carrier frequency) provisioned in the ME or the UICC for 5G ProSe Direct Communication if the UICC indicates it is authorized</w:t>
      </w:r>
      <w:r w:rsidRPr="0093004C">
        <w:t>.</w:t>
      </w:r>
    </w:p>
    <w:p w14:paraId="2BC8501A" w14:textId="72A191FE" w:rsidR="008C47BE" w:rsidRPr="0093004C" w:rsidRDefault="008C47BE" w:rsidP="008C47BE">
      <w:pPr>
        <w:pStyle w:val="B2"/>
      </w:pPr>
      <w:r w:rsidRPr="0093004C">
        <w:lastRenderedPageBreak/>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FA016A" w:rsidRPr="0093004C">
        <w:t>TS</w:t>
      </w:r>
      <w:r w:rsidR="00FA016A">
        <w:t> </w:t>
      </w:r>
      <w:r w:rsidR="00FA016A" w:rsidRPr="0093004C">
        <w:t>36.331</w:t>
      </w:r>
      <w:r w:rsidR="00FA016A">
        <w:t> </w:t>
      </w:r>
      <w:r w:rsidR="00FA016A" w:rsidRPr="0093004C">
        <w:t>[</w:t>
      </w:r>
      <w:r w:rsidRPr="0093004C">
        <w:t xml:space="preserve">15] or </w:t>
      </w:r>
      <w:r w:rsidR="00FA016A" w:rsidRPr="0093004C">
        <w:t>TS</w:t>
      </w:r>
      <w:r w:rsidR="00FA016A">
        <w:t> </w:t>
      </w:r>
      <w:r w:rsidR="00FA016A" w:rsidRPr="0093004C">
        <w:t>38.331</w:t>
      </w:r>
      <w:r w:rsidR="00FA016A">
        <w:t> </w:t>
      </w:r>
      <w:r w:rsidR="00FA016A"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4D114C12"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FA016A" w:rsidRPr="0093004C">
        <w:t>TS</w:t>
      </w:r>
      <w:r w:rsidR="00FA016A">
        <w:t> </w:t>
      </w:r>
      <w:r w:rsidR="00FA016A" w:rsidRPr="0093004C">
        <w:t>38.331</w:t>
      </w:r>
      <w:r w:rsidR="00FA016A">
        <w:t> </w:t>
      </w:r>
      <w:r w:rsidR="00FA016A"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3832A6C9" w:rsidR="008C47BE" w:rsidRPr="0093004C" w:rsidRDefault="008C47BE" w:rsidP="008C47BE">
      <w:pPr>
        <w:pStyle w:val="NO"/>
      </w:pPr>
      <w:r w:rsidRPr="0093004C">
        <w:t>NOTE 3:</w:t>
      </w:r>
      <w:r w:rsidRPr="0093004C">
        <w:tab/>
        <w:t xml:space="preserve">When cross-carrier operation is supported, according to </w:t>
      </w:r>
      <w:r w:rsidR="00FA016A" w:rsidRPr="0093004C">
        <w:t>TS</w:t>
      </w:r>
      <w:r w:rsidR="00FA016A">
        <w:t> </w:t>
      </w:r>
      <w:r w:rsidR="00FA016A" w:rsidRPr="0093004C">
        <w:t>36.331</w:t>
      </w:r>
      <w:r w:rsidR="00FA016A">
        <w:t> </w:t>
      </w:r>
      <w:r w:rsidR="00FA016A" w:rsidRPr="0093004C">
        <w:t>[</w:t>
      </w:r>
      <w:r w:rsidRPr="0093004C">
        <w:t xml:space="preserve">15] or </w:t>
      </w:r>
      <w:r w:rsidR="00FA016A" w:rsidRPr="0093004C">
        <w:t>TS</w:t>
      </w:r>
      <w:r w:rsidR="00FA016A">
        <w:t> </w:t>
      </w:r>
      <w:r w:rsidR="00FA016A" w:rsidRPr="0093004C">
        <w:t>38.331</w:t>
      </w:r>
      <w:r w:rsidR="00FA016A">
        <w:t> </w:t>
      </w:r>
      <w:r w:rsidR="00FA016A"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359" w:name="_Toc66692651"/>
      <w:bookmarkStart w:id="360" w:name="_Toc66701830"/>
      <w:bookmarkStart w:id="361" w:name="_Toc69883488"/>
      <w:bookmarkStart w:id="362" w:name="_Toc73625498"/>
      <w:bookmarkStart w:id="363" w:name="_Toc83206598"/>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364" w:name="_Toc66692652"/>
      <w:bookmarkEnd w:id="359"/>
      <w:bookmarkEnd w:id="360"/>
      <w:bookmarkEnd w:id="361"/>
      <w:bookmarkEnd w:id="362"/>
      <w:bookmarkEnd w:id="363"/>
    </w:p>
    <w:p w14:paraId="2229A4CC" w14:textId="5DCB0293" w:rsidR="008C47BE" w:rsidRPr="0093004C" w:rsidRDefault="008C47BE" w:rsidP="008C47BE">
      <w:pPr>
        <w:pStyle w:val="Heading4"/>
        <w:rPr>
          <w:lang w:eastAsia="zh-CN"/>
        </w:rPr>
      </w:pPr>
      <w:bookmarkStart w:id="365" w:name="_Toc66701831"/>
      <w:bookmarkStart w:id="366" w:name="_Toc69883489"/>
      <w:bookmarkStart w:id="367" w:name="_Toc73625499"/>
      <w:bookmarkStart w:id="368" w:name="_Toc83206599"/>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364"/>
      <w:bookmarkEnd w:id="365"/>
      <w:bookmarkEnd w:id="366"/>
      <w:bookmarkEnd w:id="367"/>
      <w:bookmarkEnd w:id="368"/>
    </w:p>
    <w:p w14:paraId="6A4D322C" w14:textId="186970CF" w:rsidR="00481DF1" w:rsidRPr="0093004C" w:rsidRDefault="00481DF1" w:rsidP="00481DF1">
      <w:r w:rsidRPr="0093004C">
        <w:t xml:space="preserve">The following information is provisioned in the UE in support of the UE assuming the role of a </w:t>
      </w:r>
      <w:r w:rsidR="005B25D8">
        <w:rPr>
          <w:rFonts w:hint="eastAsia"/>
          <w:lang w:eastAsia="zh-CN"/>
        </w:rPr>
        <w:t xml:space="preserve">5G </w:t>
      </w:r>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FD78AAA"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w:t>
      </w:r>
      <w:r w:rsidR="009D430E">
        <w:rPr>
          <w:rFonts w:hint="eastAsia"/>
          <w:lang w:eastAsia="zh-CN"/>
        </w:rPr>
        <w:t xml:space="preserve">UE-to-Network </w:t>
      </w:r>
      <w:r w:rsidRPr="0093004C">
        <w:t xml:space="preserve">Relay Discovery when </w:t>
      </w:r>
      <w:r w:rsidR="004B64C6" w:rsidRPr="009F223C">
        <w:rPr>
          <w:rFonts w:eastAsia="SimSun"/>
          <w:lang w:eastAsia="zh-CN"/>
        </w:rPr>
        <w:t>provided by PCF or provisioned in the ME or configured in the UICC</w:t>
      </w:r>
      <w:r w:rsidRPr="0093004C">
        <w:t>:</w:t>
      </w:r>
    </w:p>
    <w:p w14:paraId="33407C0F" w14:textId="3F8A20D7"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r w:rsidR="00B01063">
        <w:t xml:space="preserve">, </w:t>
      </w:r>
      <w:bookmarkStart w:id="369" w:name="_Hlk80362482"/>
      <w:bookmarkStart w:id="370" w:name="_Hlk80362396"/>
      <w:r w:rsidR="00B01063" w:rsidRPr="00916A3F">
        <w:t>UE-to-Network</w:t>
      </w:r>
      <w:bookmarkEnd w:id="369"/>
      <w:r w:rsidR="00B01063" w:rsidRPr="00916A3F">
        <w:t xml:space="preserve"> </w:t>
      </w:r>
      <w:bookmarkEnd w:id="370"/>
      <w:r w:rsidR="00B01063" w:rsidRPr="00916A3F">
        <w:t>Relay Layer Indicator(s)</w:t>
      </w:r>
      <w:r w:rsidRPr="0093004C">
        <w:t>);</w:t>
      </w:r>
      <w:r w:rsidR="005E77D4" w:rsidRPr="00916A3F">
        <w:t xml:space="preserve"> the UE-to-Network Relay Layer Indicator indicates whether a particular RSC is offering 5G ProSe Layer-2 or Layer-3 UE-to-Network Relay service.</w:t>
      </w:r>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7CC1A467" w:rsidR="00326948" w:rsidRDefault="00481DF1" w:rsidP="00326948">
      <w:pPr>
        <w:pStyle w:val="B3"/>
      </w:pPr>
      <w:r w:rsidRPr="0093004C">
        <w:t>-</w:t>
      </w:r>
      <w:r w:rsidRPr="0093004C">
        <w:tab/>
        <w:t xml:space="preserve">For </w:t>
      </w:r>
      <w:r w:rsidR="00AB6747">
        <w:rPr>
          <w:rFonts w:hint="eastAsia"/>
          <w:lang w:eastAsia="zh-CN"/>
        </w:rPr>
        <w:t xml:space="preserve">5G </w:t>
      </w:r>
      <w:r w:rsidRPr="0093004C">
        <w:t>ProSe</w:t>
      </w:r>
      <w:r w:rsidR="00AB6747" w:rsidRPr="00AB6747">
        <w:t xml:space="preserve"> </w:t>
      </w:r>
      <w:r w:rsidR="00AB6747" w:rsidRPr="0093004C">
        <w:t>Layer 3</w:t>
      </w:r>
      <w:r w:rsidRPr="0093004C">
        <w:t xml:space="preserve"> UE-to-Network Relay, the PDU Session parameters (PDU Session type, DNN, SSC Mode, S-NSSAI, Access Type Preference) to be used for the relayed traffic for each ProSe Relay Service Code;</w:t>
      </w:r>
    </w:p>
    <w:p w14:paraId="3F58DA11" w14:textId="3A97EF71" w:rsidR="00481DF1" w:rsidRPr="0093004C" w:rsidRDefault="00481DF1" w:rsidP="00326948">
      <w:pPr>
        <w:pStyle w:val="B3"/>
      </w:pPr>
      <w:r w:rsidRPr="0093004C">
        <w:t>-</w:t>
      </w:r>
      <w:r w:rsidRPr="0093004C">
        <w:tab/>
        <w:t xml:space="preserve">Includes security related content for </w:t>
      </w:r>
      <w:r w:rsidR="00332666">
        <w:t xml:space="preserve">5G </w:t>
      </w:r>
      <w:r w:rsidRPr="0093004C">
        <w:t xml:space="preserve">ProSe Relay </w:t>
      </w:r>
      <w:r w:rsidR="00430A23">
        <w:rPr>
          <w:rFonts w:hint="eastAsia"/>
          <w:lang w:eastAsia="zh-CN"/>
        </w:rPr>
        <w:t xml:space="preserve">UE-to-Network </w:t>
      </w:r>
      <w:r w:rsidRPr="0093004C">
        <w:t>Discovery for each ProSe Relay Service Code.</w:t>
      </w:r>
    </w:p>
    <w:p w14:paraId="071F8692" w14:textId="6BB87C96" w:rsidR="004A0FCE" w:rsidRPr="004A0FCE" w:rsidRDefault="00326948" w:rsidP="00395A71">
      <w:pPr>
        <w:pStyle w:val="EditorsNote"/>
      </w:pPr>
      <w:r w:rsidRPr="00395A71">
        <w:lastRenderedPageBreak/>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2BCCF6E2" w:rsidR="00481DF1" w:rsidRPr="0093004C" w:rsidRDefault="00481DF1" w:rsidP="00481DF1">
      <w:pPr>
        <w:pStyle w:val="B1"/>
      </w:pPr>
      <w:r w:rsidRPr="0093004C">
        <w:t>3)</w:t>
      </w:r>
      <w:r w:rsidRPr="0093004C">
        <w:tab/>
        <w:t xml:space="preserve">For </w:t>
      </w:r>
      <w:r w:rsidR="00D77F5F">
        <w:rPr>
          <w:rFonts w:hint="eastAsia"/>
          <w:lang w:eastAsia="zh-CN"/>
        </w:rPr>
        <w:t xml:space="preserve">5G </w:t>
      </w:r>
      <w:r w:rsidRPr="0093004C">
        <w:t>ProSe</w:t>
      </w:r>
      <w:r w:rsidR="00A97D6F" w:rsidRPr="00DE62DA">
        <w:t xml:space="preserve"> </w:t>
      </w:r>
      <w:r w:rsidR="00A97D6F" w:rsidRPr="0093004C">
        <w:t>Layer 3</w:t>
      </w:r>
      <w:r w:rsidRPr="0093004C">
        <w:t xml:space="preserv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1D170EE5" w:rsidR="00326948" w:rsidRDefault="000709D0" w:rsidP="000709D0">
      <w:pPr>
        <w:pStyle w:val="B3"/>
      </w:pPr>
      <w:r w:rsidRPr="000709D0">
        <w:t>-</w:t>
      </w:r>
      <w:r w:rsidRPr="000709D0">
        <w:tab/>
        <w:t xml:space="preserve">a PQI PDB adjustment factor, for the PC5 communication for the </w:t>
      </w:r>
      <w:r w:rsidR="00E6023E">
        <w:rPr>
          <w:rFonts w:hint="eastAsia"/>
          <w:lang w:eastAsia="zh-CN"/>
        </w:rPr>
        <w:t xml:space="preserve">5G ProSe Layer-3 </w:t>
      </w:r>
      <w:r w:rsidRPr="000709D0">
        <w:t>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474BA185"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 xml:space="preserve">Layer 3 UE-to-Network Relay to relay Ethernet or Unstructured traffic from </w:t>
      </w:r>
      <w:r w:rsidR="00E478D8">
        <w:rPr>
          <w:rFonts w:hint="eastAsia"/>
          <w:lang w:eastAsia="zh-CN"/>
        </w:rPr>
        <w:t xml:space="preserve">5G ProSe Layer-3 </w:t>
      </w:r>
      <w:r w:rsidRPr="001C3B36">
        <w:t>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4176D406" w:rsidR="00481DF1" w:rsidRPr="0093004C" w:rsidRDefault="00481DF1" w:rsidP="00481DF1">
      <w:r w:rsidRPr="0093004C">
        <w:t xml:space="preserve">The following information is provisioned in the UE in support of the UE assuming the role of a </w:t>
      </w:r>
      <w:r w:rsidR="008978EB">
        <w:rPr>
          <w:rFonts w:hint="eastAsia"/>
          <w:lang w:eastAsia="zh-CN"/>
        </w:rPr>
        <w:t xml:space="preserve">5G ProSe </w:t>
      </w:r>
      <w:r w:rsidRPr="0093004C">
        <w:t xml:space="preserve">Remote UE and thereby enabling the use of a </w:t>
      </w:r>
      <w:r w:rsidR="00B43808">
        <w:rPr>
          <w:rFonts w:hint="eastAsia"/>
          <w:lang w:eastAsia="zh-CN"/>
        </w:rPr>
        <w:t xml:space="preserve">5G </w:t>
      </w:r>
      <w:r w:rsidRPr="0093004C">
        <w:t>ProSe UE-to-Network Relay:</w:t>
      </w:r>
    </w:p>
    <w:p w14:paraId="09DC3AED" w14:textId="7128127E"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66DC0376" w:rsidR="00481DF1" w:rsidRPr="0093004C" w:rsidRDefault="00481DF1" w:rsidP="00481DF1">
      <w:pPr>
        <w:pStyle w:val="B1"/>
      </w:pPr>
      <w:r w:rsidRPr="0093004C">
        <w:t>2)</w:t>
      </w:r>
      <w:r w:rsidRPr="0093004C">
        <w:tab/>
        <w:t xml:space="preserve">Policy/parameters for </w:t>
      </w:r>
      <w:r w:rsidR="00215B4B">
        <w:t xml:space="preserve">5G </w:t>
      </w:r>
      <w:r w:rsidRPr="0093004C">
        <w:t xml:space="preserve">ProSe </w:t>
      </w:r>
      <w:r w:rsidR="00B00B44">
        <w:rPr>
          <w:rFonts w:hint="eastAsia"/>
          <w:lang w:eastAsia="zh-CN"/>
        </w:rPr>
        <w:t xml:space="preserve">UE-to-Network </w:t>
      </w:r>
      <w:r w:rsidRPr="0093004C">
        <w:t>Relay Discovery:</w:t>
      </w:r>
    </w:p>
    <w:p w14:paraId="354C1392" w14:textId="09A8AD21"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 xml:space="preserve">ProSe UE-to-Network Relay after discovery when </w:t>
      </w:r>
      <w:r w:rsidR="005E2922" w:rsidRPr="009F223C">
        <w:rPr>
          <w:rFonts w:eastAsia="SimSun"/>
          <w:lang w:eastAsia="zh-CN"/>
        </w:rPr>
        <w:t>provided by PCF or provisioned in the ME or configured in the UICC</w:t>
      </w:r>
      <w:r w:rsidRPr="0093004C">
        <w:t>:</w:t>
      </w:r>
    </w:p>
    <w:p w14:paraId="42978C73" w14:textId="5203E279" w:rsidR="00481DF1" w:rsidRDefault="00481DF1" w:rsidP="00326948">
      <w:pPr>
        <w:pStyle w:val="B3"/>
      </w:pPr>
      <w:r w:rsidRPr="0093004C">
        <w:t>-</w:t>
      </w:r>
      <w:r w:rsidRPr="0093004C">
        <w:tab/>
      </w:r>
      <w:r w:rsidR="00F750DD">
        <w:rPr>
          <w:rFonts w:hint="eastAsia"/>
          <w:lang w:eastAsia="zh-CN"/>
        </w:rPr>
        <w:t xml:space="preserve">5G </w:t>
      </w:r>
      <w:r w:rsidRPr="0093004C">
        <w:t>ProSe UE-to-Network Relay Discovery parameters (User Info ID, Relay Service Code(s)</w:t>
      </w:r>
      <w:r w:rsidR="006E2BB9">
        <w:t>,</w:t>
      </w:r>
      <w:r w:rsidR="006E2BB9" w:rsidRPr="00D26297">
        <w:rPr>
          <w:lang w:eastAsia="zh-CN"/>
        </w:rPr>
        <w:t xml:space="preserve"> </w:t>
      </w:r>
      <w:r w:rsidR="006E2BB9" w:rsidRPr="00916A3F">
        <w:t>UE-to-Network</w:t>
      </w:r>
      <w:r w:rsidR="006E2BB9" w:rsidRPr="00916A3F">
        <w:rPr>
          <w:lang w:eastAsia="zh-CN"/>
        </w:rPr>
        <w:t xml:space="preserve"> Relay Layer indicator(s)</w:t>
      </w:r>
      <w:r w:rsidRPr="0093004C">
        <w:t>);</w:t>
      </w:r>
      <w:r w:rsidR="004D5089" w:rsidRPr="004D5089">
        <w:t xml:space="preserve"> </w:t>
      </w:r>
      <w:r w:rsidR="004D5089" w:rsidRPr="00916A3F">
        <w:t>the UE-to-Network</w:t>
      </w:r>
      <w:r w:rsidR="004D5089" w:rsidRPr="00916A3F" w:rsidDel="00CB71CA">
        <w:t xml:space="preserve"> </w:t>
      </w:r>
      <w:r w:rsidR="004D5089" w:rsidRPr="00916A3F">
        <w:t>Relay Layer Indicator indicates whether a particular RSC is offering 5G ProSe Layer-2 or Layer-3 UE-to-Network Relay service.</w:t>
      </w:r>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270687F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w:t>
      </w:r>
      <w:r w:rsidR="00FA7498">
        <w:t>-</w:t>
      </w:r>
      <w:r w:rsidRPr="0093004C">
        <w:t>3 UE-to-Network Relay, the PDU Session parameters (PDU Session type, DNN, SSC Mode, S-NSSAI, Access Type Preference) to be used for the relayed traffic</w:t>
      </w:r>
      <w:r w:rsidR="0058434B">
        <w:t xml:space="preserve"> without using N3IWF access</w:t>
      </w:r>
      <w:r w:rsidR="0058434B" w:rsidRPr="00D26297">
        <w:t xml:space="preserve">, or </w:t>
      </w:r>
      <w:r w:rsidR="0058434B">
        <w:t xml:space="preserve">an </w:t>
      </w:r>
      <w:r w:rsidR="0058434B" w:rsidRPr="00D26297">
        <w:t>indication of N3IWF</w:t>
      </w:r>
      <w:r w:rsidR="0058434B">
        <w:t xml:space="preserve"> </w:t>
      </w:r>
      <w:r w:rsidR="0058434B" w:rsidRPr="00D26297">
        <w:t>access</w:t>
      </w:r>
      <w:r w:rsidR="0058434B">
        <w:t>,</w:t>
      </w:r>
      <w:r w:rsidRPr="0093004C">
        <w:t xml:space="preserve"> for each ProSe Relay Service Code;</w:t>
      </w:r>
    </w:p>
    <w:p w14:paraId="0A9A76CF" w14:textId="55FFE3F4" w:rsidR="00481DF1" w:rsidRDefault="00481DF1" w:rsidP="00326948">
      <w:pPr>
        <w:pStyle w:val="B3"/>
      </w:pPr>
      <w:r w:rsidRPr="0093004C">
        <w:t>-</w:t>
      </w:r>
      <w:r w:rsidRPr="0093004C">
        <w:tab/>
        <w:t xml:space="preserve">Includes security related content for </w:t>
      </w:r>
      <w:r w:rsidR="0073019B">
        <w:rPr>
          <w:rFonts w:hint="eastAsia"/>
          <w:lang w:eastAsia="zh-CN"/>
        </w:rPr>
        <w:t xml:space="preserve">5G </w:t>
      </w:r>
      <w:r w:rsidRPr="0093004C">
        <w:t xml:space="preserve">ProSe </w:t>
      </w:r>
      <w:r w:rsidR="0073019B">
        <w:rPr>
          <w:rFonts w:hint="eastAsia"/>
          <w:lang w:eastAsia="zh-CN"/>
        </w:rPr>
        <w:t xml:space="preserve">UE-to-Network </w:t>
      </w:r>
      <w:r w:rsidRPr="0093004C">
        <w:t>Relay Discovery for each ProSe Relay Service Codes.</w:t>
      </w:r>
    </w:p>
    <w:p w14:paraId="12D42110" w14:textId="77777777" w:rsidR="00183F8B" w:rsidRDefault="00183F8B" w:rsidP="00183F8B">
      <w:pPr>
        <w:pStyle w:val="B1"/>
      </w:pPr>
      <w:r>
        <w:t>3)</w:t>
      </w:r>
      <w:r>
        <w:tab/>
        <w:t>Policy/parameters for N3IWF selection</w:t>
      </w:r>
      <w:r>
        <w:rPr>
          <w:rFonts w:eastAsia="DengXian"/>
        </w:rPr>
        <w:t xml:space="preserve"> for 5G ProSe Layer-3 Remote UE</w:t>
      </w:r>
      <w:r>
        <w:t>:</w:t>
      </w:r>
    </w:p>
    <w:p w14:paraId="6F051AC8" w14:textId="19045578" w:rsidR="00183F8B" w:rsidRDefault="00183F8B" w:rsidP="007A44C1">
      <w:pPr>
        <w:pStyle w:val="B2"/>
        <w:rPr>
          <w:lang w:eastAsia="ko-KR"/>
        </w:rPr>
      </w:pPr>
      <w:r>
        <w:rPr>
          <w:rFonts w:hint="eastAsia"/>
          <w:lang w:eastAsia="ko-KR"/>
        </w:rPr>
        <w:t>-</w:t>
      </w:r>
      <w:r w:rsidR="007A44C1">
        <w:rPr>
          <w:rFonts w:hint="eastAsia"/>
          <w:lang w:eastAsia="ko-KR"/>
        </w:rPr>
        <w:tab/>
      </w:r>
      <w:r>
        <w:rPr>
          <w:lang w:eastAsia="ko-KR"/>
        </w:rPr>
        <w:t>N3IWF identifier configuration for 5G ProSe Layer-3 Remote UE (either FQDN or IP address) in the HPLMN.</w:t>
      </w:r>
    </w:p>
    <w:p w14:paraId="28E62A6A" w14:textId="203E8358" w:rsidR="00183F8B" w:rsidRPr="0093004C" w:rsidRDefault="00183F8B" w:rsidP="007A44C1">
      <w:pPr>
        <w:pStyle w:val="B2"/>
      </w:pPr>
      <w:r>
        <w:rPr>
          <w:lang w:eastAsia="ko-KR"/>
        </w:rPr>
        <w:t>-</w:t>
      </w:r>
      <w:r>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3A020E4B"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00553397">
        <w:rPr>
          <w:rFonts w:hint="eastAsia"/>
          <w:lang w:eastAsia="zh-CN"/>
        </w:rPr>
        <w:t xml:space="preserve">5G ProSe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284DF5A2" w:rsidR="00481DF1" w:rsidRPr="0093004C" w:rsidRDefault="00481DF1" w:rsidP="00481DF1">
      <w:pPr>
        <w:pStyle w:val="B1"/>
      </w:pPr>
      <w:r w:rsidRPr="0093004C">
        <w:lastRenderedPageBreak/>
        <w:t>1)</w:t>
      </w:r>
      <w:r w:rsidR="00997E6B" w:rsidRPr="0093004C">
        <w:tab/>
      </w:r>
      <w:r w:rsidRPr="0093004C">
        <w:t xml:space="preserve">Radio parameters for </w:t>
      </w:r>
      <w:r w:rsidR="00210047">
        <w:t xml:space="preserve">5G </w:t>
      </w:r>
      <w:r w:rsidRPr="0093004C">
        <w:t xml:space="preserve">ProSe </w:t>
      </w:r>
      <w:r w:rsidR="00FA2D32">
        <w:rPr>
          <w:rFonts w:hint="eastAsia"/>
          <w:lang w:eastAsia="zh-CN"/>
        </w:rPr>
        <w:t xml:space="preserve">UE-to-Network </w:t>
      </w:r>
      <w:r w:rsidRPr="0093004C">
        <w:t xml:space="preserve">Relay Discovery when the UE is not </w:t>
      </w:r>
      <w:r w:rsidR="0093004C">
        <w:t>"</w:t>
      </w:r>
      <w:r w:rsidRPr="0093004C">
        <w:t>served by NG-RAN</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68371F7"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w:t>
      </w:r>
      <w:r w:rsidR="005B2F64">
        <w:rPr>
          <w:rFonts w:hint="eastAsia"/>
          <w:lang w:eastAsia="zh-CN"/>
        </w:rPr>
        <w:t xml:space="preserve">UE-to-Network </w:t>
      </w:r>
      <w:r w:rsidRPr="0093004C">
        <w:t xml:space="preserve">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371" w:name="_Toc66692653"/>
      <w:bookmarkStart w:id="372" w:name="_Toc66701832"/>
      <w:bookmarkStart w:id="373" w:name="_Toc69883490"/>
      <w:bookmarkStart w:id="374" w:name="_Toc73625500"/>
      <w:bookmarkStart w:id="375" w:name="_Toc83206600"/>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371"/>
      <w:bookmarkEnd w:id="372"/>
      <w:bookmarkEnd w:id="373"/>
      <w:bookmarkEnd w:id="374"/>
      <w:bookmarkEnd w:id="375"/>
    </w:p>
    <w:p w14:paraId="36D015AE" w14:textId="77777777" w:rsidR="00C777DF" w:rsidRPr="00303B91" w:rsidRDefault="00C777DF" w:rsidP="00326948">
      <w:pPr>
        <w:pStyle w:val="Heading5"/>
      </w:pPr>
      <w:bookmarkStart w:id="376" w:name="_Toc73625501"/>
      <w:bookmarkStart w:id="377" w:name="_Toc83206601"/>
      <w:r>
        <w:t>5</w:t>
      </w:r>
      <w:r w:rsidRPr="00303B91">
        <w:t>.</w:t>
      </w:r>
      <w:r>
        <w:t>1</w:t>
      </w:r>
      <w:r w:rsidRPr="00303B91">
        <w:t>.</w:t>
      </w:r>
      <w:r>
        <w:t>4</w:t>
      </w:r>
      <w:r w:rsidRPr="00303B91">
        <w:t>.2.1</w:t>
      </w:r>
      <w:r w:rsidRPr="00303B91">
        <w:tab/>
        <w:t>Principles for applying parameters for ProSe UE-to-Network Relay</w:t>
      </w:r>
      <w:r>
        <w:t xml:space="preserve"> discovery</w:t>
      </w:r>
      <w:bookmarkEnd w:id="376"/>
      <w:bookmarkEnd w:id="377"/>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378" w:name="_Hlk71213060"/>
      <w:r w:rsidR="003C31F5">
        <w:t xml:space="preserve">5G </w:t>
      </w:r>
      <w:r w:rsidRPr="00D856A2">
        <w:t>ProSe UE-to-Network Relay discovery</w:t>
      </w:r>
      <w:bookmarkEnd w:id="378"/>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598A3668"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7DB56750"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11D4DF9" w:rsidR="00C777DF" w:rsidRPr="0093004C" w:rsidDel="001F5336" w:rsidRDefault="00C777DF" w:rsidP="00C777DF">
      <w:pPr>
        <w:pStyle w:val="B2"/>
      </w:pPr>
      <w:r w:rsidRPr="0093004C" w:rsidDel="001F5336">
        <w:lastRenderedPageBreak/>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6BF7FE13"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3DBD240B"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5EEA1D7A" w14:textId="750BB55A" w:rsidR="00C777DF" w:rsidRPr="00303B91" w:rsidRDefault="00C777DF" w:rsidP="00326948">
      <w:pPr>
        <w:pStyle w:val="Heading5"/>
      </w:pPr>
      <w:bookmarkStart w:id="379" w:name="_Toc73625502"/>
      <w:bookmarkStart w:id="380" w:name="_Toc83206602"/>
      <w:r>
        <w:t>5</w:t>
      </w:r>
      <w:r w:rsidRPr="00303B91">
        <w:t>.</w:t>
      </w:r>
      <w:r>
        <w:t>1</w:t>
      </w:r>
      <w:r w:rsidRPr="00303B91">
        <w:t>.</w:t>
      </w:r>
      <w:r>
        <w:t>4</w:t>
      </w:r>
      <w:r w:rsidRPr="00303B91">
        <w:t>.2.</w:t>
      </w:r>
      <w:r>
        <w:t>2</w:t>
      </w:r>
      <w:r w:rsidRPr="00303B91">
        <w:tab/>
      </w:r>
      <w:bookmarkStart w:id="381" w:name="_Hlk71217624"/>
      <w:r w:rsidRPr="00303B91">
        <w:t xml:space="preserve">Principles for applying parameters for </w:t>
      </w:r>
      <w:r w:rsidR="00E416B9">
        <w:t xml:space="preserve">5G </w:t>
      </w:r>
      <w:r w:rsidRPr="00303B91">
        <w:t>ProSe UE-to-Network Relay</w:t>
      </w:r>
      <w:r>
        <w:t xml:space="preserve"> communication</w:t>
      </w:r>
      <w:bookmarkEnd w:id="379"/>
      <w:bookmarkEnd w:id="381"/>
      <w:bookmarkEnd w:id="380"/>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0A6158EE"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2EAD57AE" w:rsidR="00C777DF" w:rsidRPr="0093004C" w:rsidDel="001F5336" w:rsidRDefault="00C777DF" w:rsidP="00C777DF">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382" w:name="_Hlk71217238"/>
      <w:r w:rsidRPr="0093004C" w:rsidDel="001F5336">
        <w:t xml:space="preserve"> </w:t>
      </w:r>
      <w:r w:rsidRPr="00D856A2">
        <w:t>UE-to-Network Relay</w:t>
      </w:r>
      <w:bookmarkEnd w:id="382"/>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052A71B9"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r w:rsidR="006E5137" w:rsidRPr="002D7102">
        <w:t>communication</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4493D2B8"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38C43FE2"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41E2AF29"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02FBF7BD" w14:textId="77777777" w:rsidR="008C47BE" w:rsidRPr="0093004C" w:rsidRDefault="008C47BE" w:rsidP="008C47BE">
      <w:pPr>
        <w:pStyle w:val="Heading4"/>
        <w:rPr>
          <w:lang w:eastAsia="zh-CN"/>
        </w:rPr>
      </w:pPr>
      <w:bookmarkStart w:id="383" w:name="_Toc66692654"/>
      <w:bookmarkStart w:id="384" w:name="_Toc66701833"/>
      <w:bookmarkStart w:id="385" w:name="_Toc69883491"/>
      <w:bookmarkStart w:id="386" w:name="_Toc73625503"/>
      <w:bookmarkStart w:id="387" w:name="_Toc83206603"/>
      <w:r w:rsidRPr="0093004C">
        <w:rPr>
          <w:lang w:eastAsia="zh-CN"/>
        </w:rPr>
        <w:t>5.1.4.3</w:t>
      </w:r>
      <w:r w:rsidRPr="0093004C">
        <w:rPr>
          <w:lang w:eastAsia="zh-CN"/>
        </w:rPr>
        <w:tab/>
        <w:t>Principles for Network controlled Remote authorization for ProSe UE-to-Network Relay</w:t>
      </w:r>
      <w:bookmarkEnd w:id="383"/>
      <w:bookmarkEnd w:id="384"/>
      <w:bookmarkEnd w:id="385"/>
      <w:bookmarkEnd w:id="386"/>
      <w:bookmarkEnd w:id="387"/>
    </w:p>
    <w:p w14:paraId="175BB29A" w14:textId="42D096AB"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FA016A" w:rsidRPr="0093004C">
        <w:t>TR</w:t>
      </w:r>
      <w:r w:rsidR="00FA016A">
        <w:t> </w:t>
      </w:r>
      <w:r w:rsidR="00FA016A" w:rsidRPr="0093004C">
        <w:t>23.752</w:t>
      </w:r>
      <w:r w:rsidR="00FA016A">
        <w:t> </w:t>
      </w:r>
      <w:r w:rsidR="00FA016A" w:rsidRPr="0093004C">
        <w:t>[</w:t>
      </w:r>
      <w:r w:rsidR="00890F9F" w:rsidRPr="0093004C">
        <w:t>21]</w:t>
      </w:r>
      <w:r w:rsidR="008C47BE" w:rsidRPr="0093004C">
        <w:t>.</w:t>
      </w:r>
    </w:p>
    <w:p w14:paraId="690CFCFA" w14:textId="25BA13B5" w:rsidR="008C47BE" w:rsidRPr="0093004C" w:rsidRDefault="008C47BE" w:rsidP="008C47BE">
      <w:pPr>
        <w:pStyle w:val="Heading2"/>
      </w:pPr>
      <w:bookmarkStart w:id="388" w:name="_Toc66692658"/>
      <w:bookmarkStart w:id="389" w:name="_Toc66701837"/>
      <w:bookmarkStart w:id="390" w:name="_Toc69883495"/>
      <w:bookmarkStart w:id="391" w:name="_Toc73625504"/>
      <w:bookmarkStart w:id="392" w:name="_Toc83206604"/>
      <w:r w:rsidRPr="0093004C">
        <w:t>5.2</w:t>
      </w:r>
      <w:r w:rsidRPr="0093004C">
        <w:tab/>
      </w:r>
      <w:r w:rsidR="00E56124">
        <w:t xml:space="preserve">5G </w:t>
      </w:r>
      <w:r w:rsidRPr="0093004C">
        <w:t>ProSe Direct Discovery</w:t>
      </w:r>
      <w:bookmarkEnd w:id="388"/>
      <w:bookmarkEnd w:id="389"/>
      <w:bookmarkEnd w:id="390"/>
      <w:bookmarkEnd w:id="391"/>
      <w:bookmarkEnd w:id="392"/>
    </w:p>
    <w:p w14:paraId="32520379" w14:textId="77777777" w:rsidR="008C47BE" w:rsidRPr="0093004C" w:rsidRDefault="008C47BE" w:rsidP="00395A71">
      <w:pPr>
        <w:pStyle w:val="Heading3"/>
      </w:pPr>
      <w:bookmarkStart w:id="393" w:name="_Toc517047989"/>
      <w:bookmarkStart w:id="394" w:name="_Toc73625505"/>
      <w:bookmarkStart w:id="395" w:name="_Toc83206605"/>
      <w:r w:rsidRPr="0093004C">
        <w:t>5.2.1</w:t>
      </w:r>
      <w:r w:rsidRPr="0093004C">
        <w:tab/>
      </w:r>
      <w:bookmarkEnd w:id="393"/>
      <w:r w:rsidRPr="0093004C">
        <w:t>General</w:t>
      </w:r>
      <w:bookmarkEnd w:id="394"/>
      <w:bookmarkEnd w:id="395"/>
    </w:p>
    <w:p w14:paraId="0F5C0E14" w14:textId="5D2E1944"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FA016A" w:rsidRPr="0093004C">
        <w:t>TS</w:t>
      </w:r>
      <w:r w:rsidR="00FA016A">
        <w:t> </w:t>
      </w:r>
      <w:r w:rsidR="00FA016A" w:rsidRPr="0093004C">
        <w:t>23.303</w:t>
      </w:r>
      <w:r w:rsidR="00FA016A">
        <w:t> </w:t>
      </w:r>
      <w:r w:rsidR="00FA016A"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lastRenderedPageBreak/>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396" w:name="_Toc73625506"/>
      <w:bookmarkStart w:id="397" w:name="_Toc83206606"/>
      <w:bookmarkStart w:id="398" w:name="_Toc517047998"/>
      <w:bookmarkStart w:id="399" w:name="_Toc45003274"/>
      <w:r w:rsidRPr="0093004C">
        <w:t>5.2.2</w:t>
      </w:r>
      <w:r w:rsidRPr="0093004C">
        <w:tab/>
      </w:r>
      <w:r w:rsidR="00E56124" w:rsidRPr="00395A71">
        <w:t xml:space="preserve">5G </w:t>
      </w:r>
      <w:r w:rsidRPr="0093004C">
        <w:t>ProSe Direct Discovery Models</w:t>
      </w:r>
      <w:bookmarkEnd w:id="396"/>
      <w:bookmarkEnd w:id="397"/>
    </w:p>
    <w:bookmarkEnd w:id="398"/>
    <w:bookmarkEnd w:id="399"/>
    <w:p w14:paraId="50053CCF" w14:textId="7AB9E64D"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FA016A" w:rsidRPr="0093004C">
        <w:t>TS</w:t>
      </w:r>
      <w:r w:rsidR="00FA016A">
        <w:t> </w:t>
      </w:r>
      <w:r w:rsidR="00FA016A" w:rsidRPr="0093004C">
        <w:t>23.303</w:t>
      </w:r>
      <w:r w:rsidR="00FA016A">
        <w:t> </w:t>
      </w:r>
      <w:r w:rsidR="00FA016A" w:rsidRPr="0093004C">
        <w:t>[</w:t>
      </w:r>
      <w:r w:rsidRPr="0093004C">
        <w:t>3].</w:t>
      </w:r>
    </w:p>
    <w:p w14:paraId="73FABAFF" w14:textId="780046F7" w:rsidR="008C47BE" w:rsidRPr="0093004C" w:rsidRDefault="008C47BE" w:rsidP="00395A71">
      <w:pPr>
        <w:pStyle w:val="Heading3"/>
      </w:pPr>
      <w:bookmarkStart w:id="400" w:name="_Toc73625507"/>
      <w:bookmarkStart w:id="401" w:name="_Toc83206607"/>
      <w:r w:rsidRPr="0093004C">
        <w:t>5.2.3</w:t>
      </w:r>
      <w:r w:rsidRPr="0093004C">
        <w:tab/>
      </w:r>
      <w:r w:rsidR="00375372">
        <w:rPr>
          <w:rFonts w:hint="eastAsia"/>
          <w:lang w:eastAsia="zh-CN"/>
        </w:rPr>
        <w:t xml:space="preserve">5G ProSe </w:t>
      </w:r>
      <w:r w:rsidRPr="0093004C">
        <w:t>UE-to-Network Relay Discovery</w:t>
      </w:r>
      <w:bookmarkEnd w:id="400"/>
      <w:bookmarkEnd w:id="401"/>
    </w:p>
    <w:p w14:paraId="74E4B4C1" w14:textId="22C74BB8" w:rsidR="008C47BE" w:rsidRPr="0093004C" w:rsidRDefault="008C47BE" w:rsidP="008C47BE">
      <w:pPr>
        <w:rPr>
          <w:lang w:eastAsia="zh-CN"/>
        </w:rPr>
      </w:pPr>
      <w:r w:rsidRPr="0093004C">
        <w:t xml:space="preserve">For a high-level description of </w:t>
      </w:r>
      <w:r w:rsidR="008655A0">
        <w:t xml:space="preserve">5G </w:t>
      </w:r>
      <w:r w:rsidRPr="0093004C">
        <w:t>ProSe  UE-to-Network Relay</w:t>
      </w:r>
      <w:r w:rsidR="00B02755">
        <w:rPr>
          <w:rFonts w:hint="eastAsia"/>
          <w:lang w:eastAsia="zh-CN"/>
        </w:rPr>
        <w:t xml:space="preserve"> discovery</w:t>
      </w:r>
      <w:r w:rsidRPr="0093004C">
        <w:t>, see clauses </w:t>
      </w:r>
      <w:r w:rsidR="009D3180">
        <w:t>6.3.2.3</w:t>
      </w:r>
      <w:r w:rsidRPr="0093004C">
        <w:t>.</w:t>
      </w:r>
    </w:p>
    <w:p w14:paraId="04F75484" w14:textId="0272F3DB" w:rsidR="008C47BE" w:rsidRPr="0093004C" w:rsidRDefault="008C47BE" w:rsidP="00395A71">
      <w:pPr>
        <w:pStyle w:val="Heading3"/>
      </w:pPr>
      <w:bookmarkStart w:id="402" w:name="_Toc73625508"/>
      <w:bookmarkStart w:id="403" w:name="_Toc83206608"/>
      <w:bookmarkStart w:id="404" w:name="_Toc50557384"/>
      <w:bookmarkStart w:id="405" w:name="_Toc50549070"/>
      <w:bookmarkStart w:id="406" w:name="_Toc55202378"/>
      <w:bookmarkStart w:id="407" w:name="_Toc57210005"/>
      <w:bookmarkStart w:id="408" w:name="_Toc57366396"/>
      <w:r w:rsidRPr="0093004C">
        <w:t>5.2.4</w:t>
      </w:r>
      <w:r w:rsidRPr="0093004C">
        <w:tab/>
      </w:r>
      <w:r w:rsidR="000A6354" w:rsidRPr="00395A71">
        <w:t xml:space="preserve">5G </w:t>
      </w:r>
      <w:r w:rsidRPr="0093004C">
        <w:t>ProSe Direct Discovery Characteristics</w:t>
      </w:r>
      <w:bookmarkEnd w:id="402"/>
      <w:bookmarkEnd w:id="403"/>
    </w:p>
    <w:bookmarkEnd w:id="404"/>
    <w:bookmarkEnd w:id="405"/>
    <w:bookmarkEnd w:id="406"/>
    <w:bookmarkEnd w:id="407"/>
    <w:bookmarkEnd w:id="408"/>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5AAC58CD" w:rsidR="008C47BE" w:rsidRPr="0093004C" w:rsidRDefault="00CE56E0" w:rsidP="008C47BE">
      <w:pPr>
        <w:rPr>
          <w:lang w:eastAsia="zh-CN"/>
        </w:rPr>
      </w:pPr>
      <w:r>
        <w:rPr>
          <w:lang w:eastAsia="zh-CN"/>
        </w:rPr>
        <w:t>5G</w:t>
      </w:r>
      <w:r w:rsidR="008C47BE" w:rsidRPr="0093004C">
        <w:rPr>
          <w:lang w:eastAsia="zh-CN"/>
        </w:rPr>
        <w:t xml:space="preserve"> ProSe Direct Discovery</w:t>
      </w:r>
      <w:r w:rsidR="00EE735D">
        <w:rPr>
          <w:rFonts w:hint="eastAsia"/>
          <w:lang w:eastAsia="zh-CN"/>
        </w:rPr>
        <w:t xml:space="preserve"> with 5G DDNMF</w:t>
      </w:r>
      <w:r w:rsidR="008C47BE" w:rsidRPr="0093004C">
        <w:rPr>
          <w:lang w:eastAsia="zh-CN"/>
        </w:rPr>
        <w:t xml:space="preserve"> has the following characteristics:</w:t>
      </w:r>
    </w:p>
    <w:p w14:paraId="3FBB94AC" w14:textId="429DA725"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w:t>
      </w:r>
      <w:r w:rsidR="00E24C4D">
        <w:rPr>
          <w:rFonts w:hint="eastAsia"/>
          <w:lang w:eastAsia="zh-CN"/>
        </w:rPr>
        <w:t xml:space="preserve">5G </w:t>
      </w:r>
      <w:r w:rsidRPr="0093004C">
        <w:rPr>
          <w:lang w:eastAsia="zh-CN"/>
        </w:rPr>
        <w:t>ProSe Discovery</w:t>
      </w:r>
      <w:r w:rsidR="007F17A8">
        <w:rPr>
          <w:rFonts w:hint="eastAsia"/>
          <w:lang w:eastAsia="zh-CN"/>
        </w:rPr>
        <w:t xml:space="preserve"> Direct</w:t>
      </w:r>
      <w:r w:rsidRPr="0093004C">
        <w:rPr>
          <w:lang w:eastAsia="zh-CN"/>
        </w:rPr>
        <w:t xml:space="preserve">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20D7A3A4"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w:t>
      </w:r>
      <w:r w:rsidR="009A0CBF">
        <w:t xml:space="preserve">5G </w:t>
      </w:r>
      <w:r w:rsidR="008C47BE" w:rsidRPr="0093004C">
        <w:t>ProSe Direct Discovery</w:t>
      </w:r>
      <w:r w:rsidR="004C11EA">
        <w:rPr>
          <w:rFonts w:hint="eastAsia"/>
          <w:lang w:eastAsia="zh-CN"/>
        </w:rPr>
        <w:t xml:space="preserve"> with 5G DDNMF</w:t>
      </w:r>
      <w:r w:rsidR="008C47BE" w:rsidRPr="0093004C">
        <w:t xml:space="preserve">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409" w:name="_Toc66692659"/>
      <w:bookmarkStart w:id="410" w:name="_Toc66701838"/>
      <w:bookmarkStart w:id="411" w:name="_Toc69883496"/>
      <w:bookmarkStart w:id="412" w:name="_Toc73625509"/>
      <w:bookmarkStart w:id="413" w:name="_Toc83206609"/>
      <w:r w:rsidRPr="0093004C">
        <w:t>5.3</w:t>
      </w:r>
      <w:r w:rsidRPr="0093004C">
        <w:tab/>
      </w:r>
      <w:r w:rsidR="00920248">
        <w:rPr>
          <w:lang w:eastAsia="zh-CN"/>
        </w:rPr>
        <w:t xml:space="preserve">5G </w:t>
      </w:r>
      <w:r w:rsidRPr="0093004C">
        <w:t>ProSe Direct Communication</w:t>
      </w:r>
      <w:bookmarkEnd w:id="409"/>
      <w:bookmarkEnd w:id="410"/>
      <w:bookmarkEnd w:id="411"/>
      <w:bookmarkEnd w:id="412"/>
      <w:bookmarkEnd w:id="413"/>
    </w:p>
    <w:p w14:paraId="305E1481" w14:textId="77777777" w:rsidR="008C47BE" w:rsidRPr="0093004C" w:rsidRDefault="008C47BE" w:rsidP="008C47BE">
      <w:pPr>
        <w:pStyle w:val="Heading3"/>
        <w:rPr>
          <w:lang w:eastAsia="zh-CN"/>
        </w:rPr>
      </w:pPr>
      <w:bookmarkStart w:id="414" w:name="_Toc66692660"/>
      <w:bookmarkStart w:id="415" w:name="_Toc66701839"/>
      <w:bookmarkStart w:id="416" w:name="_Toc69883497"/>
      <w:bookmarkStart w:id="417" w:name="_Toc73625510"/>
      <w:bookmarkStart w:id="418" w:name="_Toc83206610"/>
      <w:r w:rsidRPr="0093004C">
        <w:rPr>
          <w:lang w:eastAsia="zh-CN"/>
        </w:rPr>
        <w:t>5.3.1</w:t>
      </w:r>
      <w:r w:rsidRPr="0093004C">
        <w:rPr>
          <w:lang w:eastAsia="zh-CN"/>
        </w:rPr>
        <w:tab/>
      </w:r>
      <w:r w:rsidRPr="0093004C">
        <w:t>General</w:t>
      </w:r>
      <w:bookmarkEnd w:id="414"/>
      <w:bookmarkEnd w:id="415"/>
      <w:bookmarkEnd w:id="416"/>
      <w:bookmarkEnd w:id="417"/>
      <w:bookmarkEnd w:id="418"/>
    </w:p>
    <w:p w14:paraId="2445648B" w14:textId="1E391E23" w:rsidR="008C47BE" w:rsidRPr="0093004C" w:rsidRDefault="003A4BCA" w:rsidP="008C47BE">
      <w:r>
        <w:rPr>
          <w:lang w:eastAsia="zh-CN"/>
        </w:rPr>
        <w:t xml:space="preserve">5G </w:t>
      </w:r>
      <w:r w:rsidR="008C47BE" w:rsidRPr="0093004C">
        <w:rPr>
          <w:lang w:eastAsia="x-none"/>
        </w:rPr>
        <w:t xml:space="preserve">ProSe </w:t>
      </w:r>
      <w:r w:rsidR="00FE7225">
        <w:rPr>
          <w:lang w:eastAsia="x-none"/>
        </w:rPr>
        <w:t>D</w:t>
      </w:r>
      <w:r w:rsidR="008C47BE" w:rsidRPr="0093004C">
        <w:rPr>
          <w:lang w:eastAsia="x-none"/>
        </w:rPr>
        <w:t xml:space="preserve">irect </w:t>
      </w:r>
      <w:r w:rsidR="00FE7225">
        <w:rPr>
          <w:lang w:eastAsia="x-none"/>
        </w:rPr>
        <w:t>C</w:t>
      </w:r>
      <w:r w:rsidR="008C47BE" w:rsidRPr="0093004C">
        <w:rPr>
          <w:lang w:eastAsia="x-none"/>
        </w:rPr>
        <w:t xml:space="preserve">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r w:rsidR="0086048C">
        <w:rPr>
          <w:lang w:eastAsia="x-none"/>
        </w:rPr>
        <w:t>D</w:t>
      </w:r>
      <w:r w:rsidR="008C47BE" w:rsidRPr="0093004C">
        <w:rPr>
          <w:lang w:eastAsia="x-none"/>
        </w:rPr>
        <w:t xml:space="preserve">irect </w:t>
      </w:r>
      <w:r w:rsidR="0086048C">
        <w:rPr>
          <w:lang w:eastAsia="x-none"/>
        </w:rPr>
        <w:t>C</w:t>
      </w:r>
      <w:r w:rsidR="008C47BE" w:rsidRPr="0093004C">
        <w:rPr>
          <w:lang w:eastAsia="x-none"/>
        </w:rPr>
        <w:t xml:space="preserve">ommunication when </w:t>
      </w:r>
      <w:r w:rsidR="008C47BE" w:rsidRPr="0093004C">
        <w:rPr>
          <w:lang w:eastAsia="x-none"/>
        </w:rPr>
        <w:lastRenderedPageBreak/>
        <w:t>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r w:rsidR="0086048C">
        <w:rPr>
          <w:lang w:eastAsia="zh-CN"/>
        </w:rPr>
        <w:t>D</w:t>
      </w:r>
      <w:r w:rsidR="008C47BE" w:rsidRPr="0093004C">
        <w:rPr>
          <w:lang w:eastAsia="zh-CN"/>
        </w:rPr>
        <w:t xml:space="preserve">irect </w:t>
      </w:r>
      <w:r w:rsidR="0086048C">
        <w:rPr>
          <w:lang w:eastAsia="zh-CN"/>
        </w:rPr>
        <w:t>C</w:t>
      </w:r>
      <w:r w:rsidR="008C47BE" w:rsidRPr="0093004C">
        <w:rPr>
          <w:lang w:eastAsia="zh-CN"/>
        </w:rPr>
        <w:t>ommunication supports both the cases of public safety and commercial service.</w:t>
      </w:r>
    </w:p>
    <w:p w14:paraId="152EED82" w14:textId="660FF89B" w:rsidR="008C47BE" w:rsidRPr="0093004C" w:rsidRDefault="003E0FD0" w:rsidP="008C47BE">
      <w:r>
        <w:rPr>
          <w:lang w:eastAsia="zh-CN"/>
        </w:rPr>
        <w:t xml:space="preserve">5G </w:t>
      </w:r>
      <w:r w:rsidR="008C47BE" w:rsidRPr="0093004C">
        <w:t xml:space="preserve">ProSe </w:t>
      </w:r>
      <w:r w:rsidR="00012425">
        <w:t>D</w:t>
      </w:r>
      <w:r w:rsidR="008C47BE" w:rsidRPr="0093004C">
        <w:t xml:space="preserve">irect </w:t>
      </w:r>
      <w:r w:rsidR="00012425">
        <w:t>C</w:t>
      </w:r>
      <w:r w:rsidR="008C47BE" w:rsidRPr="0093004C">
        <w:t>ommunication over NR based PC5 reference point supports broadcast mode, groupcast mode, and unicast mode.</w:t>
      </w:r>
    </w:p>
    <w:p w14:paraId="445A52DE" w14:textId="0DC12DCD"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r w:rsidR="00012425">
        <w:rPr>
          <w:rFonts w:hint="eastAsia"/>
          <w:lang w:eastAsia="zh-CN"/>
        </w:rPr>
        <w:t>Direc C</w:t>
      </w:r>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87F5E4D"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r w:rsidR="00012425">
        <w:rPr>
          <w:lang w:eastAsia="zh-CN"/>
        </w:rPr>
        <w:t>D</w:t>
      </w:r>
      <w:r w:rsidRPr="0093004C">
        <w:rPr>
          <w:lang w:eastAsia="zh-CN"/>
        </w:rPr>
        <w:t xml:space="preserve">irect </w:t>
      </w:r>
      <w:r w:rsidR="00012425">
        <w:rPr>
          <w:lang w:eastAsia="zh-CN"/>
        </w:rPr>
        <w:t>C</w:t>
      </w:r>
      <w:r w:rsidRPr="0093004C">
        <w:rPr>
          <w:lang w:eastAsia="zh-CN"/>
        </w:rPr>
        <w:t xml:space="preserve">ommunication, the following data unit types are supported: </w:t>
      </w:r>
      <w:r w:rsidRPr="0093004C">
        <w:rPr>
          <w:lang w:eastAsia="ko-KR"/>
        </w:rPr>
        <w:t>IPv4, IPv6, Ethernet, and Unstr</w:t>
      </w:r>
      <w:r w:rsidRPr="0093004C">
        <w:t>uctured.</w:t>
      </w:r>
    </w:p>
    <w:p w14:paraId="28BBF054" w14:textId="4D5F25D7"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r w:rsidR="00FE616F">
        <w:rPr>
          <w:lang w:eastAsia="zh-CN"/>
        </w:rPr>
        <w:t>D</w:t>
      </w:r>
      <w:r w:rsidRPr="0093004C">
        <w:rPr>
          <w:lang w:eastAsia="zh-CN"/>
        </w:rPr>
        <w:t>irect</w:t>
      </w:r>
      <w:r w:rsidRPr="0093004C">
        <w:rPr>
          <w:lang w:eastAsia="ko-KR"/>
        </w:rPr>
        <w:t xml:space="preserve"> </w:t>
      </w:r>
      <w:r w:rsidR="00FE616F">
        <w:rPr>
          <w:lang w:eastAsia="ko-KR"/>
        </w:rPr>
        <w:t>C</w:t>
      </w:r>
      <w:r w:rsidRPr="0093004C">
        <w:rPr>
          <w:lang w:eastAsia="ko-KR"/>
        </w:rPr>
        <w:t>ommunication over PC5 reference point are described in clause 5.</w:t>
      </w:r>
      <w:r w:rsidR="0092498C">
        <w:rPr>
          <w:lang w:eastAsia="ko-KR"/>
        </w:rPr>
        <w:t>8</w:t>
      </w:r>
      <w:r w:rsidRPr="0093004C">
        <w:rPr>
          <w:lang w:eastAsia="ko-KR"/>
        </w:rPr>
        <w:t>.2.</w:t>
      </w:r>
    </w:p>
    <w:p w14:paraId="4CFF9EA1" w14:textId="43189B3A"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r w:rsidR="00FE616F">
        <w:rPr>
          <w:lang w:eastAsia="ko-KR"/>
        </w:rPr>
        <w:t>D</w:t>
      </w:r>
      <w:r w:rsidRPr="0093004C">
        <w:rPr>
          <w:lang w:eastAsia="ko-KR"/>
        </w:rPr>
        <w:t xml:space="preserve">irect </w:t>
      </w:r>
      <w:r w:rsidR="00FE616F">
        <w:rPr>
          <w:lang w:eastAsia="ko-KR"/>
        </w:rPr>
        <w:t>C</w:t>
      </w:r>
      <w:r w:rsidRPr="0093004C">
        <w:rPr>
          <w:lang w:eastAsia="ko-KR"/>
        </w:rPr>
        <w:t>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419" w:name="_Toc66692661"/>
      <w:bookmarkStart w:id="420" w:name="_Toc66701840"/>
      <w:bookmarkStart w:id="421" w:name="_Toc69883498"/>
      <w:bookmarkStart w:id="422" w:name="_Toc73625511"/>
      <w:bookmarkStart w:id="423" w:name="_Toc83206611"/>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419"/>
      <w:bookmarkEnd w:id="420"/>
      <w:bookmarkEnd w:id="421"/>
      <w:bookmarkEnd w:id="422"/>
      <w:bookmarkEnd w:id="423"/>
    </w:p>
    <w:p w14:paraId="067E1FD7" w14:textId="2B5F2C20" w:rsidR="008C47BE" w:rsidRDefault="008C47BE" w:rsidP="008C47BE">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7D2C93F9" w14:textId="474A99AF" w:rsidR="00D841E2" w:rsidRPr="00D841E2" w:rsidRDefault="00D841E2" w:rsidP="008C47BE">
      <w:pPr>
        <w:rPr>
          <w:lang w:eastAsia="zh-CN"/>
        </w:rPr>
      </w:pPr>
      <w:r w:rsidRPr="00FA14AB">
        <w:rPr>
          <w:lang w:eastAsia="zh-CN"/>
        </w:rPr>
        <w:t>For IP type 5G ProSe direct communication over PC5 reference point, the mechanism for IP address allocation is described in clause 5.5.1.2.</w:t>
      </w:r>
    </w:p>
    <w:p w14:paraId="2F9840B7" w14:textId="57623D2F" w:rsidR="008C47BE" w:rsidRPr="0093004C" w:rsidRDefault="008C47BE" w:rsidP="008C47BE">
      <w:pPr>
        <w:pStyle w:val="Heading3"/>
      </w:pPr>
      <w:bookmarkStart w:id="424" w:name="_Toc66692662"/>
      <w:bookmarkStart w:id="425" w:name="_Toc66701841"/>
      <w:bookmarkStart w:id="426" w:name="_Toc69883499"/>
      <w:bookmarkStart w:id="427" w:name="_Toc73625512"/>
      <w:bookmarkStart w:id="428" w:name="_Toc83206612"/>
      <w:r w:rsidRPr="0093004C">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424"/>
      <w:bookmarkEnd w:id="425"/>
      <w:bookmarkEnd w:id="426"/>
      <w:bookmarkEnd w:id="427"/>
      <w:bookmarkEnd w:id="428"/>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274C4827" w:rsidR="008C47BE"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3478C448" w14:textId="5A855F7B" w:rsidR="005F00F3" w:rsidRPr="005F00F3" w:rsidRDefault="005F00F3" w:rsidP="008C47BE">
      <w:r w:rsidRPr="00FA14AB">
        <w:rPr>
          <w:lang w:eastAsia="zh-CN"/>
        </w:rPr>
        <w:t>For IP type 5G ProSe direct communication over PC5 reference point, the mechanism for IP address allocation is described in clause 5.5.1.2.</w:t>
      </w:r>
    </w:p>
    <w:p w14:paraId="277D5DA8" w14:textId="6449CD9B" w:rsidR="008C47BE" w:rsidRPr="0093004C" w:rsidRDefault="008C47BE" w:rsidP="008C47BE">
      <w:pPr>
        <w:pStyle w:val="Heading3"/>
      </w:pPr>
      <w:bookmarkStart w:id="429" w:name="_Toc66692663"/>
      <w:bookmarkStart w:id="430" w:name="_Toc66701842"/>
      <w:bookmarkStart w:id="431" w:name="_Toc69883500"/>
      <w:bookmarkStart w:id="432" w:name="_Toc73625513"/>
      <w:bookmarkStart w:id="433" w:name="_Toc83206613"/>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429"/>
      <w:bookmarkEnd w:id="430"/>
      <w:bookmarkEnd w:id="431"/>
      <w:bookmarkEnd w:id="432"/>
      <w:bookmarkEnd w:id="433"/>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59D7C1BD"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FA016A" w:rsidRPr="0093004C">
        <w:rPr>
          <w:lang w:eastAsia="zh-CN"/>
        </w:rPr>
        <w:t>TS</w:t>
      </w:r>
      <w:r w:rsidR="00FA016A">
        <w:rPr>
          <w:lang w:eastAsia="zh-CN"/>
        </w:rPr>
        <w:t> </w:t>
      </w:r>
      <w:r w:rsidR="00FA016A" w:rsidRPr="0093004C">
        <w:rPr>
          <w:lang w:eastAsia="zh-CN"/>
        </w:rPr>
        <w:t>23.287</w:t>
      </w:r>
      <w:r w:rsidR="00FA016A">
        <w:rPr>
          <w:lang w:eastAsia="zh-CN"/>
        </w:rPr>
        <w:t> </w:t>
      </w:r>
      <w:r w:rsidR="00FA016A"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2207CCB9"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w:t>
      </w:r>
      <w:r w:rsidR="00A76143" w:rsidRPr="00BB41EF">
        <w:t xml:space="preserve">ProSe </w:t>
      </w:r>
      <w:r w:rsidR="00A76143">
        <w:t>identifier</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434" w:name="_Hlk67996538"/>
      <w:r w:rsidRPr="0093004C">
        <w:rPr>
          <w:lang w:eastAsia="zh-CN"/>
        </w:rPr>
        <w:t xml:space="preserve"> data unit types</w:t>
      </w:r>
      <w:bookmarkEnd w:id="434"/>
      <w:r w:rsidRPr="0093004C">
        <w:rPr>
          <w:lang w:eastAsia="zh-CN"/>
        </w:rPr>
        <w:t xml:space="preserve"> are supported (including </w:t>
      </w:r>
      <w:bookmarkStart w:id="435" w:name="_Hlk67996557"/>
      <w:r w:rsidRPr="0093004C">
        <w:rPr>
          <w:lang w:eastAsia="zh-CN"/>
        </w:rPr>
        <w:t>IPv4, Ethernet and Unstructured</w:t>
      </w:r>
      <w:bookmarkEnd w:id="435"/>
      <w:r w:rsidRPr="0093004C">
        <w:rPr>
          <w:lang w:eastAsia="zh-CN"/>
        </w:rPr>
        <w:t>).</w:t>
      </w:r>
    </w:p>
    <w:p w14:paraId="57B31D7B" w14:textId="6759A909" w:rsidR="008C47BE" w:rsidRPr="0093004C" w:rsidRDefault="008C47BE" w:rsidP="008C47BE">
      <w:pPr>
        <w:rPr>
          <w:lang w:eastAsia="zh-CN"/>
        </w:rPr>
      </w:pPr>
      <w:r w:rsidRPr="0093004C">
        <w:rPr>
          <w:lang w:eastAsia="zh-CN"/>
        </w:rPr>
        <w:lastRenderedPageBreak/>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00486B57">
        <w:rPr>
          <w:lang w:eastAsia="zh-CN"/>
        </w:rPr>
        <w:t>.1.1</w:t>
      </w:r>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436" w:name="_Toc66692664"/>
      <w:bookmarkStart w:id="437" w:name="_Toc66701843"/>
      <w:bookmarkStart w:id="438" w:name="_Toc69883501"/>
      <w:bookmarkStart w:id="439" w:name="_Toc73625514"/>
      <w:bookmarkStart w:id="440" w:name="_Toc83206614"/>
      <w:r w:rsidRPr="0093004C">
        <w:t>5.4</w:t>
      </w:r>
      <w:r w:rsidRPr="0093004C">
        <w:tab/>
      </w:r>
      <w:r w:rsidR="009E2ED1">
        <w:t xml:space="preserve">5G </w:t>
      </w:r>
      <w:r w:rsidRPr="0093004C">
        <w:rPr>
          <w:noProof/>
        </w:rPr>
        <w:t>ProSe</w:t>
      </w:r>
      <w:r w:rsidRPr="0093004C">
        <w:t xml:space="preserve"> UE-to-Network Relay</w:t>
      </w:r>
      <w:bookmarkEnd w:id="436"/>
      <w:bookmarkEnd w:id="437"/>
      <w:bookmarkEnd w:id="438"/>
      <w:bookmarkEnd w:id="439"/>
      <w:bookmarkEnd w:id="440"/>
    </w:p>
    <w:p w14:paraId="18894050" w14:textId="4215C065" w:rsidR="0093004C" w:rsidRPr="0093004C" w:rsidRDefault="00CD585D" w:rsidP="00CD585D">
      <w:pPr>
        <w:pStyle w:val="Heading3"/>
      </w:pPr>
      <w:bookmarkStart w:id="441" w:name="_Toc69883502"/>
      <w:bookmarkStart w:id="442" w:name="_Toc73625515"/>
      <w:bookmarkStart w:id="443" w:name="_Toc83206615"/>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441"/>
      <w:bookmarkEnd w:id="442"/>
      <w:bookmarkEnd w:id="443"/>
    </w:p>
    <w:p w14:paraId="1337FF0F" w14:textId="64750704" w:rsidR="00CD585D" w:rsidRPr="0093004C" w:rsidRDefault="00CD585D" w:rsidP="0093004C">
      <w:pPr>
        <w:pStyle w:val="Heading4"/>
      </w:pPr>
      <w:bookmarkStart w:id="444" w:name="_Toc69883503"/>
      <w:bookmarkStart w:id="445" w:name="_Toc73625516"/>
      <w:bookmarkStart w:id="446" w:name="_Toc83206616"/>
      <w:r w:rsidRPr="0093004C">
        <w:t>5.4.1.1</w:t>
      </w:r>
      <w:r w:rsidRPr="0093004C">
        <w:tab/>
      </w:r>
      <w:r w:rsidRPr="0093004C">
        <w:rPr>
          <w:noProof/>
        </w:rPr>
        <w:t>General</w:t>
      </w:r>
      <w:bookmarkEnd w:id="444"/>
      <w:bookmarkEnd w:id="445"/>
      <w:bookmarkEnd w:id="446"/>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3C9B7B27" w:rsidR="00CD585D" w:rsidRPr="0093004C" w:rsidRDefault="00CD585D" w:rsidP="00CD585D">
      <w:pPr>
        <w:rPr>
          <w:lang w:eastAsia="ko-KR"/>
        </w:rPr>
      </w:pPr>
      <w:r w:rsidRPr="0093004C">
        <w:rPr>
          <w:lang w:eastAsia="zh-CN"/>
        </w:rPr>
        <w:t xml:space="preserve">IP type PDU Session and Ethernet type PDU Session can be used to support more than one </w:t>
      </w:r>
      <w:r w:rsidR="00246823">
        <w:rPr>
          <w:rFonts w:hint="eastAsia"/>
          <w:lang w:eastAsia="zh-CN"/>
        </w:rPr>
        <w:t xml:space="preserve">5G ProSe Layer-3 </w:t>
      </w:r>
      <w:r w:rsidRPr="0093004C">
        <w:rPr>
          <w:lang w:eastAsia="zh-CN"/>
        </w:rPr>
        <w:t xml:space="preserve">Remote UEs while </w:t>
      </w:r>
      <w:r w:rsidRPr="0093004C">
        <w:rPr>
          <w:lang w:eastAsia="ko-KR"/>
        </w:rPr>
        <w:t xml:space="preserve">Unstructured type PDU Session can be used to support only one </w:t>
      </w:r>
      <w:r w:rsidR="00A72710">
        <w:rPr>
          <w:rFonts w:hint="eastAsia"/>
          <w:lang w:eastAsia="zh-CN"/>
        </w:rPr>
        <w:t xml:space="preserve">5G ProSe Layer-3 </w:t>
      </w:r>
      <w:r w:rsidRPr="0093004C">
        <w:rPr>
          <w:lang w:eastAsia="ko-KR"/>
        </w:rPr>
        <w:t>Remote UE.</w:t>
      </w:r>
    </w:p>
    <w:p w14:paraId="4ED44D12" w14:textId="2B4DDD0F" w:rsidR="00CD585D" w:rsidRPr="0093004C" w:rsidRDefault="00CD585D" w:rsidP="00CD585D">
      <w:pPr>
        <w:pStyle w:val="NO"/>
        <w:rPr>
          <w:lang w:eastAsia="zh-CN"/>
        </w:rPr>
      </w:pPr>
      <w:r w:rsidRPr="0093004C">
        <w:rPr>
          <w:lang w:eastAsia="zh-CN"/>
        </w:rPr>
        <w:t>NOTE:</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w:t>
      </w:r>
      <w:r w:rsidR="00604CEC">
        <w:rPr>
          <w:rFonts w:hint="eastAsia"/>
          <w:lang w:eastAsia="zh-CN"/>
        </w:rPr>
        <w:t xml:space="preserve">Layer-3 </w:t>
      </w:r>
      <w:r w:rsidRPr="0093004C">
        <w:rPr>
          <w:lang w:eastAsia="ko-KR"/>
        </w:rPr>
        <w:t xml:space="preserve">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0D0E4B3B" w14:textId="481E5FF5" w:rsidR="0093004C" w:rsidRPr="0093004C" w:rsidRDefault="00CD585D" w:rsidP="0093004C">
      <w:pPr>
        <w:pStyle w:val="Heading4"/>
      </w:pPr>
      <w:bookmarkStart w:id="447" w:name="_Toc69883504"/>
      <w:bookmarkStart w:id="448" w:name="_Toc73625517"/>
      <w:bookmarkStart w:id="449" w:name="_Toc83206617"/>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447"/>
      <w:bookmarkEnd w:id="448"/>
      <w:bookmarkEnd w:id="449"/>
    </w:p>
    <w:p w14:paraId="3D5584BE" w14:textId="49ABB6C2" w:rsidR="00CD585D" w:rsidRPr="0093004C" w:rsidRDefault="00CD585D" w:rsidP="00CD585D">
      <w:r w:rsidRPr="0093004C">
        <w:t xml:space="preserve">To support </w:t>
      </w:r>
      <w:r w:rsidR="002D72AC">
        <w:rPr>
          <w:rFonts w:hint="eastAsia"/>
          <w:lang w:eastAsia="zh-CN"/>
        </w:rPr>
        <w:t xml:space="preserve">5G ProSe Layer-3 </w:t>
      </w:r>
      <w:r w:rsidRPr="0093004C">
        <w:t xml:space="preserve">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w:t>
      </w:r>
      <w:r w:rsidR="000A49D8">
        <w:rPr>
          <w:rFonts w:hint="eastAsia"/>
          <w:lang w:eastAsia="zh-CN"/>
        </w:rPr>
        <w:t xml:space="preserve">5G ProSe Layer-3 </w:t>
      </w:r>
      <w:r w:rsidRPr="0093004C">
        <w:t xml:space="preserve">Remote UE via N3IWF using the features defined in clause 4.2.8 of </w:t>
      </w:r>
      <w:r w:rsidR="00FA016A" w:rsidRPr="0093004C">
        <w:t>TS</w:t>
      </w:r>
      <w:r w:rsidR="00FA016A">
        <w:t> </w:t>
      </w:r>
      <w:r w:rsidR="00FA016A" w:rsidRPr="0093004C">
        <w:t>23.501</w:t>
      </w:r>
      <w:r w:rsidR="00FA016A">
        <w:t> </w:t>
      </w:r>
      <w:r w:rsidR="00FA016A" w:rsidRPr="0093004C">
        <w:t>[</w:t>
      </w:r>
      <w:r w:rsidRPr="0093004C">
        <w:t>4].</w:t>
      </w:r>
    </w:p>
    <w:p w14:paraId="14D24CB6" w14:textId="2BEFF4BD"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w:t>
      </w:r>
      <w:r w:rsidR="00A81AAD">
        <w:rPr>
          <w:rFonts w:hint="eastAsia"/>
          <w:lang w:eastAsia="zh-CN"/>
        </w:rPr>
        <w:t xml:space="preserve">5G ProSe Layer-3 </w:t>
      </w:r>
      <w:r w:rsidR="00CD585D" w:rsidRPr="0093004C">
        <w:t xml:space="preserve">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70C06A62" w:rsidR="00CD585D" w:rsidRPr="0093004C" w:rsidRDefault="005F3841" w:rsidP="00CD585D">
      <w:r>
        <w:rPr>
          <w:rFonts w:eastAsia="DengXian"/>
        </w:rPr>
        <w:t>The 5G ProSe Layer-3 Remote UE selects N3IWF as specified in clause 6.5.1.2.2</w:t>
      </w:r>
      <w:r w:rsidR="00CD585D" w:rsidRPr="0093004C">
        <w:t xml:space="preserve">. </w:t>
      </w:r>
      <w:r>
        <w:rPr>
          <w:rFonts w:eastAsia="DengXian"/>
        </w:rPr>
        <w:t>The</w:t>
      </w:r>
      <w:r w:rsidRPr="0093004C">
        <w:t xml:space="preserve"> </w:t>
      </w:r>
      <w:r>
        <w:rPr>
          <w:lang w:val="en-US"/>
        </w:rPr>
        <w:t>s</w:t>
      </w:r>
      <w:r w:rsidR="00CD585D" w:rsidRPr="0093004C">
        <w:t xml:space="preserve">election of N3IWF follows the regulatory rules of the country where it is located, and when required by the regulations the </w:t>
      </w:r>
      <w:r w:rsidR="002E5BAE">
        <w:rPr>
          <w:rFonts w:hint="eastAsia"/>
          <w:lang w:eastAsia="zh-CN"/>
        </w:rPr>
        <w:t xml:space="preserve">5G ProSe Layer-3 </w:t>
      </w:r>
      <w:r w:rsidR="00CD585D" w:rsidRPr="0093004C">
        <w:t>Remote UE only selects a N3IWF within the local country. QoS differentiation can be provided on per-IPsec Child Security Association basis and the details are provided in clause</w:t>
      </w:r>
      <w:r w:rsidR="003F3BF8" w:rsidRPr="0093004C">
        <w:rPr>
          <w:lang w:eastAsia="zh-CN"/>
        </w:rPr>
        <w:t> </w:t>
      </w:r>
      <w:r w:rsidR="00CD585D" w:rsidRPr="0093004C">
        <w:t>5.</w:t>
      </w:r>
      <w:r w:rsidR="0092498C">
        <w:t>6</w:t>
      </w:r>
      <w:r w:rsidR="00CD585D" w:rsidRPr="0093004C">
        <w:t>.2.2</w:t>
      </w:r>
      <w:r w:rsidR="0093004C" w:rsidRPr="0093004C">
        <w:t>.</w:t>
      </w:r>
    </w:p>
    <w:p w14:paraId="177F3F63" w14:textId="5A4FC4B9" w:rsidR="008C47BE"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r w:rsidR="00A03B1E">
        <w:rPr>
          <w:rFonts w:hint="eastAsia"/>
          <w:noProof/>
          <w:lang w:eastAsia="zh-CN"/>
        </w:rPr>
        <w:t xml:space="preserve">Layer-3 </w:t>
      </w:r>
      <w:r w:rsidRPr="0093004C">
        <w:t>Remote UE registers may be in the same PLMN or different PLMN.</w:t>
      </w:r>
    </w:p>
    <w:p w14:paraId="7B14DD76" w14:textId="20BE2A9D" w:rsidR="005509FB" w:rsidRDefault="005509FB" w:rsidP="005509FB">
      <w:pPr>
        <w:pStyle w:val="Heading4"/>
      </w:pPr>
      <w:bookmarkStart w:id="450" w:name="_Toc83206618"/>
      <w:r>
        <w:rPr>
          <w:lang w:eastAsia="zh-CN"/>
        </w:rPr>
        <w:t>5.4.1.</w:t>
      </w:r>
      <w:r w:rsidR="008D33D1">
        <w:rPr>
          <w:lang w:eastAsia="zh-CN"/>
        </w:rPr>
        <w:t>3</w:t>
      </w:r>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450"/>
    </w:p>
    <w:p w14:paraId="6A80EBEE" w14:textId="77777777" w:rsidR="005509FB" w:rsidRPr="00DA06E8" w:rsidRDefault="005509FB" w:rsidP="005509FB">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p>
    <w:p w14:paraId="6EE7F13C" w14:textId="77777777" w:rsidR="005509FB" w:rsidRDefault="005509FB" w:rsidP="005509FB">
      <w:pPr>
        <w:pStyle w:val="B1"/>
      </w:pPr>
      <w:r w:rsidRPr="00DA06E8">
        <w:lastRenderedPageBreak/>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p>
    <w:p w14:paraId="531E7A97" w14:textId="77777777" w:rsidR="005509FB" w:rsidRDefault="005509FB" w:rsidP="005509FB">
      <w:pPr>
        <w:pStyle w:val="B1"/>
      </w:pPr>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p>
    <w:p w14:paraId="5351CCFE" w14:textId="77777777" w:rsidR="005509FB" w:rsidRDefault="005509FB" w:rsidP="005509FB">
      <w:pPr>
        <w:pStyle w:val="NO"/>
      </w:pPr>
      <w:r>
        <w:t>NOTE 1:</w:t>
      </w:r>
      <w:r>
        <w:tab/>
        <w:t>If Local Breakout configuration is supported for relay connectivity, the dedicated DNN needs to be well-known DNN to allow seamless operation across various operators' networks.</w:t>
      </w:r>
    </w:p>
    <w:p w14:paraId="043219D3" w14:textId="641244D7" w:rsidR="005509FB" w:rsidRDefault="005509FB" w:rsidP="005509FB">
      <w:pPr>
        <w:pStyle w:val="B1"/>
      </w:pPr>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SimSun"/>
        </w:rPr>
        <w:t>in clause</w:t>
      </w:r>
      <w:r w:rsidRPr="00FA583A">
        <w:rPr>
          <w:rFonts w:eastAsia="SimSun"/>
          <w:noProof/>
        </w:rPr>
        <w:t> </w:t>
      </w:r>
      <w:r w:rsidRPr="00FA583A">
        <w:rPr>
          <w:lang w:eastAsia="zh-CN"/>
        </w:rPr>
        <w:t>6.1.1.2 of</w:t>
      </w:r>
      <w:r w:rsidRPr="00FA583A">
        <w:t xml:space="preserve"> </w:t>
      </w:r>
      <w:r w:rsidR="00FA016A" w:rsidRPr="00FA583A">
        <w:t>TS</w:t>
      </w:r>
      <w:r w:rsidR="00FA016A">
        <w:t> </w:t>
      </w:r>
      <w:r w:rsidR="00FA016A" w:rsidRPr="00FA583A">
        <w:t>23.503</w:t>
      </w:r>
      <w:r w:rsidR="00FA016A">
        <w:t> </w:t>
      </w:r>
      <w:r w:rsidR="00FA016A" w:rsidRPr="00FA583A">
        <w:t>[</w:t>
      </w:r>
      <w:r w:rsidRPr="00FA583A">
        <w:t>9].</w:t>
      </w:r>
    </w:p>
    <w:p w14:paraId="11155633" w14:textId="77777777" w:rsidR="005509FB" w:rsidRDefault="005509FB" w:rsidP="005509FB">
      <w:pPr>
        <w:pStyle w:val="B1"/>
      </w:pPr>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p>
    <w:p w14:paraId="7A988BE2" w14:textId="7A5D4CC9" w:rsidR="005509FB" w:rsidRPr="0093004C" w:rsidRDefault="005509FB" w:rsidP="005509FB">
      <w:r>
        <w:rPr>
          <w:lang w:eastAsia="zh-CN"/>
        </w:rPr>
        <w:t>Session binding</w:t>
      </w:r>
      <w:r w:rsidRPr="0093004C">
        <w:t xml:space="preserve"> defined in </w:t>
      </w:r>
      <w:r w:rsidRPr="0093004C">
        <w:rPr>
          <w:lang w:eastAsia="zh-CN"/>
        </w:rPr>
        <w:t>clause </w:t>
      </w:r>
      <w:r w:rsidRPr="00F70B61">
        <w:t>6.1.3.2.2</w:t>
      </w:r>
      <w:r w:rsidRPr="0093004C">
        <w:rPr>
          <w:lang w:eastAsia="zh-CN"/>
        </w:rPr>
        <w:t xml:space="preserve"> of </w:t>
      </w:r>
      <w:r w:rsidR="00FA016A" w:rsidRPr="0093004C">
        <w:rPr>
          <w:lang w:eastAsia="zh-CN"/>
        </w:rPr>
        <w:t>TS</w:t>
      </w:r>
      <w:r w:rsidR="00FA016A">
        <w:rPr>
          <w:lang w:eastAsia="zh-CN"/>
        </w:rPr>
        <w:t> </w:t>
      </w:r>
      <w:r w:rsidR="00FA016A" w:rsidRPr="0093004C">
        <w:rPr>
          <w:lang w:eastAsia="zh-CN"/>
        </w:rPr>
        <w:t>23.50</w:t>
      </w:r>
      <w:r w:rsidR="00FA016A">
        <w:rPr>
          <w:lang w:eastAsia="zh-CN"/>
        </w:rPr>
        <w:t>3 </w:t>
      </w:r>
      <w:r w:rsidR="00FA016A"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p>
    <w:p w14:paraId="493B677E" w14:textId="77777777" w:rsidR="005509FB" w:rsidRDefault="005509FB" w:rsidP="005509FB">
      <w:pPr>
        <w:pStyle w:val="B1"/>
      </w:pPr>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identity for session binding for this PDU Session.</w:t>
      </w:r>
    </w:p>
    <w:p w14:paraId="06FE3980" w14:textId="77777777" w:rsidR="005509FB" w:rsidRDefault="005509FB" w:rsidP="005509FB">
      <w:pPr>
        <w:pStyle w:val="NO"/>
      </w:pPr>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identity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identity provided by the AF (i.e. 5G ProSe </w:t>
      </w:r>
      <w:r w:rsidRPr="002C13B6">
        <w:rPr>
          <w:rFonts w:hint="eastAsia"/>
          <w:lang w:eastAsia="zh-CN"/>
        </w:rPr>
        <w:t xml:space="preserve">Layer-3 </w:t>
      </w:r>
      <w:r>
        <w:t>Remote UE Identity) can be different, while the binding with the PDU Session is valid.</w:t>
      </w:r>
    </w:p>
    <w:p w14:paraId="3C8F4915" w14:textId="61F0861D" w:rsidR="005509FB" w:rsidRPr="005509FB" w:rsidRDefault="005509FB" w:rsidP="007A44C1">
      <w:pPr>
        <w:pStyle w:val="EditorsNote"/>
        <w:rPr>
          <w:rFonts w:eastAsia="Malgun Gothic"/>
          <w:lang w:eastAsia="ko-KR"/>
        </w:rPr>
      </w:pPr>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p>
    <w:p w14:paraId="24DBC8FF" w14:textId="76AA46E5" w:rsidR="006629C1" w:rsidRPr="0093004C" w:rsidRDefault="006629C1" w:rsidP="006629C1">
      <w:pPr>
        <w:pStyle w:val="Heading3"/>
      </w:pPr>
      <w:bookmarkStart w:id="451" w:name="_Toc69883505"/>
      <w:bookmarkStart w:id="452" w:name="_Toc73625518"/>
      <w:bookmarkStart w:id="453" w:name="_Toc83206619"/>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451"/>
      <w:bookmarkEnd w:id="452"/>
      <w:bookmarkEnd w:id="453"/>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95A3484"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2 UE-to-Network Relay provides the functionality to support connectivity to the 5GS for</w:t>
      </w:r>
      <w:r w:rsidR="00B85424">
        <w:rPr>
          <w:rFonts w:hint="eastAsia"/>
          <w:lang w:eastAsia="zh-CN"/>
        </w:rPr>
        <w:t xml:space="preserve"> 5G ProSe Layer-2</w:t>
      </w:r>
      <w:r w:rsidRPr="0093004C">
        <w:t xml:space="preserve"> Remote UEs. A UE is considered to be a </w:t>
      </w:r>
      <w:r w:rsidR="00CB2DB6">
        <w:rPr>
          <w:lang w:eastAsia="zh-CN"/>
        </w:rPr>
        <w:t>5G</w:t>
      </w:r>
      <w:r w:rsidR="00CB2DB6" w:rsidRPr="0093004C">
        <w:rPr>
          <w:noProof/>
        </w:rPr>
        <w:t xml:space="preserve"> </w:t>
      </w:r>
      <w:r w:rsidR="00CB2DB6">
        <w:rPr>
          <w:noProof/>
        </w:rPr>
        <w:t>ProSe</w:t>
      </w:r>
      <w:r w:rsidR="004D7C5B" w:rsidRPr="004D7C5B">
        <w:rPr>
          <w:rFonts w:hint="eastAsia"/>
          <w:noProof/>
          <w:lang w:eastAsia="zh-CN"/>
        </w:rPr>
        <w:t xml:space="preserve"> </w:t>
      </w:r>
      <w:r w:rsidR="004D7C5B">
        <w:rPr>
          <w:rFonts w:hint="eastAsia"/>
          <w:noProof/>
          <w:lang w:eastAsia="zh-CN"/>
        </w:rPr>
        <w:t>Layer-2</w:t>
      </w:r>
      <w:r w:rsidR="00CB2DB6">
        <w:rPr>
          <w:noProof/>
        </w:rPr>
        <w:t xml:space="preserv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r w:rsidR="009464B6">
        <w:rPr>
          <w:rFonts w:hint="eastAsia"/>
          <w:noProof/>
          <w:lang w:eastAsia="zh-CN"/>
        </w:rPr>
        <w:t>Layer-2</w:t>
      </w:r>
      <w:r w:rsidR="0089250F">
        <w:rPr>
          <w:noProof/>
          <w:lang w:eastAsia="zh-CN"/>
        </w:rPr>
        <w:t xml:space="preserve"> </w:t>
      </w:r>
      <w:r w:rsidRPr="0093004C">
        <w:t>Remote UE can be located within NG-RAN coverage or outside of NG-RAN coverage.</w:t>
      </w:r>
    </w:p>
    <w:p w14:paraId="0151C4AD" w14:textId="0984F5A9" w:rsidR="006629C1" w:rsidRPr="0093004C" w:rsidRDefault="006629C1" w:rsidP="0093004C">
      <w:r w:rsidRPr="0093004C">
        <w:t xml:space="preserve">For </w:t>
      </w:r>
      <w:r w:rsidR="00EE1F39">
        <w:rPr>
          <w:rFonts w:hint="eastAsia"/>
          <w:lang w:eastAsia="zh-CN"/>
        </w:rPr>
        <w:t xml:space="preserve">5G ProSe UE-to-Network </w:t>
      </w:r>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123C515A"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r w:rsidR="00735B9F">
        <w:rPr>
          <w:rFonts w:hint="eastAsia"/>
          <w:noProof/>
          <w:lang w:eastAsia="zh-CN"/>
        </w:rPr>
        <w:t xml:space="preserve">Layer-2 </w:t>
      </w:r>
      <w:r w:rsidR="00735B9F">
        <w:rPr>
          <w:rFonts w:hint="eastAsia"/>
          <w:lang w:eastAsia="zh-CN"/>
        </w:rPr>
        <w:t>R</w:t>
      </w:r>
      <w:r w:rsidRPr="0093004C">
        <w:t>emote UE:</w:t>
      </w:r>
    </w:p>
    <w:p w14:paraId="28D06B3F" w14:textId="78983138"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00CF3896">
        <w:rPr>
          <w:rFonts w:hint="eastAsia"/>
          <w:noProof/>
          <w:lang w:eastAsia="zh-CN"/>
        </w:rPr>
        <w:t xml:space="preserve">Layer-2 </w:t>
      </w:r>
      <w:r w:rsidRPr="0093004C">
        <w:t xml:space="preserve">Remote UE checks whether the </w:t>
      </w:r>
      <w:r w:rsidR="002E5FAB">
        <w:rPr>
          <w:rFonts w:hint="eastAsia"/>
          <w:lang w:eastAsia="zh-CN"/>
        </w:rPr>
        <w:t xml:space="preserve">5G ProSe Layer-2 UE-to-Network </w:t>
      </w:r>
      <w:r w:rsidRPr="0093004C">
        <w:t>Relay</w:t>
      </w:r>
      <w:r>
        <w:t>'</w:t>
      </w:r>
      <w:r w:rsidRPr="0093004C">
        <w:t>s PLMN is authorized for relay, and only the authorized PLMNs are the available PLMNs for NAS PLMN selection;</w:t>
      </w:r>
    </w:p>
    <w:p w14:paraId="7BD03091" w14:textId="2F09A830"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ProSe</w:t>
      </w:r>
      <w:r w:rsidR="008D2616" w:rsidRPr="008D2616">
        <w:rPr>
          <w:rFonts w:hint="eastAsia"/>
          <w:lang w:eastAsia="zh-CN"/>
        </w:rPr>
        <w:t xml:space="preserve"> </w:t>
      </w:r>
      <w:r w:rsidR="008D2616">
        <w:rPr>
          <w:rFonts w:hint="eastAsia"/>
          <w:lang w:eastAsia="zh-CN"/>
        </w:rPr>
        <w:t>Layer-2</w:t>
      </w:r>
      <w:r w:rsidR="0097375E">
        <w:rPr>
          <w:noProof/>
        </w:rPr>
        <w:t xml:space="preserve"> </w:t>
      </w:r>
      <w:r w:rsidRPr="0093004C">
        <w:t xml:space="preserve">Remote UE selects the </w:t>
      </w:r>
      <w:r w:rsidR="00BA3D51">
        <w:rPr>
          <w:rFonts w:hint="eastAsia"/>
          <w:lang w:eastAsia="zh-CN"/>
        </w:rPr>
        <w:t>5G ProSe Layer-2 UE-to-Network R</w:t>
      </w:r>
      <w:r w:rsidRPr="0093004C">
        <w:t>elay based on the selected PLMN by NAS layer.</w:t>
      </w:r>
    </w:p>
    <w:p w14:paraId="11AEC656" w14:textId="2085FFA6" w:rsidR="00A310C6" w:rsidRDefault="00A310C6" w:rsidP="00A310C6">
      <w:pPr>
        <w:pStyle w:val="Heading3"/>
        <w:rPr>
          <w:lang w:eastAsia="zh-CN"/>
        </w:rPr>
      </w:pPr>
      <w:bookmarkStart w:id="454" w:name="_Toc83206620"/>
      <w:bookmarkStart w:id="455" w:name="_Toc66692666"/>
      <w:bookmarkStart w:id="456" w:name="_Toc66701845"/>
      <w:bookmarkStart w:id="457" w:name="_Toc69883507"/>
      <w:bookmarkStart w:id="458" w:name="_Toc73625519"/>
      <w:r w:rsidRPr="00454FBC">
        <w:t>5.</w:t>
      </w:r>
      <w:r>
        <w:t>4.</w:t>
      </w:r>
      <w:r w:rsidR="00CE6410">
        <w:t>3</w:t>
      </w:r>
      <w:r w:rsidRPr="00454FBC">
        <w:tab/>
      </w:r>
      <w:r w:rsidRPr="00454FBC">
        <w:rPr>
          <w:lang w:eastAsia="zh-CN"/>
        </w:rPr>
        <w:t>Mobility Restrictions for 5G ProSe UE-to-Network Relay</w:t>
      </w:r>
      <w:bookmarkEnd w:id="454"/>
    </w:p>
    <w:p w14:paraId="78FB7F52" w14:textId="33C93B6C" w:rsidR="00A310C6" w:rsidRDefault="00A310C6" w:rsidP="00A310C6">
      <w:pPr>
        <w:rPr>
          <w:lang w:eastAsia="zh-CN"/>
        </w:rPr>
      </w:pPr>
      <w:r w:rsidRPr="00216FFF">
        <w:rPr>
          <w:rFonts w:hint="eastAsia"/>
          <w:lang w:eastAsia="zh-CN"/>
        </w:rPr>
        <w:t>T</w:t>
      </w:r>
      <w:r w:rsidRPr="00216FFF">
        <w:rPr>
          <w:lang w:eastAsia="zh-CN"/>
        </w:rPr>
        <w:t xml:space="preserve">he </w:t>
      </w:r>
      <w:r>
        <w:rPr>
          <w:lang w:eastAsia="zh-CN"/>
        </w:rPr>
        <w:t xml:space="preserve">handling of </w:t>
      </w:r>
      <w:r w:rsidRPr="00216FFF">
        <w:rPr>
          <w:lang w:eastAsia="zh-CN"/>
        </w:rPr>
        <w:t xml:space="preserve">Mobility Restrictions </w:t>
      </w:r>
      <w:r w:rsidRPr="00454FBC">
        <w:rPr>
          <w:lang w:eastAsia="zh-CN"/>
        </w:rPr>
        <w:t>for 5G ProSe UE-to-Network Relay case follow</w:t>
      </w:r>
      <w:r>
        <w:rPr>
          <w:lang w:eastAsia="zh-CN"/>
        </w:rPr>
        <w:t>s</w:t>
      </w:r>
      <w:r w:rsidRPr="00454FBC">
        <w:rPr>
          <w:lang w:eastAsia="zh-CN"/>
        </w:rPr>
        <w:t xml:space="preserve"> the principles as specified in </w:t>
      </w:r>
      <w:r w:rsidRPr="00454FBC">
        <w:t xml:space="preserve">clause 5.3.4.1 of </w:t>
      </w:r>
      <w:r w:rsidR="00FA016A" w:rsidRPr="00454FBC">
        <w:t>TS</w:t>
      </w:r>
      <w:r w:rsidR="00FA016A">
        <w:t> </w:t>
      </w:r>
      <w:r w:rsidR="00FA016A" w:rsidRPr="00454FBC">
        <w:t>23.501</w:t>
      </w:r>
      <w:r w:rsidR="00FA016A">
        <w:t> </w:t>
      </w:r>
      <w:r w:rsidR="00FA016A" w:rsidRPr="00454FBC">
        <w:t>[</w:t>
      </w:r>
      <w:r w:rsidRPr="00454FBC">
        <w:t>4]</w:t>
      </w:r>
      <w:r w:rsidRPr="00454FBC">
        <w:rPr>
          <w:lang w:eastAsia="zh-CN"/>
        </w:rPr>
        <w:t xml:space="preserve"> with the following additions:</w:t>
      </w:r>
    </w:p>
    <w:p w14:paraId="635061D3" w14:textId="77777777" w:rsidR="00A310C6" w:rsidRDefault="00A310C6" w:rsidP="00A310C6">
      <w:r w:rsidRPr="00454FBC">
        <w:t>Forbidden Area:</w:t>
      </w:r>
    </w:p>
    <w:p w14:paraId="1DC5D15E" w14:textId="77777777" w:rsidR="00A310C6" w:rsidRDefault="00A310C6" w:rsidP="00A310C6">
      <w:pPr>
        <w:pStyle w:val="B1"/>
      </w:pPr>
      <w:r w:rsidRPr="00A7799E">
        <w:t>-</w:t>
      </w:r>
      <w:r w:rsidRPr="00A7799E">
        <w:tab/>
      </w:r>
      <w:r w:rsidRPr="001F6598">
        <w:rPr>
          <w:lang w:eastAsia="zh-CN"/>
        </w:rPr>
        <w:t>In a Forbidden Area, a 5G ProSe UE-to-Network Relay and a 5G ProSe Remote UE shall follow the principles of a UE in limited-service state as</w:t>
      </w:r>
      <w:r w:rsidRPr="00454FBC">
        <w:rPr>
          <w:lang w:eastAsia="zh-CN"/>
        </w:rPr>
        <w:t xml:space="preserve"> specified in clause</w:t>
      </w:r>
      <w:r w:rsidRPr="00454FBC">
        <w:t> </w:t>
      </w:r>
      <w:r w:rsidRPr="00454FBC">
        <w:rPr>
          <w:lang w:eastAsia="zh-CN"/>
        </w:rPr>
        <w:t>5.9</w:t>
      </w:r>
      <w:r>
        <w:rPr>
          <w:lang w:eastAsia="zh-CN"/>
        </w:rPr>
        <w:t>.</w:t>
      </w:r>
    </w:p>
    <w:p w14:paraId="48FDC456" w14:textId="77777777" w:rsidR="00A310C6" w:rsidRDefault="00A310C6" w:rsidP="007A44C1">
      <w:r w:rsidRPr="00454FBC">
        <w:t>Non-Allowed Area</w:t>
      </w:r>
      <w:r>
        <w:t>:</w:t>
      </w:r>
    </w:p>
    <w:p w14:paraId="4A61F221" w14:textId="77777777" w:rsidR="00A310C6" w:rsidRPr="00FA14AB" w:rsidRDefault="00A310C6" w:rsidP="007A44C1">
      <w:pPr>
        <w:pStyle w:val="EditorsNote"/>
      </w:pPr>
      <w:r w:rsidRPr="00FA14AB">
        <w:lastRenderedPageBreak/>
        <w:t>Editor's note:</w:t>
      </w:r>
      <w:r w:rsidRPr="00FA14AB">
        <w:tab/>
        <w:t>It is FFS on mobility restriction when the 5G ProSe UE-to-Network Relay and 5G ProSe Remote UE locate in Non-allowed area.</w:t>
      </w:r>
    </w:p>
    <w:p w14:paraId="308FDE0B" w14:textId="17D7812D" w:rsidR="008C47BE" w:rsidRPr="0093004C" w:rsidRDefault="008C47BE" w:rsidP="008C47BE">
      <w:pPr>
        <w:pStyle w:val="Heading2"/>
      </w:pPr>
      <w:bookmarkStart w:id="459" w:name="_Toc83206621"/>
      <w:r w:rsidRPr="0093004C">
        <w:t>5.</w:t>
      </w:r>
      <w:r w:rsidR="0075602E">
        <w:t>5</w:t>
      </w:r>
      <w:r w:rsidRPr="0093004C">
        <w:tab/>
        <w:t>IP address allocation</w:t>
      </w:r>
      <w:bookmarkEnd w:id="455"/>
      <w:bookmarkEnd w:id="456"/>
      <w:bookmarkEnd w:id="457"/>
      <w:bookmarkEnd w:id="458"/>
      <w:bookmarkEnd w:id="459"/>
    </w:p>
    <w:p w14:paraId="3E0C7F9E" w14:textId="77777777" w:rsidR="00007344" w:rsidRPr="00B736AE" w:rsidRDefault="00007344" w:rsidP="00007344">
      <w:pPr>
        <w:pStyle w:val="Heading3"/>
        <w:rPr>
          <w:lang w:eastAsia="ko-KR"/>
        </w:rPr>
      </w:pPr>
      <w:bookmarkStart w:id="460" w:name="_Toc83206622"/>
      <w:r w:rsidRPr="00FA14AB">
        <w:rPr>
          <w:rFonts w:hint="eastAsia"/>
          <w:lang w:eastAsia="ko-KR"/>
        </w:rPr>
        <w:t>5</w:t>
      </w:r>
      <w:r w:rsidRPr="00FA14AB">
        <w:rPr>
          <w:lang w:eastAsia="ko-KR"/>
        </w:rPr>
        <w:t>.5.1</w:t>
      </w:r>
      <w:r w:rsidRPr="00FA14AB">
        <w:rPr>
          <w:lang w:eastAsia="ko-KR"/>
        </w:rPr>
        <w:tab/>
        <w:t>General</w:t>
      </w:r>
      <w:bookmarkEnd w:id="460"/>
    </w:p>
    <w:p w14:paraId="4699FA54" w14:textId="48D43CF7" w:rsidR="00007344" w:rsidRDefault="00007344" w:rsidP="007A44C1">
      <w:pPr>
        <w:pStyle w:val="Heading4"/>
      </w:pPr>
      <w:bookmarkStart w:id="461" w:name="_Toc83206623"/>
      <w:r w:rsidRPr="00FA14AB">
        <w:rPr>
          <w:rFonts w:hint="eastAsia"/>
          <w:lang w:eastAsia="ko-KR"/>
        </w:rPr>
        <w:t>5</w:t>
      </w:r>
      <w:r w:rsidRPr="00FA14AB">
        <w:rPr>
          <w:lang w:eastAsia="ko-KR"/>
        </w:rPr>
        <w:t>.5.1.1</w:t>
      </w:r>
      <w:r w:rsidRPr="00FA14AB">
        <w:rPr>
          <w:lang w:eastAsia="ko-KR"/>
        </w:rPr>
        <w:tab/>
      </w:r>
      <w:r w:rsidRPr="00FA14AB">
        <w:t xml:space="preserve">IP address allocation for unicast mode of </w:t>
      </w:r>
      <w:r w:rsidRPr="00FA14AB">
        <w:rPr>
          <w:lang w:eastAsia="zh-CN"/>
        </w:rPr>
        <w:t>5G</w:t>
      </w:r>
      <w:r w:rsidRPr="00FA14AB">
        <w:rPr>
          <w:noProof/>
        </w:rPr>
        <w:t xml:space="preserve"> </w:t>
      </w:r>
      <w:r w:rsidRPr="00FA14AB">
        <w:t>ProSe direct communication</w:t>
      </w:r>
      <w:bookmarkEnd w:id="461"/>
    </w:p>
    <w:p w14:paraId="1A460FF5" w14:textId="66863B33"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0729ABCD" w:rsidR="008C47BE" w:rsidRPr="0093004C" w:rsidRDefault="008C47BE" w:rsidP="008C47BE">
      <w:pPr>
        <w:pStyle w:val="NO"/>
      </w:pPr>
      <w:r w:rsidRPr="0093004C">
        <w:t>NOTE:</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D7608C" w:rsidRDefault="00D7608C" w:rsidP="007A44C1">
      <w:pPr>
        <w:pStyle w:val="Heading4"/>
      </w:pPr>
      <w:bookmarkStart w:id="462" w:name="_Toc83206624"/>
      <w:r w:rsidRPr="00FA14AB">
        <w:rPr>
          <w:rFonts w:hint="eastAsia"/>
          <w:lang w:eastAsia="ko-KR"/>
        </w:rPr>
        <w:t>5</w:t>
      </w:r>
      <w:r w:rsidRPr="00FA14AB">
        <w:rPr>
          <w:lang w:eastAsia="ko-KR"/>
        </w:rPr>
        <w:t>.5.1.2</w:t>
      </w:r>
      <w:r w:rsidRPr="00FA14AB">
        <w:rPr>
          <w:lang w:eastAsia="ko-KR"/>
        </w:rPr>
        <w:tab/>
      </w:r>
      <w:r w:rsidRPr="00FA14AB">
        <w:t xml:space="preserve">IP address allocation for broadcast and groupcast modes of </w:t>
      </w:r>
      <w:r w:rsidRPr="00FA14AB">
        <w:rPr>
          <w:lang w:eastAsia="zh-CN"/>
        </w:rPr>
        <w:t>5G</w:t>
      </w:r>
      <w:r w:rsidRPr="00FA14AB">
        <w:rPr>
          <w:noProof/>
        </w:rPr>
        <w:t xml:space="preserve"> </w:t>
      </w:r>
      <w:r w:rsidRPr="00FA14AB">
        <w:t>ProSe direct communication</w:t>
      </w:r>
      <w:bookmarkEnd w:id="462"/>
    </w:p>
    <w:p w14:paraId="2CE5D371" w14:textId="765AD9ED" w:rsidR="008C47BE" w:rsidRPr="0093004C" w:rsidRDefault="008C47BE" w:rsidP="008C47BE">
      <w:r w:rsidRPr="0093004C">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CA96B1A"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FA016A" w:rsidRPr="0093004C">
        <w:t>TS</w:t>
      </w:r>
      <w:r w:rsidR="00FA016A">
        <w:t> </w:t>
      </w:r>
      <w:r w:rsidR="00FA016A" w:rsidRPr="0093004C">
        <w:t>23.303</w:t>
      </w:r>
      <w:r w:rsidR="00FA016A">
        <w:t> </w:t>
      </w:r>
      <w:r w:rsidR="00FA016A" w:rsidRPr="0093004C">
        <w:t>[</w:t>
      </w:r>
      <w:r w:rsidRPr="0093004C">
        <w:t>3]. If it is not configured with an address, it uses Dynamic Configuration of IPv4 Link-Local Addresses RFC 3927 [18].</w:t>
      </w:r>
    </w:p>
    <w:p w14:paraId="3A82D428" w14:textId="145B24E8"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FA016A" w:rsidRPr="0093004C">
        <w:t>TS</w:t>
      </w:r>
      <w:r w:rsidR="00FA016A">
        <w:t> </w:t>
      </w:r>
      <w:r w:rsidR="00FA016A" w:rsidRPr="0093004C">
        <w:t>23.303</w:t>
      </w:r>
      <w:r w:rsidR="00FA016A">
        <w:t> </w:t>
      </w:r>
      <w:r w:rsidR="00FA016A" w:rsidRPr="0093004C">
        <w:t>[</w:t>
      </w:r>
      <w:r w:rsidRPr="0093004C">
        <w:t>3]. The UE may use this IP address for direct communication without sending Neighbour Solicitation and Neighbour Advertisement message for Duplicate Address Detection.</w:t>
      </w:r>
    </w:p>
    <w:p w14:paraId="4811D6D3" w14:textId="3CB11655" w:rsidR="008C47BE" w:rsidRDefault="008C47BE" w:rsidP="008C47BE">
      <w:pPr>
        <w:pStyle w:val="NO"/>
      </w:pPr>
      <w:r w:rsidRPr="0093004C">
        <w:t>NOTE:</w:t>
      </w:r>
      <w:r w:rsidRPr="0093004C">
        <w:tab/>
        <w:t>The destination IP address management for broadcast and groupcast modes of ProSe direct communication is left to UE implementation.</w:t>
      </w:r>
    </w:p>
    <w:p w14:paraId="4C357183" w14:textId="3E573B9C" w:rsidR="00E646AC" w:rsidRPr="00E646AC" w:rsidRDefault="00E646AC" w:rsidP="007A44C1">
      <w:pPr>
        <w:pStyle w:val="Heading4"/>
      </w:pPr>
      <w:bookmarkStart w:id="463" w:name="_Toc83206625"/>
      <w:r w:rsidRPr="00FA14AB">
        <w:rPr>
          <w:rFonts w:hint="eastAsia"/>
        </w:rPr>
        <w:t>5</w:t>
      </w:r>
      <w:r w:rsidRPr="00FA14AB">
        <w:t>.5.1.3</w:t>
      </w:r>
      <w:r w:rsidRPr="00FA14AB">
        <w:tab/>
        <w:t>IP address allocation for communication with a 5G ProSe Layer-3 ProSe UE-to-Network Relay</w:t>
      </w:r>
      <w:bookmarkEnd w:id="463"/>
    </w:p>
    <w:p w14:paraId="5E37C732" w14:textId="3B0324CF"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300D672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w:t>
      </w:r>
      <w:r w:rsidR="000536B0">
        <w:t xml:space="preserve"> </w:t>
      </w:r>
      <w:r w:rsidR="00C40B31">
        <w:rPr>
          <w:rFonts w:hint="eastAsia"/>
          <w:lang w:eastAsia="zh-CN"/>
        </w:rPr>
        <w:t>5G ProSe Layer-3</w:t>
      </w:r>
      <w:r w:rsidRPr="009C4C21">
        <w:t xml:space="preserve"> Remote UE. If the </w:t>
      </w:r>
      <w:r w:rsidR="00CB3C78">
        <w:rPr>
          <w:rFonts w:hint="eastAsia"/>
          <w:lang w:eastAsia="zh-CN"/>
        </w:rPr>
        <w:t xml:space="preserve">5G ProSe Layer-3 </w:t>
      </w:r>
      <w:r w:rsidRPr="009C4C21">
        <w:t>Remote UE initiates an allocation of IPv4 address or an IPv6 prefix when the requested IP version is not supported in the corresponding PDU Session then IP address/prefix allocation fails.</w:t>
      </w:r>
    </w:p>
    <w:p w14:paraId="19847487" w14:textId="496D9E67"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r w:rsidR="00620BF8">
        <w:rPr>
          <w:rFonts w:hint="eastAsia"/>
          <w:noProof/>
          <w:lang w:eastAsia="zh-CN"/>
        </w:rPr>
        <w:t xml:space="preserve">Layer-3 </w:t>
      </w:r>
      <w:r w:rsidRPr="000431FD">
        <w:t>Remote UE uses IPv4 to access the external DN:</w:t>
      </w:r>
    </w:p>
    <w:p w14:paraId="09771140" w14:textId="331B175B"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r w:rsidR="007D0799">
        <w:rPr>
          <w:rFonts w:hint="eastAsia"/>
          <w:noProof/>
          <w:lang w:eastAsia="zh-CN"/>
        </w:rPr>
        <w:t xml:space="preserve">Layer-3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328278D2"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r w:rsidR="00DF363F">
        <w:rPr>
          <w:rFonts w:hint="eastAsia"/>
          <w:noProof/>
          <w:lang w:eastAsia="zh-CN"/>
        </w:rPr>
        <w:t xml:space="preserve">Layer-3 </w:t>
      </w:r>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ProSe</w:t>
      </w:r>
      <w:r w:rsidR="003F27F6" w:rsidRPr="003F27F6">
        <w:rPr>
          <w:rFonts w:hint="eastAsia"/>
          <w:noProof/>
          <w:lang w:eastAsia="zh-CN"/>
        </w:rPr>
        <w:t xml:space="preserve"> </w:t>
      </w:r>
      <w:r w:rsidR="003F27F6">
        <w:rPr>
          <w:rFonts w:hint="eastAsia"/>
          <w:noProof/>
          <w:lang w:eastAsia="zh-CN"/>
        </w:rPr>
        <w:t>Layer-3</w:t>
      </w:r>
      <w:r w:rsidR="00992A60">
        <w:rPr>
          <w:noProof/>
        </w:rPr>
        <w:t xml:space="preserve"> </w:t>
      </w:r>
      <w:r w:rsidRPr="002179FC">
        <w:rPr>
          <w:rFonts w:eastAsia="SimSun"/>
          <w:lang w:eastAsia="zh-CN"/>
        </w:rPr>
        <w:t xml:space="preserve">Remote </w:t>
      </w:r>
      <w:r w:rsidRPr="002179FC">
        <w:rPr>
          <w:rFonts w:eastAsia="SimSun"/>
          <w:lang w:eastAsia="zh-CN"/>
        </w:rPr>
        <w:lastRenderedPageBreak/>
        <w:t xml:space="preserve">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FA016A" w:rsidRPr="00EA0D9F">
        <w:t>TS</w:t>
      </w:r>
      <w:r w:rsidR="00FA016A">
        <w:t> </w:t>
      </w:r>
      <w:r w:rsidR="00FA016A" w:rsidRPr="00EA0D9F">
        <w:t>23.303</w:t>
      </w:r>
      <w:r w:rsidR="00FA016A">
        <w:t> </w:t>
      </w:r>
      <w:r w:rsidR="00FA016A" w:rsidRPr="00EA0D9F">
        <w:t>[</w:t>
      </w:r>
      <w:r w:rsidRPr="00EA0D9F">
        <w:t>3].</w:t>
      </w:r>
    </w:p>
    <w:p w14:paraId="448C4029" w14:textId="50974296"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r w:rsidR="00D8253E">
        <w:rPr>
          <w:rFonts w:hint="eastAsia"/>
          <w:noProof/>
          <w:lang w:eastAsia="zh-CN"/>
        </w:rPr>
        <w:t xml:space="preserve">Layer-3 </w:t>
      </w:r>
      <w:r w:rsidRPr="004275B4">
        <w:t>Remote UE uses IPv6 to access the external DN:</w:t>
      </w:r>
    </w:p>
    <w:p w14:paraId="53862CC0" w14:textId="6B4C83D5" w:rsidR="00EC1C1F" w:rsidRPr="009C4C21" w:rsidRDefault="00EC1C1F" w:rsidP="00EC1C1F">
      <w:pPr>
        <w:pStyle w:val="B3"/>
      </w:pPr>
      <w:r w:rsidRPr="004275B4">
        <w:t>b1)</w:t>
      </w:r>
      <w:r w:rsidRPr="004275B4">
        <w:tab/>
        <w:t xml:space="preserve">IPv6 network prefix allocation via IPv6 Stateless Address auto-configuration. Router solicitation from the </w:t>
      </w:r>
      <w:r w:rsidR="000C51CB">
        <w:rPr>
          <w:rFonts w:hint="eastAsia"/>
          <w:lang w:eastAsia="zh-CN"/>
        </w:rPr>
        <w:t xml:space="preserve">5G ProSe Layer-3 </w:t>
      </w:r>
      <w:r w:rsidRPr="004275B4">
        <w:t>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r w:rsidR="00F34C33">
        <w:rPr>
          <w:rFonts w:hint="eastAsia"/>
          <w:noProof/>
          <w:lang w:eastAsia="zh-CN"/>
        </w:rPr>
        <w:t xml:space="preserve">Layer-3 </w:t>
      </w:r>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FA016A" w:rsidRPr="004F0BCB">
        <w:t>TS</w:t>
      </w:r>
      <w:r w:rsidR="00FA016A">
        <w:t> </w:t>
      </w:r>
      <w:r w:rsidR="00FA016A" w:rsidRPr="004F0BCB">
        <w:t>23.303</w:t>
      </w:r>
      <w:r w:rsidR="00FA016A">
        <w:t> </w:t>
      </w:r>
      <w:r w:rsidR="00FA016A" w:rsidRPr="004F0BCB">
        <w:t>[</w:t>
      </w:r>
      <w:r w:rsidRPr="004F0BCB">
        <w:t>3]</w:t>
      </w:r>
      <w:r w:rsidRPr="00A958B9">
        <w:t xml:space="preserve"> with the following differences:</w:t>
      </w:r>
    </w:p>
    <w:p w14:paraId="5D6FA301" w14:textId="4AB4FB4B"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Layer-3 UE-to-Network Relay shall obtain the IPv6 prefix assigned to the</w:t>
      </w:r>
      <w:r w:rsidR="00A4607B">
        <w:t xml:space="preserve"> </w:t>
      </w:r>
      <w:r w:rsidR="00A4607B">
        <w:rPr>
          <w:rFonts w:hint="eastAsia"/>
          <w:lang w:eastAsia="zh-CN"/>
        </w:rPr>
        <w:t>5G ProSe Layer-3</w:t>
      </w:r>
      <w:r w:rsidRPr="009C4C21">
        <w:t xml:space="preserve"> Remote UE via prefix delegation function from the network as defined in </w:t>
      </w:r>
      <w:r w:rsidR="00164495" w:rsidRPr="00FA14AB">
        <w:t>clause 5.5.2</w:t>
      </w:r>
      <w:r w:rsidRPr="009C4C21">
        <w:t>.</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7EEA28CD" w14:textId="77777777" w:rsidR="005A7BBA" w:rsidRPr="00B736AE" w:rsidRDefault="005A7BBA" w:rsidP="005A7BBA">
      <w:pPr>
        <w:pStyle w:val="Heading2"/>
      </w:pPr>
      <w:bookmarkStart w:id="464" w:name="_Toc83206626"/>
      <w:bookmarkStart w:id="465" w:name="_Toc66692667"/>
      <w:bookmarkStart w:id="466" w:name="_Toc66701846"/>
      <w:bookmarkStart w:id="467" w:name="_Toc69883508"/>
      <w:bookmarkStart w:id="468" w:name="_Toc73625520"/>
      <w:r w:rsidRPr="00FA14AB">
        <w:t>5.5.2</w:t>
      </w:r>
      <w:r w:rsidRPr="00B736AE">
        <w:tab/>
        <w:t>IPv6 Prefix Delegation via</w:t>
      </w:r>
      <w:r w:rsidRPr="00FA14AB">
        <w:t xml:space="preserve"> DHCPv6 for 5G ProSe Layer-3 UE-to-Network Relay</w:t>
      </w:r>
      <w:bookmarkEnd w:id="464"/>
    </w:p>
    <w:p w14:paraId="782C3788" w14:textId="478E31E4" w:rsidR="005A7BBA" w:rsidRPr="00FA14AB" w:rsidRDefault="005A7BBA" w:rsidP="005A7BBA">
      <w:pPr>
        <w:rPr>
          <w:rFonts w:cs="Arial"/>
        </w:rPr>
      </w:pPr>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FA016A" w:rsidRPr="00FA14AB">
        <w:t>TS</w:t>
      </w:r>
      <w:r w:rsidR="00FA016A">
        <w:t> </w:t>
      </w:r>
      <w:r w:rsidR="00FA016A" w:rsidRPr="00FA14AB">
        <w:t>23.501</w:t>
      </w:r>
      <w:r w:rsidR="00FA016A">
        <w:t> </w:t>
      </w:r>
      <w:r w:rsidR="00FA016A" w:rsidRPr="00FA14AB">
        <w:t>[</w:t>
      </w:r>
      <w:r w:rsidRPr="00FA14AB">
        <w:t>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FA14AB" w:rsidRDefault="005A7BBA" w:rsidP="005A7BBA">
      <w:pPr>
        <w:pStyle w:val="NO"/>
      </w:pPr>
      <w:r w:rsidRPr="00FA14AB">
        <w:t>NOTE:</w:t>
      </w:r>
      <w:r w:rsidRPr="00FA14AB">
        <w:tab/>
        <w:t>Allocation of IPv6 prefixes with flexible prefix length can leverage e.g. local configuration on the SMF or interaction with the AAA server.</w:t>
      </w:r>
    </w:p>
    <w:p w14:paraId="70DA76FD" w14:textId="5582370B" w:rsidR="005A7BBA" w:rsidRPr="00B736AE" w:rsidRDefault="005A7BBA" w:rsidP="005A7BBA">
      <w:pPr>
        <w:rPr>
          <w:rFonts w:cs="Arial"/>
        </w:rPr>
      </w:pPr>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FA016A" w:rsidRPr="00FA14AB">
        <w:t>TS</w:t>
      </w:r>
      <w:r w:rsidR="00FA016A">
        <w:t> </w:t>
      </w:r>
      <w:r w:rsidR="00FA016A" w:rsidRPr="00FA14AB">
        <w:t>23.501</w:t>
      </w:r>
      <w:r w:rsidR="00FA016A">
        <w:t> </w:t>
      </w:r>
      <w:r w:rsidR="00FA016A" w:rsidRPr="00FA14AB">
        <w:t>[</w:t>
      </w:r>
      <w:r w:rsidRPr="00FA14AB">
        <w:t>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r w:rsidR="008D33D1">
        <w:rPr>
          <w:rFonts w:cs="Arial"/>
        </w:rPr>
        <w:t>26</w:t>
      </w:r>
      <w:r w:rsidRPr="00B736AE">
        <w:rPr>
          <w:rFonts w:cs="Arial"/>
        </w:rPr>
        <w:t>].</w:t>
      </w:r>
    </w:p>
    <w:p w14:paraId="4AF738FA" w14:textId="6AA1E645" w:rsidR="005A7BBA" w:rsidRDefault="005A7BBA" w:rsidP="007A44C1">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r w:rsidR="008D33D1">
        <w:rPr>
          <w:rFonts w:cs="Arial"/>
        </w:rPr>
        <w:t>27</w:t>
      </w:r>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r w:rsidR="008D33D1">
        <w:rPr>
          <w:rFonts w:cs="Arial"/>
        </w:rPr>
        <w:t>27</w:t>
      </w:r>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r w:rsidR="008D33D1">
        <w:rPr>
          <w:rFonts w:cs="Arial"/>
        </w:rPr>
        <w:t>26</w:t>
      </w:r>
      <w:r w:rsidRPr="00B736AE">
        <w:rPr>
          <w:rFonts w:cs="Arial"/>
        </w:rPr>
        <w:t>].</w:t>
      </w:r>
    </w:p>
    <w:p w14:paraId="6F6B43C0" w14:textId="6C27B929" w:rsidR="008C47BE" w:rsidRPr="0093004C" w:rsidRDefault="008C47BE" w:rsidP="008C47BE">
      <w:pPr>
        <w:pStyle w:val="Heading2"/>
      </w:pPr>
      <w:bookmarkStart w:id="469" w:name="_Toc83206627"/>
      <w:r w:rsidRPr="0093004C">
        <w:lastRenderedPageBreak/>
        <w:t>5.</w:t>
      </w:r>
      <w:r w:rsidR="0075602E">
        <w:t>6</w:t>
      </w:r>
      <w:r w:rsidRPr="0093004C">
        <w:tab/>
      </w:r>
      <w:r w:rsidRPr="0093004C">
        <w:rPr>
          <w:lang w:eastAsia="zh-CN"/>
        </w:rPr>
        <w:t>QoS handling</w:t>
      </w:r>
      <w:bookmarkEnd w:id="465"/>
      <w:bookmarkEnd w:id="466"/>
      <w:bookmarkEnd w:id="467"/>
      <w:bookmarkEnd w:id="468"/>
      <w:bookmarkEnd w:id="469"/>
    </w:p>
    <w:p w14:paraId="01131A8F" w14:textId="5FF3C273" w:rsidR="008C47BE" w:rsidRPr="0093004C" w:rsidRDefault="008C47BE" w:rsidP="008C47BE">
      <w:pPr>
        <w:pStyle w:val="Heading3"/>
        <w:rPr>
          <w:lang w:eastAsia="ko-KR"/>
        </w:rPr>
      </w:pPr>
      <w:bookmarkStart w:id="470" w:name="_Toc66692668"/>
      <w:bookmarkStart w:id="471" w:name="_Toc66701847"/>
      <w:bookmarkStart w:id="472" w:name="_Toc69883509"/>
      <w:bookmarkStart w:id="473" w:name="_Toc73625521"/>
      <w:bookmarkStart w:id="474" w:name="_Toc83206628"/>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470"/>
      <w:bookmarkEnd w:id="471"/>
      <w:bookmarkEnd w:id="472"/>
      <w:bookmarkEnd w:id="473"/>
      <w:bookmarkEnd w:id="474"/>
    </w:p>
    <w:p w14:paraId="54EE9286" w14:textId="08F32D1C"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FA016A" w:rsidRPr="0093004C">
        <w:rPr>
          <w:lang w:eastAsia="zh-CN"/>
        </w:rPr>
        <w:t>TS</w:t>
      </w:r>
      <w:r w:rsidR="00FA016A">
        <w:rPr>
          <w:lang w:eastAsia="zh-CN"/>
        </w:rPr>
        <w:t> </w:t>
      </w:r>
      <w:r w:rsidR="00FA016A" w:rsidRPr="0093004C">
        <w:rPr>
          <w:lang w:eastAsia="zh-CN"/>
        </w:rPr>
        <w:t>23.287</w:t>
      </w:r>
      <w:r w:rsidR="00FA016A">
        <w:rPr>
          <w:lang w:eastAsia="zh-CN"/>
        </w:rPr>
        <w:t> </w:t>
      </w:r>
      <w:r w:rsidR="00FA016A"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3BCB6482" w:rsidR="00D710ED" w:rsidRPr="00E01563" w:rsidRDefault="00D710ED" w:rsidP="00395A71">
      <w:pPr>
        <w:pStyle w:val="B2"/>
        <w:rPr>
          <w:lang w:eastAsia="zh-CN"/>
        </w:rPr>
      </w:pPr>
      <w:r w:rsidRPr="00490934">
        <w:t>-</w:t>
      </w:r>
      <w:r w:rsidRPr="00490934">
        <w:tab/>
      </w:r>
      <w:r w:rsidRPr="00E01563">
        <w:rPr>
          <w:rFonts w:hint="eastAsia"/>
          <w:lang w:eastAsia="zh-CN"/>
        </w:rPr>
        <w:t xml:space="preserve">ProSe </w:t>
      </w:r>
      <w:r w:rsidR="009F7177">
        <w:rPr>
          <w:lang w:eastAsia="zh-CN"/>
        </w:rPr>
        <w:t>identifier</w:t>
      </w:r>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217A0EAA" w:rsidR="00D710ED"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62914D46" w14:textId="58833C6E" w:rsidR="007D2D28" w:rsidRPr="00E01563" w:rsidRDefault="007D2D28" w:rsidP="007A44C1">
      <w:pPr>
        <w:pStyle w:val="B1"/>
        <w:rPr>
          <w:lang w:eastAsia="zh-CN"/>
        </w:rPr>
      </w:pPr>
      <w:r>
        <w:t>-</w:t>
      </w:r>
      <w:r>
        <w:tab/>
      </w:r>
      <w:r w:rsidRPr="00EA19D8">
        <w:t xml:space="preserve">ProSe Ethernet Packet Filter Set </w:t>
      </w:r>
      <w:r>
        <w:t xml:space="preserve">that </w:t>
      </w:r>
      <w:r w:rsidRPr="00EA19D8">
        <w:t>has the same format as the Ethernet Packet Filter Set defined in clause</w:t>
      </w:r>
      <w:r w:rsidRPr="0093004C">
        <w:t> </w:t>
      </w:r>
      <w:r w:rsidRPr="00EA19D8">
        <w:t>5.7.6.3</w:t>
      </w:r>
      <w:r>
        <w:t xml:space="preserve"> of </w:t>
      </w:r>
      <w:r w:rsidR="00FA016A" w:rsidRPr="00EA19D8">
        <w:t>TS</w:t>
      </w:r>
      <w:r w:rsidR="00FA016A">
        <w:t> </w:t>
      </w:r>
      <w:r w:rsidR="00FA016A" w:rsidRPr="00EA19D8">
        <w:t>23.501</w:t>
      </w:r>
      <w:r w:rsidR="00FA016A">
        <w:t> </w:t>
      </w:r>
      <w:r w:rsidR="00FA016A" w:rsidRPr="00EA19D8">
        <w:t>[</w:t>
      </w:r>
      <w:r>
        <w:t>4</w:t>
      </w:r>
      <w:r w:rsidRPr="00EA19D8">
        <w:t xml:space="preserve">] </w:t>
      </w:r>
      <w:r>
        <w:t xml:space="preserve">is </w:t>
      </w:r>
      <w:r w:rsidRPr="0093004C">
        <w:rPr>
          <w:lang w:eastAsia="zh-CN"/>
        </w:rPr>
        <w:t>additionally defined</w:t>
      </w:r>
      <w:r w:rsidRPr="00EA19D8">
        <w:t>.</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CCBB8C"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776B7D" w:rsidRPr="00BB41EF">
        <w:t xml:space="preserve">ProSe </w:t>
      </w:r>
      <w:r w:rsidR="00776B7D">
        <w:t>identifier</w:t>
      </w:r>
      <w:r w:rsidRPr="0093004C">
        <w:t>.</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2DD25B8A" w:rsidR="008C47BE" w:rsidRPr="007A44C1" w:rsidRDefault="008C47BE" w:rsidP="007A44C1">
      <w:pPr>
        <w:pStyle w:val="Heading3"/>
      </w:pPr>
      <w:bookmarkStart w:id="475" w:name="_Toc66692669"/>
      <w:bookmarkStart w:id="476" w:name="_Toc66701848"/>
      <w:bookmarkStart w:id="477" w:name="_Toc69883510"/>
      <w:bookmarkStart w:id="478" w:name="_Toc73625522"/>
      <w:bookmarkStart w:id="479" w:name="_Toc83206629"/>
      <w:r w:rsidRPr="007A44C1">
        <w:t>5.</w:t>
      </w:r>
      <w:r w:rsidR="0075602E" w:rsidRPr="007A44C1">
        <w:t>6</w:t>
      </w:r>
      <w:r w:rsidRPr="007A44C1">
        <w:t>.2</w:t>
      </w:r>
      <w:r w:rsidRPr="007A44C1">
        <w:tab/>
        <w:t>QoS handling for</w:t>
      </w:r>
      <w:r w:rsidR="00C15B86" w:rsidRPr="007A44C1">
        <w:t xml:space="preserve"> </w:t>
      </w:r>
      <w:r w:rsidR="00C15B86" w:rsidRPr="007A44C1">
        <w:rPr>
          <w:rFonts w:hint="eastAsia"/>
        </w:rPr>
        <w:t>5G ProSe UE-to-Network</w:t>
      </w:r>
      <w:r w:rsidRPr="007A44C1">
        <w:t xml:space="preserve"> Relay operations</w:t>
      </w:r>
      <w:bookmarkEnd w:id="475"/>
      <w:bookmarkEnd w:id="476"/>
      <w:bookmarkEnd w:id="477"/>
      <w:bookmarkEnd w:id="478"/>
      <w:bookmarkEnd w:id="479"/>
    </w:p>
    <w:p w14:paraId="3DBBFCFF" w14:textId="38ACAC96" w:rsidR="005D7CF2" w:rsidRPr="0093004C" w:rsidRDefault="005D7CF2" w:rsidP="005D7CF2">
      <w:pPr>
        <w:pStyle w:val="Heading4"/>
        <w:rPr>
          <w:lang w:eastAsia="ko-KR"/>
        </w:rPr>
      </w:pPr>
      <w:bookmarkStart w:id="480" w:name="_Toc69883511"/>
      <w:bookmarkStart w:id="481" w:name="_Toc73625523"/>
      <w:bookmarkStart w:id="482" w:name="_Toc83206630"/>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480"/>
      <w:bookmarkEnd w:id="481"/>
      <w:bookmarkEnd w:id="482"/>
    </w:p>
    <w:p w14:paraId="6FE59A60" w14:textId="03FCFC23"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ProSe</w:t>
      </w:r>
      <w:r w:rsidR="0013013A" w:rsidRPr="0013013A">
        <w:rPr>
          <w:rFonts w:hint="eastAsia"/>
          <w:noProof/>
          <w:lang w:eastAsia="zh-CN"/>
        </w:rPr>
        <w:t xml:space="preserve"> </w:t>
      </w:r>
      <w:r w:rsidR="0013013A">
        <w:rPr>
          <w:rFonts w:hint="eastAsia"/>
          <w:noProof/>
          <w:lang w:eastAsia="zh-CN"/>
        </w:rPr>
        <w:t>Layer-3</w:t>
      </w:r>
      <w:r w:rsidR="00053042">
        <w:rPr>
          <w:noProof/>
        </w:rPr>
        <w:t xml:space="preserv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w:t>
      </w:r>
      <w:r w:rsidR="000F01C5">
        <w:rPr>
          <w:rFonts w:eastAsia="DengXian"/>
          <w:lang w:eastAsia="zh-CN"/>
        </w:rPr>
        <w:t>of the relay traffic</w:t>
      </w:r>
      <w:r w:rsidR="000F01C5" w:rsidRPr="0093004C">
        <w:rPr>
          <w:rFonts w:eastAsia="DengXian"/>
          <w:lang w:eastAsia="zh-CN"/>
        </w:rPr>
        <w:t xml:space="preserve"> </w:t>
      </w:r>
      <w:r w:rsidRPr="0093004C">
        <w:rPr>
          <w:rFonts w:eastAsia="DengXian"/>
          <w:lang w:eastAsia="zh-CN"/>
        </w:rPr>
        <w:t xml:space="preserve">between </w:t>
      </w:r>
      <w:r w:rsidR="000E2D4B">
        <w:rPr>
          <w:lang w:eastAsia="zh-CN"/>
        </w:rPr>
        <w:t>5G</w:t>
      </w:r>
      <w:r w:rsidR="000E2D4B" w:rsidRPr="0093004C">
        <w:rPr>
          <w:noProof/>
        </w:rPr>
        <w:t xml:space="preserve"> </w:t>
      </w:r>
      <w:r w:rsidR="000E2D4B">
        <w:rPr>
          <w:noProof/>
        </w:rPr>
        <w:t xml:space="preserve">ProSe </w:t>
      </w:r>
      <w:r w:rsidR="003D1C91">
        <w:rPr>
          <w:rFonts w:hint="eastAsia"/>
          <w:noProof/>
          <w:lang w:eastAsia="zh-CN"/>
        </w:rPr>
        <w:t xml:space="preserve">Layer-3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r w:rsidR="00EB3C26" w:rsidRPr="00EB3C26">
        <w:rPr>
          <w:rFonts w:hint="eastAsia"/>
          <w:noProof/>
          <w:lang w:eastAsia="zh-CN"/>
        </w:rPr>
        <w:t xml:space="preserve"> </w:t>
      </w:r>
      <w:r w:rsidR="00EB3C26">
        <w:rPr>
          <w:rFonts w:hint="eastAsia"/>
          <w:noProof/>
          <w:lang w:eastAsia="zh-CN"/>
        </w:rPr>
        <w:t>Layer-3</w:t>
      </w:r>
      <w:r w:rsidR="000E2D4B">
        <w:rPr>
          <w:noProof/>
        </w:rPr>
        <w:t xml:space="preserve"> </w:t>
      </w:r>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DengXian"/>
          <w:lang w:eastAsia="zh-CN"/>
        </w:rPr>
        <w:t xml:space="preserve"> </w:t>
      </w:r>
      <w:r w:rsidR="00606797">
        <w:rPr>
          <w:rFonts w:eastAsia="DengXian" w:hint="eastAsia"/>
          <w:lang w:eastAsia="zh-CN"/>
        </w:rPr>
        <w:t xml:space="preserve">Layer-3 </w:t>
      </w:r>
      <w:r w:rsidRPr="0093004C">
        <w:rPr>
          <w:rFonts w:eastAsia="DengXian"/>
          <w:lang w:eastAsia="zh-CN"/>
        </w:rPr>
        <w:t xml:space="preserve">UE-to-Network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r w:rsidR="003C6A38">
        <w:rPr>
          <w:rFonts w:hint="eastAsia"/>
          <w:noProof/>
          <w:lang w:eastAsia="zh-CN"/>
        </w:rPr>
        <w:t xml:space="preserve"> Layer-3</w:t>
      </w:r>
      <w:r w:rsidR="000E2D4B">
        <w:rPr>
          <w:noProof/>
        </w:rPr>
        <w:t xml:space="preserve"> </w:t>
      </w:r>
      <w:r w:rsidRPr="0093004C">
        <w:rPr>
          <w:rFonts w:eastAsia="DengXian"/>
          <w:lang w:eastAsia="zh-CN"/>
        </w:rPr>
        <w:t>UE-to-Network Relay and UPF (</w:t>
      </w:r>
      <w:r w:rsidR="00A51EA1" w:rsidRPr="006526D1">
        <w:rPr>
          <w:rFonts w:eastAsia="DengXian"/>
          <w:lang w:eastAsia="zh-CN"/>
        </w:rPr>
        <w:t xml:space="preserve">i.e. </w:t>
      </w:r>
      <w:r w:rsidRPr="0093004C">
        <w:rPr>
          <w:rFonts w:eastAsia="DengXian"/>
          <w:lang w:eastAsia="zh-CN"/>
        </w:rPr>
        <w:t>Uu QoS control).</w:t>
      </w:r>
      <w:r w:rsidRPr="0093004C">
        <w:rPr>
          <w:lang w:eastAsia="ko-KR"/>
        </w:rPr>
        <w:t xml:space="preserve"> The PC5 QoS is controlled with PC5 QoS rules and PC5 QoS parameters (e.g. PQI, GFBR, MFBR, PC5 LINK-AMBR, Range) as specified in clause 5.4 of </w:t>
      </w:r>
      <w:r w:rsidR="00FA016A" w:rsidRPr="0093004C">
        <w:rPr>
          <w:lang w:eastAsia="ko-KR"/>
        </w:rPr>
        <w:t>TS</w:t>
      </w:r>
      <w:r w:rsidR="00FA016A">
        <w:rPr>
          <w:lang w:eastAsia="ko-KR"/>
        </w:rPr>
        <w:t> </w:t>
      </w:r>
      <w:r w:rsidR="00FA016A" w:rsidRPr="0093004C">
        <w:rPr>
          <w:lang w:eastAsia="ko-KR"/>
        </w:rPr>
        <w:t>23.287</w:t>
      </w:r>
      <w:r w:rsidR="00FA016A">
        <w:rPr>
          <w:lang w:eastAsia="ko-KR"/>
        </w:rPr>
        <w:t> </w:t>
      </w:r>
      <w:r w:rsidR="00FA016A" w:rsidRPr="0093004C">
        <w:rPr>
          <w:lang w:eastAsia="ko-KR"/>
        </w:rPr>
        <w:t>[</w:t>
      </w:r>
      <w:r w:rsidRPr="0093004C">
        <w:rPr>
          <w:lang w:eastAsia="ko-KR"/>
        </w:rPr>
        <w:t>2]. The</w:t>
      </w:r>
      <w:r w:rsidR="002D1AD3" w:rsidRPr="002D1AD3">
        <w:rPr>
          <w:rFonts w:eastAsia="DengXian"/>
          <w:lang w:eastAsia="zh-CN"/>
        </w:rPr>
        <w:t xml:space="preserve"> </w:t>
      </w:r>
      <w:r w:rsidR="002D1AD3" w:rsidRPr="00B0295D">
        <w:rPr>
          <w:rFonts w:eastAsia="DengXian"/>
          <w:lang w:eastAsia="zh-CN"/>
        </w:rPr>
        <w:t xml:space="preserve">QoS for the PDU session established between </w:t>
      </w:r>
      <w:r w:rsidR="002D1AD3">
        <w:rPr>
          <w:rFonts w:eastAsia="DengXian"/>
          <w:lang w:eastAsia="zh-CN"/>
        </w:rPr>
        <w:t xml:space="preserve">the </w:t>
      </w:r>
      <w:r w:rsidR="002D1AD3" w:rsidRPr="00B0295D">
        <w:rPr>
          <w:rFonts w:eastAsia="DengXian"/>
          <w:lang w:eastAsia="zh-CN"/>
        </w:rPr>
        <w:t>5G</w:t>
      </w:r>
      <w:r w:rsidR="002D1AD3" w:rsidRPr="00B0295D">
        <w:rPr>
          <w:rFonts w:eastAsia="DengXian"/>
          <w:noProof/>
        </w:rPr>
        <w:t xml:space="preserve"> ProSe</w:t>
      </w:r>
      <w:r w:rsidR="00A21F87" w:rsidRPr="00EB3C26">
        <w:rPr>
          <w:rFonts w:hint="eastAsia"/>
          <w:noProof/>
          <w:lang w:eastAsia="zh-CN"/>
        </w:rPr>
        <w:t xml:space="preserve"> </w:t>
      </w:r>
      <w:r w:rsidR="00A21F87">
        <w:rPr>
          <w:rFonts w:hint="eastAsia"/>
          <w:noProof/>
          <w:lang w:eastAsia="zh-CN"/>
        </w:rPr>
        <w:t>Layer-3</w:t>
      </w:r>
      <w:r w:rsidR="002D1AD3" w:rsidRPr="00B0295D">
        <w:rPr>
          <w:rFonts w:eastAsia="DengXian"/>
          <w:noProof/>
        </w:rPr>
        <w:t xml:space="preserve"> </w:t>
      </w:r>
      <w:r w:rsidR="002D1AD3" w:rsidRPr="00B0295D">
        <w:rPr>
          <w:rFonts w:eastAsia="DengXian"/>
          <w:lang w:eastAsia="zh-CN"/>
        </w:rPr>
        <w:t>UE-to-Network Relay and UPF</w:t>
      </w:r>
      <w:r w:rsidR="00F31E07">
        <w:rPr>
          <w:rFonts w:eastAsia="DengXian"/>
          <w:lang w:eastAsia="zh-CN"/>
        </w:rPr>
        <w:t xml:space="preserve"> (i.e.</w:t>
      </w:r>
      <w:r w:rsidRPr="0093004C">
        <w:rPr>
          <w:lang w:eastAsia="ko-KR"/>
        </w:rPr>
        <w:t xml:space="preserve"> Uu QoS</w:t>
      </w:r>
      <w:r w:rsidR="00F31E07">
        <w:rPr>
          <w:rFonts w:eastAsia="DengXian"/>
          <w:lang w:eastAsia="ko-KR"/>
        </w:rPr>
        <w:t xml:space="preserve"> </w:t>
      </w:r>
      <w:r w:rsidR="00F31E07" w:rsidRPr="006526D1">
        <w:rPr>
          <w:rFonts w:eastAsia="DengXian"/>
          <w:lang w:eastAsia="ko-KR"/>
        </w:rPr>
        <w:t>control</w:t>
      </w:r>
      <w:r w:rsidR="00F31E07">
        <w:rPr>
          <w:rFonts w:eastAsia="DengXian"/>
          <w:lang w:eastAsia="ko-KR"/>
        </w:rPr>
        <w:t>)</w:t>
      </w:r>
      <w:r w:rsidRPr="0093004C">
        <w:rPr>
          <w:lang w:eastAsia="ko-KR"/>
        </w:rPr>
        <w:t xml:space="preserve"> is controlled with QoS rules and 5G QoS parameters (e.g. 5QI, GFBR, MFBR) as specified in clause 5.7 of </w:t>
      </w:r>
      <w:r w:rsidR="00FA016A" w:rsidRPr="0093004C">
        <w:rPr>
          <w:lang w:eastAsia="ko-KR"/>
        </w:rPr>
        <w:t>TS</w:t>
      </w:r>
      <w:r w:rsidR="00FA016A">
        <w:rPr>
          <w:lang w:eastAsia="ko-KR"/>
        </w:rPr>
        <w:t> </w:t>
      </w:r>
      <w:r w:rsidR="00FA016A" w:rsidRPr="0093004C">
        <w:rPr>
          <w:lang w:eastAsia="ko-KR"/>
        </w:rPr>
        <w:t>23.501</w:t>
      </w:r>
      <w:r w:rsidR="00FA016A">
        <w:rPr>
          <w:lang w:eastAsia="ko-KR"/>
        </w:rPr>
        <w:t> </w:t>
      </w:r>
      <w:r w:rsidR="00FA016A"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7" type="#_x0000_t75" style="width:482.25pt;height:80.25pt" o:ole="">
            <v:imagedata r:id="rId33" o:title=""/>
          </v:shape>
          <o:OLEObject Type="Embed" ProgID="Visio.Drawing.15" ShapeID="_x0000_i1037" DrawAspect="Content" ObjectID="_1693820033" r:id="rId34"/>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37CEAC67"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r w:rsidR="00316047" w:rsidRPr="00316047">
        <w:rPr>
          <w:rFonts w:hint="eastAsia"/>
          <w:noProof/>
          <w:lang w:eastAsia="zh-CN"/>
        </w:rPr>
        <w:t xml:space="preserve"> </w:t>
      </w:r>
      <w:r w:rsidR="00316047">
        <w:rPr>
          <w:rFonts w:hint="eastAsia"/>
          <w:noProof/>
          <w:lang w:eastAsia="zh-CN"/>
        </w:rPr>
        <w:t>Layer-3</w:t>
      </w:r>
      <w:r w:rsidR="000E2D4B">
        <w:rPr>
          <w:noProof/>
        </w:rPr>
        <w:t xml:space="preserv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The QoS mapping includes combinations of the 5QIs and 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FA016A" w:rsidRPr="0093004C">
        <w:rPr>
          <w:lang w:eastAsia="ko-KR"/>
        </w:rPr>
        <w:t>TS</w:t>
      </w:r>
      <w:r w:rsidR="00FA016A">
        <w:rPr>
          <w:lang w:eastAsia="ko-KR"/>
        </w:rPr>
        <w:t> </w:t>
      </w:r>
      <w:r w:rsidR="00FA016A" w:rsidRPr="0093004C">
        <w:rPr>
          <w:lang w:eastAsia="ko-KR"/>
        </w:rPr>
        <w:t>23.287</w:t>
      </w:r>
      <w:r w:rsidR="00FA016A">
        <w:rPr>
          <w:lang w:eastAsia="ko-KR"/>
        </w:rPr>
        <w:t> </w:t>
      </w:r>
      <w:r w:rsidR="00FA016A"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FA016A" w:rsidRPr="0093004C">
        <w:rPr>
          <w:rFonts w:eastAsia="DengXian"/>
          <w:lang w:eastAsia="zh-CN"/>
        </w:rPr>
        <w:t>TS</w:t>
      </w:r>
      <w:r w:rsidR="00FA016A">
        <w:rPr>
          <w:rFonts w:eastAsia="DengXian"/>
          <w:lang w:eastAsia="zh-CN"/>
        </w:rPr>
        <w:t> </w:t>
      </w:r>
      <w:r w:rsidR="00FA016A" w:rsidRPr="0093004C">
        <w:rPr>
          <w:rFonts w:eastAsia="DengXian"/>
          <w:lang w:eastAsia="zh-CN"/>
        </w:rPr>
        <w:t>23.501</w:t>
      </w:r>
      <w:r w:rsidR="00FA016A">
        <w:rPr>
          <w:rFonts w:eastAsia="DengXian"/>
          <w:lang w:eastAsia="zh-CN"/>
        </w:rPr>
        <w:t> </w:t>
      </w:r>
      <w:r w:rsidR="00FA016A"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FA016A">
        <w:rPr>
          <w:rFonts w:eastAsia="SimSun"/>
          <w:lang w:eastAsia="zh-CN"/>
        </w:rPr>
        <w:t>TS 23.287 [</w:t>
      </w:r>
      <w:r w:rsidR="00170BC5">
        <w:rPr>
          <w:rFonts w:eastAsia="SimSun"/>
          <w:lang w:eastAsia="zh-CN"/>
        </w:rPr>
        <w:t>2].</w:t>
      </w:r>
    </w:p>
    <w:p w14:paraId="042CB8FB" w14:textId="0C3C828C"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r w:rsidR="003B4822">
        <w:rPr>
          <w:lang w:eastAsia="ko-KR"/>
        </w:rPr>
        <w:t xml:space="preserve"> </w:t>
      </w:r>
      <w:r w:rsidR="003B4822">
        <w:rPr>
          <w:rFonts w:hint="eastAsia"/>
          <w:lang w:eastAsia="zh-CN"/>
        </w:rPr>
        <w:t>5G ProSe Layer-3</w:t>
      </w:r>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F25C0C">
        <w:rPr>
          <w:rFonts w:hint="eastAsia"/>
          <w:noProof/>
          <w:lang w:eastAsia="zh-CN"/>
        </w:rPr>
        <w:t xml:space="preserve">Layer-3 </w:t>
      </w:r>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8C6FB1">
        <w:rPr>
          <w:rFonts w:hint="eastAsia"/>
          <w:noProof/>
          <w:lang w:eastAsia="zh-CN"/>
        </w:rPr>
        <w:t xml:space="preserve">Layer-3 </w:t>
      </w:r>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341FCCC7"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r w:rsidR="00D84355" w:rsidRPr="00D84355">
        <w:rPr>
          <w:rFonts w:hint="eastAsia"/>
          <w:noProof/>
          <w:lang w:eastAsia="zh-CN"/>
        </w:rPr>
        <w:t xml:space="preserve"> </w:t>
      </w:r>
      <w:r w:rsidR="00D84355">
        <w:rPr>
          <w:rFonts w:hint="eastAsia"/>
          <w:noProof/>
          <w:lang w:eastAsia="zh-CN"/>
        </w:rPr>
        <w:t>Layer-3</w:t>
      </w:r>
      <w:r w:rsidR="003E2CDC">
        <w:rPr>
          <w:noProof/>
        </w:rPr>
        <w:t xml:space="preserve"> </w:t>
      </w:r>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r w:rsidR="00D30D30" w:rsidRPr="00286E03">
        <w:rPr>
          <w:rFonts w:eastAsia="DengXian"/>
          <w:lang w:eastAsia="zh-CN"/>
        </w:rPr>
        <w:t xml:space="preserve"> </w:t>
      </w:r>
      <w:r w:rsidR="00D30D30">
        <w:rPr>
          <w:rFonts w:eastAsia="DengXian"/>
          <w:lang w:eastAsia="zh-CN"/>
        </w:rPr>
        <w:t xml:space="preserve">during the </w:t>
      </w:r>
      <w:r w:rsidR="00D30D30" w:rsidRPr="00B0295D">
        <w:rPr>
          <w:rFonts w:eastAsia="DengXian"/>
          <w:lang w:eastAsia="zh-CN"/>
        </w:rPr>
        <w:t xml:space="preserve">Layer-2 link </w:t>
      </w:r>
      <w:r w:rsidR="00D30D30" w:rsidRPr="0093004C">
        <w:t>establishment</w:t>
      </w:r>
      <w:r w:rsidR="00D30D30" w:rsidRPr="00B0295D">
        <w:rPr>
          <w:rFonts w:eastAsia="DengXian"/>
          <w:lang w:eastAsia="zh-CN"/>
        </w:rPr>
        <w:t xml:space="preserve"> </w:t>
      </w:r>
      <w:r w:rsidR="00D30D30">
        <w:rPr>
          <w:rFonts w:eastAsia="DengXian"/>
          <w:lang w:eastAsia="zh-CN"/>
        </w:rPr>
        <w:t xml:space="preserve">or </w:t>
      </w:r>
      <w:r w:rsidR="00D30D30" w:rsidRPr="00B0295D">
        <w:rPr>
          <w:rFonts w:eastAsia="DengXian"/>
          <w:lang w:eastAsia="zh-CN"/>
        </w:rPr>
        <w:t>modification procedure</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r w:rsidR="008F4EF2">
        <w:rPr>
          <w:rFonts w:hint="eastAsia"/>
          <w:lang w:eastAsia="zh-CN"/>
        </w:rPr>
        <w:t xml:space="preserve">Layer-3 </w:t>
      </w:r>
      <w:r w:rsidRPr="0093004C">
        <w:rPr>
          <w:lang w:eastAsia="ko-KR"/>
        </w:rPr>
        <w:t>Remote UE provides</w:t>
      </w:r>
      <w:r w:rsidRPr="000F4A60">
        <w:rPr>
          <w:lang w:eastAsia="ko-KR"/>
        </w:rPr>
        <w:t xml:space="preserve"> </w:t>
      </w:r>
      <w:r w:rsidR="00A35795" w:rsidRPr="000F4A60">
        <w:rPr>
          <w:lang w:eastAsia="ko-KR"/>
        </w:rPr>
        <w:t xml:space="preserve">the QoS Info </w:t>
      </w:r>
      <w:r w:rsidR="00A35795" w:rsidRPr="000F4A60">
        <w:rPr>
          <w:noProof/>
        </w:rPr>
        <w:t xml:space="preserve">as </w:t>
      </w:r>
      <w:r w:rsidR="00A35795" w:rsidRPr="007A44C1">
        <w:rPr>
          <w:noProof/>
        </w:rPr>
        <w:t>described in clause 6.4.3.6</w:t>
      </w:r>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5B658A">
        <w:rPr>
          <w:rFonts w:hint="eastAsia"/>
          <w:noProof/>
          <w:lang w:eastAsia="zh-CN"/>
        </w:rPr>
        <w:t xml:space="preserve">Layer-3 </w:t>
      </w:r>
      <w:r w:rsidRPr="0093004C">
        <w:rPr>
          <w:rFonts w:eastAsia="DengXian"/>
          <w:lang w:eastAsia="zh-CN"/>
        </w:rPr>
        <w:t>UE-to-Network Relay</w:t>
      </w:r>
      <w:r w:rsidR="003571EF">
        <w:rPr>
          <w:rFonts w:eastAsia="DengXian"/>
          <w:lang w:eastAsia="zh-CN"/>
        </w:rPr>
        <w:t>.</w:t>
      </w:r>
      <w:r w:rsidRPr="0093004C">
        <w:rPr>
          <w:rFonts w:eastAsia="DengXian"/>
          <w:lang w:eastAsia="zh-CN"/>
        </w:rPr>
        <w:t xml:space="preserve"> </w:t>
      </w:r>
      <w:r w:rsidR="003571EF">
        <w:rPr>
          <w:rFonts w:eastAsia="DengXian"/>
          <w:lang w:eastAsia="zh-CN"/>
        </w:rPr>
        <w:t>T</w:t>
      </w:r>
      <w:r w:rsidRPr="0093004C">
        <w:rPr>
          <w:rFonts w:eastAsia="DengXian"/>
          <w:lang w:eastAsia="zh-CN"/>
        </w:rPr>
        <w:t>he</w:t>
      </w:r>
      <w:r w:rsidRPr="000F4A60">
        <w:rPr>
          <w:rFonts w:eastAsia="DengXian"/>
          <w:lang w:eastAsia="zh-CN"/>
        </w:rPr>
        <w:t xml:space="preserve"> </w:t>
      </w:r>
      <w:r w:rsidR="001C6248" w:rsidRPr="000F4A60">
        <w:rPr>
          <w:rFonts w:eastAsia="DengXian"/>
          <w:lang w:eastAsia="zh-CN"/>
        </w:rPr>
        <w:t>received</w:t>
      </w:r>
      <w:r w:rsidR="001C6248" w:rsidRPr="007A44C1">
        <w:t xml:space="preserve"> PC5 QoS parameters of the QoS Info (i.e. PQI and conditionally other parameters such as MFBR/GFBR, etc.</w:t>
      </w:r>
      <w:r w:rsidR="001C6248" w:rsidRPr="000F4A60">
        <w:t>) are</w:t>
      </w:r>
      <w:r w:rsidR="00580A78">
        <w:t xml:space="preserve"> interpreted as</w:t>
      </w:r>
      <w:r w:rsidRPr="0093004C">
        <w:rPr>
          <w:rFonts w:eastAsia="DengXian"/>
          <w:lang w:eastAsia="zh-CN"/>
        </w:rPr>
        <w:t xml:space="preserve"> the </w:t>
      </w:r>
      <w:r w:rsidRPr="0093004C">
        <w:rPr>
          <w:lang w:eastAsia="zh-CN"/>
        </w:rPr>
        <w:t xml:space="preserve">end-to-end QoS </w:t>
      </w:r>
      <w:r w:rsidRPr="0093004C">
        <w:rPr>
          <w:rFonts w:eastAsia="DengXian"/>
          <w:lang w:eastAsia="zh-CN"/>
        </w:rPr>
        <w:t>requirements</w:t>
      </w:r>
      <w:r w:rsidR="00806259" w:rsidRPr="008F598C">
        <w:rPr>
          <w:rFonts w:eastAsia="DengXian"/>
          <w:lang w:eastAsia="zh-CN"/>
        </w:rPr>
        <w:t xml:space="preserve"> </w:t>
      </w:r>
      <w:r w:rsidR="00806259">
        <w:rPr>
          <w:rFonts w:eastAsia="DengXian"/>
          <w:lang w:eastAsia="zh-CN"/>
        </w:rPr>
        <w:t xml:space="preserve">by the </w:t>
      </w:r>
      <w:r w:rsidR="00806259">
        <w:rPr>
          <w:lang w:eastAsia="zh-CN"/>
        </w:rPr>
        <w:t>5G</w:t>
      </w:r>
      <w:r w:rsidR="00806259" w:rsidRPr="0093004C">
        <w:rPr>
          <w:noProof/>
        </w:rPr>
        <w:t xml:space="preserve"> </w:t>
      </w:r>
      <w:r w:rsidR="00806259">
        <w:rPr>
          <w:noProof/>
        </w:rPr>
        <w:t>ProSe</w:t>
      </w:r>
      <w:r w:rsidR="001F6FD0" w:rsidRPr="001F6FD0">
        <w:rPr>
          <w:rFonts w:hint="eastAsia"/>
          <w:noProof/>
          <w:lang w:eastAsia="zh-CN"/>
        </w:rPr>
        <w:t xml:space="preserve"> </w:t>
      </w:r>
      <w:r w:rsidR="001F6FD0">
        <w:rPr>
          <w:rFonts w:hint="eastAsia"/>
          <w:noProof/>
          <w:lang w:eastAsia="zh-CN"/>
        </w:rPr>
        <w:t>Layer-3</w:t>
      </w:r>
      <w:r w:rsidR="00806259">
        <w:rPr>
          <w:noProof/>
        </w:rPr>
        <w:t xml:space="preserve"> </w:t>
      </w:r>
      <w:r w:rsidR="00806259" w:rsidRPr="0093004C">
        <w:rPr>
          <w:rFonts w:eastAsia="DengXian"/>
          <w:lang w:eastAsia="zh-CN"/>
        </w:rPr>
        <w:t>UE-to-Network Relay</w:t>
      </w:r>
      <w:r w:rsidRPr="0093004C">
        <w:rPr>
          <w:rFonts w:eastAsia="DengXian"/>
          <w:lang w:eastAsia="zh-CN"/>
        </w:rPr>
        <w:t xml:space="preserve">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001F6FD0">
        <w:rPr>
          <w:rFonts w:hint="eastAsia"/>
          <w:noProof/>
          <w:lang w:eastAsia="zh-CN"/>
        </w:rPr>
        <w:t xml:space="preserve">Layer-3 </w:t>
      </w:r>
      <w:r w:rsidRPr="0093004C">
        <w:rPr>
          <w:rFonts w:eastAsia="DengXian"/>
          <w:lang w:eastAsia="zh-CN"/>
        </w:rPr>
        <w:t xml:space="preserve">Remote UE and UPF.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DE5B93" w:rsidRPr="0093004C">
        <w:rPr>
          <w:lang w:eastAsia="zh-CN"/>
        </w:rPr>
        <w:t>to</w:t>
      </w:r>
      <w:r w:rsidR="00DE5B93">
        <w:rPr>
          <w:rFonts w:eastAsia="DengXian"/>
          <w:lang w:eastAsia="zh-CN"/>
        </w:rPr>
        <w:t>-</w:t>
      </w:r>
      <w:r w:rsidRPr="0093004C">
        <w:rPr>
          <w:rFonts w:eastAsia="DengXian"/>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r w:rsidR="0010772A" w:rsidRPr="0010772A">
        <w:rPr>
          <w:rFonts w:hint="eastAsia"/>
          <w:noProof/>
          <w:lang w:eastAsia="zh-CN"/>
        </w:rPr>
        <w:t xml:space="preserve"> </w:t>
      </w:r>
      <w:r w:rsidR="00A21F87">
        <w:rPr>
          <w:rFonts w:hint="eastAsia"/>
          <w:noProof/>
          <w:lang w:eastAsia="zh-CN"/>
        </w:rPr>
        <w:t>Layer-3</w:t>
      </w:r>
      <w:r w:rsidR="002C6CAB">
        <w:rPr>
          <w:noProof/>
        </w:rPr>
        <w:t xml:space="preserv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C34EB5">
        <w:rPr>
          <w:rFonts w:eastAsia="DengXian"/>
          <w:lang w:eastAsia="zh-CN"/>
        </w:rPr>
        <w:t>to-</w:t>
      </w:r>
      <w:r w:rsidRPr="0093004C">
        <w:rPr>
          <w:rFonts w:eastAsia="DengXian"/>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00A21F87">
        <w:rPr>
          <w:rFonts w:hint="eastAsia"/>
          <w:noProof/>
          <w:lang w:eastAsia="zh-CN"/>
        </w:rPr>
        <w:t>Layer-3</w:t>
      </w:r>
      <w:r w:rsidR="0010772A">
        <w:rPr>
          <w:rFonts w:hint="eastAsia"/>
          <w:noProof/>
          <w:lang w:eastAsia="zh-CN"/>
        </w:rPr>
        <w:t xml:space="preserv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924B3E" w:rsidRPr="006526D1">
        <w:rPr>
          <w:rFonts w:eastAsia="DengXian"/>
          <w:lang w:eastAsia="zh-CN"/>
        </w:rPr>
        <w:t xml:space="preserve"> The 5G</w:t>
      </w:r>
      <w:r w:rsidR="00924B3E" w:rsidRPr="006526D1">
        <w:rPr>
          <w:rFonts w:eastAsia="DengXian"/>
          <w:noProof/>
        </w:rPr>
        <w:t xml:space="preserve"> ProSe </w:t>
      </w:r>
      <w:r w:rsidR="00362C2F">
        <w:rPr>
          <w:rFonts w:hint="eastAsia"/>
          <w:noProof/>
          <w:lang w:eastAsia="zh-CN"/>
        </w:rPr>
        <w:t>Layer-3</w:t>
      </w:r>
      <w:r w:rsidR="001755E5">
        <w:rPr>
          <w:rFonts w:hint="eastAsia"/>
          <w:noProof/>
          <w:lang w:eastAsia="zh-CN"/>
        </w:rPr>
        <w:t xml:space="preserve"> </w:t>
      </w:r>
      <w:r w:rsidR="00924B3E" w:rsidRPr="006526D1">
        <w:rPr>
          <w:rFonts w:eastAsia="DengXian"/>
          <w:lang w:eastAsia="zh-CN"/>
        </w:rPr>
        <w:t>UE-to-Network Relay provides the QoS Info (including PQI value chosen by the 5G</w:t>
      </w:r>
      <w:r w:rsidR="00924B3E" w:rsidRPr="006526D1">
        <w:rPr>
          <w:rFonts w:eastAsia="DengXian"/>
          <w:noProof/>
        </w:rPr>
        <w:t xml:space="preserve"> ProSe</w:t>
      </w:r>
      <w:r w:rsidR="00A712B5" w:rsidRPr="00A712B5">
        <w:rPr>
          <w:rFonts w:hint="eastAsia"/>
          <w:noProof/>
          <w:lang w:eastAsia="zh-CN"/>
        </w:rPr>
        <w:t xml:space="preserve"> </w:t>
      </w:r>
      <w:r w:rsidR="00362C2F">
        <w:rPr>
          <w:rFonts w:hint="eastAsia"/>
          <w:noProof/>
          <w:lang w:eastAsia="zh-CN"/>
        </w:rPr>
        <w:t>Layer-3</w:t>
      </w:r>
      <w:r w:rsidR="00924B3E" w:rsidRPr="006526D1">
        <w:rPr>
          <w:rFonts w:eastAsia="DengXian"/>
          <w:noProof/>
        </w:rPr>
        <w:t xml:space="preserve"> </w:t>
      </w:r>
      <w:r w:rsidR="00924B3E" w:rsidRPr="006526D1">
        <w:rPr>
          <w:rFonts w:eastAsia="DengXian"/>
          <w:lang w:eastAsia="zh-CN"/>
        </w:rPr>
        <w:t xml:space="preserve">UE-to-Network Relay) as part of the Accept message to the 5G ProSe </w:t>
      </w:r>
      <w:r w:rsidR="00362C2F">
        <w:rPr>
          <w:rFonts w:hint="eastAsia"/>
          <w:noProof/>
          <w:lang w:eastAsia="zh-CN"/>
        </w:rPr>
        <w:t>Layer-3</w:t>
      </w:r>
      <w:r w:rsidR="001A6C10">
        <w:rPr>
          <w:rFonts w:hint="eastAsia"/>
          <w:noProof/>
          <w:lang w:eastAsia="zh-CN"/>
        </w:rPr>
        <w:t xml:space="preserve"> </w:t>
      </w:r>
      <w:r w:rsidR="00924B3E" w:rsidRPr="006526D1">
        <w:rPr>
          <w:rFonts w:eastAsia="DengXian"/>
          <w:lang w:eastAsia="zh-CN"/>
        </w:rPr>
        <w:t>Remote UE.</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362C2F">
        <w:rPr>
          <w:rFonts w:hint="eastAsia"/>
          <w:noProof/>
          <w:lang w:eastAsia="zh-CN"/>
        </w:rPr>
        <w:t>Layer-3</w:t>
      </w:r>
      <w:r w:rsidR="00AF12F1">
        <w:rPr>
          <w:rFonts w:hint="eastAsia"/>
          <w:noProof/>
          <w:lang w:eastAsia="zh-CN"/>
        </w:rPr>
        <w:t xml:space="preserv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011697">
        <w:rPr>
          <w:rFonts w:hint="eastAsia"/>
          <w:noProof/>
          <w:lang w:eastAsia="zh-CN"/>
        </w:rPr>
        <w:t xml:space="preserve">Layer-3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r w:rsidR="00946FB2">
        <w:rPr>
          <w:rFonts w:hint="eastAsia"/>
          <w:noProof/>
          <w:lang w:eastAsia="zh-CN"/>
        </w:rPr>
        <w:t xml:space="preserve">Layer-3 </w:t>
      </w:r>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 xml:space="preserve">ProSe </w:t>
      </w:r>
      <w:r w:rsidR="00011697">
        <w:rPr>
          <w:rFonts w:hint="eastAsia"/>
          <w:noProof/>
          <w:lang w:eastAsia="zh-CN"/>
        </w:rPr>
        <w:t xml:space="preserve">Layer-3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411A3C38"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62F4">
        <w:rPr>
          <w:rFonts w:hint="eastAsia"/>
          <w:noProof/>
          <w:lang w:eastAsia="zh-CN"/>
        </w:rPr>
        <w:t xml:space="preserve">Layer-3 </w:t>
      </w:r>
      <w:r w:rsidRPr="0093004C">
        <w:rPr>
          <w:rFonts w:eastAsia="DengXian"/>
          <w:lang w:eastAsia="zh-CN"/>
        </w:rPr>
        <w:t xml:space="preserve">UE-to-Network Relay </w:t>
      </w:r>
      <w:r w:rsidRPr="0093004C">
        <w:rPr>
          <w:lang w:eastAsia="ko-KR"/>
        </w:rPr>
        <w:t xml:space="preserve">performs the UE requested PDU session Modification as defined in </w:t>
      </w:r>
      <w:r w:rsidR="00FA016A" w:rsidRPr="0093004C">
        <w:rPr>
          <w:lang w:eastAsia="ko-KR"/>
        </w:rPr>
        <w:t>TS</w:t>
      </w:r>
      <w:r w:rsidR="00FA016A">
        <w:rPr>
          <w:lang w:eastAsia="ko-KR"/>
        </w:rPr>
        <w:t> </w:t>
      </w:r>
      <w:r w:rsidR="00FA016A" w:rsidRPr="0093004C">
        <w:rPr>
          <w:lang w:eastAsia="ko-KR"/>
        </w:rPr>
        <w:t>23.502</w:t>
      </w:r>
      <w:r w:rsidR="00FA016A">
        <w:rPr>
          <w:lang w:eastAsia="ko-KR"/>
        </w:rPr>
        <w:t> </w:t>
      </w:r>
      <w:r w:rsidR="00FA016A"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Pr="0093004C">
        <w:rPr>
          <w:lang w:eastAsia="zh-CN"/>
        </w:rPr>
        <w:t>UE-to-Network Relay performs the Layer-2 link modification procedure as defined in clause 6.4.3.</w:t>
      </w:r>
      <w:r w:rsidR="00503E01">
        <w:rPr>
          <w:lang w:eastAsia="zh-CN"/>
        </w:rPr>
        <w:t>6</w:t>
      </w:r>
      <w:r w:rsidR="00503E01" w:rsidRPr="0093004C">
        <w:rPr>
          <w:lang w:eastAsia="zh-CN"/>
        </w:rPr>
        <w:t xml:space="preserve"> </w:t>
      </w:r>
      <w:r w:rsidRPr="0093004C">
        <w:rPr>
          <w:lang w:eastAsia="zh-CN"/>
        </w:rPr>
        <w:t>to update the corresponding PC5 QoS Flow</w:t>
      </w:r>
      <w:r w:rsidR="001E3A8B">
        <w:rPr>
          <w:rFonts w:eastAsia="DengXian"/>
          <w:lang w:eastAsia="zh-CN"/>
        </w:rPr>
        <w:t xml:space="preserve"> with the updated PQI value</w:t>
      </w:r>
      <w:r w:rsidRPr="0093004C">
        <w:rPr>
          <w:lang w:eastAsia="ko-KR"/>
        </w:rPr>
        <w:t>.</w:t>
      </w:r>
    </w:p>
    <w:p w14:paraId="01E37B20" w14:textId="546CF4F9" w:rsidR="005D7CF2" w:rsidRPr="0093004C" w:rsidRDefault="005D7CF2" w:rsidP="005D7CF2">
      <w:r w:rsidRPr="0093004C">
        <w:rPr>
          <w:lang w:eastAsia="zh-CN"/>
        </w:rPr>
        <w:t xml:space="preserve">Alternatively, reflective QoS control over Uu as defined in </w:t>
      </w:r>
      <w:r w:rsidR="00FA016A" w:rsidRPr="0093004C">
        <w:rPr>
          <w:lang w:eastAsia="zh-CN"/>
        </w:rPr>
        <w:t>TS</w:t>
      </w:r>
      <w:r w:rsidR="00FA016A">
        <w:rPr>
          <w:lang w:eastAsia="zh-CN"/>
        </w:rPr>
        <w:t> </w:t>
      </w:r>
      <w:r w:rsidR="00FA016A" w:rsidRPr="0093004C">
        <w:rPr>
          <w:lang w:eastAsia="zh-CN"/>
        </w:rPr>
        <w:t>23.501</w:t>
      </w:r>
      <w:r w:rsidR="00FA016A">
        <w:rPr>
          <w:lang w:eastAsia="zh-CN"/>
        </w:rPr>
        <w:t> </w:t>
      </w:r>
      <w:r w:rsidR="00FA016A"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r w:rsidR="0075543E">
        <w:rPr>
          <w:rFonts w:hint="eastAsia"/>
          <w:lang w:eastAsia="zh-CN"/>
        </w:rPr>
        <w:t xml:space="preserve">5G ProSe Layer-3 </w:t>
      </w:r>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r w:rsidR="00532F62">
        <w:rPr>
          <w:rFonts w:hint="eastAsia"/>
          <w:lang w:eastAsia="zh-CN"/>
        </w:rPr>
        <w:t>5G ProSe Layer-3 R</w:t>
      </w:r>
      <w:r w:rsidRPr="0093004C">
        <w:t>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w:t>
      </w:r>
      <w:r w:rsidR="00A420EB">
        <w:rPr>
          <w:rFonts w:hint="eastAsia"/>
          <w:lang w:eastAsia="zh-CN"/>
        </w:rPr>
        <w:t xml:space="preserve">Layer-3 </w:t>
      </w:r>
      <w:r w:rsidRPr="0093004C">
        <w:t xml:space="preserve">UE-to-Network Relay creates a new derived QoS rule or updates existing derived QoS rule corresponding to the remote UE, as defined in </w:t>
      </w:r>
      <w:r w:rsidR="00FA016A" w:rsidRPr="0093004C">
        <w:t>TS</w:t>
      </w:r>
      <w:r w:rsidR="00FA016A">
        <w:t> </w:t>
      </w:r>
      <w:r w:rsidR="00FA016A" w:rsidRPr="0093004C">
        <w:t>23.501</w:t>
      </w:r>
      <w:r w:rsidR="00FA016A">
        <w:t> </w:t>
      </w:r>
      <w:r w:rsidR="00FA016A" w:rsidRPr="0093004C">
        <w:t>[</w:t>
      </w:r>
      <w:r w:rsidRPr="0093004C">
        <w:t xml:space="preserve">4]. The derived QoS rule is for UL packets from the </w:t>
      </w:r>
      <w:r w:rsidR="00844451">
        <w:rPr>
          <w:rFonts w:hint="eastAsia"/>
          <w:lang w:eastAsia="zh-CN"/>
        </w:rPr>
        <w:t>5G ProSe Layer-3 R</w:t>
      </w:r>
      <w:r w:rsidRPr="0093004C">
        <w:t>emote UE at Uu interface.</w:t>
      </w:r>
    </w:p>
    <w:p w14:paraId="0EF728C9" w14:textId="5E9929BD"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00EC0BEA">
        <w:rPr>
          <w:rFonts w:hint="eastAsia"/>
          <w:noProof/>
          <w:lang w:eastAsia="zh-CN"/>
        </w:rPr>
        <w:t xml:space="preserve">Layer-3 </w:t>
      </w:r>
      <w:r w:rsidRPr="0093004C">
        <w:rPr>
          <w:lang w:eastAsia="zh-CN"/>
        </w:rPr>
        <w:t>UE-to-Network Relay may use the L2 Link Modification procedures as defined in clause 6.4.3.</w:t>
      </w:r>
      <w:r w:rsidR="009D520F">
        <w:rPr>
          <w:lang w:eastAsia="zh-CN"/>
        </w:rPr>
        <w:t>6</w:t>
      </w:r>
      <w:r w:rsidR="009D520F" w:rsidRPr="0093004C">
        <w:rPr>
          <w:lang w:eastAsia="zh-CN"/>
        </w:rPr>
        <w:t xml:space="preserve"> </w:t>
      </w:r>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34E3176B"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r w:rsidR="00204018">
        <w:rPr>
          <w:rFonts w:hint="eastAsia"/>
          <w:noProof/>
          <w:lang w:eastAsia="zh-CN"/>
        </w:rPr>
        <w:t xml:space="preserve">Layer-3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00C44C35">
        <w:rPr>
          <w:rFonts w:hint="eastAsia"/>
          <w:noProof/>
          <w:lang w:eastAsia="zh-CN"/>
        </w:rPr>
        <w:t xml:space="preserve">Layer-3 </w:t>
      </w:r>
      <w:r w:rsidRPr="0093004C">
        <w:rPr>
          <w:lang w:eastAsia="zh-CN"/>
        </w:rPr>
        <w:t>UE-to-Network Relay may perform L2 Link Modification procedures defined in clause 6.4.3.</w:t>
      </w:r>
      <w:r w:rsidR="009D520F">
        <w:rPr>
          <w:lang w:eastAsia="zh-CN"/>
        </w:rPr>
        <w:t>6</w:t>
      </w:r>
      <w:r w:rsidR="009D520F" w:rsidRPr="0093004C">
        <w:rPr>
          <w:lang w:eastAsia="zh-CN"/>
        </w:rPr>
        <w:t xml:space="preserve"> </w:t>
      </w:r>
      <w:r w:rsidRPr="0093004C">
        <w:rPr>
          <w:lang w:eastAsia="zh-CN"/>
        </w:rPr>
        <w:t>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483" w:name="_Toc69883512"/>
      <w:bookmarkStart w:id="484" w:name="_Toc73625524"/>
      <w:bookmarkStart w:id="485" w:name="_Toc83206631"/>
      <w:bookmarkStart w:id="486" w:name="_Toc19199114"/>
      <w:bookmarkStart w:id="487" w:name="_Toc27821904"/>
      <w:bookmarkStart w:id="488" w:name="_Toc36126258"/>
      <w:bookmarkStart w:id="489" w:name="_Toc45012582"/>
      <w:bookmarkStart w:id="490" w:name="_Toc51754008"/>
      <w:bookmarkStart w:id="491" w:name="_Toc51754142"/>
      <w:bookmarkStart w:id="492" w:name="_Toc51838969"/>
      <w:bookmarkStart w:id="493" w:name="_Toc66692670"/>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483"/>
      <w:bookmarkEnd w:id="484"/>
      <w:bookmarkEnd w:id="485"/>
    </w:p>
    <w:p w14:paraId="3A35AB06" w14:textId="7390AF33"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r w:rsidR="008E4775">
        <w:rPr>
          <w:rFonts w:hint="eastAsia"/>
          <w:noProof/>
          <w:lang w:eastAsia="zh-CN"/>
        </w:rPr>
        <w:t xml:space="preserve">Layer-3 </w:t>
      </w:r>
      <w:r w:rsidRPr="0093004C">
        <w:t xml:space="preserve">Remote UE can request for PDU Session establishment or handover an existing PDU session to the N3IWF using UE requested PDU Session Establishment procedure defined in </w:t>
      </w:r>
      <w:r w:rsidR="00FA016A" w:rsidRPr="0093004C">
        <w:t>TS</w:t>
      </w:r>
      <w:r w:rsidR="00FA016A">
        <w:t> </w:t>
      </w:r>
      <w:r w:rsidR="00FA016A" w:rsidRPr="0093004C">
        <w:t>23.502</w:t>
      </w:r>
      <w:r w:rsidR="00FA016A">
        <w:t> </w:t>
      </w:r>
      <w:r w:rsidR="00FA016A" w:rsidRPr="0093004C">
        <w:t>[</w:t>
      </w:r>
      <w:r w:rsidRPr="0093004C">
        <w:t>5] clause</w:t>
      </w:r>
      <w:r w:rsidR="00392054" w:rsidRPr="0093004C">
        <w:t> </w:t>
      </w:r>
      <w:r w:rsidRPr="0093004C">
        <w:t>4.12.5.</w:t>
      </w:r>
    </w:p>
    <w:bookmarkStart w:id="494" w:name="_MON_1679213791"/>
    <w:bookmarkEnd w:id="494"/>
    <w:p w14:paraId="37EECC70" w14:textId="77777777" w:rsidR="000E11E9" w:rsidRPr="0093004C" w:rsidRDefault="000E11E9" w:rsidP="0093004C">
      <w:pPr>
        <w:pStyle w:val="TH"/>
      </w:pPr>
      <w:r w:rsidRPr="0093004C">
        <w:object w:dxaOrig="9126" w:dyaOrig="2832" w14:anchorId="7BD6659C">
          <v:shape id="_x0000_i1038" type="#_x0000_t75" style="width:454.5pt;height:139.5pt" o:ole="">
            <v:imagedata r:id="rId35" o:title=""/>
          </v:shape>
          <o:OLEObject Type="Embed" ProgID="Word.Picture.8" ShapeID="_x0000_i1038" DrawAspect="Content" ObjectID="_1693820034" r:id="rId36"/>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2B663105"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r w:rsidR="003B73FD">
        <w:rPr>
          <w:rFonts w:hint="eastAsia"/>
          <w:noProof/>
          <w:lang w:eastAsia="zh-CN"/>
        </w:rPr>
        <w:t xml:space="preserve">Layer-3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FA016A" w:rsidRPr="0093004C">
        <w:t>TS</w:t>
      </w:r>
      <w:r w:rsidR="00FA016A">
        <w:t> </w:t>
      </w:r>
      <w:r w:rsidR="00FA016A" w:rsidRPr="0093004C">
        <w:t>23.502</w:t>
      </w:r>
      <w:r w:rsidR="00FA016A">
        <w:t> </w:t>
      </w:r>
      <w:r w:rsidR="00FA016A" w:rsidRPr="0093004C">
        <w:t>[</w:t>
      </w:r>
      <w:r w:rsidRPr="0093004C">
        <w:t>5] clause 4.12. The N3IWF is preconfigured to allocate different IPsec child SAs for QoS Flows with different QoS profiles.</w:t>
      </w:r>
    </w:p>
    <w:p w14:paraId="6744CC69" w14:textId="6E634FBF" w:rsidR="000E11E9" w:rsidRPr="0093004C" w:rsidRDefault="000E11E9" w:rsidP="000E11E9">
      <w:r w:rsidRPr="0093004C">
        <w:t>Based on configuration, the N3IWF can use one of the options below for QoS support in</w:t>
      </w:r>
      <w:r w:rsidR="00277A84">
        <w:t xml:space="preserve"> </w:t>
      </w:r>
      <w:r w:rsidR="00277A84">
        <w:rPr>
          <w:rFonts w:hint="eastAsia"/>
          <w:lang w:eastAsia="zh-CN"/>
        </w:rPr>
        <w:t>5G ProSe Layer-3 UE-to-Network</w:t>
      </w:r>
      <w:r w:rsidRPr="0093004C">
        <w:t xml:space="preserve">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7B78232" w:rsidR="000E11E9" w:rsidRPr="0093004C" w:rsidRDefault="000E11E9" w:rsidP="000E11E9">
      <w:r w:rsidRPr="0093004C">
        <w:t xml:space="preserve">For the static QoS mapping mechanism, a SLA is established to govern the QoS handling between the </w:t>
      </w:r>
      <w:r w:rsidR="00001FFA">
        <w:rPr>
          <w:rFonts w:hint="eastAsia"/>
          <w:lang w:eastAsia="zh-CN"/>
        </w:rPr>
        <w:t xml:space="preserve">5G ProSe Layer-3 </w:t>
      </w:r>
      <w:r w:rsidRPr="0093004C">
        <w:t>Remote UE</w:t>
      </w:r>
      <w:r w:rsidR="0093004C">
        <w:t>'</w:t>
      </w:r>
      <w:r w:rsidRPr="0093004C">
        <w:t xml:space="preserve">s 5GC and the </w:t>
      </w:r>
      <w:r w:rsidR="000106A0">
        <w:rPr>
          <w:rFonts w:hint="eastAsia"/>
          <w:lang w:eastAsia="zh-CN"/>
        </w:rPr>
        <w:t xml:space="preserve">5G ProSe Layer-3 UE-to-Network </w:t>
      </w:r>
      <w:r w:rsidRPr="0093004C">
        <w:t>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w:t>
      </w:r>
      <w:r w:rsidR="0028294A">
        <w:t xml:space="preserve"> </w:t>
      </w:r>
      <w:r w:rsidR="0028294A">
        <w:rPr>
          <w:rFonts w:hint="eastAsia"/>
          <w:lang w:eastAsia="zh-CN"/>
        </w:rPr>
        <w:t>5G ProSe Layer-3 UE-to-Network</w:t>
      </w:r>
      <w:r w:rsidRPr="0093004C">
        <w:t xml:space="preserve"> Relay UE</w:t>
      </w:r>
      <w:r w:rsidR="0093004C">
        <w:t>'</w:t>
      </w:r>
      <w:r w:rsidRPr="0093004C">
        <w:t>s UPF is also assumed to be governed by an SLA and by transport-level arrangements that are outside of 3GPP scope. The packet detection filters at the</w:t>
      </w:r>
      <w:r w:rsidR="00C0323C">
        <w:rPr>
          <w:rFonts w:hint="eastAsia"/>
          <w:lang w:eastAsia="zh-CN"/>
        </w:rPr>
        <w:t xml:space="preserve"> 5G ProSe Layer-3 UE-to-Network</w:t>
      </w:r>
      <w:r w:rsidRPr="0093004C">
        <w:t xml:space="preserv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7484A11"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r w:rsidR="00B408C1">
        <w:rPr>
          <w:rFonts w:hint="eastAsia"/>
          <w:noProof/>
          <w:lang w:eastAsia="zh-CN"/>
        </w:rPr>
        <w:t xml:space="preserve">Layer-3 </w:t>
      </w:r>
      <w:r w:rsidRPr="0093004C">
        <w:t xml:space="preserve">Remote </w:t>
      </w:r>
      <w:r w:rsidRPr="0093004C">
        <w:rPr>
          <w:noProof/>
        </w:rPr>
        <w:t xml:space="preserve">UE establishes or handovers a PDU session via the N3IWF as described in clause 4.12.5 of </w:t>
      </w:r>
      <w:r w:rsidR="00FA016A" w:rsidRPr="0093004C">
        <w:rPr>
          <w:noProof/>
        </w:rPr>
        <w:t>TS</w:t>
      </w:r>
      <w:r w:rsidR="00FA016A">
        <w:rPr>
          <w:noProof/>
        </w:rPr>
        <w:t> </w:t>
      </w:r>
      <w:r w:rsidR="00FA016A" w:rsidRPr="0093004C">
        <w:rPr>
          <w:noProof/>
        </w:rPr>
        <w:t>23.502</w:t>
      </w:r>
      <w:r w:rsidR="00FA016A">
        <w:rPr>
          <w:noProof/>
        </w:rPr>
        <w:t> </w:t>
      </w:r>
      <w:r w:rsidR="00FA016A" w:rsidRPr="0093004C">
        <w:t>[</w:t>
      </w:r>
      <w:r w:rsidRPr="0093004C">
        <w:t xml:space="preserve">5], the PCF serving the PDU Session in the </w:t>
      </w:r>
      <w:r w:rsidR="00CF68C8">
        <w:rPr>
          <w:rFonts w:hint="eastAsia"/>
          <w:lang w:eastAsia="zh-CN"/>
        </w:rPr>
        <w:t xml:space="preserve">5G ProSe Layer-3 </w:t>
      </w:r>
      <w:r w:rsidRPr="0093004C">
        <w:t>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r w:rsidR="00B044B8">
        <w:rPr>
          <w:rFonts w:hint="eastAsia"/>
          <w:noProof/>
          <w:lang w:eastAsia="zh-CN"/>
        </w:rPr>
        <w:t xml:space="preserve">Layer-3 </w:t>
      </w:r>
      <w:r w:rsidRPr="0093004C">
        <w:t>Remote UE</w:t>
      </w:r>
      <w:r w:rsidR="0093004C">
        <w:t>'</w:t>
      </w:r>
      <w:r w:rsidRPr="0093004C">
        <w:t xml:space="preserve">s 5GC. The resulted QoS information is provided to N3IWF in step 2b of clause 4.12.5 of </w:t>
      </w:r>
      <w:r w:rsidR="00FA016A" w:rsidRPr="0093004C">
        <w:t>TS</w:t>
      </w:r>
      <w:r w:rsidR="00FA016A">
        <w:t> </w:t>
      </w:r>
      <w:r w:rsidR="00FA016A" w:rsidRPr="0093004C">
        <w:t>23.502</w:t>
      </w:r>
      <w:r w:rsidR="00FA016A">
        <w:t> </w:t>
      </w:r>
      <w:r w:rsidR="00FA016A"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r w:rsidR="0043758C">
        <w:rPr>
          <w:rFonts w:hint="eastAsia"/>
          <w:noProof/>
          <w:lang w:eastAsia="zh-CN"/>
        </w:rPr>
        <w:t xml:space="preserve">Layer-3 </w:t>
      </w:r>
      <w:r w:rsidRPr="0093004C">
        <w:t>Remote UE, as in step 4 of clause</w:t>
      </w:r>
      <w:r w:rsidR="001A12CD" w:rsidRPr="0093004C">
        <w:t> </w:t>
      </w:r>
      <w:r w:rsidRPr="0093004C">
        <w:t xml:space="preserve">4.12.5 of </w:t>
      </w:r>
      <w:r w:rsidR="00FA016A" w:rsidRPr="0093004C">
        <w:t>TS</w:t>
      </w:r>
      <w:r w:rsidR="00FA016A">
        <w:t> </w:t>
      </w:r>
      <w:r w:rsidR="00FA016A" w:rsidRPr="0093004C">
        <w:t>23.502</w:t>
      </w:r>
      <w:r w:rsidR="00FA016A">
        <w:t> </w:t>
      </w:r>
      <w:r w:rsidR="00FA016A"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FA016A" w:rsidRPr="0093004C">
        <w:rPr>
          <w:noProof/>
        </w:rPr>
        <w:t>TS</w:t>
      </w:r>
      <w:r w:rsidR="00FA016A">
        <w:rPr>
          <w:noProof/>
        </w:rPr>
        <w:t> </w:t>
      </w:r>
      <w:r w:rsidR="00FA016A" w:rsidRPr="0093004C">
        <w:rPr>
          <w:noProof/>
        </w:rPr>
        <w:t>23.502</w:t>
      </w:r>
      <w:r w:rsidR="00FA016A">
        <w:rPr>
          <w:noProof/>
        </w:rPr>
        <w:t> </w:t>
      </w:r>
      <w:r w:rsidR="00FA016A"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r w:rsidR="00782BD2">
        <w:rPr>
          <w:rFonts w:hint="eastAsia"/>
          <w:noProof/>
          <w:lang w:eastAsia="zh-CN"/>
        </w:rPr>
        <w:t>Layer-3</w:t>
      </w:r>
      <w:r w:rsidR="00B1324A">
        <w:rPr>
          <w:noProof/>
          <w:lang w:eastAsia="zh-CN"/>
        </w:rPr>
        <w:t xml:space="preserve"> </w:t>
      </w:r>
      <w:r w:rsidRPr="0093004C">
        <w:t>Remote UE as in step 5 of clause</w:t>
      </w:r>
      <w:r w:rsidR="00A866A8" w:rsidRPr="0093004C">
        <w:t> </w:t>
      </w:r>
      <w:r w:rsidRPr="0093004C">
        <w:t xml:space="preserve">4.12.5 of </w:t>
      </w:r>
      <w:r w:rsidR="00FA016A" w:rsidRPr="0093004C">
        <w:t>TS</w:t>
      </w:r>
      <w:r w:rsidR="00FA016A">
        <w:t> </w:t>
      </w:r>
      <w:r w:rsidR="00FA016A" w:rsidRPr="0093004C">
        <w:t>23.502</w:t>
      </w:r>
      <w:r w:rsidR="00FA016A">
        <w:t> </w:t>
      </w:r>
      <w:r w:rsidR="00FA016A" w:rsidRPr="0093004C">
        <w:t>[</w:t>
      </w:r>
      <w:r w:rsidRPr="0093004C">
        <w:t>5].</w:t>
      </w:r>
    </w:p>
    <w:p w14:paraId="6B69BFB2" w14:textId="2951969B"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r w:rsidR="001A7149">
        <w:rPr>
          <w:rFonts w:hint="eastAsia"/>
          <w:noProof/>
          <w:lang w:eastAsia="zh-CN"/>
        </w:rPr>
        <w:t xml:space="preserve">Layer-3 </w:t>
      </w:r>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r w:rsidR="00714F1D">
        <w:rPr>
          <w:rFonts w:hint="eastAsia"/>
          <w:noProof/>
          <w:lang w:eastAsia="zh-CN"/>
        </w:rPr>
        <w:t xml:space="preserve">Layer-3 </w:t>
      </w:r>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r w:rsidR="00A35B37">
        <w:rPr>
          <w:rFonts w:hint="eastAsia"/>
          <w:noProof/>
          <w:lang w:eastAsia="zh-CN"/>
        </w:rPr>
        <w:t xml:space="preserve">Layer-3 </w:t>
      </w:r>
      <w:r w:rsidRPr="0093004C">
        <w:t xml:space="preserve">Remote UE also provides the N3IWF address, DSCP and the SPI as the traffic filter to enable filtering and mapping of DL traffic towards the right PDU Session/QoS Flow within the </w:t>
      </w:r>
      <w:r w:rsidR="00F3011B">
        <w:rPr>
          <w:rFonts w:hint="eastAsia"/>
          <w:lang w:eastAsia="zh-CN"/>
        </w:rPr>
        <w:t xml:space="preserve">5G ProSe Layer-3 UE-to-Network </w:t>
      </w:r>
      <w:r w:rsidRPr="0093004C">
        <w:t>Relay UE</w:t>
      </w:r>
      <w:r w:rsidR="0093004C">
        <w:t>'</w:t>
      </w:r>
      <w:r w:rsidRPr="0093004C">
        <w:t>s 5GC.</w:t>
      </w:r>
    </w:p>
    <w:p w14:paraId="0F88495E" w14:textId="0DCD5653"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r w:rsidR="008C0E65">
        <w:rPr>
          <w:rFonts w:hint="eastAsia"/>
          <w:noProof/>
          <w:lang w:eastAsia="zh-CN"/>
        </w:rPr>
        <w:t xml:space="preserve">Layer-3 </w:t>
      </w:r>
      <w:r w:rsidRPr="0093004C">
        <w:t xml:space="preserve">Remote UE via the N3IWF and the </w:t>
      </w:r>
      <w:r w:rsidR="00FA1132">
        <w:rPr>
          <w:rFonts w:hint="eastAsia"/>
          <w:lang w:eastAsia="zh-CN"/>
        </w:rPr>
        <w:t xml:space="preserve">5G ProSe Layer-3 </w:t>
      </w:r>
      <w:r w:rsidRPr="0093004C">
        <w:t xml:space="preserve">Remote UE to the </w:t>
      </w:r>
      <w:r w:rsidR="00606B2D">
        <w:rPr>
          <w:rFonts w:hint="eastAsia"/>
          <w:lang w:eastAsia="zh-CN"/>
        </w:rPr>
        <w:t xml:space="preserve">5G ProSe Layer-3 UE-to-Network </w:t>
      </w:r>
      <w:r w:rsidRPr="0093004C">
        <w:t xml:space="preserve">Relay UE. The </w:t>
      </w:r>
      <w:r w:rsidR="00D91E3D">
        <w:rPr>
          <w:rFonts w:hint="eastAsia"/>
          <w:lang w:eastAsia="zh-CN"/>
        </w:rPr>
        <w:t>5G ProSe Layer-3 UE-to-Network</w:t>
      </w:r>
      <w:r w:rsidR="00D91E3D" w:rsidRPr="0093004C">
        <w:t xml:space="preserve"> </w:t>
      </w:r>
      <w:r w:rsidRPr="0093004C">
        <w:t>Relay UE would be able to request the GBR resources from its serving network using UE requested PDU session modification as in clause</w:t>
      </w:r>
      <w:r w:rsidR="00467978" w:rsidRPr="0093004C">
        <w:t> </w:t>
      </w:r>
      <w:r w:rsidRPr="0093004C">
        <w:t xml:space="preserve">4.3.3. of </w:t>
      </w:r>
      <w:r w:rsidR="00FA016A" w:rsidRPr="0093004C">
        <w:t>TS</w:t>
      </w:r>
      <w:r w:rsidR="00FA016A">
        <w:t> </w:t>
      </w:r>
      <w:r w:rsidR="00FA016A" w:rsidRPr="0093004C">
        <w:t>23.502</w:t>
      </w:r>
      <w:r w:rsidR="00FA016A">
        <w:t> </w:t>
      </w:r>
      <w:r w:rsidR="00FA016A" w:rsidRPr="0093004C">
        <w:t>[</w:t>
      </w:r>
      <w:r w:rsidRPr="0093004C">
        <w:t>5].</w:t>
      </w:r>
    </w:p>
    <w:p w14:paraId="7A735763" w14:textId="20FF9C1F" w:rsidR="000E11E9" w:rsidRPr="0093004C" w:rsidRDefault="000E11E9" w:rsidP="000E11E9">
      <w:pPr>
        <w:pStyle w:val="B1"/>
      </w:pPr>
      <w:r w:rsidRPr="0093004C">
        <w:t>-</w:t>
      </w:r>
      <w:r w:rsidRPr="0093004C">
        <w:tab/>
        <w:t xml:space="preserve">If the </w:t>
      </w:r>
      <w:r w:rsidR="00900353">
        <w:rPr>
          <w:lang w:eastAsia="zh-CN"/>
        </w:rPr>
        <w:t>5G</w:t>
      </w:r>
      <w:r w:rsidR="00900353" w:rsidRPr="0093004C">
        <w:rPr>
          <w:noProof/>
        </w:rPr>
        <w:t xml:space="preserve"> </w:t>
      </w:r>
      <w:r w:rsidR="00900353">
        <w:rPr>
          <w:noProof/>
        </w:rPr>
        <w:t xml:space="preserve">ProSe </w:t>
      </w:r>
      <w:r w:rsidR="00A11DD9">
        <w:rPr>
          <w:rFonts w:hint="eastAsia"/>
          <w:noProof/>
          <w:lang w:eastAsia="zh-CN"/>
        </w:rPr>
        <w:t xml:space="preserve">Layer-3 </w:t>
      </w:r>
      <w:r w:rsidRPr="0093004C">
        <w:t xml:space="preserve">UE-to-Network Relay performs the PDU Session Modification procedure, the PCF in the </w:t>
      </w:r>
      <w:r w:rsidR="00AC14ED">
        <w:rPr>
          <w:lang w:eastAsia="zh-CN"/>
        </w:rPr>
        <w:t>5G</w:t>
      </w:r>
      <w:r w:rsidR="00AC14ED" w:rsidRPr="0093004C">
        <w:rPr>
          <w:noProof/>
        </w:rPr>
        <w:t xml:space="preserve"> </w:t>
      </w:r>
      <w:r w:rsidR="00AC14ED">
        <w:rPr>
          <w:noProof/>
        </w:rPr>
        <w:t xml:space="preserve">ProSe </w:t>
      </w:r>
      <w:r w:rsidR="00AC14ED">
        <w:rPr>
          <w:rFonts w:hint="eastAsia"/>
          <w:noProof/>
          <w:lang w:eastAsia="zh-CN"/>
        </w:rPr>
        <w:t xml:space="preserve">Layer-3 </w:t>
      </w:r>
      <w:r w:rsidR="00AC14ED" w:rsidRPr="0093004C">
        <w:t xml:space="preserve">UE-to-Network </w:t>
      </w:r>
      <w:r w:rsidRPr="0093004C">
        <w:t>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r w:rsidR="00837515">
        <w:rPr>
          <w:rFonts w:hint="eastAsia"/>
          <w:noProof/>
          <w:lang w:eastAsia="zh-CN"/>
        </w:rPr>
        <w:t xml:space="preserve">Layer-3 </w:t>
      </w:r>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r w:rsidR="00C01D53">
        <w:rPr>
          <w:rFonts w:hint="eastAsia"/>
          <w:noProof/>
          <w:lang w:eastAsia="zh-CN"/>
        </w:rPr>
        <w:t xml:space="preserve">Layer-3 </w:t>
      </w:r>
      <w:r w:rsidRPr="0093004C">
        <w:t>Remote UE over PC5.</w:t>
      </w:r>
    </w:p>
    <w:p w14:paraId="35EC72AB" w14:textId="0793814C" w:rsidR="000E11E9" w:rsidRPr="0093004C" w:rsidRDefault="000E11E9" w:rsidP="000E11E9">
      <w:pPr>
        <w:pStyle w:val="B1"/>
      </w:pPr>
      <w:r w:rsidRPr="0093004C">
        <w:t>-</w:t>
      </w:r>
      <w:r w:rsidRPr="0093004C">
        <w:tab/>
        <w:t>The PSA UPF in the</w:t>
      </w:r>
      <w:r w:rsidR="00030F09">
        <w:t xml:space="preserve"> </w:t>
      </w:r>
      <w:r w:rsidR="00801AB0">
        <w:rPr>
          <w:lang w:eastAsia="zh-CN"/>
        </w:rPr>
        <w:t>5G</w:t>
      </w:r>
      <w:r w:rsidR="00801AB0" w:rsidRPr="0093004C">
        <w:rPr>
          <w:noProof/>
        </w:rPr>
        <w:t xml:space="preserve"> </w:t>
      </w:r>
      <w:r w:rsidR="00801AB0">
        <w:rPr>
          <w:noProof/>
        </w:rPr>
        <w:t xml:space="preserve">ProSe </w:t>
      </w:r>
      <w:r w:rsidR="00801AB0">
        <w:rPr>
          <w:rFonts w:hint="eastAsia"/>
          <w:noProof/>
          <w:lang w:eastAsia="zh-CN"/>
        </w:rPr>
        <w:t xml:space="preserve">Layer-3 </w:t>
      </w:r>
      <w:r w:rsidR="00801AB0" w:rsidRPr="0093004C">
        <w:t>UE-to-Network</w:t>
      </w:r>
      <w:r w:rsidRPr="0093004C">
        <w:t xml:space="preserv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r w:rsidR="001E2B9B">
        <w:rPr>
          <w:rFonts w:hint="eastAsia"/>
          <w:noProof/>
          <w:lang w:eastAsia="zh-CN"/>
        </w:rPr>
        <w:t xml:space="preserve">Layer-3 </w:t>
      </w:r>
      <w:r w:rsidRPr="0093004C">
        <w:t>Remote UE).</w:t>
      </w:r>
    </w:p>
    <w:p w14:paraId="0997C6C6" w14:textId="6E18C9CC"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FA016A" w:rsidRPr="0093004C">
        <w:t>TS</w:t>
      </w:r>
      <w:r w:rsidR="00FA016A">
        <w:t> </w:t>
      </w:r>
      <w:r w:rsidR="00FA016A" w:rsidRPr="0093004C">
        <w:t>23.502</w:t>
      </w:r>
      <w:r w:rsidR="00FA016A">
        <w:t> </w:t>
      </w:r>
      <w:r w:rsidR="00FA016A" w:rsidRPr="0093004C">
        <w:t>[</w:t>
      </w:r>
      <w:r w:rsidRPr="0093004C">
        <w:t xml:space="preserve">5]. When the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r w:rsidR="00783C3D">
        <w:rPr>
          <w:rFonts w:hint="eastAsia"/>
          <w:noProof/>
          <w:lang w:eastAsia="zh-CN"/>
        </w:rPr>
        <w:t xml:space="preserve">Layer-3 </w:t>
      </w:r>
      <w:r w:rsidRPr="0093004C">
        <w:t xml:space="preserve">Remote UE and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r w:rsidR="0094324F">
        <w:rPr>
          <w:rFonts w:hint="eastAsia"/>
          <w:noProof/>
          <w:lang w:eastAsia="zh-CN"/>
        </w:rPr>
        <w:t xml:space="preserve">Layer-3 </w:t>
      </w:r>
      <w:r w:rsidRPr="0093004C">
        <w:t>UE-to-Network Relay and its 5GC as described above apply.</w:t>
      </w:r>
    </w:p>
    <w:p w14:paraId="754786AA" w14:textId="7582A1C4" w:rsidR="002A2D68" w:rsidRPr="0093004C" w:rsidRDefault="002A2D68" w:rsidP="002A2D68">
      <w:pPr>
        <w:pStyle w:val="Heading4"/>
        <w:rPr>
          <w:lang w:eastAsia="ko-KR"/>
        </w:rPr>
      </w:pPr>
      <w:bookmarkStart w:id="495" w:name="_Toc69883513"/>
      <w:bookmarkStart w:id="496" w:name="_Toc73625525"/>
      <w:bookmarkStart w:id="497" w:name="_Toc83206632"/>
      <w:bookmarkStart w:id="498" w:name="_Hlk81542868"/>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495"/>
      <w:bookmarkEnd w:id="496"/>
      <w:bookmarkEnd w:id="497"/>
    </w:p>
    <w:p w14:paraId="34D7BCDB" w14:textId="3A4264FF" w:rsidR="002A2D68" w:rsidRPr="00E14949" w:rsidRDefault="002A2D68">
      <w:r w:rsidRPr="0093004C">
        <w:rPr>
          <w:rFonts w:eastAsia="DengXian"/>
          <w:lang w:eastAsia="zh-CN"/>
        </w:rPr>
        <w:t xml:space="preserve">For a </w:t>
      </w:r>
      <w:r w:rsidR="00A82EB1">
        <w:rPr>
          <w:rFonts w:eastAsia="DengXian" w:hint="eastAsia"/>
          <w:lang w:eastAsia="zh-CN"/>
        </w:rPr>
        <w:t xml:space="preserve">5G ProSe Layer-2 </w:t>
      </w:r>
      <w:r w:rsidRPr="0093004C">
        <w:rPr>
          <w:rFonts w:eastAsia="DengXian"/>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the </w:t>
      </w:r>
      <w:r w:rsidR="004E32C2">
        <w:rPr>
          <w:lang w:eastAsia="zh-CN"/>
        </w:rPr>
        <w:t>5G</w:t>
      </w:r>
      <w:r w:rsidR="004E32C2" w:rsidRPr="0093004C">
        <w:rPr>
          <w:noProof/>
        </w:rPr>
        <w:t xml:space="preserve"> </w:t>
      </w:r>
      <w:r w:rsidR="004E32C2">
        <w:rPr>
          <w:noProof/>
        </w:rPr>
        <w:t>ProSe</w:t>
      </w:r>
      <w:r w:rsidR="007221DA" w:rsidRPr="007221DA">
        <w:rPr>
          <w:rFonts w:hint="eastAsia"/>
          <w:noProof/>
          <w:lang w:eastAsia="zh-CN"/>
        </w:rPr>
        <w:t xml:space="preserve"> </w:t>
      </w:r>
      <w:r w:rsidR="007221DA">
        <w:rPr>
          <w:rFonts w:hint="eastAsia"/>
          <w:noProof/>
          <w:lang w:eastAsia="zh-CN"/>
        </w:rPr>
        <w:t>Layer-2</w:t>
      </w:r>
      <w:r w:rsidR="004E32C2">
        <w:rPr>
          <w:noProof/>
        </w:rPr>
        <w:t xml:space="preserv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w:t>
      </w:r>
      <w:r w:rsidR="004E32C2">
        <w:rPr>
          <w:lang w:eastAsia="zh-CN"/>
        </w:rPr>
        <w:t>5G</w:t>
      </w:r>
      <w:r w:rsidR="004E32C2" w:rsidRPr="0093004C">
        <w:rPr>
          <w:noProof/>
        </w:rPr>
        <w:t xml:space="preserve"> </w:t>
      </w:r>
      <w:r w:rsidR="004E32C2">
        <w:rPr>
          <w:noProof/>
        </w:rPr>
        <w:t>ProSe</w:t>
      </w:r>
      <w:r w:rsidR="00FB2AE6" w:rsidRPr="00FB2AE6">
        <w:rPr>
          <w:rFonts w:hint="eastAsia"/>
          <w:noProof/>
          <w:lang w:eastAsia="zh-CN"/>
        </w:rPr>
        <w:t xml:space="preserve"> </w:t>
      </w:r>
      <w:r w:rsidR="00FB2AE6">
        <w:rPr>
          <w:rFonts w:hint="eastAsia"/>
          <w:noProof/>
          <w:lang w:eastAsia="zh-CN"/>
        </w:rPr>
        <w:t>Layer-2</w:t>
      </w:r>
      <w:r w:rsidR="004E32C2">
        <w:rPr>
          <w:noProof/>
        </w:rPr>
        <w:t xml:space="preserv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00427F24" w:rsidRPr="00427F24">
        <w:rPr>
          <w:rFonts w:hint="eastAsia"/>
          <w:noProof/>
          <w:lang w:eastAsia="zh-CN"/>
        </w:rPr>
        <w:t xml:space="preserve"> </w:t>
      </w:r>
      <w:r w:rsidR="00427F24">
        <w:rPr>
          <w:rFonts w:hint="eastAsia"/>
          <w:noProof/>
          <w:lang w:eastAsia="zh-CN"/>
        </w:rPr>
        <w:t>Layer-2</w:t>
      </w:r>
      <w:r w:rsidRPr="0093004C">
        <w:t xml:space="preserve"> UE-to-Network Relay and RAN) is </w:t>
      </w:r>
      <w:r w:rsidR="002F0ACF">
        <w:t>specified in</w:t>
      </w:r>
      <w:r w:rsidR="00E14949">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bookmarkEnd w:id="498"/>
      <w:r w:rsidR="00E14949">
        <w:t>.</w:t>
      </w:r>
    </w:p>
    <w:p w14:paraId="1EB1458A" w14:textId="07F53387" w:rsidR="008C47BE" w:rsidRPr="0093004C" w:rsidRDefault="008C47BE" w:rsidP="008C47BE">
      <w:pPr>
        <w:pStyle w:val="Heading2"/>
        <w:rPr>
          <w:lang w:eastAsia="ko-KR"/>
        </w:rPr>
      </w:pPr>
      <w:bookmarkStart w:id="499" w:name="_Toc66701849"/>
      <w:bookmarkStart w:id="500" w:name="_Toc69883514"/>
      <w:bookmarkStart w:id="501" w:name="_Toc73625526"/>
      <w:bookmarkStart w:id="502" w:name="_Toc83206633"/>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486"/>
      <w:bookmarkEnd w:id="487"/>
      <w:bookmarkEnd w:id="488"/>
      <w:bookmarkEnd w:id="489"/>
      <w:bookmarkEnd w:id="490"/>
      <w:bookmarkEnd w:id="491"/>
      <w:bookmarkEnd w:id="492"/>
      <w:bookmarkEnd w:id="493"/>
      <w:bookmarkEnd w:id="499"/>
      <w:bookmarkEnd w:id="500"/>
      <w:bookmarkEnd w:id="501"/>
      <w:bookmarkEnd w:id="502"/>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2CCD79D5"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UE-to-Network Relay</w:t>
      </w:r>
    </w:p>
    <w:p w14:paraId="5DA254E7" w14:textId="61C7AFF3"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Layer-3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503" w:name="_Toc66692671"/>
      <w:bookmarkStart w:id="504" w:name="_Toc66701850"/>
      <w:bookmarkStart w:id="505" w:name="_Toc69883515"/>
      <w:bookmarkStart w:id="506" w:name="_Toc73625527"/>
      <w:bookmarkStart w:id="507" w:name="_Toc83206634"/>
      <w:r w:rsidRPr="0093004C">
        <w:rPr>
          <w:lang w:eastAsia="ko-KR"/>
        </w:rPr>
        <w:t>5.</w:t>
      </w:r>
      <w:r w:rsidR="00E06C4D">
        <w:rPr>
          <w:lang w:eastAsia="ko-KR"/>
        </w:rPr>
        <w:t>8</w:t>
      </w:r>
      <w:r w:rsidRPr="0093004C">
        <w:rPr>
          <w:lang w:eastAsia="ko-KR"/>
        </w:rPr>
        <w:tab/>
        <w:t>Identifiers</w:t>
      </w:r>
      <w:bookmarkEnd w:id="503"/>
      <w:bookmarkEnd w:id="504"/>
      <w:bookmarkEnd w:id="505"/>
      <w:bookmarkEnd w:id="506"/>
      <w:bookmarkEnd w:id="507"/>
    </w:p>
    <w:p w14:paraId="6E4102DB" w14:textId="1AB9FE36" w:rsidR="008C47BE" w:rsidRPr="0093004C" w:rsidRDefault="008C47BE" w:rsidP="008C47BE">
      <w:pPr>
        <w:pStyle w:val="Heading3"/>
      </w:pPr>
      <w:bookmarkStart w:id="508" w:name="_Toc517047955"/>
      <w:bookmarkStart w:id="509" w:name="_Toc45003231"/>
      <w:bookmarkStart w:id="510" w:name="_Toc66692672"/>
      <w:bookmarkStart w:id="511" w:name="_Toc66701851"/>
      <w:bookmarkStart w:id="512" w:name="_Toc69883516"/>
      <w:bookmarkStart w:id="513" w:name="_Toc73625528"/>
      <w:bookmarkStart w:id="514" w:name="_Toc83206635"/>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508"/>
      <w:bookmarkEnd w:id="509"/>
      <w:r w:rsidRPr="0093004C">
        <w:t>Discovery</w:t>
      </w:r>
      <w:bookmarkEnd w:id="510"/>
      <w:bookmarkEnd w:id="511"/>
      <w:bookmarkEnd w:id="512"/>
      <w:bookmarkEnd w:id="513"/>
      <w:bookmarkEnd w:id="514"/>
    </w:p>
    <w:p w14:paraId="7BDC45E7" w14:textId="114A8422" w:rsidR="002C6FD7" w:rsidRPr="0093004C" w:rsidRDefault="002C6FD7" w:rsidP="002C6FD7">
      <w:pPr>
        <w:pStyle w:val="Heading4"/>
      </w:pPr>
      <w:bookmarkStart w:id="515" w:name="_Toc69883517"/>
      <w:bookmarkStart w:id="516" w:name="_Toc73625529"/>
      <w:bookmarkStart w:id="517" w:name="_Toc83206636"/>
      <w:bookmarkStart w:id="518" w:name="_Toc66692673"/>
      <w:bookmarkStart w:id="519" w:name="_Toc66701852"/>
      <w:r w:rsidRPr="0093004C">
        <w:t>5.</w:t>
      </w:r>
      <w:r w:rsidR="00E06C4D">
        <w:t>8</w:t>
      </w:r>
      <w:r w:rsidRPr="0093004C">
        <w:t>.1.0</w:t>
      </w:r>
      <w:r w:rsidRPr="0093004C">
        <w:tab/>
        <w:t>General</w:t>
      </w:r>
      <w:bookmarkEnd w:id="515"/>
      <w:bookmarkEnd w:id="516"/>
      <w:bookmarkEnd w:id="517"/>
    </w:p>
    <w:p w14:paraId="5E7E29A3" w14:textId="6C014937"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p>
    <w:p w14:paraId="4F178D1C" w14:textId="72BBCE96" w:rsidR="008C47BE" w:rsidRPr="0093004C" w:rsidRDefault="008C47BE" w:rsidP="008C47BE">
      <w:pPr>
        <w:pStyle w:val="Heading4"/>
      </w:pPr>
      <w:bookmarkStart w:id="520" w:name="_Toc69883518"/>
      <w:bookmarkStart w:id="521" w:name="_Toc73625530"/>
      <w:bookmarkStart w:id="522" w:name="_Toc83206637"/>
      <w:r w:rsidRPr="0093004C">
        <w:t>5.</w:t>
      </w:r>
      <w:r w:rsidR="00E06C4D">
        <w:t>8</w:t>
      </w:r>
      <w:r w:rsidRPr="0093004C">
        <w:t>.1.1</w:t>
      </w:r>
      <w:r w:rsidRPr="0093004C">
        <w:tab/>
        <w:t>ProSe Application ID</w:t>
      </w:r>
      <w:bookmarkEnd w:id="518"/>
      <w:bookmarkEnd w:id="519"/>
      <w:bookmarkEnd w:id="520"/>
      <w:bookmarkEnd w:id="521"/>
      <w:bookmarkEnd w:id="522"/>
    </w:p>
    <w:p w14:paraId="558D4742" w14:textId="151611D3" w:rsidR="008C47BE" w:rsidRPr="0093004C" w:rsidRDefault="008C47BE" w:rsidP="008C47BE">
      <w:pPr>
        <w:rPr>
          <w:lang w:eastAsia="zh-CN"/>
        </w:rPr>
      </w:pPr>
      <w:r w:rsidRPr="0093004C">
        <w:rPr>
          <w:lang w:eastAsia="zh-CN"/>
        </w:rPr>
        <w:t xml:space="preserve">ProSe Application ID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bookmarkStart w:id="523" w:name="_Toc66692674"/>
    </w:p>
    <w:p w14:paraId="27F391E2" w14:textId="44B5F9BC" w:rsidR="008C47BE" w:rsidRPr="0093004C" w:rsidRDefault="008C47BE" w:rsidP="008C47BE">
      <w:pPr>
        <w:pStyle w:val="Heading4"/>
      </w:pPr>
      <w:bookmarkStart w:id="524" w:name="_Toc66701853"/>
      <w:bookmarkStart w:id="525" w:name="_Toc69883519"/>
      <w:bookmarkStart w:id="526" w:name="_Toc73625531"/>
      <w:bookmarkStart w:id="527" w:name="_Toc83206638"/>
      <w:r w:rsidRPr="0093004C">
        <w:t>5.</w:t>
      </w:r>
      <w:r w:rsidR="00E06C4D">
        <w:t>8</w:t>
      </w:r>
      <w:r w:rsidRPr="0093004C">
        <w:t>.1.2</w:t>
      </w:r>
      <w:r w:rsidRPr="0093004C">
        <w:tab/>
      </w:r>
      <w:r w:rsidRPr="0093004C">
        <w:rPr>
          <w:lang w:eastAsia="zh-CN"/>
        </w:rPr>
        <w:t>Destination Layer</w:t>
      </w:r>
      <w:r w:rsidR="009120FE">
        <w:rPr>
          <w:rFonts w:hint="eastAsia"/>
          <w:lang w:eastAsia="zh-CN"/>
        </w:rPr>
        <w:t>-</w:t>
      </w:r>
      <w:r w:rsidRPr="0093004C">
        <w:rPr>
          <w:lang w:eastAsia="zh-CN"/>
        </w:rPr>
        <w:t>2 ID</w:t>
      </w:r>
      <w:bookmarkEnd w:id="523"/>
      <w:bookmarkEnd w:id="524"/>
      <w:bookmarkEnd w:id="525"/>
      <w:bookmarkEnd w:id="526"/>
      <w:bookmarkEnd w:id="527"/>
    </w:p>
    <w:p w14:paraId="46305BF3" w14:textId="259237F8" w:rsidR="008C47BE" w:rsidRPr="0093004C" w:rsidRDefault="008C47BE" w:rsidP="008C47BE">
      <w:pPr>
        <w:rPr>
          <w:lang w:eastAsia="zh-CN"/>
        </w:rPr>
      </w:pPr>
      <w:r w:rsidRPr="0093004C">
        <w:rPr>
          <w:lang w:eastAsia="zh-CN"/>
        </w:rPr>
        <w:t>Destination Layer</w:t>
      </w:r>
      <w:r w:rsidR="00FD6821">
        <w:rPr>
          <w:rFonts w:hint="eastAsia"/>
          <w:lang w:eastAsia="zh-CN"/>
        </w:rPr>
        <w:t>-</w:t>
      </w:r>
      <w:r w:rsidRPr="0093004C">
        <w:rPr>
          <w:lang w:eastAsia="zh-CN"/>
        </w:rPr>
        <w:t xml:space="preserve">2 ID is defined in </w:t>
      </w:r>
      <w:r w:rsidR="007A04E1" w:rsidRPr="0093004C">
        <w:rPr>
          <w:lang w:eastAsia="ko-KR"/>
        </w:rPr>
        <w:t>clause </w:t>
      </w:r>
      <w:r w:rsidR="002E595E" w:rsidRPr="0093004C">
        <w:rPr>
          <w:lang w:eastAsia="zh-CN"/>
        </w:rPr>
        <w:t xml:space="preserve">5.6.1 of </w:t>
      </w:r>
      <w:r w:rsidR="00FA016A" w:rsidRPr="0093004C">
        <w:rPr>
          <w:lang w:eastAsia="zh-CN"/>
        </w:rPr>
        <w:t>TS</w:t>
      </w:r>
      <w:r w:rsidR="00FA016A">
        <w:rPr>
          <w:lang w:eastAsia="zh-CN"/>
        </w:rPr>
        <w:t> </w:t>
      </w:r>
      <w:r w:rsidR="00FA016A" w:rsidRPr="0093004C">
        <w:rPr>
          <w:lang w:eastAsia="zh-CN"/>
        </w:rPr>
        <w:t>23.287</w:t>
      </w:r>
      <w:r w:rsidR="00FA016A">
        <w:rPr>
          <w:lang w:eastAsia="zh-CN"/>
        </w:rPr>
        <w:t> </w:t>
      </w:r>
      <w:r w:rsidR="00FA016A" w:rsidRPr="0093004C">
        <w:rPr>
          <w:lang w:eastAsia="zh-CN"/>
        </w:rPr>
        <w:t>[</w:t>
      </w:r>
      <w:r w:rsidRPr="0093004C">
        <w:rPr>
          <w:lang w:eastAsia="zh-CN"/>
        </w:rPr>
        <w:t>2].</w:t>
      </w:r>
      <w:bookmarkStart w:id="528"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59B87B7B" w:rsidR="008724C0" w:rsidRDefault="008724C0" w:rsidP="008C47BE">
      <w:pPr>
        <w:rPr>
          <w:lang w:eastAsia="zh-CN"/>
        </w:rPr>
      </w:pPr>
      <w:r>
        <w:rPr>
          <w:lang w:eastAsia="zh-CN"/>
        </w:rPr>
        <w:t>For Group member discovery</w:t>
      </w:r>
      <w:r w:rsidR="000F20B5">
        <w:rPr>
          <w:lang w:eastAsia="zh-CN"/>
        </w:rPr>
        <w:t>:</w:t>
      </w:r>
    </w:p>
    <w:p w14:paraId="057ED89F" w14:textId="5E35DBD3" w:rsidR="00DD0B69" w:rsidRDefault="00DD0B69" w:rsidP="00DD0B69">
      <w:pPr>
        <w:pStyle w:val="B1"/>
      </w:pPr>
      <w:r>
        <w:t>-</w:t>
      </w:r>
      <w:r>
        <w:tab/>
        <w:t xml:space="preserve">If an </w:t>
      </w:r>
      <w:r w:rsidRPr="00961F0D">
        <w:t>Application Layer Group ID</w:t>
      </w:r>
      <w:r w:rsidRPr="005F51B8">
        <w:t xml:space="preserve"> </w:t>
      </w:r>
      <w:r>
        <w:t xml:space="preserve">has a configured </w:t>
      </w:r>
      <w:r w:rsidRPr="001851AC">
        <w:t>Layer-2 Group ID</w:t>
      </w:r>
      <w:r>
        <w:t>,</w:t>
      </w:r>
      <w:r w:rsidRPr="00961F0D">
        <w:t xml:space="preserve"> </w:t>
      </w:r>
      <w:r>
        <w:t xml:space="preserve">which is provisioned </w:t>
      </w:r>
      <w:r w:rsidRPr="00961F0D">
        <w:t>as specified in clause</w:t>
      </w:r>
      <w:r w:rsidR="0062483B" w:rsidRPr="0093004C">
        <w:rPr>
          <w:lang w:eastAsia="ko-KR"/>
        </w:rPr>
        <w:t> </w:t>
      </w:r>
      <w:r w:rsidRPr="00961F0D">
        <w:t>5.1.</w:t>
      </w:r>
      <w:r>
        <w:t>2</w:t>
      </w:r>
      <w:r w:rsidRPr="00961F0D">
        <w:t>.1</w:t>
      </w:r>
      <w:r>
        <w:t xml:space="preserve">, the UE </w:t>
      </w:r>
      <w:r w:rsidRPr="001851AC">
        <w:t>uses this Layer-2 Group ID as the Destination Layer-2 ID</w:t>
      </w:r>
      <w:r>
        <w:t xml:space="preserve">, </w:t>
      </w:r>
    </w:p>
    <w:p w14:paraId="6E48FAE4" w14:textId="77777777" w:rsidR="00DD0B69" w:rsidRPr="00DD0B69" w:rsidRDefault="00DD0B69" w:rsidP="00DD0B69">
      <w:pPr>
        <w:pStyle w:val="B1"/>
      </w:pPr>
      <w:r>
        <w:rPr>
          <w:rFonts w:hint="eastAsia"/>
          <w:lang w:eastAsia="zh-CN"/>
        </w:rPr>
        <w:t>-</w:t>
      </w:r>
      <w:r>
        <w:rPr>
          <w:lang w:eastAsia="zh-CN"/>
        </w:rPr>
        <w:tab/>
      </w:r>
      <w:r w:rsidRPr="001851AC">
        <w:rPr>
          <w:lang w:eastAsia="zh-CN"/>
        </w:rPr>
        <w:t>otherwise</w:t>
      </w:r>
      <w:r>
        <w:rPr>
          <w:lang w:eastAsia="zh-CN"/>
        </w:rPr>
        <w:t>,</w:t>
      </w:r>
      <w:r w:rsidRPr="001851AC">
        <w:rPr>
          <w:rFonts w:hint="eastAsia"/>
          <w:lang w:eastAsia="zh-CN"/>
        </w:rPr>
        <w:t xml:space="preserve"> </w:t>
      </w:r>
      <w:r>
        <w:rPr>
          <w:rFonts w:hint="eastAsia"/>
          <w:lang w:eastAsia="zh-CN"/>
        </w:rPr>
        <w:t>t</w:t>
      </w:r>
      <w:r w:rsidRPr="00E41DA7">
        <w:rPr>
          <w:lang w:eastAsia="zh-CN"/>
        </w:rPr>
        <w:t>he UE converts the Application Layer Group ID into a Destination Layer-2 ID.</w:t>
      </w:r>
    </w:p>
    <w:p w14:paraId="7729BC89" w14:textId="1784ED27" w:rsidR="00DD0B69" w:rsidRPr="00DD0B69" w:rsidRDefault="00DD0B69" w:rsidP="007A44C1">
      <w:pPr>
        <w:pStyle w:val="NO"/>
        <w:rPr>
          <w:lang w:eastAsia="zh-CN"/>
        </w:rPr>
      </w:pPr>
      <w:r w:rsidRPr="0093004C">
        <w:t>NOTE:</w:t>
      </w:r>
      <w:r w:rsidRPr="0093004C">
        <w:tab/>
        <w:t xml:space="preserve">The mechanism for converting the application layer provided </w:t>
      </w:r>
      <w:bookmarkStart w:id="529" w:name="_Hlk78633669"/>
      <w:r w:rsidRPr="0093004C">
        <w:rPr>
          <w:lang w:eastAsia="x-none"/>
        </w:rPr>
        <w:t>Application Layer</w:t>
      </w:r>
      <w:bookmarkEnd w:id="529"/>
      <w:r w:rsidRPr="0093004C">
        <w:rPr>
          <w:lang w:eastAsia="x-none"/>
        </w:rPr>
        <w:t xml:space="preserve"> Group ID</w:t>
      </w:r>
      <w:r w:rsidRPr="0093004C">
        <w:t xml:space="preserve"> to the Destination Layer-2 ID is defined in Stage 3.</w:t>
      </w:r>
    </w:p>
    <w:p w14:paraId="484452BE" w14:textId="15660024" w:rsidR="008C47BE" w:rsidRPr="0093004C" w:rsidRDefault="008C47BE" w:rsidP="008C47BE">
      <w:pPr>
        <w:pStyle w:val="Heading4"/>
      </w:pPr>
      <w:bookmarkStart w:id="530" w:name="_Toc66701854"/>
      <w:bookmarkStart w:id="531" w:name="_Toc69883520"/>
      <w:bookmarkStart w:id="532" w:name="_Toc73625532"/>
      <w:bookmarkStart w:id="533" w:name="_Toc83206639"/>
      <w:r w:rsidRPr="0093004C">
        <w:t>5.</w:t>
      </w:r>
      <w:r w:rsidR="00E06C4D">
        <w:t>8</w:t>
      </w:r>
      <w:r w:rsidRPr="0093004C">
        <w:t>.1.3</w:t>
      </w:r>
      <w:r w:rsidRPr="0093004C">
        <w:tab/>
      </w:r>
      <w:r w:rsidRPr="0093004C">
        <w:rPr>
          <w:lang w:eastAsia="zh-CN"/>
        </w:rPr>
        <w:t>Source Layer</w:t>
      </w:r>
      <w:r w:rsidR="003A31F5">
        <w:rPr>
          <w:rFonts w:hint="eastAsia"/>
          <w:lang w:eastAsia="zh-CN"/>
        </w:rPr>
        <w:t>-</w:t>
      </w:r>
      <w:r w:rsidRPr="0093004C">
        <w:rPr>
          <w:lang w:eastAsia="zh-CN"/>
        </w:rPr>
        <w:t>2 ID</w:t>
      </w:r>
      <w:bookmarkEnd w:id="528"/>
      <w:bookmarkEnd w:id="530"/>
      <w:bookmarkEnd w:id="531"/>
      <w:bookmarkEnd w:id="532"/>
      <w:bookmarkEnd w:id="533"/>
    </w:p>
    <w:p w14:paraId="00271839" w14:textId="512A6B96" w:rsidR="008C47BE" w:rsidRPr="0093004C" w:rsidRDefault="008C47BE" w:rsidP="008C47BE">
      <w:pPr>
        <w:rPr>
          <w:lang w:eastAsia="zh-CN"/>
        </w:rPr>
      </w:pPr>
      <w:r w:rsidRPr="0093004C">
        <w:rPr>
          <w:lang w:eastAsia="zh-CN"/>
        </w:rPr>
        <w:t>Source Layer</w:t>
      </w:r>
      <w:r w:rsidR="003A31F5">
        <w:rPr>
          <w:rFonts w:hint="eastAsia"/>
          <w:lang w:eastAsia="zh-CN"/>
        </w:rPr>
        <w:t>-</w:t>
      </w:r>
      <w:r w:rsidRPr="0093004C">
        <w:rPr>
          <w:lang w:eastAsia="zh-CN"/>
        </w:rPr>
        <w:t xml:space="preserve">2 ID is defined in </w:t>
      </w:r>
      <w:r w:rsidR="007A04E1" w:rsidRPr="0093004C">
        <w:rPr>
          <w:lang w:eastAsia="ko-KR"/>
        </w:rPr>
        <w:t>clause </w:t>
      </w:r>
      <w:r w:rsidR="007A04E1" w:rsidRPr="0093004C">
        <w:rPr>
          <w:lang w:eastAsia="zh-CN"/>
        </w:rPr>
        <w:t xml:space="preserve">5.6.1 of </w:t>
      </w:r>
      <w:r w:rsidR="00FA016A" w:rsidRPr="0093004C">
        <w:rPr>
          <w:lang w:eastAsia="zh-CN"/>
        </w:rPr>
        <w:t>TS</w:t>
      </w:r>
      <w:r w:rsidR="00FA016A">
        <w:rPr>
          <w:lang w:eastAsia="zh-CN"/>
        </w:rPr>
        <w:t> </w:t>
      </w:r>
      <w:r w:rsidR="00FA016A" w:rsidRPr="0093004C">
        <w:rPr>
          <w:lang w:eastAsia="zh-CN"/>
        </w:rPr>
        <w:t>23.287</w:t>
      </w:r>
      <w:r w:rsidR="00FA016A">
        <w:rPr>
          <w:lang w:eastAsia="zh-CN"/>
        </w:rPr>
        <w:t> </w:t>
      </w:r>
      <w:r w:rsidR="00FA016A" w:rsidRPr="0093004C">
        <w:rPr>
          <w:lang w:eastAsia="zh-CN"/>
        </w:rPr>
        <w:t>[</w:t>
      </w:r>
      <w:r w:rsidRPr="0093004C">
        <w:rPr>
          <w:lang w:eastAsia="zh-CN"/>
        </w:rPr>
        <w:t>2].</w:t>
      </w:r>
      <w:bookmarkStart w:id="534"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535" w:name="_Toc66692677"/>
      <w:bookmarkStart w:id="536" w:name="_Toc66701856"/>
      <w:bookmarkStart w:id="537" w:name="_Toc69883522"/>
      <w:bookmarkStart w:id="538" w:name="_Toc73625533"/>
      <w:bookmarkStart w:id="539" w:name="_Toc83206640"/>
      <w:bookmarkEnd w:id="534"/>
      <w:r w:rsidRPr="0093004C">
        <w:t>5.</w:t>
      </w:r>
      <w:r w:rsidR="00E06C4D">
        <w:t>8</w:t>
      </w:r>
      <w:r w:rsidRPr="0093004C">
        <w:t>.1.</w:t>
      </w:r>
      <w:r w:rsidR="00E06C4D">
        <w:t>4</w:t>
      </w:r>
      <w:r w:rsidRPr="0093004C">
        <w:tab/>
      </w:r>
      <w:r w:rsidRPr="0093004C">
        <w:rPr>
          <w:lang w:eastAsia="zh-CN"/>
        </w:rPr>
        <w:t>ProSe Application Code</w:t>
      </w:r>
      <w:bookmarkEnd w:id="535"/>
      <w:bookmarkEnd w:id="536"/>
      <w:bookmarkEnd w:id="537"/>
      <w:bookmarkEnd w:id="538"/>
      <w:bookmarkEnd w:id="539"/>
    </w:p>
    <w:p w14:paraId="2636685D" w14:textId="75A93651" w:rsidR="008C47BE" w:rsidRPr="0093004C" w:rsidRDefault="008C47BE" w:rsidP="008C47BE">
      <w:pPr>
        <w:rPr>
          <w:lang w:eastAsia="zh-CN"/>
        </w:rPr>
      </w:pPr>
      <w:r w:rsidRPr="0093004C">
        <w:rPr>
          <w:lang w:eastAsia="zh-CN"/>
        </w:rPr>
        <w:t xml:space="preserve">ProSe Application Code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bookmarkStart w:id="540" w:name="_Toc66692678"/>
    </w:p>
    <w:p w14:paraId="104E7A2D" w14:textId="3C603ED0" w:rsidR="008C47BE" w:rsidRPr="0093004C" w:rsidRDefault="008C47BE" w:rsidP="008C47BE">
      <w:pPr>
        <w:pStyle w:val="Heading4"/>
      </w:pPr>
      <w:bookmarkStart w:id="541" w:name="_Toc66701857"/>
      <w:bookmarkStart w:id="542" w:name="_Toc69883523"/>
      <w:bookmarkStart w:id="543" w:name="_Toc73625534"/>
      <w:bookmarkStart w:id="544" w:name="_Toc83206641"/>
      <w:r w:rsidRPr="0093004C">
        <w:t>5.</w:t>
      </w:r>
      <w:r w:rsidR="00E06C4D">
        <w:t>8</w:t>
      </w:r>
      <w:r w:rsidRPr="0093004C">
        <w:t>.1.</w:t>
      </w:r>
      <w:r w:rsidR="00E06C4D">
        <w:t>5</w:t>
      </w:r>
      <w:r w:rsidRPr="0093004C">
        <w:tab/>
      </w:r>
      <w:r w:rsidRPr="0093004C">
        <w:rPr>
          <w:lang w:eastAsia="zh-CN"/>
        </w:rPr>
        <w:t>ProSe Restricted Code</w:t>
      </w:r>
      <w:bookmarkEnd w:id="540"/>
      <w:bookmarkEnd w:id="541"/>
      <w:bookmarkEnd w:id="542"/>
      <w:bookmarkEnd w:id="543"/>
      <w:bookmarkEnd w:id="544"/>
    </w:p>
    <w:p w14:paraId="2DB1C147" w14:textId="606625CD" w:rsidR="008C47BE" w:rsidRPr="0093004C" w:rsidRDefault="008C47BE" w:rsidP="008C47BE">
      <w:pPr>
        <w:rPr>
          <w:lang w:eastAsia="zh-CN"/>
        </w:rPr>
      </w:pPr>
      <w:r w:rsidRPr="0093004C">
        <w:rPr>
          <w:lang w:eastAsia="zh-CN"/>
        </w:rPr>
        <w:t xml:space="preserve">ProSe Restricted Code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bookmarkStart w:id="545" w:name="_Toc66692679"/>
    </w:p>
    <w:p w14:paraId="17508BB9" w14:textId="56D21850" w:rsidR="008C47BE" w:rsidRPr="0093004C" w:rsidRDefault="008C47BE" w:rsidP="008C47BE">
      <w:pPr>
        <w:pStyle w:val="Heading4"/>
      </w:pPr>
      <w:bookmarkStart w:id="546" w:name="_Toc66701858"/>
      <w:bookmarkStart w:id="547" w:name="_Toc69883524"/>
      <w:bookmarkStart w:id="548" w:name="_Toc73625535"/>
      <w:bookmarkStart w:id="549" w:name="_Toc83206642"/>
      <w:r w:rsidRPr="0093004C">
        <w:t>5.</w:t>
      </w:r>
      <w:r w:rsidR="00E06C4D">
        <w:t>8</w:t>
      </w:r>
      <w:r w:rsidRPr="0093004C">
        <w:t>.1.</w:t>
      </w:r>
      <w:r w:rsidR="00E06C4D">
        <w:t>6</w:t>
      </w:r>
      <w:r w:rsidRPr="0093004C">
        <w:tab/>
      </w:r>
      <w:r w:rsidRPr="0093004C">
        <w:rPr>
          <w:lang w:eastAsia="zh-CN"/>
        </w:rPr>
        <w:t>ProSe Query Code</w:t>
      </w:r>
      <w:bookmarkEnd w:id="545"/>
      <w:bookmarkEnd w:id="546"/>
      <w:bookmarkEnd w:id="547"/>
      <w:bookmarkEnd w:id="548"/>
      <w:bookmarkEnd w:id="549"/>
    </w:p>
    <w:p w14:paraId="080D0443" w14:textId="21DB296D" w:rsidR="008C47BE" w:rsidRPr="0093004C" w:rsidRDefault="008C47BE" w:rsidP="008C47BE">
      <w:pPr>
        <w:rPr>
          <w:lang w:eastAsia="zh-CN"/>
        </w:rPr>
      </w:pPr>
      <w:r w:rsidRPr="0093004C">
        <w:rPr>
          <w:lang w:eastAsia="zh-CN"/>
        </w:rPr>
        <w:t xml:space="preserve">ProSe Query Code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p>
    <w:p w14:paraId="76693FD3" w14:textId="0D9A3584" w:rsidR="008C47BE" w:rsidRPr="0093004C" w:rsidRDefault="008C47BE" w:rsidP="008C47BE">
      <w:pPr>
        <w:pStyle w:val="Heading4"/>
      </w:pPr>
      <w:bookmarkStart w:id="550" w:name="_Toc66692680"/>
      <w:bookmarkStart w:id="551" w:name="_Toc66701859"/>
      <w:bookmarkStart w:id="552" w:name="_Toc69883525"/>
      <w:bookmarkStart w:id="553" w:name="_Toc73625536"/>
      <w:bookmarkStart w:id="554" w:name="_Toc83206643"/>
      <w:r w:rsidRPr="0093004C">
        <w:t>5.</w:t>
      </w:r>
      <w:r w:rsidR="00E06C4D">
        <w:t>8</w:t>
      </w:r>
      <w:r w:rsidRPr="0093004C">
        <w:t>.1.</w:t>
      </w:r>
      <w:r w:rsidR="00E06C4D">
        <w:t>7</w:t>
      </w:r>
      <w:r w:rsidRPr="0093004C">
        <w:tab/>
      </w:r>
      <w:r w:rsidRPr="0093004C">
        <w:rPr>
          <w:lang w:eastAsia="zh-CN"/>
        </w:rPr>
        <w:t>ProSe Response Code</w:t>
      </w:r>
      <w:bookmarkEnd w:id="550"/>
      <w:bookmarkEnd w:id="551"/>
      <w:bookmarkEnd w:id="552"/>
      <w:bookmarkEnd w:id="553"/>
      <w:bookmarkEnd w:id="554"/>
    </w:p>
    <w:p w14:paraId="3EC2786A" w14:textId="71D44600" w:rsidR="008C47BE" w:rsidRPr="0093004C" w:rsidRDefault="008C47BE" w:rsidP="008C47BE">
      <w:pPr>
        <w:rPr>
          <w:lang w:eastAsia="zh-CN"/>
        </w:rPr>
      </w:pPr>
      <w:r w:rsidRPr="0093004C">
        <w:rPr>
          <w:lang w:eastAsia="zh-CN"/>
        </w:rPr>
        <w:t xml:space="preserve">ProSe Response Code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bookmarkStart w:id="555" w:name="_Toc66692681"/>
    </w:p>
    <w:p w14:paraId="4592509A" w14:textId="74966BDC" w:rsidR="008C47BE" w:rsidRPr="0093004C" w:rsidRDefault="008C47BE" w:rsidP="008C47BE">
      <w:pPr>
        <w:pStyle w:val="Heading4"/>
      </w:pPr>
      <w:bookmarkStart w:id="556" w:name="_Toc66701860"/>
      <w:bookmarkStart w:id="557" w:name="_Toc69883526"/>
      <w:bookmarkStart w:id="558" w:name="_Toc73625537"/>
      <w:bookmarkStart w:id="559" w:name="_Toc83206644"/>
      <w:r w:rsidRPr="0093004C">
        <w:t>5.</w:t>
      </w:r>
      <w:r w:rsidR="00E06C4D">
        <w:t>8</w:t>
      </w:r>
      <w:r w:rsidRPr="0093004C">
        <w:t>.1.</w:t>
      </w:r>
      <w:r w:rsidR="00E06C4D">
        <w:t>8</w:t>
      </w:r>
      <w:r w:rsidRPr="0093004C">
        <w:tab/>
      </w:r>
      <w:r w:rsidRPr="0093004C">
        <w:rPr>
          <w:lang w:eastAsia="zh-CN"/>
        </w:rPr>
        <w:t>User Info ID</w:t>
      </w:r>
      <w:bookmarkEnd w:id="555"/>
      <w:bookmarkEnd w:id="556"/>
      <w:bookmarkEnd w:id="557"/>
      <w:bookmarkEnd w:id="558"/>
      <w:bookmarkEnd w:id="559"/>
    </w:p>
    <w:p w14:paraId="192AF279" w14:textId="2555BA73" w:rsidR="008C47BE" w:rsidRPr="0093004C" w:rsidRDefault="008C47BE" w:rsidP="008C47BE">
      <w:pPr>
        <w:rPr>
          <w:lang w:eastAsia="zh-CN"/>
        </w:rPr>
      </w:pPr>
      <w:r w:rsidRPr="0093004C">
        <w:rPr>
          <w:lang w:eastAsia="zh-CN"/>
        </w:rPr>
        <w:t xml:space="preserve">User Info ID (including Announcer Info, Discoverer Info,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560" w:name="_Toc66692682"/>
      <w:bookmarkStart w:id="561" w:name="_Toc66701861"/>
      <w:bookmarkStart w:id="562" w:name="_Toc69883527"/>
      <w:bookmarkStart w:id="563" w:name="_Toc73625538"/>
      <w:bookmarkStart w:id="564" w:name="_Toc83206645"/>
      <w:r w:rsidRPr="0093004C">
        <w:t>5.</w:t>
      </w:r>
      <w:r w:rsidR="00E06C4D">
        <w:t>8</w:t>
      </w:r>
      <w:r w:rsidRPr="0093004C">
        <w:t>.1.</w:t>
      </w:r>
      <w:r w:rsidR="00E06C4D">
        <w:t>9</w:t>
      </w:r>
      <w:r w:rsidRPr="0093004C">
        <w:tab/>
      </w:r>
      <w:r w:rsidRPr="0093004C">
        <w:rPr>
          <w:lang w:eastAsia="zh-CN"/>
        </w:rPr>
        <w:t>ProSe Discovery UE ID</w:t>
      </w:r>
      <w:bookmarkEnd w:id="560"/>
      <w:bookmarkEnd w:id="561"/>
      <w:bookmarkEnd w:id="562"/>
      <w:bookmarkEnd w:id="563"/>
      <w:bookmarkEnd w:id="564"/>
    </w:p>
    <w:p w14:paraId="1061BF34" w14:textId="1DB458EB" w:rsidR="008C47BE" w:rsidRPr="0093004C" w:rsidRDefault="008C47BE" w:rsidP="008C47BE">
      <w:pPr>
        <w:rPr>
          <w:lang w:eastAsia="zh-CN"/>
        </w:rPr>
      </w:pPr>
      <w:r w:rsidRPr="0093004C">
        <w:rPr>
          <w:lang w:eastAsia="zh-CN"/>
        </w:rPr>
        <w:t xml:space="preserve">ProSe Discovery UE ID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bookmarkStart w:id="565" w:name="_Toc66692683"/>
    </w:p>
    <w:p w14:paraId="10F0E9E9" w14:textId="2A8EC8E0" w:rsidR="008C47BE" w:rsidRPr="0093004C" w:rsidRDefault="008C47BE" w:rsidP="008C47BE">
      <w:pPr>
        <w:pStyle w:val="Heading4"/>
      </w:pPr>
      <w:bookmarkStart w:id="566" w:name="_Toc66701862"/>
      <w:bookmarkStart w:id="567" w:name="_Toc69883528"/>
      <w:bookmarkStart w:id="568" w:name="_Toc73625539"/>
      <w:bookmarkStart w:id="569" w:name="_Toc83206646"/>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565"/>
      <w:bookmarkEnd w:id="566"/>
      <w:bookmarkEnd w:id="567"/>
      <w:bookmarkEnd w:id="568"/>
      <w:bookmarkEnd w:id="569"/>
    </w:p>
    <w:p w14:paraId="054A5615" w14:textId="61C86AD6" w:rsidR="008C47BE" w:rsidRPr="0093004C" w:rsidRDefault="008C47BE" w:rsidP="008C47BE">
      <w:pPr>
        <w:rPr>
          <w:lang w:eastAsia="zh-CN"/>
        </w:rPr>
      </w:pPr>
      <w:r w:rsidRPr="0093004C">
        <w:rPr>
          <w:lang w:eastAsia="zh-CN"/>
        </w:rPr>
        <w:t xml:space="preserve">Restricted ProSe Application User ID 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p>
    <w:p w14:paraId="7EAB48FF" w14:textId="6204F94C" w:rsidR="003B67D8" w:rsidRPr="0093004C" w:rsidRDefault="003B67D8" w:rsidP="003B67D8">
      <w:pPr>
        <w:pStyle w:val="Heading4"/>
      </w:pPr>
      <w:bookmarkStart w:id="570" w:name="_Toc69883529"/>
      <w:bookmarkStart w:id="571" w:name="_Toc73625540"/>
      <w:bookmarkStart w:id="572" w:name="_Toc83206647"/>
      <w:r w:rsidRPr="0093004C">
        <w:t>5.</w:t>
      </w:r>
      <w:r w:rsidR="00E06C4D">
        <w:t>8</w:t>
      </w:r>
      <w:r w:rsidRPr="0093004C">
        <w:t>.1.</w:t>
      </w:r>
      <w:r w:rsidR="00E06C4D" w:rsidRPr="0093004C">
        <w:t>1</w:t>
      </w:r>
      <w:r w:rsidR="00E06C4D">
        <w:t>1</w:t>
      </w:r>
      <w:r w:rsidRPr="0093004C">
        <w:tab/>
      </w:r>
      <w:bookmarkStart w:id="573" w:name="OLE_LINK7"/>
      <w:bookmarkStart w:id="574" w:name="OLE_LINK8"/>
      <w:bookmarkStart w:id="575" w:name="OLE_LINK9"/>
      <w:r w:rsidRPr="0093004C">
        <w:t xml:space="preserve">Announcing </w:t>
      </w:r>
      <w:r w:rsidRPr="0093004C">
        <w:rPr>
          <w:lang w:eastAsia="zh-CN"/>
        </w:rPr>
        <w:t>PLMN ID</w:t>
      </w:r>
      <w:bookmarkEnd w:id="570"/>
      <w:bookmarkEnd w:id="571"/>
      <w:bookmarkEnd w:id="573"/>
      <w:bookmarkEnd w:id="574"/>
      <w:bookmarkEnd w:id="575"/>
      <w:bookmarkEnd w:id="572"/>
    </w:p>
    <w:p w14:paraId="32FB58F0" w14:textId="098E4C04" w:rsidR="0093004C" w:rsidRDefault="003B67D8" w:rsidP="008C47BE">
      <w:pPr>
        <w:rPr>
          <w:lang w:eastAsia="zh-CN"/>
        </w:rPr>
      </w:pPr>
      <w:r w:rsidRPr="0093004C">
        <w:rPr>
          <w:lang w:eastAsia="zh-CN"/>
        </w:rPr>
        <w:t xml:space="preserve">Announcing PLMN ID is defined in </w:t>
      </w:r>
      <w:r w:rsidR="00FA016A" w:rsidRPr="0093004C">
        <w:rPr>
          <w:lang w:eastAsia="zh-CN"/>
        </w:rPr>
        <w:t>TS</w:t>
      </w:r>
      <w:r w:rsidR="00FA016A">
        <w:rPr>
          <w:lang w:eastAsia="zh-CN"/>
        </w:rPr>
        <w:t> </w:t>
      </w:r>
      <w:r w:rsidR="00FA016A" w:rsidRPr="0093004C">
        <w:rPr>
          <w:lang w:eastAsia="zh-CN"/>
        </w:rPr>
        <w:t>32.277</w:t>
      </w:r>
      <w:r w:rsidR="00FA016A">
        <w:rPr>
          <w:lang w:eastAsia="zh-CN"/>
        </w:rPr>
        <w:t> </w:t>
      </w:r>
      <w:r w:rsidR="00FA016A" w:rsidRPr="0093004C">
        <w:rPr>
          <w:lang w:eastAsia="zh-CN"/>
        </w:rPr>
        <w:t>[</w:t>
      </w:r>
      <w:r w:rsidRPr="0093004C">
        <w:rPr>
          <w:lang w:eastAsia="zh-CN"/>
        </w:rPr>
        <w:t>22].</w:t>
      </w:r>
      <w:bookmarkStart w:id="576" w:name="_Toc517047958"/>
      <w:bookmarkStart w:id="577" w:name="_Toc45003234"/>
      <w:bookmarkStart w:id="578" w:name="_Toc66692684"/>
      <w:bookmarkStart w:id="579" w:name="_Toc66701863"/>
    </w:p>
    <w:p w14:paraId="7C17074F" w14:textId="7EE798BB" w:rsidR="005467CA" w:rsidRPr="001148CB" w:rsidRDefault="005467CA" w:rsidP="005467CA">
      <w:pPr>
        <w:pStyle w:val="Heading4"/>
      </w:pPr>
      <w:bookmarkStart w:id="580" w:name="_Toc73625541"/>
      <w:bookmarkStart w:id="581" w:name="_Toc83206648"/>
      <w:r w:rsidRPr="001148CB">
        <w:t>5.</w:t>
      </w:r>
      <w:r w:rsidR="00E06C4D">
        <w:t>8</w:t>
      </w:r>
      <w:r w:rsidRPr="001148CB">
        <w:t>.1.</w:t>
      </w:r>
      <w:r w:rsidR="00E06C4D">
        <w:t>12</w:t>
      </w:r>
      <w:r w:rsidRPr="001148CB">
        <w:tab/>
        <w:t>Announcer Info</w:t>
      </w:r>
      <w:bookmarkEnd w:id="580"/>
      <w:bookmarkEnd w:id="581"/>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582" w:name="_Toc73625542"/>
      <w:bookmarkStart w:id="583" w:name="_Toc83206649"/>
      <w:r w:rsidRPr="001148CB">
        <w:t>5.</w:t>
      </w:r>
      <w:r w:rsidR="00E06C4D">
        <w:t>8</w:t>
      </w:r>
      <w:r w:rsidRPr="001148CB">
        <w:t>.1.</w:t>
      </w:r>
      <w:r w:rsidR="00E06C4D">
        <w:t>13</w:t>
      </w:r>
      <w:r w:rsidRPr="001148CB">
        <w:tab/>
        <w:t>Discoverer Info</w:t>
      </w:r>
      <w:bookmarkEnd w:id="582"/>
      <w:bookmarkEnd w:id="583"/>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584" w:name="_Toc73625543"/>
      <w:bookmarkStart w:id="585" w:name="_Toc83206650"/>
      <w:r w:rsidRPr="001148CB">
        <w:t>5.</w:t>
      </w:r>
      <w:r w:rsidR="00E06C4D">
        <w:t>8</w:t>
      </w:r>
      <w:r w:rsidRPr="001148CB">
        <w:t>.1.</w:t>
      </w:r>
      <w:r w:rsidR="00E06C4D">
        <w:t>14</w:t>
      </w:r>
      <w:r w:rsidRPr="001148CB">
        <w:tab/>
        <w:t>Target Info</w:t>
      </w:r>
      <w:bookmarkEnd w:id="584"/>
      <w:bookmarkEnd w:id="585"/>
    </w:p>
    <w:p w14:paraId="6DD2ADDB" w14:textId="77777777" w:rsidR="00B93417" w:rsidRDefault="00B93417" w:rsidP="00B93417">
      <w:r>
        <w:rPr>
          <w:rFonts w:eastAsia="SimSun" w:hint="eastAsia"/>
          <w:lang w:eastAsia="zh-CN"/>
        </w:rPr>
        <w:t xml:space="preserve">Target info </w:t>
      </w:r>
      <w:r>
        <w:t>provides information about the targeted discoverees (single user or group) in the Group Member Discovery message. The Target Info is provided by the upper layers of the UE.</w:t>
      </w:r>
    </w:p>
    <w:p w14:paraId="354CDBC6" w14:textId="2B51A49E" w:rsidR="005467CA" w:rsidRPr="001148CB" w:rsidRDefault="005467CA" w:rsidP="005467CA">
      <w:pPr>
        <w:pStyle w:val="Heading4"/>
      </w:pPr>
      <w:bookmarkStart w:id="586" w:name="_Toc73625544"/>
      <w:bookmarkStart w:id="587" w:name="_Toc83206651"/>
      <w:r w:rsidRPr="001148CB">
        <w:t>5.</w:t>
      </w:r>
      <w:r w:rsidR="00E06C4D">
        <w:t>8</w:t>
      </w:r>
      <w:r w:rsidRPr="001148CB">
        <w:t>.1.</w:t>
      </w:r>
      <w:r w:rsidR="00E06C4D">
        <w:t>15</w:t>
      </w:r>
      <w:r w:rsidRPr="001148CB">
        <w:tab/>
        <w:t>Discoveree Info</w:t>
      </w:r>
      <w:bookmarkEnd w:id="586"/>
      <w:bookmarkEnd w:id="587"/>
    </w:p>
    <w:p w14:paraId="3F86DFD3" w14:textId="733721B5" w:rsidR="005467CA"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4C4D38D" w14:textId="77777777" w:rsidR="001C33DB" w:rsidRPr="00925DDA" w:rsidRDefault="001C33DB" w:rsidP="001C33DB">
      <w:pPr>
        <w:pStyle w:val="Heading4"/>
        <w:rPr>
          <w:lang w:eastAsia="zh-CN"/>
        </w:rPr>
      </w:pPr>
      <w:bookmarkStart w:id="588" w:name="_Toc83206652"/>
      <w:r>
        <w:rPr>
          <w:rFonts w:hint="eastAsia"/>
          <w:lang w:eastAsia="zh-CN"/>
        </w:rPr>
        <w:t>5</w:t>
      </w:r>
      <w:r>
        <w:rPr>
          <w:lang w:eastAsia="zh-CN"/>
        </w:rPr>
        <w:t>.8.1.16</w:t>
      </w:r>
      <w:r>
        <w:rPr>
          <w:lang w:eastAsia="zh-CN"/>
        </w:rPr>
        <w:tab/>
      </w:r>
      <w:r w:rsidRPr="006B7AB9">
        <w:rPr>
          <w:bCs/>
          <w:lang w:eastAsia="ko-KR"/>
        </w:rPr>
        <w:t>Application Layer Group ID</w:t>
      </w:r>
      <w:bookmarkEnd w:id="588"/>
    </w:p>
    <w:p w14:paraId="2515237A" w14:textId="00050728" w:rsidR="001C33DB" w:rsidRPr="001C33DB" w:rsidRDefault="001C33DB" w:rsidP="005467CA">
      <w:pPr>
        <w:rPr>
          <w:lang w:eastAsia="zh-CN"/>
        </w:rPr>
      </w:pPr>
      <w:r>
        <w:rPr>
          <w:lang w:eastAsia="zh-CN"/>
        </w:rPr>
        <w:t xml:space="preserve">Application Layer Group ID </w:t>
      </w:r>
      <w:r w:rsidRPr="0093004C">
        <w:rPr>
          <w:lang w:eastAsia="zh-CN"/>
        </w:rPr>
        <w:t xml:space="preserve">is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3].</w:t>
      </w:r>
    </w:p>
    <w:p w14:paraId="0FD50D38" w14:textId="21D6EE79" w:rsidR="008C47BE" w:rsidRPr="0093004C" w:rsidRDefault="008C47BE" w:rsidP="008C47BE">
      <w:pPr>
        <w:pStyle w:val="Heading3"/>
      </w:pPr>
      <w:bookmarkStart w:id="589" w:name="_Toc69883530"/>
      <w:bookmarkStart w:id="590" w:name="_Toc73625545"/>
      <w:bookmarkStart w:id="591" w:name="_Toc83206653"/>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576"/>
      <w:bookmarkEnd w:id="577"/>
      <w:r w:rsidRPr="0093004C">
        <w:t>Communication</w:t>
      </w:r>
      <w:bookmarkEnd w:id="578"/>
      <w:bookmarkEnd w:id="579"/>
      <w:bookmarkEnd w:id="589"/>
      <w:bookmarkEnd w:id="590"/>
      <w:bookmarkEnd w:id="591"/>
    </w:p>
    <w:p w14:paraId="7B68C98C" w14:textId="7C43D4B1" w:rsidR="008C47BE" w:rsidRPr="0093004C" w:rsidRDefault="008C47BE" w:rsidP="008C47BE">
      <w:pPr>
        <w:pStyle w:val="Heading4"/>
      </w:pPr>
      <w:bookmarkStart w:id="592" w:name="_Toc66692685"/>
      <w:bookmarkStart w:id="593" w:name="_Toc66701864"/>
      <w:bookmarkStart w:id="594" w:name="_Toc69883531"/>
      <w:bookmarkStart w:id="595" w:name="_Toc73625546"/>
      <w:bookmarkStart w:id="596" w:name="_Toc83206654"/>
      <w:r w:rsidRPr="0093004C">
        <w:t>5.</w:t>
      </w:r>
      <w:r w:rsidR="0002032F">
        <w:t>8</w:t>
      </w:r>
      <w:r w:rsidRPr="0093004C">
        <w:t>.2.1</w:t>
      </w:r>
      <w:r w:rsidRPr="0093004C">
        <w:tab/>
        <w:t>General</w:t>
      </w:r>
      <w:bookmarkEnd w:id="592"/>
      <w:bookmarkEnd w:id="593"/>
      <w:bookmarkEnd w:id="594"/>
      <w:bookmarkEnd w:id="595"/>
      <w:bookmarkEnd w:id="596"/>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597" w:name="_Toc66692686"/>
      <w:bookmarkStart w:id="598" w:name="_Toc66701865"/>
      <w:bookmarkStart w:id="599" w:name="_Toc69883532"/>
      <w:bookmarkStart w:id="600" w:name="_Toc73625547"/>
      <w:bookmarkStart w:id="601" w:name="_Toc83206655"/>
      <w:r w:rsidRPr="0093004C">
        <w:t>5.</w:t>
      </w:r>
      <w:r w:rsidR="0002032F">
        <w:t>8</w:t>
      </w:r>
      <w:r w:rsidRPr="0093004C">
        <w:t>.2.2</w:t>
      </w:r>
      <w:r w:rsidRPr="0093004C">
        <w:tab/>
        <w:t xml:space="preserve">Identifiers for broadcast mode </w:t>
      </w:r>
      <w:r w:rsidR="000F207C">
        <w:t xml:space="preserve">5G </w:t>
      </w:r>
      <w:r w:rsidRPr="0093004C">
        <w:t>ProSe direct communication</w:t>
      </w:r>
      <w:bookmarkEnd w:id="597"/>
      <w:bookmarkEnd w:id="598"/>
      <w:bookmarkEnd w:id="599"/>
      <w:bookmarkEnd w:id="600"/>
      <w:bookmarkEnd w:id="601"/>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602" w:name="_Toc66692687"/>
      <w:bookmarkStart w:id="603" w:name="_Toc66701866"/>
      <w:bookmarkStart w:id="604" w:name="_Toc69883533"/>
      <w:bookmarkStart w:id="605" w:name="_Toc73625548"/>
      <w:bookmarkStart w:id="606" w:name="_Toc83206656"/>
      <w:bookmarkStart w:id="607" w:name="OLE_LINK3"/>
      <w:r w:rsidRPr="0093004C">
        <w:t>5.</w:t>
      </w:r>
      <w:r w:rsidR="0002032F">
        <w:t>8</w:t>
      </w:r>
      <w:r w:rsidRPr="0093004C">
        <w:t>.2.3</w:t>
      </w:r>
      <w:r w:rsidRPr="0093004C">
        <w:tab/>
        <w:t xml:space="preserve">Identifiers for groupcast mode </w:t>
      </w:r>
      <w:r w:rsidR="000F207C">
        <w:t xml:space="preserve">5G </w:t>
      </w:r>
      <w:r w:rsidRPr="0093004C">
        <w:t>ProSe direct communication</w:t>
      </w:r>
      <w:bookmarkEnd w:id="602"/>
      <w:bookmarkEnd w:id="603"/>
      <w:bookmarkEnd w:id="604"/>
      <w:bookmarkEnd w:id="605"/>
      <w:bookmarkEnd w:id="606"/>
    </w:p>
    <w:bookmarkEnd w:id="607"/>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608" w:name="_Toc66692688"/>
      <w:bookmarkStart w:id="609" w:name="_Toc66701867"/>
      <w:bookmarkStart w:id="610" w:name="_Toc69883534"/>
      <w:bookmarkStart w:id="611" w:name="_Toc73625549"/>
      <w:bookmarkStart w:id="612" w:name="_Toc83206657"/>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608"/>
      <w:bookmarkEnd w:id="609"/>
      <w:bookmarkEnd w:id="610"/>
      <w:bookmarkEnd w:id="611"/>
      <w:bookmarkEnd w:id="612"/>
    </w:p>
    <w:p w14:paraId="78BE4512" w14:textId="53D40C0C"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 xml:space="preserve">ProSe direct discovery process. The initial signalling for the establishment of the PC5 unicast link may use the known Layer-2 ID of the communication peer, or a default destination Layer-2 ID associated with the ProSe service (i.e. </w:t>
      </w:r>
      <w:r w:rsidR="00467998">
        <w:t>ProSe identifier</w:t>
      </w:r>
      <w:r w:rsidRPr="0093004C">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613" w:name="_Toc66692689"/>
      <w:bookmarkStart w:id="614" w:name="_Toc66701868"/>
      <w:bookmarkStart w:id="615" w:name="_Toc69883535"/>
      <w:bookmarkStart w:id="616" w:name="_Toc73625550"/>
      <w:bookmarkStart w:id="617" w:name="_Toc83206658"/>
      <w:r w:rsidRPr="0093004C">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613"/>
      <w:bookmarkEnd w:id="614"/>
      <w:bookmarkEnd w:id="615"/>
      <w:bookmarkEnd w:id="616"/>
      <w:bookmarkEnd w:id="617"/>
    </w:p>
    <w:p w14:paraId="5F98718F" w14:textId="7E625E6B" w:rsidR="006467AC" w:rsidRPr="0093004C" w:rsidRDefault="006467AC" w:rsidP="0093004C">
      <w:pPr>
        <w:pStyle w:val="Heading4"/>
      </w:pPr>
      <w:bookmarkStart w:id="618" w:name="_Toc69883536"/>
      <w:bookmarkStart w:id="619" w:name="_Toc73625551"/>
      <w:bookmarkStart w:id="620" w:name="_Toc83206659"/>
      <w:bookmarkStart w:id="621" w:name="_Toc517047937"/>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618"/>
      <w:bookmarkEnd w:id="619"/>
      <w:bookmarkEnd w:id="620"/>
    </w:p>
    <w:p w14:paraId="764960A0" w14:textId="7BA23A27"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w:t>
      </w:r>
      <w:r w:rsidR="003A31F5">
        <w:rPr>
          <w:lang w:eastAsia="zh-CN"/>
        </w:rPr>
        <w:t xml:space="preserve"> </w:t>
      </w:r>
      <w:r w:rsidR="003A31F5">
        <w:rPr>
          <w:rFonts w:hint="eastAsia"/>
          <w:lang w:eastAsia="zh-CN"/>
        </w:rPr>
        <w:t>5G ProSe</w:t>
      </w:r>
      <w:r w:rsidRPr="0093004C">
        <w:rPr>
          <w:lang w:eastAsia="zh-CN"/>
        </w:rPr>
        <w:t xml:space="preserv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1DD54988"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D53AB8">
        <w:t xml:space="preserve"> </w:t>
      </w:r>
      <w:r w:rsidR="00D53AB8">
        <w:rPr>
          <w:rFonts w:hint="eastAsia"/>
          <w:lang w:eastAsia="zh-CN"/>
        </w:rPr>
        <w:t>5G ProSe</w:t>
      </w:r>
      <w:r w:rsidR="00BF0041" w:rsidRPr="004B2194">
        <w:rPr>
          <w:lang w:eastAsia="zh-CN"/>
        </w:rPr>
        <w:t xml:space="preserve"> </w:t>
      </w:r>
      <w:r w:rsidR="00BF0041" w:rsidRPr="00917EB7">
        <w:rPr>
          <w:lang w:eastAsia="zh-CN"/>
        </w:rPr>
        <w:t>UE-to-Network Relay</w:t>
      </w:r>
      <w:r w:rsidR="00BF0041" w:rsidRPr="004B2194">
        <w:t xml:space="preserve"> Discovery</w:t>
      </w:r>
      <w:r w:rsidRPr="0093004C">
        <w:t>.</w:t>
      </w:r>
    </w:p>
    <w:p w14:paraId="046FD41C" w14:textId="3D403EC1"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r w:rsidR="00391FB9">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4C3C2452" w:rsidR="006467AC" w:rsidRPr="0093004C" w:rsidRDefault="006467AC" w:rsidP="00326948">
      <w:pPr>
        <w:pStyle w:val="B1"/>
      </w:pPr>
      <w:r w:rsidRPr="0093004C">
        <w:t>-</w:t>
      </w:r>
      <w:r w:rsidRPr="0093004C">
        <w:tab/>
        <w:t xml:space="preserve">Relay Service Code: parameter identifying a connectivity service the </w:t>
      </w:r>
      <w:r w:rsidR="002A4E97">
        <w:t xml:space="preserve">5G </w:t>
      </w:r>
      <w:r w:rsidRPr="0093004C">
        <w:t>ProSe UE-to-Network Relay provides to a</w:t>
      </w:r>
      <w:r w:rsidR="00113B46">
        <w:t xml:space="preserve"> </w:t>
      </w:r>
      <w:r w:rsidR="00113B46">
        <w:rPr>
          <w:rFonts w:hint="eastAsia"/>
          <w:lang w:eastAsia="zh-CN"/>
        </w:rPr>
        <w:t>5G ProSe</w:t>
      </w:r>
      <w:r w:rsidRPr="0093004C">
        <w:t xml:space="preserve">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w:t>
      </w:r>
      <w:r w:rsidR="005E029F">
        <w:rPr>
          <w:rFonts w:hint="eastAsia"/>
          <w:lang w:eastAsia="zh-CN"/>
        </w:rPr>
        <w:t xml:space="preserve">5G ProSe </w:t>
      </w:r>
      <w:r w:rsidRPr="0093004C">
        <w:t xml:space="preserve">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93004C" w:rsidRDefault="006467AC" w:rsidP="006467AC">
      <w:r w:rsidRPr="0093004C">
        <w:t xml:space="preserve">The following parameters are used </w:t>
      </w:r>
      <w:r w:rsidR="009563E2">
        <w:rPr>
          <w:rFonts w:eastAsia="DengXian"/>
        </w:rPr>
        <w:t>for</w:t>
      </w:r>
      <w:r w:rsidRPr="0093004C">
        <w:t xml:space="preserve"> the </w:t>
      </w:r>
      <w:r w:rsidR="00FB44DC">
        <w:rPr>
          <w:rFonts w:hint="eastAsia"/>
          <w:lang w:eastAsia="zh-CN"/>
        </w:rPr>
        <w:t xml:space="preserve">5G ProSe </w:t>
      </w:r>
      <w:r w:rsidRPr="0093004C">
        <w:t>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39D13E78"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rsidR="00124EB1">
        <w:rPr>
          <w:rFonts w:hint="eastAsia"/>
          <w:lang w:eastAsia="zh-CN"/>
        </w:rPr>
        <w:t xml:space="preserve">5G ProSe </w:t>
      </w:r>
      <w:r>
        <w:t xml:space="preserve">Remote-UE </w:t>
      </w:r>
      <w:r w:rsidRPr="004B2194">
        <w:t>self-selects a Source Layer-2 ID for</w:t>
      </w:r>
      <w:r w:rsidRPr="004B2194">
        <w:rPr>
          <w:lang w:eastAsia="zh-CN"/>
        </w:rPr>
        <w:t xml:space="preserve"> </w:t>
      </w:r>
      <w:r w:rsidR="004F4E11">
        <w:rPr>
          <w:rFonts w:hint="eastAsia"/>
          <w:lang w:eastAsia="zh-CN"/>
        </w:rPr>
        <w:t xml:space="preserve">5G ProSe </w:t>
      </w:r>
      <w:r w:rsidRPr="00917EB7">
        <w:rPr>
          <w:lang w:eastAsia="zh-CN"/>
        </w:rPr>
        <w:t>UE-to-Network Relay</w:t>
      </w:r>
      <w:r w:rsidRPr="004B2194">
        <w:t xml:space="preserve"> Discovery</w:t>
      </w:r>
      <w:r w:rsidRPr="00917EB7">
        <w:t>.</w:t>
      </w:r>
    </w:p>
    <w:p w14:paraId="2FA5D3C7" w14:textId="0C95D864"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r w:rsidR="00EE3207">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0E42505" w:rsidR="006467AC" w:rsidRPr="0093004C" w:rsidRDefault="006467AC" w:rsidP="00326948">
      <w:pPr>
        <w:pStyle w:val="B1"/>
      </w:pPr>
      <w:r w:rsidRPr="0093004C">
        <w:t>-</w:t>
      </w:r>
      <w:r w:rsidRPr="0093004C">
        <w:tab/>
        <w:t xml:space="preserve">Relay Service Code: information about connectivity that the discoverer UE is interested in. The Relay Service Codes are configured in the </w:t>
      </w:r>
      <w:r w:rsidR="00530413">
        <w:rPr>
          <w:rFonts w:hint="eastAsia"/>
          <w:lang w:eastAsia="zh-CN"/>
        </w:rPr>
        <w:t xml:space="preserve">5G ProSe </w:t>
      </w:r>
      <w:r w:rsidRPr="0093004C">
        <w:t>Remote UEs interested in related connectivity services.</w:t>
      </w:r>
    </w:p>
    <w:p w14:paraId="36E36BA8" w14:textId="15655E16" w:rsidR="006467AC" w:rsidRPr="0093004C" w:rsidRDefault="006467AC" w:rsidP="006467AC">
      <w:r w:rsidRPr="0093004C">
        <w:t xml:space="preserve">The following parameters are used in the </w:t>
      </w:r>
      <w:r w:rsidR="00334535">
        <w:rPr>
          <w:rFonts w:hint="eastAsia"/>
          <w:lang w:eastAsia="zh-CN"/>
        </w:rPr>
        <w:t xml:space="preserve">5G ProSe </w:t>
      </w:r>
      <w:r w:rsidRPr="0093004C">
        <w:t>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55E13583"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r w:rsidR="00232AB7">
        <w:rPr>
          <w:rFonts w:hint="eastAsia"/>
          <w:lang w:eastAsia="zh-CN"/>
        </w:rPr>
        <w:t xml:space="preserve">5G ProSe </w:t>
      </w:r>
      <w:r w:rsidR="003C254C" w:rsidRPr="00917EB7">
        <w:rPr>
          <w:lang w:eastAsia="zh-CN"/>
        </w:rPr>
        <w:t>UE-to-Network Relay</w:t>
      </w:r>
      <w:r w:rsidR="003C254C" w:rsidRPr="004B2194">
        <w:t xml:space="preserve"> Discovery</w:t>
      </w:r>
      <w:r w:rsidRPr="0093004C">
        <w:t>.</w:t>
      </w:r>
    </w:p>
    <w:p w14:paraId="13151522" w14:textId="74397492"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r w:rsidR="00F72956">
        <w:rPr>
          <w:rFonts w:hint="eastAsia"/>
          <w:lang w:eastAsia="zh-CN"/>
        </w:rPr>
        <w:t xml:space="preserve">5G ProSe </w:t>
      </w:r>
      <w:r w:rsidRPr="00917EB7">
        <w:t>UE-to-Network Relay Discovery</w:t>
      </w:r>
      <w:r w:rsidRPr="00B44006">
        <w:t xml:space="preserve"> </w:t>
      </w:r>
      <w:r>
        <w:t>Solicitation</w:t>
      </w:r>
      <w:r w:rsidRPr="00B44006">
        <w:t xml:space="preserve"> message</w:t>
      </w:r>
      <w:r>
        <w:t>.</w:t>
      </w:r>
    </w:p>
    <w:p w14:paraId="5B40525B" w14:textId="21AAAA68"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 xml:space="preserve">ProSe UE-to-Network Relay provides to </w:t>
      </w:r>
      <w:r w:rsidR="00BC415C">
        <w:rPr>
          <w:rFonts w:hint="eastAsia"/>
          <w:lang w:eastAsia="zh-CN"/>
        </w:rPr>
        <w:t xml:space="preserve">5G ProSe </w:t>
      </w:r>
      <w:r w:rsidRPr="0093004C">
        <w:t>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622" w:name="_Toc69883537"/>
      <w:bookmarkStart w:id="623" w:name="_Toc73625552"/>
      <w:bookmarkStart w:id="624" w:name="_Toc83206660"/>
      <w:r w:rsidRPr="0093004C">
        <w:t>5.</w:t>
      </w:r>
      <w:r w:rsidR="00934181">
        <w:t>8</w:t>
      </w:r>
      <w:r w:rsidRPr="0093004C">
        <w:t>.3.2</w:t>
      </w:r>
      <w:r w:rsidRPr="0093004C">
        <w:tab/>
      </w:r>
      <w:bookmarkEnd w:id="621"/>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622"/>
      <w:bookmarkEnd w:id="623"/>
      <w:bookmarkEnd w:id="624"/>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A8ED176" w:rsidR="006467AC" w:rsidRPr="0093004C" w:rsidRDefault="006467AC" w:rsidP="0093004C">
      <w:r w:rsidRPr="0093004C">
        <w:t xml:space="preserve">For </w:t>
      </w:r>
      <w:r w:rsidR="005E4E63">
        <w:rPr>
          <w:rFonts w:hint="eastAsia"/>
          <w:lang w:eastAsia="zh-CN"/>
        </w:rPr>
        <w:t>5G ProSe Layer-3 R</w:t>
      </w:r>
      <w:r w:rsidRPr="0093004C">
        <w:t xml:space="preserve">emote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648974D5" w:rsidR="0093004C" w:rsidRPr="0093004C" w:rsidRDefault="006467AC" w:rsidP="0093004C">
      <w:pPr>
        <w:pStyle w:val="Heading4"/>
        <w:rPr>
          <w:lang w:eastAsia="zh-CN"/>
        </w:rPr>
      </w:pPr>
      <w:bookmarkStart w:id="625" w:name="_Toc69883538"/>
      <w:bookmarkStart w:id="626" w:name="_Toc73625553"/>
      <w:bookmarkStart w:id="627" w:name="_Toc83206661"/>
      <w:r w:rsidRPr="0093004C">
        <w:t>5.</w:t>
      </w:r>
      <w:r w:rsidR="00934181">
        <w:t>8</w:t>
      </w:r>
      <w:r w:rsidRPr="0093004C">
        <w:t>.3.3</w:t>
      </w:r>
      <w:r w:rsidRPr="0093004C">
        <w:tab/>
      </w:r>
      <w:r w:rsidRPr="0093004C">
        <w:rPr>
          <w:lang w:eastAsia="zh-CN"/>
        </w:rPr>
        <w:t xml:space="preserve">Identifiers for </w:t>
      </w:r>
      <w:r w:rsidR="00856448">
        <w:rPr>
          <w:rFonts w:hint="eastAsia"/>
          <w:lang w:eastAsia="zh-CN"/>
        </w:rPr>
        <w:t xml:space="preserve">5G ProSe </w:t>
      </w:r>
      <w:r w:rsidRPr="0093004C">
        <w:rPr>
          <w:lang w:eastAsia="zh-CN"/>
        </w:rPr>
        <w:t>Layer-2 UE-to-Network Relay</w:t>
      </w:r>
      <w:bookmarkEnd w:id="625"/>
      <w:bookmarkEnd w:id="626"/>
      <w:bookmarkEnd w:id="627"/>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628" w:name="_Toc19199121"/>
      <w:bookmarkStart w:id="629" w:name="_Toc27821911"/>
      <w:bookmarkStart w:id="630" w:name="_Toc36126265"/>
      <w:bookmarkStart w:id="631" w:name="_Toc45012589"/>
      <w:bookmarkStart w:id="632" w:name="_Toc51754015"/>
      <w:bookmarkStart w:id="633" w:name="_Toc51754149"/>
      <w:bookmarkStart w:id="634" w:name="_Toc51838976"/>
      <w:bookmarkStart w:id="635" w:name="_Toc66692691"/>
      <w:bookmarkStart w:id="636" w:name="_Toc66701870"/>
      <w:bookmarkStart w:id="637" w:name="_Toc69883540"/>
      <w:bookmarkStart w:id="638" w:name="_Toc73625554"/>
      <w:bookmarkStart w:id="639" w:name="_Toc83206662"/>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628"/>
      <w:bookmarkEnd w:id="629"/>
      <w:bookmarkEnd w:id="630"/>
      <w:bookmarkEnd w:id="631"/>
      <w:bookmarkEnd w:id="632"/>
      <w:bookmarkEnd w:id="633"/>
      <w:bookmarkEnd w:id="634"/>
      <w:bookmarkEnd w:id="635"/>
      <w:bookmarkEnd w:id="636"/>
      <w:bookmarkEnd w:id="637"/>
      <w:bookmarkEnd w:id="638"/>
      <w:bookmarkEnd w:id="639"/>
    </w:p>
    <w:p w14:paraId="39377F96" w14:textId="4CBC4088" w:rsidR="008C47BE" w:rsidRPr="0093004C" w:rsidRDefault="008C47BE" w:rsidP="008C47BE">
      <w:r w:rsidRPr="0093004C">
        <w:t xml:space="preserve">For UE in limited service state, as defined in </w:t>
      </w:r>
      <w:r w:rsidR="00FA016A" w:rsidRPr="0093004C">
        <w:t>TS</w:t>
      </w:r>
      <w:r w:rsidR="00FA016A">
        <w:t> </w:t>
      </w:r>
      <w:r w:rsidR="00FA016A" w:rsidRPr="0093004C">
        <w:t>23.122</w:t>
      </w:r>
      <w:r w:rsidR="00FA016A">
        <w:t> </w:t>
      </w:r>
      <w:r w:rsidR="00FA016A"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51A1DF74" w:rsidR="008C47BE" w:rsidRPr="0093004C" w:rsidRDefault="008C47BE" w:rsidP="008C47BE">
      <w:pPr>
        <w:pStyle w:val="B1"/>
      </w:pPr>
      <w:r w:rsidRPr="0093004C">
        <w:t>-</w:t>
      </w:r>
      <w:r w:rsidRPr="0093004C">
        <w:tab/>
        <w:t xml:space="preserve">because UE cannot find a suitable cell of the selected PLMN as described in </w:t>
      </w:r>
      <w:r w:rsidR="00FA016A" w:rsidRPr="0093004C">
        <w:t>TS</w:t>
      </w:r>
      <w:r w:rsidR="00FA016A">
        <w:t> </w:t>
      </w:r>
      <w:r w:rsidR="00FA016A" w:rsidRPr="0093004C">
        <w:t>23.122</w:t>
      </w:r>
      <w:r w:rsidR="00FA016A">
        <w:t> </w:t>
      </w:r>
      <w:r w:rsidR="00FA016A" w:rsidRPr="0093004C">
        <w:t>[</w:t>
      </w:r>
      <w:r w:rsidRPr="0093004C">
        <w:t>14]; or</w:t>
      </w:r>
    </w:p>
    <w:p w14:paraId="636EFB09" w14:textId="31D77B06" w:rsidR="008C47BE" w:rsidRPr="0093004C" w:rsidRDefault="008C47BE" w:rsidP="008C47BE">
      <w:pPr>
        <w:pStyle w:val="B1"/>
      </w:pPr>
      <w:r w:rsidRPr="0093004C">
        <w:t>-</w:t>
      </w:r>
      <w:r w:rsidRPr="0093004C">
        <w:tab/>
        <w:t xml:space="preserve">as the result of receiving one of the following reject reasons defined in </w:t>
      </w:r>
      <w:r w:rsidR="00FA016A" w:rsidRPr="0093004C">
        <w:t>TS</w:t>
      </w:r>
      <w:r w:rsidR="00FA016A">
        <w:t> </w:t>
      </w:r>
      <w:r w:rsidR="00FA016A" w:rsidRPr="0093004C">
        <w:t>23.122</w:t>
      </w:r>
      <w:r w:rsidR="00FA016A">
        <w:t> </w:t>
      </w:r>
      <w:r w:rsidR="00FA016A"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C84C844"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FA016A" w:rsidRPr="0093004C">
        <w:t>TS</w:t>
      </w:r>
      <w:r w:rsidR="00FA016A">
        <w:t> </w:t>
      </w:r>
      <w:r w:rsidR="00FA016A" w:rsidRPr="0093004C">
        <w:t>36.300</w:t>
      </w:r>
      <w:r w:rsidR="00FA016A">
        <w:t> </w:t>
      </w:r>
      <w:r w:rsidR="00FA016A" w:rsidRPr="0093004C">
        <w:t>[</w:t>
      </w:r>
      <w:r w:rsidRPr="0093004C">
        <w:t xml:space="preserve">11] and </w:t>
      </w:r>
      <w:r w:rsidR="00FA016A" w:rsidRPr="0093004C">
        <w:t>TS</w:t>
      </w:r>
      <w:r w:rsidR="00FA016A">
        <w:t> </w:t>
      </w:r>
      <w:r w:rsidR="00FA016A" w:rsidRPr="0093004C">
        <w:t>38.300</w:t>
      </w:r>
      <w:r w:rsidR="00FA016A">
        <w:t> </w:t>
      </w:r>
      <w:r w:rsidR="00FA016A" w:rsidRPr="0093004C">
        <w:t>[</w:t>
      </w:r>
      <w:r w:rsidRPr="0093004C">
        <w:t>12].</w:t>
      </w:r>
    </w:p>
    <w:p w14:paraId="1E6F8D81" w14:textId="24708D3E"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FA016A" w:rsidRPr="0093004C">
        <w:t>TS</w:t>
      </w:r>
      <w:r w:rsidR="00FA016A">
        <w:t> </w:t>
      </w:r>
      <w:r w:rsidR="00FA016A" w:rsidRPr="0093004C">
        <w:t>23.122</w:t>
      </w:r>
      <w:r w:rsidR="00FA016A">
        <w:t> </w:t>
      </w:r>
      <w:r w:rsidR="00FA016A"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640" w:name="_Toc66692692"/>
      <w:bookmarkStart w:id="641" w:name="_Toc66701871"/>
      <w:bookmarkStart w:id="642" w:name="_Toc69883541"/>
      <w:bookmarkStart w:id="643" w:name="_Toc73625555"/>
      <w:bookmarkStart w:id="644" w:name="_Toc83206663"/>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640"/>
      <w:bookmarkEnd w:id="641"/>
      <w:bookmarkEnd w:id="642"/>
      <w:bookmarkEnd w:id="643"/>
      <w:bookmarkEnd w:id="644"/>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7452A49"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FA016A" w:rsidRPr="0093004C">
        <w:t>TS</w:t>
      </w:r>
      <w:r w:rsidR="00FA016A">
        <w:t> </w:t>
      </w:r>
      <w:r w:rsidR="00FA016A" w:rsidRPr="0093004C">
        <w:t>23.303</w:t>
      </w:r>
      <w:r w:rsidR="00FA016A">
        <w:t> </w:t>
      </w:r>
      <w:r w:rsidR="00FA016A" w:rsidRPr="0093004C">
        <w:t>[</w:t>
      </w:r>
      <w:r w:rsidRPr="0093004C">
        <w:t>3].</w:t>
      </w:r>
    </w:p>
    <w:p w14:paraId="0C1E26D8" w14:textId="5225149E" w:rsidR="008C47BE" w:rsidRPr="0093004C" w:rsidRDefault="008C47BE" w:rsidP="008C47BE">
      <w:pPr>
        <w:pStyle w:val="Heading2"/>
      </w:pPr>
      <w:bookmarkStart w:id="645" w:name="_Toc61540604"/>
      <w:bookmarkStart w:id="646" w:name="_Toc66692693"/>
      <w:bookmarkStart w:id="647" w:name="_Toc66701872"/>
      <w:bookmarkStart w:id="648" w:name="_Toc69883542"/>
      <w:bookmarkStart w:id="649" w:name="_Toc73625556"/>
      <w:bookmarkStart w:id="650" w:name="_Toc83206664"/>
      <w:r w:rsidRPr="0093004C">
        <w:t>5.</w:t>
      </w:r>
      <w:r w:rsidR="00934181" w:rsidRPr="0093004C">
        <w:t>1</w:t>
      </w:r>
      <w:r w:rsidR="00934181">
        <w:t>1</w:t>
      </w:r>
      <w:r w:rsidRPr="0093004C">
        <w:tab/>
      </w:r>
      <w:r w:rsidRPr="0093004C">
        <w:rPr>
          <w:lang w:eastAsia="zh-CN"/>
        </w:rPr>
        <w:t>Communication path selection between PC5 and Uu</w:t>
      </w:r>
      <w:bookmarkEnd w:id="645"/>
      <w:r w:rsidRPr="0093004C">
        <w:rPr>
          <w:lang w:eastAsia="zh-CN"/>
        </w:rPr>
        <w:t xml:space="preserve"> reference points</w:t>
      </w:r>
      <w:bookmarkEnd w:id="646"/>
      <w:bookmarkEnd w:id="647"/>
      <w:bookmarkEnd w:id="648"/>
      <w:bookmarkEnd w:id="649"/>
      <w:bookmarkEnd w:id="650"/>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3178D36E"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FA016A" w:rsidRPr="0093004C">
        <w:rPr>
          <w:lang w:eastAsia="zh-CN"/>
        </w:rPr>
        <w:t>TS</w:t>
      </w:r>
      <w:r w:rsidR="00FA016A">
        <w:rPr>
          <w:lang w:eastAsia="zh-CN"/>
        </w:rPr>
        <w:t> </w:t>
      </w:r>
      <w:r w:rsidR="00FA016A" w:rsidRPr="0093004C">
        <w:rPr>
          <w:lang w:eastAsia="zh-CN"/>
        </w:rPr>
        <w:t>23.288</w:t>
      </w:r>
      <w:r w:rsidR="00FA016A">
        <w:rPr>
          <w:lang w:eastAsia="zh-CN"/>
        </w:rPr>
        <w:t> </w:t>
      </w:r>
      <w:r w:rsidR="00FA016A"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651" w:name="_Toc73625557"/>
      <w:bookmarkStart w:id="652" w:name="_Toc83206665"/>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651"/>
      <w:bookmarkEnd w:id="652"/>
    </w:p>
    <w:p w14:paraId="276AABA9" w14:textId="1CF83C71"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FA016A" w:rsidRPr="007B15E9">
        <w:t>TS</w:t>
      </w:r>
      <w:r w:rsidR="00FA016A">
        <w:t> </w:t>
      </w:r>
      <w:r w:rsidR="00FA016A" w:rsidRPr="007B15E9">
        <w:t>23.501</w:t>
      </w:r>
      <w:r w:rsidR="00FA016A">
        <w:t> </w:t>
      </w:r>
      <w:r w:rsidR="00FA016A" w:rsidRPr="007B15E9">
        <w:t>[</w:t>
      </w:r>
      <w:r w:rsidR="00395A71">
        <w:t>4</w:t>
      </w:r>
      <w:r w:rsidRPr="007B15E9">
        <w:t>].</w:t>
      </w:r>
    </w:p>
    <w:p w14:paraId="4248378E" w14:textId="68BE468E"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FA016A" w:rsidRPr="007B15E9">
        <w:t>TS</w:t>
      </w:r>
      <w:r w:rsidR="00FA016A">
        <w:t> </w:t>
      </w:r>
      <w:r w:rsidR="00FA016A" w:rsidRPr="007B15E9">
        <w:t>23.501</w:t>
      </w:r>
      <w:r w:rsidR="00FA016A">
        <w:t> </w:t>
      </w:r>
      <w:r w:rsidR="00FA016A"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653" w:name="_Hlk69139060"/>
      <w:r w:rsidRPr="007B15E9">
        <w:t xml:space="preserve">enters </w:t>
      </w:r>
      <w:bookmarkStart w:id="654" w:name="_Hlk69139393"/>
      <w:r w:rsidRPr="007B15E9">
        <w:t>CM_IDLE state</w:t>
      </w:r>
      <w:bookmarkEnd w:id="653"/>
      <w:bookmarkEnd w:id="654"/>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1B80E9CD" w:rsidR="007B15E9" w:rsidRPr="007B15E9" w:rsidRDefault="007B15E9">
      <w:r w:rsidRPr="00395A71">
        <w:t>A</w:t>
      </w:r>
      <w:r w:rsidRPr="007B15E9">
        <w:t xml:space="preserve"> Remote UE may also be subject to NAS level congestion control as specified in </w:t>
      </w:r>
      <w:r w:rsidR="00FA016A" w:rsidRPr="007B15E9">
        <w:t>TS</w:t>
      </w:r>
      <w:r w:rsidR="00FA016A">
        <w:t> </w:t>
      </w:r>
      <w:r w:rsidR="00FA016A" w:rsidRPr="007B15E9">
        <w:t>23.501</w:t>
      </w:r>
      <w:r w:rsidR="00FA016A">
        <w:t> </w:t>
      </w:r>
      <w:r w:rsidR="00FA016A"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655" w:name="_Toc19199126"/>
      <w:bookmarkStart w:id="656" w:name="_Toc27821916"/>
      <w:bookmarkStart w:id="657" w:name="_Toc36126270"/>
      <w:bookmarkStart w:id="658" w:name="_Toc45012594"/>
      <w:bookmarkStart w:id="659" w:name="_Toc51754020"/>
      <w:bookmarkStart w:id="660" w:name="_Toc51754154"/>
      <w:bookmarkStart w:id="661" w:name="_Toc51838981"/>
      <w:bookmarkStart w:id="662" w:name="_Toc66692694"/>
      <w:bookmarkStart w:id="663" w:name="_Toc66701873"/>
      <w:bookmarkStart w:id="664" w:name="_Toc69883543"/>
      <w:bookmarkStart w:id="665" w:name="_Toc73625558"/>
      <w:bookmarkStart w:id="666" w:name="_Toc83206666"/>
      <w:r w:rsidRPr="0093004C">
        <w:rPr>
          <w:lang w:eastAsia="ko-KR"/>
        </w:rPr>
        <w:t>6</w:t>
      </w:r>
      <w:r w:rsidRPr="0093004C">
        <w:rPr>
          <w:lang w:eastAsia="ko-KR"/>
        </w:rPr>
        <w:tab/>
        <w:t>Functional description and information flows</w:t>
      </w:r>
      <w:bookmarkEnd w:id="655"/>
      <w:bookmarkEnd w:id="656"/>
      <w:bookmarkEnd w:id="657"/>
      <w:bookmarkEnd w:id="658"/>
      <w:bookmarkEnd w:id="659"/>
      <w:bookmarkEnd w:id="660"/>
      <w:bookmarkEnd w:id="661"/>
      <w:bookmarkEnd w:id="662"/>
      <w:bookmarkEnd w:id="663"/>
      <w:bookmarkEnd w:id="664"/>
      <w:bookmarkEnd w:id="665"/>
      <w:bookmarkEnd w:id="666"/>
    </w:p>
    <w:p w14:paraId="2A31982D" w14:textId="77777777" w:rsidR="008C47BE" w:rsidRPr="0093004C" w:rsidRDefault="008C47BE" w:rsidP="008C47BE">
      <w:pPr>
        <w:pStyle w:val="Heading2"/>
      </w:pPr>
      <w:bookmarkStart w:id="667" w:name="_Toc517047974"/>
      <w:bookmarkStart w:id="668" w:name="_Toc45003250"/>
      <w:bookmarkStart w:id="669" w:name="_Toc66692695"/>
      <w:bookmarkStart w:id="670" w:name="_Toc66701874"/>
      <w:bookmarkStart w:id="671" w:name="_Toc69883544"/>
      <w:bookmarkStart w:id="672" w:name="_Toc73625559"/>
      <w:bookmarkStart w:id="673" w:name="_Toc83206667"/>
      <w:r w:rsidRPr="0093004C">
        <w:t>6.1</w:t>
      </w:r>
      <w:r w:rsidRPr="0093004C">
        <w:tab/>
        <w:t>Control and user plane stacks</w:t>
      </w:r>
      <w:bookmarkEnd w:id="667"/>
      <w:bookmarkEnd w:id="668"/>
      <w:bookmarkEnd w:id="669"/>
      <w:bookmarkEnd w:id="670"/>
      <w:bookmarkEnd w:id="671"/>
      <w:bookmarkEnd w:id="672"/>
      <w:bookmarkEnd w:id="673"/>
    </w:p>
    <w:p w14:paraId="4BA7B2BD" w14:textId="77777777" w:rsidR="008C47BE" w:rsidRPr="0093004C" w:rsidRDefault="008C47BE" w:rsidP="008C47BE">
      <w:pPr>
        <w:pStyle w:val="Heading3"/>
      </w:pPr>
      <w:bookmarkStart w:id="674" w:name="_Toc517047975"/>
      <w:bookmarkStart w:id="675" w:name="_Toc45003251"/>
      <w:bookmarkStart w:id="676" w:name="_Toc66692696"/>
      <w:bookmarkStart w:id="677" w:name="_Toc66701875"/>
      <w:bookmarkStart w:id="678" w:name="_Toc69883545"/>
      <w:bookmarkStart w:id="679" w:name="_Toc73625560"/>
      <w:bookmarkStart w:id="680" w:name="_Toc83206668"/>
      <w:r w:rsidRPr="0093004C">
        <w:t>6.1.1</w:t>
      </w:r>
      <w:r w:rsidRPr="0093004C">
        <w:tab/>
        <w:t>Control Plane</w:t>
      </w:r>
      <w:bookmarkEnd w:id="674"/>
      <w:bookmarkEnd w:id="675"/>
      <w:bookmarkEnd w:id="676"/>
      <w:bookmarkEnd w:id="677"/>
      <w:bookmarkEnd w:id="678"/>
      <w:bookmarkEnd w:id="679"/>
      <w:bookmarkEnd w:id="680"/>
    </w:p>
    <w:p w14:paraId="7B80E5EE" w14:textId="77777777" w:rsidR="008C47BE" w:rsidRPr="0093004C" w:rsidRDefault="008C47BE" w:rsidP="008C47BE">
      <w:pPr>
        <w:pStyle w:val="Heading4"/>
      </w:pPr>
      <w:bookmarkStart w:id="681" w:name="_Toc517047976"/>
      <w:bookmarkStart w:id="682" w:name="_Toc45003252"/>
      <w:bookmarkStart w:id="683" w:name="_Toc66692697"/>
      <w:bookmarkStart w:id="684" w:name="_Toc66701876"/>
      <w:bookmarkStart w:id="685" w:name="_Toc69883546"/>
      <w:bookmarkStart w:id="686" w:name="_Toc73625561"/>
      <w:bookmarkStart w:id="687" w:name="_Toc83206669"/>
      <w:r w:rsidRPr="0093004C">
        <w:t>6.1.1.1</w:t>
      </w:r>
      <w:r w:rsidRPr="0093004C">
        <w:tab/>
        <w:t>General</w:t>
      </w:r>
      <w:bookmarkEnd w:id="681"/>
      <w:bookmarkEnd w:id="682"/>
      <w:bookmarkEnd w:id="683"/>
      <w:bookmarkEnd w:id="684"/>
      <w:bookmarkEnd w:id="685"/>
      <w:bookmarkEnd w:id="686"/>
      <w:bookmarkEnd w:id="687"/>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4767E247"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r w:rsidR="00E818ED">
        <w:rPr>
          <w:rFonts w:eastAsia="DengXian" w:hint="eastAsia"/>
          <w:lang w:eastAsia="zh-CN"/>
        </w:rPr>
        <w:t>,</w:t>
      </w:r>
      <w:r w:rsidR="00E818ED">
        <w:rPr>
          <w:rFonts w:eastAsia="DengXian"/>
          <w:lang w:eastAsia="zh-CN"/>
        </w:rPr>
        <w:t xml:space="preserve"> </w:t>
      </w:r>
      <w:r w:rsidR="00E818ED" w:rsidRPr="00984E21">
        <w:rPr>
          <w:rFonts w:eastAsia="DengXian"/>
          <w:lang w:eastAsia="zh-CN"/>
        </w:rPr>
        <w:t>specified in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1.2.1</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1.3</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1.4</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1.5 and</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1.6</w:t>
      </w:r>
      <w:r w:rsidRPr="0093004C">
        <w:t>;</w:t>
      </w:r>
    </w:p>
    <w:p w14:paraId="5A2DF5DE" w14:textId="1BCD3350"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r w:rsidR="002B04D9">
        <w:rPr>
          <w:rFonts w:eastAsia="DengXian" w:hint="eastAsia"/>
          <w:lang w:eastAsia="zh-CN"/>
        </w:rPr>
        <w:t>,</w:t>
      </w:r>
      <w:r w:rsidR="002B04D9">
        <w:rPr>
          <w:rFonts w:eastAsia="DengXian"/>
          <w:lang w:eastAsia="zh-CN"/>
        </w:rPr>
        <w:t xml:space="preserve"> </w:t>
      </w:r>
      <w:r w:rsidR="002B04D9" w:rsidRPr="00984E21">
        <w:rPr>
          <w:rFonts w:eastAsia="DengXian"/>
          <w:lang w:eastAsia="zh-CN"/>
        </w:rPr>
        <w:t>specified in clause</w:t>
      </w:r>
      <w:r w:rsidR="002B04D9" w:rsidRPr="00984E21">
        <w:rPr>
          <w:rFonts w:eastAsia="DengXian"/>
        </w:rPr>
        <w:t> </w:t>
      </w:r>
      <w:r w:rsidR="002B04D9" w:rsidRPr="00984E21">
        <w:rPr>
          <w:rFonts w:eastAsia="DengXian"/>
          <w:lang w:eastAsia="zh-CN"/>
        </w:rPr>
        <w:t>6</w:t>
      </w:r>
      <w:r w:rsidR="002B04D9" w:rsidRPr="00984E21">
        <w:rPr>
          <w:rFonts w:eastAsia="DengXian"/>
          <w:lang w:eastAsia="ko-KR"/>
        </w:rPr>
        <w:t>.1.</w:t>
      </w:r>
      <w:r w:rsidR="002B04D9">
        <w:rPr>
          <w:rFonts w:eastAsia="DengXian"/>
          <w:lang w:eastAsia="ko-KR"/>
        </w:rPr>
        <w:t>1.2.2</w:t>
      </w:r>
      <w:r w:rsidRPr="0093004C">
        <w:t>;</w:t>
      </w:r>
    </w:p>
    <w:p w14:paraId="468759C6" w14:textId="610474C3"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r w:rsidR="00E74081">
        <w:rPr>
          <w:rFonts w:eastAsia="DengXian" w:hint="eastAsia"/>
          <w:lang w:eastAsia="zh-CN"/>
        </w:rPr>
        <w:t>,</w:t>
      </w:r>
      <w:r w:rsidR="00E74081">
        <w:rPr>
          <w:rFonts w:eastAsia="DengXian"/>
          <w:lang w:eastAsia="zh-CN"/>
        </w:rPr>
        <w:t xml:space="preserve"> </w:t>
      </w:r>
      <w:r w:rsidR="00E74081" w:rsidRPr="00984E21">
        <w:rPr>
          <w:rFonts w:eastAsia="DengXian"/>
          <w:lang w:eastAsia="zh-CN"/>
        </w:rPr>
        <w:t>specified in clause</w:t>
      </w:r>
      <w:r w:rsidR="00E74081" w:rsidRPr="00984E21">
        <w:rPr>
          <w:rFonts w:eastAsia="DengXian"/>
        </w:rPr>
        <w:t> </w:t>
      </w:r>
      <w:r w:rsidR="00E74081" w:rsidRPr="00984E21">
        <w:rPr>
          <w:rFonts w:eastAsia="DengXian"/>
          <w:lang w:eastAsia="zh-CN"/>
        </w:rPr>
        <w:t>6</w:t>
      </w:r>
      <w:r w:rsidR="00E74081" w:rsidRPr="00984E21">
        <w:rPr>
          <w:rFonts w:eastAsia="DengXian"/>
          <w:lang w:eastAsia="ko-KR"/>
        </w:rPr>
        <w:t>.1.</w:t>
      </w:r>
      <w:r w:rsidR="00E74081">
        <w:rPr>
          <w:rFonts w:eastAsia="DengXian"/>
          <w:lang w:eastAsia="ko-KR"/>
        </w:rPr>
        <w:t>1.7</w:t>
      </w:r>
      <w:r w:rsidRPr="0093004C">
        <w:t>.</w:t>
      </w:r>
    </w:p>
    <w:p w14:paraId="303E3B36" w14:textId="77777777" w:rsidR="008C47BE" w:rsidRPr="0093004C" w:rsidRDefault="008C47BE" w:rsidP="008C47BE">
      <w:pPr>
        <w:pStyle w:val="Heading4"/>
      </w:pPr>
      <w:bookmarkStart w:id="688" w:name="_Toc517047980"/>
      <w:bookmarkStart w:id="689" w:name="_Toc45003256"/>
      <w:bookmarkStart w:id="690" w:name="_Toc66692698"/>
      <w:bookmarkStart w:id="691" w:name="_Toc66701877"/>
      <w:bookmarkStart w:id="692" w:name="_Toc69883547"/>
      <w:bookmarkStart w:id="693" w:name="_Toc73625562"/>
      <w:bookmarkStart w:id="694" w:name="_Toc83206670"/>
      <w:r w:rsidRPr="0093004C">
        <w:t>6.1.1.2</w:t>
      </w:r>
      <w:r w:rsidRPr="0093004C">
        <w:tab/>
        <w:t>UE - UE</w:t>
      </w:r>
      <w:bookmarkEnd w:id="688"/>
      <w:bookmarkEnd w:id="689"/>
      <w:bookmarkEnd w:id="690"/>
      <w:bookmarkEnd w:id="691"/>
      <w:bookmarkEnd w:id="692"/>
      <w:bookmarkEnd w:id="693"/>
      <w:bookmarkEnd w:id="694"/>
    </w:p>
    <w:p w14:paraId="5E72603B" w14:textId="77777777" w:rsidR="008C47BE" w:rsidRPr="0093004C" w:rsidRDefault="008C47BE" w:rsidP="008C47BE">
      <w:pPr>
        <w:pStyle w:val="Heading5"/>
      </w:pPr>
      <w:bookmarkStart w:id="695" w:name="_Toc517047981"/>
      <w:bookmarkStart w:id="696" w:name="_Toc45003257"/>
      <w:bookmarkStart w:id="697" w:name="_Toc66692699"/>
      <w:bookmarkStart w:id="698" w:name="_Toc66701878"/>
      <w:bookmarkStart w:id="699" w:name="_Toc69883548"/>
      <w:bookmarkStart w:id="700" w:name="_Toc73625563"/>
      <w:bookmarkStart w:id="701" w:name="_Toc83206671"/>
      <w:r w:rsidRPr="0093004C">
        <w:t>6.1.1.2.1</w:t>
      </w:r>
      <w:r w:rsidRPr="0093004C">
        <w:tab/>
        <w:t>Discovery plane PC5 interface</w:t>
      </w:r>
      <w:bookmarkEnd w:id="695"/>
      <w:bookmarkEnd w:id="696"/>
      <w:bookmarkEnd w:id="697"/>
      <w:bookmarkEnd w:id="698"/>
      <w:bookmarkEnd w:id="699"/>
      <w:bookmarkEnd w:id="700"/>
      <w:bookmarkEnd w:id="701"/>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9" type="#_x0000_t75" style="width:249.75pt;height:152.25pt" o:ole="">
            <v:imagedata r:id="rId37" o:title=""/>
          </v:shape>
          <o:OLEObject Type="Embed" ProgID="Visio.Drawing.11" ShapeID="_x0000_i1039" DrawAspect="Content" ObjectID="_1693820035" r:id="rId38"/>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702" w:name="_Toc517047982"/>
      <w:bookmarkStart w:id="703" w:name="_Toc45003258"/>
      <w:bookmarkStart w:id="704" w:name="_Toc66692700"/>
      <w:bookmarkStart w:id="705" w:name="_Toc66701879"/>
      <w:bookmarkStart w:id="706" w:name="_Toc69883549"/>
      <w:bookmarkStart w:id="707" w:name="_Toc73625564"/>
      <w:bookmarkStart w:id="708" w:name="_Toc83206672"/>
      <w:r w:rsidRPr="0093004C">
        <w:t>6.1.1.2.2</w:t>
      </w:r>
      <w:r w:rsidRPr="0093004C">
        <w:tab/>
        <w:t>PC5 Signalling Protocol</w:t>
      </w:r>
      <w:bookmarkEnd w:id="702"/>
      <w:bookmarkEnd w:id="703"/>
      <w:bookmarkEnd w:id="704"/>
      <w:bookmarkEnd w:id="705"/>
      <w:bookmarkEnd w:id="706"/>
      <w:bookmarkEnd w:id="707"/>
      <w:bookmarkEnd w:id="708"/>
    </w:p>
    <w:p w14:paraId="249D960C" w14:textId="19D32E30"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FA016A" w:rsidRPr="0093004C">
        <w:rPr>
          <w:lang w:eastAsia="ko-KR"/>
        </w:rPr>
        <w:t>TS</w:t>
      </w:r>
      <w:r w:rsidR="00FA016A">
        <w:rPr>
          <w:lang w:eastAsia="ko-KR"/>
        </w:rPr>
        <w:t> </w:t>
      </w:r>
      <w:r w:rsidR="00FA016A" w:rsidRPr="0093004C">
        <w:rPr>
          <w:lang w:eastAsia="ko-KR"/>
        </w:rPr>
        <w:t>23.287</w:t>
      </w:r>
      <w:r w:rsidR="00FA016A">
        <w:rPr>
          <w:lang w:eastAsia="ko-KR"/>
        </w:rPr>
        <w:t> </w:t>
      </w:r>
      <w:r w:rsidR="00FA016A"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709" w:name="_Toc66692701"/>
      <w:bookmarkStart w:id="710" w:name="_Toc517047984"/>
      <w:bookmarkStart w:id="711" w:name="_Toc66701880"/>
      <w:bookmarkStart w:id="712" w:name="_Toc69883550"/>
      <w:bookmarkStart w:id="713" w:name="_Toc73625565"/>
      <w:bookmarkStart w:id="714" w:name="_Toc83206673"/>
      <w:r w:rsidRPr="0093004C">
        <w:rPr>
          <w:rFonts w:eastAsia="SimSun"/>
          <w:lang w:eastAsia="zh-CN"/>
        </w:rPr>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709"/>
      <w:bookmarkEnd w:id="710"/>
      <w:bookmarkEnd w:id="711"/>
      <w:bookmarkEnd w:id="712"/>
      <w:bookmarkEnd w:id="713"/>
      <w:bookmarkEnd w:id="714"/>
    </w:p>
    <w:p w14:paraId="1C4D182B" w14:textId="77777777" w:rsidR="008C47BE" w:rsidRPr="0093004C" w:rsidRDefault="008C47BE" w:rsidP="008C47BE">
      <w:pPr>
        <w:pStyle w:val="TH"/>
      </w:pPr>
      <w:r w:rsidRPr="0093004C">
        <w:object w:dxaOrig="13200" w:dyaOrig="5265" w14:anchorId="2583F79F">
          <v:shape id="_x0000_i1040" type="#_x0000_t75" style="width:481.5pt;height:192pt" o:ole="">
            <v:imagedata r:id="rId39" o:title=""/>
          </v:shape>
          <o:OLEObject Type="Embed" ProgID="Visio.Drawing.15" ShapeID="_x0000_i1040" DrawAspect="Content" ObjectID="_1693820036" r:id="rId40"/>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715" w:name="_Toc66692702"/>
      <w:bookmarkStart w:id="716" w:name="_Toc66701881"/>
      <w:bookmarkStart w:id="717" w:name="_Toc69883551"/>
      <w:bookmarkStart w:id="718" w:name="_Toc73625566"/>
      <w:bookmarkStart w:id="719" w:name="_Toc83206674"/>
      <w:r w:rsidRPr="0093004C">
        <w:t>6.1.1.4</w:t>
      </w:r>
      <w:r w:rsidRPr="0093004C">
        <w:tab/>
        <w:t>5G DDNMF – UDM</w:t>
      </w:r>
      <w:bookmarkEnd w:id="715"/>
      <w:bookmarkEnd w:id="716"/>
      <w:bookmarkEnd w:id="717"/>
      <w:bookmarkEnd w:id="718"/>
      <w:bookmarkEnd w:id="719"/>
    </w:p>
    <w:p w14:paraId="17035976" w14:textId="72D4A182" w:rsidR="008C47BE" w:rsidRPr="0093004C" w:rsidRDefault="008C47BE" w:rsidP="008C47BE">
      <w:r w:rsidRPr="0093004C">
        <w:t xml:space="preserve">5G DDNMF uses Nudm interface defined in </w:t>
      </w:r>
      <w:r w:rsidR="00FA016A" w:rsidRPr="0093004C">
        <w:t>TS</w:t>
      </w:r>
      <w:r w:rsidR="00FA016A">
        <w:t> </w:t>
      </w:r>
      <w:r w:rsidR="00FA016A" w:rsidRPr="0093004C">
        <w:t>23.501</w:t>
      </w:r>
      <w:r w:rsidR="00FA016A">
        <w:t> </w:t>
      </w:r>
      <w:r w:rsidR="00FA016A"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720" w:name="_Toc66692703"/>
    </w:p>
    <w:p w14:paraId="768BB4F1" w14:textId="77777777" w:rsidR="008C47BE" w:rsidRPr="0093004C" w:rsidRDefault="008C47BE" w:rsidP="008C47BE">
      <w:pPr>
        <w:pStyle w:val="Heading4"/>
      </w:pPr>
      <w:bookmarkStart w:id="721" w:name="_Toc66701882"/>
      <w:bookmarkStart w:id="722" w:name="_Toc69883552"/>
      <w:bookmarkStart w:id="723" w:name="_Toc73625567"/>
      <w:bookmarkStart w:id="724" w:name="_Toc83206675"/>
      <w:r w:rsidRPr="0093004C">
        <w:t>6.1.1.5</w:t>
      </w:r>
      <w:r w:rsidRPr="0093004C">
        <w:tab/>
        <w:t>5G DDNMF – 5G DDNMF</w:t>
      </w:r>
      <w:bookmarkEnd w:id="720"/>
      <w:bookmarkEnd w:id="721"/>
      <w:bookmarkEnd w:id="722"/>
      <w:bookmarkEnd w:id="723"/>
      <w:bookmarkEnd w:id="724"/>
    </w:p>
    <w:p w14:paraId="65D6B921" w14:textId="15073B64" w:rsidR="00664382" w:rsidRDefault="00664382" w:rsidP="008C47BE">
      <w:pPr>
        <w:pStyle w:val="TH"/>
      </w:pPr>
    </w:p>
    <w:p w14:paraId="7B0A8170" w14:textId="72E4F73D" w:rsidR="001B2120" w:rsidRPr="0093004C" w:rsidRDefault="001B2120" w:rsidP="008C47BE">
      <w:pPr>
        <w:pStyle w:val="TH"/>
        <w:rPr>
          <w:rFonts w:eastAsia="SimSun"/>
          <w:lang w:eastAsia="x-none"/>
        </w:rPr>
      </w:pPr>
      <w:r w:rsidRPr="0093004C">
        <w:object w:dxaOrig="3940" w:dyaOrig="3840" w14:anchorId="44BF5F28">
          <v:shape id="_x0000_i1041" type="#_x0000_t75" style="width:197.25pt;height:192.75pt" o:ole="">
            <v:imagedata r:id="rId41" o:title=""/>
          </v:shape>
          <o:OLEObject Type="Embed" ProgID="Visio.Drawing.15" ShapeID="_x0000_i1041" DrawAspect="Content" ObjectID="_1693820037" r:id="rId42"/>
        </w:object>
      </w:r>
    </w:p>
    <w:p w14:paraId="49BE3C9E" w14:textId="77777777" w:rsidR="008C47BE" w:rsidRPr="0093004C" w:rsidRDefault="008C47BE" w:rsidP="008C47BE">
      <w:pPr>
        <w:pStyle w:val="NF"/>
        <w:rPr>
          <w:b/>
          <w:bCs/>
        </w:rPr>
      </w:pPr>
      <w:r w:rsidRPr="0093004C">
        <w:rPr>
          <w:b/>
          <w:bCs/>
        </w:rPr>
        <w:t>Legend:</w:t>
      </w:r>
    </w:p>
    <w:p w14:paraId="22284993" w14:textId="4D59FA49" w:rsidR="008C47BE" w:rsidRPr="0093004C" w:rsidRDefault="008C47BE" w:rsidP="008C47BE">
      <w:pPr>
        <w:pStyle w:val="NF"/>
      </w:pPr>
      <w:r w:rsidRPr="0093004C">
        <w:t>-</w:t>
      </w:r>
      <w:r w:rsidRPr="0093004C">
        <w:tab/>
      </w:r>
      <w:r w:rsidR="0043234B" w:rsidRPr="0093004C">
        <w:t>N</w:t>
      </w:r>
      <w:r w:rsidR="001B2120">
        <w:t>pc6</w:t>
      </w:r>
      <w:r w:rsidR="0043234B" w:rsidRPr="0093004C">
        <w:t xml:space="preserve">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N</w:t>
      </w:r>
      <w:r w:rsidR="0057404B" w:rsidRPr="00232FA3">
        <w:rPr>
          <w:rFonts w:eastAsia="SimSun" w:hint="eastAsia"/>
          <w:lang w:eastAsia="zh-CN"/>
        </w:rPr>
        <w:t>pc7</w:t>
      </w:r>
      <w:r w:rsidR="0043234B" w:rsidRPr="0093004C">
        <w:t xml:space="preserve">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N</w:t>
      </w:r>
      <w:r w:rsidR="002129EB">
        <w:t>pc6</w:t>
      </w:r>
      <w:r w:rsidR="0043234B" w:rsidRPr="0093004C">
        <w:t xml:space="preserve"> </w:t>
      </w:r>
      <w:r w:rsidRPr="0093004C">
        <w:t xml:space="preserve">and </w:t>
      </w:r>
      <w:r w:rsidR="0043234B" w:rsidRPr="0093004C">
        <w:t>N</w:t>
      </w:r>
      <w:r w:rsidR="002129EB" w:rsidRPr="00232FA3">
        <w:rPr>
          <w:rFonts w:eastAsia="SimSun" w:hint="eastAsia"/>
          <w:lang w:eastAsia="zh-CN"/>
        </w:rPr>
        <w:t>pc7</w:t>
      </w:r>
      <w:r w:rsidR="0043234B" w:rsidRPr="0093004C">
        <w:t xml:space="preserve">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2CF1C491"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w:t>
      </w:r>
      <w:r w:rsidR="006C772D">
        <w:t>pc</w:t>
      </w:r>
      <w:r w:rsidR="0094037A" w:rsidRPr="0093004C">
        <w:t>6</w:t>
      </w:r>
      <w:r w:rsidRPr="0093004C">
        <w:t>/</w:t>
      </w:r>
      <w:r w:rsidR="0094037A" w:rsidRPr="0093004C">
        <w:t>N</w:t>
      </w:r>
      <w:r w:rsidR="006C772D">
        <w:t>pc7</w:t>
      </w:r>
      <w:r w:rsidR="0094037A" w:rsidRPr="0093004C">
        <w:t xml:space="preserve">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725" w:name="_Toc66692704"/>
      <w:bookmarkStart w:id="726" w:name="_Toc66701883"/>
      <w:bookmarkStart w:id="727" w:name="_Toc69883553"/>
      <w:bookmarkStart w:id="728" w:name="_Toc73625568"/>
      <w:bookmarkStart w:id="729" w:name="_Toc83206676"/>
      <w:r w:rsidRPr="0093004C">
        <w:t>6.1.1.6</w:t>
      </w:r>
      <w:r w:rsidRPr="0093004C">
        <w:tab/>
        <w:t>5G DDNMF – ProSe Application Server</w:t>
      </w:r>
      <w:bookmarkEnd w:id="725"/>
      <w:bookmarkEnd w:id="726"/>
      <w:bookmarkEnd w:id="727"/>
      <w:bookmarkEnd w:id="728"/>
      <w:bookmarkEnd w:id="729"/>
    </w:p>
    <w:p w14:paraId="2988B155" w14:textId="69221752" w:rsidR="008C47BE" w:rsidRPr="0093004C" w:rsidRDefault="008C47BE" w:rsidP="008C47BE">
      <w:r w:rsidRPr="0093004C">
        <w:t xml:space="preserve">The 5G System architecture supports </w:t>
      </w:r>
      <w:r w:rsidR="00303563" w:rsidRPr="00395A71">
        <w:t xml:space="preserve">the service based </w:t>
      </w:r>
      <w:r w:rsidR="00464F98" w:rsidRPr="00395A71">
        <w:t>N</w:t>
      </w:r>
      <w:r w:rsidR="00464F98">
        <w:t>pc2</w:t>
      </w:r>
      <w:r w:rsidR="00464F98" w:rsidRPr="0093004C">
        <w:t xml:space="preserve"> </w:t>
      </w:r>
      <w:r w:rsidRPr="0093004C">
        <w:t xml:space="preserve">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FA016A" w:rsidRPr="0093004C">
        <w:t>TS</w:t>
      </w:r>
      <w:r w:rsidR="00FA016A">
        <w:t> </w:t>
      </w:r>
      <w:r w:rsidR="00FA016A" w:rsidRPr="0093004C">
        <w:t>23.</w:t>
      </w:r>
      <w:r w:rsidR="00FA016A" w:rsidRPr="0093004C">
        <w:rPr>
          <w:rFonts w:eastAsia="SimSun"/>
          <w:lang w:eastAsia="zh-CN"/>
        </w:rPr>
        <w:t>501</w:t>
      </w:r>
      <w:r w:rsidR="00FA016A">
        <w:t> </w:t>
      </w:r>
      <w:r w:rsidR="00FA016A" w:rsidRPr="0093004C">
        <w:t>[</w:t>
      </w:r>
      <w:r w:rsidRPr="0093004C">
        <w:rPr>
          <w:rFonts w:eastAsia="SimSun"/>
          <w:lang w:eastAsia="zh-CN"/>
        </w:rPr>
        <w:t>4</w:t>
      </w:r>
      <w:r w:rsidRPr="0093004C">
        <w:t xml:space="preserve">] and </w:t>
      </w:r>
      <w:r w:rsidR="00FA016A" w:rsidRPr="0093004C">
        <w:t>TS</w:t>
      </w:r>
      <w:r w:rsidR="00FA016A">
        <w:t> </w:t>
      </w:r>
      <w:r w:rsidR="00FA016A" w:rsidRPr="0093004C">
        <w:t>23.</w:t>
      </w:r>
      <w:r w:rsidR="00FA016A" w:rsidRPr="0093004C">
        <w:rPr>
          <w:rFonts w:eastAsia="SimSun"/>
          <w:lang w:eastAsia="zh-CN"/>
        </w:rPr>
        <w:t>3</w:t>
      </w:r>
      <w:r w:rsidR="00FA016A" w:rsidRPr="0093004C">
        <w:t>03</w:t>
      </w:r>
      <w:r w:rsidR="00FA016A">
        <w:t> </w:t>
      </w:r>
      <w:r w:rsidR="00FA016A" w:rsidRPr="0093004C">
        <w:t>[</w:t>
      </w:r>
      <w:r w:rsidRPr="0093004C">
        <w:rPr>
          <w:rFonts w:eastAsia="SimSun"/>
          <w:lang w:eastAsia="zh-CN"/>
        </w:rPr>
        <w:t>3</w:t>
      </w:r>
      <w:r w:rsidRPr="0093004C">
        <w:t>].</w:t>
      </w:r>
    </w:p>
    <w:p w14:paraId="7C07C9DD" w14:textId="7652BDEC"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r w:rsidR="000E6778" w:rsidRPr="002A0837">
        <w:rPr>
          <w:rFonts w:hint="eastAsia"/>
        </w:rPr>
        <w:t xml:space="preserve"> PC2 interface is used for 5G ProSe Direct Discovery authorization.</w:t>
      </w:r>
    </w:p>
    <w:p w14:paraId="51D82822" w14:textId="5F170E32" w:rsidR="008C47BE" w:rsidRPr="0093004C" w:rsidRDefault="008C47BE" w:rsidP="008C47BE">
      <w:pPr>
        <w:pStyle w:val="Heading4"/>
      </w:pPr>
      <w:bookmarkStart w:id="730" w:name="_Toc66692705"/>
      <w:bookmarkStart w:id="731" w:name="_Toc66701884"/>
      <w:bookmarkStart w:id="732" w:name="_Toc69883554"/>
      <w:bookmarkStart w:id="733" w:name="_Toc73625569"/>
      <w:bookmarkStart w:id="734" w:name="_Toc83206677"/>
      <w:r w:rsidRPr="0093004C">
        <w:t>6.1.1.7</w:t>
      </w:r>
      <w:r w:rsidRPr="0093004C">
        <w:tab/>
      </w:r>
      <w:r w:rsidR="0010242A" w:rsidRPr="007A44C1">
        <w:t>5G ProSe</w:t>
      </w:r>
      <w:r w:rsidRPr="0093004C">
        <w:t xml:space="preserve"> UE-to-Network Relay</w:t>
      </w:r>
      <w:bookmarkEnd w:id="730"/>
      <w:bookmarkEnd w:id="731"/>
      <w:bookmarkEnd w:id="732"/>
      <w:bookmarkEnd w:id="733"/>
      <w:bookmarkEnd w:id="734"/>
    </w:p>
    <w:p w14:paraId="39017207" w14:textId="1B0F5210" w:rsidR="00EA3D35" w:rsidRPr="0093004C" w:rsidRDefault="00EA3D35" w:rsidP="0093004C">
      <w:pPr>
        <w:pStyle w:val="Heading5"/>
      </w:pPr>
      <w:bookmarkStart w:id="735" w:name="_Toc69883555"/>
      <w:bookmarkStart w:id="736" w:name="_Toc73625570"/>
      <w:bookmarkStart w:id="737" w:name="_Toc83206678"/>
      <w:r w:rsidRPr="0093004C">
        <w:t>6.1.1.7.1</w:t>
      </w:r>
      <w:r w:rsidRPr="0093004C">
        <w:tab/>
      </w:r>
      <w:r w:rsidR="00DC5525">
        <w:t xml:space="preserve">5G </w:t>
      </w:r>
      <w:r w:rsidR="003609D9" w:rsidRPr="006E4257">
        <w:rPr>
          <w:rFonts w:eastAsia="DengXian"/>
        </w:rPr>
        <w:t xml:space="preserve">ProSe </w:t>
      </w:r>
      <w:r w:rsidRPr="0093004C">
        <w:t>Layer-3 UE-to-Network Relay</w:t>
      </w:r>
      <w:bookmarkEnd w:id="735"/>
      <w:bookmarkEnd w:id="736"/>
      <w:bookmarkEnd w:id="737"/>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2" type="#_x0000_t75" style="width:463.5pt;height:126.75pt" o:ole="">
            <v:imagedata r:id="rId43" o:title=""/>
          </v:shape>
          <o:OLEObject Type="Embed" ProgID="Visio.Drawing.15" ShapeID="_x0000_i1042" DrawAspect="Content" ObjectID="_1693820038" r:id="rId44"/>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r w:rsidR="00621B91">
        <w:rPr>
          <w:rFonts w:hint="eastAsia"/>
          <w:lang w:eastAsia="zh-CN"/>
        </w:rPr>
        <w:t xml:space="preserve">5G ProSe Layer-3 </w:t>
      </w:r>
      <w:r w:rsidRPr="0093004C">
        <w:t xml:space="preserve">Remote UE and N3IWF over </w:t>
      </w:r>
      <w:r w:rsidR="00621B91">
        <w:rPr>
          <w:rFonts w:hint="eastAsia"/>
          <w:lang w:eastAsia="zh-CN"/>
        </w:rPr>
        <w:t xml:space="preserve">5G ProSe </w:t>
      </w:r>
      <w:r w:rsidRPr="0093004C">
        <w:t>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3" type="#_x0000_t75" style="width:463.5pt;height:128.25pt" o:ole="">
            <v:imagedata r:id="rId45" o:title=""/>
          </v:shape>
          <o:OLEObject Type="Embed" ProgID="Visio.Drawing.15" ShapeID="_x0000_i1043" DrawAspect="Content" ObjectID="_1693820039" r:id="rId46"/>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r w:rsidR="00913F08">
        <w:rPr>
          <w:rFonts w:hint="eastAsia"/>
          <w:lang w:eastAsia="zh-CN"/>
        </w:rPr>
        <w:t xml:space="preserve">5G ProSe Layer-3 </w:t>
      </w:r>
      <w:r w:rsidRPr="0093004C">
        <w:t>Remote UE and N3IWF over</w:t>
      </w:r>
      <w:r w:rsidR="00BB57D1">
        <w:t xml:space="preserve"> </w:t>
      </w:r>
      <w:r w:rsidR="00BB57D1">
        <w:rPr>
          <w:rFonts w:hint="eastAsia"/>
          <w:lang w:eastAsia="zh-CN"/>
        </w:rPr>
        <w:t>5G ProSe</w:t>
      </w:r>
      <w:r w:rsidRPr="0093004C">
        <w:t xml:space="preserve"> Layer-3 UE-to-Network Relay after the signalling IPSec SA is established</w:t>
      </w:r>
    </w:p>
    <w:p w14:paraId="331EFB1F" w14:textId="1D708635" w:rsidR="00983747" w:rsidRPr="0093004C" w:rsidRDefault="00983747" w:rsidP="007054C8">
      <w:pPr>
        <w:pStyle w:val="Heading5"/>
      </w:pPr>
      <w:bookmarkStart w:id="738" w:name="_Toc69883556"/>
      <w:bookmarkStart w:id="739" w:name="_Toc73625571"/>
      <w:bookmarkStart w:id="740" w:name="_Toc83206679"/>
      <w:r w:rsidRPr="0093004C">
        <w:t>6.1.1.7.2</w:t>
      </w:r>
      <w:r w:rsidRPr="0093004C">
        <w:tab/>
      </w:r>
      <w:r w:rsidR="00A85BF6">
        <w:t xml:space="preserve">5G ProSe </w:t>
      </w:r>
      <w:r w:rsidRPr="0093004C">
        <w:t>Layer-2 UE-to-Network Relay</w:t>
      </w:r>
      <w:bookmarkEnd w:id="738"/>
      <w:bookmarkEnd w:id="739"/>
      <w:bookmarkEnd w:id="740"/>
    </w:p>
    <w:p w14:paraId="5F076A70" w14:textId="1C8C16D1" w:rsidR="00F225AB" w:rsidRPr="00F225AB" w:rsidRDefault="00F225AB" w:rsidP="00983747">
      <w:r w:rsidRPr="00984E21">
        <w:rPr>
          <w:rFonts w:eastAsia="DengXian"/>
        </w:rPr>
        <w:t xml:space="preserve">The UE-UE protocol stacks for discovery and PC5 </w:t>
      </w:r>
      <w:r>
        <w:rPr>
          <w:rFonts w:eastAsia="DengXian"/>
        </w:rPr>
        <w:t>signalling</w:t>
      </w:r>
      <w:r w:rsidRPr="00984E21">
        <w:rPr>
          <w:rFonts w:eastAsia="DengXian"/>
        </w:rPr>
        <w:t xml:space="preserve"> defined in clause 6.1.1.2 apply to 5G ProSe Remote UE and 5G ProSe Layer-</w:t>
      </w:r>
      <w:r>
        <w:rPr>
          <w:rFonts w:eastAsia="DengXian"/>
        </w:rPr>
        <w:t>2</w:t>
      </w:r>
      <w:r w:rsidRPr="00984E21">
        <w:rPr>
          <w:rFonts w:eastAsia="DengXian"/>
        </w:rPr>
        <w:t xml:space="preserve"> UE-to-Network Relay.</w:t>
      </w:r>
    </w:p>
    <w:p w14:paraId="4694AD34" w14:textId="569B6B08"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r w:rsidR="006C5EE1" w:rsidRPr="006C5EE1">
        <w:rPr>
          <w:rFonts w:hint="eastAsia"/>
          <w:lang w:eastAsia="zh-CN"/>
        </w:rPr>
        <w:t xml:space="preserve"> </w:t>
      </w:r>
      <w:r w:rsidR="006C5EE1">
        <w:rPr>
          <w:rFonts w:hint="eastAsia"/>
          <w:lang w:eastAsia="zh-CN"/>
        </w:rPr>
        <w:t>Layer-2</w:t>
      </w:r>
      <w:r w:rsidR="00A85BF6">
        <w:t xml:space="preserve"> </w:t>
      </w:r>
      <w:r w:rsidRPr="0093004C">
        <w:t xml:space="preserve">Remote UE for NAS-MM and NAS-SM. The NAS messages are transparently transferred between the </w:t>
      </w:r>
      <w:r w:rsidR="00DE5866">
        <w:rPr>
          <w:rFonts w:hint="eastAsia"/>
          <w:lang w:eastAsia="zh-CN"/>
        </w:rPr>
        <w:t xml:space="preserve">5G ProSe Layer-2 </w:t>
      </w:r>
      <w:r w:rsidRPr="0093004C">
        <w:t xml:space="preserve">Remote UE and NG-RAN over the </w:t>
      </w:r>
      <w:r w:rsidR="00147011">
        <w:rPr>
          <w:rFonts w:hint="eastAsia"/>
          <w:lang w:eastAsia="zh-CN"/>
        </w:rPr>
        <w:t xml:space="preserve">5G ProSe </w:t>
      </w:r>
      <w:r w:rsidRPr="0093004C">
        <w:t>Layer</w:t>
      </w:r>
      <w:r w:rsidR="008351B0" w:rsidRPr="0093004C">
        <w:t>-</w:t>
      </w:r>
      <w:r w:rsidRPr="0093004C">
        <w:t>2 UE-to-Network Relay using:</w:t>
      </w:r>
    </w:p>
    <w:p w14:paraId="50C56EAB" w14:textId="02BA07D6" w:rsidR="00983747" w:rsidRPr="0093004C" w:rsidRDefault="00983747" w:rsidP="00983747">
      <w:pPr>
        <w:pStyle w:val="B1"/>
      </w:pPr>
      <w:r w:rsidRPr="0093004C">
        <w:t>-</w:t>
      </w:r>
      <w:r w:rsidRPr="0093004C">
        <w:tab/>
        <w:t xml:space="preserve">PDCP end-to-end connection between the </w:t>
      </w:r>
      <w:r w:rsidR="00F0454A">
        <w:rPr>
          <w:rFonts w:hint="eastAsia"/>
          <w:lang w:eastAsia="zh-CN"/>
        </w:rPr>
        <w:t xml:space="preserve">5G ProSe Layer-2 </w:t>
      </w:r>
      <w:r w:rsidRPr="0093004C">
        <w:t xml:space="preserve">Remote UE and NG-RAN, where the role of the </w:t>
      </w:r>
      <w:r w:rsidR="00A85BF6">
        <w:t xml:space="preserve">5G ProSe </w:t>
      </w:r>
      <w:r w:rsidR="00BD1D2C">
        <w:rPr>
          <w:rFonts w:hint="eastAsia"/>
          <w:lang w:eastAsia="zh-CN"/>
        </w:rPr>
        <w:t xml:space="preserve">Layer-2 </w:t>
      </w:r>
      <w:r w:rsidRPr="0093004C">
        <w:t>UE-to-Network Relay is to relay the PDUs over the signalling radio bear without any modifications and using the functionality of the adaptation layer as specified in</w:t>
      </w:r>
      <w:r w:rsidR="00E14949">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741" w:name="_MON_1651506691"/>
    <w:bookmarkEnd w:id="741"/>
    <w:p w14:paraId="6FBD1845" w14:textId="77777777" w:rsidR="00983747" w:rsidRPr="0093004C" w:rsidRDefault="00983747" w:rsidP="00983747">
      <w:pPr>
        <w:pStyle w:val="TH"/>
      </w:pPr>
      <w:r w:rsidRPr="0093004C">
        <w:object w:dxaOrig="8529" w:dyaOrig="3420" w14:anchorId="78175B85">
          <v:shape id="_x0000_i1044" type="#_x0000_t75" style="width:426.75pt;height:171pt" o:ole="">
            <v:imagedata r:id="rId47" o:title=""/>
          </v:shape>
          <o:OLEObject Type="Embed" ProgID="Word.Document.12" ShapeID="_x0000_i1044" DrawAspect="Content" ObjectID="_1693820040" r:id="rId48">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4E37C455"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FA016A" w:rsidRPr="0093004C">
        <w:rPr>
          <w:lang w:eastAsia="zh-CN"/>
        </w:rPr>
        <w:t>TS</w:t>
      </w:r>
      <w:r w:rsidR="00FA016A">
        <w:rPr>
          <w:lang w:eastAsia="zh-CN"/>
        </w:rPr>
        <w:t> </w:t>
      </w:r>
      <w:r w:rsidR="00FA016A" w:rsidRPr="0093004C">
        <w:rPr>
          <w:lang w:eastAsia="zh-CN"/>
        </w:rPr>
        <w:t>23.501</w:t>
      </w:r>
      <w:r w:rsidR="00FA016A">
        <w:rPr>
          <w:lang w:eastAsia="zh-CN"/>
        </w:rPr>
        <w:t> </w:t>
      </w:r>
      <w:r w:rsidR="00FA016A" w:rsidRPr="0093004C">
        <w:rPr>
          <w:lang w:eastAsia="zh-CN"/>
        </w:rPr>
        <w:t>[</w:t>
      </w:r>
      <w:r w:rsidRPr="0093004C">
        <w:rPr>
          <w:lang w:eastAsia="zh-CN"/>
        </w:rPr>
        <w:t>4].</w:t>
      </w:r>
    </w:p>
    <w:p w14:paraId="6A21DC02" w14:textId="77777777" w:rsidR="008C47BE" w:rsidRPr="0093004C" w:rsidRDefault="008C47BE" w:rsidP="008C47BE">
      <w:pPr>
        <w:pStyle w:val="Heading3"/>
      </w:pPr>
      <w:bookmarkStart w:id="742" w:name="_Toc517047985"/>
      <w:bookmarkStart w:id="743" w:name="_Toc45003261"/>
      <w:bookmarkStart w:id="744" w:name="_Toc66692707"/>
      <w:bookmarkStart w:id="745" w:name="_Toc66701886"/>
      <w:bookmarkStart w:id="746" w:name="_Toc69883558"/>
      <w:bookmarkStart w:id="747" w:name="_Toc73625572"/>
      <w:bookmarkStart w:id="748" w:name="_Toc83206680"/>
      <w:r w:rsidRPr="0093004C">
        <w:t>6.1.2</w:t>
      </w:r>
      <w:r w:rsidRPr="0093004C">
        <w:tab/>
        <w:t>User Plane</w:t>
      </w:r>
      <w:bookmarkEnd w:id="742"/>
      <w:bookmarkEnd w:id="743"/>
      <w:bookmarkEnd w:id="744"/>
      <w:bookmarkEnd w:id="745"/>
      <w:bookmarkEnd w:id="746"/>
      <w:bookmarkEnd w:id="747"/>
      <w:bookmarkEnd w:id="748"/>
    </w:p>
    <w:p w14:paraId="37921974" w14:textId="77777777" w:rsidR="00B84B87" w:rsidRPr="0093004C" w:rsidRDefault="00B84B87" w:rsidP="00B84B87">
      <w:pPr>
        <w:pStyle w:val="Heading4"/>
      </w:pPr>
      <w:bookmarkStart w:id="749" w:name="_Toc83206681"/>
      <w:bookmarkStart w:id="750" w:name="_Toc517047986"/>
      <w:bookmarkStart w:id="751" w:name="_Toc45003262"/>
      <w:bookmarkStart w:id="752" w:name="_Toc66692708"/>
      <w:bookmarkStart w:id="753" w:name="_Toc66701887"/>
      <w:bookmarkStart w:id="754" w:name="_Toc69883559"/>
      <w:bookmarkStart w:id="755" w:name="_Toc73625573"/>
      <w:r w:rsidRPr="0093004C">
        <w:t>6.1.</w:t>
      </w:r>
      <w:r>
        <w:t>2</w:t>
      </w:r>
      <w:r w:rsidRPr="0093004C">
        <w:t>.1</w:t>
      </w:r>
      <w:r w:rsidRPr="0093004C">
        <w:tab/>
        <w:t>General</w:t>
      </w:r>
      <w:bookmarkEnd w:id="749"/>
    </w:p>
    <w:p w14:paraId="7AE74955" w14:textId="77777777" w:rsidR="00B84B87" w:rsidRPr="0093004C" w:rsidRDefault="00B84B87" w:rsidP="00B84B87">
      <w:pPr>
        <w:rPr>
          <w:lang w:eastAsia="zh-CN"/>
        </w:rPr>
      </w:pPr>
      <w:r w:rsidRPr="0093004C">
        <w:rPr>
          <w:lang w:eastAsia="zh-CN"/>
        </w:rPr>
        <w:t>The</w:t>
      </w:r>
      <w:r>
        <w:rPr>
          <w:lang w:eastAsia="zh-CN"/>
        </w:rPr>
        <w:t xml:space="preserve"> user</w:t>
      </w:r>
      <w:r w:rsidRPr="0093004C">
        <w:rPr>
          <w:lang w:eastAsia="zh-CN"/>
        </w:rPr>
        <w:t xml:space="preserve"> plane stack consists of protocols for </w:t>
      </w:r>
      <w:r>
        <w:rPr>
          <w:lang w:eastAsia="zh-CN"/>
        </w:rPr>
        <w:t>data transmission via</w:t>
      </w:r>
      <w:r w:rsidRPr="0093004C">
        <w:rPr>
          <w:lang w:eastAsia="zh-CN"/>
        </w:rPr>
        <w:t>:</w:t>
      </w:r>
    </w:p>
    <w:p w14:paraId="15F54C0D" w14:textId="77777777" w:rsidR="00B84B87" w:rsidRPr="0093004C" w:rsidRDefault="00B84B87" w:rsidP="00B84B87">
      <w:pPr>
        <w:pStyle w:val="B1"/>
      </w:pPr>
      <w:r w:rsidRPr="0093004C">
        <w:t>-</w:t>
      </w:r>
      <w:r w:rsidRPr="0093004C">
        <w:tab/>
      </w:r>
      <w:r>
        <w:t xml:space="preserve">5G </w:t>
      </w:r>
      <w:r w:rsidRPr="0093004C">
        <w:rPr>
          <w:noProof/>
        </w:rPr>
        <w:t>ProSe</w:t>
      </w:r>
      <w:r w:rsidRPr="0093004C">
        <w:t xml:space="preserve"> Direct Communication</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2.2</w:t>
      </w:r>
      <w:r w:rsidRPr="0093004C">
        <w:t>;</w:t>
      </w:r>
    </w:p>
    <w:p w14:paraId="6272BBF4" w14:textId="11FA9D40" w:rsidR="00B84B87" w:rsidRDefault="00B84B87" w:rsidP="007A44C1">
      <w:pPr>
        <w:pStyle w:val="B1"/>
      </w:pPr>
      <w:r w:rsidRPr="0093004C">
        <w:t>-</w:t>
      </w:r>
      <w:r w:rsidRPr="0093004C">
        <w:tab/>
      </w:r>
      <w:r>
        <w:t xml:space="preserve">5G </w:t>
      </w:r>
      <w:r w:rsidRPr="0093004C">
        <w:rPr>
          <w:noProof/>
        </w:rPr>
        <w:t>ProSe</w:t>
      </w:r>
      <w:r w:rsidRPr="0093004C">
        <w:t xml:space="preserve"> UE-to-Network Relay</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2.3</w:t>
      </w:r>
      <w:r w:rsidRPr="0093004C">
        <w:t>.</w:t>
      </w:r>
    </w:p>
    <w:p w14:paraId="30022AEB" w14:textId="1B08ADEB" w:rsidR="008C47BE" w:rsidRPr="0093004C" w:rsidRDefault="008C47BE" w:rsidP="008C47BE">
      <w:pPr>
        <w:pStyle w:val="Heading4"/>
      </w:pPr>
      <w:bookmarkStart w:id="756" w:name="_Toc83206682"/>
      <w:r w:rsidRPr="0093004C">
        <w:t>6.1.2.</w:t>
      </w:r>
      <w:r w:rsidR="0065395F">
        <w:t>2</w:t>
      </w:r>
      <w:r w:rsidRPr="0093004C">
        <w:tab/>
        <w:t>UE - UE</w:t>
      </w:r>
      <w:bookmarkEnd w:id="750"/>
      <w:bookmarkEnd w:id="751"/>
      <w:bookmarkEnd w:id="752"/>
      <w:bookmarkEnd w:id="753"/>
      <w:bookmarkEnd w:id="754"/>
      <w:bookmarkEnd w:id="755"/>
      <w:bookmarkEnd w:id="756"/>
    </w:p>
    <w:p w14:paraId="1D8386A7" w14:textId="66412A2C" w:rsidR="000B52C9" w:rsidRDefault="000B52C9" w:rsidP="000B52C9">
      <w:r>
        <w:t>Figure 6.1.2.</w:t>
      </w:r>
      <w:r w:rsidR="0008399C">
        <w:t>2</w:t>
      </w:r>
      <w:r>
        <w:t>-1 depicts a user plane for NR PC5 reference point, i.e. PC5 User Plane Protocol stack.</w:t>
      </w:r>
    </w:p>
    <w:bookmarkStart w:id="757" w:name="_MON_1680854417"/>
    <w:bookmarkEnd w:id="757"/>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5" type="#_x0000_t75" style="width:204.75pt;height:265.5pt" o:ole="">
            <v:imagedata r:id="rId49" o:title=""/>
          </v:shape>
          <o:OLEObject Type="Embed" ProgID="Word.Document.12" ShapeID="_x0000_i1045" DrawAspect="Content" ObjectID="_1693820041" r:id="rId50">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6CFBB672" w:rsidR="000B52C9" w:rsidRPr="00395A71" w:rsidRDefault="000B52C9" w:rsidP="00395A71">
      <w:pPr>
        <w:pStyle w:val="TF"/>
        <w:overflowPunct w:val="0"/>
        <w:autoSpaceDE w:val="0"/>
        <w:autoSpaceDN w:val="0"/>
        <w:adjustRightInd w:val="0"/>
        <w:textAlignment w:val="baseline"/>
      </w:pPr>
      <w:r w:rsidRPr="00395A71">
        <w:t>Figure 6.1.2.</w:t>
      </w:r>
      <w:r w:rsidR="0008399C">
        <w:t>2</w:t>
      </w:r>
      <w:r w:rsidRPr="00395A71">
        <w:t>-1: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1844FECB" w:rsidR="008C47BE" w:rsidRPr="0093004C" w:rsidRDefault="008C47BE" w:rsidP="008C47BE">
      <w:pPr>
        <w:pStyle w:val="Heading4"/>
      </w:pPr>
      <w:bookmarkStart w:id="758" w:name="_Toc517047987"/>
      <w:bookmarkStart w:id="759" w:name="_Toc45003263"/>
      <w:bookmarkStart w:id="760" w:name="_Toc66692709"/>
      <w:bookmarkStart w:id="761" w:name="_Toc66701888"/>
      <w:bookmarkStart w:id="762" w:name="_Toc69883560"/>
      <w:bookmarkStart w:id="763" w:name="_Toc73625574"/>
      <w:bookmarkStart w:id="764" w:name="_Toc83206683"/>
      <w:r w:rsidRPr="0093004C">
        <w:t>6.1.2.</w:t>
      </w:r>
      <w:r w:rsidR="0008399C">
        <w:t>3</w:t>
      </w:r>
      <w:r w:rsidRPr="0093004C">
        <w:tab/>
      </w:r>
      <w:r w:rsidR="0008399C" w:rsidRPr="007A44C1">
        <w:t>5G ProSe</w:t>
      </w:r>
      <w:r w:rsidRPr="0093004C">
        <w:t xml:space="preserve"> UE-to-Network Relay</w:t>
      </w:r>
      <w:bookmarkEnd w:id="758"/>
      <w:bookmarkEnd w:id="759"/>
      <w:bookmarkEnd w:id="760"/>
      <w:bookmarkEnd w:id="761"/>
      <w:bookmarkEnd w:id="762"/>
      <w:bookmarkEnd w:id="763"/>
      <w:bookmarkEnd w:id="764"/>
    </w:p>
    <w:p w14:paraId="3D77B415" w14:textId="1D380C45" w:rsidR="00EA3D35" w:rsidRPr="0093004C" w:rsidRDefault="00EA3D35" w:rsidP="0093004C">
      <w:pPr>
        <w:pStyle w:val="Heading5"/>
      </w:pPr>
      <w:bookmarkStart w:id="765" w:name="_Toc69883561"/>
      <w:bookmarkStart w:id="766" w:name="_Toc73625575"/>
      <w:bookmarkStart w:id="767" w:name="_Toc83206684"/>
      <w:r w:rsidRPr="0093004C">
        <w:t>6.1.2.</w:t>
      </w:r>
      <w:r w:rsidR="0008399C">
        <w:t>3</w:t>
      </w:r>
      <w:r w:rsidRPr="0093004C">
        <w:t>.1</w:t>
      </w:r>
      <w:r w:rsidRPr="0093004C">
        <w:tab/>
      </w:r>
      <w:r w:rsidR="008D7284">
        <w:t xml:space="preserve">5G ProSe </w:t>
      </w:r>
      <w:r w:rsidRPr="0093004C">
        <w:t>Layer-3 UE-to-Network Relay</w:t>
      </w:r>
      <w:bookmarkEnd w:id="765"/>
      <w:bookmarkEnd w:id="766"/>
      <w:bookmarkEnd w:id="767"/>
    </w:p>
    <w:bookmarkStart w:id="768" w:name="_MON_1650796090"/>
    <w:bookmarkEnd w:id="768"/>
    <w:p w14:paraId="3FD9768F" w14:textId="77777777" w:rsidR="00EA3D35" w:rsidRPr="0093004C" w:rsidRDefault="00EA3D35" w:rsidP="00EA3D35">
      <w:pPr>
        <w:pStyle w:val="TH"/>
      </w:pPr>
      <w:r w:rsidRPr="0093004C">
        <w:object w:dxaOrig="9619" w:dyaOrig="2094" w14:anchorId="57C01022">
          <v:shape id="_x0000_i1046" type="#_x0000_t75" style="width:480.75pt;height:104.25pt" o:ole="">
            <v:imagedata r:id="rId51" o:title=""/>
          </v:shape>
          <o:OLEObject Type="Embed" ProgID="Word.Picture.8" ShapeID="_x0000_i1046" DrawAspect="Content" ObjectID="_1693820042" r:id="rId52"/>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3015B76" w:rsidR="00EA3D35" w:rsidRPr="0093004C" w:rsidRDefault="00EA3D35" w:rsidP="00EA3D35">
      <w:pPr>
        <w:pStyle w:val="NF"/>
      </w:pPr>
      <w:r w:rsidRPr="0093004C">
        <w:t>-</w:t>
      </w:r>
      <w:r w:rsidRPr="0093004C">
        <w:tab/>
        <w:t>PC5-U: The radio protocols between the UE and the UE-to-Network Relay are specified in clause 6.1.2.</w:t>
      </w:r>
      <w:r w:rsidR="00487F14">
        <w:t>2</w:t>
      </w:r>
      <w:r w:rsidRPr="0093004C">
        <w:t>.</w:t>
      </w:r>
    </w:p>
    <w:p w14:paraId="1347A59B" w14:textId="77777777" w:rsidR="0093004C" w:rsidRPr="0093004C" w:rsidRDefault="0093004C" w:rsidP="00EA3D35">
      <w:pPr>
        <w:pStyle w:val="NF"/>
      </w:pPr>
    </w:p>
    <w:p w14:paraId="3FBCD0AA" w14:textId="661E6BB9" w:rsidR="00EA3D35" w:rsidRPr="0093004C" w:rsidRDefault="00EA3D35" w:rsidP="00EA3D35">
      <w:pPr>
        <w:pStyle w:val="TF"/>
      </w:pPr>
      <w:r w:rsidRPr="0093004C">
        <w:t>Figure 6.1.2.</w:t>
      </w:r>
      <w:r w:rsidR="00487F14">
        <w:t>3</w:t>
      </w:r>
      <w:r w:rsidRPr="0093004C">
        <w:t xml:space="preserve">.1-1: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7" type="#_x0000_t75" style="width:480.75pt;height:125.25pt" o:ole="">
            <v:imagedata r:id="rId53" o:title=""/>
          </v:shape>
          <o:OLEObject Type="Embed" ProgID="Visio.Drawing.15" ShapeID="_x0000_i1047" DrawAspect="Content" ObjectID="_1693820043" r:id="rId54"/>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38177858" w:rsidR="00EA3D35" w:rsidRPr="0093004C" w:rsidRDefault="00EA3D35" w:rsidP="0093004C">
      <w:pPr>
        <w:pStyle w:val="TF"/>
      </w:pPr>
      <w:r w:rsidRPr="0093004C">
        <w:t>Figure 6.1.2.</w:t>
      </w:r>
      <w:r w:rsidR="00487F14">
        <w:t>3</w:t>
      </w:r>
      <w:r w:rsidRPr="0093004C">
        <w:t>.1-2: User plane protocol stacks for Layer-3 UE-to-Network Relay with N3IWF support</w:t>
      </w:r>
    </w:p>
    <w:p w14:paraId="675B4178" w14:textId="7770942B" w:rsidR="00E54797" w:rsidRPr="0093004C" w:rsidRDefault="00E54797" w:rsidP="00E54797">
      <w:pPr>
        <w:pStyle w:val="Heading5"/>
        <w:rPr>
          <w:lang w:eastAsia="zh-CN"/>
        </w:rPr>
      </w:pPr>
      <w:bookmarkStart w:id="769" w:name="_Toc69883562"/>
      <w:bookmarkStart w:id="770" w:name="_Toc73625576"/>
      <w:bookmarkStart w:id="771" w:name="_Toc83206685"/>
      <w:r w:rsidRPr="0093004C">
        <w:rPr>
          <w:lang w:eastAsia="zh-CN"/>
        </w:rPr>
        <w:t>6.1.2.</w:t>
      </w:r>
      <w:r w:rsidR="00487F14">
        <w:rPr>
          <w:lang w:eastAsia="zh-CN"/>
        </w:rPr>
        <w:t>3</w:t>
      </w:r>
      <w:r w:rsidRPr="0093004C">
        <w:rPr>
          <w:lang w:eastAsia="zh-CN"/>
        </w:rPr>
        <w:t>.2</w:t>
      </w:r>
      <w:r w:rsidRPr="0093004C">
        <w:rPr>
          <w:lang w:eastAsia="zh-CN"/>
        </w:rPr>
        <w:tab/>
      </w:r>
      <w:r w:rsidR="004A07FE">
        <w:t xml:space="preserve">5G ProSe </w:t>
      </w:r>
      <w:r w:rsidRPr="0093004C">
        <w:t>Layer-2 UE-to-Network Relay</w:t>
      </w:r>
      <w:bookmarkEnd w:id="769"/>
      <w:bookmarkEnd w:id="770"/>
      <w:bookmarkEnd w:id="771"/>
    </w:p>
    <w:p w14:paraId="32EB829E" w14:textId="4C730D7D"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 The PDU layer corresponds to the PDU carried between the </w:t>
      </w:r>
      <w:r w:rsidR="005B3C5A">
        <w:t>5G ProSe</w:t>
      </w:r>
      <w:r w:rsidR="00D03659" w:rsidRPr="00D03659">
        <w:rPr>
          <w:rFonts w:hint="eastAsia"/>
          <w:lang w:eastAsia="zh-CN"/>
        </w:rPr>
        <w:t xml:space="preserve"> </w:t>
      </w:r>
      <w:r w:rsidR="00D03659">
        <w:rPr>
          <w:rFonts w:hint="eastAsia"/>
          <w:lang w:eastAsia="zh-CN"/>
        </w:rPr>
        <w:t>Layer-2</w:t>
      </w:r>
      <w:r w:rsidR="005B3C5A">
        <w:t xml:space="preserve"> </w:t>
      </w:r>
      <w:r w:rsidRPr="0093004C">
        <w:rPr>
          <w:lang w:eastAsia="zh-CN"/>
        </w:rPr>
        <w:t xml:space="preserve">Remote UE and the Data Network (DN) over the PDU session. The SDAP and PDCP protocols are specified in </w:t>
      </w:r>
      <w:r w:rsidR="00FA016A" w:rsidRPr="0093004C">
        <w:rPr>
          <w:lang w:eastAsia="zh-CN"/>
        </w:rPr>
        <w:t>TS</w:t>
      </w:r>
      <w:r w:rsidR="00FA016A">
        <w:rPr>
          <w:lang w:eastAsia="zh-CN"/>
        </w:rPr>
        <w:t> </w:t>
      </w:r>
      <w:r w:rsidR="00FA016A" w:rsidRPr="0093004C">
        <w:rPr>
          <w:lang w:eastAsia="zh-CN"/>
        </w:rPr>
        <w:t>38.300</w:t>
      </w:r>
      <w:r w:rsidR="00FA016A">
        <w:rPr>
          <w:lang w:eastAsia="zh-CN"/>
        </w:rPr>
        <w:t> </w:t>
      </w:r>
      <w:r w:rsidR="00FA016A" w:rsidRPr="0093004C">
        <w:rPr>
          <w:lang w:eastAsia="zh-CN"/>
        </w:rPr>
        <w:t>[</w:t>
      </w:r>
      <w:r w:rsidRPr="0093004C">
        <w:rPr>
          <w:lang w:eastAsia="zh-CN"/>
        </w:rPr>
        <w:t xml:space="preserve">12]. </w:t>
      </w:r>
      <w:r w:rsidRPr="0093004C">
        <w:t xml:space="preserve">PDCP end-to-end connection is between the </w:t>
      </w:r>
      <w:r w:rsidR="008C31D2">
        <w:rPr>
          <w:rFonts w:hint="eastAsia"/>
          <w:lang w:eastAsia="zh-CN"/>
        </w:rPr>
        <w:t xml:space="preserve">5G ProSe Layer-2 </w:t>
      </w:r>
      <w:r w:rsidRPr="0093004C">
        <w:t>Remote UE and NG-RAN</w:t>
      </w:r>
      <w:r w:rsidRPr="0093004C">
        <w:rPr>
          <w:lang w:eastAsia="zh-CN"/>
        </w:rPr>
        <w:t>. The functionality of the adaptation layer is specified in</w:t>
      </w:r>
      <w:r w:rsidR="00E14949">
        <w:rPr>
          <w:lang w:eastAsia="zh-CN"/>
        </w:rPr>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772" w:name="_MON_1651506903"/>
    <w:bookmarkEnd w:id="772"/>
    <w:p w14:paraId="3B67B169" w14:textId="77777777" w:rsidR="00E54797" w:rsidRPr="0093004C" w:rsidRDefault="00E54797" w:rsidP="00E54797">
      <w:pPr>
        <w:pStyle w:val="TH"/>
      </w:pPr>
      <w:r w:rsidRPr="0093004C">
        <w:object w:dxaOrig="6846" w:dyaOrig="3102" w14:anchorId="7F151889">
          <v:shape id="_x0000_i1048" type="#_x0000_t75" style="width:341.25pt;height:155.25pt" o:ole="">
            <v:imagedata r:id="rId55" o:title=""/>
          </v:shape>
          <o:OLEObject Type="Embed" ProgID="Word.Document.12" ShapeID="_x0000_i1048" DrawAspect="Content" ObjectID="_1693820044" r:id="rId56">
            <o:FieldCodes>\s</o:FieldCodes>
          </o:OLEObject>
        </w:object>
      </w:r>
    </w:p>
    <w:p w14:paraId="2E4A91D6" w14:textId="1452D068" w:rsidR="008C47BE" w:rsidRPr="0093004C" w:rsidRDefault="00E54797" w:rsidP="0093004C">
      <w:pPr>
        <w:pStyle w:val="TF"/>
        <w:overflowPunct w:val="0"/>
        <w:autoSpaceDE w:val="0"/>
        <w:autoSpaceDN w:val="0"/>
        <w:adjustRightInd w:val="0"/>
        <w:textAlignment w:val="baseline"/>
      </w:pPr>
      <w:r w:rsidRPr="0093004C">
        <w:t>Figure 6.1.2.</w:t>
      </w:r>
      <w:r w:rsidR="00074786">
        <w:t>3</w:t>
      </w:r>
      <w:r w:rsidRPr="0093004C">
        <w:t xml:space="preserve">.2-1: </w:t>
      </w:r>
      <w:r w:rsidR="00074786" w:rsidRPr="000E1D37">
        <w:rPr>
          <w:rFonts w:eastAsia="DengXian"/>
        </w:rPr>
        <w:t xml:space="preserve">End-to-End </w:t>
      </w:r>
      <w:r w:rsidRPr="0093004C">
        <w:t xml:space="preserve">User Plane Stack for </w:t>
      </w:r>
      <w:r w:rsidR="009D3ECE" w:rsidRPr="000E1D37">
        <w:rPr>
          <w:rFonts w:eastAsia="DengXian"/>
        </w:rPr>
        <w:t xml:space="preserve">a </w:t>
      </w:r>
      <w:r w:rsidR="00AE6154">
        <w:rPr>
          <w:rFonts w:hint="eastAsia"/>
          <w:lang w:eastAsia="zh-CN"/>
        </w:rPr>
        <w:t xml:space="preserve">5G ProSe </w:t>
      </w:r>
      <w:r w:rsidR="009D3ECE" w:rsidRPr="000E1D37">
        <w:rPr>
          <w:rFonts w:eastAsia="DengXian"/>
        </w:rPr>
        <w:t>Remote UE using</w:t>
      </w:r>
      <w:r w:rsidR="009D3ECE" w:rsidRPr="0093004C">
        <w:t xml:space="preserve"> </w:t>
      </w:r>
      <w:r w:rsidR="00AE6154">
        <w:rPr>
          <w:rFonts w:hint="eastAsia"/>
          <w:lang w:eastAsia="zh-CN"/>
        </w:rPr>
        <w:t xml:space="preserve">5G ProSe </w:t>
      </w:r>
      <w:r w:rsidRPr="0093004C">
        <w:t>L</w:t>
      </w:r>
      <w:r w:rsidR="009D3ECE">
        <w:rPr>
          <w:rFonts w:eastAsia="DengXian"/>
        </w:rPr>
        <w:t>ayer-</w:t>
      </w:r>
      <w:r w:rsidRPr="0093004C">
        <w:t>2 UE-to-Network Relay</w:t>
      </w:r>
    </w:p>
    <w:p w14:paraId="622FF3DB" w14:textId="77777777" w:rsidR="008C47BE" w:rsidRPr="0093004C" w:rsidRDefault="008C47BE" w:rsidP="008C47BE">
      <w:pPr>
        <w:pStyle w:val="Heading2"/>
        <w:rPr>
          <w:lang w:eastAsia="ko-KR"/>
        </w:rPr>
      </w:pPr>
      <w:bookmarkStart w:id="773" w:name="_Toc66692711"/>
      <w:bookmarkStart w:id="774" w:name="_Toc66701890"/>
      <w:bookmarkStart w:id="775" w:name="_Toc69883564"/>
      <w:bookmarkStart w:id="776" w:name="_Toc73625577"/>
      <w:bookmarkStart w:id="777" w:name="_Toc83206686"/>
      <w:r w:rsidRPr="0093004C">
        <w:rPr>
          <w:lang w:eastAsia="ko-KR"/>
        </w:rPr>
        <w:t>6.2</w:t>
      </w:r>
      <w:r w:rsidRPr="0093004C">
        <w:rPr>
          <w:lang w:eastAsia="ko-KR"/>
        </w:rPr>
        <w:tab/>
        <w:t>Procedures for Service Authorization and Provisioning to UE</w:t>
      </w:r>
      <w:bookmarkEnd w:id="773"/>
      <w:bookmarkEnd w:id="774"/>
      <w:bookmarkEnd w:id="775"/>
      <w:bookmarkEnd w:id="776"/>
      <w:bookmarkEnd w:id="777"/>
    </w:p>
    <w:p w14:paraId="64AAF432" w14:textId="77777777" w:rsidR="008C47BE" w:rsidRPr="0093004C" w:rsidRDefault="008C47BE" w:rsidP="008C47BE">
      <w:pPr>
        <w:pStyle w:val="Heading3"/>
      </w:pPr>
      <w:bookmarkStart w:id="778" w:name="_Toc66692712"/>
      <w:bookmarkStart w:id="779" w:name="_Toc66701891"/>
      <w:bookmarkStart w:id="780" w:name="_Toc69883565"/>
      <w:bookmarkStart w:id="781" w:name="_Toc73625578"/>
      <w:bookmarkStart w:id="782" w:name="_Toc83206687"/>
      <w:r w:rsidRPr="0093004C">
        <w:t>6.2.1</w:t>
      </w:r>
      <w:r w:rsidRPr="0093004C">
        <w:tab/>
        <w:t>General</w:t>
      </w:r>
      <w:bookmarkEnd w:id="778"/>
      <w:bookmarkEnd w:id="779"/>
      <w:bookmarkEnd w:id="780"/>
      <w:bookmarkEnd w:id="781"/>
      <w:bookmarkEnd w:id="782"/>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783" w:name="_Toc66692713"/>
      <w:bookmarkStart w:id="784" w:name="_Toc66701892"/>
      <w:bookmarkStart w:id="785" w:name="_Toc69883566"/>
      <w:bookmarkStart w:id="786" w:name="_Toc73625579"/>
      <w:bookmarkStart w:id="787" w:name="_Toc83206688"/>
      <w:r w:rsidRPr="0093004C">
        <w:t>6.2.2</w:t>
      </w:r>
      <w:r w:rsidRPr="0093004C">
        <w:tab/>
        <w:t>PCF based Service Authorization and Provisioning to UE</w:t>
      </w:r>
      <w:bookmarkEnd w:id="783"/>
      <w:bookmarkEnd w:id="784"/>
      <w:bookmarkEnd w:id="785"/>
      <w:bookmarkEnd w:id="786"/>
      <w:bookmarkEnd w:id="787"/>
    </w:p>
    <w:p w14:paraId="3C1D2C76" w14:textId="44D1E35B"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FA016A" w:rsidRPr="0093004C">
        <w:t>TS</w:t>
      </w:r>
      <w:r w:rsidR="00FA016A">
        <w:t> </w:t>
      </w:r>
      <w:r w:rsidR="00FA016A" w:rsidRPr="0093004C">
        <w:t>23.502</w:t>
      </w:r>
      <w:r w:rsidR="00FA016A">
        <w:t> </w:t>
      </w:r>
      <w:r w:rsidR="00FA016A"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FA016A" w:rsidRPr="0093004C">
        <w:t>TS</w:t>
      </w:r>
      <w:r w:rsidR="00FA016A">
        <w:t> </w:t>
      </w:r>
      <w:r w:rsidR="00FA016A" w:rsidRPr="0093004C">
        <w:t>23.502</w:t>
      </w:r>
      <w:r w:rsidR="00FA016A">
        <w:t> </w:t>
      </w:r>
      <w:r w:rsidR="00FA016A" w:rsidRPr="0093004C">
        <w:t>[</w:t>
      </w:r>
      <w:r w:rsidRPr="0093004C">
        <w:t>5] and UE Policy Association Modification procedure as defined in clause</w:t>
      </w:r>
      <w:r w:rsidRPr="0093004C">
        <w:rPr>
          <w:lang w:eastAsia="zh-CN"/>
        </w:rPr>
        <w:t> </w:t>
      </w:r>
      <w:r w:rsidRPr="0093004C">
        <w:t xml:space="preserve">4.16.12 of </w:t>
      </w:r>
      <w:r w:rsidR="00FA016A" w:rsidRPr="0093004C">
        <w:t>TS</w:t>
      </w:r>
      <w:r w:rsidR="00FA016A">
        <w:t> </w:t>
      </w:r>
      <w:r w:rsidR="00FA016A" w:rsidRPr="0093004C">
        <w:t>23.502</w:t>
      </w:r>
      <w:r w:rsidR="00FA016A">
        <w:t> </w:t>
      </w:r>
      <w:r w:rsidR="00FA016A" w:rsidRPr="0093004C">
        <w:t>[</w:t>
      </w:r>
      <w:r w:rsidRPr="0093004C">
        <w:t>5] apply with the following additions:</w:t>
      </w:r>
    </w:p>
    <w:p w14:paraId="3D476C88" w14:textId="77777777" w:rsidR="00326948"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4811E03A"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r w:rsidR="007F6D52">
        <w:t>c</w:t>
      </w:r>
      <w:r w:rsidR="001A335A">
        <w:t>apabilities</w:t>
      </w:r>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25A064E2"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FA016A" w:rsidRPr="0093004C">
        <w:t>TS</w:t>
      </w:r>
      <w:r w:rsidR="00FA016A">
        <w:t> </w:t>
      </w:r>
      <w:r w:rsidR="00FA016A" w:rsidRPr="0093004C">
        <w:t>23.503</w:t>
      </w:r>
      <w:r w:rsidR="00FA016A">
        <w:t> </w:t>
      </w:r>
      <w:r w:rsidR="00FA016A"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FA016A" w:rsidRPr="0093004C">
        <w:t>TS</w:t>
      </w:r>
      <w:r w:rsidR="00FA016A">
        <w:t> </w:t>
      </w:r>
      <w:r w:rsidR="00FA016A" w:rsidRPr="0093004C">
        <w:t>23.502</w:t>
      </w:r>
      <w:r w:rsidR="00FA016A">
        <w:t> </w:t>
      </w:r>
      <w:r w:rsidR="00FA016A"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7B4F5346"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FA016A" w:rsidRPr="0093004C">
        <w:t>TS</w:t>
      </w:r>
      <w:r w:rsidR="00FA016A">
        <w:t> </w:t>
      </w:r>
      <w:r w:rsidR="00FA016A" w:rsidRPr="0093004C">
        <w:t>23.502</w:t>
      </w:r>
      <w:r w:rsidR="00FA016A">
        <w:t> </w:t>
      </w:r>
      <w:r w:rsidR="00FA016A" w:rsidRPr="0093004C">
        <w:t>[</w:t>
      </w:r>
      <w:r w:rsidRPr="0093004C">
        <w:t>5].</w:t>
      </w:r>
    </w:p>
    <w:p w14:paraId="1F006BF8" w14:textId="1AEEFB45"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FA016A" w:rsidRPr="0093004C">
        <w:t>TS</w:t>
      </w:r>
      <w:r w:rsidR="00FA016A">
        <w:t> </w:t>
      </w:r>
      <w:r w:rsidR="00FA016A" w:rsidRPr="0093004C">
        <w:t>23.502</w:t>
      </w:r>
      <w:r w:rsidR="00FA016A">
        <w:t> </w:t>
      </w:r>
      <w:r w:rsidR="00FA016A" w:rsidRPr="0093004C">
        <w:t>[</w:t>
      </w:r>
      <w:r w:rsidRPr="0093004C">
        <w:t>5].</w:t>
      </w:r>
    </w:p>
    <w:p w14:paraId="1866556A" w14:textId="5462E4BB" w:rsidR="00395A71" w:rsidRDefault="00395A71" w:rsidP="00395A71">
      <w:pPr>
        <w:pStyle w:val="B1"/>
      </w:pPr>
      <w:r>
        <w:t>-</w:t>
      </w:r>
      <w:r>
        <w:tab/>
        <w:t xml:space="preserve">When there is a change of service specific parameter (including path selection policy) as described in clause 6.2.5 (performing the procedure in clause 4.15.6.7 of </w:t>
      </w:r>
      <w:r w:rsidR="00FA016A">
        <w:t>TS 23.502 [</w:t>
      </w:r>
      <w:r>
        <w:t>5]).</w:t>
      </w:r>
    </w:p>
    <w:p w14:paraId="523CB9AF" w14:textId="77777777" w:rsidR="00395A71" w:rsidRDefault="00395A71" w:rsidP="00395A71">
      <w:pPr>
        <w:pStyle w:val="B1"/>
      </w:pPr>
      <w:r>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0C612CE6" w:rsidR="00D850C8" w:rsidRPr="0093004C" w:rsidRDefault="00D850C8" w:rsidP="008C47BE">
      <w:pPr>
        <w:rPr>
          <w:lang w:eastAsia="zh-CN"/>
        </w:rPr>
      </w:pPr>
      <w:r w:rsidRPr="00395A71">
        <w:rPr>
          <w:lang w:eastAsia="zh-CN"/>
        </w:rPr>
        <w:t xml:space="preserve">When a </w:t>
      </w:r>
      <w:r w:rsidR="00B10444">
        <w:rPr>
          <w:rFonts w:hint="eastAsia"/>
          <w:lang w:eastAsia="zh-CN"/>
        </w:rPr>
        <w:t>5G ProSe Layer-3</w:t>
      </w:r>
      <w:r w:rsidR="00B10444">
        <w:rPr>
          <w:lang w:eastAsia="zh-CN"/>
        </w:rPr>
        <w:t xml:space="preserve"> </w:t>
      </w:r>
      <w:r w:rsidRPr="00395A71">
        <w:rPr>
          <w:lang w:eastAsia="zh-CN"/>
        </w:rPr>
        <w:t xml:space="preserve">Remote UE is accessing to 5GC via a </w:t>
      </w:r>
      <w:r w:rsidR="005E7866">
        <w:rPr>
          <w:rFonts w:hint="eastAsia"/>
          <w:lang w:eastAsia="zh-CN"/>
        </w:rPr>
        <w:t xml:space="preserve">5G ProSe </w:t>
      </w:r>
      <w:r w:rsidRPr="00395A71">
        <w:rPr>
          <w:lang w:eastAsia="zh-CN"/>
        </w:rPr>
        <w:t xml:space="preserve">Layer-3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5G ProSe</w:t>
      </w:r>
      <w:r w:rsidR="002C40E1" w:rsidRPr="002C40E1">
        <w:rPr>
          <w:rFonts w:hint="eastAsia"/>
          <w:lang w:eastAsia="zh-CN"/>
        </w:rPr>
        <w:t xml:space="preserve"> </w:t>
      </w:r>
      <w:r w:rsidR="002C40E1">
        <w:rPr>
          <w:rFonts w:hint="eastAsia"/>
          <w:lang w:eastAsia="zh-CN"/>
        </w:rPr>
        <w:t>Layer-3</w:t>
      </w:r>
      <w:r w:rsidR="0075080D" w:rsidRPr="00395A71">
        <w:rPr>
          <w:lang w:eastAsia="zh-CN"/>
        </w:rPr>
        <w:t xml:space="preserve"> </w:t>
      </w:r>
      <w:r w:rsidRPr="00395A71">
        <w:rPr>
          <w:lang w:eastAsia="zh-CN"/>
        </w:rPr>
        <w:t>Remote UE are not supported.</w:t>
      </w:r>
    </w:p>
    <w:p w14:paraId="263BAF15" w14:textId="77777777" w:rsidR="008C47BE" w:rsidRPr="0093004C" w:rsidRDefault="008C47BE" w:rsidP="008C47BE">
      <w:pPr>
        <w:pStyle w:val="Heading3"/>
        <w:rPr>
          <w:lang w:eastAsia="zh-CN"/>
        </w:rPr>
      </w:pPr>
      <w:bookmarkStart w:id="788" w:name="_Toc66692714"/>
      <w:bookmarkStart w:id="789" w:name="_Toc66701893"/>
      <w:bookmarkStart w:id="790" w:name="_Toc69883567"/>
      <w:bookmarkStart w:id="791" w:name="_Toc73625580"/>
      <w:bookmarkStart w:id="792" w:name="_Toc83206689"/>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788"/>
      <w:bookmarkEnd w:id="789"/>
      <w:bookmarkEnd w:id="790"/>
      <w:bookmarkEnd w:id="791"/>
      <w:bookmarkEnd w:id="792"/>
    </w:p>
    <w:p w14:paraId="5AB87039" w14:textId="614577A3"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FA016A" w:rsidRPr="0093004C">
        <w:rPr>
          <w:lang w:eastAsia="zh-CN"/>
        </w:rPr>
        <w:t>TS</w:t>
      </w:r>
      <w:r w:rsidR="00FA016A">
        <w:rPr>
          <w:lang w:eastAsia="zh-CN"/>
        </w:rPr>
        <w:t> </w:t>
      </w:r>
      <w:r w:rsidR="00FA016A" w:rsidRPr="0093004C">
        <w:rPr>
          <w:lang w:eastAsia="zh-CN"/>
        </w:rPr>
        <w:t>23.501</w:t>
      </w:r>
      <w:r w:rsidR="00FA016A">
        <w:rPr>
          <w:lang w:eastAsia="zh-CN"/>
        </w:rPr>
        <w:t> </w:t>
      </w:r>
      <w:r w:rsidR="00FA016A"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793" w:name="_Toc66692715"/>
      <w:bookmarkStart w:id="794" w:name="_Toc66701894"/>
      <w:bookmarkStart w:id="795" w:name="_Toc69883568"/>
      <w:bookmarkStart w:id="796" w:name="_Toc73625581"/>
      <w:bookmarkStart w:id="797" w:name="_Toc83206690"/>
      <w:r w:rsidRPr="0093004C">
        <w:t>6.2.4</w:t>
      </w:r>
      <w:r w:rsidRPr="0093004C">
        <w:tab/>
        <w:t>Procedure for UE triggered ProSe Policy provisioning</w:t>
      </w:r>
      <w:bookmarkEnd w:id="793"/>
      <w:bookmarkEnd w:id="794"/>
      <w:bookmarkEnd w:id="795"/>
      <w:bookmarkEnd w:id="796"/>
      <w:bookmarkEnd w:id="797"/>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9" type="#_x0000_t75" style="width:383.25pt;height:146.25pt" o:ole="">
            <v:imagedata r:id="rId57" o:title=""/>
          </v:shape>
          <o:OLEObject Type="Embed" ProgID="Visio.Drawing.15" ShapeID="_x0000_i1049" DrawAspect="Content" ObjectID="_1693820045" r:id="rId58"/>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1F36FD40" w:rsidR="008C47BE" w:rsidRPr="0093004C" w:rsidRDefault="008C47BE" w:rsidP="008C47BE">
      <w:pPr>
        <w:pStyle w:val="B1"/>
      </w:pPr>
      <w:r w:rsidRPr="0093004C">
        <w:t>3.</w:t>
      </w:r>
      <w:r w:rsidRPr="0093004C">
        <w:tab/>
        <w:t xml:space="preserve">The UE Policy delivery procedure defined in clause 4.2.4.3 of </w:t>
      </w:r>
      <w:r w:rsidR="00FA016A" w:rsidRPr="0093004C">
        <w:t>TS</w:t>
      </w:r>
      <w:r w:rsidR="00FA016A">
        <w:t> </w:t>
      </w:r>
      <w:r w:rsidR="00FA016A" w:rsidRPr="0093004C">
        <w:t>23.502</w:t>
      </w:r>
      <w:r w:rsidR="00FA016A">
        <w:t> </w:t>
      </w:r>
      <w:r w:rsidR="00FA016A" w:rsidRPr="0093004C">
        <w:t>[</w:t>
      </w:r>
      <w:r w:rsidRPr="0093004C">
        <w:t>5] is triggered.</w:t>
      </w:r>
    </w:p>
    <w:p w14:paraId="29134CFB" w14:textId="77777777" w:rsidR="008C47BE" w:rsidRPr="0093004C" w:rsidRDefault="008C47BE" w:rsidP="008C47BE">
      <w:pPr>
        <w:pStyle w:val="Heading3"/>
        <w:rPr>
          <w:lang w:eastAsia="ko-KR"/>
        </w:rPr>
      </w:pPr>
      <w:bookmarkStart w:id="798" w:name="_Toc66692716"/>
      <w:bookmarkStart w:id="799" w:name="_Toc66701895"/>
      <w:bookmarkStart w:id="800" w:name="_Toc69883569"/>
      <w:bookmarkStart w:id="801" w:name="_Toc73625582"/>
      <w:bookmarkStart w:id="802" w:name="_Toc83206691"/>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798"/>
      <w:bookmarkEnd w:id="799"/>
      <w:bookmarkEnd w:id="800"/>
      <w:bookmarkEnd w:id="801"/>
      <w:bookmarkEnd w:id="802"/>
    </w:p>
    <w:p w14:paraId="647D132C" w14:textId="40868B7F"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FA016A" w:rsidRPr="0093004C">
        <w:rPr>
          <w:lang w:eastAsia="ko-KR"/>
        </w:rPr>
        <w:t>TS</w:t>
      </w:r>
      <w:r w:rsidR="00FA016A">
        <w:rPr>
          <w:lang w:eastAsia="ko-KR"/>
        </w:rPr>
        <w:t> </w:t>
      </w:r>
      <w:r w:rsidR="00FA016A" w:rsidRPr="0093004C">
        <w:rPr>
          <w:lang w:eastAsia="ko-KR"/>
        </w:rPr>
        <w:t>23.502</w:t>
      </w:r>
      <w:r w:rsidR="00FA016A">
        <w:rPr>
          <w:lang w:eastAsia="ko-KR"/>
        </w:rPr>
        <w:t> </w:t>
      </w:r>
      <w:r w:rsidR="00FA016A" w:rsidRPr="0093004C">
        <w:rPr>
          <w:lang w:eastAsia="ko-KR"/>
        </w:rPr>
        <w:t>[</w:t>
      </w:r>
      <w:r w:rsidRPr="0093004C">
        <w:rPr>
          <w:lang w:eastAsia="ko-KR"/>
        </w:rPr>
        <w:t>5] is performed with the following considerations:</w:t>
      </w:r>
    </w:p>
    <w:p w14:paraId="2D555E98" w14:textId="6DC59272" w:rsidR="008C47BE" w:rsidRPr="0093004C" w:rsidRDefault="008C47BE" w:rsidP="008C47BE">
      <w:pPr>
        <w:pStyle w:val="B1"/>
      </w:pPr>
      <w:r w:rsidRPr="0093004C">
        <w:rPr>
          <w:lang w:eastAsia="ko-KR"/>
        </w:rPr>
        <w:t>-</w:t>
      </w:r>
      <w:r w:rsidRPr="0093004C">
        <w:rPr>
          <w:lang w:eastAsia="ko-KR"/>
        </w:rPr>
        <w:tab/>
        <w:t xml:space="preserve">The AF in </w:t>
      </w:r>
      <w:r w:rsidR="00FA016A" w:rsidRPr="0093004C">
        <w:rPr>
          <w:lang w:eastAsia="ko-KR"/>
        </w:rPr>
        <w:t>TS</w:t>
      </w:r>
      <w:r w:rsidR="00FA016A">
        <w:rPr>
          <w:lang w:eastAsia="ko-KR"/>
        </w:rPr>
        <w:t> </w:t>
      </w:r>
      <w:r w:rsidR="00FA016A" w:rsidRPr="0093004C">
        <w:rPr>
          <w:lang w:eastAsia="ko-KR"/>
        </w:rPr>
        <w:t>23.502</w:t>
      </w:r>
      <w:r w:rsidR="00FA016A">
        <w:rPr>
          <w:lang w:eastAsia="ko-KR"/>
        </w:rPr>
        <w:t> </w:t>
      </w:r>
      <w:r w:rsidR="00FA016A"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2AA83AC7" w:rsidR="00F8344D" w:rsidRPr="0093004C" w:rsidRDefault="00F8344D">
      <w:pPr>
        <w:pStyle w:val="B1"/>
        <w:rPr>
          <w:lang w:eastAsia="zh-CN"/>
        </w:rPr>
      </w:pPr>
      <w:r w:rsidRPr="0093004C">
        <w:t>-</w:t>
      </w:r>
      <w:r w:rsidRPr="0093004C">
        <w:tab/>
        <w:t>Service Parameters for</w:t>
      </w:r>
      <w:r w:rsidR="00CA4BF7">
        <w:t xml:space="preserve"> </w:t>
      </w:r>
      <w:r w:rsidR="00CA4BF7">
        <w:rPr>
          <w:rFonts w:hint="eastAsia"/>
          <w:lang w:eastAsia="zh-CN"/>
        </w:rPr>
        <w:t>5G</w:t>
      </w:r>
      <w:r w:rsidRPr="0093004C">
        <w:t xml:space="preserve"> ProSe </w:t>
      </w:r>
      <w:r w:rsidR="004F3A9A">
        <w:rPr>
          <w:rFonts w:hint="eastAsia"/>
          <w:lang w:eastAsia="zh-CN"/>
        </w:rPr>
        <w:t>UE-to-Network</w:t>
      </w:r>
      <w:r w:rsidR="004F3A9A" w:rsidRPr="0093004C">
        <w:t xml:space="preserve"> </w:t>
      </w:r>
      <w:r w:rsidRPr="0093004C">
        <w:t xml:space="preserve">Relay Discovery and </w:t>
      </w:r>
      <w:r w:rsidR="00250B9F">
        <w:rPr>
          <w:rFonts w:hint="eastAsia"/>
          <w:lang w:eastAsia="zh-CN"/>
        </w:rPr>
        <w:t xml:space="preserve">5G </w:t>
      </w:r>
      <w:r w:rsidRPr="0093004C">
        <w:t xml:space="preserve">ProSe </w:t>
      </w:r>
      <w:r w:rsidR="00A439E7">
        <w:rPr>
          <w:rFonts w:hint="eastAsia"/>
          <w:lang w:eastAsia="zh-CN"/>
        </w:rPr>
        <w:t>UE-to-Network</w:t>
      </w:r>
      <w:r w:rsidR="00A439E7" w:rsidRPr="0093004C">
        <w:t xml:space="preserve"> </w:t>
      </w:r>
      <w:r w:rsidRPr="0093004C">
        <w:t>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803" w:name="_Toc66692717"/>
      <w:bookmarkStart w:id="804" w:name="_Toc66701896"/>
      <w:bookmarkStart w:id="805" w:name="_Toc69883570"/>
      <w:bookmarkStart w:id="806" w:name="_Toc73625583"/>
      <w:bookmarkStart w:id="807" w:name="_Toc83206692"/>
      <w:r w:rsidRPr="0093004C">
        <w:t>6.3</w:t>
      </w:r>
      <w:r w:rsidRPr="0093004C">
        <w:tab/>
      </w:r>
      <w:r w:rsidR="005421DF">
        <w:t xml:space="preserve">5G </w:t>
      </w:r>
      <w:r w:rsidRPr="0093004C">
        <w:t>ProSe Direct Discovery</w:t>
      </w:r>
      <w:bookmarkEnd w:id="803"/>
      <w:bookmarkEnd w:id="804"/>
      <w:bookmarkEnd w:id="805"/>
      <w:bookmarkEnd w:id="806"/>
      <w:bookmarkEnd w:id="807"/>
    </w:p>
    <w:p w14:paraId="3BC65214" w14:textId="16A2B708" w:rsidR="008C47BE" w:rsidRPr="0093004C" w:rsidRDefault="008C47BE" w:rsidP="008C47BE">
      <w:pPr>
        <w:pStyle w:val="Heading3"/>
        <w:rPr>
          <w:lang w:eastAsia="zh-CN"/>
        </w:rPr>
      </w:pPr>
      <w:bookmarkStart w:id="808" w:name="_Toc66692718"/>
      <w:bookmarkStart w:id="809" w:name="_Toc66701897"/>
      <w:bookmarkStart w:id="810" w:name="_Toc69883571"/>
      <w:bookmarkStart w:id="811" w:name="_Toc73625584"/>
      <w:bookmarkStart w:id="812" w:name="_Toc83206693"/>
      <w:r w:rsidRPr="0093004C">
        <w:rPr>
          <w:lang w:eastAsia="zh-CN"/>
        </w:rPr>
        <w:t>6.3.1</w:t>
      </w:r>
      <w:r w:rsidRPr="0093004C">
        <w:rPr>
          <w:lang w:eastAsia="zh-CN"/>
        </w:rPr>
        <w:tab/>
      </w:r>
      <w:r w:rsidR="005421DF">
        <w:rPr>
          <w:lang w:eastAsia="zh-CN"/>
        </w:rPr>
        <w:t xml:space="preserve">5G </w:t>
      </w:r>
      <w:r w:rsidRPr="0093004C">
        <w:t>ProSe Direct Discovery with 5G DDNMF</w:t>
      </w:r>
      <w:bookmarkEnd w:id="808"/>
      <w:bookmarkEnd w:id="809"/>
      <w:bookmarkEnd w:id="810"/>
      <w:bookmarkEnd w:id="811"/>
      <w:bookmarkEnd w:id="812"/>
    </w:p>
    <w:p w14:paraId="424798B1" w14:textId="77777777" w:rsidR="008C47BE" w:rsidRPr="0093004C" w:rsidRDefault="008C47BE" w:rsidP="008C47BE">
      <w:pPr>
        <w:pStyle w:val="Heading4"/>
      </w:pPr>
      <w:bookmarkStart w:id="813" w:name="_Toc517047997"/>
      <w:bookmarkStart w:id="814" w:name="_Toc45003273"/>
      <w:bookmarkStart w:id="815" w:name="_Toc66701898"/>
      <w:bookmarkStart w:id="816" w:name="_Toc69883572"/>
      <w:bookmarkStart w:id="817" w:name="_Toc73625585"/>
      <w:bookmarkStart w:id="818" w:name="_Toc83206694"/>
      <w:bookmarkStart w:id="819" w:name="_Hlk64323931"/>
      <w:r w:rsidRPr="0093004C">
        <w:t>6.3.1.1</w:t>
      </w:r>
      <w:r w:rsidRPr="0093004C">
        <w:tab/>
        <w:t>Overview</w:t>
      </w:r>
      <w:bookmarkEnd w:id="813"/>
      <w:bookmarkEnd w:id="814"/>
      <w:bookmarkEnd w:id="815"/>
      <w:bookmarkEnd w:id="816"/>
      <w:bookmarkEnd w:id="817"/>
      <w:bookmarkEnd w:id="818"/>
    </w:p>
    <w:bookmarkEnd w:id="819"/>
    <w:p w14:paraId="4FB98675" w14:textId="75CF1AF7"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defined in </w:t>
      </w:r>
      <w:r w:rsidR="00FA016A" w:rsidRPr="0093004C">
        <w:rPr>
          <w:rFonts w:eastAsia="SimSun"/>
        </w:rPr>
        <w:t>TS</w:t>
      </w:r>
      <w:r w:rsidR="00FA016A">
        <w:rPr>
          <w:rFonts w:eastAsia="SimSun"/>
        </w:rPr>
        <w:t> </w:t>
      </w:r>
      <w:r w:rsidR="00FA016A" w:rsidRPr="0093004C">
        <w:rPr>
          <w:rFonts w:eastAsia="SimSun"/>
        </w:rPr>
        <w:t>23.303</w:t>
      </w:r>
      <w:r w:rsidR="00FA016A">
        <w:rPr>
          <w:rFonts w:eastAsia="SimSun"/>
        </w:rPr>
        <w:t> </w:t>
      </w:r>
      <w:r w:rsidR="00FA016A"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217E4E33"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FA016A" w:rsidRPr="0093004C">
        <w:rPr>
          <w:rFonts w:eastAsia="SimSun"/>
        </w:rPr>
        <w:t>TS</w:t>
      </w:r>
      <w:r w:rsidR="00FA016A">
        <w:rPr>
          <w:rFonts w:eastAsia="SimSun"/>
        </w:rPr>
        <w:t> </w:t>
      </w:r>
      <w:r w:rsidR="00FA016A" w:rsidRPr="0093004C">
        <w:rPr>
          <w:rFonts w:eastAsia="SimSun"/>
        </w:rPr>
        <w:t>38.331</w:t>
      </w:r>
      <w:r w:rsidR="00FA016A">
        <w:rPr>
          <w:rFonts w:eastAsia="SimSun"/>
        </w:rPr>
        <w:t> </w:t>
      </w:r>
      <w:r w:rsidR="00FA016A"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820" w:name="_Toc66701899"/>
      <w:bookmarkStart w:id="821" w:name="_Toc69883573"/>
      <w:bookmarkStart w:id="822" w:name="_Toc73625586"/>
      <w:bookmarkStart w:id="823" w:name="_Toc83206695"/>
      <w:bookmarkStart w:id="824" w:name="_Toc517048000"/>
      <w:bookmarkStart w:id="825" w:name="_Toc45003276"/>
      <w:r w:rsidRPr="0093004C">
        <w:t>6.3.1.2</w:t>
      </w:r>
      <w:r w:rsidRPr="0093004C">
        <w:tab/>
        <w:t xml:space="preserve">Overall procedure for </w:t>
      </w:r>
      <w:r w:rsidR="00BB12B8">
        <w:t xml:space="preserve">5G </w:t>
      </w:r>
      <w:r w:rsidRPr="0093004C">
        <w:t>ProSe Direct Discovery (Model A)</w:t>
      </w:r>
      <w:bookmarkEnd w:id="820"/>
      <w:bookmarkEnd w:id="821"/>
      <w:bookmarkEnd w:id="822"/>
      <w:bookmarkEnd w:id="823"/>
    </w:p>
    <w:bookmarkEnd w:id="824"/>
    <w:bookmarkEnd w:id="825"/>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50" type="#_x0000_t75" style="width:481.5pt;height:350.25pt" o:ole="">
            <v:imagedata r:id="rId59" o:title=""/>
          </v:shape>
          <o:OLEObject Type="Embed" ProgID="Visio.Drawing.15" ShapeID="_x0000_i1050" DrawAspect="Content" ObjectID="_1693820046" r:id="rId60"/>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826" w:name="_Toc66701900"/>
      <w:bookmarkStart w:id="827" w:name="_Toc69883574"/>
      <w:bookmarkStart w:id="828" w:name="_Toc73625587"/>
      <w:bookmarkStart w:id="829" w:name="_Toc83206696"/>
      <w:bookmarkStart w:id="830" w:name="_Toc517048001"/>
      <w:bookmarkStart w:id="831" w:name="_Toc45003277"/>
      <w:r w:rsidRPr="0093004C">
        <w:t>6.3.1.3</w:t>
      </w:r>
      <w:r w:rsidRPr="0093004C">
        <w:tab/>
        <w:t xml:space="preserve">Overall procedure for </w:t>
      </w:r>
      <w:r w:rsidR="00BB12B8">
        <w:t xml:space="preserve">5G </w:t>
      </w:r>
      <w:r w:rsidRPr="0093004C">
        <w:t>ProSe Direct Discovery (Model B)</w:t>
      </w:r>
      <w:bookmarkEnd w:id="826"/>
      <w:bookmarkEnd w:id="827"/>
      <w:bookmarkEnd w:id="828"/>
      <w:bookmarkEnd w:id="829"/>
    </w:p>
    <w:bookmarkEnd w:id="830"/>
    <w:bookmarkEnd w:id="831"/>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51" type="#_x0000_t75" style="width:481.5pt;height:400.5pt" o:ole="">
            <v:imagedata r:id="rId61" o:title=""/>
          </v:shape>
          <o:OLEObject Type="Embed" ProgID="Visio.Drawing.15" ShapeID="_x0000_i1051" DrawAspect="Content" ObjectID="_1693820047" r:id="rId62"/>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832" w:name="_Toc73625588"/>
      <w:bookmarkStart w:id="833" w:name="_Toc83206697"/>
      <w:r w:rsidRPr="0093004C">
        <w:t>6.3.1.4</w:t>
      </w:r>
      <w:r w:rsidRPr="0093004C">
        <w:tab/>
        <w:t>Discovery Request procedures</w:t>
      </w:r>
      <w:bookmarkEnd w:id="832"/>
      <w:bookmarkEnd w:id="833"/>
    </w:p>
    <w:p w14:paraId="5020C57B" w14:textId="305D4DCB"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FA016A" w:rsidRPr="0093004C">
        <w:rPr>
          <w:rFonts w:eastAsia="SimSun"/>
        </w:rPr>
        <w:t>TS</w:t>
      </w:r>
      <w:r w:rsidR="00FA016A">
        <w:rPr>
          <w:rFonts w:eastAsia="SimSun"/>
        </w:rPr>
        <w:t> </w:t>
      </w:r>
      <w:r w:rsidR="00FA016A" w:rsidRPr="0093004C">
        <w:rPr>
          <w:rFonts w:eastAsia="SimSun"/>
        </w:rPr>
        <w:t>23.303</w:t>
      </w:r>
      <w:r w:rsidR="00FA016A">
        <w:rPr>
          <w:rFonts w:eastAsia="SimSun"/>
        </w:rPr>
        <w:t> </w:t>
      </w:r>
      <w:r w:rsidR="00FA016A"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14800BB1"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834"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FA016A" w:rsidRPr="0093004C">
        <w:rPr>
          <w:rFonts w:eastAsia="SimSun"/>
          <w:noProof/>
        </w:rPr>
        <w:t>TS</w:t>
      </w:r>
      <w:r w:rsidR="00FA016A">
        <w:rPr>
          <w:rFonts w:eastAsia="SimSun"/>
          <w:noProof/>
        </w:rPr>
        <w:t> </w:t>
      </w:r>
      <w:r w:rsidR="00FA016A" w:rsidRPr="0093004C">
        <w:rPr>
          <w:rFonts w:eastAsia="SimSun"/>
          <w:noProof/>
        </w:rPr>
        <w:t>23.502</w:t>
      </w:r>
      <w:r w:rsidR="00FA016A">
        <w:rPr>
          <w:rFonts w:eastAsia="SimSun"/>
          <w:noProof/>
        </w:rPr>
        <w:t> </w:t>
      </w:r>
      <w:r w:rsidR="00FA016A"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834"/>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623D0B9C" w:rsidR="008C47BE" w:rsidRPr="0093004C" w:rsidRDefault="008C47BE" w:rsidP="008C47BE">
      <w:pPr>
        <w:rPr>
          <w:rFonts w:eastAsia="SimSun"/>
        </w:rPr>
      </w:pPr>
      <w:r w:rsidRPr="0093004C">
        <w:rPr>
          <w:rFonts w:eastAsia="SimSun"/>
        </w:rPr>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FA016A" w:rsidRPr="0093004C">
        <w:rPr>
          <w:rFonts w:eastAsia="SimSun"/>
        </w:rPr>
        <w:t>TS</w:t>
      </w:r>
      <w:r w:rsidR="00FA016A">
        <w:rPr>
          <w:rFonts w:eastAsia="SimSun"/>
        </w:rPr>
        <w:t> </w:t>
      </w:r>
      <w:r w:rsidR="00FA016A" w:rsidRPr="0093004C">
        <w:rPr>
          <w:rFonts w:eastAsia="SimSun"/>
        </w:rPr>
        <w:t>23.303</w:t>
      </w:r>
      <w:r w:rsidR="00FA016A">
        <w:rPr>
          <w:rFonts w:eastAsia="SimSun"/>
        </w:rPr>
        <w:t> </w:t>
      </w:r>
      <w:r w:rsidR="00FA016A"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42033BB9"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FA016A" w:rsidRPr="0093004C">
        <w:t>TS</w:t>
      </w:r>
      <w:r w:rsidR="00FA016A">
        <w:t> </w:t>
      </w:r>
      <w:r w:rsidR="00FA016A" w:rsidRPr="0093004C">
        <w:t>23.503</w:t>
      </w:r>
      <w:r w:rsidR="00FA016A">
        <w:t> </w:t>
      </w:r>
      <w:r w:rsidR="00FA016A"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835" w:name="_Toc73625589"/>
      <w:bookmarkStart w:id="836" w:name="_Toc83206698"/>
      <w:r w:rsidRPr="0093004C">
        <w:t>6.3.1.5</w:t>
      </w:r>
      <w:r w:rsidRPr="0093004C">
        <w:tab/>
        <w:t>Discovery Reporting procedures</w:t>
      </w:r>
      <w:bookmarkEnd w:id="835"/>
      <w:bookmarkEnd w:id="836"/>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4E572FA7"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FA016A" w:rsidRPr="0093004C">
        <w:t>TS</w:t>
      </w:r>
      <w:r w:rsidR="00FA016A">
        <w:t> </w:t>
      </w:r>
      <w:r w:rsidR="00FA016A" w:rsidRPr="0093004C">
        <w:t>23.303</w:t>
      </w:r>
      <w:r w:rsidR="00FA016A">
        <w:t> </w:t>
      </w:r>
      <w:r w:rsidR="00FA016A"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FA016A" w:rsidRPr="0093004C">
        <w:t>TS</w:t>
      </w:r>
      <w:r w:rsidR="00FA016A">
        <w:t> </w:t>
      </w:r>
      <w:r w:rsidR="00FA016A" w:rsidRPr="0093004C">
        <w:t>23.303</w:t>
      </w:r>
      <w:r w:rsidR="00FA016A">
        <w:t> </w:t>
      </w:r>
      <w:r w:rsidR="00FA016A"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837" w:name="_Toc73625590"/>
      <w:bookmarkStart w:id="838" w:name="_Toc83206699"/>
      <w:r w:rsidRPr="0093004C">
        <w:t>6.3.1.6</w:t>
      </w:r>
      <w:r w:rsidRPr="0093004C">
        <w:tab/>
        <w:t>Announcing Alert Procedures for restricted discovery</w:t>
      </w:r>
      <w:bookmarkEnd w:id="837"/>
      <w:bookmarkEnd w:id="838"/>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0C6C67E4" w:rsidR="008C47BE" w:rsidRPr="0093004C" w:rsidRDefault="008C47BE" w:rsidP="008C47BE">
      <w:r w:rsidRPr="0093004C">
        <w:t xml:space="preserve">The signalling procedure of Announcing Alert Procedure is specified in </w:t>
      </w:r>
      <w:r w:rsidR="00FA016A" w:rsidRPr="0093004C">
        <w:t>TS</w:t>
      </w:r>
      <w:r w:rsidR="00FA016A">
        <w:t> </w:t>
      </w:r>
      <w:r w:rsidR="00FA016A" w:rsidRPr="0093004C">
        <w:t>23.303</w:t>
      </w:r>
      <w:r w:rsidR="00FA016A">
        <w:t> </w:t>
      </w:r>
      <w:r w:rsidR="00FA016A"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839" w:name="_Toc73625591"/>
      <w:bookmarkStart w:id="840" w:name="_Toc83206700"/>
      <w:r w:rsidRPr="0093004C">
        <w:t>6.3.1.7</w:t>
      </w:r>
      <w:r w:rsidRPr="0093004C">
        <w:tab/>
        <w:t>Direct Discovery Update Procedures</w:t>
      </w:r>
      <w:bookmarkEnd w:id="839"/>
      <w:bookmarkEnd w:id="840"/>
    </w:p>
    <w:p w14:paraId="16FBEF32" w14:textId="6F7D71C2" w:rsidR="008C47BE"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FA016A" w:rsidRPr="0093004C">
        <w:t>TS</w:t>
      </w:r>
      <w:r w:rsidR="00FA016A">
        <w:t> </w:t>
      </w:r>
      <w:r w:rsidR="00FA016A" w:rsidRPr="0093004C">
        <w:t>23.303</w:t>
      </w:r>
      <w:r w:rsidR="00FA016A">
        <w:t> </w:t>
      </w:r>
      <w:r w:rsidR="00FA016A" w:rsidRPr="0093004C">
        <w:t>[</w:t>
      </w:r>
      <w:r w:rsidRPr="0093004C">
        <w:t>3] clause</w:t>
      </w:r>
      <w:r w:rsidRPr="0093004C">
        <w:rPr>
          <w:rFonts w:eastAsia="SimSun"/>
          <w:lang w:eastAsia="x-none"/>
        </w:rPr>
        <w:t> </w:t>
      </w:r>
      <w:r w:rsidRPr="0093004C">
        <w:t>5.3.6A</w:t>
      </w:r>
      <w:r w:rsidR="00CF2668">
        <w:t>.1</w:t>
      </w:r>
      <w:r w:rsidRPr="0093004C">
        <w:t xml:space="preserve"> allows both the </w:t>
      </w:r>
      <w:r w:rsidR="00FD7D35">
        <w:t>5G DDNMF</w:t>
      </w:r>
      <w:r w:rsidRPr="0093004C">
        <w:t xml:space="preserve">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0037FAE6" w14:textId="0C250A9D" w:rsidR="00DC2D07" w:rsidRPr="00DC2D07" w:rsidRDefault="00DC2D07" w:rsidP="008C47BE">
      <w:r w:rsidRPr="000234CA">
        <w:rPr>
          <w:rFonts w:eastAsia="SimSun"/>
          <w:lang w:eastAsia="zh-CN"/>
        </w:rPr>
        <w:t xml:space="preserve">A user may decide at any time to change the discovery permissions relating to other users in a ProSe Application Server; then the corresponding ProSe Application Server triggers the procedure as specified in </w:t>
      </w:r>
      <w:r w:rsidR="00FA016A" w:rsidRPr="000234CA">
        <w:rPr>
          <w:rFonts w:eastAsia="SimSun"/>
          <w:lang w:eastAsia="zh-CN"/>
        </w:rPr>
        <w:t>TS</w:t>
      </w:r>
      <w:r w:rsidR="00FA016A">
        <w:rPr>
          <w:rFonts w:eastAsia="SimSun"/>
          <w:lang w:eastAsia="zh-CN"/>
        </w:rPr>
        <w:t> </w:t>
      </w:r>
      <w:r w:rsidR="00FA016A" w:rsidRPr="000234CA">
        <w:rPr>
          <w:rFonts w:eastAsia="SimSun"/>
          <w:lang w:eastAsia="zh-CN"/>
        </w:rPr>
        <w:t>23.303</w:t>
      </w:r>
      <w:r w:rsidR="00FA016A">
        <w:rPr>
          <w:rFonts w:eastAsia="SimSun"/>
          <w:lang w:eastAsia="zh-CN"/>
        </w:rPr>
        <w:t> </w:t>
      </w:r>
      <w:r w:rsidR="00FA016A" w:rsidRPr="000234CA">
        <w:rPr>
          <w:rFonts w:eastAsia="SimSun"/>
          <w:lang w:eastAsia="zh-CN"/>
        </w:rPr>
        <w:t>[</w:t>
      </w:r>
      <w:r w:rsidRPr="000234CA">
        <w:rPr>
          <w:rFonts w:eastAsia="SimSun"/>
          <w:lang w:eastAsia="zh-CN"/>
        </w:rPr>
        <w:t>3] clause 5.3.6A.2 towards the affected 5G DDNMF(s)</w:t>
      </w:r>
      <w:r>
        <w:rPr>
          <w:rFonts w:eastAsia="SimSun"/>
          <w:lang w:eastAsia="zh-CN"/>
        </w:rPr>
        <w:t xml:space="preserve"> to update/revoke the discovery permissions</w:t>
      </w:r>
      <w:r w:rsidRPr="000234CA">
        <w:rPr>
          <w:rFonts w:eastAsia="SimSun"/>
          <w:lang w:eastAsia="zh-CN"/>
        </w:rPr>
        <w:t>. In the defined signalling procedures, the 5G DDNMF(s) takes the role of the "ProSe Function".</w:t>
      </w:r>
    </w:p>
    <w:p w14:paraId="5A1411D3" w14:textId="0431AAF2" w:rsidR="008C47BE" w:rsidRPr="0093004C" w:rsidRDefault="008C47BE" w:rsidP="008C47BE">
      <w:pPr>
        <w:pStyle w:val="Heading3"/>
      </w:pPr>
      <w:bookmarkStart w:id="841" w:name="_Toc66692719"/>
      <w:bookmarkStart w:id="842" w:name="_Toc66701901"/>
      <w:bookmarkStart w:id="843" w:name="_Toc69883575"/>
      <w:bookmarkStart w:id="844" w:name="_Toc73625592"/>
      <w:bookmarkStart w:id="845" w:name="_Toc83206701"/>
      <w:r w:rsidRPr="0093004C">
        <w:t>6.3.2</w:t>
      </w:r>
      <w:r w:rsidRPr="0093004C">
        <w:tab/>
      </w:r>
      <w:r w:rsidR="00B4490B">
        <w:t xml:space="preserve">5G </w:t>
      </w:r>
      <w:r w:rsidRPr="0093004C">
        <w:t>ProSe Direct Discovery procedures over PC5 reference point</w:t>
      </w:r>
      <w:bookmarkEnd w:id="841"/>
      <w:bookmarkEnd w:id="842"/>
      <w:bookmarkEnd w:id="843"/>
      <w:bookmarkEnd w:id="844"/>
      <w:bookmarkEnd w:id="845"/>
    </w:p>
    <w:p w14:paraId="4EFCC27D" w14:textId="77777777" w:rsidR="008C47BE" w:rsidRPr="0093004C" w:rsidRDefault="008C47BE" w:rsidP="008C47BE">
      <w:pPr>
        <w:pStyle w:val="Heading4"/>
      </w:pPr>
      <w:bookmarkStart w:id="846" w:name="_Toc66692720"/>
      <w:bookmarkStart w:id="847" w:name="_Toc66701902"/>
      <w:bookmarkStart w:id="848" w:name="_Toc69883576"/>
      <w:bookmarkStart w:id="849" w:name="_Toc73625593"/>
      <w:bookmarkStart w:id="850" w:name="_Toc83206702"/>
      <w:r w:rsidRPr="0093004C">
        <w:t>6.3.2.1</w:t>
      </w:r>
      <w:r w:rsidRPr="0093004C">
        <w:tab/>
        <w:t>General</w:t>
      </w:r>
      <w:bookmarkEnd w:id="846"/>
      <w:bookmarkEnd w:id="847"/>
      <w:bookmarkEnd w:id="848"/>
      <w:bookmarkEnd w:id="849"/>
      <w:bookmarkEnd w:id="850"/>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6EB8CD23" w:rsidR="008C47BE" w:rsidRPr="0093004C" w:rsidRDefault="008C47BE" w:rsidP="008C47BE">
      <w:r w:rsidRPr="0093004C">
        <w:t xml:space="preserve">Both Model A and Model B discovery </w:t>
      </w:r>
      <w:r w:rsidRPr="0093004C">
        <w:rPr>
          <w:lang w:eastAsia="zh-CN"/>
        </w:rPr>
        <w:t xml:space="preserve">as defined in </w:t>
      </w:r>
      <w:r w:rsidR="00FA016A" w:rsidRPr="0093004C">
        <w:rPr>
          <w:lang w:eastAsia="zh-CN"/>
        </w:rPr>
        <w:t>TS</w:t>
      </w:r>
      <w:r w:rsidR="00FA016A">
        <w:rPr>
          <w:lang w:eastAsia="zh-CN"/>
        </w:rPr>
        <w:t> </w:t>
      </w:r>
      <w:r w:rsidR="00FA016A" w:rsidRPr="0093004C">
        <w:rPr>
          <w:lang w:eastAsia="zh-CN"/>
        </w:rPr>
        <w:t>23.303</w:t>
      </w:r>
      <w:r w:rsidR="00FA016A">
        <w:rPr>
          <w:lang w:eastAsia="zh-CN"/>
        </w:rPr>
        <w:t> </w:t>
      </w:r>
      <w:r w:rsidR="00FA016A"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851" w:name="_MON_1503676761"/>
    <w:bookmarkEnd w:id="851"/>
    <w:p w14:paraId="1BCA0D54" w14:textId="77777777" w:rsidR="008C47BE" w:rsidRPr="0093004C" w:rsidRDefault="008C47BE" w:rsidP="008C47BE">
      <w:pPr>
        <w:pStyle w:val="TH"/>
      </w:pPr>
      <w:r w:rsidRPr="0093004C">
        <w:object w:dxaOrig="8781" w:dyaOrig="3125" w14:anchorId="0CFC6028">
          <v:shape id="_x0000_i1052" type="#_x0000_t75" style="width:438.75pt;height:156.75pt" o:ole="">
            <v:imagedata r:id="rId63" o:title=""/>
          </v:shape>
          <o:OLEObject Type="Embed" ProgID="Word.Picture.8" ShapeID="_x0000_i1052" DrawAspect="Content" ObjectID="_1693820048" r:id="rId64"/>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47FDB130"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852" w:name="_MON_1503676903"/>
    <w:bookmarkEnd w:id="852"/>
    <w:p w14:paraId="2AC952E5" w14:textId="77777777" w:rsidR="008C47BE" w:rsidRPr="0093004C" w:rsidRDefault="008C47BE" w:rsidP="008C47BE">
      <w:pPr>
        <w:pStyle w:val="TH"/>
      </w:pPr>
      <w:r w:rsidRPr="0093004C">
        <w:object w:dxaOrig="8762" w:dyaOrig="3902" w14:anchorId="49019E85">
          <v:shape id="_x0000_i1053" type="#_x0000_t75" style="width:438pt;height:195.75pt" o:ole="">
            <v:imagedata r:id="rId65" o:title=""/>
          </v:shape>
          <o:OLEObject Type="Embed" ProgID="Word.Picture.8" ShapeID="_x0000_i1053" DrawAspect="Content" ObjectID="_1693820049" r:id="rId66"/>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6A834E75"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4A65DE68"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ProSe Response Code, security protection element, metadata information.</w:t>
      </w:r>
    </w:p>
    <w:p w14:paraId="3A75FCCF" w14:textId="6A6883A8"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853" w:name="_Toc66692721"/>
      <w:bookmarkStart w:id="854" w:name="_Toc66701903"/>
      <w:bookmarkStart w:id="855" w:name="_Toc69883577"/>
      <w:bookmarkStart w:id="856" w:name="_Toc73625594"/>
      <w:bookmarkStart w:id="857" w:name="_Toc83206703"/>
      <w:r w:rsidRPr="0093004C">
        <w:t>6.3.2.2</w:t>
      </w:r>
      <w:r w:rsidRPr="0093004C">
        <w:tab/>
        <w:t>Group Member Discovery</w:t>
      </w:r>
      <w:bookmarkEnd w:id="853"/>
      <w:bookmarkEnd w:id="854"/>
      <w:bookmarkEnd w:id="855"/>
      <w:bookmarkEnd w:id="856"/>
      <w:bookmarkEnd w:id="857"/>
    </w:p>
    <w:p w14:paraId="5F0E73BF" w14:textId="77777777" w:rsidR="008C47BE" w:rsidRPr="0093004C" w:rsidRDefault="008C47BE" w:rsidP="008C47BE">
      <w:pPr>
        <w:pStyle w:val="Heading5"/>
      </w:pPr>
      <w:bookmarkStart w:id="858" w:name="_Toc517048041"/>
      <w:bookmarkStart w:id="859" w:name="_Toc45003317"/>
      <w:bookmarkStart w:id="860" w:name="_Toc66692722"/>
      <w:bookmarkStart w:id="861" w:name="_Toc66701904"/>
      <w:bookmarkStart w:id="862" w:name="_Toc69883578"/>
      <w:bookmarkStart w:id="863" w:name="_Toc73625595"/>
      <w:bookmarkStart w:id="864" w:name="_Toc83206704"/>
      <w:r w:rsidRPr="0093004C">
        <w:t>6.3.2.2.1</w:t>
      </w:r>
      <w:r w:rsidRPr="0093004C">
        <w:tab/>
        <w:t>General</w:t>
      </w:r>
      <w:bookmarkEnd w:id="858"/>
      <w:bookmarkEnd w:id="859"/>
      <w:bookmarkEnd w:id="860"/>
      <w:bookmarkEnd w:id="861"/>
      <w:bookmarkEnd w:id="862"/>
      <w:bookmarkEnd w:id="863"/>
      <w:bookmarkEnd w:id="864"/>
    </w:p>
    <w:p w14:paraId="487B57C1" w14:textId="77777777" w:rsidR="008C47BE" w:rsidRPr="0093004C" w:rsidRDefault="008C47BE" w:rsidP="008C47BE">
      <w:pPr>
        <w:rPr>
          <w:lang w:eastAsia="zh-CN"/>
        </w:rPr>
      </w:pPr>
      <w:bookmarkStart w:id="865" w:name="_Hlk61536205"/>
      <w:bookmarkStart w:id="866" w:name="_Hlk61534552"/>
      <w:r w:rsidRPr="0093004C">
        <w:rPr>
          <w:lang w:eastAsia="zh-CN"/>
        </w:rPr>
        <w:t>Group Member Discovery</w:t>
      </w:r>
      <w:bookmarkEnd w:id="865"/>
      <w:r w:rsidRPr="0093004C">
        <w:rPr>
          <w:lang w:eastAsia="zh-CN"/>
        </w:rPr>
        <w:t xml:space="preserve"> is applicable to public safety use and </w:t>
      </w:r>
      <w:bookmarkStart w:id="867" w:name="_Hlk61535539"/>
      <w:r w:rsidRPr="0093004C">
        <w:rPr>
          <w:lang w:eastAsia="zh-CN"/>
        </w:rPr>
        <w:t>commercial services</w:t>
      </w:r>
      <w:bookmarkEnd w:id="867"/>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868" w:name="_Hlk61535177"/>
      <w:r w:rsidRPr="0093004C">
        <w:t>Group Member Discovery</w:t>
      </w:r>
      <w:bookmarkEnd w:id="866"/>
      <w:bookmarkEnd w:id="868"/>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869" w:name="_Hlk61535196"/>
      <w:bookmarkStart w:id="870" w:name="_Toc66692723"/>
      <w:bookmarkStart w:id="871" w:name="_Toc66701905"/>
      <w:bookmarkStart w:id="872" w:name="_Toc69883579"/>
      <w:bookmarkStart w:id="873" w:name="_Toc73625596"/>
      <w:bookmarkStart w:id="874" w:name="_Toc83206705"/>
      <w:r w:rsidRPr="0093004C">
        <w:t>6.3.2.2.2</w:t>
      </w:r>
      <w:bookmarkEnd w:id="869"/>
      <w:r w:rsidRPr="0093004C">
        <w:tab/>
        <w:t>Procedure for Group Member Discovery with Model A</w:t>
      </w:r>
      <w:bookmarkEnd w:id="870"/>
      <w:bookmarkEnd w:id="871"/>
      <w:bookmarkEnd w:id="872"/>
      <w:bookmarkEnd w:id="873"/>
      <w:bookmarkEnd w:id="874"/>
    </w:p>
    <w:p w14:paraId="3DDAF592" w14:textId="77777777" w:rsidR="008C47BE" w:rsidRPr="0093004C" w:rsidRDefault="008C47BE" w:rsidP="008C47BE">
      <w:r w:rsidRPr="0093004C">
        <w:t xml:space="preserve">Depicted in Figure 6.3.2.2.2-1 is the </w:t>
      </w:r>
      <w:bookmarkStart w:id="875" w:name="_Hlk61535158"/>
      <w:r w:rsidRPr="0093004C">
        <w:t>procedure for Group Member Discovery with Model A</w:t>
      </w:r>
      <w:bookmarkEnd w:id="875"/>
      <w:r w:rsidRPr="0093004C">
        <w:t>.</w:t>
      </w:r>
    </w:p>
    <w:p w14:paraId="140BAE05" w14:textId="77777777" w:rsidR="008C47BE" w:rsidRPr="0093004C" w:rsidRDefault="008C47BE" w:rsidP="008C47BE">
      <w:pPr>
        <w:pStyle w:val="TH"/>
      </w:pPr>
      <w:r w:rsidRPr="0093004C">
        <w:object w:dxaOrig="8236" w:dyaOrig="2326" w14:anchorId="5E2B32CD">
          <v:shape id="_x0000_i1054" type="#_x0000_t75" style="width:411.75pt;height:117pt" o:ole="">
            <v:imagedata r:id="rId67" o:title=""/>
          </v:shape>
          <o:OLEObject Type="Embed" ProgID="Visio.Drawing.15" ShapeID="_x0000_i1054" DrawAspect="Content" ObjectID="_1693820050" r:id="rId68"/>
        </w:object>
      </w:r>
    </w:p>
    <w:p w14:paraId="1F1FB056" w14:textId="77777777" w:rsidR="008C47BE" w:rsidRPr="0093004C" w:rsidRDefault="008C47BE" w:rsidP="008C47BE">
      <w:pPr>
        <w:pStyle w:val="TF"/>
      </w:pPr>
      <w:r w:rsidRPr="0093004C">
        <w:t>Figure 6.3.2.2.2-1: Group Member Discovery with Model A</w:t>
      </w:r>
    </w:p>
    <w:p w14:paraId="1DBCA7C4" w14:textId="6E2D626C"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w:t>
      </w:r>
      <w:r w:rsidR="000A4042" w:rsidRPr="000A4042">
        <w:t xml:space="preserve"> </w:t>
      </w:r>
      <w:r w:rsidR="000A4042" w:rsidRPr="0093004C">
        <w:t>the Type of Discovery Message</w:t>
      </w:r>
      <w:r w:rsidR="00A82A7C">
        <w:t>,</w:t>
      </w:r>
      <w:r w:rsidR="00577BCD">
        <w:t xml:space="preserve"> Announcer Info and </w:t>
      </w:r>
      <w:r w:rsidR="00E41E5F" w:rsidRPr="003A1213">
        <w:t>Application Layer</w:t>
      </w:r>
      <w:r w:rsidR="00577BCD">
        <w:t xml:space="preserve"> Group ID (See clause</w:t>
      </w:r>
      <w:r w:rsidR="0092498C">
        <w:t> </w:t>
      </w:r>
      <w:r w:rsidR="00577BCD">
        <w:t>5.</w:t>
      </w:r>
      <w:r w:rsidR="0092498C">
        <w:t>8</w:t>
      </w:r>
      <w:r w:rsidR="00577BCD">
        <w:t>.1)</w:t>
      </w:r>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876" w:name="_Toc66692724"/>
      <w:bookmarkStart w:id="877" w:name="_Toc66701906"/>
      <w:bookmarkStart w:id="878" w:name="_Toc69883580"/>
      <w:bookmarkStart w:id="879" w:name="_Toc73625597"/>
      <w:bookmarkStart w:id="880" w:name="_Toc83206706"/>
      <w:r w:rsidRPr="0093004C">
        <w:t>6.3.2.2.3</w:t>
      </w:r>
      <w:r w:rsidRPr="0093004C">
        <w:tab/>
        <w:t>Procedure for Group Member Discovery with Model B</w:t>
      </w:r>
      <w:bookmarkEnd w:id="876"/>
      <w:bookmarkEnd w:id="877"/>
      <w:bookmarkEnd w:id="878"/>
      <w:bookmarkEnd w:id="879"/>
      <w:bookmarkEnd w:id="880"/>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5" type="#_x0000_t75" style="width:423.75pt;height:140.25pt" o:ole="">
            <v:imagedata r:id="rId69" o:title=""/>
          </v:shape>
          <o:OLEObject Type="Embed" ProgID="Visio.Drawing.15" ShapeID="_x0000_i1055" DrawAspect="Content" ObjectID="_1693820051" r:id="rId70"/>
        </w:object>
      </w:r>
    </w:p>
    <w:p w14:paraId="590FEEF5" w14:textId="77777777" w:rsidR="008C47BE" w:rsidRPr="0093004C" w:rsidRDefault="008C47BE" w:rsidP="008C47BE">
      <w:pPr>
        <w:pStyle w:val="TF"/>
      </w:pPr>
      <w:r w:rsidRPr="0093004C">
        <w:t>Figure 6.3.2.2.3-1: Group Member Discovery with Model B</w:t>
      </w:r>
    </w:p>
    <w:p w14:paraId="534F1E38" w14:textId="5E25BC53"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s</w:t>
      </w:r>
      <w:r w:rsidR="00A82A7C" w:rsidRPr="00A82A7C">
        <w:rPr>
          <w:lang w:eastAsia="zh-CN"/>
        </w:rPr>
        <w:t xml:space="preserve"> </w:t>
      </w:r>
      <w:r w:rsidR="00A82A7C">
        <w:rPr>
          <w:lang w:eastAsia="zh-CN"/>
        </w:rPr>
        <w:t xml:space="preserve">the </w:t>
      </w:r>
      <w:r w:rsidR="00A82A7C" w:rsidRPr="0093004C">
        <w:rPr>
          <w:lang w:eastAsia="zh-CN"/>
        </w:rPr>
        <w:t>Type of Discovery Message</w:t>
      </w:r>
      <w:r w:rsidR="00A82A7C">
        <w:rPr>
          <w:lang w:eastAsia="zh-CN"/>
        </w:rPr>
        <w:t>,</w:t>
      </w:r>
      <w:r w:rsidR="003466A2">
        <w:rPr>
          <w:lang w:eastAsia="zh-CN"/>
        </w:rPr>
        <w:t xml:space="preserve"> </w:t>
      </w:r>
      <w:r w:rsidR="003466A2">
        <w:t xml:space="preserve">Discoverer Info, </w:t>
      </w:r>
      <w:r w:rsidR="002D359E" w:rsidRPr="003A1213">
        <w:t>Application Layer</w:t>
      </w:r>
      <w:r w:rsidR="003466A2">
        <w:t xml:space="preserve">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227DF511" w:rsidR="008C47BE" w:rsidRDefault="008C47BE" w:rsidP="008C47BE">
      <w:pPr>
        <w:pStyle w:val="B1"/>
      </w:pPr>
      <w:r w:rsidRPr="0093004C">
        <w:t>2.</w:t>
      </w:r>
      <w:r w:rsidRPr="0093004C">
        <w:tab/>
        <w:t>The discoveree UEs that match the values of the parameters</w:t>
      </w:r>
      <w:r w:rsidR="009558A4">
        <w:t xml:space="preserve"> </w:t>
      </w:r>
      <w:r w:rsidR="009558A4" w:rsidRPr="00801539">
        <w:rPr>
          <w:rFonts w:eastAsia="DengXian"/>
          <w:lang w:eastAsia="zh-CN"/>
        </w:rPr>
        <w:t>(including Application Layer Group ID and Target Info)</w:t>
      </w:r>
      <w:r w:rsidRPr="0093004C">
        <w:t xml:space="preserve"> contained in the solicitation message, respond</w:t>
      </w:r>
      <w:r w:rsidR="00960743">
        <w:t>s</w:t>
      </w:r>
      <w:r w:rsidRPr="0093004C">
        <w:t xml:space="preserve"> to the discoverer UE with a Group Member Discovery Response message. </w:t>
      </w:r>
      <w:r w:rsidR="002161DD">
        <w:t>The Group Member Discovery Response message includes</w:t>
      </w:r>
      <w:r w:rsidR="00A178EA" w:rsidRPr="00A178EA">
        <w:rPr>
          <w:lang w:eastAsia="zh-CN"/>
        </w:rPr>
        <w:t xml:space="preserve"> </w:t>
      </w:r>
      <w:r w:rsidR="00A178EA">
        <w:rPr>
          <w:lang w:eastAsia="zh-CN"/>
        </w:rPr>
        <w:t xml:space="preserve">the </w:t>
      </w:r>
      <w:r w:rsidR="00A178EA" w:rsidRPr="0093004C">
        <w:rPr>
          <w:lang w:eastAsia="zh-CN"/>
        </w:rPr>
        <w:t>Type of Discovery Message</w:t>
      </w:r>
      <w:r w:rsidR="00A178EA">
        <w:rPr>
          <w:lang w:eastAsia="zh-CN"/>
        </w:rPr>
        <w:t>,</w:t>
      </w:r>
      <w:r w:rsidR="002161DD">
        <w:t xml:space="preserve"> Discoveree Info and </w:t>
      </w:r>
      <w:r w:rsidR="00845923" w:rsidRPr="00FA381C">
        <w:t>Application Layer</w:t>
      </w:r>
      <w:r w:rsidR="002161DD">
        <w:t xml:space="preserve">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50BE645E" w:rsidR="008C47BE" w:rsidRPr="0093004C" w:rsidRDefault="008C47BE" w:rsidP="008C47BE">
      <w:pPr>
        <w:pStyle w:val="Heading4"/>
      </w:pPr>
      <w:bookmarkStart w:id="881" w:name="_Toc66692725"/>
      <w:bookmarkStart w:id="882" w:name="_Toc66701907"/>
      <w:bookmarkStart w:id="883" w:name="_Toc69883581"/>
      <w:bookmarkStart w:id="884" w:name="_Toc73625598"/>
      <w:bookmarkStart w:id="885" w:name="_Toc83206707"/>
      <w:r w:rsidRPr="0093004C">
        <w:t>6.3.2.3</w:t>
      </w:r>
      <w:r w:rsidRPr="0093004C">
        <w:tab/>
      </w:r>
      <w:r w:rsidR="00790310">
        <w:rPr>
          <w:rFonts w:hint="eastAsia"/>
          <w:lang w:eastAsia="zh-CN"/>
        </w:rPr>
        <w:t xml:space="preserve">5G ProSe </w:t>
      </w:r>
      <w:r w:rsidRPr="0093004C">
        <w:t>UE-to-Network Relay Discovery</w:t>
      </w:r>
      <w:bookmarkEnd w:id="881"/>
      <w:bookmarkEnd w:id="882"/>
      <w:bookmarkEnd w:id="883"/>
      <w:bookmarkEnd w:id="884"/>
      <w:bookmarkEnd w:id="885"/>
    </w:p>
    <w:p w14:paraId="5D3E0B5A" w14:textId="77777777" w:rsidR="00E07D05" w:rsidRPr="0093004C" w:rsidRDefault="00E07D05" w:rsidP="0093004C">
      <w:pPr>
        <w:pStyle w:val="Heading5"/>
        <w:rPr>
          <w:lang w:eastAsia="zh-CN"/>
        </w:rPr>
      </w:pPr>
      <w:bookmarkStart w:id="886" w:name="_Toc69883582"/>
      <w:bookmarkStart w:id="887" w:name="_Toc73625599"/>
      <w:bookmarkStart w:id="888" w:name="_Toc83206708"/>
      <w:r w:rsidRPr="0093004C">
        <w:rPr>
          <w:lang w:eastAsia="zh-CN"/>
        </w:rPr>
        <w:t>6.3.2.3.1</w:t>
      </w:r>
      <w:r w:rsidRPr="0093004C">
        <w:rPr>
          <w:lang w:eastAsia="zh-CN"/>
        </w:rPr>
        <w:tab/>
        <w:t>General</w:t>
      </w:r>
      <w:bookmarkEnd w:id="886"/>
      <w:bookmarkEnd w:id="887"/>
      <w:bookmarkEnd w:id="888"/>
    </w:p>
    <w:p w14:paraId="30467395" w14:textId="6DE2ACAF" w:rsidR="00E07D05" w:rsidRPr="0093004C" w:rsidRDefault="001955E3" w:rsidP="00E07D05">
      <w:pPr>
        <w:rPr>
          <w:lang w:eastAsia="zh-CN"/>
        </w:rPr>
      </w:pPr>
      <w:r>
        <w:rPr>
          <w:rFonts w:hint="eastAsia"/>
          <w:lang w:eastAsia="zh-CN"/>
        </w:rPr>
        <w:t xml:space="preserve">5G ProSe </w:t>
      </w:r>
      <w:r w:rsidR="00E07D05" w:rsidRPr="0093004C">
        <w:rPr>
          <w:lang w:eastAsia="zh-CN"/>
        </w:rPr>
        <w:t xml:space="preserve">UE-to-Network Relay Discovery is applicable to both </w:t>
      </w:r>
      <w:r>
        <w:rPr>
          <w:rFonts w:hint="eastAsia"/>
          <w:lang w:eastAsia="zh-CN"/>
        </w:rPr>
        <w:t xml:space="preserve">5G ProSe </w:t>
      </w:r>
      <w:r w:rsidR="00E07D05" w:rsidRPr="0093004C">
        <w:rPr>
          <w:lang w:eastAsia="zh-CN"/>
        </w:rPr>
        <w:t>Layer</w:t>
      </w:r>
      <w:r w:rsidR="00412CCA" w:rsidRPr="0093004C">
        <w:rPr>
          <w:lang w:eastAsia="zh-CN"/>
        </w:rPr>
        <w:t>-</w:t>
      </w:r>
      <w:r w:rsidR="00E07D05" w:rsidRPr="0093004C">
        <w:rPr>
          <w:lang w:eastAsia="zh-CN"/>
        </w:rPr>
        <w:t>3 and Layer</w:t>
      </w:r>
      <w:r w:rsidR="00412CCA" w:rsidRPr="0093004C">
        <w:rPr>
          <w:lang w:eastAsia="zh-CN"/>
        </w:rPr>
        <w:t>-</w:t>
      </w:r>
      <w:r w:rsidR="00E07D05" w:rsidRPr="0093004C">
        <w:rPr>
          <w:lang w:eastAsia="zh-CN"/>
        </w:rPr>
        <w:t xml:space="preserve">2 UE-to-Network relay discovery for public safety use and commercial services. To perform </w:t>
      </w:r>
      <w:r w:rsidR="00CC5884">
        <w:rPr>
          <w:rFonts w:hint="eastAsia"/>
          <w:lang w:eastAsia="zh-CN"/>
        </w:rPr>
        <w:t xml:space="preserve">5G ProSe </w:t>
      </w:r>
      <w:r w:rsidR="00E07D05" w:rsidRPr="0093004C">
        <w:rPr>
          <w:lang w:eastAsia="zh-CN"/>
        </w:rPr>
        <w:t xml:space="preserve">UE-to-Network Relay Discovery, the </w:t>
      </w:r>
      <w:r w:rsidR="00A629B1">
        <w:rPr>
          <w:rFonts w:hint="eastAsia"/>
          <w:lang w:eastAsia="zh-CN"/>
        </w:rPr>
        <w:t xml:space="preserve">5G ProSe </w:t>
      </w:r>
      <w:r w:rsidR="00E07D05" w:rsidRPr="0093004C">
        <w:rPr>
          <w:lang w:eastAsia="zh-CN"/>
        </w:rPr>
        <w:t>Remote UE and the</w:t>
      </w:r>
      <w:r w:rsidR="00C736A9">
        <w:rPr>
          <w:lang w:eastAsia="zh-CN"/>
        </w:rPr>
        <w:t xml:space="preserve"> </w:t>
      </w:r>
      <w:r w:rsidR="00C736A9">
        <w:rPr>
          <w:rFonts w:hint="eastAsia"/>
          <w:lang w:eastAsia="zh-CN"/>
        </w:rPr>
        <w:t>5G ProSe</w:t>
      </w:r>
      <w:r w:rsidR="00E07D05" w:rsidRPr="0093004C">
        <w:rPr>
          <w:lang w:eastAsia="zh-CN"/>
        </w:rPr>
        <w:t xml:space="preserve"> UE-to-Network Relay are pre-configured or provisioned with the related information as described in clause 5.1.</w:t>
      </w:r>
    </w:p>
    <w:p w14:paraId="19CCE696" w14:textId="094303E5" w:rsidR="00E07D05" w:rsidRPr="0093004C" w:rsidRDefault="00E07D05" w:rsidP="00E07D05">
      <w:r w:rsidRPr="0093004C">
        <w:t xml:space="preserve">In </w:t>
      </w:r>
      <w:r w:rsidR="00434E4A">
        <w:rPr>
          <w:rFonts w:hint="eastAsia"/>
          <w:lang w:eastAsia="zh-CN"/>
        </w:rPr>
        <w:t xml:space="preserve">5G ProSe </w:t>
      </w:r>
      <w:r w:rsidRPr="0093004C">
        <w:t>UE-to-Network Relay Discovery, the UEs use pre-configured or provisioned information for the relay discovery procedures as defined in clause 5.1.4.1.</w:t>
      </w:r>
    </w:p>
    <w:p w14:paraId="684513CA" w14:textId="7936C57E" w:rsidR="0093004C" w:rsidRPr="0093004C" w:rsidRDefault="00E07D05" w:rsidP="00E07D05">
      <w:r w:rsidRPr="0093004C">
        <w:t xml:space="preserve">The Relay Service Code (RSC) is used in the </w:t>
      </w:r>
      <w:r w:rsidR="006B7766">
        <w:rPr>
          <w:rFonts w:hint="eastAsia"/>
          <w:lang w:eastAsia="zh-CN"/>
        </w:rPr>
        <w:t xml:space="preserve">5G ProSe </w:t>
      </w:r>
      <w:r w:rsidRPr="0093004C">
        <w:t xml:space="preserve">UE-to-Network Relay discovery, to indicate the connectivity service the </w:t>
      </w:r>
      <w:r w:rsidR="00B00E66">
        <w:rPr>
          <w:rFonts w:hint="eastAsia"/>
          <w:lang w:eastAsia="zh-CN"/>
        </w:rPr>
        <w:t xml:space="preserve">5G ProSe </w:t>
      </w:r>
      <w:r w:rsidRPr="0093004C">
        <w:t xml:space="preserve">UE-to-Network Relay provides to the </w:t>
      </w:r>
      <w:r w:rsidR="00B00E66">
        <w:rPr>
          <w:rFonts w:hint="eastAsia"/>
          <w:lang w:eastAsia="zh-CN"/>
        </w:rPr>
        <w:t xml:space="preserve">5G ProSe </w:t>
      </w:r>
      <w:r w:rsidRPr="0093004C">
        <w:t xml:space="preserve">Remote UE. The RSCs are configured on the </w:t>
      </w:r>
      <w:r w:rsidR="00B00E66">
        <w:rPr>
          <w:rFonts w:hint="eastAsia"/>
          <w:lang w:eastAsia="zh-CN"/>
        </w:rPr>
        <w:t xml:space="preserve">5G ProSe </w:t>
      </w:r>
      <w:r w:rsidRPr="0093004C">
        <w:t xml:space="preserve">UE-to-Network Relay and the </w:t>
      </w:r>
      <w:r w:rsidR="0083738E">
        <w:rPr>
          <w:rFonts w:hint="eastAsia"/>
          <w:lang w:eastAsia="zh-CN"/>
        </w:rPr>
        <w:t xml:space="preserve">5G ProSe </w:t>
      </w:r>
      <w:r w:rsidRPr="0093004C">
        <w:t>Remote UE as defined in clause</w:t>
      </w:r>
      <w:r w:rsidR="00412CCA" w:rsidRPr="0093004C">
        <w:t> </w:t>
      </w:r>
      <w:r w:rsidRPr="0093004C">
        <w:t xml:space="preserve">5.1.4. </w:t>
      </w:r>
      <w:r w:rsidR="009C6C5E">
        <w:t xml:space="preserve">The </w:t>
      </w:r>
      <w:r w:rsidR="008F65A0" w:rsidRPr="00FA14AB">
        <w:t>5G ProSe</w:t>
      </w:r>
      <w:r w:rsidR="008F65A0" w:rsidRPr="00427A24">
        <w:t xml:space="preserve"> </w:t>
      </w:r>
      <w:r w:rsidR="009C6C5E" w:rsidRPr="00427A24">
        <w:t>UE-to-Network Relay and the</w:t>
      </w:r>
      <w:r w:rsidR="00940B0F">
        <w:t xml:space="preserve"> </w:t>
      </w:r>
      <w:r w:rsidR="008F65A0" w:rsidRPr="00FA14AB">
        <w:t>5G ProSe</w:t>
      </w:r>
      <w:r w:rsidR="009C6C5E" w:rsidRPr="00427A24">
        <w:t xml:space="preserve"> Remote UE are aware of </w:t>
      </w:r>
      <w:r w:rsidR="009C6C5E" w:rsidRPr="00FA14AB">
        <w:t xml:space="preserve">whether a RSC is offering 5G ProSe Layer-2 or Layer-3 UE-to-Network Relay service based the policy </w:t>
      </w:r>
      <w:r w:rsidR="009C6C5E" w:rsidRPr="00FA14AB" w:rsidDel="001F5336">
        <w:t>as specified in</w:t>
      </w:r>
      <w:r w:rsidR="009C6C5E" w:rsidRPr="00FA14AB">
        <w:t xml:space="preserve"> clause 5.1.4</w:t>
      </w:r>
      <w:r w:rsidRPr="0093004C">
        <w:t>.</w:t>
      </w:r>
      <w:r w:rsidR="00E54B38" w:rsidRPr="00E54B38">
        <w:t xml:space="preserve"> </w:t>
      </w:r>
      <w:r w:rsidR="00E54B38">
        <w:t xml:space="preserve">A </w:t>
      </w:r>
      <w:r w:rsidR="00480E20">
        <w:rPr>
          <w:rFonts w:hint="eastAsia"/>
          <w:lang w:eastAsia="zh-CN"/>
        </w:rPr>
        <w:t xml:space="preserve">5G ProSe </w:t>
      </w:r>
      <w:r w:rsidR="00E54B38">
        <w:t xml:space="preserve">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5E0C89DE" w:rsidR="0093004C" w:rsidRPr="0093004C" w:rsidRDefault="00E07D05" w:rsidP="00E07D05">
      <w:r w:rsidRPr="0093004C">
        <w:t xml:space="preserve">Additional information used for the </w:t>
      </w:r>
      <w:r w:rsidR="008747F2">
        <w:rPr>
          <w:rFonts w:hint="eastAsia"/>
          <w:lang w:eastAsia="zh-CN"/>
        </w:rPr>
        <w:t xml:space="preserve">5G ProSe </w:t>
      </w:r>
      <w:r w:rsidRPr="0093004C">
        <w:t xml:space="preserve">UE-to-Network Relay (re)selection and connection maintenance can be advertised using a separate discovery messages of type </w:t>
      </w:r>
      <w:r w:rsidR="0093004C">
        <w:t>"</w:t>
      </w:r>
      <w:r w:rsidRPr="0093004C">
        <w:t>Relay Discovery Additional Information</w:t>
      </w:r>
      <w:r w:rsidR="0093004C">
        <w:t>"</w:t>
      </w:r>
      <w:r w:rsidRPr="0093004C">
        <w:t xml:space="preserve">. This may include for example the related system information of the </w:t>
      </w:r>
      <w:r w:rsidR="008747F2">
        <w:rPr>
          <w:rFonts w:hint="eastAsia"/>
          <w:lang w:eastAsia="zh-CN"/>
        </w:rPr>
        <w:t xml:space="preserve">5G ProSe </w:t>
      </w:r>
      <w:r w:rsidRPr="0093004C">
        <w:t>UE-to-Network Relay</w:t>
      </w:r>
      <w:r w:rsidR="0093004C">
        <w:t>'</w:t>
      </w:r>
      <w:r w:rsidRPr="0093004C">
        <w:t xml:space="preserve">s serving cell, as defined in </w:t>
      </w:r>
      <w:r w:rsidR="00FA016A" w:rsidRPr="0093004C">
        <w:t>TS</w:t>
      </w:r>
      <w:r w:rsidR="00FA016A">
        <w:t> </w:t>
      </w:r>
      <w:r w:rsidR="00FA016A" w:rsidRPr="0093004C">
        <w:t>38.300</w:t>
      </w:r>
      <w:r w:rsidR="00FA016A">
        <w:t> </w:t>
      </w:r>
      <w:r w:rsidR="00FA016A"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4B57C47D" w:rsidR="00E07D05" w:rsidRPr="0093004C" w:rsidRDefault="00E07D05" w:rsidP="0093004C">
      <w:pPr>
        <w:pStyle w:val="Heading5"/>
        <w:rPr>
          <w:lang w:eastAsia="zh-CN"/>
        </w:rPr>
      </w:pPr>
      <w:bookmarkStart w:id="889" w:name="_Toc69883583"/>
      <w:bookmarkStart w:id="890" w:name="_Toc73625600"/>
      <w:bookmarkStart w:id="891" w:name="_Toc83206709"/>
      <w:r w:rsidRPr="0093004C">
        <w:rPr>
          <w:lang w:eastAsia="zh-CN"/>
        </w:rPr>
        <w:t>6.3.2.3.2</w:t>
      </w:r>
      <w:r w:rsidRPr="0093004C">
        <w:rPr>
          <w:lang w:eastAsia="zh-CN"/>
        </w:rPr>
        <w:tab/>
        <w:t xml:space="preserve">Procedure for </w:t>
      </w:r>
      <w:r w:rsidR="009807B4">
        <w:rPr>
          <w:rFonts w:hint="eastAsia"/>
          <w:lang w:eastAsia="zh-CN"/>
        </w:rPr>
        <w:t xml:space="preserve">5G ProSe </w:t>
      </w:r>
      <w:r w:rsidRPr="0093004C">
        <w:rPr>
          <w:lang w:eastAsia="zh-CN"/>
        </w:rPr>
        <w:t>UE-to-Network Relay Discovery with Model A</w:t>
      </w:r>
      <w:bookmarkEnd w:id="889"/>
      <w:bookmarkEnd w:id="890"/>
      <w:bookmarkEnd w:id="891"/>
    </w:p>
    <w:p w14:paraId="03309B16" w14:textId="27B74951"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6.3.2.3.2-1 is the procedure for </w:t>
      </w:r>
      <w:r w:rsidR="00EC487D">
        <w:rPr>
          <w:rFonts w:hint="eastAsia"/>
          <w:lang w:eastAsia="zh-CN"/>
        </w:rPr>
        <w:t xml:space="preserve">5G ProSe </w:t>
      </w:r>
      <w:r w:rsidRPr="0093004C">
        <w:rPr>
          <w:lang w:eastAsia="zh-CN"/>
        </w:rPr>
        <w:t>UE-to-Network Discovery with Model A.</w:t>
      </w:r>
    </w:p>
    <w:p w14:paraId="7ABA4061" w14:textId="77777777" w:rsidR="00E07D05" w:rsidRPr="0093004C" w:rsidRDefault="00E07D05" w:rsidP="00E07D05">
      <w:pPr>
        <w:pStyle w:val="TH"/>
      </w:pPr>
      <w:r w:rsidRPr="0093004C">
        <w:object w:dxaOrig="8461" w:dyaOrig="3705" w14:anchorId="68107C75">
          <v:shape id="_x0000_i1056" type="#_x0000_t75" style="width:423pt;height:187.5pt" o:ole="">
            <v:imagedata r:id="rId71" o:title=""/>
          </v:shape>
          <o:OLEObject Type="Embed" ProgID="Visio.Drawing.15" ShapeID="_x0000_i1056" DrawAspect="Content" ObjectID="_1693820052" r:id="rId72"/>
        </w:object>
      </w:r>
    </w:p>
    <w:p w14:paraId="25DD14BA" w14:textId="28CFDC59" w:rsidR="00E07D05" w:rsidRPr="0093004C" w:rsidRDefault="00E07D05" w:rsidP="0093004C">
      <w:pPr>
        <w:pStyle w:val="TF"/>
      </w:pPr>
      <w:r w:rsidRPr="0093004C">
        <w:t xml:space="preserve">Figure 6.3.2.3.2-1: </w:t>
      </w:r>
      <w:r w:rsidR="009B4A57">
        <w:rPr>
          <w:rFonts w:hint="eastAsia"/>
          <w:lang w:eastAsia="zh-CN"/>
        </w:rPr>
        <w:t xml:space="preserve">5G ProSe </w:t>
      </w:r>
      <w:r w:rsidRPr="0093004C">
        <w:t>UE-to-Network Relay Discovery with Model A</w:t>
      </w:r>
    </w:p>
    <w:p w14:paraId="2D70F5FE" w14:textId="5B5F0C0F"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w:t>
      </w:r>
      <w:r w:rsidR="00071EBA">
        <w:rPr>
          <w:rFonts w:hint="eastAsia"/>
          <w:lang w:eastAsia="zh-CN"/>
        </w:rPr>
        <w:t xml:space="preserve">5G ProSe </w:t>
      </w:r>
      <w:r w:rsidRPr="0093004C">
        <w:rPr>
          <w:lang w:eastAsia="zh-CN"/>
        </w:rPr>
        <w:t xml:space="preserve">UE-to-Network Relay sends a UE-to-Network Relay Discovery Announcement message. </w:t>
      </w:r>
      <w:r w:rsidR="00AE4D51">
        <w:rPr>
          <w:lang w:eastAsia="zh-CN"/>
        </w:rPr>
        <w:t>The UE-to-Network Relay Discovery Announcement message contains</w:t>
      </w:r>
      <w:r w:rsidR="00AE1F3A" w:rsidRPr="00AE1F3A">
        <w:t xml:space="preserve"> </w:t>
      </w:r>
      <w:r w:rsidR="00AE1F3A" w:rsidRPr="0093004C">
        <w:t>the Type of Discovery Message</w:t>
      </w:r>
      <w:r w:rsidR="00AE1F3A">
        <w:t>,</w:t>
      </w:r>
      <w:r w:rsidR="00AE4D51">
        <w:rPr>
          <w:lang w:eastAsia="zh-CN"/>
        </w:rPr>
        <w:t xml:space="preserve"> </w:t>
      </w:r>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4759741C" w:rsidR="00DE6067" w:rsidRPr="00395A71" w:rsidRDefault="00326948" w:rsidP="00326948">
      <w:pPr>
        <w:pStyle w:val="B1"/>
        <w:rPr>
          <w:lang w:eastAsia="zh-CN"/>
        </w:rPr>
      </w:pPr>
      <w:r>
        <w:rPr>
          <w:lang w:eastAsia="zh-CN"/>
        </w:rPr>
        <w:tab/>
      </w:r>
      <w:r w:rsidR="00DE6067" w:rsidRPr="00395A71">
        <w:rPr>
          <w:lang w:eastAsia="zh-CN"/>
        </w:rPr>
        <w:t xml:space="preserve">For </w:t>
      </w:r>
      <w:r w:rsidR="00DE4DF6">
        <w:rPr>
          <w:rFonts w:hint="eastAsia"/>
          <w:lang w:eastAsia="zh-CN"/>
        </w:rPr>
        <w:t xml:space="preserve">5G ProSe </w:t>
      </w:r>
      <w:r w:rsidR="00DE6067" w:rsidRPr="00395A71">
        <w:rPr>
          <w:lang w:eastAsia="zh-CN"/>
        </w:rPr>
        <w:t xml:space="preserve">Layer-3 UE-to-Network Relay, the </w:t>
      </w:r>
      <w:r w:rsidR="00DB77F8">
        <w:rPr>
          <w:rFonts w:hint="eastAsia"/>
          <w:lang w:eastAsia="zh-CN"/>
        </w:rPr>
        <w:t xml:space="preserve">5G ProSe Layer-3 </w:t>
      </w:r>
      <w:r w:rsidR="00DE6067" w:rsidRPr="00395A71">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 xml:space="preserve">The </w:t>
      </w:r>
      <w:r w:rsidR="00FE5B02">
        <w:rPr>
          <w:rFonts w:eastAsia="DengXian" w:hint="eastAsia"/>
          <w:lang w:eastAsia="zh-CN"/>
        </w:rPr>
        <w:t xml:space="preserve">5G ProSe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0252D605" w:rsidR="00E07D05" w:rsidRPr="0093004C" w:rsidRDefault="0093004C" w:rsidP="0093004C">
      <w:pPr>
        <w:pStyle w:val="B1"/>
        <w:rPr>
          <w:rFonts w:eastAsia="DengXian"/>
          <w:lang w:eastAsia="zh-CN"/>
        </w:rPr>
      </w:pPr>
      <w:r w:rsidRPr="0093004C">
        <w:rPr>
          <w:rFonts w:eastAsia="DengXian"/>
          <w:lang w:eastAsia="zh-CN"/>
        </w:rPr>
        <w:tab/>
      </w:r>
      <w:r w:rsidR="00BF77A3">
        <w:rPr>
          <w:rFonts w:eastAsia="DengXian" w:hint="eastAsia"/>
          <w:lang w:eastAsia="zh-CN"/>
        </w:rPr>
        <w:t xml:space="preserve">5G ProSe </w:t>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BF77A3">
        <w:rPr>
          <w:rFonts w:eastAsia="DengXian" w:hint="eastAsia"/>
          <w:lang w:eastAsia="zh-CN"/>
        </w:rPr>
        <w:t xml:space="preserve">5G ProSe </w:t>
      </w:r>
      <w:r w:rsidR="00E07D05" w:rsidRPr="0093004C">
        <w:rPr>
          <w:lang w:eastAsia="zh-CN"/>
        </w:rPr>
        <w:t>UE-to-Network RSC corresponding to the desired services</w:t>
      </w:r>
      <w:r w:rsidR="00E07D05" w:rsidRPr="0093004C">
        <w:rPr>
          <w:rFonts w:eastAsia="DengXian"/>
          <w:lang w:eastAsia="zh-CN"/>
        </w:rPr>
        <w:t>.</w:t>
      </w:r>
    </w:p>
    <w:p w14:paraId="67BE1623" w14:textId="53C6A483" w:rsidR="00E07D05" w:rsidRDefault="00E07D05" w:rsidP="00E07D05">
      <w:pPr>
        <w:rPr>
          <w:lang w:eastAsia="zh-CN"/>
        </w:rPr>
      </w:pPr>
      <w:r w:rsidRPr="0093004C">
        <w:rPr>
          <w:lang w:eastAsia="zh-CN"/>
        </w:rPr>
        <w:t xml:space="preserve">Optionally, the </w:t>
      </w:r>
      <w:r w:rsidR="00655A2D">
        <w:rPr>
          <w:rFonts w:hint="eastAsia"/>
          <w:lang w:eastAsia="zh-CN"/>
        </w:rPr>
        <w:t xml:space="preserve">5G </w:t>
      </w:r>
      <w:r w:rsidRPr="0093004C">
        <w:rPr>
          <w:lang w:eastAsia="zh-CN"/>
        </w:rPr>
        <w:t>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2149C8F2" w14:textId="77777777" w:rsidR="00281672" w:rsidRDefault="00281672" w:rsidP="00281672">
      <w:r>
        <w:t>The 5G ProSe Remote UE selects the 5G ProSe UE-to-Network Relay based on the information received in step 1.</w:t>
      </w:r>
    </w:p>
    <w:p w14:paraId="06A222D7" w14:textId="0328D42E" w:rsidR="00281672" w:rsidRPr="0093004C" w:rsidRDefault="00281672" w:rsidP="007A44C1">
      <w:pPr>
        <w:pStyle w:val="NO"/>
        <w:rPr>
          <w:lang w:eastAsia="zh-CN"/>
        </w:rPr>
      </w:pPr>
      <w:r w:rsidRPr="0093004C">
        <w:t>NOTE:</w:t>
      </w:r>
      <w:r w:rsidRPr="0093004C">
        <w:tab/>
        <w:t>Access Stratum</w:t>
      </w:r>
      <w:r w:rsidRPr="000727FA">
        <w:t xml:space="preserve"> layer information used for </w:t>
      </w:r>
      <w:r>
        <w:t>5G ProSe UE-to-Network Relay s</w:t>
      </w:r>
      <w:r w:rsidRPr="000727FA">
        <w:t xml:space="preserve">election is </w:t>
      </w:r>
      <w:r>
        <w:t xml:space="preserve">specified in </w:t>
      </w:r>
      <w:r w:rsidRPr="000727FA">
        <w:t>RAN specifications</w:t>
      </w:r>
      <w:r w:rsidRPr="0093004C">
        <w:t>.</w:t>
      </w:r>
    </w:p>
    <w:p w14:paraId="02643295" w14:textId="7B9DBCFE" w:rsidR="00E07D05" w:rsidRPr="0093004C" w:rsidRDefault="00E07D05" w:rsidP="0093004C">
      <w:pPr>
        <w:pStyle w:val="Heading5"/>
        <w:rPr>
          <w:lang w:eastAsia="zh-CN"/>
        </w:rPr>
      </w:pPr>
      <w:bookmarkStart w:id="892" w:name="_Toc69883584"/>
      <w:bookmarkStart w:id="893" w:name="_Toc73625601"/>
      <w:bookmarkStart w:id="894" w:name="_Toc83206710"/>
      <w:r w:rsidRPr="0093004C">
        <w:rPr>
          <w:lang w:eastAsia="zh-CN"/>
        </w:rPr>
        <w:t>6.3.2.3.3</w:t>
      </w:r>
      <w:r w:rsidRPr="0093004C">
        <w:rPr>
          <w:lang w:eastAsia="zh-CN"/>
        </w:rPr>
        <w:tab/>
        <w:t xml:space="preserve">Procedure for </w:t>
      </w:r>
      <w:r w:rsidR="00830A85">
        <w:rPr>
          <w:rFonts w:hint="eastAsia"/>
          <w:lang w:eastAsia="zh-CN"/>
        </w:rPr>
        <w:t xml:space="preserve">5G ProSe </w:t>
      </w:r>
      <w:r w:rsidRPr="0093004C">
        <w:rPr>
          <w:lang w:eastAsia="zh-CN"/>
        </w:rPr>
        <w:t>UE-to-Network Relay Discovery with Model B</w:t>
      </w:r>
      <w:bookmarkEnd w:id="892"/>
      <w:bookmarkEnd w:id="893"/>
      <w:bookmarkEnd w:id="894"/>
    </w:p>
    <w:p w14:paraId="58F526E4" w14:textId="4F21E470"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6.3.2.3.3-1 is the procedure for </w:t>
      </w:r>
      <w:r w:rsidR="002D0AF3">
        <w:rPr>
          <w:rFonts w:hint="eastAsia"/>
          <w:lang w:eastAsia="zh-CN"/>
        </w:rPr>
        <w:t xml:space="preserve">5G ProSe </w:t>
      </w:r>
      <w:r w:rsidRPr="0093004C">
        <w:rPr>
          <w:lang w:eastAsia="zh-CN"/>
        </w:rPr>
        <w:t>UE-to-Network Relay Discovery with Model B.</w:t>
      </w:r>
    </w:p>
    <w:p w14:paraId="4FE1CB7A" w14:textId="77777777" w:rsidR="00E07D05" w:rsidRPr="0093004C" w:rsidRDefault="00E07D05" w:rsidP="00E07D05">
      <w:pPr>
        <w:pStyle w:val="TH"/>
      </w:pPr>
      <w:r w:rsidRPr="0093004C">
        <w:object w:dxaOrig="8460" w:dyaOrig="3016" w14:anchorId="5B837576">
          <v:shape id="_x0000_i1057" type="#_x0000_t75" style="width:423.75pt;height:152.25pt" o:ole="">
            <v:imagedata r:id="rId73" o:title=""/>
          </v:shape>
          <o:OLEObject Type="Embed" ProgID="Visio.Drawing.15" ShapeID="_x0000_i1057" DrawAspect="Content" ObjectID="_1693820053" r:id="rId74"/>
        </w:object>
      </w:r>
    </w:p>
    <w:p w14:paraId="2447DF37" w14:textId="06CA98D9" w:rsidR="00E07D05" w:rsidRPr="0093004C" w:rsidRDefault="00E07D05" w:rsidP="00E07D05">
      <w:pPr>
        <w:pStyle w:val="TF"/>
      </w:pPr>
      <w:r w:rsidRPr="0093004C">
        <w:t xml:space="preserve">Figure 6.3.2.3.3-1: </w:t>
      </w:r>
      <w:r w:rsidR="0045250C">
        <w:rPr>
          <w:rFonts w:hint="eastAsia"/>
          <w:lang w:eastAsia="zh-CN"/>
        </w:rPr>
        <w:t xml:space="preserve">5G ProSe </w:t>
      </w:r>
      <w:r w:rsidRPr="0093004C">
        <w:t>UE-to-Network Relay Discovery with Model B</w:t>
      </w:r>
    </w:p>
    <w:p w14:paraId="16204FE4" w14:textId="50AB39FB"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contains</w:t>
      </w:r>
      <w:r w:rsidR="002B17D0" w:rsidRPr="002B17D0">
        <w:rPr>
          <w:lang w:eastAsia="zh-CN"/>
        </w:rPr>
        <w:t xml:space="preserve"> </w:t>
      </w:r>
      <w:r w:rsidR="002B17D0">
        <w:rPr>
          <w:lang w:eastAsia="zh-CN"/>
        </w:rPr>
        <w:t xml:space="preserve">the </w:t>
      </w:r>
      <w:r w:rsidR="002B17D0" w:rsidRPr="0093004C">
        <w:rPr>
          <w:lang w:eastAsia="zh-CN"/>
        </w:rPr>
        <w:t>Type of Discovery Message</w:t>
      </w:r>
      <w:r w:rsidR="002B17D0">
        <w:rPr>
          <w:lang w:eastAsia="zh-CN"/>
        </w:rPr>
        <w:t>,</w:t>
      </w:r>
      <w:r w:rsidR="008451BA">
        <w:rPr>
          <w:lang w:eastAsia="zh-CN"/>
        </w:rPr>
        <w:t xml:space="preserve"> </w:t>
      </w:r>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r w:rsidR="005A7081">
        <w:rPr>
          <w:rFonts w:eastAsia="DengXian"/>
          <w:lang w:eastAsia="zh-CN"/>
        </w:rPr>
        <w:t xml:space="preserve"> T</w:t>
      </w:r>
      <w:r w:rsidR="005A7081" w:rsidRPr="00CE6CFF">
        <w:rPr>
          <w:rFonts w:eastAsia="DengXian"/>
          <w:lang w:eastAsia="zh-CN"/>
        </w:rPr>
        <w:t xml:space="preserve">he RSC </w:t>
      </w:r>
      <w:r w:rsidR="005A7081">
        <w:rPr>
          <w:rFonts w:eastAsia="DengXian"/>
          <w:lang w:eastAsia="zh-CN"/>
        </w:rPr>
        <w:t xml:space="preserve">is </w:t>
      </w:r>
      <w:r w:rsidR="005A7081" w:rsidRPr="00CE6CFF">
        <w:rPr>
          <w:rFonts w:eastAsia="DengXian"/>
          <w:lang w:eastAsia="zh-CN"/>
        </w:rPr>
        <w:t xml:space="preserve">based on the </w:t>
      </w:r>
      <w:r w:rsidR="005A7081">
        <w:rPr>
          <w:rFonts w:eastAsia="DengXian"/>
          <w:lang w:eastAsia="zh-CN"/>
        </w:rPr>
        <w:t xml:space="preserve">Policy/Parameters </w:t>
      </w:r>
      <w:r w:rsidR="005A7081" w:rsidRPr="00CE6CFF">
        <w:rPr>
          <w:rFonts w:eastAsia="DengXian"/>
          <w:lang w:eastAsia="zh-CN"/>
        </w:rPr>
        <w:t>specified in clause</w:t>
      </w:r>
      <w:r w:rsidR="005A7081" w:rsidRPr="00A95574">
        <w:rPr>
          <w:lang w:eastAsia="zh-CN"/>
        </w:rPr>
        <w:t> </w:t>
      </w:r>
      <w:r w:rsidR="005A7081" w:rsidRPr="00CE6CFF">
        <w:rPr>
          <w:rFonts w:eastAsia="DengXian"/>
          <w:lang w:eastAsia="zh-CN"/>
        </w:rPr>
        <w:t>5.1.4.1.</w:t>
      </w:r>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3FAD3757"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w:t>
      </w:r>
      <w:r w:rsidR="00EF46E4">
        <w:rPr>
          <w:rFonts w:hint="eastAsia"/>
          <w:lang w:eastAsia="zh-CN"/>
        </w:rPr>
        <w:t xml:space="preserve">5G ProSe </w:t>
      </w:r>
      <w:r w:rsidRPr="0093004C">
        <w:rPr>
          <w:lang w:eastAsia="zh-CN"/>
        </w:rPr>
        <w:t xml:space="preserve">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contains</w:t>
      </w:r>
      <w:r w:rsidR="00B61B5E" w:rsidRPr="00B61B5E">
        <w:rPr>
          <w:lang w:eastAsia="zh-CN"/>
        </w:rPr>
        <w:t xml:space="preserve"> </w:t>
      </w:r>
      <w:r w:rsidR="00B61B5E">
        <w:rPr>
          <w:lang w:eastAsia="zh-CN"/>
        </w:rPr>
        <w:t xml:space="preserve">the </w:t>
      </w:r>
      <w:bookmarkStart w:id="895" w:name="OLE_LINK1"/>
      <w:bookmarkStart w:id="896" w:name="OLE_LINK2"/>
      <w:r w:rsidR="00B61B5E" w:rsidRPr="0093004C">
        <w:rPr>
          <w:lang w:eastAsia="zh-CN"/>
        </w:rPr>
        <w:t>Type of Discovery Message</w:t>
      </w:r>
      <w:bookmarkEnd w:id="895"/>
      <w:bookmarkEnd w:id="896"/>
      <w:r w:rsidR="00B61B5E">
        <w:rPr>
          <w:lang w:eastAsia="zh-CN"/>
        </w:rPr>
        <w:t>,</w:t>
      </w:r>
      <w:r w:rsidR="007322EC">
        <w:rPr>
          <w:lang w:eastAsia="zh-CN"/>
        </w:rPr>
        <w:t xml:space="preserve">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897" w:name="_Toc66692727"/>
      <w:bookmarkStart w:id="898" w:name="_Toc66701909"/>
      <w:bookmarkStart w:id="899" w:name="_Toc69883586"/>
      <w:bookmarkStart w:id="900" w:name="_Toc73625602"/>
      <w:bookmarkStart w:id="901" w:name="_Toc83206711"/>
      <w:r w:rsidRPr="0093004C">
        <w:t>6.4</w:t>
      </w:r>
      <w:r w:rsidRPr="0093004C">
        <w:tab/>
      </w:r>
      <w:r w:rsidR="00EF71D5">
        <w:t xml:space="preserve">5G </w:t>
      </w:r>
      <w:r w:rsidRPr="0093004C">
        <w:t>ProSe Direct Communication</w:t>
      </w:r>
      <w:bookmarkEnd w:id="897"/>
      <w:bookmarkEnd w:id="898"/>
      <w:bookmarkEnd w:id="899"/>
      <w:bookmarkEnd w:id="900"/>
      <w:bookmarkEnd w:id="901"/>
    </w:p>
    <w:p w14:paraId="078EF7D8" w14:textId="000143AA" w:rsidR="008C47BE" w:rsidRPr="0093004C" w:rsidRDefault="008C47BE" w:rsidP="008C47BE">
      <w:pPr>
        <w:pStyle w:val="Heading3"/>
      </w:pPr>
      <w:bookmarkStart w:id="902" w:name="_Toc66692728"/>
      <w:bookmarkStart w:id="903" w:name="_Toc66701910"/>
      <w:bookmarkStart w:id="904" w:name="_Toc69883587"/>
      <w:bookmarkStart w:id="905" w:name="_Toc73625603"/>
      <w:bookmarkStart w:id="906" w:name="_Toc83206712"/>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902"/>
      <w:bookmarkEnd w:id="903"/>
      <w:bookmarkEnd w:id="904"/>
      <w:bookmarkEnd w:id="905"/>
      <w:bookmarkEnd w:id="906"/>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8" type="#_x0000_t75" style="width:449.25pt;height:229.5pt" o:ole="">
            <v:imagedata r:id="rId75" o:title=""/>
          </v:shape>
          <o:OLEObject Type="Embed" ProgID="Visio.Drawing.15" ShapeID="_x0000_i1058" DrawAspect="Content" ObjectID="_1693820054" r:id="rId76"/>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907" w:name="_Toc61540635"/>
      <w:bookmarkStart w:id="908" w:name="_Toc66692729"/>
      <w:bookmarkStart w:id="909" w:name="_Toc66701911"/>
      <w:bookmarkStart w:id="910" w:name="_Toc69883588"/>
      <w:bookmarkStart w:id="911" w:name="_Toc73625604"/>
      <w:bookmarkStart w:id="912" w:name="_Toc83206713"/>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907"/>
      <w:bookmarkEnd w:id="908"/>
      <w:bookmarkEnd w:id="909"/>
      <w:bookmarkEnd w:id="910"/>
      <w:bookmarkEnd w:id="911"/>
      <w:bookmarkEnd w:id="912"/>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9" type="#_x0000_t75" style="width:448.5pt;height:239.25pt" o:ole="">
            <v:imagedata r:id="rId77" o:title=""/>
          </v:shape>
          <o:OLEObject Type="Embed" ProgID="Visio.Drawing.11" ShapeID="_x0000_i1059" DrawAspect="Content" ObjectID="_1693820055" r:id="rId78"/>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913" w:name="_Toc66692730"/>
      <w:bookmarkStart w:id="914" w:name="_Toc66701912"/>
      <w:bookmarkStart w:id="915" w:name="_Toc69883589"/>
      <w:bookmarkStart w:id="916" w:name="_Toc73625605"/>
      <w:bookmarkStart w:id="917" w:name="_Toc83206714"/>
      <w:r w:rsidRPr="0093004C">
        <w:t>6.4.3</w:t>
      </w:r>
      <w:r w:rsidRPr="0093004C">
        <w:tab/>
        <w:t xml:space="preserve">Unicast mode </w:t>
      </w:r>
      <w:r w:rsidR="00EF71D5">
        <w:t xml:space="preserve">5G </w:t>
      </w:r>
      <w:r w:rsidRPr="0093004C">
        <w:t>ProSe Direct Communication</w:t>
      </w:r>
      <w:bookmarkEnd w:id="913"/>
      <w:bookmarkEnd w:id="914"/>
      <w:bookmarkEnd w:id="915"/>
      <w:bookmarkEnd w:id="916"/>
      <w:bookmarkEnd w:id="917"/>
    </w:p>
    <w:p w14:paraId="208E105B" w14:textId="77777777" w:rsidR="008C47BE" w:rsidRPr="0093004C" w:rsidRDefault="008C47BE" w:rsidP="008C47BE">
      <w:pPr>
        <w:pStyle w:val="Heading4"/>
        <w:rPr>
          <w:lang w:eastAsia="ko-KR"/>
        </w:rPr>
      </w:pPr>
      <w:bookmarkStart w:id="918" w:name="_Toc66692731"/>
      <w:bookmarkStart w:id="919" w:name="_Toc66701913"/>
      <w:bookmarkStart w:id="920" w:name="_Toc69883590"/>
      <w:bookmarkStart w:id="921" w:name="_Toc73625606"/>
      <w:bookmarkStart w:id="922" w:name="_Toc83206715"/>
      <w:r w:rsidRPr="0093004C">
        <w:rPr>
          <w:lang w:eastAsia="ko-KR"/>
        </w:rPr>
        <w:t>6.4.3.1</w:t>
      </w:r>
      <w:r w:rsidRPr="0093004C">
        <w:rPr>
          <w:lang w:eastAsia="ko-KR"/>
        </w:rPr>
        <w:tab/>
      </w:r>
      <w:r w:rsidRPr="0093004C">
        <w:t>Layer-2 link establishment over PC5 reference poi</w:t>
      </w:r>
      <w:bookmarkStart w:id="923" w:name="_Toc19199140"/>
      <w:bookmarkStart w:id="924" w:name="_Toc27821930"/>
      <w:bookmarkStart w:id="925" w:name="_Toc36126284"/>
      <w:r w:rsidRPr="0093004C">
        <w:t>nt</w:t>
      </w:r>
      <w:bookmarkEnd w:id="918"/>
      <w:bookmarkEnd w:id="919"/>
      <w:bookmarkEnd w:id="920"/>
      <w:bookmarkEnd w:id="921"/>
      <w:bookmarkEnd w:id="923"/>
      <w:bookmarkEnd w:id="924"/>
      <w:bookmarkEnd w:id="925"/>
      <w:bookmarkEnd w:id="922"/>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60" type="#_x0000_t75" style="width:478.5pt;height:648.75pt" o:ole="">
            <v:imagedata r:id="rId79" o:title=""/>
          </v:shape>
          <o:OLEObject Type="Embed" ProgID="Visio.Drawing.15" ShapeID="_x0000_i1060" DrawAspect="Content" ObjectID="_1693820056" r:id="rId80"/>
        </w:object>
      </w:r>
    </w:p>
    <w:p w14:paraId="558BD2DB" w14:textId="77777777" w:rsidR="008C47BE" w:rsidRPr="0093004C" w:rsidRDefault="008C47BE" w:rsidP="008C47BE">
      <w:pPr>
        <w:pStyle w:val="TF"/>
      </w:pPr>
      <w:r w:rsidRPr="0093004C">
        <w:t>Figure 6.4.3.1-1: Layer-2 link establishment procedure</w:t>
      </w:r>
    </w:p>
    <w:p w14:paraId="7024FFF6" w14:textId="3177AA7E"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p>
    <w:p w14:paraId="567C697E" w14:textId="5BF7508D" w:rsidR="008C47BE" w:rsidRPr="0093004C" w:rsidRDefault="008C47BE" w:rsidP="008C47BE">
      <w:pPr>
        <w:pStyle w:val="B1"/>
        <w:rPr>
          <w:lang w:eastAsia="ko-KR"/>
        </w:rPr>
      </w:pPr>
      <w:r w:rsidRPr="0093004C">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56D460B0"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r w:rsidR="000F419C">
        <w:rPr>
          <w:lang w:eastAsia="ko-KR"/>
        </w:rPr>
        <w:t>identifier</w:t>
      </w:r>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49790E67" w:rsidR="008C47BE" w:rsidRPr="0093004C" w:rsidRDefault="008C47BE" w:rsidP="008C47BE">
      <w:pPr>
        <w:pStyle w:val="B4"/>
      </w:pPr>
      <w:r w:rsidRPr="0093004C">
        <w:t>-</w:t>
      </w:r>
      <w:r w:rsidRPr="0093004C">
        <w:tab/>
      </w:r>
      <w:bookmarkStart w:id="926" w:name="_Hlk65071868"/>
      <w:r w:rsidR="0093004C">
        <w:t>"</w:t>
      </w:r>
      <w:r w:rsidRPr="0093004C">
        <w:t>DHCPv4 server</w:t>
      </w:r>
      <w:r w:rsidR="0093004C">
        <w:t>"</w:t>
      </w:r>
      <w:bookmarkEnd w:id="926"/>
      <w:r w:rsidRPr="0093004C">
        <w:t xml:space="preserve"> if only IPv4 address allocation mechanism is supported by the </w:t>
      </w:r>
      <w:r w:rsidR="000B599B">
        <w:t>initiating</w:t>
      </w:r>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927" w:name="_Hlk65072426"/>
      <w:r w:rsidR="0093004C">
        <w:t>"</w:t>
      </w:r>
      <w:r w:rsidRPr="0093004C">
        <w:t>address allocation not supported</w:t>
      </w:r>
      <w:r w:rsidR="0093004C">
        <w:t>"</w:t>
      </w:r>
      <w:r w:rsidRPr="0093004C">
        <w:t xml:space="preserve"> if neither IPv4 nor</w:t>
      </w:r>
      <w:bookmarkEnd w:id="927"/>
      <w:r w:rsidRPr="0093004C">
        <w:t xml:space="preserve"> IPv6 address allocation mechanism is supported by the initiating UE.</w:t>
      </w:r>
    </w:p>
    <w:p w14:paraId="76C91339" w14:textId="48AF9B03" w:rsidR="008C47BE" w:rsidRPr="0093004C" w:rsidRDefault="008C47BE" w:rsidP="008C47BE">
      <w:pPr>
        <w:pStyle w:val="B3"/>
      </w:pPr>
      <w:r w:rsidRPr="0093004C">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692D72D4"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r w:rsidR="00BA781B" w:rsidRPr="0093004C">
        <w:rPr>
          <w:lang w:eastAsia="ko-KR"/>
        </w:rPr>
        <w:t xml:space="preserve"> and the associated ProSe</w:t>
      </w:r>
      <w:r w:rsidR="00511C32" w:rsidRPr="00511C32">
        <w:rPr>
          <w:lang w:eastAsia="ko-KR"/>
        </w:rPr>
        <w:t xml:space="preserve"> </w:t>
      </w:r>
      <w:r w:rsidR="00511C32">
        <w:rPr>
          <w:lang w:eastAsia="ko-KR"/>
        </w:rPr>
        <w:t>identifier(s)</w:t>
      </w:r>
      <w:r w:rsidRPr="0093004C">
        <w:t>.</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r w:rsidR="0078031F" w:rsidRPr="0093004C">
        <w:rPr>
          <w:lang w:eastAsia="ko-KR"/>
        </w:rPr>
        <w:t xml:space="preserve"> and the associated ProSe </w:t>
      </w:r>
      <w:r w:rsidR="0078031F">
        <w:rPr>
          <w:lang w:eastAsia="ko-KR"/>
        </w:rPr>
        <w:t>identifiers</w:t>
      </w:r>
      <w:r w:rsidR="0078031F" w:rsidRPr="0093004C">
        <w:rPr>
          <w:lang w:eastAsia="ko-KR"/>
        </w:rPr>
        <w:t>(s)</w:t>
      </w:r>
      <w:r w:rsidRPr="0093004C">
        <w:rPr>
          <w:rFonts w:eastAsia="SimSun"/>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928" w:name="_Toc19199141"/>
      <w:bookmarkStart w:id="929" w:name="_Toc27821931"/>
      <w:bookmarkStart w:id="930" w:name="_Toc36126285"/>
      <w:bookmarkStart w:id="931" w:name="_Toc66692732"/>
      <w:bookmarkStart w:id="932" w:name="_Toc66701914"/>
      <w:bookmarkStart w:id="933" w:name="_Toc69883591"/>
      <w:bookmarkStart w:id="934" w:name="_Toc73625607"/>
      <w:bookmarkStart w:id="935" w:name="_Toc83206716"/>
      <w:r w:rsidRPr="0093004C">
        <w:rPr>
          <w:lang w:eastAsia="ko-KR"/>
        </w:rPr>
        <w:t>6.4.3.2</w:t>
      </w:r>
      <w:r w:rsidRPr="0093004C">
        <w:rPr>
          <w:lang w:eastAsia="ko-KR"/>
        </w:rPr>
        <w:tab/>
      </w:r>
      <w:r w:rsidRPr="0093004C">
        <w:t>Link identifier update for a unicast link</w:t>
      </w:r>
      <w:bookmarkEnd w:id="928"/>
      <w:bookmarkEnd w:id="929"/>
      <w:bookmarkEnd w:id="930"/>
      <w:bookmarkEnd w:id="931"/>
      <w:bookmarkEnd w:id="932"/>
      <w:bookmarkEnd w:id="933"/>
      <w:bookmarkEnd w:id="934"/>
      <w:bookmarkEnd w:id="935"/>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61" type="#_x0000_t75" style="width:273.75pt;height:181.5pt" o:ole="">
            <v:imagedata r:id="rId81" o:title=""/>
          </v:shape>
          <o:OLEObject Type="Embed" ProgID="Visio.Drawing.11" ShapeID="_x0000_i1061" DrawAspect="Content" ObjectID="_1693820057" r:id="rId82"/>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r w:rsidR="00DE11B3">
        <w:t>.1.1</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936" w:name="_Toc19199142"/>
      <w:bookmarkStart w:id="937"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938" w:name="_Toc36126286"/>
      <w:bookmarkStart w:id="939" w:name="_Toc66692733"/>
      <w:bookmarkStart w:id="940" w:name="_Toc66701915"/>
      <w:bookmarkStart w:id="941" w:name="_Toc69883592"/>
      <w:bookmarkStart w:id="942" w:name="_Toc73625608"/>
      <w:bookmarkStart w:id="943" w:name="_Toc83206717"/>
      <w:r w:rsidRPr="0093004C">
        <w:rPr>
          <w:lang w:eastAsia="ko-KR"/>
        </w:rPr>
        <w:t>6.4.3.3</w:t>
      </w:r>
      <w:r w:rsidRPr="0093004C">
        <w:rPr>
          <w:lang w:eastAsia="ko-KR"/>
        </w:rPr>
        <w:tab/>
      </w:r>
      <w:r w:rsidRPr="0093004C">
        <w:t>Layer-2 link release over PC5 reference point</w:t>
      </w:r>
      <w:bookmarkEnd w:id="936"/>
      <w:bookmarkEnd w:id="937"/>
      <w:bookmarkEnd w:id="938"/>
      <w:bookmarkEnd w:id="939"/>
      <w:bookmarkEnd w:id="940"/>
      <w:bookmarkEnd w:id="941"/>
      <w:bookmarkEnd w:id="942"/>
      <w:bookmarkEnd w:id="943"/>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2" type="#_x0000_t75" style="width:223.5pt;height:121.5pt" o:ole="">
            <v:imagedata r:id="rId83" o:title=""/>
          </v:shape>
          <o:OLEObject Type="Embed" ProgID="Visio.Drawing.11" ShapeID="_x0000_i1062" DrawAspect="Content" ObjectID="_1693820058" r:id="rId84"/>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944" w:name="_Toc19199143"/>
      <w:bookmarkStart w:id="945" w:name="_Toc27821933"/>
      <w:bookmarkStart w:id="946" w:name="_Toc36126287"/>
      <w:bookmarkStart w:id="947" w:name="_Toc66692734"/>
      <w:bookmarkStart w:id="948" w:name="_Toc66701916"/>
      <w:bookmarkStart w:id="949" w:name="_Toc69883593"/>
      <w:bookmarkStart w:id="950" w:name="_Toc73625609"/>
      <w:bookmarkStart w:id="951" w:name="_Toc83206718"/>
      <w:r w:rsidRPr="0093004C">
        <w:rPr>
          <w:lang w:eastAsia="ko-KR"/>
        </w:rPr>
        <w:t>6.4.3.4</w:t>
      </w:r>
      <w:r w:rsidRPr="0093004C">
        <w:rPr>
          <w:lang w:eastAsia="ko-KR"/>
        </w:rPr>
        <w:tab/>
      </w:r>
      <w:r w:rsidRPr="0093004C">
        <w:t>Layer-2 link modification for a unicast link</w:t>
      </w:r>
      <w:bookmarkEnd w:id="944"/>
      <w:bookmarkEnd w:id="945"/>
      <w:bookmarkEnd w:id="946"/>
      <w:bookmarkEnd w:id="947"/>
      <w:bookmarkEnd w:id="948"/>
      <w:bookmarkEnd w:id="949"/>
      <w:bookmarkEnd w:id="950"/>
      <w:bookmarkEnd w:id="951"/>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3" type="#_x0000_t75" style="width:220.5pt;height:123.75pt" o:ole="">
            <v:imagedata r:id="rId85" o:title=""/>
          </v:shape>
          <o:OLEObject Type="Embed" ProgID="Visio.Drawing.11" ShapeID="_x0000_i1063" DrawAspect="Content" ObjectID="_1693820059" r:id="rId86"/>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442A6A32"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w:t>
      </w:r>
      <w:r w:rsidR="00E8174C">
        <w:rPr>
          <w:lang w:eastAsia="ko-KR"/>
        </w:rPr>
        <w:t>identifier</w:t>
      </w:r>
      <w:r w:rsidRPr="0093004C">
        <w:rPr>
          <w:lang w:eastAsia="ko-KR"/>
        </w:rPr>
        <w:t>(s)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2A38E5C5" w:rsidR="008C47BE" w:rsidRPr="0093004C" w:rsidRDefault="008C47BE" w:rsidP="008C47BE">
      <w:pPr>
        <w:pStyle w:val="B4"/>
      </w:pPr>
      <w:r w:rsidRPr="0093004C">
        <w:t>-</w:t>
      </w:r>
      <w:r w:rsidRPr="0093004C">
        <w:tab/>
        <w:t xml:space="preserve">QoS Info: the information about PC5 QoS Flow(s) to be modified. For each PC5 QoS Flow, the PFI, the corresponding PC5 QoS parameters (i.e. PQI and conditionally other parameters such as MFBR/GFBR, etc.) and the associated ProSe </w:t>
      </w:r>
      <w:r w:rsidR="00EE6F50">
        <w:t>identifier</w:t>
      </w:r>
      <w:r w:rsidRPr="0093004C">
        <w:t>(s).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63D375BB" w:rsidR="008C47BE" w:rsidRPr="0093004C" w:rsidRDefault="008C47BE" w:rsidP="008C47BE">
      <w:pPr>
        <w:pStyle w:val="B4"/>
      </w:pPr>
      <w:r w:rsidRPr="0093004C">
        <w:t>-</w:t>
      </w:r>
      <w:r w:rsidRPr="0093004C">
        <w:tab/>
        <w:t xml:space="preserve">QoS Info: the information about PC5 QoS Flow(s) requested by UE-1. For each PC5 QoS Flow, the PFI, the corresponding PC5 QoS parameters (i.e. PQI and conditionally other parameters such as MFBR/GFBR, etc) and the associated ProSe </w:t>
      </w:r>
      <w:r w:rsidR="00FF396C">
        <w:t>identifier</w:t>
      </w:r>
      <w:r w:rsidRPr="0093004C">
        <w:t>(s).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952" w:name="_Toc36126288"/>
      <w:bookmarkStart w:id="953" w:name="_Toc66692735"/>
      <w:bookmarkStart w:id="954" w:name="_Toc66701917"/>
      <w:bookmarkStart w:id="955" w:name="_Toc69883594"/>
      <w:bookmarkStart w:id="956" w:name="_Toc73625610"/>
      <w:bookmarkStart w:id="957" w:name="_Toc83206719"/>
      <w:r w:rsidRPr="0093004C">
        <w:rPr>
          <w:lang w:eastAsia="ko-KR"/>
        </w:rPr>
        <w:t>6.4.3.5</w:t>
      </w:r>
      <w:r w:rsidRPr="0093004C">
        <w:rPr>
          <w:lang w:eastAsia="ko-KR"/>
        </w:rPr>
        <w:tab/>
        <w:t>Layer-2 link maintenance over PC5 reference point</w:t>
      </w:r>
      <w:bookmarkEnd w:id="952"/>
      <w:bookmarkEnd w:id="953"/>
      <w:bookmarkEnd w:id="954"/>
      <w:bookmarkEnd w:id="955"/>
      <w:bookmarkEnd w:id="956"/>
      <w:bookmarkEnd w:id="957"/>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4" type="#_x0000_t75" style="width:241.5pt;height:135pt" o:ole="">
            <v:imagedata r:id="rId87" o:title=""/>
          </v:shape>
          <o:OLEObject Type="Embed" ProgID="Visio.Drawing.11" ShapeID="_x0000_i1064" DrawAspect="Content" ObjectID="_1693820060" r:id="rId88"/>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CC5F65F"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FA016A" w:rsidRPr="0093004C">
        <w:rPr>
          <w:lang w:eastAsia="ko-KR"/>
        </w:rPr>
        <w:t>TS</w:t>
      </w:r>
      <w:r w:rsidR="00FA016A">
        <w:rPr>
          <w:lang w:eastAsia="ko-KR"/>
        </w:rPr>
        <w:t> </w:t>
      </w:r>
      <w:r w:rsidR="00FA016A" w:rsidRPr="0093004C">
        <w:rPr>
          <w:lang w:eastAsia="ko-KR"/>
        </w:rPr>
        <w:t>38.300</w:t>
      </w:r>
      <w:r w:rsidR="00FA016A">
        <w:rPr>
          <w:lang w:eastAsia="ko-KR"/>
        </w:rPr>
        <w:t> </w:t>
      </w:r>
      <w:r w:rsidR="00FA016A"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4258657E" w:rsidR="004E1A79" w:rsidRPr="0093004C" w:rsidRDefault="004E1A79" w:rsidP="004E1A79">
      <w:pPr>
        <w:pStyle w:val="Heading4"/>
        <w:rPr>
          <w:lang w:eastAsia="ko-KR"/>
        </w:rPr>
      </w:pPr>
      <w:bookmarkStart w:id="958" w:name="_Toc73625611"/>
      <w:bookmarkStart w:id="959" w:name="_Toc83206720"/>
      <w:bookmarkStart w:id="960" w:name="_Toc66692736"/>
      <w:bookmarkStart w:id="961" w:name="_Toc66701918"/>
      <w:bookmarkStart w:id="962" w:name="_Toc69883595"/>
      <w:r w:rsidRPr="0093004C">
        <w:rPr>
          <w:lang w:eastAsia="ko-KR"/>
        </w:rPr>
        <w:t>6.4.3.</w:t>
      </w:r>
      <w:r>
        <w:rPr>
          <w:lang w:eastAsia="ko-KR"/>
        </w:rPr>
        <w:t>6</w:t>
      </w:r>
      <w:r w:rsidRPr="0093004C">
        <w:rPr>
          <w:lang w:eastAsia="ko-KR"/>
        </w:rPr>
        <w:tab/>
      </w:r>
      <w:r w:rsidRPr="0093004C">
        <w:t xml:space="preserve">Layer-2 link </w:t>
      </w:r>
      <w:r w:rsidR="009345AA">
        <w:t>management</w:t>
      </w:r>
      <w:r w:rsidRPr="0093004C">
        <w:t xml:space="preserve"> over PC5 reference point</w:t>
      </w:r>
      <w:r>
        <w:t xml:space="preserve"> for </w:t>
      </w:r>
      <w:r w:rsidR="00C81C34">
        <w:t xml:space="preserve">5G </w:t>
      </w:r>
      <w:r>
        <w:t>ProSe UE-to-Network Relay</w:t>
      </w:r>
      <w:bookmarkEnd w:id="958"/>
      <w:bookmarkEnd w:id="959"/>
    </w:p>
    <w:p w14:paraId="331985BD" w14:textId="77777777" w:rsidR="00367E53" w:rsidRDefault="00367E53" w:rsidP="00367E53">
      <w:r w:rsidRPr="000C47BD">
        <w:rPr>
          <w:rFonts w:eastAsia="DengXian" w:hint="eastAsia"/>
          <w:lang w:eastAsia="zh-CN"/>
        </w:rPr>
        <w:t>T</w:t>
      </w:r>
      <w:r w:rsidRPr="000C47BD">
        <w:rPr>
          <w:rFonts w:eastAsia="DengXian"/>
          <w:lang w:eastAsia="zh-CN"/>
        </w:rPr>
        <w:t xml:space="preserve">he 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DengXian"/>
          <w:lang w:eastAsia="zh-CN"/>
        </w:rPr>
        <w:t xml:space="preserve">lause 6.4.3.1 to clause 6.4.3.5 can be </w:t>
      </w:r>
      <w:r>
        <w:t xml:space="preserve">used for the PC5 </w:t>
      </w:r>
      <w:r w:rsidRPr="0093004C">
        <w:t>reference point</w:t>
      </w:r>
      <w:r>
        <w:t xml:space="preserve"> between 5G ProSe</w:t>
      </w:r>
      <w:r w:rsidRPr="004F2F23">
        <w:t xml:space="preserve"> Remote UE</w:t>
      </w:r>
      <w:r>
        <w:t xml:space="preserve"> and 5G </w:t>
      </w:r>
      <w:r w:rsidRPr="004F2F23">
        <w:t>ProSe UE-to-Network Relay</w:t>
      </w:r>
      <w:r>
        <w:t xml:space="preserve">, with the following </w:t>
      </w:r>
      <w:r w:rsidRPr="004F2F23">
        <w:t>differences and clarifications</w:t>
      </w:r>
      <w:r>
        <w:t>:</w:t>
      </w:r>
    </w:p>
    <w:p w14:paraId="752C60F3" w14:textId="77777777" w:rsidR="00367E53" w:rsidRDefault="00367E53" w:rsidP="00367E53">
      <w:pPr>
        <w:pStyle w:val="B1"/>
      </w:pPr>
      <w:r w:rsidRPr="004F2F23">
        <w:t>-</w:t>
      </w:r>
      <w:r w:rsidRPr="004F2F23">
        <w:tab/>
      </w:r>
      <w:r w:rsidRPr="002B18FF">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2870E210" w14:textId="028FBC60" w:rsidR="00585295" w:rsidRPr="00DE4E0D" w:rsidRDefault="00585295" w:rsidP="00585295">
      <w:pPr>
        <w:pStyle w:val="EditorsNote"/>
      </w:pPr>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p>
    <w:p w14:paraId="12B78930" w14:textId="2DFA2E8E" w:rsidR="00367E53" w:rsidRPr="00585295" w:rsidRDefault="00585295" w:rsidP="007A44C1">
      <w:pPr>
        <w:pStyle w:val="B1"/>
      </w:pPr>
      <w:r w:rsidRPr="004F2F23">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p>
    <w:p w14:paraId="1FBB9B3E" w14:textId="2C67D16A" w:rsidR="004E1A79" w:rsidRPr="004F2F23" w:rsidRDefault="00822EF5" w:rsidP="007A44C1">
      <w:r>
        <w:t>For the UE oriented</w:t>
      </w:r>
      <w:r w:rsidR="004E1A79" w:rsidRPr="004F2F23">
        <w:t xml:space="preserve"> Layer-2 link establishment as described in the clause 6.4.3.1,</w:t>
      </w:r>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963" w:name="_Hlk72363536"/>
      <w:r w:rsidRPr="004F2F23">
        <w:t>6.3.2.3</w:t>
      </w:r>
      <w:bookmarkEnd w:id="963"/>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3D9328C9"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r w:rsidR="00DF56C7">
        <w:rPr>
          <w:rFonts w:eastAsia="DengXian"/>
          <w:lang w:val="en-US" w:eastAsia="ko-KR"/>
        </w:rPr>
        <w:t>one of the</w:t>
      </w:r>
      <w:r w:rsidRPr="004F2F23">
        <w:rPr>
          <w:lang w:val="en-US" w:eastAsia="ko-KR"/>
        </w:rPr>
        <w:t xml:space="preserve"> Relay Service Code</w:t>
      </w:r>
      <w:r w:rsidR="0089176A">
        <w:rPr>
          <w:lang w:val="en-US" w:eastAsia="ko-KR"/>
        </w:rPr>
        <w:t>s</w:t>
      </w:r>
      <w:r w:rsidRPr="004F2F23">
        <w:rPr>
          <w:lang w:val="en-US" w:eastAsia="ko-KR"/>
        </w:rPr>
        <w:t xml:space="preserve"> </w:t>
      </w:r>
      <w:r w:rsidR="0065437A" w:rsidRPr="00363B2E">
        <w:rPr>
          <w:rFonts w:eastAsia="DengXian"/>
          <w:lang w:val="en-US" w:eastAsia="ko-KR"/>
        </w:rPr>
        <w:t>included during UE-to-Network Relay discovery as specified in clause</w:t>
      </w:r>
      <w:r w:rsidR="0065437A" w:rsidRPr="00487B76">
        <w:t> </w:t>
      </w:r>
      <w:r w:rsidR="0065437A" w:rsidRPr="00363B2E">
        <w:rPr>
          <w:rFonts w:eastAsia="DengXian"/>
          <w:lang w:val="en-US" w:eastAsia="ko-KR"/>
        </w:rPr>
        <w:t>6.3.2.3.</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r w:rsidR="009A3872" w:rsidRPr="00E07576">
        <w:t xml:space="preserve"> </w:t>
      </w:r>
      <w:r w:rsidR="009A3872" w:rsidRPr="004F2F23">
        <w:t>In case of</w:t>
      </w:r>
      <w:r w:rsidR="009A3872" w:rsidRPr="0093004C">
        <w:t xml:space="preserve"> </w:t>
      </w:r>
      <w:r w:rsidR="009A3872">
        <w:t>5G P</w:t>
      </w:r>
      <w:r w:rsidR="009A3872" w:rsidRPr="00E07576">
        <w:rPr>
          <w:rFonts w:eastAsia="DengXian"/>
        </w:rPr>
        <w:t>roSe Layer-3 UE-to-N</w:t>
      </w:r>
      <w:r w:rsidR="009A3872" w:rsidRPr="004F2F23">
        <w:t xml:space="preserve">etwork Relay, </w:t>
      </w:r>
      <w:r w:rsidR="009A3872" w:rsidRPr="004F2F23">
        <w:rPr>
          <w:rFonts w:eastAsia="DengXian"/>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p>
    <w:p w14:paraId="676A0DDE" w14:textId="34FD3178" w:rsidR="00143B75" w:rsidRDefault="004E1A79" w:rsidP="00395A71">
      <w:pPr>
        <w:pStyle w:val="B1"/>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r w:rsidRPr="00EC4388">
        <w:t xml:space="preserve">For the </w:t>
      </w:r>
      <w:r w:rsidRPr="00FA14AB">
        <w:t>Layer-2 link release as described in the clause 6.4.3.3,</w:t>
      </w:r>
    </w:p>
    <w:p w14:paraId="43D076A6" w14:textId="77777777" w:rsidR="008D2282" w:rsidRPr="00FA14AB" w:rsidRDefault="008D2282" w:rsidP="008D2282">
      <w:pPr>
        <w:pStyle w:val="B1"/>
      </w:pPr>
      <w:r w:rsidRPr="00FA14AB">
        <w:t>-</w:t>
      </w:r>
      <w:r w:rsidRPr="00FA14AB">
        <w:tab/>
        <w:t>In step1, if the Layer-2 link release procedure is initiated by the 5G ProSe UE-to-Network Relay, the Disconnect Request message may indicate the 5G ProSe UE-to-Network Relay is temporarily not available as described in clause 5.12.</w:t>
      </w:r>
    </w:p>
    <w:p w14:paraId="2F649778" w14:textId="77777777" w:rsidR="008D2282" w:rsidRPr="00FA14AB" w:rsidRDefault="008D2282" w:rsidP="008D2282">
      <w:pPr>
        <w:pStyle w:val="NO"/>
        <w:rPr>
          <w:rFonts w:eastAsia="DengXian"/>
          <w:lang w:eastAsia="zh-CN"/>
        </w:rPr>
      </w:pPr>
      <w:r w:rsidRPr="00FA14AB">
        <w:rPr>
          <w:lang w:eastAsia="zh-CN"/>
        </w:rPr>
        <w:t>NOTE:</w:t>
      </w:r>
      <w:r w:rsidRPr="00FA14AB">
        <w:rPr>
          <w:lang w:eastAsia="zh-CN"/>
        </w:rPr>
        <w:tab/>
      </w:r>
      <w:r w:rsidRPr="00FA14AB">
        <w:rPr>
          <w:rFonts w:eastAsia="DengXian"/>
          <w:lang w:eastAsia="zh-CN"/>
        </w:rPr>
        <w:t>The form of the temporarily not available indication will be determined by stage 3.</w:t>
      </w:r>
    </w:p>
    <w:p w14:paraId="4113B647" w14:textId="77777777" w:rsidR="008D2282" w:rsidRPr="00EC4388" w:rsidRDefault="008D2282" w:rsidP="008D2282">
      <w:pPr>
        <w:pStyle w:val="B1"/>
        <w:rPr>
          <w:lang w:eastAsia="zh-CN"/>
        </w:rPr>
      </w:pPr>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p>
    <w:p w14:paraId="2C4499E9" w14:textId="77777777" w:rsidR="008D2282" w:rsidRPr="00FA14AB" w:rsidRDefault="008D2282" w:rsidP="008D2282">
      <w:r w:rsidRPr="00FA14AB">
        <w:t>For the Layer-2 link modification as described in the clause 6.4.3.4,</w:t>
      </w:r>
    </w:p>
    <w:p w14:paraId="705F94A5" w14:textId="65828CD6" w:rsidR="008D2282" w:rsidRDefault="008D2282" w:rsidP="008D2282">
      <w:pPr>
        <w:pStyle w:val="B1"/>
        <w:rPr>
          <w:lang w:eastAsia="ko-KR"/>
        </w:rPr>
      </w:pPr>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r w:rsidR="00D71A6F">
        <w:rPr>
          <w:lang w:eastAsia="ko-KR"/>
        </w:rPr>
        <w:t xml:space="preserve"> </w:t>
      </w:r>
      <w:r w:rsidRPr="00FA14AB">
        <w:t>T</w:t>
      </w:r>
      <w:r w:rsidRPr="00EC4388">
        <w:t xml:space="preserve">he </w:t>
      </w:r>
      <w:r w:rsidRPr="00FA14AB">
        <w:t xml:space="preserve">Link Modification Request </w:t>
      </w:r>
      <w:r w:rsidRPr="00FA14AB">
        <w:rPr>
          <w:lang w:eastAsia="ko-KR"/>
        </w:rPr>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 from SMF</w:t>
      </w:r>
      <w:r w:rsidRPr="00FA14AB">
        <w:rPr>
          <w:lang w:eastAsia="ko-KR"/>
        </w:rPr>
        <w:t>.</w:t>
      </w:r>
    </w:p>
    <w:p w14:paraId="5C61C8EE" w14:textId="31FC4885" w:rsidR="00B840D0" w:rsidRPr="00B840D0" w:rsidRDefault="00B840D0" w:rsidP="007A44C1">
      <w:pPr>
        <w:rPr>
          <w:rFonts w:eastAsia="DengXian"/>
        </w:rPr>
      </w:pPr>
      <w:r>
        <w:rPr>
          <w:rFonts w:eastAsia="DengXian"/>
        </w:rPr>
        <w:t xml:space="preserve">A </w:t>
      </w:r>
      <w:r w:rsidRPr="00622339">
        <w:rPr>
          <w:rFonts w:eastAsia="DengXian"/>
        </w:rPr>
        <w:t xml:space="preserve">5G ProSe Remote UE and </w:t>
      </w:r>
      <w:r>
        <w:rPr>
          <w:rFonts w:eastAsia="DengXian"/>
        </w:rPr>
        <w:t xml:space="preserve">a </w:t>
      </w:r>
      <w:r w:rsidRPr="00622339">
        <w:rPr>
          <w:rFonts w:eastAsia="DengXian"/>
        </w:rPr>
        <w:t xml:space="preserve">5G ProSe UE-to-Network Relay </w:t>
      </w:r>
      <w:r w:rsidRPr="008E155A">
        <w:rPr>
          <w:rFonts w:eastAsia="DengXian"/>
        </w:rPr>
        <w:t>shall</w:t>
      </w:r>
      <w:r w:rsidRPr="00622339">
        <w:rPr>
          <w:rFonts w:eastAsia="DengXian"/>
        </w:rPr>
        <w:t xml:space="preserve"> set up </w:t>
      </w:r>
      <w:r w:rsidRPr="008E155A">
        <w:rPr>
          <w:rFonts w:eastAsia="DengXian"/>
        </w:rPr>
        <w:t>a</w:t>
      </w:r>
      <w:r>
        <w:rPr>
          <w:rFonts w:eastAsia="DengXian"/>
        </w:rPr>
        <w:t xml:space="preserve"> </w:t>
      </w:r>
      <w:r w:rsidRPr="00622339">
        <w:rPr>
          <w:rFonts w:eastAsia="DengXian"/>
        </w:rPr>
        <w:t>separate PC5 unicast link</w:t>
      </w:r>
      <w:r>
        <w:rPr>
          <w:rFonts w:eastAsia="DengXian"/>
        </w:rPr>
        <w:t>s</w:t>
      </w:r>
      <w:r w:rsidRPr="008E155A">
        <w:rPr>
          <w:rFonts w:eastAsia="DengXian"/>
        </w:rPr>
        <w:t xml:space="preserve"> if an existing unicast link(s) was established with a different Relay Service Code or without a Relay Service Code.</w:t>
      </w:r>
    </w:p>
    <w:p w14:paraId="755E2CDC" w14:textId="6790522C" w:rsidR="008C47BE" w:rsidRPr="0093004C" w:rsidRDefault="008C47BE" w:rsidP="008C47BE">
      <w:pPr>
        <w:pStyle w:val="Heading2"/>
      </w:pPr>
      <w:bookmarkStart w:id="964" w:name="_Toc73625612"/>
      <w:bookmarkStart w:id="965" w:name="_Toc83206721"/>
      <w:r w:rsidRPr="0093004C">
        <w:t>6.5</w:t>
      </w:r>
      <w:r w:rsidRPr="0093004C">
        <w:tab/>
      </w:r>
      <w:r w:rsidR="00F87A0F">
        <w:rPr>
          <w:rFonts w:hint="eastAsia"/>
          <w:lang w:eastAsia="zh-CN"/>
        </w:rPr>
        <w:t xml:space="preserve">5G </w:t>
      </w:r>
      <w:r w:rsidRPr="0093004C">
        <w:rPr>
          <w:noProof/>
        </w:rPr>
        <w:t>ProSe</w:t>
      </w:r>
      <w:r w:rsidRPr="0093004C">
        <w:t xml:space="preserve"> UE-to-Network Relay </w:t>
      </w:r>
      <w:r w:rsidRPr="0093004C">
        <w:rPr>
          <w:lang w:eastAsia="zh-CN"/>
        </w:rPr>
        <w:t>Communication</w:t>
      </w:r>
      <w:bookmarkEnd w:id="960"/>
      <w:bookmarkEnd w:id="961"/>
      <w:bookmarkEnd w:id="962"/>
      <w:bookmarkEnd w:id="964"/>
      <w:bookmarkEnd w:id="965"/>
    </w:p>
    <w:p w14:paraId="4F3E9275" w14:textId="5597FB31" w:rsidR="00E628DC" w:rsidRPr="0093004C" w:rsidRDefault="00E628DC" w:rsidP="00E628DC">
      <w:pPr>
        <w:pStyle w:val="Heading3"/>
      </w:pPr>
      <w:bookmarkStart w:id="966" w:name="_Toc69883596"/>
      <w:bookmarkStart w:id="967" w:name="_Toc73625613"/>
      <w:bookmarkStart w:id="968" w:name="_Toc83206722"/>
      <w:r w:rsidRPr="0093004C">
        <w:t>6.5.1</w:t>
      </w:r>
      <w:r w:rsidRPr="0093004C">
        <w:tab/>
      </w:r>
      <w:r w:rsidR="00584331">
        <w:rPr>
          <w:rFonts w:hint="eastAsia"/>
          <w:lang w:eastAsia="zh-CN"/>
        </w:rPr>
        <w:t xml:space="preserve">5G </w:t>
      </w:r>
      <w:r w:rsidRPr="0093004C">
        <w:t xml:space="preserve">ProSe Communication via </w:t>
      </w:r>
      <w:r w:rsidR="0087373F">
        <w:rPr>
          <w:rFonts w:hint="eastAsia"/>
          <w:lang w:eastAsia="zh-CN"/>
        </w:rPr>
        <w:t xml:space="preserve">5G ProSe </w:t>
      </w:r>
      <w:r w:rsidRPr="0093004C">
        <w:t>Layer-</w:t>
      </w:r>
      <w:r w:rsidR="00B2381A" w:rsidRPr="0093004C">
        <w:t>3</w:t>
      </w:r>
      <w:r w:rsidRPr="0093004C">
        <w:t xml:space="preserve"> UE-to-Network Relay</w:t>
      </w:r>
      <w:bookmarkEnd w:id="966"/>
      <w:bookmarkEnd w:id="967"/>
      <w:bookmarkEnd w:id="968"/>
    </w:p>
    <w:p w14:paraId="6D15071B" w14:textId="3DEF072C" w:rsidR="00090693" w:rsidRPr="00090693" w:rsidRDefault="00090693" w:rsidP="00090693">
      <w:pPr>
        <w:pStyle w:val="Heading4"/>
        <w:rPr>
          <w:rFonts w:eastAsia="SimSun"/>
          <w:lang w:eastAsia="zh-CN"/>
        </w:rPr>
      </w:pPr>
      <w:bookmarkStart w:id="969" w:name="_Toc73625614"/>
      <w:bookmarkStart w:id="970" w:name="_Toc83206723"/>
      <w:r w:rsidRPr="00DE4E0D">
        <w:rPr>
          <w:rFonts w:hint="eastAsia"/>
          <w:lang w:eastAsia="zh-CN"/>
        </w:rPr>
        <w:t>6.5.1.</w:t>
      </w:r>
      <w:r w:rsidR="0047781F">
        <w:rPr>
          <w:lang w:eastAsia="zh-CN"/>
        </w:rPr>
        <w:t>1</w:t>
      </w:r>
      <w:r w:rsidRPr="00DE4E0D">
        <w:rPr>
          <w:rFonts w:hint="eastAsia"/>
          <w:lang w:eastAsia="zh-CN"/>
        </w:rPr>
        <w:tab/>
      </w:r>
      <w:r w:rsidR="005C6B5E">
        <w:rPr>
          <w:rFonts w:hint="eastAsia"/>
          <w:lang w:eastAsia="zh-CN"/>
        </w:rPr>
        <w:t xml:space="preserve">5G </w:t>
      </w:r>
      <w:r w:rsidRPr="00DE4E0D">
        <w:rPr>
          <w:lang w:eastAsia="zh-CN"/>
        </w:rPr>
        <w:t xml:space="preserve">ProSe Communication via </w:t>
      </w:r>
      <w:r w:rsidR="005C6B5E">
        <w:rPr>
          <w:rFonts w:hint="eastAsia"/>
          <w:lang w:eastAsia="zh-CN"/>
        </w:rPr>
        <w:t xml:space="preserve">5G ProSe </w:t>
      </w:r>
      <w:r w:rsidRPr="00DE4E0D">
        <w:rPr>
          <w:lang w:eastAsia="zh-CN"/>
        </w:rPr>
        <w:t>Layer-3 UE-to-Network Relay</w:t>
      </w:r>
      <w:r w:rsidRPr="00DE4E0D">
        <w:t xml:space="preserve"> without N3</w:t>
      </w:r>
      <w:r w:rsidRPr="00090693">
        <w:t>IWF</w:t>
      </w:r>
      <w:bookmarkEnd w:id="969"/>
      <w:bookmarkEnd w:id="970"/>
    </w:p>
    <w:p w14:paraId="5ABE8733" w14:textId="25A43F55"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w:t>
      </w:r>
      <w:r w:rsidR="004643D2">
        <w:rPr>
          <w:rFonts w:hint="eastAsia"/>
          <w:lang w:eastAsia="zh-CN"/>
        </w:rPr>
        <w:t xml:space="preserve">5G ProSe Layer-3 </w:t>
      </w:r>
      <w:r w:rsidRPr="00090693">
        <w:t>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r w:rsidR="00994821">
        <w:rPr>
          <w:rFonts w:hint="eastAsia"/>
          <w:lang w:eastAsia="zh-CN"/>
        </w:rPr>
        <w:t xml:space="preserve">Layer-3 </w:t>
      </w:r>
      <w:r w:rsidRPr="00090693">
        <w:t>Remote UE(s) relay traffic.</w:t>
      </w:r>
    </w:p>
    <w:p w14:paraId="5A559B0C" w14:textId="62B44326"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w:t>
      </w:r>
      <w:r w:rsidR="00A30330">
        <w:rPr>
          <w:rFonts w:hint="eastAsia"/>
          <w:lang w:eastAsia="zh-CN"/>
        </w:rPr>
        <w:t xml:space="preserve">Layer-3 </w:t>
      </w:r>
      <w:r w:rsidRPr="00395A71">
        <w:t>Remote UE registers can be the same PLMN or two different PLMNs.</w:t>
      </w:r>
    </w:p>
    <w:bookmarkStart w:id="971" w:name="_MON_1682938456"/>
    <w:bookmarkEnd w:id="971"/>
    <w:p w14:paraId="65736BE0" w14:textId="77777777" w:rsidR="00090693" w:rsidRPr="00DE4E0D" w:rsidRDefault="00090693" w:rsidP="00090693">
      <w:pPr>
        <w:pStyle w:val="TH"/>
      </w:pPr>
      <w:r w:rsidRPr="00DE4E0D">
        <w:object w:dxaOrig="9001" w:dyaOrig="5781" w14:anchorId="36D6E4D1">
          <v:shape id="_x0000_i1065" type="#_x0000_t75" style="width:450.75pt;height:290.25pt" o:ole="">
            <v:imagedata r:id="rId89" o:title=""/>
          </v:shape>
          <o:OLEObject Type="Embed" ProgID="Word.Picture.8" ShapeID="_x0000_i1065" DrawAspect="Content" ObjectID="_1693820061" r:id="rId90"/>
        </w:object>
      </w:r>
    </w:p>
    <w:p w14:paraId="17FE4A4B" w14:textId="33D489EB"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r w:rsidR="009013D7">
        <w:rPr>
          <w:rFonts w:hint="eastAsia"/>
          <w:lang w:eastAsia="zh-CN"/>
        </w:rPr>
        <w:t xml:space="preserve">5G </w:t>
      </w:r>
      <w:r w:rsidRPr="00DE4E0D">
        <w:rPr>
          <w:lang w:eastAsia="zh-CN"/>
        </w:rPr>
        <w:t>ProSe Communication via</w:t>
      </w:r>
      <w:r w:rsidRPr="00090693">
        <w:rPr>
          <w:lang w:eastAsia="zh-CN"/>
        </w:rPr>
        <w:t xml:space="preserve"> </w:t>
      </w:r>
      <w:r w:rsidR="00620627">
        <w:rPr>
          <w:rFonts w:hint="eastAsia"/>
          <w:lang w:eastAsia="zh-CN"/>
        </w:rPr>
        <w:t xml:space="preserve">5G ProSe </w:t>
      </w:r>
      <w:r w:rsidRPr="00090693">
        <w:rPr>
          <w:rFonts w:eastAsia="SimSun"/>
          <w:lang w:eastAsia="zh-CN"/>
        </w:rPr>
        <w:t xml:space="preserve">Layer-3 </w:t>
      </w:r>
      <w:r w:rsidRPr="00090693">
        <w:t>UE-to-Network Relay without N3IWF</w:t>
      </w:r>
    </w:p>
    <w:p w14:paraId="1174D187" w14:textId="1507A632"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002E7EEC" w:rsidRPr="002E7EEC">
        <w:rPr>
          <w:rFonts w:hint="eastAsia"/>
          <w:lang w:eastAsia="zh-CN"/>
        </w:rPr>
        <w:t xml:space="preserve"> </w:t>
      </w:r>
      <w:r w:rsidR="002E7EEC">
        <w:rPr>
          <w:rFonts w:hint="eastAsia"/>
          <w:lang w:eastAsia="zh-CN"/>
        </w:rPr>
        <w:t>Layer-3</w:t>
      </w:r>
      <w:r w:rsidRPr="00090693">
        <w:t xml:space="preserve"> 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22810D9C"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FA016A" w:rsidRPr="00090693">
        <w:t>TS</w:t>
      </w:r>
      <w:r w:rsidR="00FA016A">
        <w:t> </w:t>
      </w:r>
      <w:r w:rsidR="00FA016A" w:rsidRPr="00090693">
        <w:t>23.501</w:t>
      </w:r>
      <w:r w:rsidR="00FA016A">
        <w:t> </w:t>
      </w:r>
      <w:r w:rsidR="00FA016A" w:rsidRPr="00090693">
        <w:t>[</w:t>
      </w:r>
      <w:r w:rsidRPr="00090693">
        <w:rPr>
          <w:rFonts w:eastAsia="SimSun"/>
          <w:lang w:eastAsia="zh-CN"/>
        </w:rPr>
        <w:t>4</w:t>
      </w:r>
      <w:r w:rsidRPr="00090693">
        <w:t>].</w:t>
      </w:r>
    </w:p>
    <w:p w14:paraId="3AC0F6E1" w14:textId="007CDBC5"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w:t>
      </w:r>
      <w:r w:rsidR="008F2E6F">
        <w:rPr>
          <w:rFonts w:hint="eastAsia"/>
          <w:lang w:eastAsia="zh-CN"/>
        </w:rPr>
        <w:t xml:space="preserve">Layer-3 </w:t>
      </w:r>
      <w:r w:rsidRPr="00090693">
        <w:t>Remote UE.</w:t>
      </w:r>
    </w:p>
    <w:p w14:paraId="17CBDDF9" w14:textId="17326B8F"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r w:rsidRPr="00090693">
        <w:t xml:space="preserve"> </w:t>
      </w:r>
      <w:r w:rsidR="00E14BFD">
        <w:rPr>
          <w:rFonts w:hint="eastAsia"/>
          <w:lang w:eastAsia="zh-CN"/>
        </w:rPr>
        <w:t xml:space="preserve">Layer-3 </w:t>
      </w:r>
      <w:r w:rsidRPr="00090693">
        <w:t>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xml:space="preserve">. As part of the discovery procedure the </w:t>
      </w:r>
      <w:r w:rsidR="006C0476">
        <w:rPr>
          <w:rFonts w:hint="eastAsia"/>
          <w:lang w:eastAsia="zh-CN"/>
        </w:rPr>
        <w:t>5G ProSe Layer-3</w:t>
      </w:r>
      <w:r w:rsidR="0040342E">
        <w:rPr>
          <w:lang w:eastAsia="zh-CN"/>
        </w:rPr>
        <w:t xml:space="preserve"> </w:t>
      </w:r>
      <w:r w:rsidRPr="00090693">
        <w:t>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7CBA1DE0" w:rsidR="00090693" w:rsidRPr="00DE4E0D" w:rsidRDefault="00090693" w:rsidP="00090693">
      <w:pPr>
        <w:pStyle w:val="B1"/>
      </w:pPr>
      <w:r w:rsidRPr="00090693">
        <w:rPr>
          <w:rFonts w:eastAsia="SimSun"/>
          <w:lang w:eastAsia="zh-CN"/>
        </w:rPr>
        <w:t>4</w:t>
      </w:r>
      <w:r w:rsidRPr="00090693">
        <w:t>.</w:t>
      </w:r>
      <w:r w:rsidRPr="00090693">
        <w:tab/>
        <w:t>The</w:t>
      </w:r>
      <w:r w:rsidR="003707F9" w:rsidRPr="0093004C">
        <w:t xml:space="preserve"> </w:t>
      </w:r>
      <w:r w:rsidR="003707F9">
        <w:t>5G ProSe</w:t>
      </w:r>
      <w:r w:rsidRPr="00090693">
        <w:t xml:space="preserve"> </w:t>
      </w:r>
      <w:r w:rsidR="00D42759">
        <w:rPr>
          <w:rFonts w:hint="eastAsia"/>
          <w:lang w:eastAsia="zh-CN"/>
        </w:rPr>
        <w:t xml:space="preserve">Layer-3 </w:t>
      </w:r>
      <w:r w:rsidRPr="00090693">
        <w:t>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w:t>
      </w:r>
      <w:r w:rsidR="00A90108">
        <w:rPr>
          <w:rFonts w:eastAsia="SimSun"/>
          <w:lang w:eastAsia="zh-CN"/>
        </w:rPr>
        <w:t>6</w:t>
      </w:r>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7613AC6"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0078265F" w:rsidRPr="0078265F">
        <w:rPr>
          <w:rFonts w:hint="eastAsia"/>
          <w:lang w:eastAsia="zh-CN"/>
        </w:rPr>
        <w:t xml:space="preserve"> </w:t>
      </w:r>
      <w:r w:rsidR="0078265F">
        <w:rPr>
          <w:rFonts w:hint="eastAsia"/>
          <w:lang w:eastAsia="zh-CN"/>
        </w:rPr>
        <w:t>Layer-3</w:t>
      </w:r>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E3EEA5C"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w:t>
      </w:r>
      <w:r w:rsidR="00536C54">
        <w:rPr>
          <w:rFonts w:hint="eastAsia"/>
          <w:lang w:eastAsia="zh-CN"/>
        </w:rPr>
        <w:t xml:space="preserve">Layer-3 </w:t>
      </w:r>
      <w:r w:rsidRPr="00395A71">
        <w:t>Remote UE.</w:t>
      </w:r>
      <w:bookmarkStart w:id="972" w:name="_Hlk72057887"/>
    </w:p>
    <w:p w14:paraId="49E1D909" w14:textId="23072CD8"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w:t>
      </w:r>
      <w:r w:rsidR="00444856">
        <w:rPr>
          <w:lang w:eastAsia="zh-CN"/>
        </w:rPr>
        <w:t xml:space="preserve"> </w:t>
      </w:r>
      <w:r w:rsidR="00444856">
        <w:rPr>
          <w:rFonts w:hint="eastAsia"/>
          <w:lang w:eastAsia="zh-CN"/>
        </w:rPr>
        <w:t>5G ProSe</w:t>
      </w:r>
      <w:r w:rsidRPr="00395A71">
        <w:rPr>
          <w:lang w:eastAsia="zh-CN"/>
        </w:rPr>
        <w:t xml:space="preserv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00CB1AA1" w:rsidRPr="00CB1AA1">
        <w:rPr>
          <w:rFonts w:eastAsia="SimSun" w:hint="eastAsia"/>
          <w:lang w:eastAsia="zh-CN"/>
        </w:rPr>
        <w:t xml:space="preserve"> </w:t>
      </w:r>
      <w:r w:rsidR="00CB1AA1">
        <w:rPr>
          <w:rFonts w:eastAsia="SimSun" w:hint="eastAsia"/>
          <w:lang w:eastAsia="zh-CN"/>
        </w:rPr>
        <w:t>Layer-3</w:t>
      </w:r>
      <w:r w:rsidRPr="00395A71">
        <w:rPr>
          <w:rFonts w:eastAsia="SimSun"/>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w:t>
      </w:r>
      <w:r w:rsidR="00F93886">
        <w:rPr>
          <w:rFonts w:hint="eastAsia"/>
          <w:lang w:eastAsia="zh-CN"/>
        </w:rPr>
        <w:t xml:space="preserve">Layer-3 </w:t>
      </w:r>
      <w:r w:rsidRPr="00395A71">
        <w:t xml:space="preserve">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972"/>
    <w:p w14:paraId="0479C1E6" w14:textId="2925EDAA"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0077730A" w:rsidRPr="0077730A">
        <w:rPr>
          <w:rFonts w:hint="eastAsia"/>
          <w:lang w:eastAsia="zh-CN"/>
        </w:rPr>
        <w:t xml:space="preserve"> </w:t>
      </w:r>
      <w:r w:rsidR="0077730A">
        <w:rPr>
          <w:rFonts w:hint="eastAsia"/>
          <w:lang w:eastAsia="zh-CN"/>
        </w:rPr>
        <w:t>Layer-3</w:t>
      </w:r>
      <w:r w:rsidRPr="00DE4E0D">
        <w:t xml:space="preserve"> </w:t>
      </w:r>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r w:rsidR="00351CC4">
        <w:t>.1.3</w:t>
      </w:r>
      <w:r w:rsidRPr="00DE4E0D">
        <w:t>.</w:t>
      </w:r>
    </w:p>
    <w:p w14:paraId="3267DF6E" w14:textId="7C605993"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r w:rsidR="004C537B" w:rsidRPr="004C537B">
        <w:rPr>
          <w:rFonts w:hint="eastAsia"/>
          <w:lang w:eastAsia="zh-CN"/>
        </w:rPr>
        <w:t xml:space="preserve"> </w:t>
      </w:r>
      <w:r w:rsidR="004C537B">
        <w:rPr>
          <w:rFonts w:hint="eastAsia"/>
          <w:lang w:eastAsia="zh-CN"/>
        </w:rPr>
        <w:t>Layer-3</w:t>
      </w:r>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FA016A" w:rsidRPr="00DE4E0D">
        <w:rPr>
          <w:lang w:eastAsia="ko-KR"/>
        </w:rPr>
        <w:t>TS</w:t>
      </w:r>
      <w:r w:rsidR="00FA016A">
        <w:rPr>
          <w:lang w:eastAsia="ko-KR"/>
        </w:rPr>
        <w:t> </w:t>
      </w:r>
      <w:r w:rsidR="00FA016A" w:rsidRPr="00DE4E0D">
        <w:rPr>
          <w:lang w:eastAsia="ko-KR"/>
        </w:rPr>
        <w:t>23.502</w:t>
      </w:r>
      <w:r w:rsidR="00FA016A">
        <w:rPr>
          <w:lang w:eastAsia="ko-KR"/>
        </w:rPr>
        <w:t> </w:t>
      </w:r>
      <w:r w:rsidR="00FA016A"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CBEC43C"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Session associated with the relay. The Remote User ID is an identity of the</w:t>
      </w:r>
      <w:r w:rsidR="00F71D02">
        <w:t xml:space="preserve"> </w:t>
      </w:r>
      <w:r w:rsidR="00F71D02">
        <w:rPr>
          <w:rFonts w:hint="eastAsia"/>
          <w:lang w:eastAsia="zh-CN"/>
        </w:rPr>
        <w:t>5G ProSe Layer-3</w:t>
      </w:r>
      <w:r w:rsidRPr="00090693">
        <w:t xml:space="preserv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r w:rsidR="00172C50">
        <w:rPr>
          <w:rFonts w:hint="eastAsia"/>
          <w:lang w:eastAsia="zh-CN"/>
        </w:rPr>
        <w:t xml:space="preserve">5G ProSe Layer-3 </w:t>
      </w:r>
      <w:r w:rsidRPr="00DE4E0D">
        <w:t>Remote UE in the 5GC. For IP PDU Session Type, the Remote UE info is Remote UE IP info. For Ethernet PDU Session Type, the Remote UE inf</w:t>
      </w:r>
      <w:r w:rsidRPr="00090693">
        <w:t xml:space="preserve">o is Remote UE MAC address which is detected by the </w:t>
      </w:r>
      <w:r w:rsidR="0030520E">
        <w:rPr>
          <w:rFonts w:hint="eastAsia"/>
          <w:lang w:eastAsia="zh-CN"/>
        </w:rPr>
        <w:t xml:space="preserve">5G ProSe </w:t>
      </w:r>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560724FE"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 xml:space="preserve">UE-to-Network Relay shall report TCP/UDP port ranges assigned to individual </w:t>
      </w:r>
      <w:r w:rsidR="00F46145">
        <w:rPr>
          <w:rFonts w:hint="eastAsia"/>
          <w:lang w:eastAsia="zh-CN"/>
        </w:rPr>
        <w:t xml:space="preserve">5G ProSe Layer-3 </w:t>
      </w:r>
      <w:r w:rsidRPr="00090693">
        <w:t>Remote UE(s) (along with the Remote User ID);</w:t>
      </w:r>
    </w:p>
    <w:p w14:paraId="713F7B22" w14:textId="1095017E" w:rsidR="00090693" w:rsidRPr="00090693" w:rsidRDefault="00090693" w:rsidP="00090693">
      <w:pPr>
        <w:pStyle w:val="B2"/>
      </w:pPr>
      <w:r w:rsidRPr="00090693">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w:t>
      </w:r>
      <w:r w:rsidR="00E528A5">
        <w:rPr>
          <w:rFonts w:hint="eastAsia"/>
          <w:lang w:eastAsia="zh-CN"/>
        </w:rPr>
        <w:t xml:space="preserve">Layer-3 </w:t>
      </w:r>
      <w:r w:rsidRPr="00090693">
        <w:t>Remote UE(s) (along with the Remote User ID).</w:t>
      </w:r>
    </w:p>
    <w:p w14:paraId="4B4AFCCD" w14:textId="7027BBEA" w:rsidR="007A2B61" w:rsidRPr="007A2B61" w:rsidRDefault="007A2B61" w:rsidP="00090693">
      <w:pPr>
        <w:rPr>
          <w:lang w:eastAsia="zh-CN"/>
        </w:rPr>
      </w:pPr>
      <w:r>
        <w:rPr>
          <w:rFonts w:eastAsia="DengXian"/>
        </w:rPr>
        <w:t xml:space="preserve">If the </w:t>
      </w:r>
      <w:r w:rsidRPr="006542A8">
        <w:rPr>
          <w:rFonts w:eastAsia="DengXian"/>
        </w:rPr>
        <w:t>PDU Session for relaying</w:t>
      </w:r>
      <w:r>
        <w:rPr>
          <w:rFonts w:eastAsia="DengXian"/>
        </w:rPr>
        <w:t xml:space="preserve"> is released by </w:t>
      </w:r>
      <w:r w:rsidRPr="008809AB">
        <w:rPr>
          <w:rFonts w:eastAsia="DengXian"/>
        </w:rPr>
        <w:t>the UE-to-Network Relay</w:t>
      </w:r>
      <w:r>
        <w:rPr>
          <w:rFonts w:eastAsia="DengXian"/>
        </w:rPr>
        <w:t xml:space="preserve"> or the network</w:t>
      </w:r>
      <w:r w:rsidRPr="006542A8">
        <w:rPr>
          <w:rFonts w:eastAsia="SimSun"/>
          <w:lang w:eastAsia="zh-CN"/>
        </w:rPr>
        <w:t xml:space="preserve"> as described in clause</w:t>
      </w:r>
      <w:r w:rsidRPr="006542A8">
        <w:rPr>
          <w:rFonts w:eastAsia="DengXian"/>
        </w:rPr>
        <w:t> </w:t>
      </w:r>
      <w:r>
        <w:rPr>
          <w:rFonts w:eastAsia="SimSun"/>
          <w:lang w:eastAsia="zh-CN"/>
        </w:rPr>
        <w:t>4</w:t>
      </w:r>
      <w:r w:rsidRPr="006542A8">
        <w:rPr>
          <w:rFonts w:eastAsia="SimSun" w:hint="eastAsia"/>
          <w:lang w:eastAsia="zh-CN"/>
        </w:rPr>
        <w:t>.3.</w:t>
      </w:r>
      <w:r>
        <w:rPr>
          <w:rFonts w:eastAsia="SimSun"/>
          <w:lang w:eastAsia="zh-CN"/>
        </w:rPr>
        <w:t>4</w:t>
      </w:r>
      <w:r w:rsidRPr="006542A8">
        <w:rPr>
          <w:noProof/>
          <w:lang w:eastAsia="zh-CN"/>
        </w:rPr>
        <w:t xml:space="preserve"> </w:t>
      </w:r>
      <w:r w:rsidRPr="0093004C">
        <w:rPr>
          <w:noProof/>
          <w:lang w:eastAsia="zh-CN"/>
        </w:rPr>
        <w:t>of</w:t>
      </w:r>
      <w:r w:rsidRPr="0093004C">
        <w:rPr>
          <w:noProof/>
        </w:rPr>
        <w:t xml:space="preserve"> </w:t>
      </w:r>
      <w:r w:rsidR="00FA016A" w:rsidRPr="0093004C">
        <w:rPr>
          <w:noProof/>
        </w:rPr>
        <w:t>TS</w:t>
      </w:r>
      <w:r w:rsidR="00FA016A">
        <w:rPr>
          <w:noProof/>
        </w:rPr>
        <w:t> </w:t>
      </w:r>
      <w:r w:rsidR="00FA016A" w:rsidRPr="0093004C">
        <w:rPr>
          <w:noProof/>
        </w:rPr>
        <w:t>23.502</w:t>
      </w:r>
      <w:r w:rsidR="00FA016A">
        <w:rPr>
          <w:noProof/>
        </w:rPr>
        <w:t> </w:t>
      </w:r>
      <w:r w:rsidR="00FA016A" w:rsidRPr="0093004C">
        <w:rPr>
          <w:noProof/>
        </w:rPr>
        <w:t>[</w:t>
      </w:r>
      <w:r w:rsidRPr="0093004C">
        <w:rPr>
          <w:noProof/>
        </w:rPr>
        <w:t>5]</w:t>
      </w:r>
      <w:r>
        <w:rPr>
          <w:rFonts w:eastAsia="DengXian"/>
        </w:rPr>
        <w:t xml:space="preserve">, </w:t>
      </w:r>
      <w:r w:rsidRPr="008809AB">
        <w:rPr>
          <w:rFonts w:eastAsia="DengXian"/>
        </w:rPr>
        <w:t>the UE-to-Network Relay</w:t>
      </w:r>
      <w:r>
        <w:rPr>
          <w:rFonts w:eastAsia="DengXian"/>
        </w:rPr>
        <w:t xml:space="preserve"> should initiate the release of the </w:t>
      </w:r>
      <w:r>
        <w:rPr>
          <w:rFonts w:eastAsia="DengXian"/>
          <w:lang w:eastAsia="zh-CN"/>
        </w:rPr>
        <w:t>l</w:t>
      </w:r>
      <w:r w:rsidRPr="006542A8">
        <w:rPr>
          <w:rFonts w:eastAsia="DengXian"/>
          <w:lang w:eastAsia="zh-CN"/>
        </w:rPr>
        <w:t>ayer-2</w:t>
      </w:r>
      <w:r>
        <w:rPr>
          <w:rFonts w:eastAsia="DengXian"/>
        </w:rPr>
        <w:t xml:space="preserve"> links associated with the released </w:t>
      </w:r>
      <w:r w:rsidRPr="006542A8">
        <w:rPr>
          <w:rFonts w:eastAsia="DengXian"/>
        </w:rPr>
        <w:t xml:space="preserve">PDU Session </w:t>
      </w:r>
      <w:r>
        <w:rPr>
          <w:rFonts w:eastAsia="DengXian"/>
        </w:rPr>
        <w:t xml:space="preserve">using the </w:t>
      </w:r>
      <w:r w:rsidRPr="006542A8">
        <w:rPr>
          <w:rFonts w:eastAsia="DengXian"/>
        </w:rPr>
        <w:t>procedure</w:t>
      </w:r>
      <w:r w:rsidRPr="006C20E1">
        <w:rPr>
          <w:rFonts w:eastAsia="SimSun"/>
          <w:lang w:eastAsia="zh-CN"/>
        </w:rPr>
        <w:t xml:space="preserve"> </w:t>
      </w:r>
      <w:r w:rsidRPr="0093004C">
        <w:t>defined in</w:t>
      </w:r>
      <w:r w:rsidRPr="006542A8">
        <w:rPr>
          <w:rFonts w:eastAsia="SimSun"/>
          <w:lang w:eastAsia="zh-CN"/>
        </w:rPr>
        <w:t xml:space="preserve"> clause</w:t>
      </w:r>
      <w:r w:rsidRPr="006542A8">
        <w:rPr>
          <w:rFonts w:eastAsia="DengXian"/>
        </w:rPr>
        <w:t> </w:t>
      </w:r>
      <w:r>
        <w:rPr>
          <w:rFonts w:eastAsia="DengXian"/>
        </w:rPr>
        <w:t>6.</w:t>
      </w:r>
      <w:r>
        <w:rPr>
          <w:rFonts w:eastAsia="SimSun"/>
          <w:lang w:eastAsia="zh-CN"/>
        </w:rPr>
        <w:t>4</w:t>
      </w:r>
      <w:r w:rsidRPr="006542A8">
        <w:rPr>
          <w:rFonts w:eastAsia="SimSun" w:hint="eastAsia"/>
          <w:lang w:eastAsia="zh-CN"/>
        </w:rPr>
        <w:t>.3.</w:t>
      </w:r>
      <w:r>
        <w:rPr>
          <w:rFonts w:eastAsia="SimSun"/>
          <w:lang w:eastAsia="zh-CN"/>
        </w:rPr>
        <w:t>3.</w:t>
      </w:r>
    </w:p>
    <w:p w14:paraId="2B63C934" w14:textId="4586E1B4"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008B109E" w:rsidRPr="008B109E">
        <w:rPr>
          <w:rFonts w:hint="eastAsia"/>
          <w:lang w:eastAsia="zh-CN"/>
        </w:rPr>
        <w:t xml:space="preserve"> </w:t>
      </w:r>
      <w:r w:rsidR="008B109E">
        <w:rPr>
          <w:rFonts w:hint="eastAsia"/>
          <w:lang w:eastAsia="zh-CN"/>
        </w:rPr>
        <w:t>Layer-3</w:t>
      </w:r>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00231CF1" w:rsidRPr="00231CF1">
        <w:rPr>
          <w:rFonts w:hint="eastAsia"/>
          <w:lang w:eastAsia="zh-CN"/>
        </w:rPr>
        <w:t xml:space="preserve"> </w:t>
      </w:r>
      <w:r w:rsidR="00231CF1">
        <w:rPr>
          <w:rFonts w:hint="eastAsia"/>
          <w:lang w:eastAsia="zh-CN"/>
        </w:rPr>
        <w:t>Layer-3</w:t>
      </w:r>
      <w:r w:rsidRPr="00090693">
        <w:rPr>
          <w:lang w:eastAsia="zh-CN"/>
        </w:rPr>
        <w:t xml:space="preserve"> Remote UE(s) have left.</w:t>
      </w:r>
    </w:p>
    <w:p w14:paraId="2E2AA17D" w14:textId="65EC7FEA"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r w:rsidR="009B24C9" w:rsidRPr="009B24C9">
        <w:rPr>
          <w:rFonts w:hint="eastAsia"/>
          <w:lang w:eastAsia="zh-CN"/>
        </w:rPr>
        <w:t xml:space="preserve"> </w:t>
      </w:r>
      <w:r w:rsidR="009B24C9">
        <w:rPr>
          <w:rFonts w:hint="eastAsia"/>
          <w:lang w:eastAsia="zh-CN"/>
        </w:rPr>
        <w:t>Layer-3</w:t>
      </w:r>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w:t>
      </w:r>
      <w:r w:rsidR="001A78BE">
        <w:rPr>
          <w:rFonts w:hint="eastAsia"/>
          <w:lang w:eastAsia="zh-CN"/>
        </w:rPr>
        <w:t xml:space="preserve">Layer-3 </w:t>
      </w:r>
      <w:r w:rsidRPr="00090693">
        <w:rPr>
          <w:lang w:eastAsia="zh-CN"/>
        </w:rPr>
        <w:t xml:space="preserve">Remote UE related parameters </w:t>
      </w:r>
      <w:r w:rsidRPr="00395A71">
        <w:rPr>
          <w:lang w:eastAsia="zh-CN"/>
        </w:rPr>
        <w:t>if</w:t>
      </w:r>
      <w:r w:rsidRPr="00DE4E0D">
        <w:rPr>
          <w:lang w:eastAsia="zh-CN"/>
        </w:rPr>
        <w:t xml:space="preserve"> the SMF is in the HPLMN.</w:t>
      </w:r>
    </w:p>
    <w:p w14:paraId="34820AD5" w14:textId="29680367"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w:t>
      </w:r>
      <w:r w:rsidR="00281C40">
        <w:rPr>
          <w:rFonts w:hint="eastAsia"/>
          <w:lang w:eastAsia="zh-CN"/>
        </w:rPr>
        <w:t xml:space="preserve">Layer-3 </w:t>
      </w:r>
      <w:r w:rsidRPr="00395A71">
        <w:rPr>
          <w:lang w:eastAsia="zh-CN"/>
        </w:rPr>
        <w:t>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26853EC4" w:rsidR="003B194B" w:rsidRDefault="003B194B" w:rsidP="00395A71">
      <w:pPr>
        <w:pStyle w:val="Heading4"/>
      </w:pPr>
      <w:bookmarkStart w:id="973" w:name="_Toc73625615"/>
      <w:bookmarkStart w:id="974" w:name="_Toc83206724"/>
      <w:bookmarkStart w:id="975" w:name="_Toc50130630"/>
      <w:bookmarkStart w:id="976" w:name="_Toc50133944"/>
      <w:bookmarkStart w:id="977" w:name="_Toc50134284"/>
      <w:bookmarkStart w:id="978" w:name="_Toc50557236"/>
      <w:bookmarkStart w:id="979" w:name="_Toc50548914"/>
      <w:bookmarkStart w:id="980" w:name="_Toc55202219"/>
      <w:bookmarkStart w:id="981" w:name="_Toc57209843"/>
      <w:bookmarkStart w:id="982" w:name="_Toc57366234"/>
      <w:bookmarkStart w:id="983" w:name="_Toc68086187"/>
      <w:r w:rsidRPr="00395A71">
        <w:t>6.5.1.</w:t>
      </w:r>
      <w:r w:rsidR="008A14B0" w:rsidRPr="00395A71">
        <w:t>2</w:t>
      </w:r>
      <w:r w:rsidRPr="00F60D32">
        <w:tab/>
      </w:r>
      <w:r w:rsidR="000759C9">
        <w:rPr>
          <w:rFonts w:hint="eastAsia"/>
          <w:lang w:eastAsia="zh-CN"/>
        </w:rPr>
        <w:t xml:space="preserve">5G ProSe </w:t>
      </w:r>
      <w:r w:rsidRPr="00F60D32">
        <w:t xml:space="preserve">Communication via </w:t>
      </w:r>
      <w:r w:rsidR="00F62248">
        <w:rPr>
          <w:rFonts w:hint="eastAsia"/>
          <w:lang w:eastAsia="zh-CN"/>
        </w:rPr>
        <w:t xml:space="preserve">5G ProSe </w:t>
      </w:r>
      <w:r w:rsidRPr="00F60D32">
        <w:t>Layer-3 UE-to-N</w:t>
      </w:r>
      <w:r>
        <w:t>etwork</w:t>
      </w:r>
      <w:r w:rsidRPr="00F60D32">
        <w:t xml:space="preserve"> Relay with N3IWF support</w:t>
      </w:r>
      <w:bookmarkEnd w:id="973"/>
      <w:bookmarkEnd w:id="974"/>
    </w:p>
    <w:p w14:paraId="6BBFF9F7" w14:textId="0AC66FF0" w:rsidR="003B194B" w:rsidRDefault="003B194B" w:rsidP="00395A71">
      <w:pPr>
        <w:pStyle w:val="Heading5"/>
      </w:pPr>
      <w:bookmarkStart w:id="984" w:name="_Toc73625616"/>
      <w:bookmarkStart w:id="985" w:name="_Toc83206725"/>
      <w:r w:rsidRPr="00395A71">
        <w:t>6.5.1.</w:t>
      </w:r>
      <w:r w:rsidR="008A14B0" w:rsidRPr="00395A71">
        <w:t>2</w:t>
      </w:r>
      <w:r w:rsidRPr="00395A71">
        <w:t>.1</w:t>
      </w:r>
      <w:r w:rsidRPr="00E71599">
        <w:tab/>
        <w:t>Connection management via</w:t>
      </w:r>
      <w:r w:rsidR="00DC0A37">
        <w:t xml:space="preserve"> </w:t>
      </w:r>
      <w:r w:rsidR="00DC0A37">
        <w:rPr>
          <w:rFonts w:hint="eastAsia"/>
          <w:lang w:eastAsia="zh-CN"/>
        </w:rPr>
        <w:t>5G ProSe</w:t>
      </w:r>
      <w:r w:rsidRPr="00E71599">
        <w:t xml:space="preserve"> Layer-3 UE-to-N</w:t>
      </w:r>
      <w:r>
        <w:t>etwork</w:t>
      </w:r>
      <w:r w:rsidRPr="00E71599">
        <w:t xml:space="preserve"> Relay with N3IWF support</w:t>
      </w:r>
      <w:bookmarkEnd w:id="984"/>
      <w:bookmarkEnd w:id="985"/>
    </w:p>
    <w:bookmarkEnd w:id="975"/>
    <w:bookmarkEnd w:id="976"/>
    <w:bookmarkEnd w:id="977"/>
    <w:bookmarkEnd w:id="978"/>
    <w:bookmarkEnd w:id="979"/>
    <w:bookmarkEnd w:id="980"/>
    <w:bookmarkEnd w:id="981"/>
    <w:bookmarkEnd w:id="982"/>
    <w:bookmarkEnd w:id="983"/>
    <w:p w14:paraId="0E76EBBC" w14:textId="274C405E" w:rsidR="00326948" w:rsidRPr="00C564A3" w:rsidRDefault="003B194B" w:rsidP="003B194B">
      <w:r w:rsidRPr="00C564A3">
        <w:t>In order to relay</w:t>
      </w:r>
      <w:r w:rsidR="008C5D85" w:rsidRPr="0093004C">
        <w:t xml:space="preserve"> </w:t>
      </w:r>
      <w:r w:rsidR="008C5D85">
        <w:t>5G ProSe</w:t>
      </w:r>
      <w:r w:rsidR="00B04E4F" w:rsidRPr="00B04E4F">
        <w:rPr>
          <w:rFonts w:hint="eastAsia"/>
          <w:lang w:eastAsia="zh-CN"/>
        </w:rPr>
        <w:t xml:space="preserve"> </w:t>
      </w:r>
      <w:r w:rsidR="00B04E4F">
        <w:rPr>
          <w:rFonts w:hint="eastAsia"/>
          <w:lang w:eastAsia="zh-CN"/>
        </w:rPr>
        <w:t>Layer-3</w:t>
      </w:r>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Based on 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1BB6073A"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w:t>
      </w:r>
      <w:r w:rsidR="00321122">
        <w:rPr>
          <w:rFonts w:hint="eastAsia"/>
          <w:lang w:eastAsia="zh-CN"/>
        </w:rPr>
        <w:t xml:space="preserve">Layer-3 </w:t>
      </w:r>
      <w:r w:rsidRPr="00C564A3">
        <w:t>Remote UE without going through a N3IWF. Different PDU Sessions need to be established to serve such traffic.</w:t>
      </w:r>
    </w:p>
    <w:p w14:paraId="18275437" w14:textId="1681631C"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and the N3IWF and the user plane traffic of the</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via N3IWF.</w:t>
      </w:r>
    </w:p>
    <w:p w14:paraId="37D689D6" w14:textId="77777777" w:rsidR="003B194B" w:rsidRPr="00A7799E" w:rsidRDefault="003B194B" w:rsidP="003B194B">
      <w:pPr>
        <w:pStyle w:val="TH"/>
      </w:pPr>
      <w:r w:rsidRPr="00A7799E">
        <w:object w:dxaOrig="9030" w:dyaOrig="7096" w14:anchorId="378262B8">
          <v:shape id="_x0000_i1066" type="#_x0000_t75" style="width:401.25pt;height:314.25pt" o:ole="">
            <v:imagedata r:id="rId91" o:title=""/>
          </v:shape>
          <o:OLEObject Type="Embed" ProgID="Visio.Drawing.15" ShapeID="_x0000_i1066" DrawAspect="Content" ObjectID="_1693820062" r:id="rId92"/>
        </w:object>
      </w:r>
    </w:p>
    <w:p w14:paraId="3C72B800" w14:textId="3E9AD57F"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w:t>
      </w:r>
      <w:r w:rsidR="00DB4674">
        <w:rPr>
          <w:rFonts w:hint="eastAsia"/>
          <w:lang w:eastAsia="zh-CN"/>
        </w:rPr>
        <w:t xml:space="preserve">5G ProSe </w:t>
      </w:r>
      <w:r w:rsidRPr="00A7799E">
        <w:t>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30B4476A"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w:t>
      </w:r>
      <w:r w:rsidR="00E922A5">
        <w:rPr>
          <w:rFonts w:hint="eastAsia"/>
          <w:lang w:eastAsia="zh-CN"/>
        </w:rPr>
        <w:t xml:space="preserve">Layer-3 </w:t>
      </w:r>
      <w:r w:rsidR="003B194B" w:rsidRPr="00C564A3">
        <w:t>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w:t>
      </w:r>
      <w:r w:rsidR="00784402">
        <w:rPr>
          <w:rFonts w:hint="eastAsia"/>
          <w:lang w:eastAsia="zh-CN"/>
        </w:rPr>
        <w:t xml:space="preserve">Layer-3 </w:t>
      </w:r>
      <w:r w:rsidR="003B194B" w:rsidRPr="009712BC">
        <w:t xml:space="preserve">Remote UE is in coverage, it may register to the 5GS and establish the PDU </w:t>
      </w:r>
      <w:r w:rsidR="003B194B" w:rsidRPr="007758AE">
        <w:t>S</w:t>
      </w:r>
      <w:r w:rsidR="003B194B" w:rsidRPr="00C564A3">
        <w:t xml:space="preserve">essions via the </w:t>
      </w:r>
      <w:r w:rsidR="00D65E81">
        <w:t>D</w:t>
      </w:r>
      <w:r w:rsidR="00D65E81" w:rsidRPr="00C564A3">
        <w:t xml:space="preserve">irect </w:t>
      </w:r>
      <w:r w:rsidR="00D65E81">
        <w:t>N</w:t>
      </w:r>
      <w:r w:rsidR="003B194B" w:rsidRPr="00C564A3">
        <w:t xml:space="preserve">etwork </w:t>
      </w:r>
      <w:r w:rsidR="00D65E81">
        <w:t>C</w:t>
      </w:r>
      <w:r w:rsidR="003B194B" w:rsidRPr="00C564A3">
        <w:t>ommunication path.</w:t>
      </w:r>
    </w:p>
    <w:p w14:paraId="6BB11A95" w14:textId="2F913A5D"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w:t>
      </w:r>
      <w:r w:rsidR="001413CD">
        <w:rPr>
          <w:rFonts w:hint="eastAsia"/>
          <w:lang w:eastAsia="zh-CN"/>
        </w:rPr>
        <w:t>Layer-3</w:t>
      </w:r>
      <w:r w:rsidR="003F3FB2">
        <w:rPr>
          <w:lang w:eastAsia="zh-CN"/>
        </w:rPr>
        <w:t xml:space="preserve"> </w:t>
      </w:r>
      <w:r w:rsidRPr="00C564A3">
        <w:t>Remote UE follow the procedures described in steps 3-5 in clause</w:t>
      </w:r>
      <w:r w:rsidR="008A14B0" w:rsidRPr="00C564A3">
        <w:t> </w:t>
      </w:r>
      <w:r w:rsidRPr="00C564A3">
        <w:t xml:space="preserve">6.5.1.1 using the RSC configured for making the </w:t>
      </w:r>
      <w:r w:rsidR="004E6450">
        <w:rPr>
          <w:rFonts w:hint="eastAsia"/>
          <w:lang w:eastAsia="zh-CN"/>
        </w:rPr>
        <w:t xml:space="preserve">5G ProSe Layer-3 </w:t>
      </w:r>
      <w:r w:rsidRPr="00C564A3">
        <w:t>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2C80694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w:t>
      </w:r>
      <w:r w:rsidR="000146BE">
        <w:rPr>
          <w:rFonts w:hint="eastAsia"/>
          <w:lang w:eastAsia="zh-CN"/>
        </w:rPr>
        <w:t xml:space="preserve">Layer-3 </w:t>
      </w:r>
      <w:r w:rsidRPr="00C564A3">
        <w:t>Remote UE that connects to a</w:t>
      </w:r>
      <w:r w:rsidR="005138CA" w:rsidRPr="0093004C">
        <w:t xml:space="preserve"> </w:t>
      </w:r>
      <w:r w:rsidR="005138CA">
        <w:t>5G ProSe</w:t>
      </w:r>
      <w:r w:rsidRPr="00C564A3">
        <w:t xml:space="preserve"> Layer-3 UE-to-Network Relay with N3IWF support selects an N3IWF and determines the N3IWF IP address. The </w:t>
      </w:r>
      <w:r w:rsidR="00986B7E">
        <w:rPr>
          <w:rFonts w:hint="eastAsia"/>
          <w:lang w:eastAsia="zh-CN"/>
        </w:rPr>
        <w:t>5G ProSe Layer-3</w:t>
      </w:r>
      <w:r w:rsidR="00B720A2">
        <w:rPr>
          <w:lang w:eastAsia="zh-CN"/>
        </w:rPr>
        <w:t xml:space="preserve"> </w:t>
      </w:r>
      <w:r w:rsidRPr="00C564A3">
        <w:t>Remote UE follows the N3IWF selection procedure as described in clause 6.5.1.</w:t>
      </w:r>
      <w:r w:rsidR="008A14B0">
        <w:t>2</w:t>
      </w:r>
      <w:r w:rsidRPr="001855EA">
        <w:t>.2.</w:t>
      </w:r>
    </w:p>
    <w:p w14:paraId="54F465D4" w14:textId="4033AEF5" w:rsidR="003B194B" w:rsidRPr="00C564A3" w:rsidRDefault="003B194B" w:rsidP="003B194B">
      <w:pPr>
        <w:pStyle w:val="B1"/>
      </w:pPr>
      <w:r w:rsidRPr="00C564A3">
        <w:t>6.</w:t>
      </w:r>
      <w:r w:rsidRPr="00C564A3">
        <w:tab/>
        <w:t>The</w:t>
      </w:r>
      <w:r w:rsidR="00B144D2" w:rsidRPr="0093004C">
        <w:t xml:space="preserve"> </w:t>
      </w:r>
      <w:r w:rsidR="00B144D2">
        <w:t>5G ProSe</w:t>
      </w:r>
      <w:r w:rsidRPr="00C564A3">
        <w:t xml:space="preserve"> </w:t>
      </w:r>
      <w:r w:rsidR="00D22D46">
        <w:rPr>
          <w:rFonts w:hint="eastAsia"/>
          <w:lang w:eastAsia="zh-CN"/>
        </w:rPr>
        <w:t xml:space="preserve">Layer-3 </w:t>
      </w:r>
      <w:r w:rsidRPr="00C564A3">
        <w:t>Remote UE establishes a signalling IPsec tunnel using IKE procedures with a N3IWF and performs NAS Registration as shown in Figure</w:t>
      </w:r>
      <w:r w:rsidR="008A14B0" w:rsidRPr="00C564A3">
        <w:t> </w:t>
      </w:r>
      <w:r w:rsidRPr="00C564A3">
        <w:t xml:space="preserve">4.12.2.2-1 of </w:t>
      </w:r>
      <w:r w:rsidR="00FA016A" w:rsidRPr="00C564A3">
        <w:t>TS</w:t>
      </w:r>
      <w:r w:rsidR="00FA016A">
        <w:t> </w:t>
      </w:r>
      <w:r w:rsidR="00FA016A" w:rsidRPr="00C564A3">
        <w:t>23.502</w:t>
      </w:r>
      <w:r w:rsidR="00FA016A">
        <w:t> </w:t>
      </w:r>
      <w:r w:rsidR="00FA016A" w:rsidRPr="00C564A3">
        <w:t>[</w:t>
      </w:r>
      <w:r w:rsidR="00395A71">
        <w:t>5</w:t>
      </w:r>
      <w:r w:rsidRPr="00C564A3">
        <w:t xml:space="preserve">]. After the IPSec tunnel is established, the </w:t>
      </w:r>
      <w:r w:rsidR="00C749DA">
        <w:rPr>
          <w:rFonts w:hint="eastAsia"/>
          <w:lang w:eastAsia="zh-CN"/>
        </w:rPr>
        <w:t xml:space="preserve">5G ProSe Layer-3 </w:t>
      </w:r>
      <w:r w:rsidRPr="00C564A3">
        <w:t xml:space="preserve">Remote UE can perform any of the NAS procedures (incl. PDU Session establishment for the </w:t>
      </w:r>
      <w:r w:rsidR="00B144D2">
        <w:t xml:space="preserve">5G ProSe </w:t>
      </w:r>
      <w:r w:rsidRPr="00C564A3">
        <w:t xml:space="preserve">Layer-3 UE-to-Network Relay PDU Sessions) as specified in clause 4.12 of </w:t>
      </w:r>
      <w:r w:rsidR="00FA016A" w:rsidRPr="00C564A3">
        <w:t>TS</w:t>
      </w:r>
      <w:r w:rsidR="00FA016A">
        <w:t> </w:t>
      </w:r>
      <w:r w:rsidR="00FA016A" w:rsidRPr="00C564A3">
        <w:t>23.502</w:t>
      </w:r>
      <w:r w:rsidR="00FA016A">
        <w:t> </w:t>
      </w:r>
      <w:r w:rsidR="00FA016A" w:rsidRPr="00C564A3">
        <w:t>[</w:t>
      </w:r>
      <w:r w:rsidR="00395A71">
        <w:t>5</w:t>
      </w:r>
      <w:r w:rsidRPr="00C564A3">
        <w:t>].</w:t>
      </w:r>
    </w:p>
    <w:p w14:paraId="3EF357CC" w14:textId="1D0AFBFE" w:rsidR="003B194B" w:rsidRDefault="003B194B" w:rsidP="003B194B">
      <w:r w:rsidRPr="00C564A3">
        <w:t xml:space="preserve">IKE keep alive(s) between the </w:t>
      </w:r>
      <w:r w:rsidR="00040F06">
        <w:rPr>
          <w:rFonts w:hint="eastAsia"/>
          <w:lang w:eastAsia="zh-CN"/>
        </w:rPr>
        <w:t xml:space="preserve">5G ProSe Layer-3 </w:t>
      </w:r>
      <w:r w:rsidRPr="00C564A3">
        <w:t>Remote UE and the N3IWF are used for detecting possible path failure. The</w:t>
      </w:r>
      <w:r w:rsidR="00652C07" w:rsidRPr="0093004C">
        <w:t xml:space="preserve"> </w:t>
      </w:r>
      <w:r w:rsidR="00652C07">
        <w:t>5G ProSe</w:t>
      </w:r>
      <w:r w:rsidRPr="00C564A3">
        <w:t xml:space="preserve"> </w:t>
      </w:r>
      <w:r w:rsidR="00497BCB">
        <w:rPr>
          <w:rFonts w:hint="eastAsia"/>
          <w:lang w:eastAsia="zh-CN"/>
        </w:rPr>
        <w:t xml:space="preserve">Layer-3 </w:t>
      </w:r>
      <w:r w:rsidRPr="00C564A3">
        <w:t>Remote UE may change</w:t>
      </w:r>
      <w:r w:rsidR="00490847">
        <w:t xml:space="preserve"> </w:t>
      </w:r>
      <w:r w:rsidR="00490847">
        <w:rPr>
          <w:rFonts w:hint="eastAsia"/>
          <w:lang w:eastAsia="zh-CN"/>
        </w:rPr>
        <w:t>5G ProSe</w:t>
      </w:r>
      <w:r w:rsidRPr="00C564A3">
        <w:t xml:space="preserve"> Layer-3 UE-to-Network Relay(s) while maintain the session with the N3IWF when the </w:t>
      </w:r>
      <w:r w:rsidR="008858D4">
        <w:rPr>
          <w:rFonts w:hint="eastAsia"/>
          <w:lang w:eastAsia="zh-CN"/>
        </w:rPr>
        <w:t xml:space="preserve">5G ProSe Layer-3 </w:t>
      </w:r>
      <w:r w:rsidRPr="00C564A3">
        <w:t>Remote UE and the N3IWF support MOBIKE. This is negotiated between the</w:t>
      </w:r>
      <w:r w:rsidR="00652C07" w:rsidRPr="0093004C">
        <w:t xml:space="preserve"> </w:t>
      </w:r>
      <w:r w:rsidR="00652C07">
        <w:t>5G ProSe</w:t>
      </w:r>
      <w:r w:rsidRPr="00C564A3">
        <w:t xml:space="preserve"> </w:t>
      </w:r>
      <w:r w:rsidR="00B45509">
        <w:rPr>
          <w:rFonts w:hint="eastAsia"/>
          <w:lang w:eastAsia="zh-CN"/>
        </w:rPr>
        <w:t>Layer-3</w:t>
      </w:r>
      <w:r w:rsidR="00FE06E5">
        <w:rPr>
          <w:lang w:eastAsia="zh-CN"/>
        </w:rPr>
        <w:t xml:space="preserve"> </w:t>
      </w:r>
      <w:r w:rsidRPr="00C564A3">
        <w:t xml:space="preserve">Remote UE and the N3IWF as specified in </w:t>
      </w:r>
      <w:r w:rsidR="00FA016A" w:rsidRPr="00C564A3">
        <w:t>TS</w:t>
      </w:r>
      <w:r w:rsidR="00FA016A">
        <w:t> </w:t>
      </w:r>
      <w:r w:rsidR="00FA016A" w:rsidRPr="00C564A3">
        <w:t>23.502</w:t>
      </w:r>
      <w:r w:rsidR="00FA016A">
        <w:t> </w:t>
      </w:r>
      <w:r w:rsidR="00FA016A" w:rsidRPr="00C564A3">
        <w:t>[</w:t>
      </w:r>
      <w:r w:rsidR="00395A71">
        <w:t>5</w:t>
      </w:r>
      <w:r w:rsidRPr="00C564A3">
        <w:t>], clause 4.12.2.2). When IKE keep alive(s) are used, the</w:t>
      </w:r>
      <w:r w:rsidR="00652C07" w:rsidRPr="0093004C">
        <w:t xml:space="preserve"> </w:t>
      </w:r>
      <w:r w:rsidR="00652C07">
        <w:t>5G ProSe</w:t>
      </w:r>
      <w:r w:rsidRPr="00C564A3">
        <w:t xml:space="preserve"> </w:t>
      </w:r>
      <w:r w:rsidR="0001363F">
        <w:rPr>
          <w:rFonts w:hint="eastAsia"/>
          <w:lang w:eastAsia="zh-CN"/>
        </w:rPr>
        <w:t>Layer-3</w:t>
      </w:r>
      <w:r w:rsidR="00310C84">
        <w:rPr>
          <w:lang w:eastAsia="zh-CN"/>
        </w:rPr>
        <w:t xml:space="preserve"> </w:t>
      </w:r>
      <w:r w:rsidRPr="00C564A3">
        <w:t>Remote UE needs to keep the PC5 connection and</w:t>
      </w:r>
      <w:r w:rsidR="00C259A0" w:rsidRPr="0093004C">
        <w:t xml:space="preserve"> </w:t>
      </w:r>
      <w:r w:rsidR="00C259A0">
        <w:t>5G ProSe</w:t>
      </w:r>
      <w:r w:rsidRPr="00C564A3">
        <w:t xml:space="preserve"> Layer-3 UE-to-Network Relay keeps the PDU Session.</w:t>
      </w:r>
    </w:p>
    <w:p w14:paraId="11265FE3" w14:textId="2A2EDCCC" w:rsidR="00FE21F9" w:rsidRPr="00FE21F9" w:rsidRDefault="00FE21F9" w:rsidP="003B194B">
      <w:pPr>
        <w:rPr>
          <w:lang w:eastAsia="zh-CN"/>
        </w:rPr>
      </w:pPr>
      <w:r w:rsidRPr="0093004C">
        <w:rPr>
          <w:rFonts w:eastAsia="SimSun"/>
          <w:lang w:eastAsia="zh-CN"/>
        </w:rPr>
        <w:t xml:space="preserve">When </w:t>
      </w:r>
      <w:r>
        <w:rPr>
          <w:rFonts w:eastAsia="SimSun"/>
          <w:lang w:eastAsia="zh-CN"/>
        </w:rPr>
        <w:t xml:space="preserve">5G ProSe </w:t>
      </w:r>
      <w:r w:rsidRPr="0093004C">
        <w:rPr>
          <w:rFonts w:eastAsia="SimSun"/>
          <w:lang w:eastAsia="zh-CN"/>
        </w:rPr>
        <w:t xml:space="preserve">Remote UE is </w:t>
      </w:r>
      <w:r>
        <w:rPr>
          <w:rFonts w:eastAsia="SimSun"/>
          <w:lang w:eastAsia="zh-CN"/>
        </w:rPr>
        <w:t>in</w:t>
      </w:r>
      <w:r w:rsidRPr="0093004C">
        <w:rPr>
          <w:rFonts w:eastAsia="SimSun"/>
          <w:lang w:eastAsia="zh-CN"/>
        </w:rPr>
        <w:t xml:space="preserve"> CM-CONNECTED</w:t>
      </w:r>
      <w:r>
        <w:rPr>
          <w:rFonts w:eastAsia="SimSun"/>
          <w:lang w:eastAsia="zh-CN"/>
        </w:rPr>
        <w:t xml:space="preserve"> state</w:t>
      </w:r>
      <w:r w:rsidRPr="0093004C">
        <w:rPr>
          <w:rFonts w:eastAsia="SimSun"/>
          <w:lang w:eastAsia="zh-CN"/>
        </w:rPr>
        <w:t>, the</w:t>
      </w:r>
      <w:r w:rsidRPr="0093004C">
        <w:rPr>
          <w:rFonts w:eastAsia="SimSun"/>
        </w:rPr>
        <w:t xml:space="preserve"> </w:t>
      </w:r>
      <w:r>
        <w:t xml:space="preserve">5G </w:t>
      </w:r>
      <w:r w:rsidRPr="0093004C">
        <w:rPr>
          <w:rFonts w:eastAsia="SimSun"/>
        </w:rPr>
        <w:t>ProSe</w:t>
      </w:r>
      <w:r w:rsidRPr="0093004C">
        <w:rPr>
          <w:rFonts w:eastAsia="SimSun"/>
          <w:lang w:eastAsia="zh-CN"/>
        </w:rPr>
        <w:t xml:space="preserve"> Remote UE keep</w:t>
      </w:r>
      <w:r>
        <w:rPr>
          <w:rFonts w:eastAsia="SimSun"/>
          <w:lang w:eastAsia="zh-CN"/>
        </w:rPr>
        <w:t>s</w:t>
      </w:r>
      <w:r w:rsidRPr="0093004C">
        <w:rPr>
          <w:rFonts w:eastAsia="SimSun"/>
          <w:lang w:eastAsia="zh-CN"/>
        </w:rPr>
        <w:t xml:space="preserve"> the PC5 link.</w:t>
      </w:r>
      <w:r>
        <w:rPr>
          <w:rFonts w:eastAsia="SimSun"/>
          <w:lang w:eastAsia="zh-CN"/>
        </w:rPr>
        <w:t xml:space="preserve"> When the 5G ProSe Remote UE is in CM-IDLE state, it may either release the PC5 link for relaying or not.</w:t>
      </w:r>
    </w:p>
    <w:p w14:paraId="187C0886" w14:textId="1B0D4D7E" w:rsidR="003B194B" w:rsidRDefault="003B194B" w:rsidP="00395A71">
      <w:pPr>
        <w:pStyle w:val="Heading5"/>
      </w:pPr>
      <w:bookmarkStart w:id="986" w:name="_Toc73625617"/>
      <w:bookmarkStart w:id="987" w:name="_Toc83206726"/>
      <w:r w:rsidRPr="00395A71">
        <w:t>6.5.1.</w:t>
      </w:r>
      <w:r w:rsidR="00033225" w:rsidRPr="00395A71">
        <w:t>2</w:t>
      </w:r>
      <w:r w:rsidRPr="00395A71">
        <w:t>.</w:t>
      </w:r>
      <w:r w:rsidRPr="00DE4E0D">
        <w:t>2</w:t>
      </w:r>
      <w:r w:rsidRPr="00E71599">
        <w:tab/>
      </w:r>
      <w:r w:rsidRPr="00104373">
        <w:t>N3IWF selection</w:t>
      </w:r>
      <w:r w:rsidR="0067617A">
        <w:rPr>
          <w:rFonts w:eastAsia="DengXian"/>
        </w:rPr>
        <w:t xml:space="preserve"> for 5G ProSe Layer-3 Remote UE</w:t>
      </w:r>
      <w:r w:rsidRPr="00104373">
        <w:t xml:space="preserve"> procedure</w:t>
      </w:r>
      <w:bookmarkEnd w:id="986"/>
      <w:bookmarkEnd w:id="987"/>
    </w:p>
    <w:p w14:paraId="695FC73B" w14:textId="7C808981" w:rsidR="003B194B" w:rsidRPr="007758AE" w:rsidRDefault="003B194B" w:rsidP="003B194B">
      <w:r w:rsidRPr="007758AE">
        <w:t>When the</w:t>
      </w:r>
      <w:r w:rsidR="00F06DAD" w:rsidRPr="0093004C">
        <w:t xml:space="preserve"> </w:t>
      </w:r>
      <w:r w:rsidR="00F06DAD">
        <w:t>5G ProSe</w:t>
      </w:r>
      <w:r w:rsidRPr="007758AE">
        <w:t xml:space="preserve"> </w:t>
      </w:r>
      <w:r w:rsidR="00C50921">
        <w:rPr>
          <w:rFonts w:hint="eastAsia"/>
          <w:lang w:eastAsia="zh-CN"/>
        </w:rPr>
        <w:t xml:space="preserve">Layer-3 </w:t>
      </w:r>
      <w:r w:rsidRPr="007758AE">
        <w:t>Remote UE relays traffic over</w:t>
      </w:r>
      <w:r w:rsidR="00F06DAD" w:rsidRPr="0093004C">
        <w:t xml:space="preserve"> </w:t>
      </w:r>
      <w:r w:rsidR="00F06DAD">
        <w:t>5G ProSe</w:t>
      </w:r>
      <w:r w:rsidRPr="007758AE">
        <w:t xml:space="preserve"> Layer-3 UE-to-Network Relay that supports N3IWF, the </w:t>
      </w:r>
      <w:r w:rsidR="00922013">
        <w:rPr>
          <w:rFonts w:hint="eastAsia"/>
          <w:lang w:eastAsia="zh-CN"/>
        </w:rPr>
        <w:t>5G ProSe Layer-3</w:t>
      </w:r>
      <w:r w:rsidR="006C7F78">
        <w:rPr>
          <w:lang w:eastAsia="zh-CN"/>
        </w:rPr>
        <w:t xml:space="preserve"> </w:t>
      </w:r>
      <w:r w:rsidRPr="007758AE">
        <w:t xml:space="preserve">Remote UE selects the N3IWF using the N3IWF </w:t>
      </w:r>
      <w:r w:rsidR="00B4023A">
        <w:rPr>
          <w:rFonts w:eastAsia="DengXian"/>
        </w:rPr>
        <w:t>selection</w:t>
      </w:r>
      <w:r w:rsidRPr="007758AE">
        <w:t xml:space="preserve"> procedure that is specified in clause 6.3.6</w:t>
      </w:r>
      <w:r w:rsidR="00FB05D2">
        <w:t>.2</w:t>
      </w:r>
      <w:r w:rsidRPr="007758AE">
        <w:t xml:space="preserve"> of </w:t>
      </w:r>
      <w:r w:rsidR="00FA016A" w:rsidRPr="007758AE">
        <w:t>TS</w:t>
      </w:r>
      <w:r w:rsidR="00FA016A">
        <w:t> </w:t>
      </w:r>
      <w:r w:rsidR="00FA016A" w:rsidRPr="007758AE">
        <w:t>23.501</w:t>
      </w:r>
      <w:r w:rsidR="00FA016A">
        <w:t> </w:t>
      </w:r>
      <w:r w:rsidR="00FA016A" w:rsidRPr="007758AE">
        <w:t>[</w:t>
      </w:r>
      <w:r w:rsidR="00395A71">
        <w:t>4</w:t>
      </w:r>
      <w:r w:rsidRPr="007758AE">
        <w:t xml:space="preserve">] for untrusted non-3GPP access with the </w:t>
      </w:r>
      <w:r w:rsidR="004A0E6F">
        <w:rPr>
          <w:rFonts w:eastAsia="DengXian"/>
        </w:rPr>
        <w:t>following differences</w:t>
      </w:r>
      <w:r w:rsidRPr="007758AE">
        <w:t>.</w:t>
      </w:r>
    </w:p>
    <w:p w14:paraId="2F736AD6" w14:textId="51079091" w:rsidR="003B194B" w:rsidRPr="007758AE" w:rsidRDefault="003B194B" w:rsidP="007A44C1">
      <w:pPr>
        <w:rPr>
          <w:lang w:eastAsia="zh-CN"/>
        </w:rPr>
      </w:pPr>
      <w:r w:rsidRPr="007758AE">
        <w:t>To support the N3IWF selection</w:t>
      </w:r>
      <w:r w:rsidR="006E1E13">
        <w:rPr>
          <w:rFonts w:eastAsia="DengXian"/>
        </w:rPr>
        <w:t xml:space="preserve"> for 5G ProSe Layer-3 Remote UE</w:t>
      </w:r>
      <w:r w:rsidRPr="007758AE">
        <w:t>, a</w:t>
      </w:r>
      <w:r w:rsidR="00F06DAD" w:rsidRPr="0093004C">
        <w:t xml:space="preserve"> </w:t>
      </w:r>
      <w:r w:rsidR="00F06DAD">
        <w:t>5G ProSe</w:t>
      </w:r>
      <w:r w:rsidRPr="007758AE">
        <w:t xml:space="preserve"> </w:t>
      </w:r>
      <w:r w:rsidR="003E4072">
        <w:rPr>
          <w:rFonts w:hint="eastAsia"/>
          <w:lang w:eastAsia="zh-CN"/>
        </w:rPr>
        <w:t xml:space="preserve">Layer-3 </w:t>
      </w:r>
      <w:r w:rsidRPr="007758AE">
        <w:t>Remote UE is configured by HPLMN with</w:t>
      </w:r>
      <w:r w:rsidR="000C0445">
        <w:t xml:space="preserve"> </w:t>
      </w:r>
      <w:r w:rsidRPr="007758AE">
        <w:rPr>
          <w:lang w:eastAsia="zh-CN"/>
        </w:rPr>
        <w:t xml:space="preserve">N3IWF identifier configuration </w:t>
      </w:r>
      <w:r w:rsidR="00233572">
        <w:rPr>
          <w:rFonts w:eastAsia="DengXian"/>
          <w:lang w:eastAsia="zh-CN"/>
        </w:rPr>
        <w:t>for 5G ProSe Layer-3 Remote UE</w:t>
      </w:r>
      <w:r w:rsidR="000C0445">
        <w:rPr>
          <w:rFonts w:eastAsia="DengXian"/>
          <w:lang w:eastAsia="zh-CN"/>
        </w:rPr>
        <w:t xml:space="preserve"> </w:t>
      </w:r>
      <w:r w:rsidR="000D3CC0">
        <w:rPr>
          <w:rFonts w:eastAsia="DengXian"/>
          <w:lang w:eastAsia="zh-CN"/>
        </w:rPr>
        <w:t xml:space="preserve">and </w:t>
      </w:r>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w:t>
      </w:r>
      <w:r w:rsidR="00094F3C">
        <w:rPr>
          <w:rFonts w:eastAsia="DengXian"/>
          <w:lang w:eastAsia="zh-CN"/>
        </w:rPr>
        <w:t xml:space="preserve"> as described in clause </w:t>
      </w:r>
      <w:r w:rsidR="00094F3C">
        <w:rPr>
          <w:rFonts w:eastAsia="DengXian"/>
          <w:lang w:val="en-US" w:eastAsia="zh-CN"/>
        </w:rPr>
        <w:t>5.1.4.1</w:t>
      </w:r>
      <w:r w:rsidRPr="007758AE">
        <w:rPr>
          <w:lang w:eastAsia="zh-CN"/>
        </w:rPr>
        <w:t>.</w:t>
      </w:r>
    </w:p>
    <w:p w14:paraId="79D65500" w14:textId="1D8FDCE1" w:rsidR="003B194B" w:rsidRPr="007758AE" w:rsidRDefault="003B194B" w:rsidP="003B194B">
      <w:pPr>
        <w:rPr>
          <w:lang w:eastAsia="zh-CN"/>
        </w:rPr>
      </w:pPr>
      <w:r w:rsidRPr="007758AE">
        <w:rPr>
          <w:lang w:eastAsia="zh-CN"/>
        </w:rPr>
        <w:t xml:space="preserve">When the </w:t>
      </w:r>
      <w:r w:rsidR="00106ED2">
        <w:t xml:space="preserve">5G ProSe </w:t>
      </w:r>
      <w:r w:rsidR="008F3F03">
        <w:rPr>
          <w:rFonts w:hint="eastAsia"/>
          <w:lang w:eastAsia="zh-CN"/>
        </w:rPr>
        <w:t xml:space="preserve">Layer-3 </w:t>
      </w:r>
      <w:r w:rsidRPr="007758AE">
        <w:rPr>
          <w:lang w:eastAsia="zh-CN"/>
        </w:rPr>
        <w:t>Remote UE decides to select an N3IWF in the HPLMN, the</w:t>
      </w:r>
      <w:r w:rsidR="00106ED2" w:rsidRPr="0093004C">
        <w:t xml:space="preserve"> </w:t>
      </w:r>
      <w:r w:rsidR="00106ED2">
        <w:t>5G ProSe</w:t>
      </w:r>
      <w:r w:rsidRPr="007758AE">
        <w:rPr>
          <w:lang w:eastAsia="zh-CN"/>
        </w:rPr>
        <w:t xml:space="preserve"> </w:t>
      </w:r>
      <w:r w:rsidR="00FA2DD3">
        <w:rPr>
          <w:rFonts w:hint="eastAsia"/>
          <w:lang w:eastAsia="zh-CN"/>
        </w:rPr>
        <w:t xml:space="preserve">Layer-3 </w:t>
      </w:r>
      <w:r w:rsidRPr="007758AE">
        <w:rPr>
          <w:lang w:eastAsia="zh-CN"/>
        </w:rPr>
        <w:t>Remote UE uses the N3IWF identifier configuration</w:t>
      </w:r>
      <w:r w:rsidR="000C0445">
        <w:t xml:space="preserve"> </w:t>
      </w:r>
      <w:r w:rsidR="000C0445">
        <w:rPr>
          <w:rFonts w:eastAsia="DengXian"/>
          <w:lang w:eastAsia="zh-CN"/>
        </w:rPr>
        <w:t>for 5G ProSe Layer-3 Remote UE</w:t>
      </w:r>
      <w:r w:rsidRPr="007758AE">
        <w:rPr>
          <w:lang w:eastAsia="zh-CN"/>
        </w:rPr>
        <w:t xml:space="preserve">, if configured, to find the IP address of the N3IWF in the HPLMN. Otherwise, </w:t>
      </w:r>
      <w:r w:rsidR="00106ED2">
        <w:t>5G ProSe</w:t>
      </w:r>
      <w:r w:rsidR="002B2097" w:rsidRPr="002B2097">
        <w:rPr>
          <w:rFonts w:hint="eastAsia"/>
          <w:lang w:eastAsia="zh-CN"/>
        </w:rPr>
        <w:t xml:space="preserve"> </w:t>
      </w:r>
      <w:r w:rsidR="002B2097">
        <w:rPr>
          <w:rFonts w:hint="eastAsia"/>
          <w:lang w:eastAsia="zh-CN"/>
        </w:rPr>
        <w:t>Layer-3</w:t>
      </w:r>
      <w:r w:rsidR="00106ED2">
        <w:t xml:space="preserv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6906D8BB"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w:t>
      </w:r>
      <w:r w:rsidR="007B3570">
        <w:rPr>
          <w:rFonts w:hint="eastAsia"/>
          <w:lang w:eastAsia="zh-CN"/>
        </w:rPr>
        <w:t xml:space="preserve">Layer-3 </w:t>
      </w:r>
      <w:r w:rsidRPr="007758AE">
        <w:rPr>
          <w:lang w:eastAsia="zh-CN"/>
        </w:rPr>
        <w:t>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w:t>
      </w:r>
      <w:r w:rsidR="002828E7">
        <w:rPr>
          <w:rFonts w:eastAsia="DengXian"/>
          <w:lang w:eastAsia="zh-CN"/>
        </w:rPr>
        <w:t>.2</w:t>
      </w:r>
      <w:r w:rsidRPr="007758AE">
        <w:rPr>
          <w:lang w:eastAsia="zh-CN"/>
        </w:rPr>
        <w:t xml:space="preserve">, in the </w:t>
      </w:r>
      <w:r w:rsidR="00EB36A2">
        <w:rPr>
          <w:rFonts w:hint="eastAsia"/>
          <w:lang w:eastAsia="zh-CN"/>
        </w:rPr>
        <w:t xml:space="preserve">5G ProSe </w:t>
      </w:r>
      <w:r w:rsidRPr="007758AE">
        <w:rPr>
          <w:lang w:eastAsia="zh-CN"/>
        </w:rPr>
        <w:t>UE-to-Network Relay Discovery procedure as defined in clause</w:t>
      </w:r>
      <w:r w:rsidR="0006096E" w:rsidRPr="007758AE">
        <w:rPr>
          <w:lang w:eastAsia="zh-CN"/>
        </w:rPr>
        <w:t> </w:t>
      </w:r>
      <w:r w:rsidRPr="007758AE">
        <w:rPr>
          <w:lang w:eastAsia="zh-CN"/>
        </w:rPr>
        <w:t>6.3.2.3.</w:t>
      </w:r>
    </w:p>
    <w:p w14:paraId="2F0AEBE0" w14:textId="1B050DCB" w:rsidR="003B194B" w:rsidRPr="007758AE" w:rsidRDefault="003B194B" w:rsidP="003B194B">
      <w:pPr>
        <w:rPr>
          <w:lang w:eastAsia="zh-CN"/>
        </w:rPr>
      </w:pPr>
      <w:r w:rsidRPr="007758AE">
        <w:rPr>
          <w:lang w:eastAsia="zh-CN"/>
        </w:rPr>
        <w:t xml:space="preserve">A </w:t>
      </w:r>
      <w:r w:rsidR="00FD3A27">
        <w:rPr>
          <w:rFonts w:hint="eastAsia"/>
          <w:lang w:eastAsia="zh-CN"/>
        </w:rPr>
        <w:t xml:space="preserve">5G ProSe Layer-3 </w:t>
      </w:r>
      <w:r w:rsidRPr="007758AE">
        <w:rPr>
          <w:lang w:eastAsia="zh-CN"/>
        </w:rPr>
        <w:t>Remote UE constructs the FQDN using either Tracking Area Identity FQDN or on Operator Identifier FQDN and selects the N3IWF using the procedures of N3IWF selection in clause 6.3.6</w:t>
      </w:r>
      <w:r w:rsidR="007E6398">
        <w:rPr>
          <w:rFonts w:eastAsia="DengXian"/>
          <w:lang w:eastAsia="zh-CN"/>
        </w:rPr>
        <w:t>.2</w:t>
      </w:r>
      <w:r w:rsidRPr="007758AE">
        <w:rPr>
          <w:lang w:eastAsia="zh-CN"/>
        </w:rPr>
        <w:t xml:space="preserve"> of </w:t>
      </w:r>
      <w:r w:rsidR="00FA016A" w:rsidRPr="007758AE">
        <w:rPr>
          <w:lang w:eastAsia="zh-CN"/>
        </w:rPr>
        <w:t>TS</w:t>
      </w:r>
      <w:r w:rsidR="00FA016A">
        <w:rPr>
          <w:lang w:eastAsia="zh-CN"/>
        </w:rPr>
        <w:t> </w:t>
      </w:r>
      <w:r w:rsidR="00FA016A" w:rsidRPr="007758AE">
        <w:rPr>
          <w:lang w:eastAsia="zh-CN"/>
        </w:rPr>
        <w:t>23.501</w:t>
      </w:r>
      <w:r w:rsidR="00FA016A">
        <w:rPr>
          <w:lang w:eastAsia="zh-CN"/>
        </w:rPr>
        <w:t> </w:t>
      </w:r>
      <w:r w:rsidR="00FA016A" w:rsidRPr="007758AE">
        <w:rPr>
          <w:lang w:eastAsia="zh-CN"/>
        </w:rPr>
        <w:t>[</w:t>
      </w:r>
      <w:r w:rsidR="00395A71">
        <w:rPr>
          <w:lang w:eastAsia="zh-CN"/>
        </w:rPr>
        <w:t>4</w:t>
      </w:r>
      <w:r w:rsidRPr="007758AE">
        <w:rPr>
          <w:lang w:eastAsia="zh-CN"/>
        </w:rPr>
        <w:t>].</w:t>
      </w:r>
    </w:p>
    <w:p w14:paraId="3531BB0A" w14:textId="1E0DA723" w:rsidR="003B194B" w:rsidRPr="007758AE" w:rsidRDefault="003B194B" w:rsidP="00395A71">
      <w:pPr>
        <w:pStyle w:val="Heading5"/>
      </w:pPr>
      <w:bookmarkStart w:id="988" w:name="_Toc73625618"/>
      <w:bookmarkStart w:id="989" w:name="_Toc83206727"/>
      <w:r w:rsidRPr="007758AE">
        <w:t>6.5.1.</w:t>
      </w:r>
      <w:r w:rsidR="00033225">
        <w:t>2</w:t>
      </w:r>
      <w:r w:rsidRPr="007758AE">
        <w:t>.3</w:t>
      </w:r>
      <w:r w:rsidRPr="007758AE">
        <w:tab/>
        <w:t xml:space="preserve">Mobility of </w:t>
      </w:r>
      <w:r w:rsidR="004F49BC" w:rsidRPr="00395A71">
        <w:t>5G ProSe</w:t>
      </w:r>
      <w:r w:rsidR="00463114" w:rsidRPr="00463114">
        <w:rPr>
          <w:rFonts w:hint="eastAsia"/>
          <w:lang w:eastAsia="zh-CN"/>
        </w:rPr>
        <w:t xml:space="preserve"> </w:t>
      </w:r>
      <w:r w:rsidR="00463114">
        <w:rPr>
          <w:rFonts w:hint="eastAsia"/>
          <w:lang w:eastAsia="zh-CN"/>
        </w:rPr>
        <w:t>Layer-3</w:t>
      </w:r>
      <w:r w:rsidR="004F49BC" w:rsidRPr="00395A71">
        <w:t xml:space="preserve"> </w:t>
      </w:r>
      <w:r w:rsidRPr="007758AE">
        <w:t xml:space="preserve">Remote UE between </w:t>
      </w:r>
      <w:r w:rsidR="00914F89">
        <w:rPr>
          <w:lang w:val="en-US"/>
        </w:rPr>
        <w:t>D</w:t>
      </w:r>
      <w:r w:rsidRPr="007758AE">
        <w:t xml:space="preserve">irect and </w:t>
      </w:r>
      <w:r w:rsidR="00C94ABE">
        <w:t>I</w:t>
      </w:r>
      <w:r w:rsidRPr="007758AE">
        <w:t>ndirect</w:t>
      </w:r>
      <w:r w:rsidR="00BE1E17">
        <w:t xml:space="preserve"> </w:t>
      </w:r>
      <w:r w:rsidR="00C94ABE">
        <w:t>N</w:t>
      </w:r>
      <w:r w:rsidR="00BE1E17">
        <w:t>etwork</w:t>
      </w:r>
      <w:r w:rsidRPr="007758AE">
        <w:t xml:space="preserve"> communication path</w:t>
      </w:r>
      <w:bookmarkEnd w:id="988"/>
      <w:bookmarkEnd w:id="989"/>
    </w:p>
    <w:p w14:paraId="4FE147DF" w14:textId="2A7A6AB1" w:rsidR="003B194B" w:rsidRPr="007758AE" w:rsidRDefault="003B194B" w:rsidP="003B194B">
      <w:pPr>
        <w:rPr>
          <w:lang w:eastAsia="zh-CN"/>
        </w:rPr>
      </w:pPr>
      <w:r w:rsidRPr="007758AE">
        <w:rPr>
          <w:lang w:eastAsia="zh-CN"/>
        </w:rPr>
        <w:t xml:space="preserve">When </w:t>
      </w:r>
      <w:r w:rsidR="00A374C5">
        <w:t xml:space="preserve">5G ProSe </w:t>
      </w:r>
      <w:r w:rsidR="00250EA8">
        <w:rPr>
          <w:rFonts w:hint="eastAsia"/>
          <w:lang w:eastAsia="zh-CN"/>
        </w:rPr>
        <w:t>Layer-3</w:t>
      </w:r>
      <w:r w:rsidR="00AA4533">
        <w:rPr>
          <w:lang w:eastAsia="zh-CN"/>
        </w:rPr>
        <w:t xml:space="preserve"> </w:t>
      </w:r>
      <w:r w:rsidRPr="007758AE">
        <w:rPr>
          <w:lang w:eastAsia="zh-CN"/>
        </w:rPr>
        <w:t xml:space="preserve">Remote UE changes from </w:t>
      </w:r>
      <w:r w:rsidR="0036791D">
        <w:rPr>
          <w:lang w:eastAsia="zh-CN"/>
        </w:rPr>
        <w:t>D</w:t>
      </w:r>
      <w:r w:rsidRPr="007758AE">
        <w:rPr>
          <w:lang w:eastAsia="zh-CN"/>
        </w:rPr>
        <w:t xml:space="preserve">irect </w:t>
      </w:r>
      <w:r w:rsidR="0036791D">
        <w:rPr>
          <w:lang w:eastAsia="zh-CN"/>
        </w:rPr>
        <w:t>N</w:t>
      </w:r>
      <w:r w:rsidRPr="007758AE">
        <w:rPr>
          <w:lang w:eastAsia="zh-CN"/>
        </w:rPr>
        <w:t xml:space="preserve">etwork </w:t>
      </w:r>
      <w:r w:rsidR="0036791D">
        <w:rPr>
          <w:lang w:eastAsia="zh-CN"/>
        </w:rPr>
        <w:t>C</w:t>
      </w:r>
      <w:r w:rsidRPr="007758AE">
        <w:rPr>
          <w:lang w:eastAsia="zh-CN"/>
        </w:rPr>
        <w:t xml:space="preserve">ommunication to </w:t>
      </w:r>
      <w:r w:rsidR="009733F7">
        <w:rPr>
          <w:lang w:eastAsia="zh-CN"/>
        </w:rPr>
        <w:t>I</w:t>
      </w:r>
      <w:r w:rsidRPr="007758AE">
        <w:rPr>
          <w:lang w:eastAsia="zh-CN"/>
        </w:rPr>
        <w:t xml:space="preserve">ndirect </w:t>
      </w:r>
      <w:r w:rsidR="009733F7">
        <w:rPr>
          <w:lang w:eastAsia="zh-CN"/>
        </w:rPr>
        <w:t>N</w:t>
      </w:r>
      <w:r w:rsidR="0048562C">
        <w:rPr>
          <w:lang w:eastAsia="zh-CN"/>
        </w:rPr>
        <w:t xml:space="preserve">etwork </w:t>
      </w:r>
      <w:r w:rsidR="009733F7">
        <w:rPr>
          <w:lang w:eastAsia="zh-CN"/>
        </w:rPr>
        <w:t>C</w:t>
      </w:r>
      <w:r w:rsidR="009733F7" w:rsidRPr="007758AE">
        <w:rPr>
          <w:lang w:eastAsia="zh-CN"/>
        </w:rPr>
        <w:t xml:space="preserve">ommunication </w:t>
      </w:r>
      <w:r w:rsidRPr="007758AE">
        <w:rPr>
          <w:lang w:eastAsia="zh-CN"/>
        </w:rPr>
        <w:t xml:space="preserve">path, </w:t>
      </w:r>
      <w:r w:rsidR="00FA016A" w:rsidRPr="007758AE">
        <w:rPr>
          <w:lang w:eastAsia="zh-CN"/>
        </w:rPr>
        <w:t>TS</w:t>
      </w:r>
      <w:r w:rsidR="00FA016A">
        <w:rPr>
          <w:lang w:eastAsia="zh-CN"/>
        </w:rPr>
        <w:t> </w:t>
      </w:r>
      <w:r w:rsidR="00FA016A" w:rsidRPr="007758AE">
        <w:rPr>
          <w:lang w:eastAsia="zh-CN"/>
        </w:rPr>
        <w:t>23.502</w:t>
      </w:r>
      <w:r w:rsidR="00FA016A">
        <w:rPr>
          <w:lang w:eastAsia="zh-CN"/>
        </w:rPr>
        <w:t> </w:t>
      </w:r>
      <w:r w:rsidR="00FA016A"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w:t>
      </w:r>
      <w:r w:rsidR="00E336D3">
        <w:rPr>
          <w:rFonts w:hint="eastAsia"/>
          <w:lang w:eastAsia="zh-CN"/>
        </w:rPr>
        <w:t xml:space="preserve">Layer-3 </w:t>
      </w:r>
      <w:r w:rsidRPr="007758AE">
        <w:rPr>
          <w:lang w:eastAsia="zh-CN"/>
        </w:rPr>
        <w:t xml:space="preserve">Remote UE establishes PC5 connection to the </w:t>
      </w:r>
      <w:r w:rsidR="00B705A6">
        <w:rPr>
          <w:lang w:eastAsia="zh-CN"/>
        </w:rPr>
        <w:t xml:space="preserve">5G </w:t>
      </w:r>
      <w:r w:rsidRPr="007758AE">
        <w:rPr>
          <w:lang w:eastAsia="zh-CN"/>
        </w:rPr>
        <w:t>Layer-3 UE-to-Network Relay.</w:t>
      </w:r>
    </w:p>
    <w:p w14:paraId="108F1CAB" w14:textId="4884A8F0" w:rsidR="003B194B" w:rsidRPr="007758AE" w:rsidRDefault="003B194B" w:rsidP="003B194B">
      <w:pPr>
        <w:rPr>
          <w:lang w:eastAsia="zh-CN"/>
        </w:rPr>
      </w:pPr>
      <w:r w:rsidRPr="007758AE">
        <w:rPr>
          <w:lang w:eastAsia="zh-CN"/>
        </w:rPr>
        <w:t xml:space="preserve">When </w:t>
      </w:r>
      <w:r w:rsidR="004F49BC">
        <w:t>5G ProSe</w:t>
      </w:r>
      <w:r w:rsidR="003F7E18">
        <w:rPr>
          <w:rFonts w:hint="eastAsia"/>
          <w:lang w:eastAsia="zh-CN"/>
        </w:rPr>
        <w:t xml:space="preserve"> Layer-3</w:t>
      </w:r>
      <w:r w:rsidR="004F49BC">
        <w:t xml:space="preserve"> </w:t>
      </w:r>
      <w:r w:rsidRPr="007758AE">
        <w:rPr>
          <w:lang w:eastAsia="zh-CN"/>
        </w:rPr>
        <w:t xml:space="preserve">Remote UE changes from </w:t>
      </w:r>
      <w:r w:rsidR="00E75C67">
        <w:rPr>
          <w:lang w:eastAsia="zh-CN"/>
        </w:rPr>
        <w:t>I</w:t>
      </w:r>
      <w:r w:rsidRPr="007758AE">
        <w:rPr>
          <w:lang w:eastAsia="zh-CN"/>
        </w:rPr>
        <w:t>ndirect</w:t>
      </w:r>
      <w:r w:rsidR="00E75C67">
        <w:rPr>
          <w:lang w:eastAsia="zh-CN"/>
        </w:rPr>
        <w:t xml:space="preserve"> Network</w:t>
      </w:r>
      <w:r w:rsidRPr="007758AE">
        <w:rPr>
          <w:lang w:eastAsia="zh-CN"/>
        </w:rPr>
        <w:t xml:space="preserve"> </w:t>
      </w:r>
      <w:r w:rsidR="00DF2611">
        <w:rPr>
          <w:lang w:eastAsia="zh-CN"/>
        </w:rPr>
        <w:t>C</w:t>
      </w:r>
      <w:r w:rsidRPr="007758AE">
        <w:rPr>
          <w:lang w:eastAsia="zh-CN"/>
        </w:rPr>
        <w:t xml:space="preserve">ommunication path to </w:t>
      </w:r>
      <w:r w:rsidR="00F54F1C">
        <w:rPr>
          <w:lang w:eastAsia="zh-CN"/>
        </w:rPr>
        <w:t>D</w:t>
      </w:r>
      <w:r w:rsidRPr="007758AE">
        <w:rPr>
          <w:lang w:eastAsia="zh-CN"/>
        </w:rPr>
        <w:t xml:space="preserve">irect </w:t>
      </w:r>
      <w:r w:rsidR="00F54F1C">
        <w:rPr>
          <w:lang w:eastAsia="zh-CN"/>
        </w:rPr>
        <w:t>N</w:t>
      </w:r>
      <w:r w:rsidRPr="007758AE">
        <w:rPr>
          <w:lang w:eastAsia="zh-CN"/>
        </w:rPr>
        <w:t xml:space="preserve">etwork </w:t>
      </w:r>
      <w:r w:rsidR="00F54F1C">
        <w:rPr>
          <w:lang w:eastAsia="zh-CN"/>
        </w:rPr>
        <w:t>C</w:t>
      </w:r>
      <w:r w:rsidRPr="007758AE">
        <w:rPr>
          <w:lang w:eastAsia="zh-CN"/>
        </w:rPr>
        <w:t xml:space="preserve">ommunication, the </w:t>
      </w:r>
      <w:r w:rsidR="001E54EB">
        <w:rPr>
          <w:rFonts w:hint="eastAsia"/>
          <w:lang w:eastAsia="zh-CN"/>
        </w:rPr>
        <w:t xml:space="preserve">5G ProSe Layer-3 </w:t>
      </w:r>
      <w:r w:rsidRPr="007758AE">
        <w:rPr>
          <w:lang w:eastAsia="zh-CN"/>
        </w:rPr>
        <w:t xml:space="preserve">Remote UE follows </w:t>
      </w:r>
      <w:r w:rsidR="00FA016A" w:rsidRPr="007758AE">
        <w:rPr>
          <w:lang w:eastAsia="zh-CN"/>
        </w:rPr>
        <w:t>TS</w:t>
      </w:r>
      <w:r w:rsidR="00FA016A">
        <w:rPr>
          <w:lang w:eastAsia="zh-CN"/>
        </w:rPr>
        <w:t> </w:t>
      </w:r>
      <w:r w:rsidR="00FA016A" w:rsidRPr="007758AE">
        <w:rPr>
          <w:lang w:eastAsia="zh-CN"/>
        </w:rPr>
        <w:t>23.502</w:t>
      </w:r>
      <w:r w:rsidR="00FA016A">
        <w:rPr>
          <w:lang w:eastAsia="zh-CN"/>
        </w:rPr>
        <w:t> </w:t>
      </w:r>
      <w:r w:rsidR="00FA016A" w:rsidRPr="007758AE">
        <w:rPr>
          <w:lang w:eastAsia="zh-CN"/>
        </w:rPr>
        <w:t>[</w:t>
      </w:r>
      <w:r w:rsidR="00395A71">
        <w:rPr>
          <w:lang w:eastAsia="zh-CN"/>
        </w:rPr>
        <w:t>5</w:t>
      </w:r>
      <w:r w:rsidRPr="007758AE">
        <w:rPr>
          <w:lang w:eastAsia="zh-CN"/>
        </w:rPr>
        <w:t>] clause 4.9.2.1.</w:t>
      </w:r>
    </w:p>
    <w:p w14:paraId="004BBA3B" w14:textId="469DE742" w:rsidR="00BE0C30" w:rsidRDefault="00BE0C30" w:rsidP="00BE0C30">
      <w:pPr>
        <w:pStyle w:val="Heading4"/>
      </w:pPr>
      <w:bookmarkStart w:id="990" w:name="_Toc517048051"/>
      <w:bookmarkStart w:id="991" w:name="_Toc45003327"/>
      <w:bookmarkStart w:id="992" w:name="_Toc83206728"/>
      <w:bookmarkStart w:id="993" w:name="_Toc69883597"/>
      <w:bookmarkStart w:id="994" w:name="_Toc73625619"/>
      <w:r>
        <w:t>6.5.1.3</w:t>
      </w:r>
      <w:r>
        <w:tab/>
        <w:t>Cell ID announcement procedure</w:t>
      </w:r>
      <w:bookmarkEnd w:id="990"/>
      <w:bookmarkEnd w:id="991"/>
      <w:bookmarkEnd w:id="992"/>
    </w:p>
    <w:p w14:paraId="743419AF" w14:textId="32BDB2A2" w:rsidR="00BE0C30" w:rsidRDefault="00BE0C30" w:rsidP="00BE0C30">
      <w:r>
        <w:t>Cell ID announcement procedure outlined in figure 6.5.</w:t>
      </w:r>
      <w:r w:rsidR="00093125">
        <w:t>1.3</w:t>
      </w:r>
      <w:r>
        <w:t>-1 allows an authorized 5G ProSe Layer-3 remote UE, based on its application specific requirements outside the scope of the present document, to request a 5G ProSe Layer-3 UE-to-Network Relay to announce the NR Cell Global ID (NCGI) of the Cell serving the 5G ProSe Layer-3 UE-to-Network Relay.</w:t>
      </w:r>
    </w:p>
    <w:bookmarkStart w:id="995" w:name="_MON_1503716886"/>
    <w:bookmarkEnd w:id="995"/>
    <w:p w14:paraId="0DCA4DE2" w14:textId="77777777" w:rsidR="00BE0C30" w:rsidRDefault="00BE0C30" w:rsidP="00BE0C30">
      <w:pPr>
        <w:pStyle w:val="TH"/>
      </w:pPr>
      <w:r>
        <w:object w:dxaOrig="9537" w:dyaOrig="5084" w14:anchorId="0DB5535C">
          <v:shape id="_x0000_i1067" type="#_x0000_t75" style="width:477pt;height:255pt" o:ole="">
            <v:imagedata r:id="rId93" o:title=""/>
          </v:shape>
          <o:OLEObject Type="Embed" ProgID="Word.Picture.8" ShapeID="_x0000_i1067" DrawAspect="Content" ObjectID="_1693820063" r:id="rId94"/>
        </w:object>
      </w:r>
    </w:p>
    <w:p w14:paraId="251A89FB" w14:textId="327ABAA8" w:rsidR="00BE0C30" w:rsidRDefault="00BE0C30" w:rsidP="00BE0C30">
      <w:pPr>
        <w:pStyle w:val="TF"/>
      </w:pPr>
      <w:r>
        <w:t>Figure 6.5.1.3-1: Cell ID announcement request procedure</w:t>
      </w:r>
    </w:p>
    <w:p w14:paraId="062C227A" w14:textId="77777777" w:rsidR="00BE0C30" w:rsidRDefault="00BE0C30" w:rsidP="00BE0C30">
      <w:pPr>
        <w:pStyle w:val="B1"/>
      </w:pPr>
      <w:r>
        <w:t>1)</w:t>
      </w:r>
      <w:r>
        <w:tab/>
        <w:t>5G ProSe Layer-3 Remote UE has discovered a 5G ProSe Layer-3 UE-to-Network Relay and an application requires serving cell NCGI reporting even when it is accessing via 5G ProSe Layer-3 UE-to-Network Relay (i.e. the application benefits from this value even if it is the value of the cell serving the 5G Layer-3 ProSe UE-to-Network Relay).</w:t>
      </w:r>
    </w:p>
    <w:p w14:paraId="66334FF3" w14:textId="77777777" w:rsidR="00BE0C30" w:rsidRDefault="00BE0C30" w:rsidP="00BE0C30">
      <w:pPr>
        <w:pStyle w:val="B1"/>
      </w:pPr>
      <w:r>
        <w:t>2)</w:t>
      </w:r>
      <w:r>
        <w:tab/>
        <w:t xml:space="preserve">The 5G ProSe Layer-3 Remote UE sends to the 5G ProSe Layer-3 UE-to-Network Relay a Cell ID Announcement Request to obtain the NCGI of the 5G ProSe Layer-3 UE-to-Network Relay's serving cell. </w:t>
      </w:r>
    </w:p>
    <w:p w14:paraId="598F0EDE" w14:textId="77777777" w:rsidR="00BE0C30" w:rsidRDefault="00BE0C30" w:rsidP="00BE0C30">
      <w:pPr>
        <w:pStyle w:val="B1"/>
      </w:pPr>
      <w:r>
        <w:t>3)</w:t>
      </w:r>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Layer-3 UE-to-Network relay, then the relay shall stop announcing the NCGI of the serving cell.</w:t>
      </w:r>
    </w:p>
    <w:p w14:paraId="603A4293" w14:textId="77777777" w:rsidR="00BE0C30" w:rsidRDefault="00BE0C30" w:rsidP="00BE0C30">
      <w:pPr>
        <w:pStyle w:val="B1"/>
      </w:pPr>
      <w:r>
        <w:t>4)</w:t>
      </w:r>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p>
    <w:p w14:paraId="3618D8C5" w14:textId="77777777" w:rsidR="00BE0C30" w:rsidRDefault="00BE0C30" w:rsidP="00BE0C30">
      <w:pPr>
        <w:pStyle w:val="B1"/>
      </w:pPr>
      <w:r>
        <w:t>5)</w:t>
      </w:r>
      <w:r>
        <w:tab/>
        <w:t>The 5G ProSe</w:t>
      </w:r>
      <w:r w:rsidRPr="00585D66">
        <w:t xml:space="preserve"> </w:t>
      </w:r>
      <w:r>
        <w:t>Layer-3 UE-to-Network Relay detects new NCGI</w:t>
      </w:r>
      <w:r w:rsidRPr="008B4780">
        <w:t xml:space="preserve"> </w:t>
      </w:r>
      <w:r>
        <w:t xml:space="preserve">of a new serving cell it is happening to be camping on. </w:t>
      </w:r>
    </w:p>
    <w:p w14:paraId="29A4255B" w14:textId="450D9626" w:rsidR="00BE0C30" w:rsidRDefault="00BE0C30" w:rsidP="007A44C1">
      <w:pPr>
        <w:pStyle w:val="B1"/>
      </w:pPr>
      <w:r>
        <w:t>6)</w:t>
      </w:r>
      <w:r>
        <w:tab/>
        <w:t>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UE-to-Network relay.</w:t>
      </w:r>
    </w:p>
    <w:p w14:paraId="185F8613" w14:textId="58F0D18E" w:rsidR="00766213" w:rsidRPr="0093004C" w:rsidRDefault="00766213" w:rsidP="00766213">
      <w:pPr>
        <w:pStyle w:val="Heading3"/>
      </w:pPr>
      <w:bookmarkStart w:id="996" w:name="_Toc83206729"/>
      <w:r w:rsidRPr="0093004C">
        <w:t>6.5.2</w:t>
      </w:r>
      <w:r w:rsidRPr="0093004C">
        <w:tab/>
      </w:r>
      <w:bookmarkStart w:id="997" w:name="_Hlk68111867"/>
      <w:r w:rsidR="002C3589">
        <w:rPr>
          <w:rFonts w:hint="eastAsia"/>
          <w:lang w:eastAsia="zh-CN"/>
        </w:rPr>
        <w:t xml:space="preserve">5G </w:t>
      </w:r>
      <w:r w:rsidRPr="0093004C">
        <w:t xml:space="preserve">ProSe Communication via </w:t>
      </w:r>
      <w:r w:rsidR="00297E35">
        <w:rPr>
          <w:rFonts w:hint="eastAsia"/>
          <w:lang w:eastAsia="zh-CN"/>
        </w:rPr>
        <w:t xml:space="preserve">5G ProSe </w:t>
      </w:r>
      <w:r w:rsidRPr="0093004C">
        <w:t>Layer-2 UE-to-Network Relay</w:t>
      </w:r>
      <w:bookmarkEnd w:id="993"/>
      <w:bookmarkEnd w:id="994"/>
      <w:bookmarkEnd w:id="997"/>
      <w:bookmarkEnd w:id="996"/>
    </w:p>
    <w:p w14:paraId="23A73EF3" w14:textId="77777777" w:rsidR="00766213" w:rsidRPr="0093004C" w:rsidRDefault="00766213" w:rsidP="00395A71">
      <w:pPr>
        <w:pStyle w:val="Heading4"/>
      </w:pPr>
      <w:bookmarkStart w:id="998" w:name="_Toc73625620"/>
      <w:bookmarkStart w:id="999" w:name="_Toc83206730"/>
      <w:r w:rsidRPr="0093004C">
        <w:t>6.5.2.1</w:t>
      </w:r>
      <w:r w:rsidRPr="0093004C">
        <w:tab/>
        <w:t>Registration and Connection Management</w:t>
      </w:r>
      <w:bookmarkEnd w:id="998"/>
      <w:bookmarkEnd w:id="999"/>
    </w:p>
    <w:p w14:paraId="6226C505" w14:textId="77777777" w:rsidR="00766213" w:rsidRPr="0093004C" w:rsidRDefault="00766213" w:rsidP="00395A71">
      <w:pPr>
        <w:pStyle w:val="Heading5"/>
        <w:rPr>
          <w:noProof/>
        </w:rPr>
      </w:pPr>
      <w:bookmarkStart w:id="1000" w:name="_Toc30666557"/>
      <w:bookmarkStart w:id="1001" w:name="_Toc31029851"/>
      <w:bookmarkStart w:id="1002" w:name="_Toc31030742"/>
      <w:bookmarkStart w:id="1003" w:name="_Toc43388309"/>
      <w:bookmarkStart w:id="1004" w:name="_Toc43735539"/>
      <w:bookmarkStart w:id="1005" w:name="_Toc50130526"/>
      <w:bookmarkStart w:id="1006" w:name="_Toc50133840"/>
      <w:bookmarkStart w:id="1007" w:name="_Toc50134180"/>
      <w:bookmarkStart w:id="1008" w:name="_Toc50557132"/>
      <w:bookmarkStart w:id="1009" w:name="_Toc50548808"/>
      <w:bookmarkStart w:id="1010" w:name="_Toc55202113"/>
      <w:bookmarkStart w:id="1011" w:name="_Toc57209735"/>
      <w:bookmarkStart w:id="1012" w:name="_Toc57366126"/>
      <w:bookmarkStart w:id="1013" w:name="_Toc66703569"/>
      <w:bookmarkStart w:id="1014" w:name="_Toc73625621"/>
      <w:bookmarkStart w:id="1015" w:name="_Toc83206731"/>
      <w:r w:rsidRPr="0093004C">
        <w:rPr>
          <w:noProof/>
        </w:rPr>
        <w:t>6.5.2.1.1</w:t>
      </w:r>
      <w:r w:rsidRPr="0093004C">
        <w:rPr>
          <w:noProof/>
        </w:rPr>
        <w:tab/>
        <w:t>Registration Management</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4613B5E" w14:textId="13D9942D" w:rsidR="00766213" w:rsidRPr="0093004C" w:rsidRDefault="00766213" w:rsidP="00766213">
      <w:pPr>
        <w:rPr>
          <w:rFonts w:eastAsia="SimSun"/>
        </w:rPr>
      </w:pPr>
      <w:r w:rsidRPr="0093004C">
        <w:rPr>
          <w:rFonts w:eastAsia="SimSun"/>
        </w:rPr>
        <w:t xml:space="preserve">Registration Management for the </w:t>
      </w:r>
      <w:r w:rsidR="00B0696B">
        <w:t xml:space="preserve">5G ProSe </w:t>
      </w:r>
      <w:r w:rsidR="00926209">
        <w:rPr>
          <w:rFonts w:hint="eastAsia"/>
          <w:lang w:eastAsia="zh-CN"/>
        </w:rPr>
        <w:t xml:space="preserve">Layer-2 </w:t>
      </w:r>
      <w:r w:rsidRPr="0093004C">
        <w:rPr>
          <w:rFonts w:eastAsia="SimSun"/>
        </w:rPr>
        <w:t xml:space="preserve">Remote UE and the </w:t>
      </w:r>
      <w:r w:rsidR="00B0696B">
        <w:t xml:space="preserve">5G </w:t>
      </w:r>
      <w:r w:rsidRPr="0093004C">
        <w:rPr>
          <w:rFonts w:eastAsia="SimSun"/>
        </w:rPr>
        <w:t xml:space="preserve">ProSe </w:t>
      </w:r>
      <w:r w:rsidR="00AC0CC0">
        <w:rPr>
          <w:rFonts w:eastAsia="SimSun" w:hint="eastAsia"/>
          <w:lang w:eastAsia="zh-CN"/>
        </w:rPr>
        <w:t xml:space="preserve">Layer-2 </w:t>
      </w:r>
      <w:r w:rsidRPr="0093004C">
        <w:rPr>
          <w:rFonts w:eastAsia="SimSun"/>
        </w:rPr>
        <w:t xml:space="preserve">UE-to-Network Relay follows the principles and procedures defined in </w:t>
      </w:r>
      <w:r w:rsidR="00FA016A" w:rsidRPr="0093004C">
        <w:rPr>
          <w:rFonts w:eastAsia="SimSun"/>
        </w:rPr>
        <w:t>TS</w:t>
      </w:r>
      <w:r w:rsidR="00FA016A">
        <w:rPr>
          <w:rFonts w:eastAsia="SimSun"/>
        </w:rPr>
        <w:t> </w:t>
      </w:r>
      <w:r w:rsidR="00FA016A" w:rsidRPr="0093004C">
        <w:rPr>
          <w:rFonts w:eastAsia="SimSun"/>
        </w:rPr>
        <w:t>23.501</w:t>
      </w:r>
      <w:r w:rsidR="00FA016A">
        <w:rPr>
          <w:rFonts w:eastAsia="SimSun"/>
        </w:rPr>
        <w:t> </w:t>
      </w:r>
      <w:r w:rsidR="00FA016A" w:rsidRPr="0093004C">
        <w:rPr>
          <w:rFonts w:eastAsia="SimSun"/>
        </w:rPr>
        <w:t>[</w:t>
      </w:r>
      <w:r w:rsidRPr="0093004C">
        <w:rPr>
          <w:rFonts w:eastAsia="SimSun"/>
        </w:rPr>
        <w:t xml:space="preserve">4] and </w:t>
      </w:r>
      <w:r w:rsidR="00FA016A" w:rsidRPr="0093004C">
        <w:rPr>
          <w:rFonts w:eastAsia="SimSun"/>
        </w:rPr>
        <w:t>TS</w:t>
      </w:r>
      <w:r w:rsidR="00FA016A">
        <w:rPr>
          <w:rFonts w:eastAsia="SimSun"/>
        </w:rPr>
        <w:t> </w:t>
      </w:r>
      <w:r w:rsidR="00FA016A" w:rsidRPr="0093004C">
        <w:rPr>
          <w:rFonts w:eastAsia="SimSun"/>
        </w:rPr>
        <w:t>23.502</w:t>
      </w:r>
      <w:r w:rsidR="00FA016A">
        <w:rPr>
          <w:rFonts w:eastAsia="SimSun"/>
        </w:rPr>
        <w:t> </w:t>
      </w:r>
      <w:r w:rsidR="00FA016A" w:rsidRPr="0093004C">
        <w:rPr>
          <w:rFonts w:eastAsia="SimSun"/>
        </w:rPr>
        <w:t>[</w:t>
      </w:r>
      <w:r w:rsidRPr="0093004C">
        <w:rPr>
          <w:rFonts w:eastAsia="SimSun"/>
        </w:rPr>
        <w:t xml:space="preserve">5]. The </w:t>
      </w:r>
      <w:r w:rsidR="00EE7936">
        <w:rPr>
          <w:rFonts w:eastAsia="SimSun" w:hint="eastAsia"/>
          <w:lang w:eastAsia="zh-CN"/>
        </w:rPr>
        <w:t xml:space="preserve">5G ProSe Layer-2 </w:t>
      </w:r>
      <w:r w:rsidRPr="0093004C">
        <w:rPr>
          <w:rFonts w:eastAsia="SimSun"/>
        </w:rPr>
        <w:t xml:space="preserve">Remote UE and the </w:t>
      </w:r>
      <w:r w:rsidR="004C4841">
        <w:t xml:space="preserve">5G </w:t>
      </w:r>
      <w:r w:rsidRPr="0093004C">
        <w:rPr>
          <w:rFonts w:eastAsia="SimSun"/>
        </w:rPr>
        <w:t xml:space="preserve">ProSe </w:t>
      </w:r>
      <w:r w:rsidR="005C2141">
        <w:rPr>
          <w:rFonts w:eastAsia="SimSun" w:hint="eastAsia"/>
          <w:lang w:eastAsia="zh-CN"/>
        </w:rPr>
        <w:t xml:space="preserve">Layer-2 </w:t>
      </w:r>
      <w:r w:rsidRPr="0093004C">
        <w:rPr>
          <w:rFonts w:eastAsia="SimSun"/>
        </w:rPr>
        <w:t>UE-to-Network Relay may be served by the same AMF or different AMFs.</w:t>
      </w:r>
    </w:p>
    <w:p w14:paraId="212F43DE" w14:textId="77777777" w:rsidR="00766213" w:rsidRPr="0093004C" w:rsidRDefault="00766213" w:rsidP="00395A71">
      <w:pPr>
        <w:pStyle w:val="Heading5"/>
      </w:pPr>
      <w:bookmarkStart w:id="1016" w:name="_Toc30666558"/>
      <w:bookmarkStart w:id="1017" w:name="_Toc31029852"/>
      <w:bookmarkStart w:id="1018" w:name="_Toc31030743"/>
      <w:bookmarkStart w:id="1019" w:name="_Toc43388310"/>
      <w:bookmarkStart w:id="1020" w:name="_Toc43735540"/>
      <w:bookmarkStart w:id="1021" w:name="_Toc50130527"/>
      <w:bookmarkStart w:id="1022" w:name="_Toc50133841"/>
      <w:bookmarkStart w:id="1023" w:name="_Toc50134181"/>
      <w:bookmarkStart w:id="1024" w:name="_Toc50557133"/>
      <w:bookmarkStart w:id="1025" w:name="_Toc50548809"/>
      <w:bookmarkStart w:id="1026" w:name="_Toc55202114"/>
      <w:bookmarkStart w:id="1027" w:name="_Toc57209736"/>
      <w:bookmarkStart w:id="1028" w:name="_Toc57366127"/>
      <w:bookmarkStart w:id="1029" w:name="_Toc66703570"/>
      <w:bookmarkStart w:id="1030" w:name="_Toc73625622"/>
      <w:bookmarkStart w:id="1031" w:name="_Toc83206732"/>
      <w:r w:rsidRPr="0093004C">
        <w:t>6.5.2.1.2</w:t>
      </w:r>
      <w:r w:rsidRPr="0093004C">
        <w:tab/>
        <w:t>Connection Management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D4B5066" w14:textId="16609D95"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w:t>
      </w:r>
      <w:r w:rsidR="00087F7C">
        <w:rPr>
          <w:rFonts w:eastAsia="SimSun" w:hint="eastAsia"/>
          <w:lang w:eastAsia="zh-CN"/>
        </w:rPr>
        <w:t xml:space="preserve">ProSe Layer-2 </w:t>
      </w:r>
      <w:r w:rsidRPr="0093004C">
        <w:rPr>
          <w:rFonts w:eastAsia="SimSun"/>
        </w:rPr>
        <w:t xml:space="preserve">Remote UE and the </w:t>
      </w:r>
      <w:r w:rsidR="00FA6205">
        <w:t xml:space="preserve">5G </w:t>
      </w:r>
      <w:r w:rsidRPr="0093004C">
        <w:rPr>
          <w:rFonts w:eastAsia="SimSun"/>
        </w:rPr>
        <w:t xml:space="preserve">ProSe </w:t>
      </w:r>
      <w:r w:rsidR="00FD515D">
        <w:rPr>
          <w:rFonts w:eastAsia="SimSun" w:hint="eastAsia"/>
          <w:lang w:eastAsia="zh-CN"/>
        </w:rPr>
        <w:t xml:space="preserve">Layer-2 </w:t>
      </w:r>
      <w:r w:rsidRPr="0093004C">
        <w:rPr>
          <w:rFonts w:eastAsia="SimSun"/>
        </w:rPr>
        <w:t xml:space="preserve">UE-to-Network Relay follows the principles and procedures defined in </w:t>
      </w:r>
      <w:r w:rsidR="00FA016A" w:rsidRPr="0093004C">
        <w:rPr>
          <w:rFonts w:eastAsia="SimSun"/>
        </w:rPr>
        <w:t>TS</w:t>
      </w:r>
      <w:r w:rsidR="00FA016A">
        <w:rPr>
          <w:rFonts w:eastAsia="SimSun"/>
        </w:rPr>
        <w:t> </w:t>
      </w:r>
      <w:r w:rsidR="00FA016A" w:rsidRPr="0093004C">
        <w:rPr>
          <w:rFonts w:eastAsia="SimSun"/>
        </w:rPr>
        <w:t>23.501</w:t>
      </w:r>
      <w:r w:rsidR="00FA016A">
        <w:rPr>
          <w:rFonts w:eastAsia="SimSun"/>
        </w:rPr>
        <w:t> </w:t>
      </w:r>
      <w:r w:rsidR="00FA016A" w:rsidRPr="0093004C">
        <w:rPr>
          <w:rFonts w:eastAsia="SimSun"/>
        </w:rPr>
        <w:t>[</w:t>
      </w:r>
      <w:r w:rsidRPr="0093004C">
        <w:rPr>
          <w:rFonts w:eastAsia="SimSun"/>
        </w:rPr>
        <w:t xml:space="preserve">4] and </w:t>
      </w:r>
      <w:r w:rsidR="00FA016A" w:rsidRPr="0093004C">
        <w:rPr>
          <w:rFonts w:eastAsia="SimSun"/>
        </w:rPr>
        <w:t>TS</w:t>
      </w:r>
      <w:r w:rsidR="00FA016A">
        <w:rPr>
          <w:rFonts w:eastAsia="SimSun"/>
        </w:rPr>
        <w:t> </w:t>
      </w:r>
      <w:r w:rsidR="00FA016A" w:rsidRPr="0093004C">
        <w:rPr>
          <w:rFonts w:eastAsia="SimSun"/>
        </w:rPr>
        <w:t>23.502</w:t>
      </w:r>
      <w:r w:rsidR="00FA016A">
        <w:rPr>
          <w:rFonts w:eastAsia="SimSun"/>
        </w:rPr>
        <w:t> </w:t>
      </w:r>
      <w:r w:rsidR="00FA016A" w:rsidRPr="0093004C">
        <w:rPr>
          <w:rFonts w:eastAsia="SimSun"/>
        </w:rPr>
        <w:t>[</w:t>
      </w:r>
      <w:r w:rsidRPr="0093004C">
        <w:rPr>
          <w:rFonts w:eastAsia="SimSun"/>
        </w:rPr>
        <w:t>5] with the following modifications.</w:t>
      </w:r>
    </w:p>
    <w:p w14:paraId="3D582E19" w14:textId="1FE54FFA" w:rsidR="00766213"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Remote UE(s) when the</w:t>
      </w:r>
      <w:r w:rsidR="00970060" w:rsidRPr="0093004C">
        <w:rPr>
          <w:rFonts w:eastAsia="SimSun"/>
        </w:rPr>
        <w:t xml:space="preserve"> </w:t>
      </w:r>
      <w:r w:rsidR="00970060">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CM-CONNECTED state. If the</w:t>
      </w:r>
      <w:r w:rsidR="00583842" w:rsidRPr="0093004C">
        <w:rPr>
          <w:rFonts w:eastAsia="SimSun"/>
        </w:rPr>
        <w:t xml:space="preserve"> </w:t>
      </w:r>
      <w:r w:rsidR="00583842">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 xml:space="preserve">Remote UE for relaying, the </w:t>
      </w:r>
      <w:r w:rsidR="005F65D7">
        <w:rPr>
          <w:rFonts w:eastAsia="SimSun"/>
          <w:lang w:eastAsia="zh-CN"/>
        </w:rPr>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 xml:space="preserve">UE-to-Network Relay shall trigger Service Request procedure to enter CM_CONNECTED state before relaying the </w:t>
      </w:r>
      <w:r w:rsidR="00363DDF">
        <w:rPr>
          <w:rFonts w:eastAsia="SimSun" w:hint="eastAsia"/>
          <w:lang w:eastAsia="zh-CN"/>
        </w:rPr>
        <w:t xml:space="preserve">5G ProSe Layer-2 </w:t>
      </w:r>
      <w:r w:rsidRPr="0093004C">
        <w:rPr>
          <w:rFonts w:eastAsia="SimSun"/>
          <w:lang w:eastAsia="zh-CN"/>
        </w:rPr>
        <w:t>Remote UEs traffic.</w:t>
      </w:r>
    </w:p>
    <w:p w14:paraId="79BD7CEA" w14:textId="5A86095E" w:rsidR="00DC4B9D" w:rsidRPr="00DC4B9D" w:rsidRDefault="00DC4B9D" w:rsidP="00766213">
      <w:pPr>
        <w:rPr>
          <w:rFonts w:eastAsia="SimSun"/>
          <w:lang w:eastAsia="zh-CN"/>
        </w:rPr>
      </w:pPr>
      <w:r>
        <w:rPr>
          <w:rFonts w:eastAsia="SimSun"/>
          <w:lang w:eastAsia="zh-CN"/>
        </w:rPr>
        <w:t xml:space="preserve">The state of </w:t>
      </w:r>
      <w:r w:rsidRPr="000F7369">
        <w:rPr>
          <w:rFonts w:eastAsia="SimSun"/>
          <w:lang w:eastAsia="zh-CN"/>
        </w:rPr>
        <w:t>5G ProSe UE-to-Network Relay</w:t>
      </w:r>
      <w:r>
        <w:rPr>
          <w:rFonts w:eastAsia="SimSun"/>
          <w:lang w:eastAsia="zh-CN"/>
        </w:rPr>
        <w:t xml:space="preserve"> is controlled by NG-RAN with the following:</w:t>
      </w:r>
    </w:p>
    <w:p w14:paraId="7AED5523" w14:textId="5C5CB60E"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 connected to the </w:t>
      </w:r>
      <w:r w:rsidR="002C07FB">
        <w:t xml:space="preserve">5G </w:t>
      </w:r>
      <w:r w:rsidRPr="0093004C">
        <w:t xml:space="preserve">ProSe </w:t>
      </w:r>
      <w:r w:rsidR="005A7937">
        <w:rPr>
          <w:rFonts w:hint="eastAsia"/>
          <w:lang w:eastAsia="zh-CN"/>
        </w:rPr>
        <w:t xml:space="preserve">Layer-2 </w:t>
      </w:r>
      <w:r w:rsidRPr="0093004C">
        <w:t>UE-to-Network Relay is in CM-CONNECTED</w:t>
      </w:r>
      <w:r w:rsidR="00DC4B9D" w:rsidRPr="00C72243">
        <w:t xml:space="preserve"> </w:t>
      </w:r>
      <w:r w:rsidR="00DC4B9D" w:rsidRPr="009E0DE1">
        <w:t>with RRC Connected</w:t>
      </w:r>
      <w:r w:rsidR="00DC4B9D">
        <w:t xml:space="preserve"> state</w:t>
      </w:r>
      <w:r w:rsidRPr="0093004C">
        <w:t xml:space="preserve">, the </w:t>
      </w:r>
      <w:r w:rsidR="008276CE">
        <w:t xml:space="preserve">5G </w:t>
      </w:r>
      <w:r w:rsidRPr="0093004C">
        <w:t>ProSe</w:t>
      </w:r>
      <w:r w:rsidR="005A7937" w:rsidRPr="005A7937">
        <w:rPr>
          <w:rFonts w:hint="eastAsia"/>
          <w:lang w:eastAsia="zh-CN"/>
        </w:rPr>
        <w:t xml:space="preserve"> </w:t>
      </w:r>
      <w:r w:rsidR="005A7937">
        <w:rPr>
          <w:rFonts w:hint="eastAsia"/>
          <w:lang w:eastAsia="zh-CN"/>
        </w:rPr>
        <w:t>Layer-2</w:t>
      </w:r>
      <w:r w:rsidRPr="0093004C">
        <w:t xml:space="preserve"> UE-to-Network Relay should remain CM-CONNECTED state</w:t>
      </w:r>
      <w:r w:rsidR="0058099E" w:rsidRPr="00C72243">
        <w:t xml:space="preserve"> </w:t>
      </w:r>
      <w:r w:rsidR="0058099E" w:rsidRPr="009E0DE1">
        <w:t>with RRC Connected</w:t>
      </w:r>
      <w:r w:rsidR="0058099E">
        <w:t xml:space="preserve"> state</w:t>
      </w:r>
      <w:r w:rsidRPr="0093004C">
        <w:t>.</w:t>
      </w:r>
    </w:p>
    <w:p w14:paraId="7DE81AAB" w14:textId="4827A198"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UEs connected to the </w:t>
      </w:r>
      <w:r w:rsidR="00BC5A93">
        <w:t xml:space="preserve">5G </w:t>
      </w:r>
      <w:r w:rsidRPr="0093004C">
        <w:t xml:space="preserve">ProSe </w:t>
      </w:r>
      <w:r w:rsidR="005A7937">
        <w:rPr>
          <w:rFonts w:hint="eastAsia"/>
          <w:lang w:eastAsia="zh-CN"/>
        </w:rPr>
        <w:t xml:space="preserve">Layer-2 </w:t>
      </w:r>
      <w:r w:rsidRPr="0093004C">
        <w:t>UE-to-Network Relay enter CM-IDLE</w:t>
      </w:r>
      <w:r w:rsidR="0090434F">
        <w:rPr>
          <w:rFonts w:eastAsia="DengXian"/>
        </w:rPr>
        <w:t xml:space="preserve"> or</w:t>
      </w:r>
      <w:r w:rsidR="0090434F" w:rsidRPr="00C72243">
        <w:rPr>
          <w:rFonts w:eastAsia="DengXian"/>
        </w:rPr>
        <w:t xml:space="preserve"> </w:t>
      </w:r>
      <w:r w:rsidR="0090434F" w:rsidRPr="000F7369">
        <w:rPr>
          <w:rFonts w:eastAsia="DengXian"/>
        </w:rPr>
        <w:t>CM-CONNECTED</w:t>
      </w:r>
      <w:r w:rsidR="0090434F" w:rsidRPr="00C72243">
        <w:t xml:space="preserve"> </w:t>
      </w:r>
      <w:r w:rsidR="0090434F" w:rsidRPr="009E0DE1">
        <w:t>with</w:t>
      </w:r>
      <w:r w:rsidR="0090434F">
        <w:t xml:space="preserve"> RRC</w:t>
      </w:r>
      <w:r w:rsidR="0090434F" w:rsidRPr="009E0DE1">
        <w:t xml:space="preserve"> Inactive state</w:t>
      </w:r>
      <w:r w:rsidRPr="0093004C">
        <w:t xml:space="preserve">, the </w:t>
      </w:r>
      <w:r w:rsidR="00BC5A93">
        <w:t>5G</w:t>
      </w:r>
      <w:r w:rsidR="00BC5A93" w:rsidRPr="0093004C">
        <w:t xml:space="preserve"> </w:t>
      </w:r>
      <w:r w:rsidRPr="0093004C">
        <w:t xml:space="preserve">ProSe </w:t>
      </w:r>
      <w:r w:rsidR="005A7937">
        <w:rPr>
          <w:rFonts w:hint="eastAsia"/>
          <w:lang w:eastAsia="zh-CN"/>
        </w:rPr>
        <w:t xml:space="preserve">Layer-2 </w:t>
      </w:r>
      <w:r w:rsidRPr="0093004C">
        <w:t>UE-to-Network Relay may enter CM-IDLE state</w:t>
      </w:r>
      <w:r w:rsidR="00C840E4">
        <w:rPr>
          <w:rFonts w:eastAsia="DengXian"/>
        </w:rPr>
        <w:t xml:space="preserve"> </w:t>
      </w:r>
      <w:r w:rsidR="00C840E4" w:rsidRPr="002D039E">
        <w:rPr>
          <w:rFonts w:eastAsia="DengXian"/>
        </w:rPr>
        <w:t>or</w:t>
      </w:r>
      <w:r w:rsidR="00C840E4" w:rsidRPr="002D039E">
        <w:t xml:space="preserve"> </w:t>
      </w:r>
      <w:r w:rsidR="00C840E4" w:rsidRPr="002D039E">
        <w:rPr>
          <w:rFonts w:eastAsia="DengXian"/>
        </w:rPr>
        <w:t>CM-CONNECTED with RRC Inactive state</w:t>
      </w:r>
      <w:r w:rsidRPr="0093004C">
        <w:t>.</w:t>
      </w:r>
    </w:p>
    <w:p w14:paraId="50BD06FC" w14:textId="542B62D8" w:rsidR="00766213" w:rsidRPr="0093004C" w:rsidRDefault="00766213" w:rsidP="00766213">
      <w:pPr>
        <w:rPr>
          <w:rFonts w:eastAsia="SimSun"/>
          <w:lang w:eastAsia="zh-CN"/>
        </w:rPr>
      </w:pPr>
      <w:r w:rsidRPr="0093004C">
        <w:rPr>
          <w:rFonts w:eastAsia="SimSun"/>
          <w:lang w:eastAsia="zh-CN"/>
        </w:rPr>
        <w:t xml:space="preserve">When </w:t>
      </w:r>
      <w:r w:rsidR="00B50145">
        <w:rPr>
          <w:rFonts w:eastAsia="SimSun" w:hint="eastAsia"/>
          <w:lang w:eastAsia="zh-CN"/>
        </w:rPr>
        <w:t xml:space="preserve">5G ProSe Layer-2 </w:t>
      </w:r>
      <w:r w:rsidRPr="0093004C">
        <w:rPr>
          <w:rFonts w:eastAsia="SimSun"/>
          <w:lang w:eastAsia="zh-CN"/>
        </w:rPr>
        <w:t xml:space="preserve">Remote UE is </w:t>
      </w:r>
      <w:r w:rsidR="00800D32">
        <w:rPr>
          <w:rFonts w:eastAsia="SimSun"/>
          <w:lang w:eastAsia="zh-CN"/>
        </w:rPr>
        <w:t>in</w:t>
      </w:r>
      <w:r w:rsidRPr="0093004C">
        <w:rPr>
          <w:rFonts w:eastAsia="SimSun"/>
          <w:lang w:eastAsia="zh-CN"/>
        </w:rPr>
        <w:t xml:space="preserve"> CM-CONNECTED</w:t>
      </w:r>
      <w:r w:rsidR="00157D89">
        <w:rPr>
          <w:rFonts w:eastAsia="SimSun"/>
          <w:lang w:eastAsia="zh-CN"/>
        </w:rPr>
        <w:t xml:space="preserve"> state</w:t>
      </w:r>
      <w:r w:rsidRPr="0093004C">
        <w:rPr>
          <w:rFonts w:eastAsia="SimSun"/>
          <w:lang w:eastAsia="zh-CN"/>
        </w:rPr>
        <w:t xml:space="preserve">, the </w:t>
      </w:r>
      <w:r w:rsidR="00BC5A93">
        <w:t>5G</w:t>
      </w:r>
      <w:r w:rsidR="00BC5A93" w:rsidRPr="0093004C">
        <w:t xml:space="preserve"> </w:t>
      </w:r>
      <w:r w:rsidRPr="0093004C">
        <w:t>ProSe</w:t>
      </w:r>
      <w:r w:rsidR="00D930A7" w:rsidRPr="00D930A7">
        <w:rPr>
          <w:rFonts w:hint="eastAsia"/>
          <w:lang w:eastAsia="zh-CN"/>
        </w:rPr>
        <w:t xml:space="preserve"> </w:t>
      </w:r>
      <w:r w:rsidR="00D930A7">
        <w:rPr>
          <w:rFonts w:hint="eastAsia"/>
          <w:lang w:eastAsia="zh-CN"/>
        </w:rPr>
        <w:t>Layer-2</w:t>
      </w:r>
      <w:r w:rsidRPr="0093004C">
        <w:t xml:space="preserve"> 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w:t>
      </w:r>
      <w:r w:rsidR="001303C1">
        <w:rPr>
          <w:rFonts w:hint="eastAsia"/>
          <w:lang w:eastAsia="zh-CN"/>
        </w:rPr>
        <w:t xml:space="preserve">Layer-2 </w:t>
      </w:r>
      <w:r w:rsidRPr="0093004C">
        <w:rPr>
          <w:rFonts w:eastAsia="SimSun"/>
          <w:lang w:eastAsia="zh-CN"/>
        </w:rPr>
        <w:t>Remote UE keep the PC5 link.</w:t>
      </w:r>
      <w:r w:rsidR="00F86D5E">
        <w:rPr>
          <w:rFonts w:eastAsia="SimSun"/>
          <w:lang w:eastAsia="zh-CN"/>
        </w:rPr>
        <w:t xml:space="preserve"> When the 5G ProSe Remote UE is in CM-IDLE state, it may either release the PC5 link for relaying or not.</w:t>
      </w:r>
    </w:p>
    <w:p w14:paraId="7EC1CEC1" w14:textId="044F64FC"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r w:rsidRPr="0093004C">
        <w:rPr>
          <w:rFonts w:eastAsia="SimSun"/>
        </w:rPr>
        <w:t xml:space="preserve"> </w:t>
      </w:r>
      <w:r w:rsidR="00351367">
        <w:rPr>
          <w:rFonts w:eastAsia="SimSun" w:hint="eastAsia"/>
          <w:lang w:eastAsia="zh-CN"/>
        </w:rPr>
        <w:t xml:space="preserve">Layer-2 </w:t>
      </w:r>
      <w:r w:rsidRPr="0093004C">
        <w:rPr>
          <w:rFonts w:eastAsia="SimSun"/>
        </w:rPr>
        <w:t xml:space="preserve">Remote UE, it follows the principles and procedures defined in </w:t>
      </w:r>
      <w:r w:rsidR="00FA016A" w:rsidRPr="0093004C">
        <w:rPr>
          <w:rFonts w:eastAsia="SimSun"/>
        </w:rPr>
        <w:t>TS</w:t>
      </w:r>
      <w:r w:rsidR="00FA016A">
        <w:rPr>
          <w:rFonts w:eastAsia="SimSun"/>
        </w:rPr>
        <w:t> </w:t>
      </w:r>
      <w:r w:rsidR="00FA016A" w:rsidRPr="0093004C">
        <w:rPr>
          <w:rFonts w:eastAsia="SimSun"/>
        </w:rPr>
        <w:t>23.501</w:t>
      </w:r>
      <w:r w:rsidR="00FA016A">
        <w:rPr>
          <w:rFonts w:eastAsia="SimSun"/>
        </w:rPr>
        <w:t> </w:t>
      </w:r>
      <w:r w:rsidR="00FA016A" w:rsidRPr="0093004C">
        <w:rPr>
          <w:rFonts w:eastAsia="SimSun"/>
        </w:rPr>
        <w:t>[</w:t>
      </w:r>
      <w:r w:rsidRPr="0093004C">
        <w:rPr>
          <w:rFonts w:eastAsia="SimSun"/>
        </w:rPr>
        <w:t xml:space="preserve">4] and </w:t>
      </w:r>
      <w:r w:rsidR="00FA016A" w:rsidRPr="0093004C">
        <w:rPr>
          <w:rFonts w:eastAsia="SimSun"/>
        </w:rPr>
        <w:t>TS</w:t>
      </w:r>
      <w:r w:rsidR="00FA016A">
        <w:rPr>
          <w:rFonts w:eastAsia="SimSun"/>
        </w:rPr>
        <w:t> </w:t>
      </w:r>
      <w:r w:rsidR="00FA016A" w:rsidRPr="0093004C">
        <w:rPr>
          <w:rFonts w:eastAsia="SimSun"/>
        </w:rPr>
        <w:t>23.502</w:t>
      </w:r>
      <w:r w:rsidR="00FA016A">
        <w:rPr>
          <w:rFonts w:eastAsia="SimSun"/>
        </w:rPr>
        <w:t> </w:t>
      </w:r>
      <w:r w:rsidR="00FA016A"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r w:rsidR="00351367">
        <w:rPr>
          <w:rFonts w:eastAsia="SimSun" w:hint="eastAsia"/>
          <w:lang w:eastAsia="zh-CN"/>
        </w:rPr>
        <w:t xml:space="preserve">Layer-2 </w:t>
      </w:r>
      <w:r w:rsidRPr="0093004C">
        <w:rPr>
          <w:rFonts w:eastAsia="SimSun"/>
        </w:rPr>
        <w:t xml:space="preserve">Remote UE </w:t>
      </w:r>
      <w:r w:rsidRPr="0093004C">
        <w:t>is specified in</w:t>
      </w:r>
      <w:r w:rsidR="00E14949">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p>
    <w:p w14:paraId="6C25C0D1" w14:textId="77777777" w:rsidR="00766213" w:rsidRPr="0093004C" w:rsidRDefault="00766213" w:rsidP="00395A71">
      <w:pPr>
        <w:pStyle w:val="Heading4"/>
      </w:pPr>
      <w:bookmarkStart w:id="1032" w:name="_Toc73625623"/>
      <w:bookmarkStart w:id="1033" w:name="_Toc83206733"/>
      <w:r w:rsidRPr="0093004C">
        <w:t>6.5.2.2</w:t>
      </w:r>
      <w:r w:rsidRPr="0093004C">
        <w:tab/>
        <w:t>Connection establishment</w:t>
      </w:r>
      <w:bookmarkEnd w:id="1032"/>
      <w:bookmarkEnd w:id="1033"/>
    </w:p>
    <w:bookmarkStart w:id="1034" w:name="_MON_1658581968"/>
    <w:bookmarkEnd w:id="1034"/>
    <w:p w14:paraId="7F62F1C1" w14:textId="77777777" w:rsidR="00766213" w:rsidRPr="0093004C" w:rsidRDefault="00766213" w:rsidP="0093004C">
      <w:pPr>
        <w:pStyle w:val="TH"/>
      </w:pPr>
      <w:r w:rsidRPr="0093004C">
        <w:object w:dxaOrig="8640" w:dyaOrig="5043" w14:anchorId="2982C22A">
          <v:shape id="_x0000_i1068" type="#_x0000_t75" style="width:6in;height:249.75pt" o:ole="">
            <v:imagedata r:id="rId95" o:title=""/>
          </v:shape>
          <o:OLEObject Type="Embed" ProgID="Word.Document.12" ShapeID="_x0000_i1068" DrawAspect="Content" ObjectID="_1693820064" r:id="rId96">
            <o:FieldCodes>\s</o:FieldCodes>
          </o:OLEObject>
        </w:object>
      </w:r>
    </w:p>
    <w:p w14:paraId="11E1859B" w14:textId="11510EDF" w:rsidR="00766213" w:rsidRPr="0093004C" w:rsidRDefault="00766213" w:rsidP="0093004C">
      <w:pPr>
        <w:pStyle w:val="TF"/>
      </w:pPr>
      <w:r w:rsidRPr="0093004C">
        <w:t xml:space="preserve">Figure 6.5.2.1-1: Connection Establishment for </w:t>
      </w:r>
      <w:r w:rsidR="00C460D3">
        <w:rPr>
          <w:rFonts w:hint="eastAsia"/>
          <w:lang w:eastAsia="zh-CN"/>
        </w:rPr>
        <w:t xml:space="preserve">5G ProSe </w:t>
      </w:r>
      <w:r w:rsidRPr="0093004C">
        <w:t>L</w:t>
      </w:r>
      <w:r w:rsidR="007F3CE7">
        <w:t>ayer-</w:t>
      </w:r>
      <w:r w:rsidRPr="0093004C">
        <w:t>2 UE-to-Network Relay</w:t>
      </w:r>
    </w:p>
    <w:p w14:paraId="13CF54F7" w14:textId="1AAF1538"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r w:rsidR="000D383F">
        <w:rPr>
          <w:rFonts w:hint="eastAsia"/>
          <w:lang w:eastAsia="zh-CN"/>
        </w:rPr>
        <w:t xml:space="preserve">Layer-2 </w:t>
      </w:r>
      <w:r w:rsidRPr="0093004C">
        <w:t xml:space="preserve">Remote UE and </w:t>
      </w:r>
      <w:r w:rsidR="008E5084">
        <w:t>5G</w:t>
      </w:r>
      <w:r w:rsidR="008E5084" w:rsidRPr="0093004C">
        <w:t xml:space="preserve"> </w:t>
      </w:r>
      <w:r w:rsidRPr="0093004C">
        <w:t xml:space="preserve">ProSe </w:t>
      </w:r>
      <w:r w:rsidR="000D383F">
        <w:rPr>
          <w:rFonts w:hint="eastAsia"/>
          <w:lang w:eastAsia="zh-CN"/>
        </w:rPr>
        <w:t xml:space="preserve">Layer-2 </w:t>
      </w:r>
      <w:r w:rsidRPr="0093004C">
        <w:t xml:space="preserve">UE-to-Network Relay may independently perform the initial registration to the network according to registration procedures in </w:t>
      </w:r>
      <w:r w:rsidR="00FA016A" w:rsidRPr="0093004C">
        <w:t>TS</w:t>
      </w:r>
      <w:r w:rsidR="00FA016A">
        <w:t> </w:t>
      </w:r>
      <w:r w:rsidR="00FA016A" w:rsidRPr="0093004C">
        <w:t>23.502</w:t>
      </w:r>
      <w:r w:rsidR="00FA016A">
        <w:t> </w:t>
      </w:r>
      <w:r w:rsidR="00FA016A" w:rsidRPr="0093004C">
        <w:t>[</w:t>
      </w:r>
      <w:r w:rsidRPr="0093004C">
        <w:t>5].</w:t>
      </w:r>
    </w:p>
    <w:p w14:paraId="13FB506A" w14:textId="4928B3FB"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r w:rsidR="000D383F">
        <w:rPr>
          <w:rFonts w:hint="eastAsia"/>
          <w:lang w:eastAsia="zh-CN"/>
        </w:rPr>
        <w:t xml:space="preserve">Layer-2 </w:t>
      </w:r>
      <w:r w:rsidRPr="0093004C">
        <w:t>Remote UE and</w:t>
      </w:r>
      <w:r w:rsidR="002D5336" w:rsidRPr="0093004C">
        <w:rPr>
          <w:rFonts w:eastAsia="SimSun"/>
        </w:rPr>
        <w:t xml:space="preserve"> </w:t>
      </w:r>
      <w:r w:rsidR="002D5336">
        <w:t>5G</w:t>
      </w:r>
      <w:r w:rsidRPr="0093004C">
        <w:t xml:space="preserve"> ProSe </w:t>
      </w:r>
      <w:r w:rsidR="000D383F">
        <w:rPr>
          <w:rFonts w:hint="eastAsia"/>
          <w:lang w:eastAsia="zh-CN"/>
        </w:rPr>
        <w:t xml:space="preserve">Layer-2 </w:t>
      </w:r>
      <w:r w:rsidRPr="0093004C">
        <w:t xml:space="preserve">UE-to-Network Relay independently get the service authorization for </w:t>
      </w:r>
      <w:r w:rsidR="002668FB">
        <w:t>5G</w:t>
      </w:r>
      <w:r w:rsidR="002668FB" w:rsidRPr="0093004C">
        <w:t xml:space="preserve"> </w:t>
      </w:r>
      <w:r w:rsidRPr="0093004C">
        <w:t xml:space="preserve">ProSe </w:t>
      </w:r>
      <w:r w:rsidR="000D383F">
        <w:rPr>
          <w:rFonts w:hint="eastAsia"/>
          <w:lang w:eastAsia="zh-CN"/>
        </w:rPr>
        <w:t xml:space="preserve">Layer-2 </w:t>
      </w:r>
      <w:r w:rsidRPr="0093004C">
        <w:t xml:space="preserve">UE-to-Network Relay operation from the network. Service authorization and parameters provisioning for </w:t>
      </w:r>
      <w:r w:rsidR="002668FB">
        <w:t xml:space="preserve">5G </w:t>
      </w:r>
      <w:r w:rsidRPr="0093004C">
        <w:t xml:space="preserve">ProSe </w:t>
      </w:r>
      <w:r w:rsidR="00F36F0B">
        <w:rPr>
          <w:rFonts w:hint="eastAsia"/>
          <w:lang w:eastAsia="zh-CN"/>
        </w:rPr>
        <w:t xml:space="preserve">Layer-2 </w:t>
      </w:r>
      <w:r w:rsidRPr="0093004C">
        <w:t xml:space="preserve">UE-to-Network Relay operation are performed for the </w:t>
      </w:r>
      <w:r w:rsidR="002668FB">
        <w:t xml:space="preserve">5G </w:t>
      </w:r>
      <w:r w:rsidRPr="0093004C">
        <w:t xml:space="preserve">ProSe </w:t>
      </w:r>
      <w:r w:rsidR="00F36F0B">
        <w:rPr>
          <w:rFonts w:hint="eastAsia"/>
          <w:lang w:eastAsia="zh-CN"/>
        </w:rPr>
        <w:t xml:space="preserve">Layer-2 </w:t>
      </w:r>
      <w:r w:rsidRPr="0093004C">
        <w:t>UE-to-Network Relay and</w:t>
      </w:r>
      <w:r w:rsidR="002668FB" w:rsidRPr="0093004C">
        <w:rPr>
          <w:rFonts w:eastAsia="SimSun"/>
        </w:rPr>
        <w:t xml:space="preserve"> </w:t>
      </w:r>
      <w:r w:rsidR="002668FB">
        <w:t xml:space="preserve">5G </w:t>
      </w:r>
      <w:r w:rsidR="002668FB" w:rsidRPr="0093004C">
        <w:rPr>
          <w:rFonts w:eastAsia="SimSun"/>
        </w:rPr>
        <w:t>ProSe</w:t>
      </w:r>
      <w:r w:rsidRPr="0093004C">
        <w:t xml:space="preserve"> </w:t>
      </w:r>
      <w:r w:rsidR="00F36F0B">
        <w:rPr>
          <w:rFonts w:hint="eastAsia"/>
          <w:lang w:eastAsia="zh-CN"/>
        </w:rPr>
        <w:t xml:space="preserve">Layer-2 </w:t>
      </w:r>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00F36F0B" w:rsidRPr="00F36F0B">
        <w:rPr>
          <w:rFonts w:hint="eastAsia"/>
          <w:lang w:eastAsia="zh-CN"/>
        </w:rPr>
        <w:t xml:space="preserve"> </w:t>
      </w:r>
      <w:r w:rsidR="00F36F0B">
        <w:rPr>
          <w:rFonts w:hint="eastAsia"/>
          <w:lang w:eastAsia="zh-CN"/>
        </w:rPr>
        <w:t>Layer-2</w:t>
      </w:r>
      <w:r w:rsidRPr="0093004C">
        <w:t xml:space="preserve"> Remote UE may perform the Initial Registration in step 6.</w:t>
      </w:r>
    </w:p>
    <w:p w14:paraId="6E627504" w14:textId="1F7BDF0C" w:rsidR="00766213" w:rsidRPr="0093004C" w:rsidRDefault="00766213" w:rsidP="00766213">
      <w:pPr>
        <w:pStyle w:val="B1"/>
      </w:pPr>
      <w:r w:rsidRPr="0093004C">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and</w:t>
      </w:r>
      <w:r w:rsidR="008175B8" w:rsidRPr="0093004C">
        <w:rPr>
          <w:rFonts w:eastAsia="SimSun"/>
        </w:rPr>
        <w:t xml:space="preserve"> </w:t>
      </w:r>
      <w:r w:rsidR="008175B8">
        <w:t>5G</w:t>
      </w:r>
      <w:r w:rsidRPr="0093004C">
        <w:t xml:space="preserve"> ProSe </w:t>
      </w:r>
      <w:r w:rsidR="00F36F0B">
        <w:rPr>
          <w:rFonts w:hint="eastAsia"/>
          <w:lang w:eastAsia="zh-CN"/>
        </w:rPr>
        <w:t xml:space="preserve">Layer-2 </w:t>
      </w:r>
      <w:r w:rsidRPr="0093004C">
        <w:t xml:space="preserve">UE-to-Network Relay perform </w:t>
      </w:r>
      <w:r w:rsidR="00713D95">
        <w:rPr>
          <w:rFonts w:hint="eastAsia"/>
          <w:lang w:eastAsia="zh-CN"/>
        </w:rPr>
        <w:t xml:space="preserve">5G ProSe </w:t>
      </w:r>
      <w:r w:rsidRPr="0093004C">
        <w:t>UE-to-Network Relay 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443783">
        <w:rPr>
          <w:rFonts w:hint="eastAsia"/>
          <w:lang w:eastAsia="zh-CN"/>
        </w:rPr>
        <w:t xml:space="preserve">Layer-2 </w:t>
      </w:r>
      <w:r w:rsidRPr="0093004C">
        <w:t xml:space="preserve">Remote UE initiates a one-to-one communication connection with the selected </w:t>
      </w:r>
      <w:r w:rsidR="00793C04">
        <w:t xml:space="preserve">5G </w:t>
      </w:r>
      <w:r w:rsidRPr="0093004C">
        <w:t>ProSe</w:t>
      </w:r>
      <w:r w:rsidR="00793C04" w:rsidRPr="00793C04">
        <w:rPr>
          <w:rFonts w:hint="eastAsia"/>
          <w:lang w:eastAsia="zh-CN"/>
        </w:rPr>
        <w:t xml:space="preserve"> </w:t>
      </w:r>
      <w:r w:rsidR="00793C04">
        <w:rPr>
          <w:rFonts w:hint="eastAsia"/>
          <w:lang w:eastAsia="zh-CN"/>
        </w:rPr>
        <w:t>Layer-2</w:t>
      </w:r>
      <w:r w:rsidRPr="0093004C">
        <w:t xml:space="preserve"> UE-to-Network Relay over PC5 using the procedure as described in clause</w:t>
      </w:r>
      <w:r w:rsidR="0059051E">
        <w:t> </w:t>
      </w:r>
      <w:r w:rsidRPr="0093004C">
        <w:t>6.4.3.</w:t>
      </w:r>
    </w:p>
    <w:p w14:paraId="187EA7BF" w14:textId="6A6424CA"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w:t>
      </w:r>
      <w:r w:rsidR="00310918">
        <w:rPr>
          <w:rFonts w:hint="eastAsia"/>
          <w:lang w:eastAsia="zh-CN"/>
        </w:rPr>
        <w:t xml:space="preserve">Layer-2 </w:t>
      </w:r>
      <w:r w:rsidRPr="0093004C">
        <w:t>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16718B">
        <w:rPr>
          <w:rFonts w:hint="eastAsia"/>
          <w:lang w:eastAsia="zh-CN"/>
        </w:rPr>
        <w:t xml:space="preserve">Layer-2 </w:t>
      </w:r>
      <w:r w:rsidRPr="0093004C">
        <w:t>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7F4583">
        <w:rPr>
          <w:rFonts w:hint="eastAsia"/>
          <w:lang w:eastAsia="zh-CN"/>
        </w:rPr>
        <w:t xml:space="preserve">Layer-2 </w:t>
      </w:r>
      <w:r w:rsidRPr="0093004C">
        <w:t xml:space="preserv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FA016A" w:rsidRPr="0093004C">
        <w:rPr>
          <w:noProof/>
        </w:rPr>
        <w:t>TS</w:t>
      </w:r>
      <w:r w:rsidR="00FA016A">
        <w:rPr>
          <w:noProof/>
        </w:rPr>
        <w:t> </w:t>
      </w:r>
      <w:r w:rsidR="00FA016A" w:rsidRPr="0093004C">
        <w:rPr>
          <w:noProof/>
        </w:rPr>
        <w:t>23.502</w:t>
      </w:r>
      <w:r w:rsidR="00FA016A">
        <w:rPr>
          <w:noProof/>
        </w:rPr>
        <w:t> </w:t>
      </w:r>
      <w:r w:rsidR="00FA016A"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r w:rsidR="006F3DBC">
        <w:rPr>
          <w:rFonts w:eastAsia="DengXian"/>
        </w:rPr>
        <w:t xml:space="preserve"> and SA3 progress on mutual </w:t>
      </w:r>
      <w:r w:rsidR="006F3DBC">
        <w:rPr>
          <w:lang w:eastAsia="zh-CN"/>
        </w:rPr>
        <w:t>authentication during PC5 connection establishment</w:t>
      </w:r>
      <w:r w:rsidR="00766213" w:rsidRPr="0093004C">
        <w:t>.</w:t>
      </w:r>
    </w:p>
    <w:p w14:paraId="733260C5" w14:textId="7B346213"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9479A3">
        <w:rPr>
          <w:rFonts w:hint="eastAsia"/>
          <w:lang w:eastAsia="zh-CN"/>
        </w:rPr>
        <w:t xml:space="preserve">Layer-2 </w:t>
      </w:r>
      <w:r w:rsidRPr="0093004C">
        <w:t>Remote UE establishes an RRC Connection with the same NG-RAN serving the selected</w:t>
      </w:r>
      <w:r w:rsidR="008175B8" w:rsidRPr="0093004C">
        <w:rPr>
          <w:rFonts w:eastAsia="SimSun"/>
        </w:rPr>
        <w:t xml:space="preserve"> </w:t>
      </w:r>
      <w:r w:rsidR="008175B8">
        <w:t>5G</w:t>
      </w:r>
      <w:r w:rsidRPr="0093004C">
        <w:t xml:space="preserve"> ProSe</w:t>
      </w:r>
      <w:r w:rsidR="009479A3" w:rsidRPr="009479A3">
        <w:rPr>
          <w:rFonts w:hint="eastAsia"/>
          <w:lang w:eastAsia="zh-CN"/>
        </w:rPr>
        <w:t xml:space="preserve"> </w:t>
      </w:r>
      <w:r w:rsidR="009479A3">
        <w:rPr>
          <w:rFonts w:hint="eastAsia"/>
          <w:lang w:eastAsia="zh-CN"/>
        </w:rPr>
        <w:t>Layer-2</w:t>
      </w:r>
      <w:r w:rsidRPr="0093004C">
        <w:t xml:space="preserve"> UE-to-Network Relay, specified in</w:t>
      </w:r>
      <w:r w:rsidR="00E14949">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p>
    <w:p w14:paraId="6EB761F2" w14:textId="07FF5922"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w:t>
      </w:r>
      <w:r w:rsidR="00BA62DF">
        <w:rPr>
          <w:rFonts w:hint="eastAsia"/>
          <w:lang w:eastAsia="zh-CN"/>
        </w:rPr>
        <w:t xml:space="preserve">Layer-2 </w:t>
      </w:r>
      <w:r w:rsidRPr="0093004C">
        <w:t>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 xml:space="preserve"> UE-to-Network Relay forwards the Uu RRC message to the NG-RAN specified in</w:t>
      </w:r>
      <w:r w:rsidR="00E14949">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r w:rsidRPr="0093004C">
        <w:t xml:space="preserve">. NG-RAN selects the </w:t>
      </w:r>
      <w:r w:rsidR="00D60437">
        <w:t xml:space="preserve">5G </w:t>
      </w:r>
      <w:r w:rsidR="00D60437" w:rsidRPr="0093004C">
        <w:rPr>
          <w:rFonts w:eastAsia="SimSun"/>
        </w:rPr>
        <w:t>ProSe</w:t>
      </w:r>
      <w:r w:rsidR="00BA62DF" w:rsidRPr="00BA62DF">
        <w:rPr>
          <w:rFonts w:hint="eastAsia"/>
          <w:lang w:eastAsia="zh-CN"/>
        </w:rPr>
        <w:t xml:space="preserve"> </w:t>
      </w:r>
      <w:r w:rsidR="00BA62DF">
        <w:rPr>
          <w:rFonts w:hint="eastAsia"/>
          <w:lang w:eastAsia="zh-CN"/>
        </w:rPr>
        <w:t>Layer-2</w:t>
      </w:r>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tab/>
        <w:t>If</w:t>
      </w:r>
      <w:r w:rsidR="00D60437" w:rsidRPr="0093004C">
        <w:rPr>
          <w:rFonts w:eastAsia="SimSun"/>
        </w:rPr>
        <w:t xml:space="preserve"> </w:t>
      </w:r>
      <w:r w:rsidR="00D60437">
        <w:t xml:space="preserve">5G </w:t>
      </w:r>
      <w:r w:rsidR="00D60437" w:rsidRPr="0093004C">
        <w:rPr>
          <w:rFonts w:eastAsia="SimSun"/>
        </w:rPr>
        <w:t>ProSe</w:t>
      </w:r>
      <w:r w:rsidRPr="0093004C">
        <w:t xml:space="preserve"> </w:t>
      </w:r>
      <w:r w:rsidR="0095049D">
        <w:rPr>
          <w:rFonts w:hint="eastAsia"/>
          <w:lang w:eastAsia="zh-CN"/>
        </w:rPr>
        <w:t xml:space="preserve">Layer-2 </w:t>
      </w:r>
      <w:r w:rsidRPr="0093004C">
        <w:t>Remote UE has not performed the initial registration, the NAS message is an initial Registration message. Otherwise, the NAS message is either a service request message, or a mobility or periodic Registration message.</w:t>
      </w:r>
    </w:p>
    <w:p w14:paraId="78E9CD33" w14:textId="41057F92"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 xml:space="preserve">Remote UE may trigger the PDU Session Establishment procedure as defined in clause 4.3.2.2 of </w:t>
      </w:r>
      <w:r w:rsidR="00FA016A" w:rsidRPr="0093004C">
        <w:rPr>
          <w:noProof/>
        </w:rPr>
        <w:t>TS</w:t>
      </w:r>
      <w:r w:rsidR="00FA016A">
        <w:rPr>
          <w:noProof/>
        </w:rPr>
        <w:t> </w:t>
      </w:r>
      <w:r w:rsidR="00FA016A" w:rsidRPr="0093004C">
        <w:rPr>
          <w:noProof/>
        </w:rPr>
        <w:t>23.502</w:t>
      </w:r>
      <w:r w:rsidR="00FA016A">
        <w:rPr>
          <w:noProof/>
        </w:rPr>
        <w:t> </w:t>
      </w:r>
      <w:r w:rsidR="00FA016A" w:rsidRPr="0093004C">
        <w:rPr>
          <w:noProof/>
        </w:rPr>
        <w:t>[</w:t>
      </w:r>
      <w:r w:rsidRPr="0093004C">
        <w:rPr>
          <w:noProof/>
        </w:rPr>
        <w:t>5].</w:t>
      </w:r>
    </w:p>
    <w:p w14:paraId="4FAAD9D1" w14:textId="20AB798A"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Remote UE and UPF via the</w:t>
      </w:r>
      <w:r w:rsidR="00D60437" w:rsidRPr="0093004C">
        <w:rPr>
          <w:rFonts w:eastAsia="SimSun"/>
        </w:rPr>
        <w:t xml:space="preserve"> </w:t>
      </w:r>
      <w:r w:rsidR="00D60437">
        <w:t>5G</w:t>
      </w:r>
      <w:r w:rsidRPr="0093004C">
        <w:rPr>
          <w:noProof/>
        </w:rPr>
        <w:t xml:space="preserve"> ProSe </w:t>
      </w:r>
      <w:r w:rsidR="0095049D">
        <w:rPr>
          <w:rFonts w:hint="eastAsia"/>
          <w:lang w:eastAsia="zh-CN"/>
        </w:rPr>
        <w:t xml:space="preserve">Layer-2 </w:t>
      </w:r>
      <w:r w:rsidRPr="0093004C">
        <w:rPr>
          <w:noProof/>
        </w:rPr>
        <w:t>UE-to-Network Relay and NG-RAN. The</w:t>
      </w:r>
      <w:r w:rsidR="00D60437" w:rsidRPr="0093004C">
        <w:rPr>
          <w:rFonts w:eastAsia="SimSun"/>
        </w:rPr>
        <w:t xml:space="preserve"> </w:t>
      </w:r>
      <w:r w:rsidR="00D60437">
        <w:t>5G</w:t>
      </w:r>
      <w:r w:rsidRPr="0093004C">
        <w:rPr>
          <w:noProof/>
        </w:rPr>
        <w:t xml:space="preserve"> ProSe</w:t>
      </w:r>
      <w:r w:rsidR="00203E15" w:rsidRPr="00203E15">
        <w:rPr>
          <w:rFonts w:hint="eastAsia"/>
          <w:lang w:eastAsia="zh-CN"/>
        </w:rPr>
        <w:t xml:space="preserve"> </w:t>
      </w:r>
      <w:r w:rsidR="00203E15">
        <w:rPr>
          <w:rFonts w:hint="eastAsia"/>
          <w:lang w:eastAsia="zh-CN"/>
        </w:rPr>
        <w:t>Layer-2</w:t>
      </w:r>
      <w:r w:rsidRPr="0093004C">
        <w:rPr>
          <w:noProof/>
        </w:rPr>
        <w:t xml:space="preserve"> UE-to-Network Relay forwards all the data messages between the </w:t>
      </w:r>
      <w:r w:rsidR="001C0D62">
        <w:rPr>
          <w:rFonts w:hint="eastAsia"/>
          <w:noProof/>
          <w:lang w:eastAsia="zh-CN"/>
        </w:rPr>
        <w:t xml:space="preserve">5G ProSe Layer-2 </w:t>
      </w:r>
      <w:r w:rsidRPr="0093004C">
        <w:rPr>
          <w:noProof/>
        </w:rPr>
        <w:t>Remote UE and NG-RAN, as specified in</w:t>
      </w:r>
      <w:r w:rsidR="00E14949">
        <w:rPr>
          <w:noProof/>
        </w:rPr>
        <w:t xml:space="preserve"> </w:t>
      </w:r>
      <w:r w:rsidR="00FA016A" w:rsidRPr="0093004C">
        <w:rPr>
          <w:rFonts w:eastAsia="DengXian"/>
        </w:rPr>
        <w:t>TS</w:t>
      </w:r>
      <w:r w:rsidR="00FA016A">
        <w:rPr>
          <w:rFonts w:eastAsia="DengXian"/>
        </w:rPr>
        <w:t> </w:t>
      </w:r>
      <w:r w:rsidR="00FA016A" w:rsidRPr="0093004C">
        <w:rPr>
          <w:rFonts w:eastAsia="DengXian"/>
        </w:rPr>
        <w:t>3</w:t>
      </w:r>
      <w:r w:rsidR="00FA016A">
        <w:rPr>
          <w:rFonts w:eastAsia="DengXian"/>
        </w:rPr>
        <w:t>8</w:t>
      </w:r>
      <w:r w:rsidR="00FA016A" w:rsidRPr="0093004C">
        <w:rPr>
          <w:rFonts w:eastAsia="DengXian"/>
        </w:rPr>
        <w:t>.</w:t>
      </w:r>
      <w:r w:rsidR="00FA016A">
        <w:rPr>
          <w:rFonts w:eastAsia="DengXian"/>
        </w:rPr>
        <w:t>351 [</w:t>
      </w:r>
      <w:r w:rsidR="00E14949">
        <w:rPr>
          <w:rFonts w:eastAsia="DengXian"/>
        </w:rPr>
        <w:t>28]</w:t>
      </w:r>
      <w:r w:rsidRPr="0093004C">
        <w:rPr>
          <w:noProof/>
        </w:rPr>
        <w:t>.</w:t>
      </w:r>
    </w:p>
    <w:p w14:paraId="4355480E" w14:textId="145906B2" w:rsidR="002F4C01" w:rsidRPr="00DE4E0D" w:rsidRDefault="002F4C01" w:rsidP="002F4C01">
      <w:pPr>
        <w:pStyle w:val="Heading3"/>
        <w:rPr>
          <w:lang w:eastAsia="ko-KR"/>
        </w:rPr>
      </w:pPr>
      <w:bookmarkStart w:id="1035" w:name="_Toc73625624"/>
      <w:bookmarkStart w:id="1036" w:name="_Toc83206734"/>
      <w:bookmarkStart w:id="1037" w:name="_Toc66692737"/>
      <w:bookmarkStart w:id="1038" w:name="_Toc66701919"/>
      <w:bookmarkStart w:id="1039" w:name="_Toc69883598"/>
      <w:r w:rsidRPr="00395A71">
        <w:rPr>
          <w:lang w:eastAsia="ko-KR"/>
        </w:rPr>
        <w:t>6.5.</w:t>
      </w:r>
      <w:r w:rsidR="004108D4">
        <w:rPr>
          <w:lang w:eastAsia="ko-KR"/>
        </w:rPr>
        <w:t>3</w:t>
      </w:r>
      <w:r w:rsidRPr="00395A71">
        <w:rPr>
          <w:lang w:eastAsia="ko-KR"/>
        </w:rPr>
        <w:tab/>
      </w:r>
      <w:r w:rsidR="008D3778">
        <w:rPr>
          <w:rFonts w:hint="eastAsia"/>
          <w:lang w:eastAsia="zh-CN"/>
        </w:rPr>
        <w:t xml:space="preserve">5G ProSe </w:t>
      </w:r>
      <w:r w:rsidRPr="00395A71">
        <w:rPr>
          <w:lang w:eastAsia="zh-CN"/>
        </w:rPr>
        <w:t>UE-to-Network Relay reselection</w:t>
      </w:r>
      <w:bookmarkEnd w:id="1035"/>
      <w:bookmarkEnd w:id="1036"/>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0DEECDD" w:rsidR="00326948" w:rsidRPr="00A8517B" w:rsidRDefault="00D77894" w:rsidP="00395A71">
      <w:pPr>
        <w:pStyle w:val="Heading3"/>
        <w:rPr>
          <w:lang w:eastAsia="zh-CN"/>
        </w:rPr>
      </w:pPr>
      <w:bookmarkStart w:id="1040" w:name="_Toc73625625"/>
      <w:bookmarkStart w:id="1041" w:name="_Toc83206735"/>
      <w:r>
        <w:t>6.5.</w:t>
      </w:r>
      <w:r w:rsidR="005D3B72">
        <w:t>4</w:t>
      </w:r>
      <w:r w:rsidRPr="00A8517B">
        <w:tab/>
      </w:r>
      <w:r w:rsidR="00D60437" w:rsidRPr="00395A71">
        <w:t>5G ProSe</w:t>
      </w:r>
      <w:r w:rsidR="00D60437">
        <w:t xml:space="preserve"> </w:t>
      </w:r>
      <w:r>
        <w:t>R</w:t>
      </w:r>
      <w:r>
        <w:rPr>
          <w:lang w:eastAsia="zh-CN"/>
        </w:rPr>
        <w:t xml:space="preserve">emote UE traffic handling for </w:t>
      </w:r>
      <w:r w:rsidR="005D39AC">
        <w:rPr>
          <w:rFonts w:hint="eastAsia"/>
          <w:lang w:eastAsia="zh-CN"/>
        </w:rPr>
        <w:t xml:space="preserve">5G ProSe </w:t>
      </w:r>
      <w:r>
        <w:rPr>
          <w:lang w:eastAsia="zh-CN"/>
        </w:rPr>
        <w:t>UE-to-Network Relay support</w:t>
      </w:r>
      <w:bookmarkEnd w:id="1040"/>
      <w:bookmarkEnd w:id="1041"/>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2E97ED0A"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FA016A">
        <w:t>TS 23.503 </w:t>
      </w:r>
      <w:r w:rsidR="00FA016A">
        <w:rPr>
          <w:lang w:val="en-US"/>
        </w:rPr>
        <w:t>[</w:t>
      </w:r>
      <w:r>
        <w:rPr>
          <w:lang w:val="en-US"/>
        </w:rPr>
        <w:t>9]</w:t>
      </w:r>
      <w:r>
        <w:t>. The URSP rules defined in clause</w:t>
      </w:r>
      <w:r w:rsidR="00FE0B91">
        <w:rPr>
          <w:noProof/>
        </w:rPr>
        <w:t> </w:t>
      </w:r>
      <w:r>
        <w:t xml:space="preserve">6.6.2.1 </w:t>
      </w:r>
      <w:r>
        <w:rPr>
          <w:lang w:val="en-US"/>
        </w:rPr>
        <w:t xml:space="preserve">of </w:t>
      </w:r>
      <w:r w:rsidR="00FA016A">
        <w:t>TS 23.503 </w:t>
      </w:r>
      <w:r w:rsidR="00FA016A">
        <w:rPr>
          <w:lang w:val="en-US"/>
        </w:rPr>
        <w:t>[</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 xml:space="preserve">Remote UE to start </w:t>
      </w:r>
      <w:r w:rsidR="00E70421">
        <w:rPr>
          <w:rFonts w:hint="eastAsia"/>
          <w:lang w:eastAsia="zh-CN"/>
        </w:rPr>
        <w:t xml:space="preserve">5G ProSe </w:t>
      </w:r>
      <w:r w:rsidR="00D77894" w:rsidRPr="00395A71">
        <w:t>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w:t>
      </w:r>
      <w:r w:rsidR="002F58F0">
        <w:rPr>
          <w:rFonts w:hint="eastAsia"/>
          <w:lang w:eastAsia="zh-CN"/>
        </w:rPr>
        <w:t xml:space="preserve">5G ProSe </w:t>
      </w:r>
      <w:r w:rsidR="00D77894" w:rsidRPr="00395A71">
        <w:t>Remote UE.</w:t>
      </w:r>
    </w:p>
    <w:p w14:paraId="551CBA52" w14:textId="4BF0756A"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FA016A">
        <w:rPr>
          <w:lang w:val="en-US"/>
        </w:rPr>
        <w:t>TS 23.503 [</w:t>
      </w:r>
      <w:r>
        <w:rPr>
          <w:lang w:val="en-US"/>
        </w:rPr>
        <w:t>9].</w:t>
      </w:r>
    </w:p>
    <w:p w14:paraId="3D33AD0B" w14:textId="6BB051B0" w:rsidR="00326948" w:rsidRDefault="00D77894" w:rsidP="00D77894">
      <w:pPr>
        <w:pStyle w:val="B2"/>
      </w:pPr>
      <w:r>
        <w:t>-</w:t>
      </w:r>
      <w:r>
        <w:tab/>
        <w:t>If the selected RSD does not contain the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663AAECB"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correspond</w:t>
      </w:r>
      <w:r w:rsidR="00F55C6C">
        <w:rPr>
          <w:rFonts w:eastAsia="DengXian"/>
        </w:rPr>
        <w:t>ing</w:t>
      </w:r>
      <w:r w:rsidR="00D77894" w:rsidRPr="00395A71">
        <w:t xml:space="preserve"> to </w:t>
      </w:r>
      <w:r w:rsidR="00C13B25">
        <w:t xml:space="preserve">a </w:t>
      </w:r>
      <w:r w:rsidR="00887D10">
        <w:t>5G</w:t>
      </w:r>
      <w:r w:rsidR="00887D10" w:rsidRPr="009330F4">
        <w:t xml:space="preserve"> </w:t>
      </w:r>
      <w:r w:rsidR="00D77894" w:rsidRPr="00395A71">
        <w:t>ProSe Layer-3 UE-to-Network Relay with N3IWF support in the discovery procedure</w:t>
      </w:r>
      <w:r w:rsidR="00795DDE" w:rsidRPr="003C4130">
        <w:rPr>
          <w:rFonts w:eastAsia="DengXian"/>
        </w:rPr>
        <w:t>,</w:t>
      </w:r>
      <w:r w:rsidR="00795DDE">
        <w:rPr>
          <w:rFonts w:eastAsia="DengXian"/>
        </w:rPr>
        <w:t xml:space="preserve"> when the </w:t>
      </w:r>
      <w:r w:rsidR="00795DDE" w:rsidRPr="00F70B61">
        <w:t>non-3GPP</w:t>
      </w:r>
      <w:r w:rsidR="00795DDE">
        <w:t xml:space="preserve"> access type is preferred in the selected RSD</w:t>
      </w:r>
      <w:r w:rsidR="00795DDE" w:rsidRPr="003C4130">
        <w:rPr>
          <w:rFonts w:eastAsia="DengXian"/>
        </w:rPr>
        <w:t>.</w:t>
      </w:r>
      <w:r w:rsidR="00795DDE" w:rsidRPr="00CD1526">
        <w:rPr>
          <w:rFonts w:eastAsia="DengXian"/>
        </w:rPr>
        <w:t xml:space="preserve"> </w:t>
      </w:r>
      <w:r w:rsidR="00795DDE">
        <w:rPr>
          <w:rFonts w:eastAsia="DengXian"/>
        </w:rPr>
        <w:t>T</w:t>
      </w:r>
      <w:r w:rsidR="00795DDE" w:rsidRPr="003C4130">
        <w:rPr>
          <w:rFonts w:eastAsia="DengXian"/>
        </w:rPr>
        <w:t>he</w:t>
      </w:r>
      <w:r w:rsidR="00795DDE" w:rsidRPr="003C4130">
        <w:rPr>
          <w:rFonts w:eastAsia="SimSun"/>
        </w:rPr>
        <w:t xml:space="preserve"> </w:t>
      </w:r>
      <w:r w:rsidR="00795DDE" w:rsidRPr="003C4130">
        <w:rPr>
          <w:rFonts w:eastAsia="DengXian"/>
        </w:rPr>
        <w:t xml:space="preserve">5G </w:t>
      </w:r>
      <w:r w:rsidR="00795DDE" w:rsidRPr="003C4130">
        <w:rPr>
          <w:rFonts w:eastAsia="SimSun"/>
        </w:rPr>
        <w:t>ProSe</w:t>
      </w:r>
      <w:r w:rsidR="00795DDE" w:rsidRPr="003C4130">
        <w:rPr>
          <w:rFonts w:eastAsia="DengXian"/>
        </w:rPr>
        <w:t xml:space="preserve"> Remote UE may attempt the discovery of a Relay Service Code correspond</w:t>
      </w:r>
      <w:r w:rsidR="00795DDE">
        <w:rPr>
          <w:rFonts w:eastAsia="DengXian"/>
        </w:rPr>
        <w:t xml:space="preserve">ing </w:t>
      </w:r>
      <w:r w:rsidR="00795DDE" w:rsidRPr="003C4130">
        <w:rPr>
          <w:rFonts w:eastAsia="DengXian"/>
        </w:rPr>
        <w:t xml:space="preserve">to </w:t>
      </w:r>
      <w:r w:rsidR="00795DDE">
        <w:rPr>
          <w:rFonts w:eastAsia="DengXian"/>
        </w:rPr>
        <w:t xml:space="preserve">a </w:t>
      </w:r>
      <w:r w:rsidR="00795DDE" w:rsidRPr="003C4130">
        <w:rPr>
          <w:rFonts w:eastAsia="DengXian"/>
        </w:rPr>
        <w:t>5G</w:t>
      </w:r>
      <w:r w:rsidR="00795DDE" w:rsidRPr="003C4130">
        <w:rPr>
          <w:rFonts w:eastAsia="DengXian"/>
          <w:lang w:val="en-US"/>
        </w:rPr>
        <w:t xml:space="preserve"> ProSe Layer-2 UE-to-Network Relay</w:t>
      </w:r>
      <w:r w:rsidR="00795DDE" w:rsidRPr="003C4130">
        <w:rPr>
          <w:rFonts w:eastAsia="DengXian"/>
        </w:rPr>
        <w:t xml:space="preserve"> in the discovery procedure,</w:t>
      </w:r>
      <w:r w:rsidR="00795DDE">
        <w:rPr>
          <w:rFonts w:eastAsia="DengXian"/>
        </w:rPr>
        <w:t xml:space="preserve"> when the </w:t>
      </w:r>
      <w:r w:rsidR="00795DDE" w:rsidRPr="00F70B61">
        <w:t>3GPP</w:t>
      </w:r>
      <w:r w:rsidR="00795DDE">
        <w:t xml:space="preserve"> access type is preferred in the selected RSD</w:t>
      </w:r>
      <w:r w:rsidR="00D77894" w:rsidRPr="00395A71">
        <w:t>.</w:t>
      </w:r>
    </w:p>
    <w:p w14:paraId="4E487AB9" w14:textId="109C2838"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a</w:t>
      </w:r>
      <w:r w:rsidR="00430E54">
        <w:rPr>
          <w:rFonts w:eastAsia="DengXian"/>
          <w:lang w:val="en-US"/>
        </w:rPr>
        <w:t>n</w:t>
      </w:r>
      <w:r w:rsidR="00430E54" w:rsidRPr="003C4130">
        <w:rPr>
          <w:rFonts w:eastAsia="SimSun"/>
        </w:rPr>
        <w:t xml:space="preserve"> </w:t>
      </w:r>
      <w:r w:rsidR="00430E54" w:rsidRPr="003C4130">
        <w:rPr>
          <w:rFonts w:eastAsia="DengXian"/>
          <w:lang w:val="en-US"/>
        </w:rPr>
        <w:t>indirect connection</w:t>
      </w:r>
      <w:r w:rsidR="00430E54" w:rsidRPr="003C4130">
        <w:rPr>
          <w:rFonts w:eastAsia="DengXian"/>
        </w:rPr>
        <w:t xml:space="preserve"> </w:t>
      </w:r>
      <w:r w:rsidR="00430E54">
        <w:rPr>
          <w:rFonts w:eastAsia="DengXian"/>
        </w:rPr>
        <w:t>via a</w:t>
      </w:r>
      <w:r w:rsidR="00887D10" w:rsidRPr="0093004C">
        <w:rPr>
          <w:rFonts w:eastAsia="SimSun"/>
        </w:rPr>
        <w:t xml:space="preserve"> </w:t>
      </w:r>
      <w:r w:rsidR="00887D10">
        <w:t>5G</w:t>
      </w:r>
      <w:r>
        <w:rPr>
          <w:lang w:val="en-US"/>
        </w:rPr>
        <w:t xml:space="preserve"> ProSe </w:t>
      </w:r>
      <w:r w:rsidR="00DD064E" w:rsidRPr="003C4130">
        <w:rPr>
          <w:rFonts w:eastAsia="DengXian"/>
          <w:lang w:val="en-US"/>
        </w:rPr>
        <w:t>Layer-2</w:t>
      </w:r>
      <w:r w:rsidR="00DD064E">
        <w:rPr>
          <w:rFonts w:eastAsia="DengXian"/>
          <w:lang w:val="en-US"/>
        </w:rPr>
        <w:t xml:space="preserve"> </w:t>
      </w:r>
      <w:r>
        <w:rPr>
          <w:lang w:val="en-US"/>
        </w:rPr>
        <w:t>UE-to-Network Relay connection available, it will be treated as the "3GPP" access type.</w:t>
      </w:r>
      <w:r w:rsidR="002A4D58" w:rsidRPr="002A4D58">
        <w:rPr>
          <w:rFonts w:eastAsia="DengXian"/>
          <w:lang w:val="en-US"/>
        </w:rPr>
        <w:t xml:space="preserve"> </w:t>
      </w:r>
      <w:r w:rsidR="002A4D58" w:rsidRPr="003C4130">
        <w:rPr>
          <w:rFonts w:eastAsia="DengXian"/>
          <w:lang w:val="en-US"/>
        </w:rPr>
        <w:t>If the</w:t>
      </w:r>
      <w:r w:rsidR="002A4D58" w:rsidRPr="003C4130">
        <w:rPr>
          <w:rFonts w:eastAsia="SimSun"/>
        </w:rPr>
        <w:t xml:space="preserve"> </w:t>
      </w:r>
      <w:r w:rsidR="002A4D58" w:rsidRPr="003C4130">
        <w:rPr>
          <w:rFonts w:eastAsia="DengXian"/>
        </w:rPr>
        <w:t xml:space="preserve">5G </w:t>
      </w:r>
      <w:r w:rsidR="002A4D58" w:rsidRPr="003C4130">
        <w:rPr>
          <w:rFonts w:eastAsia="SimSun"/>
        </w:rPr>
        <w:t>ProSe</w:t>
      </w:r>
      <w:r w:rsidR="002A4D58" w:rsidRPr="003C4130">
        <w:rPr>
          <w:rFonts w:eastAsia="DengXian"/>
          <w:lang w:val="en-US"/>
        </w:rPr>
        <w:t xml:space="preserve"> Remote UE has a</w:t>
      </w:r>
      <w:r w:rsidR="002A4D58">
        <w:rPr>
          <w:rFonts w:eastAsia="DengXian"/>
          <w:lang w:val="en-US"/>
        </w:rPr>
        <w:t>n</w:t>
      </w:r>
      <w:r w:rsidR="002A4D58" w:rsidRPr="003C4130">
        <w:rPr>
          <w:rFonts w:eastAsia="SimSun"/>
        </w:rPr>
        <w:t xml:space="preserve"> </w:t>
      </w:r>
      <w:r w:rsidR="002A4D58" w:rsidRPr="003C4130">
        <w:rPr>
          <w:rFonts w:eastAsia="DengXian"/>
          <w:lang w:val="en-US"/>
        </w:rPr>
        <w:t>indirect connection</w:t>
      </w:r>
      <w:r w:rsidR="002A4D58" w:rsidRPr="003C4130">
        <w:rPr>
          <w:rFonts w:eastAsia="DengXian"/>
        </w:rPr>
        <w:t xml:space="preserve"> </w:t>
      </w:r>
      <w:r w:rsidR="002A4D58">
        <w:rPr>
          <w:rFonts w:eastAsia="DengXian"/>
        </w:rPr>
        <w:t xml:space="preserve">via a </w:t>
      </w:r>
      <w:r w:rsidR="002A4D58" w:rsidRPr="003C4130">
        <w:rPr>
          <w:rFonts w:eastAsia="DengXian"/>
        </w:rPr>
        <w:t>5G</w:t>
      </w:r>
      <w:r w:rsidR="002A4D58" w:rsidRPr="003C4130">
        <w:rPr>
          <w:rFonts w:eastAsia="DengXian"/>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DengXian"/>
          <w:lang w:val="en-US"/>
        </w:rPr>
        <w:t xml:space="preserve"> available,</w:t>
      </w:r>
      <w:r w:rsidR="002A4D58">
        <w:rPr>
          <w:rFonts w:eastAsia="DengXian"/>
          <w:lang w:val="en-US"/>
        </w:rPr>
        <w:t xml:space="preserve"> i</w:t>
      </w:r>
      <w:r w:rsidR="002A4D58" w:rsidRPr="003C4130">
        <w:rPr>
          <w:rFonts w:eastAsia="DengXian"/>
          <w:lang w:val="en-US"/>
        </w:rPr>
        <w:t>t will be treated as the "</w:t>
      </w:r>
      <w:r w:rsidR="002A4D58">
        <w:rPr>
          <w:rFonts w:eastAsia="DengXian"/>
          <w:lang w:val="en-US"/>
        </w:rPr>
        <w:t>non</w:t>
      </w:r>
      <w:r w:rsidR="002A4D58">
        <w:rPr>
          <w:rFonts w:eastAsia="DengXian" w:hint="eastAsia"/>
          <w:lang w:val="en-US" w:eastAsia="zh-CN"/>
        </w:rPr>
        <w:t>-</w:t>
      </w:r>
      <w:r w:rsidR="002A4D58" w:rsidRPr="003C4130">
        <w:rPr>
          <w:rFonts w:eastAsia="DengXian"/>
          <w:lang w:val="en-US"/>
        </w:rPr>
        <w:t>3GPP" access type.</w:t>
      </w:r>
      <w:r>
        <w:rPr>
          <w:lang w:val="en-US"/>
        </w:rPr>
        <w:t xml:space="preserve"> The URSP handling as defined in </w:t>
      </w:r>
      <w:r w:rsidR="00FA016A">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1042" w:name="_Toc45012615"/>
      <w:bookmarkStart w:id="1043" w:name="_Toc51754041"/>
      <w:bookmarkStart w:id="1044" w:name="_Toc51754175"/>
      <w:bookmarkStart w:id="1045" w:name="_Toc51839002"/>
      <w:bookmarkStart w:id="1046" w:name="_Toc66692738"/>
      <w:bookmarkStart w:id="1047" w:name="_Toc66701920"/>
      <w:bookmarkStart w:id="1048" w:name="_Toc69883599"/>
      <w:bookmarkStart w:id="1049" w:name="_Toc73625626"/>
      <w:bookmarkStart w:id="1050" w:name="_Toc83206736"/>
      <w:bookmarkEnd w:id="1037"/>
      <w:bookmarkEnd w:id="1038"/>
      <w:bookmarkEnd w:id="1039"/>
      <w:r w:rsidRPr="0093004C">
        <w:rPr>
          <w:lang w:eastAsia="ko-KR"/>
        </w:rPr>
        <w:t>6.</w:t>
      </w:r>
      <w:r w:rsidR="00FA1D6C">
        <w:rPr>
          <w:lang w:eastAsia="ko-KR"/>
        </w:rPr>
        <w:t>6</w:t>
      </w:r>
      <w:r w:rsidRPr="0093004C">
        <w:rPr>
          <w:lang w:eastAsia="ko-KR"/>
        </w:rPr>
        <w:tab/>
      </w:r>
      <w:bookmarkEnd w:id="1042"/>
      <w:bookmarkEnd w:id="1043"/>
      <w:bookmarkEnd w:id="1044"/>
      <w:bookmarkEnd w:id="1045"/>
      <w:r w:rsidRPr="0093004C">
        <w:rPr>
          <w:lang w:eastAsia="zh-CN"/>
        </w:rPr>
        <w:t>Procedures for Service Authorization to NG-RAN</w:t>
      </w:r>
      <w:bookmarkEnd w:id="1046"/>
      <w:bookmarkEnd w:id="1047"/>
      <w:bookmarkEnd w:id="1048"/>
      <w:bookmarkEnd w:id="1049"/>
      <w:bookmarkEnd w:id="1050"/>
    </w:p>
    <w:p w14:paraId="346CAE4C" w14:textId="06D827EF" w:rsidR="008C47BE" w:rsidRPr="0093004C" w:rsidRDefault="008C47BE" w:rsidP="008C47BE">
      <w:pPr>
        <w:pStyle w:val="Heading3"/>
      </w:pPr>
      <w:bookmarkStart w:id="1051" w:name="_Toc19199147"/>
      <w:bookmarkStart w:id="1052" w:name="_Toc27821937"/>
      <w:bookmarkStart w:id="1053" w:name="_Toc36126292"/>
      <w:bookmarkStart w:id="1054" w:name="_Toc45012616"/>
      <w:bookmarkStart w:id="1055" w:name="_Toc51754042"/>
      <w:bookmarkStart w:id="1056" w:name="_Toc51754176"/>
      <w:bookmarkStart w:id="1057" w:name="_Toc51839003"/>
      <w:bookmarkStart w:id="1058" w:name="_Toc66692739"/>
      <w:bookmarkStart w:id="1059" w:name="_Toc66701921"/>
      <w:bookmarkStart w:id="1060" w:name="_Toc69883600"/>
      <w:bookmarkStart w:id="1061" w:name="_Toc73625627"/>
      <w:bookmarkStart w:id="1062" w:name="_Toc83206737"/>
      <w:r w:rsidRPr="0093004C">
        <w:t>6.</w:t>
      </w:r>
      <w:r w:rsidR="00FA1D6C">
        <w:t>6</w:t>
      </w:r>
      <w:r w:rsidRPr="0093004C">
        <w:t>.1</w:t>
      </w:r>
      <w:r w:rsidRPr="0093004C">
        <w:tab/>
        <w:t>General</w:t>
      </w:r>
      <w:bookmarkEnd w:id="1051"/>
      <w:bookmarkEnd w:id="1052"/>
      <w:bookmarkEnd w:id="1053"/>
      <w:bookmarkEnd w:id="1054"/>
      <w:bookmarkEnd w:id="1055"/>
      <w:bookmarkEnd w:id="1056"/>
      <w:bookmarkEnd w:id="1057"/>
      <w:bookmarkEnd w:id="1058"/>
      <w:bookmarkEnd w:id="1059"/>
      <w:bookmarkEnd w:id="1060"/>
      <w:bookmarkEnd w:id="1061"/>
      <w:bookmarkEnd w:id="1062"/>
    </w:p>
    <w:p w14:paraId="48676ECD" w14:textId="32EA7088" w:rsidR="008C47BE" w:rsidRPr="0093004C" w:rsidRDefault="008C47BE" w:rsidP="008C47BE">
      <w:pPr>
        <w:rPr>
          <w:rFonts w:eastAsia="SimSun"/>
        </w:rPr>
      </w:pPr>
      <w:bookmarkStart w:id="1063" w:name="_Toc19199148"/>
      <w:bookmarkStart w:id="1064" w:name="_Toc27821938"/>
      <w:bookmarkStart w:id="1065" w:name="_Toc36126293"/>
      <w:bookmarkStart w:id="1066" w:name="_Toc45012617"/>
      <w:bookmarkStart w:id="1067" w:name="_Toc51754043"/>
      <w:bookmarkStart w:id="1068" w:name="_Toc51754177"/>
      <w:bookmarkStart w:id="1069"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1070" w:name="_Toc66692740"/>
      <w:bookmarkStart w:id="1071" w:name="_Toc66701922"/>
      <w:bookmarkStart w:id="1072" w:name="_Toc69883601"/>
      <w:bookmarkStart w:id="1073" w:name="_Toc73625628"/>
      <w:bookmarkStart w:id="1074" w:name="_Toc83206738"/>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1063"/>
      <w:bookmarkEnd w:id="1064"/>
      <w:bookmarkEnd w:id="1065"/>
      <w:bookmarkEnd w:id="1066"/>
      <w:bookmarkEnd w:id="1067"/>
      <w:bookmarkEnd w:id="1068"/>
      <w:bookmarkEnd w:id="1069"/>
      <w:bookmarkEnd w:id="1070"/>
      <w:bookmarkEnd w:id="1071"/>
      <w:bookmarkEnd w:id="1072"/>
      <w:bookmarkEnd w:id="1073"/>
      <w:bookmarkEnd w:id="1074"/>
    </w:p>
    <w:p w14:paraId="3C0973F2" w14:textId="207AC84C"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FA016A" w:rsidRPr="0093004C">
        <w:rPr>
          <w:rFonts w:eastAsia="SimSun"/>
        </w:rPr>
        <w:t>TS</w:t>
      </w:r>
      <w:r w:rsidR="00FA016A">
        <w:rPr>
          <w:rFonts w:eastAsia="SimSun"/>
        </w:rPr>
        <w:t> </w:t>
      </w:r>
      <w:r w:rsidR="00FA016A" w:rsidRPr="0093004C">
        <w:rPr>
          <w:rFonts w:eastAsia="SimSun"/>
        </w:rPr>
        <w:t>23.502</w:t>
      </w:r>
      <w:r w:rsidR="00FA016A">
        <w:rPr>
          <w:rFonts w:eastAsia="SimSun"/>
        </w:rPr>
        <w:t> </w:t>
      </w:r>
      <w:r w:rsidR="00FA016A"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02899846" w14:textId="7BAFBA8C" w:rsidR="00775DB8"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 xml:space="preserve">ProSe operation. </w:t>
      </w:r>
    </w:p>
    <w:p w14:paraId="157FAF67" w14:textId="4C7F2EA2" w:rsidR="006F5C29" w:rsidRDefault="00775DB8" w:rsidP="007A44C1">
      <w:pPr>
        <w:pStyle w:val="B2"/>
      </w:pPr>
      <w:r>
        <w:t>-</w:t>
      </w:r>
      <w:r>
        <w:tab/>
      </w:r>
      <w:r w:rsidR="008C47BE" w:rsidRPr="0093004C">
        <w:t xml:space="preserve">The </w:t>
      </w:r>
      <w:r w:rsidR="0039799D" w:rsidRPr="0093004C">
        <w:t xml:space="preserve">5G </w:t>
      </w:r>
      <w:r w:rsidR="008C47BE" w:rsidRPr="0093004C">
        <w:t xml:space="preserve">ProSe Capability indicates whether the UE </w:t>
      </w:r>
      <w:r w:rsidR="00F86730" w:rsidRPr="00D41149">
        <w:rPr>
          <w:rFonts w:eastAsia="SimSun" w:hint="eastAsia"/>
          <w:lang w:eastAsia="zh-CN"/>
        </w:rPr>
        <w:t>supports</w:t>
      </w:r>
      <w:r w:rsidR="008C47BE" w:rsidRPr="0093004C">
        <w:t xml:space="preserve"> one or more of the following </w:t>
      </w:r>
      <w:r w:rsidR="008C47BE" w:rsidRPr="0093004C">
        <w:rPr>
          <w:noProof/>
        </w:rPr>
        <w:t>ProSe</w:t>
      </w:r>
      <w:r w:rsidR="008C47BE" w:rsidRPr="0093004C">
        <w:t xml:space="preserve"> </w:t>
      </w:r>
      <w:r w:rsidR="00F8669D" w:rsidRPr="0093004C">
        <w:t>capabili</w:t>
      </w:r>
      <w:r w:rsidR="00F22FC1" w:rsidRPr="0093004C">
        <w:t>ti</w:t>
      </w:r>
      <w:r w:rsidR="00F8669D" w:rsidRPr="0093004C">
        <w:t>es</w:t>
      </w:r>
      <w:r w:rsidR="008C47BE" w:rsidRPr="0093004C">
        <w:t xml:space="preserve">: </w:t>
      </w:r>
    </w:p>
    <w:p w14:paraId="0E5F9E8C" w14:textId="1F947B9B" w:rsidR="006F5C29" w:rsidRDefault="006F5C29" w:rsidP="007A44C1">
      <w:pPr>
        <w:pStyle w:val="B3"/>
      </w:pPr>
      <w:r>
        <w:t>-</w:t>
      </w:r>
      <w:r>
        <w:tab/>
      </w:r>
      <w:r w:rsidR="004758EE">
        <w:t>5G</w:t>
      </w:r>
      <w:r w:rsidR="004758EE" w:rsidRPr="0093004C">
        <w:t xml:space="preserve"> </w:t>
      </w:r>
      <w:r w:rsidR="008C47BE" w:rsidRPr="0093004C">
        <w:t>ProSe Direct Discovery</w:t>
      </w:r>
      <w:r w:rsidR="00200076">
        <w:t>;</w:t>
      </w:r>
      <w:r w:rsidR="008C47BE" w:rsidRPr="0093004C">
        <w:t xml:space="preserve"> </w:t>
      </w:r>
    </w:p>
    <w:p w14:paraId="13D34956" w14:textId="1E56AEC5" w:rsidR="006F5C29" w:rsidRDefault="00775DB8" w:rsidP="007A44C1">
      <w:pPr>
        <w:pStyle w:val="B3"/>
      </w:pPr>
      <w:r>
        <w:t>-</w:t>
      </w:r>
      <w:r>
        <w:tab/>
      </w:r>
      <w:r w:rsidR="004758EE">
        <w:t>5G</w:t>
      </w:r>
      <w:r w:rsidR="004758EE" w:rsidRPr="0093004C">
        <w:t xml:space="preserve"> </w:t>
      </w:r>
      <w:r w:rsidR="008C47BE" w:rsidRPr="0093004C">
        <w:t>ProSe Direct Communication</w:t>
      </w:r>
      <w:r w:rsidR="00200076">
        <w:t>;</w:t>
      </w:r>
      <w:r w:rsidR="007C0E98" w:rsidRPr="0093004C">
        <w:t xml:space="preserve"> </w:t>
      </w:r>
    </w:p>
    <w:p w14:paraId="75B2C64A" w14:textId="7E7B7DA6" w:rsidR="006F5C29" w:rsidRDefault="00775DB8" w:rsidP="007A44C1">
      <w:pPr>
        <w:pStyle w:val="B3"/>
      </w:pPr>
      <w:r>
        <w:t>-</w:t>
      </w:r>
      <w:r>
        <w:tab/>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200076">
        <w:t>;</w:t>
      </w:r>
      <w:r w:rsidR="007C0E98" w:rsidRPr="0093004C">
        <w:t xml:space="preserve"> </w:t>
      </w:r>
    </w:p>
    <w:p w14:paraId="10316EDE" w14:textId="62905173" w:rsidR="006F5C29"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200076">
        <w:t>;</w:t>
      </w:r>
      <w:r w:rsidR="007C0E98" w:rsidRPr="0093004C">
        <w:t xml:space="preserve"> </w:t>
      </w:r>
    </w:p>
    <w:p w14:paraId="5A3FFE3F" w14:textId="4A8BF63A" w:rsidR="006F5C29" w:rsidRDefault="00775DB8" w:rsidP="007A44C1">
      <w:pPr>
        <w:pStyle w:val="B3"/>
      </w:pPr>
      <w:r>
        <w:t>-</w:t>
      </w:r>
      <w:r>
        <w:tab/>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200076">
        <w:t>;</w:t>
      </w:r>
      <w:r w:rsidR="007C0E98" w:rsidRPr="0093004C">
        <w:t xml:space="preserve"> and </w:t>
      </w:r>
    </w:p>
    <w:p w14:paraId="51B1E846" w14:textId="7671DA85" w:rsidR="008C47BE" w:rsidRPr="0093004C"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Remote UE</w:t>
      </w:r>
      <w:r w:rsidR="008C47BE" w:rsidRPr="0093004C">
        <w:t>.</w:t>
      </w:r>
    </w:p>
    <w:p w14:paraId="3128ABB5" w14:textId="205DB04A"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FA016A" w:rsidRPr="0093004C">
        <w:t>TS</w:t>
      </w:r>
      <w:r w:rsidR="00FA016A">
        <w:t> </w:t>
      </w:r>
      <w:r w:rsidR="00FA016A" w:rsidRPr="0093004C">
        <w:t>23.502</w:t>
      </w:r>
      <w:r w:rsidR="00FA016A">
        <w:t> </w:t>
      </w:r>
      <w:r w:rsidR="00FA016A" w:rsidRPr="0093004C">
        <w:t>[</w:t>
      </w:r>
      <w:r w:rsidRPr="0093004C">
        <w:t>5].</w:t>
      </w:r>
    </w:p>
    <w:p w14:paraId="00501646" w14:textId="4C210476"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r w:rsidR="00AB32A8">
        <w:rPr>
          <w:lang w:eastAsia="zh-CN"/>
        </w:rPr>
        <w:t xml:space="preserve"> </w:t>
      </w:r>
      <w:r w:rsidR="00AB32A8" w:rsidRPr="00C809D0">
        <w:t xml:space="preserve">The AMF stores the </w:t>
      </w:r>
      <w:r w:rsidR="00AB32A8">
        <w:t xml:space="preserve">authorized </w:t>
      </w:r>
      <w:r w:rsidR="00AB32A8" w:rsidRPr="00C809D0">
        <w:t>5G ProSe Capability</w:t>
      </w:r>
      <w:r w:rsidR="00AB32A8">
        <w:t>.</w:t>
      </w:r>
    </w:p>
    <w:p w14:paraId="1B7334E7" w14:textId="23A2E70A" w:rsidR="008C47BE" w:rsidRPr="0093004C" w:rsidRDefault="008C47BE" w:rsidP="008C47BE">
      <w:pPr>
        <w:pStyle w:val="B1"/>
      </w:pPr>
      <w:r w:rsidRPr="0093004C">
        <w:t>-</w:t>
      </w:r>
      <w:r w:rsidRPr="0093004C">
        <w:tab/>
      </w:r>
      <w:r w:rsidR="00232A0B" w:rsidRPr="00E6679A">
        <w:t xml:space="preserve">The AMF sends the authorized 5G ProSe Capability for 5G ProSe operation to PCF. </w:t>
      </w:r>
      <w:r w:rsidR="00F16C84">
        <w:t>Based on the received 5G ProSe Capability</w:t>
      </w:r>
      <w:r w:rsidR="005C696C">
        <w:t xml:space="preserve"> from the AMF</w:t>
      </w:r>
      <w:r w:rsidR="00F16C84">
        <w:t>,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0F3168F7"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5D202314" w:rsidR="008A06CF" w:rsidRPr="0093004C" w:rsidRDefault="008A06CF" w:rsidP="008A06CF">
      <w:pPr>
        <w:pStyle w:val="B3"/>
      </w:pPr>
      <w:r w:rsidRPr="0093004C">
        <w:t>-</w:t>
      </w:r>
      <w:r w:rsidRPr="0093004C">
        <w:tab/>
        <w:t xml:space="preserve">whether the UE is authorized to act as a </w:t>
      </w:r>
      <w:r w:rsidR="007D5C2F">
        <w:t xml:space="preserve">5G </w:t>
      </w:r>
      <w:r w:rsidR="007D5C2F" w:rsidRPr="0093004C">
        <w:t xml:space="preserve">ProSe </w:t>
      </w:r>
      <w:r w:rsidRPr="0093004C">
        <w:t>Layer-2 UE-to-Network Relay;</w:t>
      </w:r>
    </w:p>
    <w:p w14:paraId="1847CC1C" w14:textId="42B30419" w:rsidR="008A06CF" w:rsidRPr="0093004C" w:rsidRDefault="008A06CF" w:rsidP="008A06CF">
      <w:pPr>
        <w:pStyle w:val="B3"/>
      </w:pPr>
      <w:r w:rsidRPr="0093004C">
        <w:t>-</w:t>
      </w:r>
      <w:r w:rsidRPr="0093004C">
        <w:tab/>
        <w:t>whether the UE is authorized to act as a</w:t>
      </w:r>
      <w:r w:rsidR="007D5C2F">
        <w:t xml:space="preserve"> 5G </w:t>
      </w:r>
      <w:r w:rsidR="007D5C2F" w:rsidRPr="0093004C">
        <w:t>ProSe</w:t>
      </w:r>
      <w:r w:rsidRPr="0093004C">
        <w:t xml:space="preserve"> Layer-3 UE-to-Network Relay;</w:t>
      </w:r>
    </w:p>
    <w:p w14:paraId="1270C19C" w14:textId="69106503" w:rsidR="008A06CF" w:rsidRPr="0093004C" w:rsidRDefault="008A06CF" w:rsidP="0093004C">
      <w:pPr>
        <w:pStyle w:val="B3"/>
        <w:rPr>
          <w:lang w:eastAsia="ko-KR"/>
        </w:rPr>
      </w:pPr>
      <w:r w:rsidRPr="0093004C">
        <w:t>-</w:t>
      </w:r>
      <w:r w:rsidRPr="0093004C">
        <w:tab/>
        <w:t xml:space="preserve">whether the UE is authorized to act as a </w:t>
      </w:r>
      <w:r w:rsidR="007D5C2F">
        <w:t xml:space="preserve">5G </w:t>
      </w:r>
      <w:r w:rsidR="007D5C2F" w:rsidRPr="0093004C">
        <w:t xml:space="preserve">ProSe </w:t>
      </w:r>
      <w:r w:rsidRPr="0093004C">
        <w:t>Layer-2 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608C055"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FA016A" w:rsidRPr="0093004C">
        <w:t>TS</w:t>
      </w:r>
      <w:r w:rsidR="00FA016A">
        <w:t> </w:t>
      </w:r>
      <w:r w:rsidR="00FA016A" w:rsidRPr="0093004C">
        <w:t>23.502</w:t>
      </w:r>
      <w:r w:rsidR="00FA016A">
        <w:t> </w:t>
      </w:r>
      <w:r w:rsidR="00FA016A" w:rsidRPr="0093004C">
        <w:t>[</w:t>
      </w:r>
      <w:r w:rsidRPr="0093004C">
        <w:t>5].</w:t>
      </w:r>
    </w:p>
    <w:p w14:paraId="1DD78FFB" w14:textId="2BC33C4B" w:rsidR="008C47BE" w:rsidRPr="0093004C" w:rsidRDefault="008C47BE" w:rsidP="008C47BE">
      <w:pPr>
        <w:pStyle w:val="Heading3"/>
      </w:pPr>
      <w:bookmarkStart w:id="1075" w:name="_Toc19199149"/>
      <w:bookmarkStart w:id="1076" w:name="_Toc27821939"/>
      <w:bookmarkStart w:id="1077" w:name="_Toc36126294"/>
      <w:bookmarkStart w:id="1078" w:name="_Toc45012618"/>
      <w:bookmarkStart w:id="1079" w:name="_Toc51754044"/>
      <w:bookmarkStart w:id="1080" w:name="_Toc51754178"/>
      <w:bookmarkStart w:id="1081" w:name="_Toc51839005"/>
      <w:bookmarkStart w:id="1082" w:name="_Toc66692741"/>
      <w:bookmarkStart w:id="1083" w:name="_Toc66701923"/>
      <w:bookmarkStart w:id="1084" w:name="_Toc69883602"/>
      <w:bookmarkStart w:id="1085" w:name="_Toc73625629"/>
      <w:bookmarkStart w:id="1086" w:name="_Toc83206739"/>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1075"/>
      <w:bookmarkEnd w:id="1076"/>
      <w:bookmarkEnd w:id="1077"/>
      <w:bookmarkEnd w:id="1078"/>
      <w:bookmarkEnd w:id="1079"/>
      <w:bookmarkEnd w:id="1080"/>
      <w:bookmarkEnd w:id="1081"/>
      <w:bookmarkEnd w:id="1082"/>
      <w:bookmarkEnd w:id="1083"/>
      <w:bookmarkEnd w:id="1084"/>
      <w:bookmarkEnd w:id="1085"/>
      <w:bookmarkEnd w:id="1086"/>
    </w:p>
    <w:p w14:paraId="71BB4036" w14:textId="60021A94"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FA016A" w:rsidRPr="0093004C">
        <w:t>TS</w:t>
      </w:r>
      <w:r w:rsidR="00FA016A">
        <w:t> </w:t>
      </w:r>
      <w:r w:rsidR="00FA016A" w:rsidRPr="0093004C">
        <w:t>23.502</w:t>
      </w:r>
      <w:r w:rsidR="00FA016A">
        <w:t> </w:t>
      </w:r>
      <w:r w:rsidR="00FA016A"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1087" w:name="_Toc19199150"/>
      <w:bookmarkStart w:id="1088" w:name="_Toc27821940"/>
      <w:bookmarkStart w:id="1089" w:name="_Toc36126295"/>
      <w:bookmarkStart w:id="1090" w:name="_Toc45012619"/>
      <w:bookmarkStart w:id="1091" w:name="_Toc51754045"/>
      <w:bookmarkStart w:id="1092" w:name="_Toc51754179"/>
      <w:bookmarkStart w:id="1093" w:name="_Toc51839006"/>
      <w:bookmarkStart w:id="1094" w:name="_Toc66692742"/>
      <w:bookmarkStart w:id="1095" w:name="_Toc66701924"/>
      <w:bookmarkStart w:id="1096" w:name="_Toc69883603"/>
      <w:bookmarkStart w:id="1097" w:name="_Toc73625630"/>
      <w:bookmarkStart w:id="1098" w:name="_Toc83206740"/>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1087"/>
      <w:bookmarkEnd w:id="1088"/>
      <w:bookmarkEnd w:id="1089"/>
      <w:bookmarkEnd w:id="1090"/>
      <w:bookmarkEnd w:id="1091"/>
      <w:bookmarkEnd w:id="1092"/>
      <w:bookmarkEnd w:id="1093"/>
      <w:bookmarkEnd w:id="1094"/>
      <w:bookmarkEnd w:id="1095"/>
      <w:bookmarkEnd w:id="1096"/>
      <w:bookmarkEnd w:id="1097"/>
      <w:bookmarkEnd w:id="1098"/>
    </w:p>
    <w:p w14:paraId="10E7AED8" w14:textId="2F6168E4"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FA016A" w:rsidRPr="0093004C">
        <w:t>TS</w:t>
      </w:r>
      <w:r w:rsidR="00FA016A">
        <w:t> </w:t>
      </w:r>
      <w:r w:rsidR="00FA016A" w:rsidRPr="0093004C">
        <w:t>23.502</w:t>
      </w:r>
      <w:r w:rsidR="00FA016A">
        <w:t> </w:t>
      </w:r>
      <w:r w:rsidR="00FA016A"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1099" w:name="_Toc19199151"/>
      <w:bookmarkStart w:id="1100" w:name="_Toc27821941"/>
      <w:bookmarkStart w:id="1101" w:name="_Toc36126296"/>
      <w:bookmarkStart w:id="1102" w:name="_Toc45012620"/>
      <w:bookmarkStart w:id="1103" w:name="_Toc51754046"/>
      <w:bookmarkStart w:id="1104" w:name="_Toc51754180"/>
      <w:bookmarkStart w:id="1105" w:name="_Toc51839007"/>
      <w:bookmarkStart w:id="1106" w:name="_Toc66692743"/>
      <w:bookmarkStart w:id="1107" w:name="_Toc66701925"/>
      <w:bookmarkStart w:id="1108" w:name="_Toc69883604"/>
      <w:bookmarkStart w:id="1109" w:name="_Toc73625631"/>
      <w:bookmarkStart w:id="1110" w:name="_Toc83206741"/>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1099"/>
      <w:bookmarkEnd w:id="1100"/>
      <w:bookmarkEnd w:id="1101"/>
      <w:bookmarkEnd w:id="1102"/>
      <w:bookmarkEnd w:id="1103"/>
      <w:bookmarkEnd w:id="1104"/>
      <w:bookmarkEnd w:id="1105"/>
      <w:bookmarkEnd w:id="1106"/>
      <w:bookmarkEnd w:id="1107"/>
      <w:bookmarkEnd w:id="1108"/>
      <w:bookmarkEnd w:id="1109"/>
      <w:bookmarkEnd w:id="1110"/>
    </w:p>
    <w:p w14:paraId="1542EF37" w14:textId="37D08C66"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FA016A" w:rsidRPr="0093004C">
        <w:t>TS</w:t>
      </w:r>
      <w:r w:rsidR="00FA016A">
        <w:t> </w:t>
      </w:r>
      <w:r w:rsidR="00FA016A" w:rsidRPr="0093004C">
        <w:t>23.502</w:t>
      </w:r>
      <w:r w:rsidR="00FA016A">
        <w:t> </w:t>
      </w:r>
      <w:r w:rsidR="00FA016A"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1111" w:name="_Toc19199152"/>
      <w:bookmarkStart w:id="1112" w:name="_Toc27821942"/>
      <w:bookmarkStart w:id="1113" w:name="_Toc36126297"/>
      <w:bookmarkStart w:id="1114" w:name="_Toc45012621"/>
      <w:bookmarkStart w:id="1115" w:name="_Toc51754047"/>
      <w:bookmarkStart w:id="1116" w:name="_Toc51754181"/>
      <w:bookmarkStart w:id="1117" w:name="_Toc51839008"/>
      <w:bookmarkStart w:id="1118" w:name="_Toc66692744"/>
      <w:bookmarkStart w:id="1119" w:name="_Toc66701926"/>
      <w:bookmarkStart w:id="1120" w:name="_Toc69883605"/>
      <w:bookmarkStart w:id="1121" w:name="_Toc73625632"/>
      <w:bookmarkStart w:id="1122" w:name="_Toc83206742"/>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1111"/>
      <w:bookmarkEnd w:id="1112"/>
      <w:bookmarkEnd w:id="1113"/>
      <w:bookmarkEnd w:id="1114"/>
      <w:bookmarkEnd w:id="1115"/>
      <w:bookmarkEnd w:id="1116"/>
      <w:bookmarkEnd w:id="1117"/>
      <w:bookmarkEnd w:id="1118"/>
      <w:bookmarkEnd w:id="1119"/>
      <w:bookmarkEnd w:id="1120"/>
      <w:bookmarkEnd w:id="1121"/>
      <w:bookmarkEnd w:id="1122"/>
    </w:p>
    <w:p w14:paraId="522D7860" w14:textId="0F59933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FA016A" w:rsidRPr="0093004C">
        <w:t>TS</w:t>
      </w:r>
      <w:r w:rsidR="00FA016A">
        <w:t> </w:t>
      </w:r>
      <w:r w:rsidR="00FA016A" w:rsidRPr="0093004C">
        <w:t>23.502</w:t>
      </w:r>
      <w:r w:rsidR="00FA016A">
        <w:t> </w:t>
      </w:r>
      <w:r w:rsidR="00FA016A"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1123" w:name="_Toc19199153"/>
      <w:bookmarkStart w:id="1124" w:name="_Toc27821943"/>
      <w:bookmarkStart w:id="1125" w:name="_Toc36126298"/>
      <w:bookmarkStart w:id="1126" w:name="_Toc45012622"/>
      <w:bookmarkStart w:id="1127" w:name="_Toc51754048"/>
      <w:bookmarkStart w:id="1128" w:name="_Toc51754182"/>
      <w:bookmarkStart w:id="1129" w:name="_Toc51839009"/>
      <w:bookmarkStart w:id="1130" w:name="_Toc66692745"/>
      <w:bookmarkStart w:id="1131" w:name="_Toc66701927"/>
      <w:bookmarkStart w:id="1132" w:name="_Toc69883606"/>
      <w:bookmarkStart w:id="1133" w:name="_Toc73625633"/>
      <w:bookmarkStart w:id="1134" w:name="_Toc83206743"/>
      <w:r w:rsidRPr="0093004C">
        <w:rPr>
          <w:rFonts w:eastAsia="SimSun"/>
          <w:lang w:eastAsia="zh-CN"/>
        </w:rPr>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1123"/>
      <w:bookmarkEnd w:id="1124"/>
      <w:bookmarkEnd w:id="1125"/>
      <w:bookmarkEnd w:id="1126"/>
      <w:bookmarkEnd w:id="1127"/>
      <w:bookmarkEnd w:id="1128"/>
      <w:bookmarkEnd w:id="1129"/>
      <w:bookmarkEnd w:id="1130"/>
      <w:bookmarkEnd w:id="1131"/>
      <w:bookmarkEnd w:id="1132"/>
      <w:bookmarkEnd w:id="1133"/>
      <w:bookmarkEnd w:id="1134"/>
    </w:p>
    <w:p w14:paraId="20BBA268" w14:textId="69324024" w:rsidR="003C790E" w:rsidRDefault="003C790E" w:rsidP="003C790E">
      <w:bookmarkStart w:id="1135" w:name="_Toc19105837"/>
      <w:bookmarkStart w:id="1136" w:name="_Toc27821253"/>
      <w:bookmarkStart w:id="1137" w:name="_Toc36124592"/>
      <w:bookmarkStart w:id="1138" w:name="_Toc36125032"/>
      <w:bookmarkStart w:id="1139" w:name="_Toc36125191"/>
      <w:bookmarkStart w:id="1140" w:name="_Toc45009496"/>
      <w:bookmarkStart w:id="1141" w:name="_Toc66692746"/>
      <w:r>
        <w:t xml:space="preserve">The UE Policy Association Establishment procedure and UE Policy Association Modification procedure, as defined in </w:t>
      </w:r>
      <w:r w:rsidR="00FA016A">
        <w:t>TS 23.502 [</w:t>
      </w:r>
      <w:r>
        <w:t xml:space="preserve">5], is used to provide the AMF with PC5 QoS parameters used by NG-RAN. </w:t>
      </w:r>
      <w:bookmarkStart w:id="1142"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FA016A">
        <w:t>TS 23.287 [</w:t>
      </w:r>
      <w:r>
        <w:t>2].</w:t>
      </w:r>
    </w:p>
    <w:bookmarkEnd w:id="1142"/>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1143" w:name="_Toc66701928"/>
      <w:bookmarkStart w:id="1144" w:name="_Toc69883607"/>
      <w:bookmarkStart w:id="1145" w:name="_Toc73625634"/>
      <w:bookmarkStart w:id="1146" w:name="_Toc83206744"/>
      <w:r w:rsidRPr="0093004C">
        <w:rPr>
          <w:rFonts w:eastAsia="SimSun"/>
          <w:lang w:eastAsia="zh-CN"/>
        </w:rPr>
        <w:t>7</w:t>
      </w:r>
      <w:r w:rsidRPr="0093004C">
        <w:rPr>
          <w:lang w:eastAsia="ko-KR"/>
        </w:rPr>
        <w:tab/>
      </w:r>
      <w:r w:rsidRPr="0093004C">
        <w:rPr>
          <w:rFonts w:eastAsia="SimSun"/>
          <w:lang w:eastAsia="zh-CN"/>
        </w:rPr>
        <w:t>Network Function Services</w:t>
      </w:r>
      <w:bookmarkEnd w:id="1135"/>
      <w:bookmarkEnd w:id="1136"/>
      <w:bookmarkEnd w:id="1137"/>
      <w:bookmarkEnd w:id="1138"/>
      <w:bookmarkEnd w:id="1139"/>
      <w:bookmarkEnd w:id="1140"/>
      <w:bookmarkEnd w:id="1141"/>
      <w:bookmarkEnd w:id="1143"/>
      <w:bookmarkEnd w:id="1144"/>
      <w:bookmarkEnd w:id="1145"/>
      <w:bookmarkEnd w:id="1146"/>
    </w:p>
    <w:p w14:paraId="0439564F" w14:textId="77777777" w:rsidR="008C47BE" w:rsidRPr="0093004C" w:rsidRDefault="008C47BE" w:rsidP="008C47BE">
      <w:pPr>
        <w:pStyle w:val="Heading2"/>
        <w:rPr>
          <w:rFonts w:eastAsia="SimSun"/>
          <w:lang w:eastAsia="zh-CN"/>
        </w:rPr>
      </w:pPr>
      <w:bookmarkStart w:id="1147" w:name="_Toc19105838"/>
      <w:bookmarkStart w:id="1148" w:name="_Toc27821254"/>
      <w:bookmarkStart w:id="1149" w:name="_Toc36124593"/>
      <w:bookmarkStart w:id="1150" w:name="_Toc36125033"/>
      <w:bookmarkStart w:id="1151" w:name="_Toc36125192"/>
      <w:bookmarkStart w:id="1152" w:name="_Toc45009497"/>
      <w:bookmarkStart w:id="1153" w:name="_Toc66692747"/>
      <w:bookmarkStart w:id="1154" w:name="_Toc66701929"/>
      <w:bookmarkStart w:id="1155" w:name="_Toc69883608"/>
      <w:bookmarkStart w:id="1156" w:name="_Toc73625635"/>
      <w:bookmarkStart w:id="1157" w:name="_Toc83206745"/>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1147"/>
      <w:bookmarkEnd w:id="1148"/>
      <w:bookmarkEnd w:id="1149"/>
      <w:bookmarkEnd w:id="1150"/>
      <w:bookmarkEnd w:id="1151"/>
      <w:bookmarkEnd w:id="1152"/>
      <w:bookmarkEnd w:id="1153"/>
      <w:bookmarkEnd w:id="1154"/>
      <w:bookmarkEnd w:id="1155"/>
      <w:bookmarkEnd w:id="1156"/>
      <w:bookmarkEnd w:id="1157"/>
    </w:p>
    <w:p w14:paraId="26B0BA2A" w14:textId="77777777" w:rsidR="008C47BE" w:rsidRPr="0093004C" w:rsidRDefault="008C47BE" w:rsidP="008C47BE">
      <w:pPr>
        <w:pStyle w:val="Heading3"/>
      </w:pPr>
      <w:bookmarkStart w:id="1158" w:name="_Toc20204733"/>
      <w:bookmarkStart w:id="1159" w:name="_Toc27895447"/>
      <w:bookmarkStart w:id="1160" w:name="_Toc36192551"/>
      <w:bookmarkStart w:id="1161" w:name="_Toc45193653"/>
      <w:bookmarkStart w:id="1162" w:name="_Toc47593285"/>
      <w:bookmarkStart w:id="1163" w:name="_Toc51835372"/>
      <w:bookmarkStart w:id="1164" w:name="_Toc59101198"/>
      <w:bookmarkStart w:id="1165" w:name="_Toc66692748"/>
      <w:bookmarkStart w:id="1166" w:name="_Toc66701930"/>
      <w:bookmarkStart w:id="1167" w:name="_Toc69883609"/>
      <w:bookmarkStart w:id="1168" w:name="_Toc73625636"/>
      <w:bookmarkStart w:id="1169" w:name="_Toc83206746"/>
      <w:r w:rsidRPr="0093004C">
        <w:t>7.1.1</w:t>
      </w:r>
      <w:r w:rsidRPr="0093004C">
        <w:tab/>
        <w:t>General</w:t>
      </w:r>
      <w:bookmarkEnd w:id="1158"/>
      <w:bookmarkEnd w:id="1159"/>
      <w:bookmarkEnd w:id="1160"/>
      <w:bookmarkEnd w:id="1161"/>
      <w:bookmarkEnd w:id="1162"/>
      <w:bookmarkEnd w:id="1163"/>
      <w:bookmarkEnd w:id="1164"/>
      <w:bookmarkEnd w:id="1165"/>
      <w:bookmarkEnd w:id="1166"/>
      <w:bookmarkEnd w:id="1167"/>
      <w:bookmarkEnd w:id="1168"/>
      <w:bookmarkEnd w:id="1169"/>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1170" w:name="_Toc20204734"/>
      <w:bookmarkStart w:id="1171" w:name="_Toc27895448"/>
      <w:bookmarkStart w:id="1172" w:name="_Toc36192552"/>
      <w:bookmarkStart w:id="1173" w:name="_Toc45193654"/>
      <w:bookmarkStart w:id="1174" w:name="_Toc47593286"/>
      <w:bookmarkStart w:id="1175" w:name="_Toc51835373"/>
      <w:bookmarkStart w:id="1176" w:name="_Toc59101199"/>
      <w:bookmarkStart w:id="1177" w:name="_Toc66692749"/>
      <w:bookmarkStart w:id="1178" w:name="_Toc66701931"/>
      <w:bookmarkStart w:id="1179" w:name="_Toc69883610"/>
      <w:bookmarkStart w:id="1180" w:name="_Toc73625637"/>
      <w:bookmarkStart w:id="1181" w:name="_Toc83206747"/>
      <w:r w:rsidRPr="0093004C">
        <w:t>7.1.2</w:t>
      </w:r>
      <w:r w:rsidRPr="0093004C">
        <w:tab/>
        <w:t>N5g-ddnmf_Discovery service</w:t>
      </w:r>
      <w:bookmarkEnd w:id="1170"/>
      <w:bookmarkEnd w:id="1171"/>
      <w:bookmarkEnd w:id="1172"/>
      <w:bookmarkEnd w:id="1173"/>
      <w:bookmarkEnd w:id="1174"/>
      <w:bookmarkEnd w:id="1175"/>
      <w:bookmarkEnd w:id="1176"/>
      <w:bookmarkEnd w:id="1177"/>
      <w:bookmarkEnd w:id="1178"/>
      <w:bookmarkEnd w:id="1179"/>
      <w:bookmarkEnd w:id="1180"/>
      <w:bookmarkEnd w:id="1181"/>
    </w:p>
    <w:p w14:paraId="563D3420" w14:textId="77777777" w:rsidR="008C47BE" w:rsidRPr="0093004C" w:rsidRDefault="008C47BE" w:rsidP="008C47BE">
      <w:pPr>
        <w:pStyle w:val="Heading4"/>
      </w:pPr>
      <w:bookmarkStart w:id="1182" w:name="_Toc20204735"/>
      <w:bookmarkStart w:id="1183" w:name="_Toc27895449"/>
      <w:bookmarkStart w:id="1184" w:name="_Toc36192553"/>
      <w:bookmarkStart w:id="1185" w:name="_Toc45193655"/>
      <w:bookmarkStart w:id="1186" w:name="_Toc47593287"/>
      <w:bookmarkStart w:id="1187" w:name="_Toc51835374"/>
      <w:bookmarkStart w:id="1188" w:name="_Toc59101200"/>
      <w:bookmarkStart w:id="1189" w:name="_Toc66692750"/>
      <w:bookmarkStart w:id="1190" w:name="_Toc66701932"/>
      <w:bookmarkStart w:id="1191" w:name="_Toc69883611"/>
      <w:bookmarkStart w:id="1192" w:name="_Toc73625638"/>
      <w:bookmarkStart w:id="1193" w:name="_Toc83206748"/>
      <w:r w:rsidRPr="0093004C">
        <w:t>7.1.2.1</w:t>
      </w:r>
      <w:r w:rsidRPr="0093004C">
        <w:tab/>
        <w:t>General</w:t>
      </w:r>
      <w:bookmarkEnd w:id="1182"/>
      <w:bookmarkEnd w:id="1183"/>
      <w:bookmarkEnd w:id="1184"/>
      <w:bookmarkEnd w:id="1185"/>
      <w:bookmarkEnd w:id="1186"/>
      <w:bookmarkEnd w:id="1187"/>
      <w:bookmarkEnd w:id="1188"/>
      <w:bookmarkEnd w:id="1189"/>
      <w:bookmarkEnd w:id="1190"/>
      <w:bookmarkEnd w:id="1191"/>
      <w:bookmarkEnd w:id="1192"/>
      <w:bookmarkEnd w:id="1193"/>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1194" w:name="_Toc20204736"/>
      <w:bookmarkStart w:id="1195" w:name="_Toc27895450"/>
      <w:bookmarkStart w:id="1196" w:name="_Toc36192554"/>
      <w:bookmarkStart w:id="1197" w:name="_Toc45193656"/>
      <w:bookmarkStart w:id="1198" w:name="_Toc47593288"/>
      <w:bookmarkStart w:id="1199" w:name="_Toc51835375"/>
      <w:bookmarkStart w:id="1200" w:name="_Toc59101201"/>
      <w:bookmarkStart w:id="1201" w:name="_Toc66692751"/>
      <w:bookmarkStart w:id="1202" w:name="_Toc66701933"/>
      <w:bookmarkStart w:id="1203" w:name="_Toc69883612"/>
      <w:bookmarkStart w:id="1204" w:name="_Toc73625639"/>
      <w:bookmarkStart w:id="1205" w:name="_Toc83206749"/>
      <w:r w:rsidRPr="0093004C">
        <w:t>7.1.2.2</w:t>
      </w:r>
      <w:r w:rsidRPr="0093004C">
        <w:tab/>
        <w:t>N5g-ddnmf_Discovery_AnnounceAuthorize service operation</w:t>
      </w:r>
      <w:bookmarkEnd w:id="1194"/>
      <w:bookmarkEnd w:id="1195"/>
      <w:bookmarkEnd w:id="1196"/>
      <w:bookmarkEnd w:id="1197"/>
      <w:bookmarkEnd w:id="1198"/>
      <w:bookmarkEnd w:id="1199"/>
      <w:bookmarkEnd w:id="1200"/>
      <w:bookmarkEnd w:id="1201"/>
      <w:bookmarkEnd w:id="1202"/>
      <w:bookmarkEnd w:id="1203"/>
      <w:bookmarkEnd w:id="1204"/>
      <w:bookmarkEnd w:id="1205"/>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1206" w:name="_Toc66692752"/>
      <w:bookmarkStart w:id="1207" w:name="_Toc20204738"/>
      <w:bookmarkStart w:id="1208" w:name="_Toc27895452"/>
      <w:bookmarkStart w:id="1209" w:name="_Toc36192556"/>
      <w:bookmarkStart w:id="1210" w:name="_Toc45193658"/>
      <w:bookmarkStart w:id="1211" w:name="_Toc47593290"/>
      <w:bookmarkStart w:id="1212" w:name="_Toc51835377"/>
      <w:bookmarkStart w:id="1213" w:name="_Toc59101203"/>
    </w:p>
    <w:p w14:paraId="124F0D32" w14:textId="77777777" w:rsidR="008C47BE" w:rsidRPr="0093004C" w:rsidRDefault="008C47BE" w:rsidP="008C47BE">
      <w:pPr>
        <w:pStyle w:val="Heading4"/>
      </w:pPr>
      <w:bookmarkStart w:id="1214" w:name="_Toc66701934"/>
      <w:bookmarkStart w:id="1215" w:name="_Toc69883613"/>
      <w:bookmarkStart w:id="1216" w:name="_Toc73625640"/>
      <w:bookmarkStart w:id="1217" w:name="_Toc83206750"/>
      <w:r w:rsidRPr="0093004C">
        <w:t>7.1.2.3</w:t>
      </w:r>
      <w:r w:rsidRPr="0093004C">
        <w:tab/>
        <w:t>N5g-ddnmf_Discovery_AnnounceUpdate service operation</w:t>
      </w:r>
      <w:bookmarkEnd w:id="1206"/>
      <w:bookmarkEnd w:id="1214"/>
      <w:bookmarkEnd w:id="1215"/>
      <w:bookmarkEnd w:id="1216"/>
      <w:bookmarkEnd w:id="1217"/>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1218" w:name="_Toc66692753"/>
      <w:bookmarkEnd w:id="1207"/>
      <w:bookmarkEnd w:id="1208"/>
      <w:bookmarkEnd w:id="1209"/>
      <w:bookmarkEnd w:id="1210"/>
      <w:bookmarkEnd w:id="1211"/>
      <w:bookmarkEnd w:id="1212"/>
      <w:bookmarkEnd w:id="1213"/>
    </w:p>
    <w:p w14:paraId="66FE9BB5" w14:textId="77777777" w:rsidR="008C47BE" w:rsidRPr="0093004C" w:rsidRDefault="008C47BE" w:rsidP="008C47BE">
      <w:pPr>
        <w:pStyle w:val="Heading4"/>
      </w:pPr>
      <w:bookmarkStart w:id="1219" w:name="_Toc66701935"/>
      <w:bookmarkStart w:id="1220" w:name="_Toc69883614"/>
      <w:bookmarkStart w:id="1221" w:name="_Toc73625641"/>
      <w:bookmarkStart w:id="1222" w:name="_Toc83206751"/>
      <w:r w:rsidRPr="0093004C">
        <w:t>7.1.2.4</w:t>
      </w:r>
      <w:r w:rsidRPr="0093004C">
        <w:tab/>
        <w:t>N5g-ddnmf_Discovery_MonitorAuthorize service operation</w:t>
      </w:r>
      <w:bookmarkEnd w:id="1218"/>
      <w:bookmarkEnd w:id="1219"/>
      <w:bookmarkEnd w:id="1220"/>
      <w:bookmarkEnd w:id="1221"/>
      <w:bookmarkEnd w:id="1222"/>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1223" w:name="_Toc66692754"/>
    </w:p>
    <w:p w14:paraId="542DEBA6" w14:textId="77777777" w:rsidR="008C47BE" w:rsidRPr="0093004C" w:rsidRDefault="008C47BE" w:rsidP="008C47BE">
      <w:pPr>
        <w:pStyle w:val="Heading4"/>
      </w:pPr>
      <w:bookmarkStart w:id="1224" w:name="_Toc66701936"/>
      <w:bookmarkStart w:id="1225" w:name="_Toc69883615"/>
      <w:bookmarkStart w:id="1226" w:name="_Toc73625642"/>
      <w:bookmarkStart w:id="1227" w:name="_Toc83206752"/>
      <w:r w:rsidRPr="0093004C">
        <w:t>7.1.2.5</w:t>
      </w:r>
      <w:r w:rsidRPr="0093004C">
        <w:tab/>
        <w:t>N5g-ddnmf_Discovery_MonitorUpdate service operation</w:t>
      </w:r>
      <w:bookmarkEnd w:id="1223"/>
      <w:bookmarkEnd w:id="1224"/>
      <w:bookmarkEnd w:id="1225"/>
      <w:bookmarkEnd w:id="1226"/>
      <w:bookmarkEnd w:id="1227"/>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1228" w:name="_Toc66692755"/>
      <w:bookmarkStart w:id="1229" w:name="_Toc66701937"/>
      <w:bookmarkStart w:id="1230" w:name="_Toc69883616"/>
      <w:bookmarkStart w:id="1231" w:name="_Toc73625643"/>
      <w:bookmarkStart w:id="1232" w:name="_Toc83206753"/>
      <w:r w:rsidRPr="0093004C">
        <w:t>7.1.2.6</w:t>
      </w:r>
      <w:r w:rsidRPr="0093004C">
        <w:tab/>
        <w:t>N5g-ddnmf_Discovery_MonitorUpdateResult service operation</w:t>
      </w:r>
      <w:bookmarkEnd w:id="1228"/>
      <w:bookmarkEnd w:id="1229"/>
      <w:bookmarkEnd w:id="1230"/>
      <w:bookmarkEnd w:id="1231"/>
      <w:bookmarkEnd w:id="1232"/>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1233" w:name="_Toc66692756"/>
      <w:bookmarkStart w:id="1234" w:name="_Toc66701938"/>
      <w:bookmarkStart w:id="1235" w:name="_Toc69883617"/>
      <w:bookmarkStart w:id="1236" w:name="_Toc73625644"/>
      <w:bookmarkStart w:id="1237" w:name="_Toc83206754"/>
      <w:r w:rsidRPr="0093004C">
        <w:t>7.1.2.7</w:t>
      </w:r>
      <w:r w:rsidRPr="0093004C">
        <w:tab/>
        <w:t>N5g-ddnmf_Discovery_DiscoveryAuthorize service operation</w:t>
      </w:r>
      <w:bookmarkEnd w:id="1233"/>
      <w:bookmarkEnd w:id="1234"/>
      <w:bookmarkEnd w:id="1235"/>
      <w:bookmarkEnd w:id="1236"/>
      <w:bookmarkEnd w:id="1237"/>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1238" w:name="_Toc66692757"/>
      <w:bookmarkStart w:id="1239" w:name="_Toc66701939"/>
      <w:bookmarkStart w:id="1240" w:name="_Toc69883618"/>
      <w:bookmarkStart w:id="1241" w:name="_Toc73625645"/>
      <w:bookmarkStart w:id="1242" w:name="_Toc83206755"/>
      <w:r w:rsidRPr="0093004C">
        <w:t>7.1.2.8</w:t>
      </w:r>
      <w:r w:rsidRPr="0093004C">
        <w:tab/>
        <w:t>N5g-ddnmf_Discovery_MatchReport service operation</w:t>
      </w:r>
      <w:bookmarkEnd w:id="1238"/>
      <w:bookmarkEnd w:id="1239"/>
      <w:bookmarkEnd w:id="1240"/>
      <w:bookmarkEnd w:id="1241"/>
      <w:bookmarkEnd w:id="1242"/>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1243" w:name="_Toc66692758"/>
      <w:bookmarkStart w:id="1244" w:name="_Toc66701940"/>
      <w:bookmarkStart w:id="1245" w:name="_Toc69883619"/>
      <w:bookmarkStart w:id="1246" w:name="_Toc73625646"/>
      <w:bookmarkStart w:id="1247" w:name="_Toc83206756"/>
      <w:r w:rsidRPr="0093004C">
        <w:t>7.1.2.9</w:t>
      </w:r>
      <w:r w:rsidRPr="0093004C">
        <w:tab/>
        <w:t>N5g-ddnmf_Discovery_MatchInformation service operation</w:t>
      </w:r>
      <w:bookmarkEnd w:id="1243"/>
      <w:bookmarkEnd w:id="1244"/>
      <w:bookmarkEnd w:id="1245"/>
      <w:bookmarkEnd w:id="1246"/>
      <w:bookmarkEnd w:id="1247"/>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6F6BAE7A" w:rsidR="008C47BE" w:rsidRDefault="008C47BE" w:rsidP="008C47BE">
      <w:r w:rsidRPr="0093004C">
        <w:rPr>
          <w:b/>
        </w:rPr>
        <w:t>Output, Optional:</w:t>
      </w:r>
      <w:r w:rsidRPr="0093004C">
        <w:t xml:space="preserve"> None</w:t>
      </w:r>
      <w:r w:rsidR="00326948">
        <w:t>.</w:t>
      </w:r>
    </w:p>
    <w:p w14:paraId="26D8BD55" w14:textId="350007D2" w:rsidR="00607512" w:rsidRPr="00A33CB2" w:rsidRDefault="00607512" w:rsidP="00607512">
      <w:pPr>
        <w:pStyle w:val="Heading2"/>
        <w:rPr>
          <w:rFonts w:eastAsia="SimSun"/>
          <w:lang w:eastAsia="zh-CN"/>
        </w:rPr>
      </w:pPr>
      <w:bookmarkStart w:id="1248" w:name="_Toc83206757"/>
      <w:r w:rsidRPr="00A33CB2">
        <w:rPr>
          <w:rFonts w:eastAsia="SimSun"/>
          <w:lang w:eastAsia="zh-CN"/>
        </w:rPr>
        <w:t>7</w:t>
      </w:r>
      <w:r w:rsidRPr="00A33CB2">
        <w:rPr>
          <w:lang w:eastAsia="ko-KR"/>
        </w:rPr>
        <w:t>.</w:t>
      </w:r>
      <w:r w:rsidR="00DF6577">
        <w:rPr>
          <w:rFonts w:eastAsia="SimSun"/>
          <w:lang w:eastAsia="zh-CN"/>
        </w:rPr>
        <w:t>2</w:t>
      </w:r>
      <w:r w:rsidRPr="00A33CB2">
        <w:rPr>
          <w:lang w:eastAsia="ko-KR"/>
        </w:rPr>
        <w:tab/>
      </w:r>
      <w:r w:rsidRPr="00A33CB2">
        <w:rPr>
          <w:rFonts w:eastAsia="SimSun"/>
          <w:lang w:eastAsia="zh-CN"/>
        </w:rPr>
        <w:t>AF Services</w:t>
      </w:r>
      <w:bookmarkEnd w:id="1248"/>
    </w:p>
    <w:p w14:paraId="63E42A10" w14:textId="7B619DC7" w:rsidR="00607512" w:rsidRPr="00A33CB2" w:rsidRDefault="00607512" w:rsidP="00607512">
      <w:pPr>
        <w:pStyle w:val="Heading3"/>
      </w:pPr>
      <w:bookmarkStart w:id="1249" w:name="_Toc83206758"/>
      <w:r w:rsidRPr="00A33CB2">
        <w:t>7.</w:t>
      </w:r>
      <w:r w:rsidR="00DF6577">
        <w:t>2</w:t>
      </w:r>
      <w:r w:rsidRPr="00A33CB2">
        <w:t>.1</w:t>
      </w:r>
      <w:r w:rsidRPr="00A33CB2">
        <w:tab/>
        <w:t>General</w:t>
      </w:r>
      <w:bookmarkEnd w:id="1249"/>
    </w:p>
    <w:p w14:paraId="432E8CE4" w14:textId="77777777" w:rsidR="00607512" w:rsidRPr="00A33CB2" w:rsidRDefault="00607512" w:rsidP="00607512">
      <w:r w:rsidRPr="00A33CB2">
        <w:t>This service enables consumer NF to request authorization for Discovery Request. This service is also used by producer NF to update the authorization of discovery request.</w:t>
      </w:r>
    </w:p>
    <w:p w14:paraId="6BDFE1F0" w14:textId="60635691" w:rsidR="00607512" w:rsidRPr="00A33CB2" w:rsidRDefault="00607512" w:rsidP="00607512">
      <w:pPr>
        <w:pStyle w:val="TH"/>
      </w:pPr>
      <w:r w:rsidRPr="00A33CB2">
        <w:t>Table 7.</w:t>
      </w:r>
      <w:r w:rsidR="00DF6577">
        <w:t>2</w:t>
      </w:r>
      <w:r w:rsidRPr="00A33CB2">
        <w:t xml:space="preserve">.1-1: Services provided by </w:t>
      </w:r>
      <w:r w:rsidR="00DF65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A33CB2"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84D43" w:rsidRDefault="00607512" w:rsidP="007A44C1">
            <w:pPr>
              <w:pStyle w:val="TAH"/>
            </w:pPr>
            <w:r w:rsidRPr="00F84D43">
              <w:t>Service Name</w:t>
            </w:r>
          </w:p>
        </w:tc>
        <w:tc>
          <w:tcPr>
            <w:tcW w:w="3309" w:type="dxa"/>
            <w:tcBorders>
              <w:top w:val="single" w:sz="4" w:space="0" w:color="auto"/>
              <w:bottom w:val="single" w:sz="4" w:space="0" w:color="auto"/>
            </w:tcBorders>
            <w:shd w:val="clear" w:color="auto" w:fill="FFFFFF"/>
          </w:tcPr>
          <w:p w14:paraId="1ABC3A5B" w14:textId="77777777" w:rsidR="00607512" w:rsidRPr="00A43C27" w:rsidRDefault="00607512" w:rsidP="007A44C1">
            <w:pPr>
              <w:pStyle w:val="TAH"/>
            </w:pPr>
            <w:r w:rsidRPr="00A43C27">
              <w:t>Service Operations</w:t>
            </w:r>
          </w:p>
        </w:tc>
        <w:tc>
          <w:tcPr>
            <w:tcW w:w="2174" w:type="dxa"/>
            <w:tcBorders>
              <w:top w:val="single" w:sz="4" w:space="0" w:color="auto"/>
              <w:bottom w:val="single" w:sz="4" w:space="0" w:color="auto"/>
            </w:tcBorders>
            <w:shd w:val="clear" w:color="auto" w:fill="FFFFFF"/>
          </w:tcPr>
          <w:p w14:paraId="42176A42" w14:textId="77777777" w:rsidR="00607512" w:rsidRPr="0082318B" w:rsidRDefault="00607512" w:rsidP="007A44C1">
            <w:pPr>
              <w:pStyle w:val="TAH"/>
            </w:pPr>
            <w:r w:rsidRPr="0082318B">
              <w:t>Operation Semantics</w:t>
            </w:r>
          </w:p>
        </w:tc>
        <w:tc>
          <w:tcPr>
            <w:tcW w:w="1601" w:type="dxa"/>
            <w:tcBorders>
              <w:top w:val="single" w:sz="4" w:space="0" w:color="auto"/>
              <w:bottom w:val="single" w:sz="4" w:space="0" w:color="auto"/>
            </w:tcBorders>
            <w:shd w:val="clear" w:color="auto" w:fill="FFFFFF"/>
          </w:tcPr>
          <w:p w14:paraId="17543E78" w14:textId="77777777" w:rsidR="00607512" w:rsidRPr="00755374" w:rsidRDefault="00607512" w:rsidP="007A44C1">
            <w:pPr>
              <w:pStyle w:val="TAH"/>
            </w:pPr>
            <w:r w:rsidRPr="00755374">
              <w:t>Example Consumer(s)</w:t>
            </w:r>
          </w:p>
        </w:tc>
      </w:tr>
      <w:tr w:rsidR="007A44C1" w:rsidRPr="00A33CB2" w14:paraId="730690DF" w14:textId="77777777" w:rsidTr="007A44C1">
        <w:tc>
          <w:tcPr>
            <w:tcW w:w="2297" w:type="dxa"/>
            <w:tcBorders>
              <w:top w:val="single" w:sz="4" w:space="0" w:color="auto"/>
              <w:bottom w:val="nil"/>
            </w:tcBorders>
            <w:shd w:val="clear" w:color="auto" w:fill="FFFFFF"/>
          </w:tcPr>
          <w:p w14:paraId="4B1382F0" w14:textId="77777777" w:rsidR="007A44C1" w:rsidRPr="00A33CB2" w:rsidRDefault="007A44C1" w:rsidP="001755E5">
            <w:pPr>
              <w:pStyle w:val="TAL"/>
            </w:pPr>
            <w:r w:rsidRPr="00A33CB2">
              <w:t>Naf_ProSe</w:t>
            </w:r>
          </w:p>
        </w:tc>
        <w:tc>
          <w:tcPr>
            <w:tcW w:w="3309" w:type="dxa"/>
            <w:tcBorders>
              <w:top w:val="single" w:sz="4" w:space="0" w:color="auto"/>
              <w:bottom w:val="single" w:sz="4" w:space="0" w:color="auto"/>
            </w:tcBorders>
            <w:shd w:val="clear" w:color="auto" w:fill="FFFFFF"/>
          </w:tcPr>
          <w:p w14:paraId="46931F08" w14:textId="77777777" w:rsidR="007A44C1" w:rsidRPr="00A33CB2" w:rsidRDefault="007A44C1" w:rsidP="001755E5">
            <w:pPr>
              <w:pStyle w:val="TAL"/>
            </w:pPr>
            <w:r w:rsidRPr="00A33CB2">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A33CB2" w:rsidRDefault="007A44C1" w:rsidP="001755E5">
            <w:pPr>
              <w:pStyle w:val="TAL"/>
            </w:pPr>
            <w:r w:rsidRPr="00A33CB2">
              <w:t>Request/Response</w:t>
            </w:r>
          </w:p>
        </w:tc>
        <w:tc>
          <w:tcPr>
            <w:tcW w:w="1601" w:type="dxa"/>
            <w:tcBorders>
              <w:top w:val="single" w:sz="4" w:space="0" w:color="auto"/>
              <w:bottom w:val="single" w:sz="4" w:space="0" w:color="auto"/>
            </w:tcBorders>
            <w:shd w:val="clear" w:color="auto" w:fill="FFFFFF"/>
          </w:tcPr>
          <w:p w14:paraId="2F15D12E" w14:textId="77777777" w:rsidR="007A44C1" w:rsidRPr="00A33CB2" w:rsidRDefault="007A44C1" w:rsidP="001755E5">
            <w:pPr>
              <w:pStyle w:val="TAL"/>
            </w:pPr>
            <w:r w:rsidRPr="00A33CB2">
              <w:t>5G DDNMF</w:t>
            </w:r>
          </w:p>
        </w:tc>
      </w:tr>
      <w:tr w:rsidR="007A44C1" w:rsidRPr="00A33CB2" w14:paraId="7FC3A7FD" w14:textId="77777777" w:rsidTr="007A44C1">
        <w:tc>
          <w:tcPr>
            <w:tcW w:w="2297" w:type="dxa"/>
            <w:tcBorders>
              <w:top w:val="nil"/>
              <w:bottom w:val="nil"/>
            </w:tcBorders>
            <w:shd w:val="clear" w:color="auto" w:fill="FFFFFF"/>
          </w:tcPr>
          <w:p w14:paraId="5DF0BFEF" w14:textId="77777777" w:rsidR="007A44C1" w:rsidRPr="00A33CB2"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A33CB2" w:rsidRDefault="007A44C1" w:rsidP="001755E5">
            <w:pPr>
              <w:pStyle w:val="TAL"/>
            </w:pPr>
            <w:r w:rsidRPr="00A33CB2">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A33CB2" w:rsidRDefault="007A44C1" w:rsidP="001755E5">
            <w:pPr>
              <w:pStyle w:val="TAL"/>
            </w:pPr>
            <w:r w:rsidRPr="00A33CB2">
              <w:t>Subscribe/Notify</w:t>
            </w:r>
          </w:p>
        </w:tc>
        <w:tc>
          <w:tcPr>
            <w:tcW w:w="1601" w:type="dxa"/>
            <w:tcBorders>
              <w:top w:val="single" w:sz="4" w:space="0" w:color="auto"/>
              <w:bottom w:val="single" w:sz="4" w:space="0" w:color="auto"/>
            </w:tcBorders>
            <w:shd w:val="clear" w:color="auto" w:fill="FFFFFF"/>
          </w:tcPr>
          <w:p w14:paraId="4CCD6C61" w14:textId="77777777" w:rsidR="007A44C1" w:rsidRPr="00A33CB2" w:rsidRDefault="007A44C1" w:rsidP="001755E5">
            <w:pPr>
              <w:pStyle w:val="TAL"/>
            </w:pPr>
            <w:r w:rsidRPr="00A33CB2">
              <w:t>5G DDNMF</w:t>
            </w:r>
          </w:p>
        </w:tc>
      </w:tr>
      <w:tr w:rsidR="007A44C1" w:rsidRPr="00A33CB2" w14:paraId="2CB65497" w14:textId="77777777" w:rsidTr="007A44C1">
        <w:trPr>
          <w:trHeight w:val="368"/>
        </w:trPr>
        <w:tc>
          <w:tcPr>
            <w:tcW w:w="2297" w:type="dxa"/>
            <w:tcBorders>
              <w:top w:val="nil"/>
            </w:tcBorders>
            <w:shd w:val="clear" w:color="auto" w:fill="FFFFFF"/>
          </w:tcPr>
          <w:p w14:paraId="1010A48D" w14:textId="77777777" w:rsidR="007A44C1" w:rsidRPr="00A33CB2" w:rsidRDefault="007A44C1" w:rsidP="001755E5">
            <w:pPr>
              <w:pStyle w:val="TAL"/>
            </w:pPr>
          </w:p>
        </w:tc>
        <w:tc>
          <w:tcPr>
            <w:tcW w:w="3309" w:type="dxa"/>
            <w:tcBorders>
              <w:top w:val="single" w:sz="4" w:space="0" w:color="auto"/>
            </w:tcBorders>
          </w:tcPr>
          <w:p w14:paraId="698570A3" w14:textId="77777777" w:rsidR="007A44C1" w:rsidRPr="00A33CB2" w:rsidRDefault="007A44C1" w:rsidP="001755E5">
            <w:pPr>
              <w:pStyle w:val="TAL"/>
            </w:pPr>
            <w:r w:rsidRPr="00A33CB2">
              <w:t>DiscoveryAuthorizationResultUpdate</w:t>
            </w:r>
          </w:p>
        </w:tc>
        <w:tc>
          <w:tcPr>
            <w:tcW w:w="2174" w:type="dxa"/>
            <w:tcBorders>
              <w:top w:val="single" w:sz="4" w:space="0" w:color="auto"/>
            </w:tcBorders>
          </w:tcPr>
          <w:p w14:paraId="3F3F1EFE" w14:textId="77777777" w:rsidR="007A44C1" w:rsidRPr="00A33CB2" w:rsidRDefault="007A44C1" w:rsidP="001755E5">
            <w:pPr>
              <w:pStyle w:val="TAL"/>
            </w:pPr>
            <w:r w:rsidRPr="00A33CB2">
              <w:t>Request/Response</w:t>
            </w:r>
          </w:p>
        </w:tc>
        <w:tc>
          <w:tcPr>
            <w:tcW w:w="1601" w:type="dxa"/>
            <w:tcBorders>
              <w:top w:val="single" w:sz="4" w:space="0" w:color="auto"/>
            </w:tcBorders>
          </w:tcPr>
          <w:p w14:paraId="7394C0D3" w14:textId="77777777" w:rsidR="007A44C1" w:rsidRPr="00A33CB2" w:rsidRDefault="007A44C1" w:rsidP="001755E5">
            <w:pPr>
              <w:pStyle w:val="TAL"/>
            </w:pPr>
            <w:r w:rsidRPr="00A33CB2">
              <w:t>5G DDNMF</w:t>
            </w:r>
          </w:p>
        </w:tc>
      </w:tr>
    </w:tbl>
    <w:p w14:paraId="174F6CF8" w14:textId="77777777" w:rsidR="00FA016A" w:rsidRDefault="00FA016A" w:rsidP="00FA016A"/>
    <w:p w14:paraId="57387033" w14:textId="0F24F172" w:rsidR="00607512" w:rsidRPr="00A33CB2" w:rsidRDefault="00607512" w:rsidP="00607512">
      <w:pPr>
        <w:pStyle w:val="Heading3"/>
      </w:pPr>
      <w:bookmarkStart w:id="1250" w:name="_Toc83206759"/>
      <w:r w:rsidRPr="00A33CB2">
        <w:t>7.</w:t>
      </w:r>
      <w:r w:rsidR="00F84D43">
        <w:t>2</w:t>
      </w:r>
      <w:r w:rsidRPr="00A33CB2">
        <w:t>.</w:t>
      </w:r>
      <w:r w:rsidR="00F84D43">
        <w:t>2</w:t>
      </w:r>
      <w:r w:rsidRPr="00A33CB2">
        <w:tab/>
        <w:t>Naf_ProSe service</w:t>
      </w:r>
      <w:bookmarkEnd w:id="1250"/>
    </w:p>
    <w:p w14:paraId="2B354436" w14:textId="1CB2B037" w:rsidR="00607512" w:rsidRPr="00A33CB2" w:rsidRDefault="00607512" w:rsidP="00607512">
      <w:pPr>
        <w:pStyle w:val="Heading4"/>
        <w:rPr>
          <w:rFonts w:eastAsia="DengXian"/>
        </w:rPr>
      </w:pPr>
      <w:bookmarkStart w:id="1251" w:name="_Toc83206760"/>
      <w:r w:rsidRPr="00A33CB2">
        <w:rPr>
          <w:rFonts w:eastAsia="DengXian"/>
        </w:rPr>
        <w:t>7.</w:t>
      </w:r>
      <w:r w:rsidR="00F84D43">
        <w:rPr>
          <w:rFonts w:eastAsia="DengXian"/>
        </w:rPr>
        <w:t>2</w:t>
      </w:r>
      <w:r w:rsidRPr="00A33CB2">
        <w:rPr>
          <w:rFonts w:eastAsia="DengXian"/>
        </w:rPr>
        <w:t>.</w:t>
      </w:r>
      <w:r w:rsidR="00F84D43">
        <w:rPr>
          <w:rFonts w:eastAsia="DengXian"/>
        </w:rPr>
        <w:t>2</w:t>
      </w:r>
      <w:r w:rsidRPr="00A33CB2">
        <w:rPr>
          <w:rFonts w:eastAsia="DengXian"/>
        </w:rPr>
        <w:t>.1</w:t>
      </w:r>
      <w:r w:rsidRPr="00A33CB2">
        <w:rPr>
          <w:rFonts w:eastAsia="DengXian"/>
        </w:rPr>
        <w:tab/>
        <w:t>General</w:t>
      </w:r>
      <w:bookmarkEnd w:id="1251"/>
    </w:p>
    <w:p w14:paraId="111171F0" w14:textId="7A9568F2" w:rsidR="00607512" w:rsidRDefault="00607512" w:rsidP="00607512">
      <w:pPr>
        <w:rPr>
          <w:rFonts w:eastAsia="SimSun"/>
          <w:lang w:eastAsia="zh-CN"/>
        </w:rPr>
      </w:pPr>
      <w:r w:rsidRPr="00A33CB2">
        <w:rPr>
          <w:b/>
          <w:bCs/>
        </w:rPr>
        <w:t>Service description:</w:t>
      </w:r>
      <w:r w:rsidRPr="00A33CB2">
        <w:t xml:space="preserve"> This service enables consumer NF to request authorization for Discovery Request. The AF may update </w:t>
      </w:r>
      <w:r w:rsidRPr="00607512">
        <w:t>the authorization information</w:t>
      </w:r>
      <w:r w:rsidRPr="00A33CB2">
        <w:t xml:space="preserve"> </w:t>
      </w:r>
      <w:r w:rsidRPr="00A33CB2">
        <w:rPr>
          <w:rFonts w:eastAsia="SimSun" w:hint="eastAsia"/>
          <w:lang w:eastAsia="zh-CN"/>
        </w:rPr>
        <w:t>to revoke the Restricted ProSe Direct Discovery permission</w:t>
      </w:r>
      <w:r w:rsidRPr="00A33CB2">
        <w:rPr>
          <w:rFonts w:eastAsia="SimSun"/>
          <w:lang w:eastAsia="zh-CN"/>
        </w:rPr>
        <w:t>.</w:t>
      </w:r>
    </w:p>
    <w:p w14:paraId="44B2F450" w14:textId="5ECB0935" w:rsidR="00607512" w:rsidRPr="00DF6577" w:rsidRDefault="00607512" w:rsidP="007A44C1">
      <w:pPr>
        <w:pStyle w:val="Heading4"/>
        <w:rPr>
          <w:rFonts w:eastAsia="DengXian"/>
        </w:rPr>
      </w:pPr>
      <w:bookmarkStart w:id="1252" w:name="_Toc83206761"/>
      <w:r w:rsidRPr="00DF6577">
        <w:rPr>
          <w:rFonts w:eastAsia="DengXian"/>
        </w:rPr>
        <w:t>7.</w:t>
      </w:r>
      <w:r w:rsidR="00F84D43">
        <w:rPr>
          <w:rFonts w:eastAsia="DengXian"/>
        </w:rPr>
        <w:t>2</w:t>
      </w:r>
      <w:r w:rsidRPr="00DF6577">
        <w:rPr>
          <w:rFonts w:eastAsia="DengXian"/>
        </w:rPr>
        <w:t>.</w:t>
      </w:r>
      <w:r w:rsidR="00F84D43">
        <w:rPr>
          <w:rFonts w:eastAsia="DengXian"/>
        </w:rPr>
        <w:t>2</w:t>
      </w:r>
      <w:r w:rsidRPr="00DF6577">
        <w:rPr>
          <w:rFonts w:eastAsia="DengXian"/>
        </w:rPr>
        <w:t>.2</w:t>
      </w:r>
      <w:r w:rsidRPr="00DF6577">
        <w:rPr>
          <w:rFonts w:eastAsia="DengXian"/>
        </w:rPr>
        <w:tab/>
        <w:t>Naf_ProSe_DiscoveryAuthorization service operation</w:t>
      </w:r>
      <w:bookmarkEnd w:id="1252"/>
    </w:p>
    <w:p w14:paraId="205383D2" w14:textId="6B924380" w:rsidR="00607512" w:rsidRDefault="00607512" w:rsidP="00607512">
      <w:r w:rsidRPr="00EE66A3">
        <w:rPr>
          <w:b/>
          <w:bCs/>
        </w:rPr>
        <w:t>Service operation name:</w:t>
      </w:r>
      <w:r>
        <w:t xml:space="preserve"> Naf_ProSe_</w:t>
      </w:r>
      <w:r w:rsidRPr="007A44C1">
        <w:t>Discovery</w:t>
      </w:r>
      <w:r>
        <w:t>Authorization</w:t>
      </w:r>
    </w:p>
    <w:p w14:paraId="3EF4D233" w14:textId="77777777" w:rsidR="00607512" w:rsidRDefault="00607512" w:rsidP="00607512">
      <w:r w:rsidRPr="00EE66A3">
        <w:rPr>
          <w:b/>
          <w:bCs/>
        </w:rPr>
        <w:t>Description:</w:t>
      </w:r>
      <w:r>
        <w:t xml:space="preserve"> Authorize Discovery Request from the consumer NF.</w:t>
      </w:r>
    </w:p>
    <w:p w14:paraId="5130D03C" w14:textId="77777777" w:rsidR="00607512" w:rsidRDefault="00607512" w:rsidP="00607512">
      <w:r w:rsidRPr="00EE66A3">
        <w:rPr>
          <w:b/>
          <w:bCs/>
        </w:rPr>
        <w:t>Input, Required:</w:t>
      </w:r>
      <w:r>
        <w:t xml:space="preserve"> </w:t>
      </w:r>
      <w:r w:rsidRPr="00010954">
        <w:t>ProSe Application ID</w:t>
      </w:r>
      <w:r>
        <w:t>, Request Type.</w:t>
      </w:r>
    </w:p>
    <w:p w14:paraId="58B1623D" w14:textId="77777777" w:rsidR="00607512" w:rsidRDefault="00607512" w:rsidP="00607512">
      <w:r w:rsidRPr="00EE66A3">
        <w:rPr>
          <w:b/>
          <w:bCs/>
        </w:rPr>
        <w:t>Input, Optional:</w:t>
      </w:r>
      <w:r>
        <w:t xml:space="preserve"> </w:t>
      </w:r>
      <w:r w:rsidRPr="0080328E">
        <w:t>Application</w:t>
      </w:r>
      <w:r>
        <w:t xml:space="preserve"> Level Container, </w:t>
      </w:r>
      <w:r w:rsidRPr="0080328E">
        <w:t>Allowed</w:t>
      </w:r>
      <w:r>
        <w:t xml:space="preserve"> number of suffixes, </w:t>
      </w:r>
      <w:r w:rsidRPr="0080328E">
        <w:t>RPAUID</w:t>
      </w:r>
      <w:r>
        <w:t xml:space="preserve">, </w:t>
      </w:r>
      <w:r w:rsidRPr="00010954">
        <w:t xml:space="preserve">ProSe </w:t>
      </w:r>
      <w:r w:rsidRPr="0080328E">
        <w:t>Application</w:t>
      </w:r>
      <w:r w:rsidRPr="00010954">
        <w:t xml:space="preserve"> ID</w:t>
      </w:r>
      <w:r>
        <w:t xml:space="preserve">, </w:t>
      </w:r>
      <w:r w:rsidRPr="00492307">
        <w:t>Target</w:t>
      </w:r>
      <w:r w:rsidRPr="00010954">
        <w:t xml:space="preserve"> </w:t>
      </w:r>
      <w:r w:rsidRPr="00241BD6">
        <w:t>RPAUID</w:t>
      </w:r>
      <w:r w:rsidRPr="00010954">
        <w:t>.</w:t>
      </w:r>
    </w:p>
    <w:p w14:paraId="2812B333" w14:textId="77777777" w:rsidR="00607512" w:rsidRDefault="00607512" w:rsidP="00607512">
      <w:r w:rsidRPr="00EE66A3">
        <w:rPr>
          <w:b/>
          <w:bCs/>
        </w:rPr>
        <w:t>Output, Required:</w:t>
      </w:r>
      <w:r>
        <w:t xml:space="preserve"> </w:t>
      </w:r>
      <w:r w:rsidRPr="00010954">
        <w:t>ProSe Application Code Suffix pool,</w:t>
      </w:r>
      <w:r>
        <w:t xml:space="preserve"> Response Type, </w:t>
      </w:r>
      <w:r w:rsidRPr="00010954">
        <w:t>PDUID(s), Target PDUID.</w:t>
      </w:r>
    </w:p>
    <w:p w14:paraId="70717AB9" w14:textId="77777777" w:rsidR="00607512" w:rsidRDefault="00607512" w:rsidP="00607512">
      <w:r w:rsidRPr="00EE66A3">
        <w:rPr>
          <w:b/>
          <w:bCs/>
        </w:rPr>
        <w:t>Output, Optional:</w:t>
      </w:r>
      <w:r>
        <w:t xml:space="preserve"> </w:t>
      </w:r>
      <w:r w:rsidRPr="0080328E">
        <w:t>PDUID</w:t>
      </w:r>
      <w:r w:rsidRPr="000D4AB9">
        <w:t>(s)</w:t>
      </w:r>
      <w:r w:rsidRPr="00010954">
        <w:t xml:space="preserve">, </w:t>
      </w:r>
      <w:r w:rsidRPr="00492307">
        <w:t>Target</w:t>
      </w:r>
      <w:r w:rsidRPr="00010954">
        <w:t xml:space="preserve"> PDUID</w:t>
      </w:r>
      <w:r>
        <w:t xml:space="preserve">, </w:t>
      </w:r>
      <w:r w:rsidRPr="0080328E">
        <w:t>ProSe</w:t>
      </w:r>
      <w:r w:rsidRPr="00010954">
        <w:t xml:space="preserve"> Application Code Suffix pool,</w:t>
      </w:r>
      <w:r>
        <w:t xml:space="preserve"> </w:t>
      </w:r>
      <w:r w:rsidRPr="0080328E">
        <w:t>Mask</w:t>
      </w:r>
      <w:r>
        <w:t xml:space="preserve">(s) for the ProSe Application Code Suffix(es) corresponding to ProSe Application ID, </w:t>
      </w:r>
      <w:r w:rsidRPr="00241BD6">
        <w:t>N sets of Target</w:t>
      </w:r>
      <w:r>
        <w:t xml:space="preserve"> PDUID - Target RPAUID - Metadata Indicator, Application Level Container.</w:t>
      </w:r>
    </w:p>
    <w:p w14:paraId="34305E69" w14:textId="287FBEC3" w:rsidR="00607512" w:rsidRPr="0093004C" w:rsidRDefault="00607512" w:rsidP="00607512">
      <w:pPr>
        <w:pStyle w:val="Heading4"/>
      </w:pPr>
      <w:bookmarkStart w:id="1253" w:name="_Toc83206762"/>
      <w:r>
        <w:t>7.</w:t>
      </w:r>
      <w:r w:rsidR="00F84D43">
        <w:t>2</w:t>
      </w:r>
      <w:r>
        <w:t>.</w:t>
      </w:r>
      <w:r w:rsidR="00F84D43">
        <w:t>2</w:t>
      </w:r>
      <w:r>
        <w:t>.</w:t>
      </w:r>
      <w:r>
        <w:rPr>
          <w:rFonts w:eastAsia="SimSun"/>
          <w:lang w:eastAsia="zh-CN"/>
        </w:rPr>
        <w:t>3</w:t>
      </w:r>
      <w:r w:rsidRPr="0093004C">
        <w:tab/>
      </w:r>
      <w:r>
        <w:t>Naf_ProSe_DiscoveryAuthorizationUpdateNotify</w:t>
      </w:r>
      <w:r w:rsidRPr="0093004C">
        <w:t xml:space="preserve"> service operation</w:t>
      </w:r>
      <w:bookmarkEnd w:id="1253"/>
    </w:p>
    <w:p w14:paraId="3EA2BD1C" w14:textId="77777777" w:rsidR="00607512" w:rsidRPr="0093004C" w:rsidRDefault="00607512" w:rsidP="00607512">
      <w:r w:rsidRPr="0093004C">
        <w:rPr>
          <w:b/>
        </w:rPr>
        <w:t>Service operation name:</w:t>
      </w:r>
      <w:r w:rsidRPr="0093004C">
        <w:t xml:space="preserve"> </w:t>
      </w:r>
      <w:r>
        <w:t>Naf_ProSe_DiscoveryAuthorizationUpdateNotify</w:t>
      </w:r>
    </w:p>
    <w:p w14:paraId="043DA248" w14:textId="65F0F753" w:rsidR="00607512" w:rsidRPr="0093004C" w:rsidRDefault="00607512" w:rsidP="00607512">
      <w:r w:rsidRPr="0093004C">
        <w:rPr>
          <w:b/>
        </w:rPr>
        <w:t>Description:</w:t>
      </w:r>
      <w:r w:rsidRPr="0093004C">
        <w:t xml:space="preserve"> The </w:t>
      </w:r>
      <w:r w:rsidRPr="00607512">
        <w:t xml:space="preserve">AF update the authorization information to revoke </w:t>
      </w:r>
      <w:r w:rsidRPr="00607512">
        <w:rPr>
          <w:rFonts w:eastAsia="SimSun" w:hint="eastAsia"/>
          <w:lang w:eastAsia="zh-CN"/>
        </w:rPr>
        <w:t>discovery permissions relating to some other users</w:t>
      </w:r>
      <w:r w:rsidRPr="00607512">
        <w:rPr>
          <w:rFonts w:eastAsia="SimSun"/>
          <w:lang w:eastAsia="zh-CN"/>
        </w:rPr>
        <w:t xml:space="preserve"> in the NF consumer</w:t>
      </w:r>
      <w:r w:rsidRPr="00607512">
        <w:t>.</w:t>
      </w:r>
    </w:p>
    <w:p w14:paraId="4B876618" w14:textId="77777777" w:rsidR="00607512" w:rsidRPr="0093004C" w:rsidRDefault="00607512" w:rsidP="00607512">
      <w:r w:rsidRPr="0093004C">
        <w:rPr>
          <w:b/>
        </w:rPr>
        <w:t>Input, Required:</w:t>
      </w:r>
      <w:r w:rsidRPr="0093004C">
        <w:t xml:space="preserve"> Discovery type</w:t>
      </w:r>
      <w:r w:rsidRPr="006203BB">
        <w:rPr>
          <w:rFonts w:eastAsia="SimSun" w:hint="eastAsia"/>
          <w:lang w:eastAsia="zh-CN"/>
        </w:rPr>
        <w:t xml:space="preserve"> = </w:t>
      </w:r>
      <w:r>
        <w:t>"</w:t>
      </w:r>
      <w:r w:rsidRPr="0093004C">
        <w:t>restricted</w:t>
      </w:r>
      <w:r>
        <w:t>"</w:t>
      </w:r>
      <w:r w:rsidRPr="006203BB">
        <w:rPr>
          <w:rFonts w:eastAsia="SimSun" w:hint="eastAsia"/>
          <w:lang w:eastAsia="zh-CN"/>
        </w:rPr>
        <w:t>,</w:t>
      </w:r>
      <w:r w:rsidRPr="0093004C">
        <w:t xml:space="preserve"> </w:t>
      </w:r>
      <w:r w:rsidRPr="006203BB">
        <w:rPr>
          <w:rFonts w:eastAsia="SimSun" w:hint="eastAsia"/>
          <w:lang w:eastAsia="zh-CN"/>
        </w:rPr>
        <w:t>RPAUID</w:t>
      </w:r>
      <w:r w:rsidRPr="0093004C">
        <w:t>, Banned RPAUID, Banned PDUID</w:t>
      </w:r>
      <w:r>
        <w:t>.</w:t>
      </w:r>
    </w:p>
    <w:p w14:paraId="24647A91" w14:textId="77777777" w:rsidR="00607512" w:rsidRPr="0093004C" w:rsidRDefault="00607512" w:rsidP="00607512">
      <w:r w:rsidRPr="0093004C">
        <w:rPr>
          <w:b/>
        </w:rPr>
        <w:t xml:space="preserve">Input, Optional: </w:t>
      </w:r>
      <w:r w:rsidRPr="0093004C">
        <w:t>None</w:t>
      </w:r>
      <w:r>
        <w:t>.</w:t>
      </w:r>
    </w:p>
    <w:p w14:paraId="3DBEC9F8" w14:textId="77777777" w:rsidR="00607512" w:rsidRPr="0093004C" w:rsidRDefault="00607512" w:rsidP="00607512">
      <w:r w:rsidRPr="0093004C">
        <w:rPr>
          <w:b/>
        </w:rPr>
        <w:t>Output, Required:</w:t>
      </w:r>
      <w:r w:rsidRPr="0093004C">
        <w:t xml:space="preserve"> Result</w:t>
      </w:r>
      <w:r>
        <w:t>.</w:t>
      </w:r>
    </w:p>
    <w:p w14:paraId="5B56F8E6" w14:textId="77777777" w:rsidR="00607512" w:rsidRPr="0093004C" w:rsidRDefault="00607512" w:rsidP="00607512">
      <w:r w:rsidRPr="0093004C">
        <w:rPr>
          <w:b/>
        </w:rPr>
        <w:t>Output, Optional:</w:t>
      </w:r>
      <w:r w:rsidRPr="0093004C">
        <w:t xml:space="preserve"> None</w:t>
      </w:r>
      <w:r>
        <w:t>.</w:t>
      </w:r>
    </w:p>
    <w:p w14:paraId="3297662C" w14:textId="7BF70BBC" w:rsidR="00607512" w:rsidRPr="0093004C" w:rsidRDefault="00607512" w:rsidP="00607512">
      <w:pPr>
        <w:pStyle w:val="Heading4"/>
      </w:pPr>
      <w:bookmarkStart w:id="1254" w:name="_Toc83206763"/>
      <w:r>
        <w:t>7.</w:t>
      </w:r>
      <w:r w:rsidR="00F84D43">
        <w:t>2</w:t>
      </w:r>
      <w:r>
        <w:t>.</w:t>
      </w:r>
      <w:r w:rsidR="00F84D43">
        <w:t>2</w:t>
      </w:r>
      <w:r>
        <w:t>.</w:t>
      </w:r>
      <w:r>
        <w:rPr>
          <w:rFonts w:eastAsia="SimSun"/>
          <w:lang w:eastAsia="zh-CN"/>
        </w:rPr>
        <w:t>4</w:t>
      </w:r>
      <w:r w:rsidRPr="0093004C">
        <w:tab/>
      </w:r>
      <w:r>
        <w:t>Naf_ProSe_DiscoveryAuthorization</w:t>
      </w:r>
      <w:r w:rsidRPr="00607512">
        <w:t>Result</w:t>
      </w:r>
      <w:r>
        <w:t xml:space="preserve">Update </w:t>
      </w:r>
      <w:r w:rsidRPr="0093004C">
        <w:t>service operation</w:t>
      </w:r>
      <w:bookmarkEnd w:id="1254"/>
    </w:p>
    <w:p w14:paraId="75377EEC" w14:textId="77777777" w:rsidR="00607512" w:rsidRPr="0093004C" w:rsidRDefault="00607512" w:rsidP="00607512">
      <w:r w:rsidRPr="0093004C">
        <w:rPr>
          <w:b/>
        </w:rPr>
        <w:t>Service operation name:</w:t>
      </w:r>
      <w:r w:rsidRPr="0093004C">
        <w:t xml:space="preserve"> </w:t>
      </w:r>
      <w:r>
        <w:t>Naf_ProSe_DiscoveryAuthorizatio</w:t>
      </w:r>
      <w:r w:rsidRPr="00607512">
        <w:t>nResult</w:t>
      </w:r>
      <w:r>
        <w:t>Update</w:t>
      </w:r>
    </w:p>
    <w:p w14:paraId="6D0D14E0" w14:textId="3DB68697" w:rsidR="00607512" w:rsidRPr="0093004C" w:rsidRDefault="00607512" w:rsidP="00607512">
      <w:r w:rsidRPr="0093004C">
        <w:rPr>
          <w:b/>
        </w:rPr>
        <w:t>Description:</w:t>
      </w:r>
      <w:r w:rsidRPr="0093004C">
        <w:t xml:space="preserve"> T</w:t>
      </w:r>
      <w:r w:rsidRPr="00607512">
        <w:t xml:space="preserve">he </w:t>
      </w:r>
      <w:r w:rsidRPr="00607512">
        <w:rPr>
          <w:rFonts w:eastAsia="SimSun"/>
          <w:lang w:eastAsia="zh-CN"/>
        </w:rPr>
        <w:t>NF consumer</w:t>
      </w:r>
      <w:r w:rsidRPr="00607512">
        <w:t xml:space="preserve"> informs the AF of the revocation result because of update in authorization information.</w:t>
      </w:r>
    </w:p>
    <w:p w14:paraId="29E6BA01" w14:textId="77777777" w:rsidR="00607512" w:rsidRPr="0093004C" w:rsidRDefault="00607512" w:rsidP="00607512">
      <w:r w:rsidRPr="0093004C">
        <w:rPr>
          <w:b/>
        </w:rPr>
        <w:t>Input, Required:</w:t>
      </w:r>
      <w:r w:rsidRPr="0093004C">
        <w:t xml:space="preserve"> Discovery type = </w:t>
      </w:r>
      <w:r>
        <w:t>"</w:t>
      </w:r>
      <w:r w:rsidRPr="0093004C">
        <w:t>restricted</w:t>
      </w:r>
      <w:r>
        <w:t>"</w:t>
      </w:r>
      <w:r w:rsidRPr="0093004C">
        <w:t xml:space="preserve">, </w:t>
      </w:r>
      <w:r w:rsidRPr="006203BB">
        <w:rPr>
          <w:rFonts w:eastAsia="SimSun" w:hint="eastAsia"/>
          <w:lang w:eastAsia="zh-CN"/>
        </w:rPr>
        <w:t>RPAUID</w:t>
      </w:r>
      <w:r w:rsidRPr="0093004C">
        <w:t>, Banned RPAUID, Banned PDUID</w:t>
      </w:r>
      <w:r>
        <w:t>.</w:t>
      </w:r>
    </w:p>
    <w:p w14:paraId="137A901B" w14:textId="77777777" w:rsidR="00607512" w:rsidRPr="0093004C" w:rsidRDefault="00607512" w:rsidP="00607512">
      <w:r w:rsidRPr="0093004C">
        <w:rPr>
          <w:b/>
        </w:rPr>
        <w:t>Input, Optional:</w:t>
      </w:r>
      <w:r w:rsidRPr="0093004C">
        <w:t xml:space="preserve"> None</w:t>
      </w:r>
      <w:r>
        <w:t>.</w:t>
      </w:r>
    </w:p>
    <w:p w14:paraId="5FF72A2F" w14:textId="77777777" w:rsidR="00607512" w:rsidRPr="0093004C" w:rsidRDefault="00607512" w:rsidP="00607512">
      <w:r w:rsidRPr="0093004C">
        <w:rPr>
          <w:b/>
        </w:rPr>
        <w:t>Output, Required:</w:t>
      </w:r>
      <w:r w:rsidRPr="0093004C">
        <w:t xml:space="preserve"> </w:t>
      </w:r>
      <w:r>
        <w:t>Result.</w:t>
      </w:r>
    </w:p>
    <w:p w14:paraId="281A26C4" w14:textId="77777777" w:rsidR="00607512" w:rsidRPr="007A44C1" w:rsidRDefault="00607512" w:rsidP="00607512">
      <w:pPr>
        <w:tabs>
          <w:tab w:val="left" w:pos="1280"/>
        </w:tabs>
      </w:pPr>
      <w:r w:rsidRPr="0093004C">
        <w:rPr>
          <w:b/>
        </w:rPr>
        <w:t>Output, Optional:</w:t>
      </w:r>
      <w:r w:rsidRPr="0093004C">
        <w:t xml:space="preserve"> None</w:t>
      </w:r>
      <w:r>
        <w:t>.</w:t>
      </w:r>
    </w:p>
    <w:p w14:paraId="08D6294F" w14:textId="77777777" w:rsidR="008C47BE" w:rsidRPr="0093004C" w:rsidRDefault="008C47BE" w:rsidP="008C47BE">
      <w:pPr>
        <w:pStyle w:val="Heading8"/>
      </w:pPr>
      <w:r w:rsidRPr="0093004C">
        <w:br w:type="page"/>
      </w:r>
      <w:bookmarkStart w:id="1255" w:name="_Toc66692759"/>
      <w:bookmarkStart w:id="1256" w:name="_Toc66701941"/>
      <w:bookmarkStart w:id="1257" w:name="_Toc69883620"/>
      <w:bookmarkStart w:id="1258" w:name="_Toc73625647"/>
      <w:bookmarkStart w:id="1259" w:name="_Toc83206764"/>
      <w:r w:rsidRPr="0093004C">
        <w:t>Annex A (informative):</w:t>
      </w:r>
      <w:r w:rsidRPr="0093004C">
        <w:br/>
        <w:t>Change history</w:t>
      </w:r>
      <w:bookmarkStart w:id="1260" w:name="historyclause"/>
      <w:bookmarkEnd w:id="1255"/>
      <w:bookmarkEnd w:id="1256"/>
      <w:bookmarkEnd w:id="1257"/>
      <w:bookmarkEnd w:id="1258"/>
      <w:bookmarkEnd w:id="1260"/>
      <w:bookmarkEnd w:id="12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522E9C" w:rsidRPr="00522E9C" w14:paraId="49943895" w14:textId="77777777" w:rsidTr="004644C5">
        <w:tc>
          <w:tcPr>
            <w:tcW w:w="800" w:type="dxa"/>
            <w:shd w:val="solid" w:color="FFFFFF" w:fill="auto"/>
          </w:tcPr>
          <w:p w14:paraId="7CACDBB9" w14:textId="77777777" w:rsidR="008C47BE" w:rsidRPr="00522E9C" w:rsidRDefault="008C47BE" w:rsidP="004644C5">
            <w:pPr>
              <w:pStyle w:val="TAC"/>
              <w:rPr>
                <w:color w:val="0000FF"/>
                <w:sz w:val="16"/>
                <w:szCs w:val="16"/>
              </w:rPr>
            </w:pPr>
            <w:r w:rsidRPr="00522E9C">
              <w:rPr>
                <w:color w:val="0000FF"/>
                <w:sz w:val="16"/>
                <w:szCs w:val="16"/>
              </w:rPr>
              <w:t>2021-03</w:t>
            </w:r>
          </w:p>
        </w:tc>
        <w:tc>
          <w:tcPr>
            <w:tcW w:w="853" w:type="dxa"/>
            <w:shd w:val="solid" w:color="FFFFFF" w:fill="auto"/>
          </w:tcPr>
          <w:p w14:paraId="0E7639CE" w14:textId="77777777" w:rsidR="008C47BE" w:rsidRPr="00522E9C" w:rsidRDefault="008C47BE" w:rsidP="004644C5">
            <w:pPr>
              <w:pStyle w:val="TAC"/>
              <w:rPr>
                <w:color w:val="0000FF"/>
                <w:sz w:val="16"/>
                <w:szCs w:val="16"/>
              </w:rPr>
            </w:pPr>
            <w:r w:rsidRPr="00522E9C">
              <w:rPr>
                <w:color w:val="0000FF"/>
                <w:sz w:val="16"/>
                <w:szCs w:val="16"/>
              </w:rPr>
              <w:t>SA2#143e</w:t>
            </w:r>
          </w:p>
        </w:tc>
        <w:tc>
          <w:tcPr>
            <w:tcW w:w="1041" w:type="dxa"/>
            <w:shd w:val="solid" w:color="FFFFFF" w:fill="auto"/>
          </w:tcPr>
          <w:p w14:paraId="68943A92" w14:textId="77777777" w:rsidR="008C47BE" w:rsidRPr="00522E9C" w:rsidRDefault="008C47BE" w:rsidP="004644C5">
            <w:pPr>
              <w:pStyle w:val="TAC"/>
              <w:rPr>
                <w:color w:val="0000FF"/>
                <w:sz w:val="16"/>
                <w:szCs w:val="16"/>
              </w:rPr>
            </w:pPr>
          </w:p>
        </w:tc>
        <w:tc>
          <w:tcPr>
            <w:tcW w:w="425" w:type="dxa"/>
            <w:shd w:val="solid" w:color="FFFFFF" w:fill="auto"/>
          </w:tcPr>
          <w:p w14:paraId="1997EFB9" w14:textId="77777777" w:rsidR="008C47BE" w:rsidRPr="00522E9C" w:rsidRDefault="008C47BE" w:rsidP="004644C5">
            <w:pPr>
              <w:pStyle w:val="TAL"/>
              <w:rPr>
                <w:color w:val="0000FF"/>
                <w:sz w:val="16"/>
                <w:szCs w:val="16"/>
              </w:rPr>
            </w:pPr>
          </w:p>
        </w:tc>
        <w:tc>
          <w:tcPr>
            <w:tcW w:w="425" w:type="dxa"/>
            <w:shd w:val="solid" w:color="FFFFFF" w:fill="auto"/>
          </w:tcPr>
          <w:p w14:paraId="74D44945" w14:textId="77777777" w:rsidR="008C47BE" w:rsidRPr="00522E9C" w:rsidRDefault="008C47BE" w:rsidP="004644C5">
            <w:pPr>
              <w:pStyle w:val="TAR"/>
              <w:rPr>
                <w:color w:val="0000FF"/>
                <w:sz w:val="16"/>
                <w:szCs w:val="16"/>
              </w:rPr>
            </w:pPr>
          </w:p>
        </w:tc>
        <w:tc>
          <w:tcPr>
            <w:tcW w:w="425" w:type="dxa"/>
            <w:shd w:val="solid" w:color="FFFFFF" w:fill="auto"/>
          </w:tcPr>
          <w:p w14:paraId="0F0BDDB2" w14:textId="77777777" w:rsidR="008C47BE" w:rsidRPr="00522E9C" w:rsidRDefault="008C47BE" w:rsidP="004644C5">
            <w:pPr>
              <w:pStyle w:val="TAC"/>
              <w:rPr>
                <w:color w:val="0000FF"/>
                <w:sz w:val="16"/>
                <w:szCs w:val="16"/>
              </w:rPr>
            </w:pPr>
          </w:p>
        </w:tc>
        <w:tc>
          <w:tcPr>
            <w:tcW w:w="4962" w:type="dxa"/>
            <w:shd w:val="solid" w:color="FFFFFF" w:fill="auto"/>
          </w:tcPr>
          <w:p w14:paraId="5544B26E" w14:textId="77777777" w:rsidR="008C47BE" w:rsidRPr="00522E9C" w:rsidRDefault="008C47BE" w:rsidP="004644C5">
            <w:pPr>
              <w:pStyle w:val="TAL"/>
              <w:rPr>
                <w:color w:val="0000FF"/>
                <w:sz w:val="16"/>
                <w:szCs w:val="16"/>
              </w:rPr>
            </w:pPr>
            <w:r w:rsidRPr="00522E9C">
              <w:rPr>
                <w:color w:val="0000FF"/>
                <w:sz w:val="16"/>
                <w:szCs w:val="16"/>
              </w:rPr>
              <w:t>Skeleton for this TS (approved in S2-2101633)</w:t>
            </w:r>
          </w:p>
        </w:tc>
        <w:tc>
          <w:tcPr>
            <w:tcW w:w="708" w:type="dxa"/>
            <w:shd w:val="solid" w:color="FFFFFF" w:fill="auto"/>
          </w:tcPr>
          <w:p w14:paraId="477E0BB7" w14:textId="77777777" w:rsidR="008C47BE" w:rsidRPr="00522E9C" w:rsidRDefault="008C47BE" w:rsidP="004644C5">
            <w:pPr>
              <w:pStyle w:val="TAC"/>
              <w:rPr>
                <w:color w:val="0000FF"/>
                <w:sz w:val="16"/>
                <w:szCs w:val="16"/>
              </w:rPr>
            </w:pPr>
            <w:r w:rsidRPr="00522E9C">
              <w:rPr>
                <w:color w:val="0000FF"/>
                <w:sz w:val="16"/>
                <w:szCs w:val="16"/>
              </w:rPr>
              <w:t>0.0.0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r w:rsidR="00D31574" w:rsidRPr="00604192" w14:paraId="493F7195" w14:textId="77777777" w:rsidTr="00E82C1F">
        <w:tc>
          <w:tcPr>
            <w:tcW w:w="800" w:type="dxa"/>
            <w:shd w:val="solid" w:color="FFFFFF" w:fill="auto"/>
          </w:tcPr>
          <w:p w14:paraId="2A7A56D3" w14:textId="02D40CA4" w:rsidR="00D31574" w:rsidRPr="00604192" w:rsidRDefault="00D31574" w:rsidP="00E82C1F">
            <w:pPr>
              <w:pStyle w:val="TAC"/>
              <w:rPr>
                <w:color w:val="0000FF"/>
                <w:sz w:val="16"/>
                <w:szCs w:val="16"/>
              </w:rPr>
            </w:pPr>
            <w:r w:rsidRPr="00604192">
              <w:rPr>
                <w:color w:val="0000FF"/>
                <w:sz w:val="16"/>
                <w:szCs w:val="16"/>
              </w:rPr>
              <w:t>2021-0</w:t>
            </w:r>
            <w:r>
              <w:rPr>
                <w:color w:val="0000FF"/>
                <w:sz w:val="16"/>
                <w:szCs w:val="16"/>
              </w:rPr>
              <w:t>9</w:t>
            </w:r>
          </w:p>
        </w:tc>
        <w:tc>
          <w:tcPr>
            <w:tcW w:w="853" w:type="dxa"/>
            <w:shd w:val="solid" w:color="FFFFFF" w:fill="auto"/>
          </w:tcPr>
          <w:p w14:paraId="3261A901" w14:textId="52322969" w:rsidR="00D31574" w:rsidRPr="00604192" w:rsidRDefault="00D31574" w:rsidP="00E82C1F">
            <w:pPr>
              <w:pStyle w:val="TAC"/>
              <w:rPr>
                <w:color w:val="0000FF"/>
                <w:sz w:val="16"/>
                <w:szCs w:val="16"/>
              </w:rPr>
            </w:pPr>
            <w:r w:rsidRPr="00604192">
              <w:rPr>
                <w:color w:val="0000FF"/>
                <w:sz w:val="16"/>
                <w:szCs w:val="16"/>
              </w:rPr>
              <w:t>SA#9</w:t>
            </w:r>
            <w:r>
              <w:rPr>
                <w:color w:val="0000FF"/>
                <w:sz w:val="16"/>
                <w:szCs w:val="16"/>
              </w:rPr>
              <w:t>3-</w:t>
            </w:r>
            <w:r w:rsidRPr="00604192">
              <w:rPr>
                <w:color w:val="0000FF"/>
                <w:sz w:val="16"/>
                <w:szCs w:val="16"/>
              </w:rPr>
              <w:t>e</w:t>
            </w:r>
          </w:p>
        </w:tc>
        <w:tc>
          <w:tcPr>
            <w:tcW w:w="1041" w:type="dxa"/>
            <w:shd w:val="solid" w:color="FFFFFF" w:fill="auto"/>
          </w:tcPr>
          <w:p w14:paraId="679D68B9" w14:textId="2F7B7925" w:rsidR="00D31574" w:rsidRPr="00604192" w:rsidRDefault="00D31574" w:rsidP="00E82C1F">
            <w:pPr>
              <w:pStyle w:val="TAC"/>
              <w:rPr>
                <w:color w:val="0000FF"/>
                <w:sz w:val="16"/>
                <w:szCs w:val="16"/>
              </w:rPr>
            </w:pPr>
            <w:r w:rsidRPr="00604192">
              <w:rPr>
                <w:color w:val="0000FF"/>
                <w:sz w:val="16"/>
                <w:szCs w:val="16"/>
              </w:rPr>
              <w:t>SP-210</w:t>
            </w:r>
            <w:r>
              <w:rPr>
                <w:color w:val="0000FF"/>
                <w:sz w:val="16"/>
                <w:szCs w:val="16"/>
              </w:rPr>
              <w:t>940</w:t>
            </w:r>
          </w:p>
        </w:tc>
        <w:tc>
          <w:tcPr>
            <w:tcW w:w="425" w:type="dxa"/>
            <w:shd w:val="solid" w:color="FFFFFF" w:fill="auto"/>
          </w:tcPr>
          <w:p w14:paraId="1CC7677D" w14:textId="77777777" w:rsidR="00D31574" w:rsidRPr="00604192" w:rsidRDefault="00D31574" w:rsidP="00E82C1F">
            <w:pPr>
              <w:pStyle w:val="TAL"/>
              <w:rPr>
                <w:color w:val="0000FF"/>
                <w:sz w:val="16"/>
                <w:szCs w:val="16"/>
              </w:rPr>
            </w:pPr>
            <w:r w:rsidRPr="00604192">
              <w:rPr>
                <w:color w:val="0000FF"/>
                <w:sz w:val="16"/>
                <w:szCs w:val="16"/>
              </w:rPr>
              <w:t>-</w:t>
            </w:r>
          </w:p>
        </w:tc>
        <w:tc>
          <w:tcPr>
            <w:tcW w:w="425" w:type="dxa"/>
            <w:shd w:val="solid" w:color="FFFFFF" w:fill="auto"/>
          </w:tcPr>
          <w:p w14:paraId="28D9D791" w14:textId="77777777" w:rsidR="00D31574" w:rsidRPr="00604192" w:rsidRDefault="00D31574" w:rsidP="00E82C1F">
            <w:pPr>
              <w:pStyle w:val="TAR"/>
              <w:rPr>
                <w:color w:val="0000FF"/>
                <w:sz w:val="16"/>
                <w:szCs w:val="16"/>
              </w:rPr>
            </w:pPr>
            <w:r w:rsidRPr="00604192">
              <w:rPr>
                <w:color w:val="0000FF"/>
                <w:sz w:val="16"/>
                <w:szCs w:val="16"/>
              </w:rPr>
              <w:t>-</w:t>
            </w:r>
          </w:p>
        </w:tc>
        <w:tc>
          <w:tcPr>
            <w:tcW w:w="425" w:type="dxa"/>
            <w:shd w:val="solid" w:color="FFFFFF" w:fill="auto"/>
          </w:tcPr>
          <w:p w14:paraId="482F8F25" w14:textId="77777777" w:rsidR="00D31574" w:rsidRPr="00604192" w:rsidRDefault="00D31574" w:rsidP="00E82C1F">
            <w:pPr>
              <w:pStyle w:val="TAC"/>
              <w:rPr>
                <w:color w:val="0000FF"/>
                <w:sz w:val="16"/>
                <w:szCs w:val="16"/>
              </w:rPr>
            </w:pPr>
            <w:r w:rsidRPr="00604192">
              <w:rPr>
                <w:color w:val="0000FF"/>
                <w:sz w:val="16"/>
                <w:szCs w:val="16"/>
              </w:rPr>
              <w:t>-</w:t>
            </w:r>
          </w:p>
        </w:tc>
        <w:tc>
          <w:tcPr>
            <w:tcW w:w="4962" w:type="dxa"/>
            <w:shd w:val="solid" w:color="FFFFFF" w:fill="auto"/>
          </w:tcPr>
          <w:p w14:paraId="6393647E" w14:textId="79CABB04" w:rsidR="00D31574" w:rsidRPr="00604192" w:rsidRDefault="00D31574" w:rsidP="00E82C1F">
            <w:pPr>
              <w:pStyle w:val="TAL"/>
              <w:rPr>
                <w:snapToGrid w:val="0"/>
                <w:color w:val="0000FF"/>
                <w:sz w:val="16"/>
                <w:szCs w:val="16"/>
                <w:lang w:eastAsia="zh-CN"/>
              </w:rPr>
            </w:pPr>
            <w:r w:rsidRPr="00604192">
              <w:rPr>
                <w:snapToGrid w:val="0"/>
                <w:color w:val="0000FF"/>
                <w:sz w:val="16"/>
                <w:szCs w:val="16"/>
                <w:lang w:eastAsia="zh-CN"/>
              </w:rPr>
              <w:t xml:space="preserve">MCC editorial update for presentation to TSG SA#92E for </w:t>
            </w:r>
            <w:r>
              <w:rPr>
                <w:snapToGrid w:val="0"/>
                <w:color w:val="0000FF"/>
                <w:sz w:val="16"/>
                <w:szCs w:val="16"/>
                <w:lang w:eastAsia="zh-CN"/>
              </w:rPr>
              <w:t>approval</w:t>
            </w:r>
          </w:p>
        </w:tc>
        <w:tc>
          <w:tcPr>
            <w:tcW w:w="708" w:type="dxa"/>
            <w:shd w:val="solid" w:color="FFFFFF" w:fill="auto"/>
          </w:tcPr>
          <w:p w14:paraId="28831EC0" w14:textId="29FFDB07" w:rsidR="00D31574" w:rsidRPr="00604192" w:rsidRDefault="00D31574" w:rsidP="00E82C1F">
            <w:pPr>
              <w:pStyle w:val="TAC"/>
              <w:rPr>
                <w:color w:val="0000FF"/>
                <w:sz w:val="16"/>
                <w:szCs w:val="16"/>
              </w:rPr>
            </w:pPr>
            <w:r>
              <w:rPr>
                <w:color w:val="0000FF"/>
                <w:sz w:val="16"/>
                <w:szCs w:val="16"/>
              </w:rPr>
              <w:t>2.0.0</w:t>
            </w:r>
          </w:p>
        </w:tc>
      </w:tr>
      <w:tr w:rsidR="00FA016A" w:rsidRPr="00604192" w14:paraId="2B5C6EE7" w14:textId="77777777" w:rsidTr="00DA7433">
        <w:tc>
          <w:tcPr>
            <w:tcW w:w="800" w:type="dxa"/>
            <w:shd w:val="solid" w:color="FFFFFF" w:fill="auto"/>
          </w:tcPr>
          <w:p w14:paraId="54B2F71A" w14:textId="77777777" w:rsidR="00FA016A" w:rsidRPr="00604192" w:rsidRDefault="00FA016A" w:rsidP="00DA7433">
            <w:pPr>
              <w:pStyle w:val="TAC"/>
              <w:rPr>
                <w:color w:val="0000FF"/>
                <w:sz w:val="16"/>
                <w:szCs w:val="16"/>
              </w:rPr>
            </w:pPr>
            <w:r w:rsidRPr="00604192">
              <w:rPr>
                <w:color w:val="0000FF"/>
                <w:sz w:val="16"/>
                <w:szCs w:val="16"/>
              </w:rPr>
              <w:t>2021-0</w:t>
            </w:r>
            <w:r>
              <w:rPr>
                <w:color w:val="0000FF"/>
                <w:sz w:val="16"/>
                <w:szCs w:val="16"/>
              </w:rPr>
              <w:t>9</w:t>
            </w:r>
          </w:p>
        </w:tc>
        <w:tc>
          <w:tcPr>
            <w:tcW w:w="853" w:type="dxa"/>
            <w:shd w:val="solid" w:color="FFFFFF" w:fill="auto"/>
          </w:tcPr>
          <w:p w14:paraId="70BE7F87" w14:textId="77777777" w:rsidR="00FA016A" w:rsidRPr="00604192" w:rsidRDefault="00FA016A" w:rsidP="00DA7433">
            <w:pPr>
              <w:pStyle w:val="TAC"/>
              <w:rPr>
                <w:color w:val="0000FF"/>
                <w:sz w:val="16"/>
                <w:szCs w:val="16"/>
              </w:rPr>
            </w:pPr>
            <w:r w:rsidRPr="00604192">
              <w:rPr>
                <w:color w:val="0000FF"/>
                <w:sz w:val="16"/>
                <w:szCs w:val="16"/>
              </w:rPr>
              <w:t>SA#9</w:t>
            </w:r>
            <w:r>
              <w:rPr>
                <w:color w:val="0000FF"/>
                <w:sz w:val="16"/>
                <w:szCs w:val="16"/>
              </w:rPr>
              <w:t>3-</w:t>
            </w:r>
            <w:r w:rsidRPr="00604192">
              <w:rPr>
                <w:color w:val="0000FF"/>
                <w:sz w:val="16"/>
                <w:szCs w:val="16"/>
              </w:rPr>
              <w:t>e</w:t>
            </w:r>
          </w:p>
        </w:tc>
        <w:tc>
          <w:tcPr>
            <w:tcW w:w="1041" w:type="dxa"/>
            <w:shd w:val="solid" w:color="FFFFFF" w:fill="auto"/>
          </w:tcPr>
          <w:p w14:paraId="572F4B23" w14:textId="48715955" w:rsidR="00FA016A" w:rsidRPr="00604192" w:rsidRDefault="00FA016A" w:rsidP="00DA7433">
            <w:pPr>
              <w:pStyle w:val="TAC"/>
              <w:rPr>
                <w:color w:val="0000FF"/>
                <w:sz w:val="16"/>
                <w:szCs w:val="16"/>
              </w:rPr>
            </w:pPr>
            <w:r>
              <w:rPr>
                <w:color w:val="0000FF"/>
                <w:sz w:val="16"/>
                <w:szCs w:val="16"/>
              </w:rPr>
              <w:t>-</w:t>
            </w:r>
          </w:p>
        </w:tc>
        <w:tc>
          <w:tcPr>
            <w:tcW w:w="425" w:type="dxa"/>
            <w:shd w:val="solid" w:color="FFFFFF" w:fill="auto"/>
          </w:tcPr>
          <w:p w14:paraId="4C626989" w14:textId="3803F127" w:rsidR="00FA016A" w:rsidRPr="00604192" w:rsidRDefault="00FA016A" w:rsidP="00DA7433">
            <w:pPr>
              <w:pStyle w:val="TAL"/>
              <w:rPr>
                <w:color w:val="0000FF"/>
                <w:sz w:val="16"/>
                <w:szCs w:val="16"/>
              </w:rPr>
            </w:pPr>
            <w:r>
              <w:rPr>
                <w:color w:val="0000FF"/>
                <w:sz w:val="16"/>
                <w:szCs w:val="16"/>
              </w:rPr>
              <w:t>-</w:t>
            </w:r>
          </w:p>
        </w:tc>
        <w:tc>
          <w:tcPr>
            <w:tcW w:w="425" w:type="dxa"/>
            <w:shd w:val="solid" w:color="FFFFFF" w:fill="auto"/>
          </w:tcPr>
          <w:p w14:paraId="76779537" w14:textId="68C212FC" w:rsidR="00FA016A" w:rsidRPr="00604192" w:rsidRDefault="00FA016A" w:rsidP="00DA7433">
            <w:pPr>
              <w:pStyle w:val="TAR"/>
              <w:rPr>
                <w:color w:val="0000FF"/>
                <w:sz w:val="16"/>
                <w:szCs w:val="16"/>
              </w:rPr>
            </w:pPr>
            <w:r>
              <w:rPr>
                <w:color w:val="0000FF"/>
                <w:sz w:val="16"/>
                <w:szCs w:val="16"/>
              </w:rPr>
              <w:t>-</w:t>
            </w:r>
          </w:p>
        </w:tc>
        <w:tc>
          <w:tcPr>
            <w:tcW w:w="425" w:type="dxa"/>
            <w:shd w:val="solid" w:color="FFFFFF" w:fill="auto"/>
          </w:tcPr>
          <w:p w14:paraId="64A46720" w14:textId="78E66B0F" w:rsidR="00FA016A" w:rsidRPr="00604192" w:rsidRDefault="00FA016A" w:rsidP="00DA7433">
            <w:pPr>
              <w:pStyle w:val="TAC"/>
              <w:rPr>
                <w:color w:val="0000FF"/>
                <w:sz w:val="16"/>
                <w:szCs w:val="16"/>
              </w:rPr>
            </w:pPr>
            <w:r>
              <w:rPr>
                <w:color w:val="0000FF"/>
                <w:sz w:val="16"/>
                <w:szCs w:val="16"/>
              </w:rPr>
              <w:t>-</w:t>
            </w:r>
          </w:p>
        </w:tc>
        <w:tc>
          <w:tcPr>
            <w:tcW w:w="4962" w:type="dxa"/>
            <w:shd w:val="solid" w:color="FFFFFF" w:fill="auto"/>
          </w:tcPr>
          <w:p w14:paraId="1215121E" w14:textId="18A2D6FB" w:rsidR="00FA016A" w:rsidRPr="00604192" w:rsidRDefault="00FA016A" w:rsidP="00DA7433">
            <w:pPr>
              <w:pStyle w:val="TAL"/>
              <w:rPr>
                <w:snapToGrid w:val="0"/>
                <w:color w:val="0000FF"/>
                <w:sz w:val="16"/>
                <w:szCs w:val="16"/>
                <w:lang w:eastAsia="zh-CN"/>
              </w:rPr>
            </w:pPr>
            <w:r w:rsidRPr="00604192">
              <w:rPr>
                <w:snapToGrid w:val="0"/>
                <w:color w:val="0000FF"/>
                <w:sz w:val="16"/>
                <w:szCs w:val="16"/>
                <w:lang w:eastAsia="zh-CN"/>
              </w:rPr>
              <w:t xml:space="preserve">MCC editorial update for </w:t>
            </w:r>
            <w:r>
              <w:rPr>
                <w:snapToGrid w:val="0"/>
                <w:color w:val="0000FF"/>
                <w:sz w:val="16"/>
                <w:szCs w:val="16"/>
                <w:lang w:eastAsia="zh-CN"/>
              </w:rPr>
              <w:t>publication after</w:t>
            </w:r>
            <w:r w:rsidRPr="00604192">
              <w:rPr>
                <w:snapToGrid w:val="0"/>
                <w:color w:val="0000FF"/>
                <w:sz w:val="16"/>
                <w:szCs w:val="16"/>
                <w:lang w:eastAsia="zh-CN"/>
              </w:rPr>
              <w:t xml:space="preserve"> TSG SA#92E </w:t>
            </w:r>
            <w:r>
              <w:rPr>
                <w:snapToGrid w:val="0"/>
                <w:color w:val="0000FF"/>
                <w:sz w:val="16"/>
                <w:szCs w:val="16"/>
                <w:lang w:eastAsia="zh-CN"/>
              </w:rPr>
              <w:t>approval</w:t>
            </w:r>
          </w:p>
        </w:tc>
        <w:tc>
          <w:tcPr>
            <w:tcW w:w="708" w:type="dxa"/>
            <w:shd w:val="solid" w:color="FFFFFF" w:fill="auto"/>
          </w:tcPr>
          <w:p w14:paraId="4D64B40F" w14:textId="637DB867" w:rsidR="00FA016A" w:rsidRPr="00604192" w:rsidRDefault="00FA016A" w:rsidP="00DA7433">
            <w:pPr>
              <w:pStyle w:val="TAC"/>
              <w:rPr>
                <w:color w:val="0000FF"/>
                <w:sz w:val="16"/>
                <w:szCs w:val="16"/>
              </w:rPr>
            </w:pPr>
            <w:r>
              <w:rPr>
                <w:color w:val="0000FF"/>
                <w:sz w:val="16"/>
                <w:szCs w:val="16"/>
              </w:rPr>
              <w:t>17.0.0</w:t>
            </w:r>
          </w:p>
        </w:tc>
      </w:tr>
    </w:tbl>
    <w:p w14:paraId="67B239A3" w14:textId="1932EEAD" w:rsidR="00080512" w:rsidRPr="0093004C" w:rsidRDefault="00080512" w:rsidP="008C47BE"/>
    <w:sectPr w:rsidR="00080512" w:rsidRPr="0093004C">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3D4EBD63"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2E9C">
      <w:rPr>
        <w:rFonts w:ascii="Arial" w:hAnsi="Arial" w:cs="Arial"/>
        <w:b/>
        <w:noProof/>
        <w:sz w:val="18"/>
        <w:szCs w:val="18"/>
      </w:rPr>
      <w:t>3GPP TS 23.304 V17.0.0 (2021-09)</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563C77C4"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2E9C">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Word_Document10.doc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oleObject" Target="embeddings/Microsoft_Visio_2003-2010_Drawing3.vsd"/><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oleObject" Target="embeddings/oleObject11.bin"/><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2.vsd"/><Relationship Id="rId90" Type="http://schemas.openxmlformats.org/officeDocument/2006/relationships/oleObject" Target="embeddings/oleObject12.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Word_Document12.docx"/><Relationship Id="rId64" Type="http://schemas.openxmlformats.org/officeDocument/2006/relationships/oleObject" Target="embeddings/oleObject10.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5.vsd"/><Relationship Id="rId91" Type="http://schemas.openxmlformats.org/officeDocument/2006/relationships/image" Target="media/image42.emf"/><Relationship Id="rId96" Type="http://schemas.openxmlformats.org/officeDocument/2006/relationships/package" Target="embeddings/Microsoft_Word_Document23.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oleObject" Target="embeddings/oleObject9.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vsd"/><Relationship Id="rId81" Type="http://schemas.openxmlformats.org/officeDocument/2006/relationships/image" Target="media/image37.emf"/><Relationship Id="rId86" Type="http://schemas.openxmlformats.org/officeDocument/2006/relationships/oleObject" Target="embeddings/Microsoft_Visio_2003-2010_Drawing4.vsd"/><Relationship Id="rId94" Type="http://schemas.openxmlformats.org/officeDocument/2006/relationships/oleObject" Target="embeddings/oleObject13.bin"/><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43</Pages>
  <Words>39898</Words>
  <Characters>211062</Characters>
  <Application>Microsoft Office Word</Application>
  <DocSecurity>0</DocSecurity>
  <Lines>3982</Lines>
  <Paragraphs>2727</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248233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23.682_CR0483_(Rel-17)_TEI17_GEM</cp:lastModifiedBy>
  <cp:revision>2</cp:revision>
  <cp:lastPrinted>2019-02-25T14:05:00Z</cp:lastPrinted>
  <dcterms:created xsi:type="dcterms:W3CDTF">2021-09-22T12:41:00Z</dcterms:created>
  <dcterms:modified xsi:type="dcterms:W3CDTF">2021-09-22T12:41:00Z</dcterms:modified>
</cp:coreProperties>
</file>