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1D53E2CA"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3313C1">
              <w:t>7</w:t>
            </w:r>
            <w:r w:rsidRPr="004D3578">
              <w:t>.</w:t>
            </w:r>
            <w:r w:rsidR="00514894">
              <w:t>2</w:t>
            </w:r>
            <w:r w:rsidRPr="004D3578">
              <w:t>.</w:t>
            </w:r>
            <w:r>
              <w:t>0</w:t>
            </w:r>
            <w:r w:rsidRPr="004D3578">
              <w:t xml:space="preserve"> </w:t>
            </w:r>
            <w:r w:rsidRPr="004D3578">
              <w:rPr>
                <w:sz w:val="32"/>
              </w:rPr>
              <w:t>(</w:t>
            </w:r>
            <w:r>
              <w:rPr>
                <w:sz w:val="32"/>
              </w:rPr>
              <w:t>202</w:t>
            </w:r>
            <w:r w:rsidR="003313C1">
              <w:rPr>
                <w:sz w:val="32"/>
              </w:rPr>
              <w:t>1</w:t>
            </w:r>
            <w:r w:rsidRPr="004D3578">
              <w:rPr>
                <w:sz w:val="32"/>
              </w:rPr>
              <w:t>-</w:t>
            </w:r>
            <w:r w:rsidR="00514894">
              <w:rPr>
                <w:sz w:val="32"/>
              </w:rPr>
              <w:t>12</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33B6686"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3313C1">
              <w:rPr>
                <w:rStyle w:val="ZGSM"/>
              </w:rPr>
              <w:t>7</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1" w:name="_Hlk26521069"/>
      <w:bookmarkStart w:id="2" w:name="_MON_1637044072"/>
      <w:bookmarkEnd w:id="2"/>
      <w:tr w:rsidR="00C074DD" w:rsidRPr="002C6338" w14:paraId="558D5234" w14:textId="77777777" w:rsidTr="002C6338">
        <w:trPr>
          <w:cantSplit/>
          <w:trHeight w:hRule="exact" w:val="1531"/>
        </w:trPr>
        <w:tc>
          <w:tcPr>
            <w:tcW w:w="4883" w:type="dxa"/>
            <w:shd w:val="clear" w:color="auto" w:fill="auto"/>
          </w:tcPr>
          <w:p w14:paraId="2A0D845A" w14:textId="0534ABC6" w:rsidR="00C074DD" w:rsidRPr="002C6338" w:rsidRDefault="00E60D62" w:rsidP="00C074DD">
            <w:pPr>
              <w:rPr>
                <w:i/>
              </w:rPr>
            </w:pPr>
            <w:r>
              <w:object w:dxaOrig="1943" w:dyaOrig="1373" w14:anchorId="150F4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01757593" r:id="rId10"/>
              </w:object>
            </w:r>
            <w:bookmarkEnd w:id="1"/>
          </w:p>
        </w:tc>
        <w:bookmarkStart w:id="3" w:name="_Hlk26521126"/>
        <w:bookmarkStart w:id="4" w:name="_MON_1637044125"/>
        <w:bookmarkEnd w:id="4"/>
        <w:tc>
          <w:tcPr>
            <w:tcW w:w="5540" w:type="dxa"/>
            <w:shd w:val="clear" w:color="auto" w:fill="auto"/>
          </w:tcPr>
          <w:p w14:paraId="639B3D58" w14:textId="53748815" w:rsidR="00C074DD" w:rsidRPr="002C6338" w:rsidRDefault="00E60D62" w:rsidP="00C074DD">
            <w:pPr>
              <w:jc w:val="right"/>
            </w:pPr>
            <w:r>
              <w:object w:dxaOrig="2595" w:dyaOrig="1536" w14:anchorId="054216E2">
                <v:shape id="_x0000_i1026" type="#_x0000_t75" style="width:127.7pt;height:74.5pt" o:ole="">
                  <v:imagedata r:id="rId11" o:title=""/>
                </v:shape>
                <o:OLEObject Type="Embed" ProgID="Word.Picture.8" ShapeID="_x0000_i1026" DrawAspect="Content" ObjectID="_1701757594" r:id="rId12"/>
              </w:object>
            </w:r>
            <w:bookmarkEnd w:id="3"/>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5"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5"/>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6"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7"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7"/>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8"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59039AC1"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3313C1">
              <w:rPr>
                <w:noProof/>
                <w:sz w:val="18"/>
              </w:rPr>
              <w:t>1</w:t>
            </w:r>
            <w:r w:rsidRPr="002C6338">
              <w:rPr>
                <w:noProof/>
                <w:sz w:val="18"/>
              </w:rPr>
              <w:t>, 3GPP Organizational Partners (ARIB, ATIS, CCSA, ETSI, TSDSI, TTA, TTC).</w:t>
            </w:r>
            <w:bookmarkStart w:id="9" w:name="copyrightaddon"/>
            <w:bookmarkEnd w:id="9"/>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8"/>
          </w:p>
          <w:p w14:paraId="62CAABED" w14:textId="77777777" w:rsidR="00E16509" w:rsidRPr="002C6338" w:rsidRDefault="00E16509" w:rsidP="00133525"/>
        </w:tc>
      </w:tr>
      <w:bookmarkEnd w:id="6"/>
    </w:tbl>
    <w:p w14:paraId="724E5992" w14:textId="77777777" w:rsidR="00080512" w:rsidRPr="002C6338" w:rsidRDefault="00080512">
      <w:pPr>
        <w:pStyle w:val="TT"/>
      </w:pPr>
      <w:r w:rsidRPr="002C6338">
        <w:br w:type="page"/>
      </w:r>
      <w:bookmarkStart w:id="10" w:name="tableOfContents"/>
      <w:bookmarkEnd w:id="10"/>
      <w:r w:rsidRPr="002C6338">
        <w:lastRenderedPageBreak/>
        <w:t>Contents</w:t>
      </w:r>
    </w:p>
    <w:p w14:paraId="13973030" w14:textId="797DC726" w:rsidR="00D931F2" w:rsidRDefault="00FB23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D931F2">
        <w:t>Foreword</w:t>
      </w:r>
      <w:r w:rsidR="00D931F2">
        <w:tab/>
      </w:r>
      <w:r w:rsidR="00D931F2">
        <w:fldChar w:fldCharType="begin" w:fldLock="1"/>
      </w:r>
      <w:r w:rsidR="00D931F2">
        <w:instrText xml:space="preserve"> PAGEREF _Toc91143942 \h </w:instrText>
      </w:r>
      <w:r w:rsidR="00D931F2">
        <w:fldChar w:fldCharType="separate"/>
      </w:r>
      <w:r w:rsidR="00D931F2">
        <w:t>6</w:t>
      </w:r>
      <w:r w:rsidR="00D931F2">
        <w:fldChar w:fldCharType="end"/>
      </w:r>
    </w:p>
    <w:p w14:paraId="2A206B8B" w14:textId="592D4DD8" w:rsidR="00D931F2" w:rsidRDefault="00D931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_Toc91143943 \h </w:instrText>
      </w:r>
      <w:r>
        <w:fldChar w:fldCharType="separate"/>
      </w:r>
      <w:r>
        <w:t>7</w:t>
      </w:r>
      <w:r>
        <w:fldChar w:fldCharType="end"/>
      </w:r>
    </w:p>
    <w:p w14:paraId="38CA7FA0" w14:textId="5CE65108" w:rsidR="00D931F2" w:rsidRDefault="00D931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_Toc91143944 \h </w:instrText>
      </w:r>
      <w:r>
        <w:fldChar w:fldCharType="separate"/>
      </w:r>
      <w:r>
        <w:t>7</w:t>
      </w:r>
      <w:r>
        <w:fldChar w:fldCharType="end"/>
      </w:r>
    </w:p>
    <w:p w14:paraId="4B8EE595" w14:textId="2525E46E" w:rsidR="00D931F2" w:rsidRDefault="00D931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_Toc91143945 \h </w:instrText>
      </w:r>
      <w:r>
        <w:fldChar w:fldCharType="separate"/>
      </w:r>
      <w:r>
        <w:t>8</w:t>
      </w:r>
      <w:r>
        <w:fldChar w:fldCharType="end"/>
      </w:r>
    </w:p>
    <w:p w14:paraId="440A5168" w14:textId="366BCA75" w:rsidR="00D931F2" w:rsidRDefault="00D931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_Toc91143946 \h </w:instrText>
      </w:r>
      <w:r>
        <w:fldChar w:fldCharType="separate"/>
      </w:r>
      <w:r>
        <w:t>8</w:t>
      </w:r>
      <w:r>
        <w:fldChar w:fldCharType="end"/>
      </w:r>
    </w:p>
    <w:p w14:paraId="5AE1D92C" w14:textId="7539EE08" w:rsidR="00D931F2" w:rsidRDefault="00D931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_Toc91143947 \h </w:instrText>
      </w:r>
      <w:r>
        <w:fldChar w:fldCharType="separate"/>
      </w:r>
      <w:r>
        <w:t>9</w:t>
      </w:r>
      <w:r>
        <w:fldChar w:fldCharType="end"/>
      </w:r>
    </w:p>
    <w:p w14:paraId="25555762" w14:textId="65E22EDA" w:rsidR="00D931F2" w:rsidRDefault="00D931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_Toc91143948 \h </w:instrText>
      </w:r>
      <w:r>
        <w:fldChar w:fldCharType="separate"/>
      </w:r>
      <w:r>
        <w:t>10</w:t>
      </w:r>
      <w:r>
        <w:fldChar w:fldCharType="end"/>
      </w:r>
    </w:p>
    <w:p w14:paraId="560621BE" w14:textId="0079D655" w:rsidR="00D931F2" w:rsidRDefault="00D931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_Toc91143949 \h </w:instrText>
      </w:r>
      <w:r>
        <w:fldChar w:fldCharType="separate"/>
      </w:r>
      <w:r>
        <w:t>10</w:t>
      </w:r>
      <w:r>
        <w:fldChar w:fldCharType="end"/>
      </w:r>
    </w:p>
    <w:p w14:paraId="44495961" w14:textId="11312B9F" w:rsidR="00D931F2" w:rsidRDefault="00D931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_Toc91143950 \h </w:instrText>
      </w:r>
      <w:r>
        <w:fldChar w:fldCharType="separate"/>
      </w:r>
      <w:r>
        <w:t>10</w:t>
      </w:r>
      <w:r>
        <w:fldChar w:fldCharType="end"/>
      </w:r>
    </w:p>
    <w:p w14:paraId="4CF6B288" w14:textId="7F3D368F" w:rsidR="00D931F2" w:rsidRDefault="00D931F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_Toc91143951 \h </w:instrText>
      </w:r>
      <w:r>
        <w:fldChar w:fldCharType="separate"/>
      </w:r>
      <w:r>
        <w:t>10</w:t>
      </w:r>
      <w:r>
        <w:fldChar w:fldCharType="end"/>
      </w:r>
    </w:p>
    <w:p w14:paraId="2F2BF282" w14:textId="1AF7734C" w:rsidR="00D931F2" w:rsidRDefault="00D931F2">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_Toc91143952 \h </w:instrText>
      </w:r>
      <w:r>
        <w:fldChar w:fldCharType="separate"/>
      </w:r>
      <w:r>
        <w:t>10</w:t>
      </w:r>
      <w:r>
        <w:fldChar w:fldCharType="end"/>
      </w:r>
    </w:p>
    <w:p w14:paraId="44033CAB" w14:textId="2996ED98" w:rsidR="00D931F2" w:rsidRDefault="00D931F2">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_Toc91143953 \h </w:instrText>
      </w:r>
      <w:r>
        <w:fldChar w:fldCharType="separate"/>
      </w:r>
      <w:r>
        <w:t>11</w:t>
      </w:r>
      <w:r>
        <w:fldChar w:fldCharType="end"/>
      </w:r>
    </w:p>
    <w:p w14:paraId="4B3B44FC" w14:textId="0444D9C9" w:rsidR="00D931F2" w:rsidRDefault="00D931F2">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_Toc91143954 \h </w:instrText>
      </w:r>
      <w:r>
        <w:fldChar w:fldCharType="separate"/>
      </w:r>
      <w:r>
        <w:t>12</w:t>
      </w:r>
      <w:r>
        <w:fldChar w:fldCharType="end"/>
      </w:r>
    </w:p>
    <w:p w14:paraId="3BD261B9" w14:textId="28A5C241" w:rsidR="00D931F2" w:rsidRDefault="00D931F2">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_Toc91143955 \h </w:instrText>
      </w:r>
      <w:r>
        <w:fldChar w:fldCharType="separate"/>
      </w:r>
      <w:r>
        <w:t>12</w:t>
      </w:r>
      <w:r>
        <w:fldChar w:fldCharType="end"/>
      </w:r>
    </w:p>
    <w:p w14:paraId="10FBB872" w14:textId="68845037" w:rsidR="00D931F2" w:rsidRDefault="00D931F2">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_Toc91143956 \h </w:instrText>
      </w:r>
      <w:r>
        <w:fldChar w:fldCharType="separate"/>
      </w:r>
      <w:r>
        <w:t>12</w:t>
      </w:r>
      <w:r>
        <w:fldChar w:fldCharType="end"/>
      </w:r>
    </w:p>
    <w:p w14:paraId="23DFB6C5" w14:textId="40AF1D01" w:rsidR="00D931F2" w:rsidRDefault="00D931F2">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_Toc91143957 \h </w:instrText>
      </w:r>
      <w:r>
        <w:fldChar w:fldCharType="separate"/>
      </w:r>
      <w:r>
        <w:t>13</w:t>
      </w:r>
      <w:r>
        <w:fldChar w:fldCharType="end"/>
      </w:r>
    </w:p>
    <w:p w14:paraId="587376BC" w14:textId="30A880D3" w:rsidR="00D931F2" w:rsidRDefault="00D931F2">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_Toc91143958 \h </w:instrText>
      </w:r>
      <w:r>
        <w:fldChar w:fldCharType="separate"/>
      </w:r>
      <w:r>
        <w:t>13</w:t>
      </w:r>
      <w:r>
        <w:fldChar w:fldCharType="end"/>
      </w:r>
    </w:p>
    <w:p w14:paraId="609EFBF6" w14:textId="1F2E8763" w:rsidR="00D931F2" w:rsidRDefault="00D931F2">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_Toc91143959 \h </w:instrText>
      </w:r>
      <w:r>
        <w:fldChar w:fldCharType="separate"/>
      </w:r>
      <w:r>
        <w:t>14</w:t>
      </w:r>
      <w:r>
        <w:fldChar w:fldCharType="end"/>
      </w:r>
    </w:p>
    <w:p w14:paraId="4E34FB43" w14:textId="00DEA974" w:rsidR="00D931F2" w:rsidRDefault="00D931F2">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_Toc91143960 \h </w:instrText>
      </w:r>
      <w:r>
        <w:fldChar w:fldCharType="separate"/>
      </w:r>
      <w:r>
        <w:t>14</w:t>
      </w:r>
      <w:r>
        <w:fldChar w:fldCharType="end"/>
      </w:r>
    </w:p>
    <w:p w14:paraId="61980C95" w14:textId="52B285B6" w:rsidR="00D931F2" w:rsidRDefault="00D931F2">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_Toc91143961 \h </w:instrText>
      </w:r>
      <w:r>
        <w:fldChar w:fldCharType="separate"/>
      </w:r>
      <w:r>
        <w:t>15</w:t>
      </w:r>
      <w:r>
        <w:fldChar w:fldCharType="end"/>
      </w:r>
    </w:p>
    <w:p w14:paraId="2127A8C4" w14:textId="77277C6B" w:rsidR="00D931F2" w:rsidRDefault="00D931F2">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_Toc91143962 \h </w:instrText>
      </w:r>
      <w:r>
        <w:fldChar w:fldCharType="separate"/>
      </w:r>
      <w:r>
        <w:t>15</w:t>
      </w:r>
      <w:r>
        <w:fldChar w:fldCharType="end"/>
      </w:r>
    </w:p>
    <w:p w14:paraId="09822B9E" w14:textId="6B3F6177" w:rsidR="00D931F2" w:rsidRDefault="00D931F2">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_Toc91143963 \h </w:instrText>
      </w:r>
      <w:r>
        <w:fldChar w:fldCharType="separate"/>
      </w:r>
      <w:r>
        <w:t>15</w:t>
      </w:r>
      <w:r>
        <w:fldChar w:fldCharType="end"/>
      </w:r>
    </w:p>
    <w:p w14:paraId="61CFF9A7" w14:textId="105748C6" w:rsidR="00D931F2" w:rsidRDefault="00D931F2">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_Toc91143964 \h </w:instrText>
      </w:r>
      <w:r>
        <w:fldChar w:fldCharType="separate"/>
      </w:r>
      <w:r>
        <w:t>15</w:t>
      </w:r>
      <w:r>
        <w:fldChar w:fldCharType="end"/>
      </w:r>
    </w:p>
    <w:p w14:paraId="02A970C9" w14:textId="539D8F78" w:rsidR="00D931F2" w:rsidRDefault="00D931F2">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_Toc91143965 \h </w:instrText>
      </w:r>
      <w:r>
        <w:fldChar w:fldCharType="separate"/>
      </w:r>
      <w:r>
        <w:t>16</w:t>
      </w:r>
      <w:r>
        <w:fldChar w:fldCharType="end"/>
      </w:r>
    </w:p>
    <w:p w14:paraId="39587ED3" w14:textId="3500031B" w:rsidR="00D931F2" w:rsidRDefault="00D931F2">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_Toc91143966 \h </w:instrText>
      </w:r>
      <w:r>
        <w:fldChar w:fldCharType="separate"/>
      </w:r>
      <w:r>
        <w:t>16</w:t>
      </w:r>
      <w:r>
        <w:fldChar w:fldCharType="end"/>
      </w:r>
    </w:p>
    <w:p w14:paraId="13063A27" w14:textId="7813108A" w:rsidR="00D931F2" w:rsidRDefault="00D931F2">
      <w:pPr>
        <w:pStyle w:val="TOC3"/>
        <w:rPr>
          <w:rFonts w:asciiTheme="minorHAnsi" w:eastAsiaTheme="minorEastAsia" w:hAnsiTheme="minorHAnsi" w:cstheme="minorBidi"/>
          <w:sz w:val="22"/>
          <w:szCs w:val="22"/>
          <w:lang w:eastAsia="en-GB"/>
        </w:rPr>
      </w:pPr>
      <w:r>
        <w:t>4.4.8</w:t>
      </w:r>
      <w:r>
        <w:rPr>
          <w:rFonts w:asciiTheme="minorHAnsi" w:eastAsiaTheme="minorEastAsia" w:hAnsiTheme="minorHAnsi" w:cstheme="minorBidi"/>
          <w:sz w:val="22"/>
          <w:szCs w:val="22"/>
          <w:lang w:eastAsia="en-GB"/>
        </w:rPr>
        <w:tab/>
      </w:r>
      <w:r>
        <w:t>NEF</w:t>
      </w:r>
      <w:r>
        <w:tab/>
      </w:r>
      <w:r>
        <w:fldChar w:fldCharType="begin" w:fldLock="1"/>
      </w:r>
      <w:r>
        <w:instrText xml:space="preserve"> PAGEREF _Toc91143967 \h </w:instrText>
      </w:r>
      <w:r>
        <w:fldChar w:fldCharType="separate"/>
      </w:r>
      <w:r>
        <w:t>16</w:t>
      </w:r>
      <w:r>
        <w:fldChar w:fldCharType="end"/>
      </w:r>
    </w:p>
    <w:p w14:paraId="70F197F2" w14:textId="1C132BD1" w:rsidR="00D931F2" w:rsidRDefault="00D931F2">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_Toc91143968 \h </w:instrText>
      </w:r>
      <w:r>
        <w:fldChar w:fldCharType="separate"/>
      </w:r>
      <w:r>
        <w:t>16</w:t>
      </w:r>
      <w:r>
        <w:fldChar w:fldCharType="end"/>
      </w:r>
    </w:p>
    <w:p w14:paraId="7F5F1E70" w14:textId="2C77FE1B" w:rsidR="00D931F2" w:rsidRDefault="00D931F2">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_Toc91143969 \h </w:instrText>
      </w:r>
      <w:r>
        <w:fldChar w:fldCharType="separate"/>
      </w:r>
      <w:r>
        <w:t>16</w:t>
      </w:r>
      <w:r>
        <w:fldChar w:fldCharType="end"/>
      </w:r>
    </w:p>
    <w:p w14:paraId="7F1FB4E1" w14:textId="1FAFB9E0" w:rsidR="00D931F2" w:rsidRDefault="00D931F2">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_Toc91143970 \h </w:instrText>
      </w:r>
      <w:r>
        <w:fldChar w:fldCharType="separate"/>
      </w:r>
      <w:r>
        <w:t>16</w:t>
      </w:r>
      <w:r>
        <w:fldChar w:fldCharType="end"/>
      </w:r>
    </w:p>
    <w:p w14:paraId="7E6B283A" w14:textId="5082265B"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5.1.2</w:t>
      </w:r>
      <w:r>
        <w:rPr>
          <w:rFonts w:asciiTheme="minorHAnsi" w:eastAsiaTheme="minorEastAsia" w:hAnsiTheme="minorHAnsi" w:cstheme="minorBidi"/>
          <w:sz w:val="22"/>
          <w:szCs w:val="22"/>
          <w:lang w:eastAsia="en-GB"/>
        </w:rPr>
        <w:tab/>
      </w:r>
      <w:r w:rsidRPr="00265588">
        <w:rPr>
          <w:rFonts w:eastAsia="SimSun"/>
          <w:lang w:eastAsia="zh-CN"/>
        </w:rPr>
        <w:t>Authorization and Provisioning for V2X communications</w:t>
      </w:r>
      <w:r>
        <w:t xml:space="preserve"> </w:t>
      </w:r>
      <w:r w:rsidRPr="00265588">
        <w:rPr>
          <w:rFonts w:eastAsia="SimSun"/>
          <w:lang w:eastAsia="zh-CN"/>
        </w:rPr>
        <w:t>over PC5 reference point</w:t>
      </w:r>
      <w:r>
        <w:tab/>
      </w:r>
      <w:r>
        <w:fldChar w:fldCharType="begin" w:fldLock="1"/>
      </w:r>
      <w:r>
        <w:instrText xml:space="preserve"> PAGEREF _Toc91143971 \h </w:instrText>
      </w:r>
      <w:r>
        <w:fldChar w:fldCharType="separate"/>
      </w:r>
      <w:r>
        <w:t>17</w:t>
      </w:r>
      <w:r>
        <w:fldChar w:fldCharType="end"/>
      </w:r>
    </w:p>
    <w:p w14:paraId="6FF32916" w14:textId="600396DC" w:rsidR="00D931F2" w:rsidRDefault="00D931F2">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_Toc91143972 \h </w:instrText>
      </w:r>
      <w:r>
        <w:fldChar w:fldCharType="separate"/>
      </w:r>
      <w:r>
        <w:t>17</w:t>
      </w:r>
      <w:r>
        <w:fldChar w:fldCharType="end"/>
      </w:r>
    </w:p>
    <w:p w14:paraId="5E7C201C" w14:textId="3A29B9FB" w:rsidR="00D931F2" w:rsidRDefault="00D931F2">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_Toc91143973 \h </w:instrText>
      </w:r>
      <w:r>
        <w:fldChar w:fldCharType="separate"/>
      </w:r>
      <w:r>
        <w:t>18</w:t>
      </w:r>
      <w:r>
        <w:fldChar w:fldCharType="end"/>
      </w:r>
    </w:p>
    <w:p w14:paraId="5AE8BA65" w14:textId="21F2BC9D"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5.1.3</w:t>
      </w:r>
      <w:r>
        <w:rPr>
          <w:rFonts w:asciiTheme="minorHAnsi" w:eastAsiaTheme="minorEastAsia" w:hAnsiTheme="minorHAnsi" w:cstheme="minorBidi"/>
          <w:sz w:val="22"/>
          <w:szCs w:val="22"/>
          <w:lang w:eastAsia="en-GB"/>
        </w:rPr>
        <w:tab/>
      </w:r>
      <w:r w:rsidRPr="00265588">
        <w:rPr>
          <w:rFonts w:eastAsia="SimSun"/>
          <w:lang w:eastAsia="zh-CN"/>
        </w:rPr>
        <w:t>Authorization and provisioning for V2X communications over Uu reference point</w:t>
      </w:r>
      <w:r>
        <w:tab/>
      </w:r>
      <w:r>
        <w:fldChar w:fldCharType="begin" w:fldLock="1"/>
      </w:r>
      <w:r>
        <w:instrText xml:space="preserve"> PAGEREF _Toc91143974 \h </w:instrText>
      </w:r>
      <w:r>
        <w:fldChar w:fldCharType="separate"/>
      </w:r>
      <w:r>
        <w:t>20</w:t>
      </w:r>
      <w:r>
        <w:fldChar w:fldCharType="end"/>
      </w:r>
    </w:p>
    <w:p w14:paraId="2D43A7EF" w14:textId="69A091C0" w:rsidR="00D931F2" w:rsidRDefault="00D931F2">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_Toc91143975 \h </w:instrText>
      </w:r>
      <w:r>
        <w:fldChar w:fldCharType="separate"/>
      </w:r>
      <w:r>
        <w:t>20</w:t>
      </w:r>
      <w:r>
        <w:fldChar w:fldCharType="end"/>
      </w:r>
    </w:p>
    <w:p w14:paraId="178E3D3D" w14:textId="0809A355" w:rsidR="00D931F2" w:rsidRDefault="00D931F2">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_Toc91143976 \h </w:instrText>
      </w:r>
      <w:r>
        <w:fldChar w:fldCharType="separate"/>
      </w:r>
      <w:r>
        <w:t>20</w:t>
      </w:r>
      <w:r>
        <w:fldChar w:fldCharType="end"/>
      </w:r>
    </w:p>
    <w:p w14:paraId="46D01697" w14:textId="088B79B9" w:rsidR="00D931F2" w:rsidRDefault="00D931F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_Toc91143977 \h </w:instrText>
      </w:r>
      <w:r>
        <w:fldChar w:fldCharType="separate"/>
      </w:r>
      <w:r>
        <w:t>20</w:t>
      </w:r>
      <w:r>
        <w:fldChar w:fldCharType="end"/>
      </w:r>
    </w:p>
    <w:p w14:paraId="37FF78FF" w14:textId="450E11B3" w:rsidR="00D931F2" w:rsidRDefault="00D931F2">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_Toc91143978 \h </w:instrText>
      </w:r>
      <w:r>
        <w:fldChar w:fldCharType="separate"/>
      </w:r>
      <w:r>
        <w:t>20</w:t>
      </w:r>
      <w:r>
        <w:fldChar w:fldCharType="end"/>
      </w:r>
    </w:p>
    <w:p w14:paraId="5ED195D1" w14:textId="5748823B" w:rsidR="00D931F2" w:rsidRDefault="00D931F2">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_Toc91143979 \h </w:instrText>
      </w:r>
      <w:r>
        <w:fldChar w:fldCharType="separate"/>
      </w:r>
      <w:r>
        <w:t>21</w:t>
      </w:r>
      <w:r>
        <w:fldChar w:fldCharType="end"/>
      </w:r>
    </w:p>
    <w:p w14:paraId="296D6232" w14:textId="4A3C301C" w:rsidR="00D931F2" w:rsidRDefault="00D931F2">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_Toc91143980 \h </w:instrText>
      </w:r>
      <w:r>
        <w:fldChar w:fldCharType="separate"/>
      </w:r>
      <w:r>
        <w:t>21</w:t>
      </w:r>
      <w:r>
        <w:fldChar w:fldCharType="end"/>
      </w:r>
    </w:p>
    <w:p w14:paraId="645CE7E3" w14:textId="14289D86" w:rsidR="00D931F2" w:rsidRDefault="00D931F2">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_Toc91143981 \h </w:instrText>
      </w:r>
      <w:r>
        <w:fldChar w:fldCharType="separate"/>
      </w:r>
      <w:r>
        <w:t>22</w:t>
      </w:r>
      <w:r>
        <w:fldChar w:fldCharType="end"/>
      </w:r>
    </w:p>
    <w:p w14:paraId="5B38D37E" w14:textId="16B4CC81" w:rsidR="00D931F2" w:rsidRDefault="00D931F2">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_Toc91143982 \h </w:instrText>
      </w:r>
      <w:r>
        <w:fldChar w:fldCharType="separate"/>
      </w:r>
      <w:r>
        <w:t>23</w:t>
      </w:r>
      <w:r>
        <w:fldChar w:fldCharType="end"/>
      </w:r>
    </w:p>
    <w:p w14:paraId="2E16756C" w14:textId="7ED64A53" w:rsidR="00D931F2" w:rsidRDefault="00D931F2">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_Toc91143983 \h </w:instrText>
      </w:r>
      <w:r>
        <w:fldChar w:fldCharType="separate"/>
      </w:r>
      <w:r>
        <w:t>23</w:t>
      </w:r>
      <w:r>
        <w:fldChar w:fldCharType="end"/>
      </w:r>
    </w:p>
    <w:p w14:paraId="2EA3723F" w14:textId="5D9C42ED" w:rsidR="00D931F2" w:rsidRDefault="00D931F2">
      <w:pPr>
        <w:pStyle w:val="TOC4"/>
        <w:rPr>
          <w:rFonts w:asciiTheme="minorHAnsi" w:eastAsiaTheme="minorEastAsia" w:hAnsiTheme="minorHAnsi" w:cstheme="minorBidi"/>
          <w:sz w:val="22"/>
          <w:szCs w:val="22"/>
          <w:lang w:eastAsia="en-GB"/>
        </w:rPr>
      </w:pPr>
      <w:r w:rsidRPr="00265588">
        <w:rPr>
          <w:rFonts w:eastAsia="MS Mincho"/>
        </w:rPr>
        <w:t>5.2.</w:t>
      </w:r>
      <w:r>
        <w:rPr>
          <w:lang w:eastAsia="ko-KR"/>
        </w:rPr>
        <w:t>2</w:t>
      </w:r>
      <w:r w:rsidRPr="00265588">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_Toc91143984 \h </w:instrText>
      </w:r>
      <w:r>
        <w:fldChar w:fldCharType="separate"/>
      </w:r>
      <w:r>
        <w:t>23</w:t>
      </w:r>
      <w:r>
        <w:fldChar w:fldCharType="end"/>
      </w:r>
    </w:p>
    <w:p w14:paraId="4F62B5B3" w14:textId="7D6B5765" w:rsidR="00D931F2" w:rsidRDefault="00D931F2">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_Toc91143985 \h </w:instrText>
      </w:r>
      <w:r>
        <w:fldChar w:fldCharType="separate"/>
      </w:r>
      <w:r>
        <w:t>24</w:t>
      </w:r>
      <w:r>
        <w:fldChar w:fldCharType="end"/>
      </w:r>
    </w:p>
    <w:p w14:paraId="18E17390" w14:textId="283FB4E1" w:rsidR="00D931F2" w:rsidRDefault="00D931F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_Toc91143986 \h </w:instrText>
      </w:r>
      <w:r>
        <w:fldChar w:fldCharType="separate"/>
      </w:r>
      <w:r>
        <w:t>24</w:t>
      </w:r>
      <w:r>
        <w:fldChar w:fldCharType="end"/>
      </w:r>
    </w:p>
    <w:p w14:paraId="1C1B257E" w14:textId="5F0CB4C1" w:rsidR="00D931F2" w:rsidRDefault="00D931F2">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_Toc91143987 \h </w:instrText>
      </w:r>
      <w:r>
        <w:fldChar w:fldCharType="separate"/>
      </w:r>
      <w:r>
        <w:t>24</w:t>
      </w:r>
      <w:r>
        <w:fldChar w:fldCharType="end"/>
      </w:r>
    </w:p>
    <w:p w14:paraId="587A25DE" w14:textId="73FA39D9" w:rsidR="00D931F2" w:rsidRDefault="00D931F2">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_Toc91143988 \h </w:instrText>
      </w:r>
      <w:r>
        <w:fldChar w:fldCharType="separate"/>
      </w:r>
      <w:r>
        <w:t>24</w:t>
      </w:r>
      <w:r>
        <w:fldChar w:fldCharType="end"/>
      </w:r>
    </w:p>
    <w:p w14:paraId="610BA058" w14:textId="339CC37C" w:rsidR="00D931F2" w:rsidRDefault="00D931F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_Toc91143989 \h </w:instrText>
      </w:r>
      <w:r>
        <w:fldChar w:fldCharType="separate"/>
      </w:r>
      <w:r>
        <w:t>25</w:t>
      </w:r>
      <w:r>
        <w:fldChar w:fldCharType="end"/>
      </w:r>
    </w:p>
    <w:p w14:paraId="161342FD" w14:textId="3A17E983" w:rsidR="00D931F2" w:rsidRDefault="00D931F2">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_Toc91143990 \h </w:instrText>
      </w:r>
      <w:r>
        <w:fldChar w:fldCharType="separate"/>
      </w:r>
      <w:r>
        <w:t>25</w:t>
      </w:r>
      <w:r>
        <w:fldChar w:fldCharType="end"/>
      </w:r>
    </w:p>
    <w:p w14:paraId="7BFD906A" w14:textId="0F239C38" w:rsidR="00D931F2" w:rsidRDefault="00D931F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_Toc91143991 \h </w:instrText>
      </w:r>
      <w:r>
        <w:fldChar w:fldCharType="separate"/>
      </w:r>
      <w:r>
        <w:t>25</w:t>
      </w:r>
      <w:r>
        <w:fldChar w:fldCharType="end"/>
      </w:r>
    </w:p>
    <w:p w14:paraId="499A2EAA" w14:textId="5CA180A2" w:rsidR="00D931F2" w:rsidRDefault="00D931F2">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_Toc91143992 \h </w:instrText>
      </w:r>
      <w:r>
        <w:fldChar w:fldCharType="separate"/>
      </w:r>
      <w:r>
        <w:t>25</w:t>
      </w:r>
      <w:r>
        <w:fldChar w:fldCharType="end"/>
      </w:r>
    </w:p>
    <w:p w14:paraId="3AFD08D9" w14:textId="3BB6192E" w:rsidR="00D931F2" w:rsidRDefault="00D931F2">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_Toc91143993 \h </w:instrText>
      </w:r>
      <w:r>
        <w:fldChar w:fldCharType="separate"/>
      </w:r>
      <w:r>
        <w:t>25</w:t>
      </w:r>
      <w:r>
        <w:fldChar w:fldCharType="end"/>
      </w:r>
    </w:p>
    <w:p w14:paraId="1849458D" w14:textId="664C33F4" w:rsidR="00D931F2" w:rsidRDefault="00D931F2">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_Toc91143994 \h </w:instrText>
      </w:r>
      <w:r>
        <w:fldChar w:fldCharType="separate"/>
      </w:r>
      <w:r>
        <w:t>27</w:t>
      </w:r>
      <w:r>
        <w:fldChar w:fldCharType="end"/>
      </w:r>
    </w:p>
    <w:p w14:paraId="4DFDE818" w14:textId="3586E648" w:rsidR="00D931F2" w:rsidRDefault="00D931F2">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_Toc91143995 \h </w:instrText>
      </w:r>
      <w:r>
        <w:fldChar w:fldCharType="separate"/>
      </w:r>
      <w:r>
        <w:t>27</w:t>
      </w:r>
      <w:r>
        <w:fldChar w:fldCharType="end"/>
      </w:r>
    </w:p>
    <w:p w14:paraId="20BDD190" w14:textId="180CB3F9" w:rsidR="00D931F2" w:rsidRDefault="00D931F2">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_Toc91143996 \h </w:instrText>
      </w:r>
      <w:r>
        <w:fldChar w:fldCharType="separate"/>
      </w:r>
      <w:r>
        <w:t>29</w:t>
      </w:r>
      <w:r>
        <w:fldChar w:fldCharType="end"/>
      </w:r>
    </w:p>
    <w:p w14:paraId="2D1D49EB" w14:textId="47FBDEDA" w:rsidR="00D931F2" w:rsidRDefault="00D931F2">
      <w:pPr>
        <w:pStyle w:val="TOC4"/>
        <w:rPr>
          <w:rFonts w:asciiTheme="minorHAnsi" w:eastAsiaTheme="minorEastAsia" w:hAnsiTheme="minorHAnsi" w:cstheme="minorBidi"/>
          <w:sz w:val="22"/>
          <w:szCs w:val="22"/>
          <w:lang w:eastAsia="en-GB"/>
        </w:rPr>
      </w:pPr>
      <w:r>
        <w:lastRenderedPageBreak/>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_Toc91143997 \h </w:instrText>
      </w:r>
      <w:r>
        <w:fldChar w:fldCharType="separate"/>
      </w:r>
      <w:r>
        <w:t>29</w:t>
      </w:r>
      <w:r>
        <w:fldChar w:fldCharType="end"/>
      </w:r>
    </w:p>
    <w:p w14:paraId="57A99695" w14:textId="57E91589" w:rsidR="00D931F2" w:rsidRDefault="00D931F2">
      <w:pPr>
        <w:pStyle w:val="TOC4"/>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_Toc91143998 \h </w:instrText>
      </w:r>
      <w:r>
        <w:fldChar w:fldCharType="separate"/>
      </w:r>
      <w:r>
        <w:t>30</w:t>
      </w:r>
      <w:r>
        <w:fldChar w:fldCharType="end"/>
      </w:r>
    </w:p>
    <w:p w14:paraId="2002C6A5" w14:textId="64132847" w:rsidR="00D931F2" w:rsidRDefault="00D931F2">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_Toc91143999 \h </w:instrText>
      </w:r>
      <w:r>
        <w:fldChar w:fldCharType="separate"/>
      </w:r>
      <w:r>
        <w:t>30</w:t>
      </w:r>
      <w:r>
        <w:fldChar w:fldCharType="end"/>
      </w:r>
    </w:p>
    <w:p w14:paraId="258B6CBA" w14:textId="18D32CA4" w:rsidR="00D931F2" w:rsidRDefault="00D931F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_Toc91144000 \h </w:instrText>
      </w:r>
      <w:r>
        <w:fldChar w:fldCharType="separate"/>
      </w:r>
      <w:r>
        <w:t>30</w:t>
      </w:r>
      <w:r>
        <w:fldChar w:fldCharType="end"/>
      </w:r>
    </w:p>
    <w:p w14:paraId="70D6EBAA" w14:textId="2DBAD2DA" w:rsidR="00D931F2" w:rsidRDefault="00D931F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_Toc91144001 \h </w:instrText>
      </w:r>
      <w:r>
        <w:fldChar w:fldCharType="separate"/>
      </w:r>
      <w:r>
        <w:t>30</w:t>
      </w:r>
      <w:r>
        <w:fldChar w:fldCharType="end"/>
      </w:r>
    </w:p>
    <w:p w14:paraId="001BDFA2" w14:textId="71F0E1C0" w:rsidR="00D931F2" w:rsidRDefault="00D931F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_Toc91144002 \h </w:instrText>
      </w:r>
      <w:r>
        <w:fldChar w:fldCharType="separate"/>
      </w:r>
      <w:r>
        <w:t>30</w:t>
      </w:r>
      <w:r>
        <w:fldChar w:fldCharType="end"/>
      </w:r>
    </w:p>
    <w:p w14:paraId="485EFB87" w14:textId="100FBDE5" w:rsidR="00D931F2" w:rsidRDefault="00D931F2">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_Toc91144003 \h </w:instrText>
      </w:r>
      <w:r>
        <w:fldChar w:fldCharType="separate"/>
      </w:r>
      <w:r>
        <w:t>31</w:t>
      </w:r>
      <w:r>
        <w:fldChar w:fldCharType="end"/>
      </w:r>
    </w:p>
    <w:p w14:paraId="7EE4544A" w14:textId="3D30535B" w:rsidR="00D931F2" w:rsidRDefault="00D931F2">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_Toc91144004 \h </w:instrText>
      </w:r>
      <w:r>
        <w:fldChar w:fldCharType="separate"/>
      </w:r>
      <w:r>
        <w:t>31</w:t>
      </w:r>
      <w:r>
        <w:fldChar w:fldCharType="end"/>
      </w:r>
    </w:p>
    <w:p w14:paraId="188298D7" w14:textId="21D7CA81" w:rsidR="00D931F2" w:rsidRDefault="00D931F2">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_Toc91144005 \h </w:instrText>
      </w:r>
      <w:r>
        <w:fldChar w:fldCharType="separate"/>
      </w:r>
      <w:r>
        <w:t>31</w:t>
      </w:r>
      <w:r>
        <w:fldChar w:fldCharType="end"/>
      </w:r>
    </w:p>
    <w:p w14:paraId="652E309E" w14:textId="15D60498" w:rsidR="00D931F2" w:rsidRDefault="00D931F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_Toc91144006 \h </w:instrText>
      </w:r>
      <w:r>
        <w:fldChar w:fldCharType="separate"/>
      </w:r>
      <w:r>
        <w:t>31</w:t>
      </w:r>
      <w:r>
        <w:fldChar w:fldCharType="end"/>
      </w:r>
    </w:p>
    <w:p w14:paraId="380C064D" w14:textId="141B825F" w:rsidR="00D931F2" w:rsidRDefault="00D931F2">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_Toc91144007 \h </w:instrText>
      </w:r>
      <w:r>
        <w:fldChar w:fldCharType="separate"/>
      </w:r>
      <w:r>
        <w:t>31</w:t>
      </w:r>
      <w:r>
        <w:fldChar w:fldCharType="end"/>
      </w:r>
    </w:p>
    <w:p w14:paraId="405A76D6" w14:textId="4305D94B" w:rsidR="00D931F2" w:rsidRDefault="00D931F2">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_Toc91144008 \h </w:instrText>
      </w:r>
      <w:r>
        <w:fldChar w:fldCharType="separate"/>
      </w:r>
      <w:r>
        <w:t>31</w:t>
      </w:r>
      <w:r>
        <w:fldChar w:fldCharType="end"/>
      </w:r>
    </w:p>
    <w:p w14:paraId="698DD8CA" w14:textId="4962B4E4" w:rsidR="00D931F2" w:rsidRDefault="00D931F2">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_Toc91144009 \h </w:instrText>
      </w:r>
      <w:r>
        <w:fldChar w:fldCharType="separate"/>
      </w:r>
      <w:r>
        <w:t>32</w:t>
      </w:r>
      <w:r>
        <w:fldChar w:fldCharType="end"/>
      </w:r>
    </w:p>
    <w:p w14:paraId="01C2B08D" w14:textId="47BA0CC2" w:rsidR="00D931F2" w:rsidRDefault="00D931F2">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_Toc91144010 \h </w:instrText>
      </w:r>
      <w:r>
        <w:fldChar w:fldCharType="separate"/>
      </w:r>
      <w:r>
        <w:t>32</w:t>
      </w:r>
      <w:r>
        <w:fldChar w:fldCharType="end"/>
      </w:r>
    </w:p>
    <w:p w14:paraId="24FBCBAB" w14:textId="3DD8298F" w:rsidR="00D931F2" w:rsidRDefault="00D931F2">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_Toc91144011 \h </w:instrText>
      </w:r>
      <w:r>
        <w:fldChar w:fldCharType="separate"/>
      </w:r>
      <w:r>
        <w:t>32</w:t>
      </w:r>
      <w:r>
        <w:fldChar w:fldCharType="end"/>
      </w:r>
    </w:p>
    <w:p w14:paraId="6AC12CAC" w14:textId="6A5C54D1" w:rsidR="00D931F2" w:rsidRDefault="00D931F2">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_Toc91144012 \h </w:instrText>
      </w:r>
      <w:r>
        <w:fldChar w:fldCharType="separate"/>
      </w:r>
      <w:r>
        <w:t>32</w:t>
      </w:r>
      <w:r>
        <w:fldChar w:fldCharType="end"/>
      </w:r>
    </w:p>
    <w:p w14:paraId="0FDBB341" w14:textId="68EE5586" w:rsidR="00D931F2" w:rsidRDefault="00D931F2">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_Toc91144013 \h </w:instrText>
      </w:r>
      <w:r>
        <w:fldChar w:fldCharType="separate"/>
      </w:r>
      <w:r>
        <w:t>32</w:t>
      </w:r>
      <w:r>
        <w:fldChar w:fldCharType="end"/>
      </w:r>
    </w:p>
    <w:p w14:paraId="7A78863F" w14:textId="79C41273" w:rsidR="00D931F2" w:rsidRDefault="00D931F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_Toc91144014 \h </w:instrText>
      </w:r>
      <w:r>
        <w:fldChar w:fldCharType="separate"/>
      </w:r>
      <w:r>
        <w:t>32</w:t>
      </w:r>
      <w:r>
        <w:fldChar w:fldCharType="end"/>
      </w:r>
    </w:p>
    <w:p w14:paraId="7CC32395" w14:textId="695FB28C" w:rsidR="00D931F2" w:rsidRDefault="00D931F2">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_Toc91144015 \h </w:instrText>
      </w:r>
      <w:r>
        <w:fldChar w:fldCharType="separate"/>
      </w:r>
      <w:r>
        <w:t>34</w:t>
      </w:r>
      <w:r>
        <w:fldChar w:fldCharType="end"/>
      </w:r>
    </w:p>
    <w:p w14:paraId="6538FF57" w14:textId="104D2883" w:rsidR="00D931F2" w:rsidRDefault="00D931F2">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_Toc91144016 \h </w:instrText>
      </w:r>
      <w:r>
        <w:fldChar w:fldCharType="separate"/>
      </w:r>
      <w:r>
        <w:t>34</w:t>
      </w:r>
      <w:r>
        <w:fldChar w:fldCharType="end"/>
      </w:r>
    </w:p>
    <w:p w14:paraId="56A8A251" w14:textId="17511993" w:rsidR="00D931F2" w:rsidRDefault="00D931F2">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_Toc91144017 \h </w:instrText>
      </w:r>
      <w:r>
        <w:fldChar w:fldCharType="separate"/>
      </w:r>
      <w:r>
        <w:t>34</w:t>
      </w:r>
      <w:r>
        <w:fldChar w:fldCharType="end"/>
      </w:r>
    </w:p>
    <w:p w14:paraId="1E67E4FB" w14:textId="50E11F35" w:rsidR="00D931F2" w:rsidRDefault="00D931F2">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_Toc91144018 \h </w:instrText>
      </w:r>
      <w:r>
        <w:fldChar w:fldCharType="separate"/>
      </w:r>
      <w:r>
        <w:t>34</w:t>
      </w:r>
      <w:r>
        <w:fldChar w:fldCharType="end"/>
      </w:r>
    </w:p>
    <w:p w14:paraId="12C825B6" w14:textId="251C6D07" w:rsidR="00D931F2" w:rsidRDefault="00D931F2">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_Toc91144019 \h </w:instrText>
      </w:r>
      <w:r>
        <w:fldChar w:fldCharType="separate"/>
      </w:r>
      <w:r>
        <w:t>34</w:t>
      </w:r>
      <w:r>
        <w:fldChar w:fldCharType="end"/>
      </w:r>
    </w:p>
    <w:p w14:paraId="235B7742" w14:textId="29510A53" w:rsidR="00D931F2" w:rsidRDefault="00D931F2">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_Toc91144020 \h </w:instrText>
      </w:r>
      <w:r>
        <w:fldChar w:fldCharType="separate"/>
      </w:r>
      <w:r>
        <w:t>34</w:t>
      </w:r>
      <w:r>
        <w:fldChar w:fldCharType="end"/>
      </w:r>
    </w:p>
    <w:p w14:paraId="06FAE50A" w14:textId="4BE6099A" w:rsidR="00D931F2" w:rsidRDefault="00D931F2">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_Toc91144021 \h </w:instrText>
      </w:r>
      <w:r>
        <w:fldChar w:fldCharType="separate"/>
      </w:r>
      <w:r>
        <w:t>35</w:t>
      </w:r>
      <w:r>
        <w:fldChar w:fldCharType="end"/>
      </w:r>
    </w:p>
    <w:p w14:paraId="62315DBD" w14:textId="6B719C1A" w:rsidR="00D931F2" w:rsidRDefault="00D931F2">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_Toc91144022 \h </w:instrText>
      </w:r>
      <w:r>
        <w:fldChar w:fldCharType="separate"/>
      </w:r>
      <w:r>
        <w:t>35</w:t>
      </w:r>
      <w:r>
        <w:fldChar w:fldCharType="end"/>
      </w:r>
    </w:p>
    <w:p w14:paraId="1AE602D7" w14:textId="216606F5" w:rsidR="00D931F2" w:rsidRDefault="00D931F2">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_Toc91144023 \h </w:instrText>
      </w:r>
      <w:r>
        <w:fldChar w:fldCharType="separate"/>
      </w:r>
      <w:r>
        <w:t>35</w:t>
      </w:r>
      <w:r>
        <w:fldChar w:fldCharType="end"/>
      </w:r>
    </w:p>
    <w:p w14:paraId="0507AA28" w14:textId="4CF9F1FB" w:rsidR="00D931F2" w:rsidRDefault="00D931F2">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_Toc91144024 \h </w:instrText>
      </w:r>
      <w:r>
        <w:fldChar w:fldCharType="separate"/>
      </w:r>
      <w:r>
        <w:t>35</w:t>
      </w:r>
      <w:r>
        <w:fldChar w:fldCharType="end"/>
      </w:r>
    </w:p>
    <w:p w14:paraId="12176EEA" w14:textId="7511E266" w:rsidR="00D931F2" w:rsidRDefault="00D931F2">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_Toc91144025 \h </w:instrText>
      </w:r>
      <w:r>
        <w:fldChar w:fldCharType="separate"/>
      </w:r>
      <w:r>
        <w:t>36</w:t>
      </w:r>
      <w:r>
        <w:fldChar w:fldCharType="end"/>
      </w:r>
    </w:p>
    <w:p w14:paraId="2806CB32" w14:textId="15570AB4" w:rsidR="00D931F2" w:rsidRDefault="00D931F2">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_Toc91144026 \h </w:instrText>
      </w:r>
      <w:r>
        <w:fldChar w:fldCharType="separate"/>
      </w:r>
      <w:r>
        <w:t>36</w:t>
      </w:r>
      <w:r>
        <w:fldChar w:fldCharType="end"/>
      </w:r>
    </w:p>
    <w:p w14:paraId="27ADFBE1" w14:textId="4EE8C337" w:rsidR="00D931F2" w:rsidRDefault="00D931F2">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_Toc91144027 \h </w:instrText>
      </w:r>
      <w:r>
        <w:fldChar w:fldCharType="separate"/>
      </w:r>
      <w:r>
        <w:t>36</w:t>
      </w:r>
      <w:r>
        <w:fldChar w:fldCharType="end"/>
      </w:r>
    </w:p>
    <w:p w14:paraId="58A4C1DA" w14:textId="4AE028DE" w:rsidR="00D931F2" w:rsidRDefault="00D931F2">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_Toc91144028 \h </w:instrText>
      </w:r>
      <w:r>
        <w:fldChar w:fldCharType="separate"/>
      </w:r>
      <w:r>
        <w:t>37</w:t>
      </w:r>
      <w:r>
        <w:fldChar w:fldCharType="end"/>
      </w:r>
    </w:p>
    <w:p w14:paraId="43AD9D3D" w14:textId="6372BC86" w:rsidR="00D931F2" w:rsidRDefault="00D931F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_Toc91144029 \h </w:instrText>
      </w:r>
      <w:r>
        <w:fldChar w:fldCharType="separate"/>
      </w:r>
      <w:r>
        <w:t>37</w:t>
      </w:r>
      <w:r>
        <w:fldChar w:fldCharType="end"/>
      </w:r>
    </w:p>
    <w:p w14:paraId="76760D37" w14:textId="41FC1DA6" w:rsidR="00D931F2" w:rsidRDefault="00D931F2">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_Toc91144030 \h </w:instrText>
      </w:r>
      <w:r>
        <w:fldChar w:fldCharType="separate"/>
      </w:r>
      <w:r>
        <w:t>37</w:t>
      </w:r>
      <w:r>
        <w:fldChar w:fldCharType="end"/>
      </w:r>
    </w:p>
    <w:p w14:paraId="29E5F1F1" w14:textId="0DE3D39A" w:rsidR="00D931F2" w:rsidRDefault="00D931F2">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_Toc91144031 \h </w:instrText>
      </w:r>
      <w:r>
        <w:fldChar w:fldCharType="separate"/>
      </w:r>
      <w:r>
        <w:t>37</w:t>
      </w:r>
      <w:r>
        <w:fldChar w:fldCharType="end"/>
      </w:r>
    </w:p>
    <w:p w14:paraId="757F60DF" w14:textId="37935B14" w:rsidR="00D931F2" w:rsidRDefault="00D931F2">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_Toc91144032 \h </w:instrText>
      </w:r>
      <w:r>
        <w:fldChar w:fldCharType="separate"/>
      </w:r>
      <w:r>
        <w:t>37</w:t>
      </w:r>
      <w:r>
        <w:fldChar w:fldCharType="end"/>
      </w:r>
    </w:p>
    <w:p w14:paraId="32B43F4D" w14:textId="31CD7910" w:rsidR="00D931F2" w:rsidRDefault="00D931F2">
      <w:pPr>
        <w:pStyle w:val="TOC2"/>
        <w:rPr>
          <w:rFonts w:asciiTheme="minorHAnsi" w:eastAsiaTheme="minorEastAsia" w:hAnsiTheme="minorHAnsi" w:cstheme="minorBidi"/>
          <w:sz w:val="22"/>
          <w:szCs w:val="22"/>
          <w:lang w:eastAsia="en-GB"/>
        </w:rPr>
      </w:pPr>
      <w:r>
        <w:rPr>
          <w:lang w:eastAsia="ko-KR"/>
        </w:rPr>
        <w:t>5.9</w:t>
      </w:r>
      <w:r>
        <w:rPr>
          <w:rFonts w:asciiTheme="minorHAnsi" w:eastAsiaTheme="minorEastAsia" w:hAnsiTheme="minorHAnsi" w:cstheme="minorBidi"/>
          <w:sz w:val="22"/>
          <w:szCs w:val="22"/>
          <w:lang w:eastAsia="en-GB"/>
        </w:rPr>
        <w:tab/>
      </w:r>
      <w:r>
        <w:rPr>
          <w:lang w:eastAsia="ko-KR"/>
        </w:rPr>
        <w:t>Support of QoS aware NR PC5 power efficiency for pedestrian UEs</w:t>
      </w:r>
      <w:r>
        <w:tab/>
      </w:r>
      <w:r>
        <w:fldChar w:fldCharType="begin" w:fldLock="1"/>
      </w:r>
      <w:r>
        <w:instrText xml:space="preserve"> PAGEREF _Toc91144033 \h </w:instrText>
      </w:r>
      <w:r>
        <w:fldChar w:fldCharType="separate"/>
      </w:r>
      <w:r>
        <w:t>38</w:t>
      </w:r>
      <w:r>
        <w:fldChar w:fldCharType="end"/>
      </w:r>
    </w:p>
    <w:p w14:paraId="47ED4337" w14:textId="761E09DA" w:rsidR="00D931F2" w:rsidRDefault="00D931F2">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_Toc91144034 \h </w:instrText>
      </w:r>
      <w:r>
        <w:fldChar w:fldCharType="separate"/>
      </w:r>
      <w:r>
        <w:t>38</w:t>
      </w:r>
      <w:r>
        <w:fldChar w:fldCharType="end"/>
      </w:r>
    </w:p>
    <w:p w14:paraId="74387170" w14:textId="1784E45D" w:rsidR="00D931F2" w:rsidRDefault="00D931F2">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_Toc91144035 \h </w:instrText>
      </w:r>
      <w:r>
        <w:fldChar w:fldCharType="separate"/>
      </w:r>
      <w:r>
        <w:t>38</w:t>
      </w:r>
      <w:r>
        <w:fldChar w:fldCharType="end"/>
      </w:r>
    </w:p>
    <w:p w14:paraId="3464DB6F" w14:textId="239E38E8"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265588">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_Toc91144036 \h </w:instrText>
      </w:r>
      <w:r>
        <w:fldChar w:fldCharType="separate"/>
      </w:r>
      <w:r>
        <w:t>38</w:t>
      </w:r>
      <w:r>
        <w:fldChar w:fldCharType="end"/>
      </w:r>
    </w:p>
    <w:p w14:paraId="1C431402" w14:textId="3E9EA046"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265588">
        <w:rPr>
          <w:rFonts w:eastAsia="SimSun"/>
          <w:lang w:eastAsia="zh-CN"/>
        </w:rPr>
        <w:t>Control</w:t>
      </w:r>
      <w:r>
        <w:rPr>
          <w:lang w:eastAsia="ko-KR"/>
        </w:rPr>
        <w:t xml:space="preserve"> plane for </w:t>
      </w:r>
      <w:r w:rsidRPr="00265588">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_Toc91144037 \h </w:instrText>
      </w:r>
      <w:r>
        <w:fldChar w:fldCharType="separate"/>
      </w:r>
      <w:r>
        <w:t>39</w:t>
      </w:r>
      <w:r>
        <w:fldChar w:fldCharType="end"/>
      </w:r>
    </w:p>
    <w:p w14:paraId="54634CAB" w14:textId="73D5884F" w:rsidR="00D931F2" w:rsidRDefault="00D931F2">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_Toc91144038 \h </w:instrText>
      </w:r>
      <w:r>
        <w:fldChar w:fldCharType="separate"/>
      </w:r>
      <w:r>
        <w:t>40</w:t>
      </w:r>
      <w:r>
        <w:fldChar w:fldCharType="end"/>
      </w:r>
    </w:p>
    <w:p w14:paraId="008121F4" w14:textId="6A500063" w:rsidR="00D931F2" w:rsidRDefault="00D931F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_Toc91144039 \h </w:instrText>
      </w:r>
      <w:r>
        <w:fldChar w:fldCharType="separate"/>
      </w:r>
      <w:r>
        <w:t>40</w:t>
      </w:r>
      <w:r>
        <w:fldChar w:fldCharType="end"/>
      </w:r>
    </w:p>
    <w:p w14:paraId="75003B58" w14:textId="370C6103" w:rsidR="00D931F2" w:rsidRDefault="00D931F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_Toc91144040 \h </w:instrText>
      </w:r>
      <w:r>
        <w:fldChar w:fldCharType="separate"/>
      </w:r>
      <w:r>
        <w:t>40</w:t>
      </w:r>
      <w:r>
        <w:fldChar w:fldCharType="end"/>
      </w:r>
    </w:p>
    <w:p w14:paraId="24F19788" w14:textId="0F0914A5"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_Toc91144041 \h </w:instrText>
      </w:r>
      <w:r>
        <w:fldChar w:fldCharType="separate"/>
      </w:r>
      <w:r>
        <w:t>40</w:t>
      </w:r>
      <w:r>
        <w:fldChar w:fldCharType="end"/>
      </w:r>
    </w:p>
    <w:p w14:paraId="634F0576" w14:textId="564598D1" w:rsidR="00D931F2" w:rsidRDefault="00D931F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_Toc91144042 \h </w:instrText>
      </w:r>
      <w:r>
        <w:fldChar w:fldCharType="separate"/>
      </w:r>
      <w:r>
        <w:t>41</w:t>
      </w:r>
      <w:r>
        <w:fldChar w:fldCharType="end"/>
      </w:r>
    </w:p>
    <w:p w14:paraId="69915D86" w14:textId="0713A857" w:rsidR="00D931F2" w:rsidRDefault="00D931F2">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_Toc91144043 \h </w:instrText>
      </w:r>
      <w:r>
        <w:fldChar w:fldCharType="separate"/>
      </w:r>
      <w:r>
        <w:t>41</w:t>
      </w:r>
      <w:r>
        <w:fldChar w:fldCharType="end"/>
      </w:r>
    </w:p>
    <w:p w14:paraId="08BDDFD5" w14:textId="57337B1E" w:rsidR="00D931F2" w:rsidRDefault="00D931F2">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_Toc91144044 \h </w:instrText>
      </w:r>
      <w:r>
        <w:fldChar w:fldCharType="separate"/>
      </w:r>
      <w:r>
        <w:t>41</w:t>
      </w:r>
      <w:r>
        <w:fldChar w:fldCharType="end"/>
      </w:r>
    </w:p>
    <w:p w14:paraId="7740B568" w14:textId="5E3ED310" w:rsidR="00D931F2" w:rsidRDefault="00D931F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_Toc91144045 \h </w:instrText>
      </w:r>
      <w:r>
        <w:fldChar w:fldCharType="separate"/>
      </w:r>
      <w:r>
        <w:t>41</w:t>
      </w:r>
      <w:r>
        <w:fldChar w:fldCharType="end"/>
      </w:r>
    </w:p>
    <w:p w14:paraId="087C5E7B" w14:textId="6033CCDD" w:rsidR="00D931F2" w:rsidRDefault="00D931F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_Toc91144046 \h </w:instrText>
      </w:r>
      <w:r>
        <w:fldChar w:fldCharType="separate"/>
      </w:r>
      <w:r>
        <w:t>43</w:t>
      </w:r>
      <w:r>
        <w:fldChar w:fldCharType="end"/>
      </w:r>
    </w:p>
    <w:p w14:paraId="2641465D" w14:textId="3DC59840" w:rsidR="00D931F2" w:rsidRDefault="00D931F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_Toc91144047 \h </w:instrText>
      </w:r>
      <w:r>
        <w:fldChar w:fldCharType="separate"/>
      </w:r>
      <w:r>
        <w:t>44</w:t>
      </w:r>
      <w:r>
        <w:fldChar w:fldCharType="end"/>
      </w:r>
    </w:p>
    <w:p w14:paraId="313521AC" w14:textId="0C154523" w:rsidR="00D931F2" w:rsidRDefault="00D931F2">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_Toc91144048 \h </w:instrText>
      </w:r>
      <w:r>
        <w:fldChar w:fldCharType="separate"/>
      </w:r>
      <w:r>
        <w:t>44</w:t>
      </w:r>
      <w:r>
        <w:fldChar w:fldCharType="end"/>
      </w:r>
    </w:p>
    <w:p w14:paraId="5E598CB0" w14:textId="76A7C950" w:rsidR="00D931F2" w:rsidRDefault="00D931F2">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_Toc91144049 \h </w:instrText>
      </w:r>
      <w:r>
        <w:fldChar w:fldCharType="separate"/>
      </w:r>
      <w:r>
        <w:t>48</w:t>
      </w:r>
      <w:r>
        <w:fldChar w:fldCharType="end"/>
      </w:r>
    </w:p>
    <w:p w14:paraId="2C772789" w14:textId="611BF0CB" w:rsidR="00D931F2" w:rsidRDefault="00D931F2">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_Toc91144050 \h </w:instrText>
      </w:r>
      <w:r>
        <w:fldChar w:fldCharType="separate"/>
      </w:r>
      <w:r>
        <w:t>49</w:t>
      </w:r>
      <w:r>
        <w:fldChar w:fldCharType="end"/>
      </w:r>
    </w:p>
    <w:p w14:paraId="72348650" w14:textId="4FCAA49E" w:rsidR="00D931F2" w:rsidRDefault="00D931F2">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_Toc91144051 \h </w:instrText>
      </w:r>
      <w:r>
        <w:fldChar w:fldCharType="separate"/>
      </w:r>
      <w:r>
        <w:t>49</w:t>
      </w:r>
      <w:r>
        <w:fldChar w:fldCharType="end"/>
      </w:r>
    </w:p>
    <w:p w14:paraId="64119935" w14:textId="0E93FE92" w:rsidR="00D931F2" w:rsidRDefault="00D931F2">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_Toc91144052 \h </w:instrText>
      </w:r>
      <w:r>
        <w:fldChar w:fldCharType="separate"/>
      </w:r>
      <w:r>
        <w:t>50</w:t>
      </w:r>
      <w:r>
        <w:fldChar w:fldCharType="end"/>
      </w:r>
    </w:p>
    <w:p w14:paraId="122F60B2" w14:textId="15ACCE93" w:rsidR="00D931F2" w:rsidRDefault="00D931F2">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_Toc91144053 \h </w:instrText>
      </w:r>
      <w:r>
        <w:fldChar w:fldCharType="separate"/>
      </w:r>
      <w:r>
        <w:t>51</w:t>
      </w:r>
      <w:r>
        <w:fldChar w:fldCharType="end"/>
      </w:r>
    </w:p>
    <w:p w14:paraId="3E9D495B" w14:textId="67A8ABA9" w:rsidR="00D931F2" w:rsidRDefault="00D931F2">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_Toc91144054 \h </w:instrText>
      </w:r>
      <w:r>
        <w:fldChar w:fldCharType="separate"/>
      </w:r>
      <w:r>
        <w:t>51</w:t>
      </w:r>
      <w:r>
        <w:fldChar w:fldCharType="end"/>
      </w:r>
    </w:p>
    <w:p w14:paraId="331406D8" w14:textId="2541DC95" w:rsidR="00D931F2" w:rsidRDefault="00D931F2">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_Toc91144055 \h </w:instrText>
      </w:r>
      <w:r>
        <w:fldChar w:fldCharType="separate"/>
      </w:r>
      <w:r>
        <w:t>53</w:t>
      </w:r>
      <w:r>
        <w:fldChar w:fldCharType="end"/>
      </w:r>
    </w:p>
    <w:p w14:paraId="22575DB1" w14:textId="7ED3CE6E" w:rsidR="00D931F2" w:rsidRDefault="00D931F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_Toc91144056 \h </w:instrText>
      </w:r>
      <w:r>
        <w:fldChar w:fldCharType="separate"/>
      </w:r>
      <w:r>
        <w:t>53</w:t>
      </w:r>
      <w:r>
        <w:fldChar w:fldCharType="end"/>
      </w:r>
    </w:p>
    <w:p w14:paraId="0CB2253F" w14:textId="078059C4"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lastRenderedPageBreak/>
        <w:t>6</w:t>
      </w:r>
      <w:r>
        <w:t>.</w:t>
      </w:r>
      <w:r w:rsidRPr="00265588">
        <w:rPr>
          <w:rFonts w:eastAsia="SimSun"/>
          <w:lang w:eastAsia="zh-CN"/>
        </w:rPr>
        <w:t>5</w:t>
      </w:r>
      <w:r>
        <w:t>.</w:t>
      </w:r>
      <w:r w:rsidRPr="00265588">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_Toc91144057 \h </w:instrText>
      </w:r>
      <w:r>
        <w:fldChar w:fldCharType="separate"/>
      </w:r>
      <w:r>
        <w:t>53</w:t>
      </w:r>
      <w:r>
        <w:fldChar w:fldCharType="end"/>
      </w:r>
    </w:p>
    <w:p w14:paraId="294BA27A" w14:textId="4A1A121C"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_Toc91144058 \h </w:instrText>
      </w:r>
      <w:r>
        <w:fldChar w:fldCharType="separate"/>
      </w:r>
      <w:r>
        <w:t>53</w:t>
      </w:r>
      <w:r>
        <w:fldChar w:fldCharType="end"/>
      </w:r>
    </w:p>
    <w:p w14:paraId="55A4EBD3" w14:textId="73DB454C"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_Toc91144059 \h </w:instrText>
      </w:r>
      <w:r>
        <w:fldChar w:fldCharType="separate"/>
      </w:r>
      <w:r>
        <w:t>54</w:t>
      </w:r>
      <w:r>
        <w:fldChar w:fldCharType="end"/>
      </w:r>
    </w:p>
    <w:p w14:paraId="32F7DEC3" w14:textId="76E5C464"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_Toc91144060 \h </w:instrText>
      </w:r>
      <w:r>
        <w:fldChar w:fldCharType="separate"/>
      </w:r>
      <w:r>
        <w:t>54</w:t>
      </w:r>
      <w:r>
        <w:fldChar w:fldCharType="end"/>
      </w:r>
    </w:p>
    <w:p w14:paraId="6A29A1E6" w14:textId="416DF436"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_Toc91144061 \h </w:instrText>
      </w:r>
      <w:r>
        <w:fldChar w:fldCharType="separate"/>
      </w:r>
      <w:r>
        <w:t>54</w:t>
      </w:r>
      <w:r>
        <w:fldChar w:fldCharType="end"/>
      </w:r>
    </w:p>
    <w:p w14:paraId="5A34E432" w14:textId="08234923"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6.5.7</w:t>
      </w:r>
      <w:r>
        <w:rPr>
          <w:rFonts w:asciiTheme="minorHAnsi" w:eastAsiaTheme="minorEastAsia" w:hAnsiTheme="minorHAnsi" w:cstheme="minorBidi"/>
          <w:sz w:val="22"/>
          <w:szCs w:val="22"/>
          <w:lang w:eastAsia="en-GB"/>
        </w:rPr>
        <w:tab/>
      </w:r>
      <w:r w:rsidRPr="00265588">
        <w:rPr>
          <w:rFonts w:eastAsia="SimSun"/>
          <w:lang w:eastAsia="zh-CN"/>
        </w:rPr>
        <w:t>Delivery of PC5 QoS parameters to NG-RAN</w:t>
      </w:r>
      <w:r>
        <w:tab/>
      </w:r>
      <w:r>
        <w:fldChar w:fldCharType="begin" w:fldLock="1"/>
      </w:r>
      <w:r>
        <w:instrText xml:space="preserve"> PAGEREF _Toc91144062 \h </w:instrText>
      </w:r>
      <w:r>
        <w:fldChar w:fldCharType="separate"/>
      </w:r>
      <w:r>
        <w:t>54</w:t>
      </w:r>
      <w:r>
        <w:fldChar w:fldCharType="end"/>
      </w:r>
    </w:p>
    <w:p w14:paraId="3A2344BB" w14:textId="02879656" w:rsidR="00D931F2" w:rsidRDefault="00D931F2">
      <w:pPr>
        <w:pStyle w:val="TOC3"/>
        <w:rPr>
          <w:rFonts w:asciiTheme="minorHAnsi" w:eastAsiaTheme="minorEastAsia" w:hAnsiTheme="minorHAnsi" w:cstheme="minorBidi"/>
          <w:sz w:val="22"/>
          <w:szCs w:val="22"/>
          <w:lang w:eastAsia="en-GB"/>
        </w:rPr>
      </w:pPr>
      <w:r w:rsidRPr="00265588">
        <w:rPr>
          <w:rFonts w:eastAsia="SimSun"/>
          <w:lang w:eastAsia="zh-CN"/>
        </w:rPr>
        <w:t>6</w:t>
      </w:r>
      <w:r>
        <w:t>.</w:t>
      </w:r>
      <w:r w:rsidRPr="00265588">
        <w:rPr>
          <w:rFonts w:eastAsia="SimSun"/>
          <w:lang w:eastAsia="zh-CN"/>
        </w:rPr>
        <w:t>5</w:t>
      </w:r>
      <w:r>
        <w:t>.</w:t>
      </w:r>
      <w:r w:rsidRPr="00265588">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_Toc91144063 \h </w:instrText>
      </w:r>
      <w:r>
        <w:fldChar w:fldCharType="separate"/>
      </w:r>
      <w:r>
        <w:t>55</w:t>
      </w:r>
      <w:r>
        <w:fldChar w:fldCharType="end"/>
      </w:r>
    </w:p>
    <w:p w14:paraId="7610895B" w14:textId="04BF3981" w:rsidR="00D931F2" w:rsidRDefault="00D931F2">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_Toc91144064 \h </w:instrText>
      </w:r>
      <w:r>
        <w:fldChar w:fldCharType="separate"/>
      </w:r>
      <w:r>
        <w:t>56</w:t>
      </w:r>
      <w:r>
        <w:fldChar w:fldCharType="end"/>
      </w:r>
    </w:p>
    <w:p w14:paraId="73725693" w14:textId="38DEE7D8" w:rsidR="00D931F2" w:rsidRDefault="00D931F2">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_Toc91144065 \h </w:instrText>
      </w:r>
      <w:r>
        <w:fldChar w:fldCharType="separate"/>
      </w:r>
      <w:r>
        <w:t>57</w:t>
      </w:r>
      <w:r>
        <w:fldChar w:fldCharType="end"/>
      </w:r>
    </w:p>
    <w:p w14:paraId="0470429D" w14:textId="34FE0522" w:rsidR="00D931F2" w:rsidRDefault="00D931F2">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_Toc91144066 \h </w:instrText>
      </w:r>
      <w:r>
        <w:fldChar w:fldCharType="separate"/>
      </w:r>
      <w:r>
        <w:t>58</w:t>
      </w:r>
      <w:r>
        <w:fldChar w:fldCharType="end"/>
      </w:r>
    </w:p>
    <w:p w14:paraId="74AD2E2F" w14:textId="61B8223A"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1" w:name="_Toc91143942"/>
      <w:r w:rsidRPr="00490934">
        <w:lastRenderedPageBreak/>
        <w:t>Foreword</w:t>
      </w:r>
      <w:bookmarkEnd w:id="11"/>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2" w:name="_Toc91143943"/>
      <w:r w:rsidRPr="00490934">
        <w:lastRenderedPageBreak/>
        <w:t>1</w:t>
      </w:r>
      <w:r w:rsidRPr="00490934">
        <w:tab/>
        <w:t>Scope</w:t>
      </w:r>
      <w:bookmarkEnd w:id="12"/>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3" w:name="_Toc91143944"/>
      <w:r w:rsidRPr="00490934">
        <w:t>2</w:t>
      </w:r>
      <w:r w:rsidRPr="00490934">
        <w:tab/>
        <w:t>References</w:t>
      </w:r>
      <w:bookmarkEnd w:id="13"/>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bookmarkStart w:id="14" w:name="OLE_LINK1"/>
      <w:bookmarkStart w:id="15" w:name="OLE_LINK2"/>
      <w:bookmarkStart w:id="16" w:name="OLE_LINK3"/>
      <w:bookmarkStart w:id="17" w:name="OLE_LINK4"/>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4"/>
    <w:bookmarkEnd w:id="15"/>
    <w:bookmarkEnd w:id="16"/>
    <w:bookmarkEnd w:id="17"/>
    <w:p w14:paraId="46C42A19" w14:textId="6BAC9559" w:rsidR="002C6338" w:rsidRPr="00490934" w:rsidRDefault="002C6338" w:rsidP="002C6338">
      <w:pPr>
        <w:pStyle w:val="EX"/>
      </w:pPr>
      <w:r w:rsidRPr="00490934">
        <w:t>[1]</w:t>
      </w:r>
      <w:r w:rsidRPr="00490934">
        <w:tab/>
      </w:r>
      <w:r w:rsidR="00E23CAA" w:rsidRPr="00490934">
        <w:t>3GPP</w:t>
      </w:r>
      <w:r w:rsidR="00E23CAA">
        <w:t> </w:t>
      </w:r>
      <w:r w:rsidR="00E23CAA" w:rsidRPr="00490934">
        <w:t>TR</w:t>
      </w:r>
      <w:r w:rsidR="00E23CAA">
        <w:t> </w:t>
      </w:r>
      <w:r w:rsidR="00E23CAA" w:rsidRPr="00490934">
        <w:t>21.905:</w:t>
      </w:r>
      <w:r w:rsidRPr="00490934">
        <w:t xml:space="preserve"> "Vocabulary for 3GPP Specifications".</w:t>
      </w:r>
    </w:p>
    <w:p w14:paraId="6E8FD885" w14:textId="3E461137" w:rsidR="002C6338" w:rsidRPr="00490934" w:rsidRDefault="002C6338" w:rsidP="002C6338">
      <w:pPr>
        <w:pStyle w:val="EX"/>
      </w:pPr>
      <w:r w:rsidRPr="00490934">
        <w:t>[2]</w:t>
      </w:r>
      <w:r w:rsidRPr="00490934">
        <w:tab/>
      </w:r>
      <w:r w:rsidR="00E23CAA" w:rsidRPr="00490934">
        <w:t>3GPP</w:t>
      </w:r>
      <w:r w:rsidR="00E23CAA">
        <w:t> </w:t>
      </w:r>
      <w:r w:rsidR="00E23CAA" w:rsidRPr="00490934">
        <w:t>TS</w:t>
      </w:r>
      <w:r w:rsidR="00E23CAA">
        <w:t> </w:t>
      </w:r>
      <w:r w:rsidR="00E23CAA" w:rsidRPr="00490934">
        <w:t>22.185:</w:t>
      </w:r>
      <w:r w:rsidRPr="00490934">
        <w:t xml:space="preserve"> "Service requirements for V2X services; Stage 1".</w:t>
      </w:r>
    </w:p>
    <w:p w14:paraId="1F72658C" w14:textId="63EF7A1E" w:rsidR="002C6338" w:rsidRPr="00490934" w:rsidRDefault="002C6338" w:rsidP="002C6338">
      <w:pPr>
        <w:pStyle w:val="EX"/>
      </w:pPr>
      <w:r w:rsidRPr="00490934">
        <w:t>[3]</w:t>
      </w:r>
      <w:r w:rsidRPr="00490934">
        <w:tab/>
      </w:r>
      <w:r w:rsidR="00E23CAA" w:rsidRPr="00490934">
        <w:t>3GPP</w:t>
      </w:r>
      <w:r w:rsidR="00E23CAA">
        <w:t> </w:t>
      </w:r>
      <w:r w:rsidR="00E23CAA" w:rsidRPr="00490934">
        <w:t>TS</w:t>
      </w:r>
      <w:r w:rsidR="00E23CAA">
        <w:t> </w:t>
      </w:r>
      <w:r w:rsidR="00E23CA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6B033A8D" w:rsidR="002C6338" w:rsidRPr="00490934" w:rsidRDefault="002C6338" w:rsidP="002C6338">
      <w:pPr>
        <w:pStyle w:val="EX"/>
      </w:pPr>
      <w:r w:rsidRPr="00490934">
        <w:rPr>
          <w:rFonts w:eastAsia="SimSun"/>
        </w:rPr>
        <w:t>[6]</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23.501:</w:t>
      </w:r>
      <w:r w:rsidRPr="00490934">
        <w:rPr>
          <w:rFonts w:eastAsia="SimSun"/>
        </w:rPr>
        <w:t xml:space="preserve"> </w:t>
      </w:r>
      <w:r w:rsidRPr="00490934">
        <w:t>"System Architecture for the 5G System; Stage 2".</w:t>
      </w:r>
    </w:p>
    <w:p w14:paraId="0F874BE5" w14:textId="47100494" w:rsidR="002C6338" w:rsidRPr="00490934" w:rsidRDefault="002C6338" w:rsidP="002C6338">
      <w:pPr>
        <w:pStyle w:val="EX"/>
      </w:pPr>
      <w:r w:rsidRPr="00490934">
        <w:t>[7]</w:t>
      </w:r>
      <w:r w:rsidRPr="00490934">
        <w:tab/>
      </w:r>
      <w:r w:rsidR="00E23CAA" w:rsidRPr="00490934">
        <w:t>3GPP</w:t>
      </w:r>
      <w:r w:rsidR="00E23CAA">
        <w:t> </w:t>
      </w:r>
      <w:r w:rsidR="00E23CAA" w:rsidRPr="00490934">
        <w:t>TS</w:t>
      </w:r>
      <w:r w:rsidR="00E23CAA">
        <w:t> </w:t>
      </w:r>
      <w:r w:rsidR="00E23CAA" w:rsidRPr="00490934">
        <w:t>23.502:</w:t>
      </w:r>
      <w:r w:rsidRPr="00490934">
        <w:t xml:space="preserve"> "Procedures for the 5G System; Stage 2".</w:t>
      </w:r>
    </w:p>
    <w:p w14:paraId="54774B62" w14:textId="293D1A7B" w:rsidR="002C6338" w:rsidRPr="00490934" w:rsidRDefault="002C6338" w:rsidP="002C6338">
      <w:pPr>
        <w:pStyle w:val="EX"/>
      </w:pPr>
      <w:r w:rsidRPr="00490934">
        <w:t>[8]</w:t>
      </w:r>
      <w:r w:rsidRPr="00490934">
        <w:tab/>
      </w:r>
      <w:r w:rsidR="00E23CAA" w:rsidRPr="00490934">
        <w:t>3GPP</w:t>
      </w:r>
      <w:r w:rsidR="00E23CAA">
        <w:t> </w:t>
      </w:r>
      <w:r w:rsidR="00E23CAA" w:rsidRPr="00490934">
        <w:t>TS</w:t>
      </w:r>
      <w:r w:rsidR="00E23CAA">
        <w:t> </w:t>
      </w:r>
      <w:r w:rsidR="00E23CAA" w:rsidRPr="00490934">
        <w:t>23.285:</w:t>
      </w:r>
      <w:r w:rsidRPr="00490934">
        <w:t xml:space="preserve"> "Architecture enhancements for V2X services".</w:t>
      </w:r>
    </w:p>
    <w:p w14:paraId="7F93DB78" w14:textId="2499397E" w:rsidR="002C6338" w:rsidRPr="00490934" w:rsidRDefault="002C6338" w:rsidP="002C6338">
      <w:pPr>
        <w:pStyle w:val="EX"/>
        <w:rPr>
          <w:lang w:eastAsia="ko-KR"/>
        </w:rPr>
      </w:pPr>
      <w:r w:rsidRPr="00490934">
        <w:rPr>
          <w:rFonts w:eastAsia="SimSun"/>
        </w:rPr>
        <w:t>[9]</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B8D6136" w:rsidR="002C6338" w:rsidRPr="00490934" w:rsidRDefault="002C6338" w:rsidP="002C6338">
      <w:pPr>
        <w:pStyle w:val="EX"/>
        <w:rPr>
          <w:lang w:eastAsia="ko-KR"/>
        </w:rPr>
      </w:pPr>
      <w:r w:rsidRPr="00490934">
        <w:rPr>
          <w:rFonts w:eastAsia="SimSun"/>
        </w:rPr>
        <w:t>[10]</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1FBB9E00" w:rsidR="002C6338" w:rsidRPr="00490934" w:rsidRDefault="002C6338" w:rsidP="002C6338">
      <w:pPr>
        <w:pStyle w:val="EX"/>
        <w:rPr>
          <w:rFonts w:eastAsia="SimSun"/>
        </w:rPr>
      </w:pPr>
      <w:r w:rsidRPr="00490934">
        <w:rPr>
          <w:rFonts w:eastAsia="SimSun"/>
        </w:rPr>
        <w:t>[11]</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7350D1FF" w:rsidR="002C6338" w:rsidRPr="00490934" w:rsidRDefault="002C6338" w:rsidP="002C6338">
      <w:pPr>
        <w:pStyle w:val="EX"/>
        <w:rPr>
          <w:rFonts w:eastAsia="SimSun"/>
        </w:rPr>
      </w:pPr>
      <w:r w:rsidRPr="00490934">
        <w:rPr>
          <w:rFonts w:eastAsia="SimSun"/>
        </w:rPr>
        <w:t>[12]</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38.304:</w:t>
      </w:r>
      <w:r w:rsidRPr="00490934">
        <w:rPr>
          <w:rFonts w:eastAsia="SimSun"/>
        </w:rPr>
        <w:t xml:space="preserve"> "NR; User Equipment (UE) procedures in Idle mode and RRC Inactive state".</w:t>
      </w:r>
    </w:p>
    <w:p w14:paraId="2FD619AE" w14:textId="3C6C5C67" w:rsidR="002C6338" w:rsidRPr="00490934" w:rsidRDefault="002C6338" w:rsidP="002C6338">
      <w:pPr>
        <w:pStyle w:val="EX"/>
        <w:rPr>
          <w:rFonts w:eastAsia="SimSun"/>
        </w:rPr>
      </w:pPr>
      <w:r w:rsidRPr="00490934">
        <w:rPr>
          <w:rFonts w:eastAsia="SimSun"/>
        </w:rPr>
        <w:t>[13]</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5E989B89" w:rsidR="002C6338" w:rsidRPr="00490934" w:rsidRDefault="002C6338" w:rsidP="002C6338">
      <w:pPr>
        <w:pStyle w:val="EX"/>
        <w:rPr>
          <w:rFonts w:eastAsia="SimSun"/>
        </w:rPr>
      </w:pPr>
      <w:r w:rsidRPr="00490934">
        <w:rPr>
          <w:rFonts w:eastAsia="SimSun"/>
        </w:rPr>
        <w:t>[14]</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69861D3E" w:rsidR="002C6338" w:rsidRPr="00490934" w:rsidRDefault="002C6338" w:rsidP="002C6338">
      <w:pPr>
        <w:pStyle w:val="EX"/>
        <w:rPr>
          <w:rFonts w:eastAsia="SimSun"/>
        </w:rPr>
      </w:pPr>
      <w:r w:rsidRPr="00490934">
        <w:rPr>
          <w:rFonts w:eastAsia="SimSun"/>
        </w:rPr>
        <w:t>[15]</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38.331:</w:t>
      </w:r>
      <w:r w:rsidRPr="00490934">
        <w:rPr>
          <w:rFonts w:eastAsia="SimSun"/>
        </w:rPr>
        <w:t xml:space="preserve"> "NR; Radio Resource Control (RRC); protocol specification".</w:t>
      </w:r>
    </w:p>
    <w:p w14:paraId="36F81025" w14:textId="161DB4AB" w:rsidR="002C6338" w:rsidRPr="00490934" w:rsidRDefault="002C6338" w:rsidP="002C6338">
      <w:pPr>
        <w:pStyle w:val="EX"/>
        <w:rPr>
          <w:rFonts w:eastAsia="SimSun"/>
        </w:rPr>
      </w:pPr>
      <w:r w:rsidRPr="00490934">
        <w:t>[16]</w:t>
      </w:r>
      <w:r w:rsidRPr="00490934">
        <w:tab/>
      </w:r>
      <w:r w:rsidR="00E23CAA" w:rsidRPr="00490934">
        <w:t>3GPP</w:t>
      </w:r>
      <w:r w:rsidR="00E23CAA">
        <w:t> </w:t>
      </w:r>
      <w:r w:rsidR="00E23CAA" w:rsidRPr="00490934">
        <w:t>TS</w:t>
      </w:r>
      <w:r w:rsidR="00E23CAA">
        <w:t> </w:t>
      </w:r>
      <w:r w:rsidR="00E23CAA" w:rsidRPr="00490934">
        <w:t>23.503:</w:t>
      </w:r>
      <w:r w:rsidRPr="00490934">
        <w:t xml:space="preserve"> "Policy and Charging Control Framework for the 5G System; Stage 2".</w:t>
      </w:r>
    </w:p>
    <w:p w14:paraId="65902C23" w14:textId="18235D14" w:rsidR="002C6338" w:rsidRPr="00490934" w:rsidRDefault="002C6338" w:rsidP="002C6338">
      <w:pPr>
        <w:pStyle w:val="EX"/>
      </w:pPr>
      <w:r w:rsidRPr="00490934">
        <w:rPr>
          <w:rFonts w:eastAsia="SimSun"/>
        </w:rPr>
        <w:lastRenderedPageBreak/>
        <w:t>[17]</w:t>
      </w:r>
      <w:r w:rsidRPr="00490934">
        <w:rPr>
          <w:rFonts w:eastAsia="SimSun"/>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5A05B91C" w:rsidR="002C6338" w:rsidRPr="00490934" w:rsidRDefault="002C6338" w:rsidP="002C6338">
      <w:pPr>
        <w:pStyle w:val="EX"/>
      </w:pPr>
      <w:r w:rsidRPr="00490934">
        <w:rPr>
          <w:lang w:eastAsia="ko-KR"/>
        </w:rPr>
        <w:t>[20]</w:t>
      </w:r>
      <w:r w:rsidRPr="00490934">
        <w:rPr>
          <w:lang w:eastAsia="ko-KR"/>
        </w:rPr>
        <w:tab/>
      </w:r>
      <w:r w:rsidR="00E23CAA" w:rsidRPr="00490934">
        <w:rPr>
          <w:rFonts w:eastAsia="SimSun"/>
        </w:rPr>
        <w:t>3GPP</w:t>
      </w:r>
      <w:r w:rsidR="00E23CAA">
        <w:rPr>
          <w:rFonts w:eastAsia="SimSun"/>
        </w:rPr>
        <w:t> </w:t>
      </w:r>
      <w:r w:rsidR="00E23CAA" w:rsidRPr="00490934">
        <w:rPr>
          <w:rFonts w:eastAsia="SimSun"/>
        </w:rPr>
        <w:t>TS</w:t>
      </w:r>
      <w:r w:rsidR="00E23CAA">
        <w:rPr>
          <w:rFonts w:eastAsia="SimSun"/>
        </w:rPr>
        <w:t> </w:t>
      </w:r>
      <w:r w:rsidR="00E23CA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6EBCC1E2" w:rsidR="002C6338" w:rsidRPr="00490934" w:rsidRDefault="002C6338" w:rsidP="002C6338">
      <w:pPr>
        <w:pStyle w:val="EX"/>
        <w:rPr>
          <w:rFonts w:eastAsia="SimSun"/>
        </w:rPr>
      </w:pPr>
      <w:r w:rsidRPr="00490934">
        <w:t>[2</w:t>
      </w:r>
      <w:r>
        <w:t>2</w:t>
      </w:r>
      <w:r w:rsidRPr="00490934">
        <w:t>]</w:t>
      </w:r>
      <w:r w:rsidRPr="00490934">
        <w:tab/>
      </w:r>
      <w:r w:rsidR="00E23CAA">
        <w:t>3GPP TS 38.413:</w:t>
      </w:r>
      <w:r>
        <w:t xml:space="preserve"> "NG-RAN; NG Application Protocol (NGAP)".</w:t>
      </w:r>
    </w:p>
    <w:p w14:paraId="6DD52631" w14:textId="02EAF6C1" w:rsidR="002C6338" w:rsidRPr="00490934" w:rsidRDefault="002C6338" w:rsidP="002C6338">
      <w:pPr>
        <w:pStyle w:val="EX"/>
        <w:rPr>
          <w:rFonts w:eastAsia="SimSun"/>
        </w:rPr>
      </w:pPr>
      <w:r w:rsidRPr="00490934">
        <w:t>[2</w:t>
      </w:r>
      <w:r>
        <w:t>3</w:t>
      </w:r>
      <w:r w:rsidRPr="00490934">
        <w:t>]</w:t>
      </w:r>
      <w:r w:rsidRPr="00490934">
        <w:tab/>
      </w:r>
      <w:r w:rsidR="00E23CAA">
        <w:t>3GPP TS 38.423:</w:t>
      </w:r>
      <w:r>
        <w:t xml:space="preserve"> "NG-RAN; Xn Application Protocol (XnAP)".</w:t>
      </w:r>
    </w:p>
    <w:p w14:paraId="25271333" w14:textId="725721C8" w:rsidR="002C6338" w:rsidRPr="00490934" w:rsidRDefault="002C6338" w:rsidP="002C6338">
      <w:pPr>
        <w:pStyle w:val="EX"/>
        <w:rPr>
          <w:rFonts w:eastAsia="SimSun"/>
        </w:rPr>
      </w:pPr>
      <w:r w:rsidRPr="00490934">
        <w:t>[2</w:t>
      </w:r>
      <w:r>
        <w:t>4</w:t>
      </w:r>
      <w:r w:rsidRPr="00490934">
        <w:t>]</w:t>
      </w:r>
      <w:r w:rsidRPr="00490934">
        <w:tab/>
      </w:r>
      <w:r w:rsidR="00E23CAA">
        <w:t>3GPP TS 24.587:</w:t>
      </w:r>
      <w:r>
        <w:t xml:space="preserve"> "Vehicle-to-Everything (V2X) services in 5G System (5GS); Stage 3".</w:t>
      </w:r>
    </w:p>
    <w:p w14:paraId="6718467E" w14:textId="1C6258C9" w:rsidR="002C6338" w:rsidRPr="00490934" w:rsidRDefault="002C6338" w:rsidP="002C6338">
      <w:pPr>
        <w:pStyle w:val="EX"/>
        <w:rPr>
          <w:rFonts w:eastAsia="SimSun"/>
        </w:rPr>
      </w:pPr>
      <w:r w:rsidRPr="00490934">
        <w:t>[2</w:t>
      </w:r>
      <w:r>
        <w:t>5</w:t>
      </w:r>
      <w:r w:rsidRPr="00490934">
        <w:t>]</w:t>
      </w:r>
      <w:r w:rsidRPr="00490934">
        <w:tab/>
      </w:r>
      <w:r w:rsidR="00E23CAA">
        <w:t>3GPP TS 37.340:</w:t>
      </w:r>
      <w:r>
        <w:t xml:space="preserve"> "Evolved Universal Terrestrial Radio Access (E-UTRA) and NR; Multi-connectivity; Stage 2".</w:t>
      </w:r>
    </w:p>
    <w:p w14:paraId="29554E1B" w14:textId="704FB23C" w:rsidR="002C6338" w:rsidRPr="00490934" w:rsidRDefault="002C6338" w:rsidP="002C6338">
      <w:pPr>
        <w:pStyle w:val="EX"/>
        <w:rPr>
          <w:rFonts w:eastAsia="SimSun"/>
        </w:rPr>
      </w:pPr>
      <w:r w:rsidRPr="00490934">
        <w:t>[2</w:t>
      </w:r>
      <w:r>
        <w:t>6</w:t>
      </w:r>
      <w:r w:rsidRPr="00490934">
        <w:t>]</w:t>
      </w:r>
      <w:r w:rsidRPr="00490934">
        <w:tab/>
      </w:r>
      <w:r w:rsidR="00E23CAA">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8" w:name="_Toc91143945"/>
      <w:r w:rsidRPr="00490934">
        <w:t>3</w:t>
      </w:r>
      <w:r w:rsidRPr="00490934">
        <w:tab/>
        <w:t>Definitions and abbreviations</w:t>
      </w:r>
      <w:bookmarkEnd w:id="18"/>
    </w:p>
    <w:p w14:paraId="1BED466B" w14:textId="77777777" w:rsidR="002C6338" w:rsidRPr="00490934" w:rsidRDefault="002C6338" w:rsidP="002C6338">
      <w:pPr>
        <w:pStyle w:val="Heading2"/>
      </w:pPr>
      <w:bookmarkStart w:id="19" w:name="_Toc91143946"/>
      <w:r w:rsidRPr="00490934">
        <w:t>3.1</w:t>
      </w:r>
      <w:r w:rsidRPr="00490934">
        <w:tab/>
        <w:t>Definitions</w:t>
      </w:r>
      <w:bookmarkEnd w:id="19"/>
    </w:p>
    <w:p w14:paraId="78B32792" w14:textId="31832B26" w:rsidR="002C6338" w:rsidRPr="00490934" w:rsidRDefault="002C6338" w:rsidP="002C6338">
      <w:r w:rsidRPr="00490934">
        <w:t xml:space="preserve">For the purposes of the present document, the terms and definitions given in </w:t>
      </w:r>
      <w:r w:rsidR="00E23CAA" w:rsidRPr="00490934">
        <w:t>TR</w:t>
      </w:r>
      <w:r w:rsidR="00E23CAA">
        <w:t> </w:t>
      </w:r>
      <w:r w:rsidR="00E23CAA" w:rsidRPr="00490934">
        <w:t>21.905</w:t>
      </w:r>
      <w:r w:rsidR="00E23CAA">
        <w:t> </w:t>
      </w:r>
      <w:r w:rsidR="00E23CAA" w:rsidRPr="00490934">
        <w:t>[</w:t>
      </w:r>
      <w:r w:rsidRPr="00490934">
        <w:t xml:space="preserve">1] and the following apply. A term defined in the present document takes precedence over the definition of the same term, if any, in </w:t>
      </w:r>
      <w:r w:rsidR="00E23CAA" w:rsidRPr="00490934">
        <w:t>TR</w:t>
      </w:r>
      <w:r w:rsidR="00E23CAA">
        <w:t> </w:t>
      </w:r>
      <w:r w:rsidR="00E23CAA" w:rsidRPr="00490934">
        <w:t>21.905</w:t>
      </w:r>
      <w:r w:rsidR="00E23CAA">
        <w:t> </w:t>
      </w:r>
      <w:r w:rsidR="00E23CA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5AD926FC"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E23CAA">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3CC01E9D" w:rsidR="00514894" w:rsidRPr="00D931F2" w:rsidRDefault="00514894" w:rsidP="002C6338">
      <w:r w:rsidRPr="00D931F2">
        <w:rPr>
          <w:b/>
          <w:bCs/>
        </w:rPr>
        <w:lastRenderedPageBreak/>
        <w:t>NR Tx Profile:</w:t>
      </w:r>
      <w:r>
        <w:t xml:space="preserve"> The transmission mechanism or format to be used by the UE over NR PC5 RAT, see TS 38.300 [11] and TS 38.331 [15].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474194F6"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E23CAA" w:rsidRPr="00490934">
        <w:t>TS</w:t>
      </w:r>
      <w:r w:rsidR="00E23CAA">
        <w:t> </w:t>
      </w:r>
      <w:r w:rsidR="00E23CAA" w:rsidRPr="00490934">
        <w:t>22.185</w:t>
      </w:r>
      <w:r w:rsidR="00E23CAA">
        <w:t> </w:t>
      </w:r>
      <w:r w:rsidR="00E23CAA" w:rsidRPr="00490934">
        <w:t>[</w:t>
      </w:r>
      <w:r w:rsidRPr="00490934">
        <w:t xml:space="preserve">2] and </w:t>
      </w:r>
      <w:r w:rsidR="00E23CAA" w:rsidRPr="00490934">
        <w:t>TS</w:t>
      </w:r>
      <w:r w:rsidR="00E23CAA">
        <w:t> </w:t>
      </w:r>
      <w:r w:rsidR="00E23CAA" w:rsidRPr="00490934">
        <w:t>22.186</w:t>
      </w:r>
      <w:r w:rsidR="00E23CAA">
        <w:t> </w:t>
      </w:r>
      <w:r w:rsidR="00E23CA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63BF46EF" w:rsidR="00E15085" w:rsidRDefault="00E15085" w:rsidP="00E15085">
      <w:r>
        <w:t xml:space="preserve">For the purposes of the present document, the following term and definition given in </w:t>
      </w:r>
      <w:r w:rsidR="00E23CAA">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20" w:name="_Toc91143947"/>
      <w:r w:rsidRPr="00490934">
        <w:t>3.2</w:t>
      </w:r>
      <w:r w:rsidRPr="00490934">
        <w:tab/>
        <w:t>Abbreviations</w:t>
      </w:r>
      <w:bookmarkEnd w:id="20"/>
    </w:p>
    <w:p w14:paraId="775BF72D" w14:textId="61FC1E51" w:rsidR="002C6338" w:rsidRPr="00490934" w:rsidRDefault="002C6338" w:rsidP="002C6338">
      <w:pPr>
        <w:keepNext/>
      </w:pPr>
      <w:r w:rsidRPr="00490934">
        <w:t xml:space="preserve">For the purposes of the present document, the abbreviations given in </w:t>
      </w:r>
      <w:r w:rsidR="00E23CAA" w:rsidRPr="00490934">
        <w:t>TR</w:t>
      </w:r>
      <w:r w:rsidR="00E23CAA">
        <w:t> </w:t>
      </w:r>
      <w:r w:rsidR="00E23CAA" w:rsidRPr="00490934">
        <w:t>21.905</w:t>
      </w:r>
      <w:r w:rsidR="00E23CAA">
        <w:t> </w:t>
      </w:r>
      <w:r w:rsidR="00E23CAA" w:rsidRPr="00490934">
        <w:t>[</w:t>
      </w:r>
      <w:r w:rsidRPr="00490934">
        <w:t xml:space="preserve">1] and the following apply. An abbreviation defined in the present document takes precedence over the definition of the same abbreviation, if any, in </w:t>
      </w:r>
      <w:r w:rsidR="00E23CAA" w:rsidRPr="00490934">
        <w:t>TR</w:t>
      </w:r>
      <w:r w:rsidR="00E23CAA">
        <w:t> </w:t>
      </w:r>
      <w:r w:rsidR="00E23CAA" w:rsidRPr="00490934">
        <w:t>21.905</w:t>
      </w:r>
      <w:r w:rsidR="00E23CAA">
        <w:t> </w:t>
      </w:r>
      <w:r w:rsidR="00E23CA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21" w:name="_Toc91143948"/>
      <w:r w:rsidRPr="00490934">
        <w:lastRenderedPageBreak/>
        <w:t>4</w:t>
      </w:r>
      <w:r w:rsidRPr="00490934">
        <w:tab/>
        <w:t>Architecture model and concepts</w:t>
      </w:r>
      <w:bookmarkEnd w:id="21"/>
    </w:p>
    <w:p w14:paraId="13C7B987" w14:textId="77777777" w:rsidR="002C6338" w:rsidRPr="00490934" w:rsidRDefault="002C6338" w:rsidP="002C6338">
      <w:pPr>
        <w:pStyle w:val="Heading2"/>
      </w:pPr>
      <w:bookmarkStart w:id="22" w:name="_Toc91143949"/>
      <w:r w:rsidRPr="00490934">
        <w:t>4.1</w:t>
      </w:r>
      <w:r w:rsidRPr="00490934">
        <w:tab/>
        <w:t>General concept</w:t>
      </w:r>
      <w:bookmarkEnd w:id="22"/>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3" w:name="_Toc91143950"/>
      <w:r w:rsidRPr="00490934">
        <w:t>4.2</w:t>
      </w:r>
      <w:r w:rsidRPr="00490934">
        <w:tab/>
        <w:t>Architectural reference model</w:t>
      </w:r>
      <w:bookmarkEnd w:id="23"/>
    </w:p>
    <w:p w14:paraId="2CD3F1C5" w14:textId="77777777" w:rsidR="002C6338" w:rsidRPr="00490934" w:rsidRDefault="002C6338" w:rsidP="002C6338">
      <w:pPr>
        <w:pStyle w:val="Heading3"/>
        <w:rPr>
          <w:lang w:eastAsia="ko-KR"/>
        </w:rPr>
      </w:pPr>
      <w:bookmarkStart w:id="24" w:name="_Toc91143951"/>
      <w:r w:rsidRPr="00490934">
        <w:t>4.2.1</w:t>
      </w:r>
      <w:r w:rsidRPr="00490934">
        <w:tab/>
        <w:t>PC5 and Uu based V2X architecture reference model</w:t>
      </w:r>
      <w:bookmarkEnd w:id="24"/>
    </w:p>
    <w:p w14:paraId="59EEEF2D" w14:textId="77777777" w:rsidR="002C6338" w:rsidRPr="00490934" w:rsidRDefault="002C6338" w:rsidP="002C6338">
      <w:pPr>
        <w:pStyle w:val="Heading4"/>
        <w:rPr>
          <w:lang w:eastAsia="ko-KR"/>
        </w:rPr>
      </w:pPr>
      <w:bookmarkStart w:id="25" w:name="_Toc91143952"/>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25"/>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6" w:name="_MON_1587198493"/>
    <w:bookmarkEnd w:id="26"/>
    <w:p w14:paraId="30BA407C" w14:textId="77777777" w:rsidR="002C6338" w:rsidRDefault="002C6338" w:rsidP="002C6338">
      <w:pPr>
        <w:pStyle w:val="TH"/>
      </w:pPr>
      <w:r>
        <w:object w:dxaOrig="7606" w:dyaOrig="5552" w14:anchorId="340ED54B">
          <v:shape id="_x0000_i1027" type="#_x0000_t75" style="width:379.4pt;height:276.75pt" o:ole="">
            <v:imagedata r:id="rId13" o:title=""/>
          </v:shape>
          <o:OLEObject Type="Embed" ProgID="Word.Picture.8" ShapeID="_x0000_i1027" DrawAspect="Content" ObjectID="_1701757595" r:id="rId14"/>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7" w:name="_Toc91143953"/>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7"/>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8" w:name="_MON_1654666085"/>
    <w:bookmarkEnd w:id="28"/>
    <w:p w14:paraId="1044641F" w14:textId="77777777" w:rsidR="002C6338" w:rsidRDefault="002C6338" w:rsidP="002C6338">
      <w:pPr>
        <w:pStyle w:val="TH"/>
      </w:pPr>
      <w:r>
        <w:object w:dxaOrig="7981" w:dyaOrig="5335" w14:anchorId="38195FBC">
          <v:shape id="_x0000_i1028" type="#_x0000_t75" style="width:398.8pt;height:265.45pt" o:ole="">
            <v:imagedata r:id="rId15" o:title=""/>
          </v:shape>
          <o:OLEObject Type="Embed" ProgID="Word.Picture.8" ShapeID="_x0000_i1028" DrawAspect="Content" ObjectID="_1701757596" r:id="rId16"/>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9" w:name="_MON_1654666062"/>
    <w:bookmarkEnd w:id="29"/>
    <w:p w14:paraId="625A6859" w14:textId="77777777" w:rsidR="002C6338" w:rsidRDefault="002C6338" w:rsidP="002C6338">
      <w:pPr>
        <w:pStyle w:val="TH"/>
      </w:pPr>
      <w:r>
        <w:object w:dxaOrig="7651" w:dyaOrig="5588" w14:anchorId="407A7FB2">
          <v:shape id="_x0000_i1029" type="#_x0000_t75" style="width:381.9pt;height:278pt" o:ole="">
            <v:imagedata r:id="rId17" o:title=""/>
          </v:shape>
          <o:OLEObject Type="Embed" ProgID="Word.Picture.8" ShapeID="_x0000_i1029" DrawAspect="Content" ObjectID="_1701757597" r:id="rId18"/>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30" w:name="_Toc91143954"/>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30"/>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31" w:name="_Toc91143955"/>
      <w:r w:rsidRPr="00490934">
        <w:rPr>
          <w:lang w:eastAsia="ko-KR"/>
        </w:rPr>
        <w:t>4.2.2</w:t>
      </w:r>
      <w:r w:rsidRPr="00490934">
        <w:rPr>
          <w:lang w:eastAsia="ko-KR"/>
        </w:rPr>
        <w:tab/>
        <w:t>AF-based service parameter provisioning for V2X communications</w:t>
      </w:r>
      <w:bookmarkEnd w:id="31"/>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4pt;height:265.45pt" o:ole="">
            <v:imagedata r:id="rId19" o:title=""/>
          </v:shape>
          <o:OLEObject Type="Embed" ProgID="Visio.Drawing.15" ShapeID="_x0000_i1030" DrawAspect="Content" ObjectID="_1701757598" r:id="rId20"/>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32" w:name="_Toc91143956"/>
      <w:r w:rsidRPr="00490934">
        <w:rPr>
          <w:lang w:eastAsia="ko-KR"/>
        </w:rPr>
        <w:t>4.2.3</w:t>
      </w:r>
      <w:r w:rsidRPr="00490934">
        <w:rPr>
          <w:lang w:eastAsia="ko-KR"/>
        </w:rPr>
        <w:tab/>
      </w:r>
      <w:r w:rsidRPr="00490934">
        <w:t>Reference points</w:t>
      </w:r>
      <w:bookmarkEnd w:id="32"/>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40F2FA10"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1CC0F1C"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E23CAA" w:rsidRPr="00490934">
        <w:t>TS</w:t>
      </w:r>
      <w:r w:rsidR="00E23CAA">
        <w:t> </w:t>
      </w:r>
      <w:r w:rsidR="00E23CAA" w:rsidRPr="00490934">
        <w:t>23.501</w:t>
      </w:r>
      <w:r w:rsidR="00E23CAA">
        <w:t> </w:t>
      </w:r>
      <w:r w:rsidR="00E23CA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3" w:name="_Toc91143957"/>
      <w:r w:rsidRPr="00490934">
        <w:rPr>
          <w:lang w:eastAsia="ko-KR"/>
        </w:rPr>
        <w:lastRenderedPageBreak/>
        <w:t>4.2.4</w:t>
      </w:r>
      <w:r w:rsidRPr="00490934">
        <w:rPr>
          <w:lang w:eastAsia="ko-KR"/>
        </w:rPr>
        <w:tab/>
        <w:t>Service-based interfaces</w:t>
      </w:r>
      <w:bookmarkEnd w:id="33"/>
    </w:p>
    <w:p w14:paraId="4D87CACD" w14:textId="0B9137DE" w:rsidR="002C6338" w:rsidRPr="00490934" w:rsidRDefault="002C6338" w:rsidP="002C6338">
      <w:pPr>
        <w:pStyle w:val="NO"/>
      </w:pPr>
      <w:r w:rsidRPr="00490934">
        <w:rPr>
          <w:b/>
        </w:rPr>
        <w:t>Nudm</w:t>
      </w:r>
      <w:r w:rsidRPr="00490934">
        <w:t>:</w:t>
      </w:r>
      <w:r w:rsidRPr="00490934">
        <w:tab/>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40ACA481"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445DEF8F"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74E83A8A"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E23CAA" w:rsidRPr="00490934">
        <w:t>TS</w:t>
      </w:r>
      <w:r w:rsidR="00E23CAA">
        <w:t> </w:t>
      </w:r>
      <w:r w:rsidR="00E23CAA" w:rsidRPr="00490934">
        <w:t>23.501</w:t>
      </w:r>
      <w:r w:rsidR="00E23CAA">
        <w:t> </w:t>
      </w:r>
      <w:r w:rsidR="00E23CAA"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0B40865E"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E23CAA">
        <w:rPr>
          <w:lang w:eastAsia="ko-KR"/>
        </w:rPr>
        <w:t>TS 23.501 [</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03E4C04B"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E23CAA">
        <w:rPr>
          <w:lang w:eastAsia="ko-KR"/>
        </w:rPr>
        <w:t>TS 23.501 [</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4" w:name="_Toc91143958"/>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4"/>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5" w:name="_MON_1611750750"/>
    <w:bookmarkEnd w:id="35"/>
    <w:p w14:paraId="6FFB0907" w14:textId="77777777" w:rsidR="002C6338" w:rsidRPr="00490934" w:rsidRDefault="002C6338" w:rsidP="002C6338">
      <w:pPr>
        <w:pStyle w:val="TH"/>
      </w:pPr>
      <w:r w:rsidRPr="00490934">
        <w:rPr>
          <w:b w:val="0"/>
        </w:rPr>
        <w:object w:dxaOrig="9874" w:dyaOrig="8030" w14:anchorId="26BDF222">
          <v:shape id="_x0000_i1031" type="#_x0000_t75" style="width:479.6pt;height:393.8pt" o:ole="">
            <v:imagedata r:id="rId21" o:title=""/>
          </v:shape>
          <o:OLEObject Type="Embed" ProgID="Word.Picture.8" ShapeID="_x0000_i1031" DrawAspect="Content" ObjectID="_1701757599" r:id="rId22"/>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6" w:name="_Toc91143959"/>
      <w:r w:rsidRPr="00490934">
        <w:rPr>
          <w:lang w:eastAsia="ko-KR"/>
        </w:rPr>
        <w:t>4.4</w:t>
      </w:r>
      <w:r w:rsidRPr="00490934">
        <w:rPr>
          <w:lang w:eastAsia="ko-KR"/>
        </w:rPr>
        <w:tab/>
        <w:t>Functional entities</w:t>
      </w:r>
      <w:bookmarkEnd w:id="36"/>
    </w:p>
    <w:p w14:paraId="6F07994D" w14:textId="77777777" w:rsidR="002C6338" w:rsidRPr="00490934" w:rsidRDefault="002C6338" w:rsidP="002C6338">
      <w:pPr>
        <w:pStyle w:val="Heading3"/>
        <w:rPr>
          <w:lang w:eastAsia="zh-CN"/>
        </w:rPr>
      </w:pPr>
      <w:bookmarkStart w:id="37" w:name="_Toc91143960"/>
      <w:r w:rsidRPr="00490934">
        <w:rPr>
          <w:lang w:eastAsia="zh-CN"/>
        </w:rPr>
        <w:t>4.4.1</w:t>
      </w:r>
      <w:r w:rsidRPr="00490934">
        <w:rPr>
          <w:lang w:eastAsia="zh-CN"/>
        </w:rPr>
        <w:tab/>
      </w:r>
      <w:r w:rsidRPr="00490934">
        <w:rPr>
          <w:lang w:eastAsia="ko-KR"/>
        </w:rPr>
        <w:t>UE</w:t>
      </w:r>
      <w:bookmarkEnd w:id="37"/>
    </w:p>
    <w:p w14:paraId="11912339" w14:textId="487498D0"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8" w:name="_Toc91143961"/>
      <w:r w:rsidRPr="00490934">
        <w:rPr>
          <w:lang w:eastAsia="zh-CN"/>
        </w:rPr>
        <w:lastRenderedPageBreak/>
        <w:t>4.4.2</w:t>
      </w:r>
      <w:r w:rsidRPr="00490934">
        <w:rPr>
          <w:lang w:eastAsia="zh-CN"/>
        </w:rPr>
        <w:tab/>
      </w:r>
      <w:r w:rsidRPr="00490934">
        <w:rPr>
          <w:lang w:eastAsia="ko-KR"/>
        </w:rPr>
        <w:t>PCF</w:t>
      </w:r>
      <w:bookmarkEnd w:id="38"/>
    </w:p>
    <w:p w14:paraId="0BE98CC1" w14:textId="3AA788D5" w:rsidR="002C6338" w:rsidRPr="00490934" w:rsidRDefault="002C6338" w:rsidP="002C6338">
      <w:pPr>
        <w:rPr>
          <w:rFonts w:eastAsia="SimSun"/>
        </w:rPr>
      </w:pPr>
      <w:r w:rsidRPr="00490934">
        <w:rPr>
          <w:rFonts w:eastAsia="SimSun"/>
        </w:rPr>
        <w:t xml:space="preserve">In addition to the functions defined in </w:t>
      </w:r>
      <w:r w:rsidR="00E23CAA" w:rsidRPr="00490934">
        <w:rPr>
          <w:rFonts w:eastAsia="SimSun"/>
        </w:rPr>
        <w:t>TS</w:t>
      </w:r>
      <w:r w:rsidR="00E23CAA">
        <w:rPr>
          <w:rFonts w:eastAsia="SimSun"/>
        </w:rPr>
        <w:t> </w:t>
      </w:r>
      <w:r w:rsidR="00E23CAA" w:rsidRPr="00490934">
        <w:rPr>
          <w:rFonts w:eastAsia="SimSun"/>
        </w:rPr>
        <w:t>23.501</w:t>
      </w:r>
      <w:r w:rsidR="00E23CAA">
        <w:rPr>
          <w:rFonts w:eastAsia="SimSun"/>
        </w:rPr>
        <w:t> </w:t>
      </w:r>
      <w:r w:rsidR="00E23CA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9" w:name="_Toc91143962"/>
      <w:r w:rsidRPr="00490934">
        <w:rPr>
          <w:lang w:eastAsia="zh-CN"/>
        </w:rPr>
        <w:t>4.4.3</w:t>
      </w:r>
      <w:r w:rsidRPr="00490934">
        <w:rPr>
          <w:lang w:eastAsia="zh-CN"/>
        </w:rPr>
        <w:tab/>
      </w:r>
      <w:r w:rsidRPr="00490934">
        <w:rPr>
          <w:lang w:eastAsia="ko-KR"/>
        </w:rPr>
        <w:t>V2X Application Server</w:t>
      </w:r>
      <w:bookmarkEnd w:id="39"/>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40" w:name="_Toc91143963"/>
      <w:r w:rsidRPr="00490934">
        <w:rPr>
          <w:lang w:eastAsia="zh-CN"/>
        </w:rPr>
        <w:t>4.4.4</w:t>
      </w:r>
      <w:r w:rsidRPr="00490934">
        <w:rPr>
          <w:lang w:eastAsia="zh-CN"/>
        </w:rPr>
        <w:tab/>
      </w:r>
      <w:r w:rsidRPr="00490934">
        <w:rPr>
          <w:lang w:eastAsia="ko-KR"/>
        </w:rPr>
        <w:t>AMF</w:t>
      </w:r>
      <w:bookmarkEnd w:id="40"/>
    </w:p>
    <w:p w14:paraId="387E1051" w14:textId="0CA40097" w:rsidR="002C6338" w:rsidRPr="00490934" w:rsidRDefault="002C6338" w:rsidP="002C6338">
      <w:pPr>
        <w:rPr>
          <w:lang w:eastAsia="zh-CN"/>
        </w:rPr>
      </w:pPr>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41" w:name="_Toc91143964"/>
      <w:r w:rsidRPr="00490934">
        <w:rPr>
          <w:lang w:eastAsia="ko-KR"/>
        </w:rPr>
        <w:t>4.4.5</w:t>
      </w:r>
      <w:r w:rsidRPr="00490934">
        <w:rPr>
          <w:lang w:eastAsia="ko-KR"/>
        </w:rPr>
        <w:tab/>
        <w:t>UDM</w:t>
      </w:r>
      <w:bookmarkEnd w:id="41"/>
    </w:p>
    <w:p w14:paraId="0A4836D9" w14:textId="1FEB9956"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2" w:name="_Toc91143965"/>
      <w:r w:rsidRPr="00490934">
        <w:lastRenderedPageBreak/>
        <w:t>4.4.6</w:t>
      </w:r>
      <w:r w:rsidRPr="00490934">
        <w:tab/>
        <w:t>UDR</w:t>
      </w:r>
      <w:bookmarkEnd w:id="42"/>
    </w:p>
    <w:p w14:paraId="614FBFC1" w14:textId="222DFF69" w:rsidR="002C6338" w:rsidRPr="00490934" w:rsidRDefault="002C6338" w:rsidP="002C6338">
      <w:r w:rsidRPr="00490934">
        <w:t xml:space="preserve">In addition to the functions defined in </w:t>
      </w:r>
      <w:r w:rsidR="00E23CAA" w:rsidRPr="00490934">
        <w:t>TS</w:t>
      </w:r>
      <w:r w:rsidR="00E23CAA">
        <w:t> </w:t>
      </w:r>
      <w:r w:rsidR="00E23CAA" w:rsidRPr="00490934">
        <w:t>23.501</w:t>
      </w:r>
      <w:r w:rsidR="00E23CAA">
        <w:t> </w:t>
      </w:r>
      <w:r w:rsidR="00E23CA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3" w:name="_Toc91143966"/>
      <w:r w:rsidRPr="00490934">
        <w:t>4.4.</w:t>
      </w:r>
      <w:r>
        <w:t>7</w:t>
      </w:r>
      <w:r w:rsidRPr="00490934">
        <w:tab/>
      </w:r>
      <w:r>
        <w:t>NRF</w:t>
      </w:r>
      <w:bookmarkEnd w:id="43"/>
    </w:p>
    <w:p w14:paraId="70A336A2" w14:textId="0FAE7279" w:rsidR="002C6338" w:rsidRPr="00490934" w:rsidRDefault="002C6338" w:rsidP="002C6338">
      <w:r>
        <w:t xml:space="preserve">In addition to the functions defined in </w:t>
      </w:r>
      <w:r w:rsidR="00E23CAA">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44" w:name="_Toc91143967"/>
      <w:r>
        <w:t>4.4.8</w:t>
      </w:r>
      <w:r>
        <w:tab/>
        <w:t>NEF</w:t>
      </w:r>
      <w:bookmarkEnd w:id="44"/>
    </w:p>
    <w:p w14:paraId="47139FFD" w14:textId="151B4444" w:rsidR="00D84EE8" w:rsidRDefault="00D84EE8" w:rsidP="00D84EE8">
      <w:r>
        <w:t xml:space="preserve">The high-level functions are the same as defined in </w:t>
      </w:r>
      <w:r w:rsidR="00E23CAA">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45" w:name="_Toc91143968"/>
      <w:r w:rsidRPr="00490934">
        <w:rPr>
          <w:lang w:eastAsia="ko-KR"/>
        </w:rPr>
        <w:t>5</w:t>
      </w:r>
      <w:r w:rsidRPr="00490934">
        <w:rPr>
          <w:lang w:eastAsia="ko-KR"/>
        </w:rPr>
        <w:tab/>
        <w:t>High level functionality and features</w:t>
      </w:r>
      <w:bookmarkEnd w:id="45"/>
    </w:p>
    <w:p w14:paraId="0379FC8B" w14:textId="77777777" w:rsidR="002C6338" w:rsidRPr="00490934" w:rsidRDefault="002C6338" w:rsidP="002C6338">
      <w:pPr>
        <w:pStyle w:val="Heading2"/>
        <w:rPr>
          <w:lang w:eastAsia="ko-KR"/>
        </w:rPr>
      </w:pPr>
      <w:bookmarkStart w:id="46" w:name="_Toc91143969"/>
      <w:r w:rsidRPr="00490934">
        <w:rPr>
          <w:lang w:eastAsia="ko-KR"/>
        </w:rPr>
        <w:t>5.1</w:t>
      </w:r>
      <w:r w:rsidRPr="00490934">
        <w:rPr>
          <w:lang w:eastAsia="ko-KR"/>
        </w:rPr>
        <w:tab/>
        <w:t>Authorization and Provisioning for V2X communications</w:t>
      </w:r>
      <w:bookmarkEnd w:id="46"/>
    </w:p>
    <w:p w14:paraId="79DA1EE8" w14:textId="77777777" w:rsidR="002C6338" w:rsidRPr="00490934" w:rsidRDefault="002C6338" w:rsidP="002C6338">
      <w:pPr>
        <w:pStyle w:val="Heading3"/>
        <w:rPr>
          <w:lang w:eastAsia="zh-CN"/>
        </w:rPr>
      </w:pPr>
      <w:bookmarkStart w:id="47" w:name="_Toc91143970"/>
      <w:r w:rsidRPr="00490934">
        <w:rPr>
          <w:lang w:eastAsia="zh-CN"/>
        </w:rPr>
        <w:t>5.1.1</w:t>
      </w:r>
      <w:r w:rsidRPr="00490934">
        <w:rPr>
          <w:lang w:eastAsia="zh-CN"/>
        </w:rPr>
        <w:tab/>
        <w:t>General</w:t>
      </w:r>
      <w:bookmarkEnd w:id="47"/>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409B390" w:rsidR="002C6338" w:rsidRPr="00490934" w:rsidRDefault="002C6338" w:rsidP="002C6338">
      <w:pPr>
        <w:pStyle w:val="B1"/>
      </w:pPr>
      <w:r w:rsidRPr="00490934">
        <w:lastRenderedPageBreak/>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E23CAA" w:rsidRPr="00490934">
        <w:t>TS</w:t>
      </w:r>
      <w:r w:rsidR="00E23CAA">
        <w:t> </w:t>
      </w:r>
      <w:r w:rsidR="00E23CAA" w:rsidRPr="00490934">
        <w:t>23.502</w:t>
      </w:r>
      <w:r w:rsidR="00E23CAA">
        <w:t> </w:t>
      </w:r>
      <w:r w:rsidR="00E23CAA" w:rsidRPr="00490934">
        <w:t>[</w:t>
      </w:r>
      <w:r w:rsidRPr="00490934">
        <w:t>7].</w:t>
      </w:r>
    </w:p>
    <w:p w14:paraId="23EDF8BE" w14:textId="6A38883B"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over PC5 reference point as specified in clause 5.1.2.1 and/or the V2X Policy/parameters for V2X communications over Uu reference point as specified in clause 5.1.3.1</w:t>
      </w:r>
      <w:r w:rsidRPr="00490934">
        <w:t xml:space="preserve"> into a Policy Section identified by a Policy Section Identifier (PSI) as specified in clause 6.1.2.2.2 of </w:t>
      </w:r>
      <w:r w:rsidR="00E23CAA" w:rsidRPr="00490934">
        <w:t>TS</w:t>
      </w:r>
      <w:r w:rsidR="00E23CAA">
        <w:t> </w:t>
      </w:r>
      <w:r w:rsidR="00E23CAA" w:rsidRPr="00490934">
        <w:t>23.503</w:t>
      </w:r>
      <w:r w:rsidR="00E23CAA">
        <w:t> </w:t>
      </w:r>
      <w:r w:rsidR="00E23CAA" w:rsidRPr="00490934">
        <w:t>[</w:t>
      </w:r>
      <w:r w:rsidRPr="00490934">
        <w:t>16].</w:t>
      </w:r>
    </w:p>
    <w:p w14:paraId="7B6C47CB" w14:textId="77777777" w:rsidR="002C6338" w:rsidRPr="00490934" w:rsidRDefault="002C6338" w:rsidP="002C6338">
      <w:pPr>
        <w:pStyle w:val="Heading3"/>
        <w:rPr>
          <w:rFonts w:eastAsia="SimSun"/>
          <w:lang w:eastAsia="zh-CN"/>
        </w:rPr>
      </w:pPr>
      <w:bookmarkStart w:id="48" w:name="_Toc91143971"/>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8"/>
    </w:p>
    <w:p w14:paraId="040B2E7C" w14:textId="77777777" w:rsidR="002C6338" w:rsidRPr="00490934" w:rsidRDefault="002C6338" w:rsidP="002C6338">
      <w:pPr>
        <w:pStyle w:val="Heading4"/>
        <w:rPr>
          <w:lang w:eastAsia="zh-CN"/>
        </w:rPr>
      </w:pPr>
      <w:bookmarkStart w:id="49" w:name="_Toc91143972"/>
      <w:r w:rsidRPr="00490934">
        <w:rPr>
          <w:lang w:eastAsia="zh-CN"/>
        </w:rPr>
        <w:t>5.1.2.1</w:t>
      </w:r>
      <w:r w:rsidRPr="00490934">
        <w:rPr>
          <w:lang w:eastAsia="zh-CN"/>
        </w:rPr>
        <w:tab/>
        <w:t>Policy/Parameter provisioning</w:t>
      </w:r>
      <w:bookmarkEnd w:id="49"/>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2A51E8AF"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E23CAA">
        <w:t>TS 36.331 [</w:t>
      </w:r>
      <w:r>
        <w:t xml:space="preserve">14] and </w:t>
      </w:r>
      <w:r w:rsidR="00E23CAA">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37B7B2AD"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E23CAA">
        <w:t>TS 36.300 [</w:t>
      </w:r>
      <w:r w:rsidR="002C6338">
        <w:t>9] for further information)</w:t>
      </w:r>
      <w:r>
        <w:t>;</w:t>
      </w:r>
    </w:p>
    <w:p w14:paraId="4A73099F" w14:textId="77777777" w:rsidR="00514894" w:rsidRDefault="00514894" w:rsidP="00D931F2">
      <w:pPr>
        <w:pStyle w:val="B3"/>
      </w:pPr>
      <w:r>
        <w:t>-</w:t>
      </w:r>
      <w:r>
        <w:tab/>
        <w:t>for NR PC5, to the corresponding NR Tx Profiles for broadcast and groupcast (see TS 38.300 [11] and TS 38.331 [15] for further information).</w:t>
      </w:r>
    </w:p>
    <w:p w14:paraId="2B077643" w14:textId="7E3A542B" w:rsidR="00514894" w:rsidRDefault="00514894" w:rsidP="00D931F2">
      <w:pPr>
        <w:pStyle w:val="NO"/>
      </w:pPr>
      <w:r>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lastRenderedPageBreak/>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C248085"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E23CAA" w:rsidRPr="00490934">
        <w:t>TS</w:t>
      </w:r>
      <w:r w:rsidR="00E23CAA">
        <w:t> </w:t>
      </w:r>
      <w:r w:rsidR="00E23CAA" w:rsidRPr="00490934">
        <w:t>23.285</w:t>
      </w:r>
      <w:r w:rsidR="00E23CAA">
        <w:t> </w:t>
      </w:r>
      <w:r w:rsidR="00E23CAA"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1E4F7A35" w:rsidR="002C6338" w:rsidRPr="00490934" w:rsidRDefault="002C6338" w:rsidP="002C6338">
      <w:pPr>
        <w:pStyle w:val="B2"/>
      </w:pPr>
      <w:r w:rsidRPr="00490934">
        <w:t>-</w:t>
      </w:r>
      <w:r w:rsidRPr="00490934">
        <w:tab/>
      </w:r>
      <w:r>
        <w:t xml:space="preserve">AS layer </w:t>
      </w:r>
      <w:r w:rsidRPr="00490934">
        <w:t>configurations</w:t>
      </w:r>
      <w:r>
        <w:t xml:space="preserve"> (see </w:t>
      </w:r>
      <w:r w:rsidR="00E23CAA">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5E82D4C7" w:rsidR="003313C1" w:rsidRDefault="003313C1" w:rsidP="00E60D62">
      <w:pPr>
        <w:pStyle w:val="B2"/>
        <w:rPr>
          <w:lang w:eastAsia="ko-KR"/>
        </w:rPr>
      </w:pPr>
      <w:r>
        <w:rPr>
          <w:lang w:eastAsia="ko-KR"/>
        </w:rPr>
        <w:t>-</w:t>
      </w:r>
      <w:r>
        <w:rPr>
          <w:lang w:eastAsia="ko-KR"/>
        </w:rPr>
        <w:tab/>
        <w:t>For broadcast and groupcast, PC5 DRX configuration</w:t>
      </w:r>
      <w:r w:rsidR="00514894">
        <w:rPr>
          <w:lang w:eastAsia="ko-KR"/>
        </w:rPr>
        <w:t>s (see TS 38.331 [15]),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50" w:name="_Toc91143973"/>
      <w:r w:rsidRPr="00490934">
        <w:t>5.1.2.2</w:t>
      </w:r>
      <w:r w:rsidRPr="00490934">
        <w:tab/>
        <w:t>Principles for applying parameters for V2X communications over PC5 reference point</w:t>
      </w:r>
      <w:bookmarkEnd w:id="50"/>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lastRenderedPageBreak/>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5666604B"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36.304</w:t>
      </w:r>
      <w:r w:rsidR="00E23CAA">
        <w:t> </w:t>
      </w:r>
      <w:r w:rsidR="00E23CAA" w:rsidRPr="00490934">
        <w:t>[</w:t>
      </w:r>
      <w:r w:rsidRPr="00490934">
        <w:t xml:space="preserve">10] (if LTE based PC5 is selected for the V2X communication) or as defined in </w:t>
      </w:r>
      <w:r w:rsidR="00E23CAA" w:rsidRPr="00490934">
        <w:t>TS</w:t>
      </w:r>
      <w:r w:rsidR="00E23CAA">
        <w:t> </w:t>
      </w:r>
      <w:r w:rsidR="00E23CAA" w:rsidRPr="00490934">
        <w:t>38.300</w:t>
      </w:r>
      <w:r w:rsidR="00E23CAA">
        <w:t> </w:t>
      </w:r>
      <w:r w:rsidR="00E23CAA" w:rsidRPr="00490934">
        <w:t>[</w:t>
      </w:r>
      <w:r w:rsidRPr="00490934">
        <w:t xml:space="preserve">11] and </w:t>
      </w:r>
      <w:r w:rsidR="00E23CAA" w:rsidRPr="00490934">
        <w:t>TS</w:t>
      </w:r>
      <w:r w:rsidR="00E23CAA">
        <w:t> </w:t>
      </w:r>
      <w:r w:rsidR="00E23CAA" w:rsidRPr="00490934">
        <w:t>38.304</w:t>
      </w:r>
      <w:r w:rsidR="00E23CAA">
        <w:t> </w:t>
      </w:r>
      <w:r w:rsidR="00E23CAA"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CEDFB55"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E23CAA" w:rsidRPr="00490934">
        <w:t>TS</w:t>
      </w:r>
      <w:r w:rsidR="00E23CAA">
        <w:t> </w:t>
      </w:r>
      <w:r w:rsidR="00E23CAA" w:rsidRPr="00490934">
        <w:t>23.122</w:t>
      </w:r>
      <w:r w:rsidR="00E23CAA">
        <w:t> </w:t>
      </w:r>
      <w:r w:rsidR="00E23CA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0CDF2B26"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64C70D6E"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E23CAA">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04940AB3" w:rsidR="002C6338" w:rsidRPr="00490934" w:rsidRDefault="002C6338" w:rsidP="002C6338">
      <w:pPr>
        <w:pStyle w:val="NO"/>
      </w:pPr>
      <w:r w:rsidRPr="00490934">
        <w:t>NOTE 2:</w:t>
      </w:r>
      <w:r w:rsidRPr="00490934">
        <w:tab/>
        <w:t xml:space="preserve">When cross-carrier operation is supported, according to </w:t>
      </w:r>
      <w:r w:rsidR="00E23CAA" w:rsidRPr="00490934">
        <w:t>TS</w:t>
      </w:r>
      <w:r w:rsidR="00E23CAA">
        <w:t> </w:t>
      </w:r>
      <w:r w:rsidR="00E23CAA" w:rsidRPr="00490934">
        <w:t>36.331</w:t>
      </w:r>
      <w:r w:rsidR="00E23CAA">
        <w:t> </w:t>
      </w:r>
      <w:r w:rsidR="00E23CAA" w:rsidRPr="00490934">
        <w:t>[</w:t>
      </w:r>
      <w:r w:rsidRPr="00490934">
        <w:t xml:space="preserve">14] or </w:t>
      </w:r>
      <w:r w:rsidR="00E23CAA" w:rsidRPr="00490934">
        <w:t>TS</w:t>
      </w:r>
      <w:r w:rsidR="00E23CAA">
        <w:t> </w:t>
      </w:r>
      <w:r w:rsidR="00E23CAA" w:rsidRPr="00490934">
        <w:t>38.331</w:t>
      </w:r>
      <w:r w:rsidR="00E23CAA">
        <w:t> </w:t>
      </w:r>
      <w:r w:rsidR="00E23CA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lastRenderedPageBreak/>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51" w:name="_Toc91143974"/>
      <w:r w:rsidRPr="00490934">
        <w:rPr>
          <w:rFonts w:eastAsia="SimSun"/>
          <w:lang w:eastAsia="zh-CN"/>
        </w:rPr>
        <w:t>5.1.3</w:t>
      </w:r>
      <w:r w:rsidRPr="00490934">
        <w:rPr>
          <w:rFonts w:eastAsia="SimSun"/>
          <w:lang w:eastAsia="zh-CN"/>
        </w:rPr>
        <w:tab/>
        <w:t>Authorization and provisioning for V2X communications over Uu reference point</w:t>
      </w:r>
      <w:bookmarkEnd w:id="51"/>
    </w:p>
    <w:p w14:paraId="5E955C57" w14:textId="77777777" w:rsidR="002C6338" w:rsidRPr="00490934" w:rsidRDefault="002C6338" w:rsidP="002C6338">
      <w:pPr>
        <w:pStyle w:val="Heading4"/>
        <w:rPr>
          <w:lang w:eastAsia="zh-CN"/>
        </w:rPr>
      </w:pPr>
      <w:bookmarkStart w:id="52" w:name="_Toc91143975"/>
      <w:r w:rsidRPr="00490934">
        <w:rPr>
          <w:lang w:eastAsia="zh-CN"/>
        </w:rPr>
        <w:t>5.1.3.1</w:t>
      </w:r>
      <w:r w:rsidRPr="00490934">
        <w:rPr>
          <w:lang w:eastAsia="zh-CN"/>
        </w:rPr>
        <w:tab/>
        <w:t>Policy/Parameter provisioning</w:t>
      </w:r>
      <w:bookmarkEnd w:id="52"/>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3705F0AE"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3" w:name="_Toc91143976"/>
      <w:r w:rsidRPr="00490934">
        <w:rPr>
          <w:lang w:eastAsia="ko-KR"/>
        </w:rPr>
        <w:t>5.2</w:t>
      </w:r>
      <w:r w:rsidRPr="00490934">
        <w:rPr>
          <w:lang w:eastAsia="ko-KR"/>
        </w:rPr>
        <w:tab/>
        <w:t>V2X communication</w:t>
      </w:r>
      <w:bookmarkEnd w:id="53"/>
    </w:p>
    <w:p w14:paraId="0E9ABE7F" w14:textId="77777777" w:rsidR="002C6338" w:rsidRPr="00490934" w:rsidRDefault="002C6338" w:rsidP="002C6338">
      <w:pPr>
        <w:pStyle w:val="Heading3"/>
      </w:pPr>
      <w:bookmarkStart w:id="54" w:name="_Toc91143977"/>
      <w:r w:rsidRPr="00490934">
        <w:t>5.2.1</w:t>
      </w:r>
      <w:r w:rsidRPr="00490934">
        <w:tab/>
        <w:t xml:space="preserve">V2X </w:t>
      </w:r>
      <w:r w:rsidRPr="00490934">
        <w:rPr>
          <w:lang w:eastAsia="ko-KR"/>
        </w:rPr>
        <w:t>communication</w:t>
      </w:r>
      <w:r w:rsidRPr="00490934">
        <w:t xml:space="preserve"> over PC5 reference point</w:t>
      </w:r>
      <w:bookmarkEnd w:id="54"/>
    </w:p>
    <w:p w14:paraId="618AD4A4" w14:textId="77777777" w:rsidR="002C6338" w:rsidRPr="00490934" w:rsidRDefault="002C6338" w:rsidP="002C6338">
      <w:pPr>
        <w:pStyle w:val="Heading4"/>
      </w:pPr>
      <w:bookmarkStart w:id="55" w:name="_Toc91143978"/>
      <w:r w:rsidRPr="00490934">
        <w:t>5.2.1.1</w:t>
      </w:r>
      <w:r w:rsidRPr="00490934">
        <w:tab/>
        <w:t>General</w:t>
      </w:r>
      <w:bookmarkEnd w:id="55"/>
    </w:p>
    <w:p w14:paraId="260C94DC" w14:textId="7750B48E"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w:t>
      </w:r>
      <w:r>
        <w:lastRenderedPageBreak/>
        <w:t>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74B70040"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E23CAA" w:rsidRPr="00490934">
        <w:rPr>
          <w:lang w:eastAsia="ko-KR"/>
        </w:rPr>
        <w:t>TS</w:t>
      </w:r>
      <w:r w:rsidR="00E23CAA">
        <w:rPr>
          <w:lang w:eastAsia="ko-KR"/>
        </w:rPr>
        <w:t> </w:t>
      </w:r>
      <w:r w:rsidR="00E23CAA" w:rsidRPr="00490934">
        <w:rPr>
          <w:lang w:eastAsia="ko-KR"/>
        </w:rPr>
        <w:t>23.285</w:t>
      </w:r>
      <w:r w:rsidR="00E23CAA">
        <w:rPr>
          <w:lang w:eastAsia="ko-KR"/>
        </w:rPr>
        <w:t> </w:t>
      </w:r>
      <w:r w:rsidR="00E23CA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779D38A4"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p>
    <w:p w14:paraId="3A66E1CE" w14:textId="39DB49EF" w:rsidR="002C6338" w:rsidRDefault="002C6338" w:rsidP="002C6338">
      <w:r>
        <w:t xml:space="preserve">The security for V2X communication over PC5 reference point is provided with mechanisms defined in </w:t>
      </w:r>
      <w:r w:rsidR="00E23CAA">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6" w:name="_Toc91143979"/>
      <w:r w:rsidRPr="00490934">
        <w:t>5.2.1.2</w:t>
      </w:r>
      <w:r w:rsidRPr="00490934">
        <w:tab/>
        <w:t>Broadcast mode communication over PC5 reference point</w:t>
      </w:r>
      <w:bookmarkEnd w:id="56"/>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14F982B5"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E23CAA" w:rsidRPr="00490934">
        <w:rPr>
          <w:lang w:eastAsia="x-none"/>
        </w:rPr>
        <w:t>TS</w:t>
      </w:r>
      <w:r w:rsidR="00E23CAA">
        <w:rPr>
          <w:lang w:eastAsia="x-none"/>
        </w:rPr>
        <w:t> </w:t>
      </w:r>
      <w:r w:rsidR="00E23CAA" w:rsidRPr="00490934">
        <w:rPr>
          <w:lang w:eastAsia="x-none"/>
        </w:rPr>
        <w:t>23.285</w:t>
      </w:r>
      <w:r w:rsidR="00E23CAA">
        <w:rPr>
          <w:lang w:eastAsia="x-none"/>
        </w:rPr>
        <w:t> </w:t>
      </w:r>
      <w:r w:rsidR="00E23CA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7" w:name="_Toc91143980"/>
      <w:r w:rsidRPr="00490934">
        <w:t>5.2.1.3</w:t>
      </w:r>
      <w:r w:rsidRPr="00490934">
        <w:tab/>
        <w:t>Groupcast mode communication over PC5 reference point</w:t>
      </w:r>
      <w:bookmarkEnd w:id="57"/>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629D2106" w:rsidR="002C6338" w:rsidRDefault="002C6338" w:rsidP="002C6338">
      <w:pPr>
        <w:pStyle w:val="B1"/>
      </w:pPr>
      <w:r>
        <w:t>-</w:t>
      </w:r>
      <w:r>
        <w:tab/>
        <w:t xml:space="preserve">If the V2X application layer provides a group size and a member ID, the V2X layer passes them to the AS layer for groupcast control, as defined in </w:t>
      </w:r>
      <w:r w:rsidR="00E23CAA">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8" w:name="_Toc91143981"/>
      <w:r w:rsidRPr="00490934">
        <w:lastRenderedPageBreak/>
        <w:t>5.2.1.4</w:t>
      </w:r>
      <w:r w:rsidRPr="00490934">
        <w:tab/>
        <w:t>Unicast mode communication over PC5 reference point</w:t>
      </w:r>
      <w:bookmarkEnd w:id="58"/>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35pt;height:197.2pt" o:ole="">
            <v:imagedata r:id="rId23" o:title=""/>
          </v:shape>
          <o:OLEObject Type="Embed" ProgID="Visio.Drawing.11" ShapeID="_x0000_i1032" DrawAspect="Content" ObjectID="_1701757600" r:id="rId24"/>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 xml:space="preserve">whether a transmission is for a PC5-S signalling message (i.e. Direct </w:t>
      </w:r>
      <w:r w:rsidRPr="00490934">
        <w:rPr>
          <w:lang w:eastAsia="x-none"/>
        </w:rPr>
        <w:lastRenderedPageBreak/>
        <w:t>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9" w:name="_Toc91143982"/>
      <w:r w:rsidRPr="00490934">
        <w:t>5.2.1.5</w:t>
      </w:r>
      <w:r w:rsidRPr="00490934">
        <w:tab/>
      </w:r>
      <w:r w:rsidRPr="00490934">
        <w:rPr>
          <w:lang w:eastAsia="zh-CN"/>
        </w:rPr>
        <w:t>IP address allocation</w:t>
      </w:r>
      <w:bookmarkEnd w:id="59"/>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3BB7226F" w:rsidR="002C6338" w:rsidRDefault="002C6338" w:rsidP="002C6338">
      <w:pPr>
        <w:pStyle w:val="B1"/>
      </w:pPr>
      <w:r>
        <w:t>-</w:t>
      </w:r>
      <w:r>
        <w:tab/>
        <w:t xml:space="preserve">The UE configures a link local IPv6 address to be used as the source IP address, as defined in clause 4.5.3 of </w:t>
      </w:r>
      <w:r w:rsidR="00E23CAA">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60" w:name="_Toc91143983"/>
      <w:r w:rsidRPr="00490934">
        <w:rPr>
          <w:lang w:eastAsia="ko-KR"/>
        </w:rPr>
        <w:t>5.2.2</w:t>
      </w:r>
      <w:r w:rsidRPr="00490934">
        <w:rPr>
          <w:lang w:eastAsia="ko-KR"/>
        </w:rPr>
        <w:tab/>
        <w:t>V2X communication over Uu reference point</w:t>
      </w:r>
      <w:bookmarkEnd w:id="60"/>
    </w:p>
    <w:p w14:paraId="60EC0DD3" w14:textId="77777777" w:rsidR="002C6338" w:rsidRPr="00490934" w:rsidRDefault="002C6338" w:rsidP="002C6338">
      <w:pPr>
        <w:pStyle w:val="Heading4"/>
        <w:rPr>
          <w:lang w:eastAsia="ko-KR"/>
        </w:rPr>
      </w:pPr>
      <w:bookmarkStart w:id="61" w:name="_Toc91143984"/>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61"/>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lastRenderedPageBreak/>
        <w:t>For transport of V2X messages</w:t>
      </w:r>
      <w:r w:rsidRPr="00490934">
        <w:t xml:space="preserve"> </w:t>
      </w:r>
      <w:r w:rsidRPr="00490934">
        <w:rPr>
          <w:lang w:eastAsia="ko-KR"/>
        </w:rPr>
        <w:t>over Uu reference point:</w:t>
      </w:r>
    </w:p>
    <w:p w14:paraId="55F91075" w14:textId="474F333C"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 xml:space="preserve"> and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62" w:name="_Toc91143985"/>
      <w:r w:rsidRPr="00490934">
        <w:rPr>
          <w:lang w:eastAsia="ko-KR"/>
        </w:rPr>
        <w:t>5.2.3</w:t>
      </w:r>
      <w:r w:rsidRPr="00490934">
        <w:rPr>
          <w:lang w:eastAsia="ko-KR"/>
        </w:rPr>
        <w:tab/>
        <w:t>V2X communication over PC5 or Uu reference point</w:t>
      </w:r>
      <w:bookmarkEnd w:id="62"/>
    </w:p>
    <w:p w14:paraId="4AC7D7B9" w14:textId="77777777" w:rsidR="002C6338" w:rsidRPr="00490934" w:rsidRDefault="002C6338" w:rsidP="002C6338">
      <w:pPr>
        <w:pStyle w:val="Heading4"/>
      </w:pPr>
      <w:bookmarkStart w:id="63" w:name="_Toc91143986"/>
      <w:r w:rsidRPr="00490934">
        <w:t>5.2.3.1</w:t>
      </w:r>
      <w:r w:rsidRPr="00490934">
        <w:tab/>
        <w:t>General</w:t>
      </w:r>
      <w:bookmarkEnd w:id="63"/>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3CFED296"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rPr>
          <w:lang w:eastAsia="ko-KR"/>
        </w:rPr>
        <w:t>.</w:t>
      </w:r>
    </w:p>
    <w:p w14:paraId="53123DAE" w14:textId="091A1FC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4" w:name="_Toc91143987"/>
      <w:r w:rsidRPr="00490934">
        <w:rPr>
          <w:lang w:eastAsia="ko-KR"/>
        </w:rPr>
        <w:t>5.3</w:t>
      </w:r>
      <w:r w:rsidRPr="00490934">
        <w:rPr>
          <w:lang w:eastAsia="ko-KR"/>
        </w:rPr>
        <w:tab/>
        <w:t>V2X Application Server discovery</w:t>
      </w:r>
      <w:bookmarkEnd w:id="64"/>
    </w:p>
    <w:p w14:paraId="767BD732" w14:textId="77777777" w:rsidR="002C6338" w:rsidRPr="00490934" w:rsidRDefault="002C6338" w:rsidP="002C6338">
      <w:pPr>
        <w:pStyle w:val="Heading3"/>
        <w:rPr>
          <w:lang w:eastAsia="ko-KR"/>
        </w:rPr>
      </w:pPr>
      <w:bookmarkStart w:id="65" w:name="_Toc91143988"/>
      <w:r w:rsidRPr="00490934">
        <w:rPr>
          <w:lang w:eastAsia="ko-KR"/>
        </w:rPr>
        <w:t>5.3.1</w:t>
      </w:r>
      <w:r w:rsidRPr="00490934">
        <w:rPr>
          <w:lang w:eastAsia="ko-KR"/>
        </w:rPr>
        <w:tab/>
        <w:t>General</w:t>
      </w:r>
      <w:bookmarkEnd w:id="65"/>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2E7504A9" w:rsidR="002C6338" w:rsidRDefault="002C6338" w:rsidP="002C6338">
      <w:pPr>
        <w:pStyle w:val="NO"/>
      </w:pPr>
      <w:r>
        <w:lastRenderedPageBreak/>
        <w:t>NOTE:</w:t>
      </w:r>
      <w:r>
        <w:tab/>
        <w:t xml:space="preserve">When the V2X Application Server is notified by SMF indicating the DNAI change, as specified in clause 5.6.7 of </w:t>
      </w:r>
      <w:r w:rsidR="00E23CAA">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6" w:name="_Toc91143989"/>
      <w:r w:rsidRPr="00490934">
        <w:t>5.3.2</w:t>
      </w:r>
      <w:r w:rsidRPr="00490934">
        <w:tab/>
        <w:t>Multiple V2X Application Server and Localized V2X Application Server discovery and routing</w:t>
      </w:r>
      <w:bookmarkEnd w:id="66"/>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7" w:name="_Toc91143990"/>
      <w:r w:rsidRPr="00490934">
        <w:rPr>
          <w:lang w:eastAsia="ko-KR"/>
        </w:rPr>
        <w:t>5.4</w:t>
      </w:r>
      <w:r w:rsidRPr="00490934">
        <w:rPr>
          <w:lang w:eastAsia="ko-KR"/>
        </w:rPr>
        <w:tab/>
        <w:t>QoS handling for V2X communication</w:t>
      </w:r>
      <w:bookmarkEnd w:id="67"/>
    </w:p>
    <w:p w14:paraId="496A6381" w14:textId="77777777" w:rsidR="002C6338" w:rsidRPr="00490934" w:rsidRDefault="002C6338" w:rsidP="002C6338">
      <w:pPr>
        <w:pStyle w:val="Heading3"/>
        <w:rPr>
          <w:lang w:eastAsia="ko-KR"/>
        </w:rPr>
      </w:pPr>
      <w:bookmarkStart w:id="68" w:name="_Toc91143991"/>
      <w:r w:rsidRPr="00490934">
        <w:t>5.4.1</w:t>
      </w:r>
      <w:r w:rsidRPr="00490934">
        <w:tab/>
        <w:t>QoS handling for V2X communication over PC5 reference point</w:t>
      </w:r>
      <w:bookmarkEnd w:id="68"/>
    </w:p>
    <w:p w14:paraId="1178263B" w14:textId="77777777" w:rsidR="002C6338" w:rsidRPr="00490934" w:rsidRDefault="002C6338" w:rsidP="002C6338">
      <w:pPr>
        <w:pStyle w:val="Heading4"/>
      </w:pPr>
      <w:bookmarkStart w:id="69" w:name="_Toc91143992"/>
      <w:r w:rsidRPr="00490934">
        <w:t>5.4.1.1</w:t>
      </w:r>
      <w:r w:rsidRPr="00490934">
        <w:tab/>
        <w:t>QoS model</w:t>
      </w:r>
      <w:bookmarkEnd w:id="69"/>
    </w:p>
    <w:p w14:paraId="495F5B28" w14:textId="77777777" w:rsidR="002C6338" w:rsidRPr="00490934" w:rsidRDefault="002C6338" w:rsidP="002C6338">
      <w:pPr>
        <w:pStyle w:val="Heading5"/>
      </w:pPr>
      <w:bookmarkStart w:id="70" w:name="_Toc91143993"/>
      <w:r w:rsidRPr="00490934">
        <w:t>5.4.1.1.1</w:t>
      </w:r>
      <w:r w:rsidRPr="00490934">
        <w:tab/>
        <w:t>General overview</w:t>
      </w:r>
      <w:bookmarkEnd w:id="70"/>
    </w:p>
    <w:p w14:paraId="6A38F06F" w14:textId="522E9CF0" w:rsidR="002C6338" w:rsidRPr="00490934" w:rsidRDefault="002C6338" w:rsidP="002C6338">
      <w:r w:rsidRPr="00490934">
        <w:t xml:space="preserve">For LTE based PC5, the QoS handling is defined in </w:t>
      </w:r>
      <w:r w:rsidR="00E23CAA" w:rsidRPr="00490934">
        <w:t>TS</w:t>
      </w:r>
      <w:r w:rsidR="00E23CAA">
        <w:t> </w:t>
      </w:r>
      <w:r w:rsidR="00E23CAA" w:rsidRPr="00490934">
        <w:t>23.285</w:t>
      </w:r>
      <w:r w:rsidR="00E23CAA">
        <w:t> </w:t>
      </w:r>
      <w:r w:rsidR="00E23CAA"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2CD5FAE8" w:rsidR="002C6338" w:rsidRPr="00490934" w:rsidRDefault="002C6338" w:rsidP="002C6338">
      <w:r w:rsidRPr="00490934">
        <w:t xml:space="preserve">For NR based PC5, a QoS model similar to that defined in </w:t>
      </w:r>
      <w:r w:rsidR="00E23CAA" w:rsidRPr="00490934">
        <w:t>TS</w:t>
      </w:r>
      <w:r w:rsidR="00E23CAA">
        <w:t> </w:t>
      </w:r>
      <w:r w:rsidR="00E23CAA" w:rsidRPr="00490934">
        <w:t>23.501</w:t>
      </w:r>
      <w:r w:rsidR="00E23CAA">
        <w:t> </w:t>
      </w:r>
      <w:r w:rsidR="00E23CAA"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1pt;height:399.45pt" o:ole="">
            <v:imagedata r:id="rId25" o:title=""/>
          </v:shape>
          <o:OLEObject Type="Embed" ProgID="Word.Picture.8" ShapeID="_x0000_i1033" DrawAspect="Content" ObjectID="_1701757601" r:id="rId26"/>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610F7498"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E23CAA" w:rsidRPr="00490934">
        <w:t>TS</w:t>
      </w:r>
      <w:r w:rsidR="00E23CAA">
        <w:t> </w:t>
      </w:r>
      <w:r w:rsidR="00E23CAA" w:rsidRPr="00490934">
        <w:t>23.285</w:t>
      </w:r>
      <w:r w:rsidR="00E23CAA">
        <w:t> </w:t>
      </w:r>
      <w:r w:rsidR="00E23CA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71" w:name="_Toc91143994"/>
      <w:r w:rsidRPr="00490934">
        <w:t>5.4.1.1.2</w:t>
      </w:r>
      <w:r w:rsidRPr="00490934">
        <w:tab/>
        <w:t>Deriving PC5 QoS parameters and assigning PFI for PC5 QoS Flow</w:t>
      </w:r>
      <w:bookmarkEnd w:id="71"/>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2" w:name="_Toc91143995"/>
      <w:r w:rsidRPr="00490934">
        <w:t>5.4.1.1.3</w:t>
      </w:r>
      <w:r w:rsidRPr="00490934">
        <w:tab/>
        <w:t>Handling of PC5 QoS Flows based on PC5 QoS Rules</w:t>
      </w:r>
      <w:bookmarkEnd w:id="72"/>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bookmarkStart w:id="73" w:name="_Hlk11339824"/>
    <w:p w14:paraId="0473811D" w14:textId="77777777" w:rsidR="002C6338" w:rsidRDefault="002C6338" w:rsidP="002C6338">
      <w:pPr>
        <w:pStyle w:val="TH"/>
      </w:pPr>
      <w:r w:rsidRPr="00490934">
        <w:rPr>
          <w:noProof/>
        </w:rPr>
        <w:object w:dxaOrig="16215" w:dyaOrig="9975" w14:anchorId="01F7B033">
          <v:shape id="_x0000_i1034" type="#_x0000_t75" style="width:423.25pt;height:260.45pt" o:ole="">
            <v:imagedata r:id="rId27" o:title=""/>
          </v:shape>
          <o:OLEObject Type="Embed" ProgID="Visio.Drawing.15" ShapeID="_x0000_i1034" DrawAspect="Content" ObjectID="_1701757602" r:id="rId28"/>
        </w:object>
      </w:r>
    </w:p>
    <w:p w14:paraId="5E2CDC1F" w14:textId="77777777" w:rsidR="002C6338" w:rsidRPr="00490934" w:rsidRDefault="002C6338" w:rsidP="002C6338">
      <w:pPr>
        <w:pStyle w:val="TF"/>
      </w:pPr>
      <w:r w:rsidRPr="00490934">
        <w:t>Figure 5.4.1.1.3-</w:t>
      </w:r>
      <w:bookmarkEnd w:id="73"/>
      <w:r w:rsidRPr="00490934">
        <w:t>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4" w:name="_Toc91143996"/>
      <w:r w:rsidRPr="00490934">
        <w:t>5.4.1.1.4</w:t>
      </w:r>
      <w:r w:rsidRPr="00490934">
        <w:tab/>
        <w:t>PC5 Packet Filter Set</w:t>
      </w:r>
      <w:bookmarkEnd w:id="74"/>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4434D1BE"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E23CAA" w:rsidRPr="00490934">
        <w:t>TS</w:t>
      </w:r>
      <w:r w:rsidR="00E23CAA">
        <w:t> </w:t>
      </w:r>
      <w:r w:rsidR="00E23CAA" w:rsidRPr="00490934">
        <w:t>23.501</w:t>
      </w:r>
      <w:r w:rsidR="00E23CAA">
        <w:t> </w:t>
      </w:r>
      <w:r w:rsidR="00E23CAA"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5" w:name="_Toc91143997"/>
      <w:r w:rsidRPr="00490934">
        <w:t>5.4.1.2</w:t>
      </w:r>
      <w:r w:rsidRPr="00490934">
        <w:tab/>
        <w:t>QoS handling for broadcast mode V2X communication over PC5 reference point</w:t>
      </w:r>
      <w:bookmarkEnd w:id="75"/>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6683FF42"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E23CAA">
        <w:rPr>
          <w:lang w:eastAsia="zh-CN"/>
        </w:rPr>
        <w:t>TS 38.331 [</w:t>
      </w:r>
      <w:r>
        <w:rPr>
          <w:lang w:eastAsia="zh-CN"/>
        </w:rPr>
        <w:t xml:space="preserve">15] and </w:t>
      </w:r>
      <w:r w:rsidR="00E23CAA">
        <w:rPr>
          <w:lang w:eastAsia="zh-CN"/>
        </w:rPr>
        <w:t>TS 36.331 [</w:t>
      </w:r>
      <w:r>
        <w:rPr>
          <w:lang w:eastAsia="zh-CN"/>
        </w:rPr>
        <w:t>14].</w:t>
      </w:r>
    </w:p>
    <w:p w14:paraId="40D5455D" w14:textId="1CC2D4D3"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E23CAA">
        <w:rPr>
          <w:lang w:eastAsia="zh-CN"/>
        </w:rPr>
        <w:t>TS 38.331 [</w:t>
      </w:r>
      <w:r>
        <w:rPr>
          <w:lang w:eastAsia="zh-CN"/>
        </w:rPr>
        <w:t xml:space="preserve">15] and </w:t>
      </w:r>
      <w:r w:rsidR="00E23CAA">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6" w:name="_Toc91143998"/>
      <w:r w:rsidRPr="00490934">
        <w:t>5.4.1.3</w:t>
      </w:r>
      <w:r w:rsidRPr="00490934">
        <w:tab/>
        <w:t>QoS handling for groupcast mode V2X communication over PC5 reference point</w:t>
      </w:r>
      <w:bookmarkEnd w:id="76"/>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7" w:name="_Toc91143999"/>
      <w:r w:rsidRPr="00490934">
        <w:t>5.4.1.4</w:t>
      </w:r>
      <w:r w:rsidRPr="00490934">
        <w:tab/>
        <w:t>QoS handling for unicast mode V2X communication over PC5 reference point</w:t>
      </w:r>
      <w:bookmarkEnd w:id="77"/>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8" w:name="_Toc91144000"/>
      <w:r w:rsidRPr="00490934">
        <w:t>5.4.2</w:t>
      </w:r>
      <w:r w:rsidRPr="00490934">
        <w:tab/>
        <w:t>PC5 QoS parameters</w:t>
      </w:r>
      <w:bookmarkEnd w:id="78"/>
    </w:p>
    <w:p w14:paraId="206E8956" w14:textId="77777777" w:rsidR="002C6338" w:rsidRPr="00490934" w:rsidRDefault="002C6338" w:rsidP="002C6338">
      <w:pPr>
        <w:pStyle w:val="Heading4"/>
      </w:pPr>
      <w:bookmarkStart w:id="79" w:name="_Toc91144001"/>
      <w:r w:rsidRPr="00490934">
        <w:t>5.4.2.1</w:t>
      </w:r>
      <w:r w:rsidRPr="00490934">
        <w:tab/>
        <w:t>PQI</w:t>
      </w:r>
      <w:bookmarkEnd w:id="79"/>
    </w:p>
    <w:p w14:paraId="4B9760D0" w14:textId="0B87DD79" w:rsidR="002C6338" w:rsidRPr="00490934" w:rsidRDefault="002C6338" w:rsidP="002C6338">
      <w:r w:rsidRPr="00490934">
        <w:t xml:space="preserve">A PQI is a special 5QI, as defined in clause 5.7.2.1 of </w:t>
      </w:r>
      <w:r w:rsidR="00E23CAA" w:rsidRPr="00490934">
        <w:t>TS</w:t>
      </w:r>
      <w:r w:rsidR="00E23CAA">
        <w:t> </w:t>
      </w:r>
      <w:r w:rsidR="00E23CAA" w:rsidRPr="00490934">
        <w:t>23.501</w:t>
      </w:r>
      <w:r w:rsidR="00E23CAA">
        <w:t> </w:t>
      </w:r>
      <w:r w:rsidR="00E23CA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80" w:name="_Hlk5000953"/>
      <w:bookmarkStart w:id="81" w:name="_Toc91144002"/>
      <w:r w:rsidRPr="00490934">
        <w:t>5.4.2.2</w:t>
      </w:r>
      <w:r w:rsidRPr="00490934">
        <w:tab/>
        <w:t>PC5 Flow Bit Rates</w:t>
      </w:r>
      <w:bookmarkEnd w:id="81"/>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7EDAAB92" w:rsidR="002C6338" w:rsidRPr="00490934" w:rsidRDefault="002C6338" w:rsidP="002C6338">
      <w:r w:rsidRPr="00490934">
        <w:rPr>
          <w:lang w:eastAsia="x-none"/>
        </w:rPr>
        <w:t xml:space="preserve">The GFBR and MFBR as defined in </w:t>
      </w:r>
      <w:r w:rsidRPr="00490934">
        <w:t xml:space="preserve">clause 5.7.2.5 of </w:t>
      </w:r>
      <w:r w:rsidR="00E23CAA" w:rsidRPr="00490934">
        <w:rPr>
          <w:lang w:eastAsia="x-none"/>
        </w:rPr>
        <w:t>TS</w:t>
      </w:r>
      <w:r w:rsidR="00E23CAA">
        <w:rPr>
          <w:lang w:eastAsia="x-none"/>
        </w:rPr>
        <w:t> </w:t>
      </w:r>
      <w:r w:rsidR="00E23CAA" w:rsidRPr="00490934">
        <w:rPr>
          <w:lang w:eastAsia="x-none"/>
        </w:rPr>
        <w:t>23.501</w:t>
      </w:r>
      <w:r w:rsidR="00E23CAA">
        <w:rPr>
          <w:lang w:eastAsia="x-none"/>
        </w:rPr>
        <w:t> </w:t>
      </w:r>
      <w:r w:rsidR="00E23CA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82" w:name="_Toc91144003"/>
      <w:r w:rsidRPr="00490934">
        <w:lastRenderedPageBreak/>
        <w:t>5.4.2.3</w:t>
      </w:r>
      <w:r w:rsidRPr="00490934">
        <w:tab/>
        <w:t>PC5 Link Aggregated Bit Rates</w:t>
      </w:r>
      <w:bookmarkEnd w:id="82"/>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83" w:name="_Toc91144004"/>
      <w:bookmarkEnd w:id="80"/>
      <w:r w:rsidRPr="00490934">
        <w:t>5.4.2.4</w:t>
      </w:r>
      <w:r w:rsidRPr="00490934">
        <w:tab/>
        <w:t>Range</w:t>
      </w:r>
      <w:bookmarkEnd w:id="83"/>
    </w:p>
    <w:p w14:paraId="10985A8A" w14:textId="2527314E"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E23CAA" w:rsidRPr="00490934">
        <w:rPr>
          <w:lang w:eastAsia="zh-CN"/>
        </w:rPr>
        <w:t>TS</w:t>
      </w:r>
      <w:r w:rsidR="00E23CAA">
        <w:rPr>
          <w:lang w:eastAsia="zh-CN"/>
        </w:rPr>
        <w:t> </w:t>
      </w:r>
      <w:r w:rsidR="00E23CAA" w:rsidRPr="00490934">
        <w:rPr>
          <w:lang w:eastAsia="zh-CN"/>
        </w:rPr>
        <w:t>38.300</w:t>
      </w:r>
      <w:r w:rsidR="00E23CAA">
        <w:rPr>
          <w:lang w:eastAsia="zh-CN"/>
        </w:rPr>
        <w:t> </w:t>
      </w:r>
      <w:r w:rsidR="00E23CA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4" w:name="_Toc91144005"/>
      <w:r w:rsidRPr="00490934">
        <w:t>5.4.2.5</w:t>
      </w:r>
      <w:r w:rsidRPr="00490934">
        <w:tab/>
        <w:t>Default Values</w:t>
      </w:r>
      <w:bookmarkEnd w:id="84"/>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5" w:name="_Toc91144006"/>
      <w:r w:rsidRPr="00490934">
        <w:t>5.4.3</w:t>
      </w:r>
      <w:r w:rsidRPr="00490934">
        <w:tab/>
        <w:t>PC5 QoS characteristics</w:t>
      </w:r>
      <w:bookmarkEnd w:id="85"/>
    </w:p>
    <w:p w14:paraId="0C01C8AE" w14:textId="77777777" w:rsidR="002C6338" w:rsidRPr="00490934" w:rsidRDefault="002C6338" w:rsidP="002C6338">
      <w:pPr>
        <w:pStyle w:val="Heading4"/>
      </w:pPr>
      <w:bookmarkStart w:id="86" w:name="_Toc91144007"/>
      <w:r w:rsidRPr="00490934">
        <w:t>5.4.3.1</w:t>
      </w:r>
      <w:r w:rsidRPr="00490934">
        <w:tab/>
        <w:t>General</w:t>
      </w:r>
      <w:bookmarkEnd w:id="86"/>
    </w:p>
    <w:p w14:paraId="3B7C6399" w14:textId="3E1788E4" w:rsidR="002C6338" w:rsidRPr="00490934" w:rsidRDefault="002C6338" w:rsidP="002C6338">
      <w:r w:rsidRPr="00490934">
        <w:t xml:space="preserve">This clause specifies the PC5 QoS characteristics associated with PQI. The following characteristics defined in </w:t>
      </w:r>
      <w:r w:rsidR="00E23CAA" w:rsidRPr="00490934">
        <w:t>TS</w:t>
      </w:r>
      <w:r w:rsidR="00E23CAA">
        <w:t> </w:t>
      </w:r>
      <w:r w:rsidR="00E23CAA" w:rsidRPr="00490934">
        <w:t>23.501</w:t>
      </w:r>
      <w:r w:rsidR="00E23CAA">
        <w:t> </w:t>
      </w:r>
      <w:r w:rsidR="00E23CA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7" w:name="_Toc91144008"/>
      <w:r w:rsidRPr="00490934">
        <w:t>5.4.3.2</w:t>
      </w:r>
      <w:r w:rsidRPr="00490934">
        <w:tab/>
        <w:t>Resource Type</w:t>
      </w:r>
      <w:bookmarkEnd w:id="87"/>
    </w:p>
    <w:p w14:paraId="740ADFD4" w14:textId="02E6A539" w:rsidR="002C6338" w:rsidRPr="00490934" w:rsidRDefault="002C6338" w:rsidP="002C6338">
      <w:r w:rsidRPr="00490934">
        <w:t xml:space="preserve">Resource Type is defined in clause 5.7.3.2 of </w:t>
      </w:r>
      <w:r w:rsidR="00E23CAA" w:rsidRPr="00490934">
        <w:t>TS</w:t>
      </w:r>
      <w:r w:rsidR="00E23CAA">
        <w:t> </w:t>
      </w:r>
      <w:r w:rsidR="00E23CAA" w:rsidRPr="00490934">
        <w:t>23.501</w:t>
      </w:r>
      <w:r w:rsidR="00E23CAA">
        <w:t> </w:t>
      </w:r>
      <w:r w:rsidR="00E23CAA" w:rsidRPr="00490934">
        <w:t>[</w:t>
      </w:r>
      <w:r w:rsidRPr="00490934">
        <w:t>6].</w:t>
      </w:r>
    </w:p>
    <w:p w14:paraId="6039CC6A" w14:textId="77777777" w:rsidR="002C6338" w:rsidRPr="00490934" w:rsidRDefault="002C6338" w:rsidP="002C6338">
      <w:pPr>
        <w:pStyle w:val="Heading4"/>
      </w:pPr>
      <w:bookmarkStart w:id="88" w:name="_Toc91144009"/>
      <w:r w:rsidRPr="00490934">
        <w:lastRenderedPageBreak/>
        <w:t>5.4.3.3</w:t>
      </w:r>
      <w:r w:rsidRPr="00490934">
        <w:tab/>
        <w:t>Priority Level</w:t>
      </w:r>
      <w:bookmarkEnd w:id="88"/>
    </w:p>
    <w:p w14:paraId="2463D6DA" w14:textId="3D85A8AA"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E23CAA" w:rsidRPr="00490934">
        <w:t>TS</w:t>
      </w:r>
      <w:r w:rsidR="00E23CAA">
        <w:t> </w:t>
      </w:r>
      <w:r w:rsidR="00E23CAA" w:rsidRPr="00490934">
        <w:t>23.285</w:t>
      </w:r>
      <w:r w:rsidR="00E23CAA">
        <w:t> </w:t>
      </w:r>
      <w:r w:rsidR="00E23CAA" w:rsidRPr="00490934">
        <w:t>[</w:t>
      </w:r>
      <w:r w:rsidRPr="00490934">
        <w:t>8].</w:t>
      </w:r>
      <w:r>
        <w:t xml:space="preserve"> For LTE PC5, the PPPP value also reflects the latency requirement and the PDB derivation is according to </w:t>
      </w:r>
      <w:r w:rsidR="00E23CAA">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9" w:name="_Toc91144010"/>
      <w:r w:rsidRPr="00490934">
        <w:t>5.4.3.4</w:t>
      </w:r>
      <w:r w:rsidRPr="00490934">
        <w:tab/>
        <w:t>Packet Delay Budget</w:t>
      </w:r>
      <w:bookmarkEnd w:id="89"/>
    </w:p>
    <w:p w14:paraId="0CF2EAFB" w14:textId="5CD5B132"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E23CAA" w:rsidRPr="00490934">
        <w:t>TS</w:t>
      </w:r>
      <w:r w:rsidR="00E23CAA">
        <w:t> </w:t>
      </w:r>
      <w:r w:rsidR="00E23CAA" w:rsidRPr="00490934">
        <w:t>23.501</w:t>
      </w:r>
      <w:r w:rsidR="00E23CAA">
        <w:t> </w:t>
      </w:r>
      <w:r w:rsidR="00E23CA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90" w:name="_Toc91144011"/>
      <w:r w:rsidRPr="00490934">
        <w:t>5.4.3.5</w:t>
      </w:r>
      <w:r w:rsidRPr="00490934">
        <w:tab/>
        <w:t>Packet Error Rate</w:t>
      </w:r>
      <w:bookmarkEnd w:id="90"/>
    </w:p>
    <w:p w14:paraId="0DF975DA" w14:textId="137457FF" w:rsidR="002C6338" w:rsidRPr="00490934" w:rsidRDefault="002C6338" w:rsidP="002C6338">
      <w:r w:rsidRPr="00490934">
        <w:t xml:space="preserve">The Packet Error Rate (PER) is defined in clause 5.7.3.5 of </w:t>
      </w:r>
      <w:r w:rsidR="00E23CAA" w:rsidRPr="00490934">
        <w:t>TS</w:t>
      </w:r>
      <w:r w:rsidR="00E23CAA">
        <w:t> </w:t>
      </w:r>
      <w:r w:rsidR="00E23CAA" w:rsidRPr="00490934">
        <w:t>23.501</w:t>
      </w:r>
      <w:r w:rsidR="00E23CAA">
        <w:t> </w:t>
      </w:r>
      <w:r w:rsidR="00E23CAA" w:rsidRPr="00490934">
        <w:t>[</w:t>
      </w:r>
      <w:r w:rsidRPr="00490934">
        <w:t>6].</w:t>
      </w:r>
    </w:p>
    <w:p w14:paraId="362AE13F" w14:textId="77777777" w:rsidR="002C6338" w:rsidRPr="00490934" w:rsidRDefault="002C6338" w:rsidP="002C6338">
      <w:pPr>
        <w:pStyle w:val="Heading4"/>
      </w:pPr>
      <w:bookmarkStart w:id="91" w:name="_Toc91144012"/>
      <w:r w:rsidRPr="00490934">
        <w:t>5.4.3.6</w:t>
      </w:r>
      <w:r w:rsidRPr="00490934">
        <w:tab/>
        <w:t>Averaging Window</w:t>
      </w:r>
      <w:bookmarkEnd w:id="91"/>
    </w:p>
    <w:p w14:paraId="260FF871" w14:textId="24276DBE" w:rsidR="002C6338" w:rsidRPr="00490934" w:rsidRDefault="002C6338" w:rsidP="002C6338">
      <w:r w:rsidRPr="00490934">
        <w:t xml:space="preserve">The Averaging Window is defined in clause 5.7.3.6 of </w:t>
      </w:r>
      <w:r w:rsidR="00E23CAA" w:rsidRPr="00490934">
        <w:t>TS</w:t>
      </w:r>
      <w:r w:rsidR="00E23CAA">
        <w:t> </w:t>
      </w:r>
      <w:r w:rsidR="00E23CAA" w:rsidRPr="00490934">
        <w:t>23.501</w:t>
      </w:r>
      <w:r w:rsidR="00E23CAA">
        <w:t> </w:t>
      </w:r>
      <w:r w:rsidR="00E23CAA" w:rsidRPr="00490934">
        <w:t>[</w:t>
      </w:r>
      <w:r w:rsidRPr="00490934">
        <w:t>6].</w:t>
      </w:r>
    </w:p>
    <w:p w14:paraId="4DBAD6A0" w14:textId="77777777" w:rsidR="002C6338" w:rsidRPr="00490934" w:rsidRDefault="002C6338" w:rsidP="002C6338">
      <w:pPr>
        <w:pStyle w:val="Heading4"/>
      </w:pPr>
      <w:bookmarkStart w:id="92" w:name="_Toc91144013"/>
      <w:r w:rsidRPr="00490934">
        <w:t>5.4.3.7</w:t>
      </w:r>
      <w:r w:rsidRPr="00490934">
        <w:tab/>
        <w:t>Maximum Data Burst Volume</w:t>
      </w:r>
      <w:bookmarkEnd w:id="92"/>
    </w:p>
    <w:p w14:paraId="13C88E38" w14:textId="517A9B7A" w:rsidR="002C6338" w:rsidRPr="00490934" w:rsidRDefault="002C6338" w:rsidP="002C6338">
      <w:r w:rsidRPr="00490934">
        <w:t xml:space="preserve">Maximum Data Burst Volume (MDBV) is defined in clause 5.7.3.7 of </w:t>
      </w:r>
      <w:r w:rsidR="00E23CAA" w:rsidRPr="00490934">
        <w:t>TS</w:t>
      </w:r>
      <w:r w:rsidR="00E23CAA">
        <w:t> </w:t>
      </w:r>
      <w:r w:rsidR="00E23CAA" w:rsidRPr="00490934">
        <w:t>23.501</w:t>
      </w:r>
      <w:r w:rsidR="00E23CAA">
        <w:t> </w:t>
      </w:r>
      <w:r w:rsidR="00E23CA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93" w:name="_Toc91144014"/>
      <w:r w:rsidRPr="00490934">
        <w:t>5.4.4</w:t>
      </w:r>
      <w:r w:rsidRPr="00490934">
        <w:tab/>
        <w:t>Standardized PQI to QoS characteristics mapping</w:t>
      </w:r>
      <w:bookmarkEnd w:id="93"/>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4" w:name="_Toc91144015"/>
      <w:r w:rsidRPr="00490934">
        <w:lastRenderedPageBreak/>
        <w:t>5.4.5</w:t>
      </w:r>
      <w:r w:rsidRPr="00490934">
        <w:tab/>
        <w:t>QoS handling for V2X communication over Uu reference point</w:t>
      </w:r>
      <w:bookmarkEnd w:id="94"/>
    </w:p>
    <w:p w14:paraId="1E076F33" w14:textId="77777777" w:rsidR="002C6338" w:rsidRPr="00490934" w:rsidRDefault="002C6338" w:rsidP="002C6338">
      <w:pPr>
        <w:pStyle w:val="Heading4"/>
      </w:pPr>
      <w:bookmarkStart w:id="95" w:name="_Toc91144016"/>
      <w:r w:rsidRPr="00490934">
        <w:t>5.4.5.1</w:t>
      </w:r>
      <w:r w:rsidRPr="00490934">
        <w:tab/>
        <w:t>General</w:t>
      </w:r>
      <w:bookmarkEnd w:id="95"/>
    </w:p>
    <w:p w14:paraId="1E41BDAA" w14:textId="4AEEC780"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E23CAA" w:rsidRPr="00490934">
        <w:t>TS</w:t>
      </w:r>
      <w:r w:rsidR="00E23CAA">
        <w:t> </w:t>
      </w:r>
      <w:r w:rsidR="00E23CAA" w:rsidRPr="00490934">
        <w:t>23.501</w:t>
      </w:r>
      <w:r w:rsidR="00E23CAA">
        <w:t> </w:t>
      </w:r>
      <w:r w:rsidR="00E23CAA" w:rsidRPr="00490934">
        <w:t>[</w:t>
      </w:r>
      <w:r w:rsidRPr="00490934">
        <w:t>6]</w:t>
      </w:r>
      <w:r w:rsidRPr="00490934">
        <w:rPr>
          <w:lang w:eastAsia="ko-KR"/>
        </w:rPr>
        <w:t>.</w:t>
      </w:r>
    </w:p>
    <w:p w14:paraId="5B15D6D5" w14:textId="77777777" w:rsidR="002C6338" w:rsidRPr="00490934" w:rsidRDefault="002C6338" w:rsidP="002C6338">
      <w:pPr>
        <w:pStyle w:val="Heading4"/>
      </w:pPr>
      <w:bookmarkStart w:id="96" w:name="_Toc91144017"/>
      <w:r w:rsidRPr="00490934">
        <w:rPr>
          <w:lang w:eastAsia="ko-KR"/>
        </w:rPr>
        <w:t>5.4.5.2</w:t>
      </w:r>
      <w:r w:rsidRPr="00490934">
        <w:rPr>
          <w:lang w:eastAsia="ko-KR"/>
        </w:rPr>
        <w:tab/>
      </w:r>
      <w:r w:rsidRPr="00490934">
        <w:t>Notification on QoS Sustainability Analytics to the V2X Application Server</w:t>
      </w:r>
      <w:bookmarkEnd w:id="96"/>
    </w:p>
    <w:p w14:paraId="6FDF8C6E" w14:textId="77777777" w:rsidR="002C6338" w:rsidRPr="00490934" w:rsidRDefault="002C6338" w:rsidP="002C6338">
      <w:pPr>
        <w:pStyle w:val="Heading5"/>
      </w:pPr>
      <w:bookmarkStart w:id="97" w:name="_Toc91144018"/>
      <w:r w:rsidRPr="00490934">
        <w:t>5.4.5.2.1</w:t>
      </w:r>
      <w:r w:rsidRPr="00490934">
        <w:tab/>
        <w:t>General</w:t>
      </w:r>
      <w:bookmarkEnd w:id="97"/>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8" w:name="_Toc91144019"/>
      <w:r w:rsidRPr="00490934">
        <w:t>5.4.5.2.2</w:t>
      </w:r>
      <w:r w:rsidRPr="00490934">
        <w:tab/>
        <w:t>Functional description</w:t>
      </w:r>
      <w:bookmarkEnd w:id="98"/>
    </w:p>
    <w:p w14:paraId="00E3F495" w14:textId="68E8622A"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E23CAA" w:rsidRPr="00490934">
        <w:rPr>
          <w:lang w:eastAsia="ko-KR"/>
        </w:rPr>
        <w:t>TS</w:t>
      </w:r>
      <w:r w:rsidR="00E23CAA">
        <w:rPr>
          <w:lang w:eastAsia="ko-KR"/>
        </w:rPr>
        <w:t> </w:t>
      </w:r>
      <w:r w:rsidR="00E23CAA" w:rsidRPr="00490934">
        <w:rPr>
          <w:lang w:eastAsia="ko-KR"/>
        </w:rPr>
        <w:t>23.288</w:t>
      </w:r>
      <w:r w:rsidR="00E23CAA">
        <w:rPr>
          <w:lang w:eastAsia="ko-KR"/>
        </w:rPr>
        <w:t> </w:t>
      </w:r>
      <w:r w:rsidR="00E23CA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2C9D9253"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166F6FA7"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47CFAC8C" w14:textId="494375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9" w:name="_Toc91144020"/>
      <w:r w:rsidRPr="00490934">
        <w:t>5.4.5.3</w:t>
      </w:r>
      <w:r w:rsidRPr="00490934">
        <w:tab/>
        <w:t>QoS Change based on Extended NG-RAN Notification to support Alternative Service Requirements</w:t>
      </w:r>
      <w:bookmarkEnd w:id="99"/>
    </w:p>
    <w:p w14:paraId="03E3F7F1" w14:textId="7BF84F9D"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5BAB995D" w14:textId="3B549F79"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E23CAA" w:rsidRPr="00490934">
        <w:rPr>
          <w:lang w:eastAsia="zh-CN"/>
        </w:rPr>
        <w:t>TS</w:t>
      </w:r>
      <w:r w:rsidR="00E23CAA">
        <w:rPr>
          <w:lang w:eastAsia="zh-CN"/>
        </w:rPr>
        <w:t> </w:t>
      </w:r>
      <w:r w:rsidR="00E23CAA" w:rsidRPr="00490934">
        <w:rPr>
          <w:lang w:eastAsia="zh-CN"/>
        </w:rPr>
        <w:t>23.503</w:t>
      </w:r>
      <w:r w:rsidR="00E23CAA">
        <w:rPr>
          <w:lang w:eastAsia="zh-CN"/>
        </w:rPr>
        <w:t> </w:t>
      </w:r>
      <w:r w:rsidR="00E23CAA" w:rsidRPr="00490934">
        <w:rPr>
          <w:lang w:eastAsia="zh-CN"/>
        </w:rPr>
        <w:t>[</w:t>
      </w:r>
      <w:r w:rsidRPr="00490934">
        <w:rPr>
          <w:lang w:eastAsia="zh-CN"/>
        </w:rPr>
        <w:t>16] when providing service information to the PCF.</w:t>
      </w:r>
    </w:p>
    <w:p w14:paraId="61276331" w14:textId="2F2DE6E0" w:rsidR="002C6338" w:rsidRPr="00490934" w:rsidRDefault="002C6338" w:rsidP="002C6338">
      <w:pPr>
        <w:rPr>
          <w:lang w:eastAsia="ko-KR"/>
        </w:rPr>
      </w:pPr>
      <w:r w:rsidRPr="00490934">
        <w:t xml:space="preserve">The QoS change based on extended NG-RAN notification operates within the 5GS QoS model as specified in </w:t>
      </w:r>
      <w:r w:rsidR="00E23CAA" w:rsidRPr="00490934">
        <w:t>TS</w:t>
      </w:r>
      <w:r w:rsidR="00E23CAA">
        <w:t> </w:t>
      </w:r>
      <w:r w:rsidR="00E23CAA" w:rsidRPr="00490934">
        <w:t>23.501</w:t>
      </w:r>
      <w:r w:rsidR="00E23CAA">
        <w:t> </w:t>
      </w:r>
      <w:r w:rsidR="00E23CAA" w:rsidRPr="00490934">
        <w:t>[</w:t>
      </w:r>
      <w:r w:rsidRPr="00490934">
        <w:t xml:space="preserve">6] and </w:t>
      </w:r>
      <w:r w:rsidR="00E23CAA" w:rsidRPr="00490934">
        <w:t>TS</w:t>
      </w:r>
      <w:r w:rsidR="00E23CAA">
        <w:t> </w:t>
      </w:r>
      <w:r w:rsidR="00E23CAA" w:rsidRPr="00490934">
        <w:t>23.503</w:t>
      </w:r>
      <w:r w:rsidR="00E23CAA">
        <w:t> </w:t>
      </w:r>
      <w:r w:rsidR="00E23CAA" w:rsidRPr="00490934">
        <w:t>[</w:t>
      </w:r>
      <w:r w:rsidRPr="00490934">
        <w:t>16].</w:t>
      </w:r>
    </w:p>
    <w:p w14:paraId="3F1549E9" w14:textId="77777777" w:rsidR="002C6338" w:rsidRPr="00490934" w:rsidRDefault="002C6338" w:rsidP="002C6338">
      <w:pPr>
        <w:pStyle w:val="Heading2"/>
        <w:rPr>
          <w:lang w:eastAsia="ko-KR"/>
        </w:rPr>
      </w:pPr>
      <w:bookmarkStart w:id="100" w:name="_Toc91144021"/>
      <w:r w:rsidRPr="00490934">
        <w:rPr>
          <w:lang w:eastAsia="ko-KR"/>
        </w:rPr>
        <w:t>5.5</w:t>
      </w:r>
      <w:r w:rsidRPr="00490934">
        <w:rPr>
          <w:lang w:eastAsia="ko-KR"/>
        </w:rPr>
        <w:tab/>
        <w:t>Subscription to V2X services</w:t>
      </w:r>
      <w:bookmarkEnd w:id="100"/>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4A93D8D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E23CAA" w:rsidRPr="00490934">
        <w:t>TS</w:t>
      </w:r>
      <w:r w:rsidR="00E23CAA">
        <w:t> </w:t>
      </w:r>
      <w:r w:rsidR="00E23CAA" w:rsidRPr="00490934">
        <w:t>23.502</w:t>
      </w:r>
      <w:r w:rsidR="00E23CAA">
        <w:t> </w:t>
      </w:r>
      <w:r w:rsidR="00E23CAA"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301F1923"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rFonts w:eastAsia="SimSu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101" w:name="_Toc91144022"/>
      <w:r w:rsidRPr="00490934">
        <w:rPr>
          <w:lang w:eastAsia="ko-KR"/>
        </w:rPr>
        <w:t>5.6</w:t>
      </w:r>
      <w:r w:rsidRPr="00490934">
        <w:rPr>
          <w:lang w:eastAsia="ko-KR"/>
        </w:rPr>
        <w:tab/>
        <w:t>Identifiers</w:t>
      </w:r>
      <w:bookmarkEnd w:id="101"/>
    </w:p>
    <w:p w14:paraId="4C71A4C1" w14:textId="77777777" w:rsidR="002C6338" w:rsidRPr="00490934" w:rsidRDefault="002C6338" w:rsidP="002C6338">
      <w:pPr>
        <w:pStyle w:val="Heading3"/>
        <w:rPr>
          <w:lang w:eastAsia="ko-KR"/>
        </w:rPr>
      </w:pPr>
      <w:bookmarkStart w:id="102" w:name="_Toc91144023"/>
      <w:r w:rsidRPr="00490934">
        <w:t>5.6.</w:t>
      </w:r>
      <w:r w:rsidRPr="00490934">
        <w:rPr>
          <w:lang w:eastAsia="ko-KR"/>
        </w:rPr>
        <w:t>1</w:t>
      </w:r>
      <w:r w:rsidRPr="00490934">
        <w:tab/>
        <w:t xml:space="preserve">Identifiers for </w:t>
      </w:r>
      <w:r w:rsidRPr="00490934">
        <w:rPr>
          <w:lang w:eastAsia="ko-KR"/>
        </w:rPr>
        <w:t>V2X communication over PC5 reference point</w:t>
      </w:r>
      <w:bookmarkEnd w:id="102"/>
    </w:p>
    <w:p w14:paraId="3ECA70F5" w14:textId="77777777" w:rsidR="002C6338" w:rsidRPr="00490934" w:rsidRDefault="002C6338" w:rsidP="002C6338">
      <w:pPr>
        <w:pStyle w:val="Heading4"/>
      </w:pPr>
      <w:bookmarkStart w:id="103" w:name="_Toc91144024"/>
      <w:r w:rsidRPr="00490934">
        <w:t>5.6.1.1</w:t>
      </w:r>
      <w:r w:rsidRPr="00490934">
        <w:tab/>
        <w:t>General</w:t>
      </w:r>
      <w:bookmarkEnd w:id="103"/>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4" w:name="_Toc91144025"/>
      <w:r w:rsidRPr="00490934">
        <w:t>5.6.1.2</w:t>
      </w:r>
      <w:r w:rsidRPr="00490934">
        <w:tab/>
        <w:t>Identifiers for broadcast mode V2X communication over PC5</w:t>
      </w:r>
      <w:r w:rsidRPr="00490934">
        <w:rPr>
          <w:lang w:eastAsia="ko-KR"/>
        </w:rPr>
        <w:t xml:space="preserve"> reference point</w:t>
      </w:r>
      <w:bookmarkEnd w:id="104"/>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5" w:name="_Toc91144026"/>
      <w:r w:rsidRPr="00490934">
        <w:t>5.6.1.3</w:t>
      </w:r>
      <w:r w:rsidRPr="00490934">
        <w:tab/>
        <w:t>Identifiers for groupcast mode V2X communication over PC5</w:t>
      </w:r>
      <w:r w:rsidRPr="00490934">
        <w:rPr>
          <w:lang w:eastAsia="ko-KR"/>
        </w:rPr>
        <w:t xml:space="preserve"> reference point</w:t>
      </w:r>
      <w:bookmarkEnd w:id="105"/>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6" w:name="_Hlk3357592"/>
      <w:bookmarkStart w:id="107" w:name="_Toc91144027"/>
      <w:r w:rsidRPr="00490934">
        <w:t>5.6.1.4</w:t>
      </w:r>
      <w:r w:rsidRPr="00490934">
        <w:tab/>
        <w:t>Identifiers for unicast mode V2X communication over PC5</w:t>
      </w:r>
      <w:r w:rsidRPr="00490934">
        <w:rPr>
          <w:lang w:eastAsia="ko-KR"/>
        </w:rPr>
        <w:t xml:space="preserve"> reference point</w:t>
      </w:r>
      <w:bookmarkEnd w:id="107"/>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06"/>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8" w:name="_Toc91144028"/>
      <w:r w:rsidRPr="00490934">
        <w:rPr>
          <w:lang w:eastAsia="ko-KR"/>
        </w:rPr>
        <w:lastRenderedPageBreak/>
        <w:t>5.7</w:t>
      </w:r>
      <w:r w:rsidRPr="00490934">
        <w:rPr>
          <w:lang w:eastAsia="ko-KR"/>
        </w:rPr>
        <w:tab/>
        <w:t>Support for V2X communication for UEs in limited service state</w:t>
      </w:r>
      <w:bookmarkEnd w:id="108"/>
    </w:p>
    <w:p w14:paraId="5FE7A6F0" w14:textId="2AC55992" w:rsidR="002C6338" w:rsidRPr="00490934" w:rsidRDefault="002C6338" w:rsidP="002C6338">
      <w:r w:rsidRPr="00490934">
        <w:t xml:space="preserve">For UE in limited service state, as defined in </w:t>
      </w:r>
      <w:r w:rsidR="00E23CAA" w:rsidRPr="00490934">
        <w:t>TS</w:t>
      </w:r>
      <w:r w:rsidR="00E23CAA">
        <w:t> </w:t>
      </w:r>
      <w:r w:rsidR="00E23CAA" w:rsidRPr="00490934">
        <w:t>23.122</w:t>
      </w:r>
      <w:r w:rsidR="00E23CAA">
        <w:t> </w:t>
      </w:r>
      <w:r w:rsidR="00E23CA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4274512F" w:rsidR="002C6338" w:rsidRPr="00490934" w:rsidRDefault="002C6338" w:rsidP="002C6338">
      <w:pPr>
        <w:pStyle w:val="B1"/>
      </w:pPr>
      <w:r w:rsidRPr="00490934">
        <w:t>-</w:t>
      </w:r>
      <w:r w:rsidRPr="00490934">
        <w:tab/>
        <w:t xml:space="preserve">because UE cannot find a suitable cell of the selected PLMN as described in </w:t>
      </w:r>
      <w:r w:rsidR="00E23CAA" w:rsidRPr="00490934">
        <w:t>TS</w:t>
      </w:r>
      <w:r w:rsidR="00E23CAA">
        <w:t> </w:t>
      </w:r>
      <w:r w:rsidR="00E23CAA" w:rsidRPr="00490934">
        <w:t>23.122</w:t>
      </w:r>
      <w:r w:rsidR="00E23CAA">
        <w:t> </w:t>
      </w:r>
      <w:r w:rsidR="00E23CAA" w:rsidRPr="00490934">
        <w:t>[</w:t>
      </w:r>
      <w:r w:rsidRPr="00490934">
        <w:t>13]; or</w:t>
      </w:r>
    </w:p>
    <w:p w14:paraId="093A50D2" w14:textId="4359BFE2" w:rsidR="002C6338" w:rsidRPr="00490934" w:rsidRDefault="002C6338" w:rsidP="002C6338">
      <w:pPr>
        <w:pStyle w:val="B1"/>
      </w:pPr>
      <w:r w:rsidRPr="00490934">
        <w:t>-</w:t>
      </w:r>
      <w:r w:rsidRPr="00490934">
        <w:tab/>
        <w:t xml:space="preserve">as the result of receiving one of the following reject reasons defined in </w:t>
      </w:r>
      <w:r w:rsidR="00E23CAA" w:rsidRPr="00490934">
        <w:t>TS</w:t>
      </w:r>
      <w:r w:rsidR="00E23CAA">
        <w:t> </w:t>
      </w:r>
      <w:r w:rsidR="00E23CAA" w:rsidRPr="00490934">
        <w:t>23.122</w:t>
      </w:r>
      <w:r w:rsidR="00E23CAA">
        <w:t> </w:t>
      </w:r>
      <w:r w:rsidR="00E23CA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0B927437"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E23CAA" w:rsidRPr="00490934">
        <w:t>TS</w:t>
      </w:r>
      <w:r w:rsidR="00E23CAA">
        <w:t> </w:t>
      </w:r>
      <w:r w:rsidR="00E23CAA" w:rsidRPr="00490934">
        <w:t>36.300</w:t>
      </w:r>
      <w:r w:rsidR="00E23CAA">
        <w:t> </w:t>
      </w:r>
      <w:r w:rsidR="00E23CAA" w:rsidRPr="00490934">
        <w:t>[</w:t>
      </w:r>
      <w:r w:rsidRPr="00490934">
        <w:t xml:space="preserve">9] and </w:t>
      </w:r>
      <w:r w:rsidR="00E23CAA" w:rsidRPr="00490934">
        <w:t>TS</w:t>
      </w:r>
      <w:r w:rsidR="00E23CAA">
        <w:t> </w:t>
      </w:r>
      <w:r w:rsidR="00E23CAA" w:rsidRPr="00490934">
        <w:t>38.300</w:t>
      </w:r>
      <w:r w:rsidR="00E23CAA">
        <w:t> </w:t>
      </w:r>
      <w:r w:rsidR="00E23CAA" w:rsidRPr="00490934">
        <w:t>[</w:t>
      </w:r>
      <w:r w:rsidRPr="00490934">
        <w:t>11].</w:t>
      </w:r>
    </w:p>
    <w:p w14:paraId="2CB7E6DB" w14:textId="5398E33C"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E23CAA" w:rsidRPr="00490934">
        <w:t>TS</w:t>
      </w:r>
      <w:r w:rsidR="00E23CAA">
        <w:t> </w:t>
      </w:r>
      <w:r w:rsidR="00E23CAA" w:rsidRPr="00490934">
        <w:t>23.122</w:t>
      </w:r>
      <w:r w:rsidR="00E23CAA">
        <w:t> </w:t>
      </w:r>
      <w:r w:rsidR="00E23CA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9" w:name="_Toc91144029"/>
      <w:r w:rsidRPr="00490934">
        <w:t>5.8</w:t>
      </w:r>
      <w:r w:rsidRPr="00490934">
        <w:tab/>
        <w:t>Interworking between EPS V2X and 5GS V2X</w:t>
      </w:r>
      <w:bookmarkEnd w:id="109"/>
    </w:p>
    <w:p w14:paraId="38A964E1" w14:textId="77777777" w:rsidR="002C6338" w:rsidRPr="00490934" w:rsidRDefault="002C6338" w:rsidP="002C6338">
      <w:pPr>
        <w:pStyle w:val="Heading3"/>
      </w:pPr>
      <w:bookmarkStart w:id="110" w:name="_Toc91144030"/>
      <w:r w:rsidRPr="00490934">
        <w:t>5.8.1</w:t>
      </w:r>
      <w:r w:rsidRPr="00490934">
        <w:tab/>
        <w:t>V2X Policy and parameter provisioning</w:t>
      </w:r>
      <w:bookmarkEnd w:id="110"/>
    </w:p>
    <w:p w14:paraId="558FEAE5" w14:textId="0502161B"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E23CAA">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11" w:name="_Toc91144031"/>
      <w:r w:rsidRPr="00490934">
        <w:t>5.8.2</w:t>
      </w:r>
      <w:r w:rsidRPr="00490934">
        <w:tab/>
        <w:t>PC5 Operation</w:t>
      </w:r>
      <w:bookmarkEnd w:id="111"/>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726FA3B8"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E23CAA">
        <w:rPr>
          <w:lang w:eastAsia="zh-CN"/>
        </w:rPr>
        <w:t>TS 37.340 [</w:t>
      </w:r>
      <w:r>
        <w:rPr>
          <w:lang w:eastAsia="zh-CN"/>
        </w:rPr>
        <w:t xml:space="preserve">25]) as defined in </w:t>
      </w:r>
      <w:r w:rsidR="00E23CAA">
        <w:rPr>
          <w:lang w:eastAsia="zh-CN"/>
        </w:rPr>
        <w:t>TS 23.285 [</w:t>
      </w:r>
      <w:r>
        <w:rPr>
          <w:lang w:eastAsia="zh-CN"/>
        </w:rPr>
        <w:t xml:space="preserve">8] and </w:t>
      </w:r>
      <w:r w:rsidR="00E23CAA">
        <w:rPr>
          <w:lang w:eastAsia="zh-CN"/>
        </w:rPr>
        <w:t>TS 36.331 [</w:t>
      </w:r>
      <w:r>
        <w:rPr>
          <w:lang w:eastAsia="zh-CN"/>
        </w:rPr>
        <w:t>14].</w:t>
      </w:r>
    </w:p>
    <w:p w14:paraId="134903BB" w14:textId="77777777" w:rsidR="002C6338" w:rsidRPr="00490934" w:rsidRDefault="002C6338" w:rsidP="002C6338">
      <w:pPr>
        <w:pStyle w:val="Heading3"/>
      </w:pPr>
      <w:bookmarkStart w:id="112" w:name="_Toc91144032"/>
      <w:r w:rsidRPr="00490934">
        <w:t>5.8.3</w:t>
      </w:r>
      <w:r w:rsidRPr="00490934">
        <w:tab/>
        <w:t>Mobility between EPS and 5GS over Uu</w:t>
      </w:r>
      <w:bookmarkEnd w:id="112"/>
    </w:p>
    <w:p w14:paraId="7320D45F" w14:textId="03688B4D"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 xml:space="preserve">6] and clause 4.11 of </w:t>
      </w:r>
      <w:r w:rsidR="00E23CAA" w:rsidRPr="00490934">
        <w:rPr>
          <w:lang w:eastAsia="zh-CN"/>
        </w:rPr>
        <w:t>TS</w:t>
      </w:r>
      <w:r w:rsidR="00E23CAA">
        <w:rPr>
          <w:lang w:eastAsia="zh-CN"/>
        </w:rPr>
        <w:t> </w:t>
      </w:r>
      <w:r w:rsidR="00E23CAA" w:rsidRPr="00490934">
        <w:rPr>
          <w:lang w:eastAsia="zh-CN"/>
        </w:rPr>
        <w:t>23.502</w:t>
      </w:r>
      <w:r w:rsidR="00E23CAA">
        <w:rPr>
          <w:lang w:eastAsia="zh-CN"/>
        </w:rPr>
        <w:t> </w:t>
      </w:r>
      <w:r w:rsidR="00E23CAA"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62C54D40"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E23CAA" w:rsidRPr="00490934">
        <w:rPr>
          <w:rFonts w:eastAsia="SimSun"/>
          <w:lang w:eastAsia="zh-CN"/>
        </w:rPr>
        <w:t>TS</w:t>
      </w:r>
      <w:r w:rsidR="00E23CAA">
        <w:rPr>
          <w:rFonts w:eastAsia="SimSun"/>
          <w:lang w:eastAsia="zh-CN"/>
        </w:rPr>
        <w:t> </w:t>
      </w:r>
      <w:r w:rsidR="00E23CAA" w:rsidRPr="00490934">
        <w:rPr>
          <w:rFonts w:eastAsia="SimSun"/>
          <w:lang w:eastAsia="zh-CN"/>
        </w:rPr>
        <w:t>23.501</w:t>
      </w:r>
      <w:r w:rsidR="00E23CAA">
        <w:rPr>
          <w:rFonts w:eastAsia="SimSun"/>
          <w:lang w:eastAsia="zh-CN"/>
        </w:rPr>
        <w:t> </w:t>
      </w:r>
      <w:r w:rsidR="00E23CAA"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13" w:name="_Toc91144033"/>
      <w:r>
        <w:rPr>
          <w:lang w:eastAsia="ko-KR"/>
        </w:rPr>
        <w:lastRenderedPageBreak/>
        <w:t>5.9</w:t>
      </w:r>
      <w:r>
        <w:rPr>
          <w:lang w:eastAsia="ko-KR"/>
        </w:rPr>
        <w:tab/>
        <w:t>Support of QoS aware NR PC5 power efficiency for pedestrian UEs</w:t>
      </w:r>
      <w:bookmarkEnd w:id="113"/>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77777777"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00AAA212" w14:textId="77777777" w:rsidR="003313C1" w:rsidRDefault="003313C1" w:rsidP="00E60D62">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FC12AE1" w14:textId="62953B14" w:rsidR="00514894" w:rsidRDefault="00514894" w:rsidP="003313C1">
      <w:pPr>
        <w:rPr>
          <w:lang w:eastAsia="ko-KR"/>
        </w:rPr>
      </w:pPr>
      <w:r>
        <w:rPr>
          <w:lang w:eastAsia="ko-KR"/>
        </w:rPr>
        <w:t>For broadcast and groupcast, the V2X layer determines the NR Tx Profile for the respective V2X service type based on the configuration described in clause 5.1.2.1 and provides the NR Tx Profile to the AS layer as specified in clauses 6.3.1 and 6.3.2.</w:t>
      </w:r>
    </w:p>
    <w:p w14:paraId="44DC55A1" w14:textId="2014B8B6" w:rsidR="00514894" w:rsidRDefault="00514894" w:rsidP="003313C1">
      <w:pPr>
        <w:rPr>
          <w:lang w:eastAsia="ko-KR"/>
        </w:rPr>
      </w:pPr>
      <w:r>
        <w:rPr>
          <w:lang w:eastAsia="ko-KR"/>
        </w:rPr>
        <w:t>Support for PC5 DRX operations in the AS layer is specified in TS 38.300 [11].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7216A3BF" w:rsidR="003313C1" w:rsidRDefault="003313C1" w:rsidP="003313C1">
      <w:pPr>
        <w:rPr>
          <w:lang w:eastAsia="ko-KR"/>
        </w:rPr>
      </w:pPr>
      <w:r>
        <w:rPr>
          <w:lang w:eastAsia="ko-KR"/>
        </w:rPr>
        <w:t>For unicast, two UEs may negotiate the PC5 DRX configuration in the AS layer, and the PC5 DRX parameter values can be configured per a pair of source and destination Layer-2 IDs</w:t>
      </w:r>
      <w:r w:rsidR="00514894">
        <w:rPr>
          <w:lang w:eastAsia="ko-KR"/>
        </w:rPr>
        <w:t xml:space="preserve"> and per direction</w:t>
      </w:r>
      <w:r>
        <w:rPr>
          <w:lang w:eastAsia="ko-KR"/>
        </w:rPr>
        <w:t xml:space="preserve"> in the AS layer.</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1975ABA1" w14:textId="77777777" w:rsidR="002C6338" w:rsidRPr="00490934" w:rsidRDefault="002C6338" w:rsidP="002C6338">
      <w:pPr>
        <w:pStyle w:val="Heading1"/>
        <w:rPr>
          <w:lang w:eastAsia="ko-KR"/>
        </w:rPr>
      </w:pPr>
      <w:bookmarkStart w:id="114" w:name="_Toc91144034"/>
      <w:r w:rsidRPr="00490934">
        <w:rPr>
          <w:lang w:eastAsia="ko-KR"/>
        </w:rPr>
        <w:t>6</w:t>
      </w:r>
      <w:r w:rsidRPr="00490934">
        <w:rPr>
          <w:lang w:eastAsia="ko-KR"/>
        </w:rPr>
        <w:tab/>
        <w:t>Functional description and information flows</w:t>
      </w:r>
      <w:bookmarkEnd w:id="114"/>
    </w:p>
    <w:p w14:paraId="5245EEC4" w14:textId="77777777" w:rsidR="002C6338" w:rsidRPr="00490934" w:rsidRDefault="002C6338" w:rsidP="002C6338">
      <w:pPr>
        <w:pStyle w:val="Heading2"/>
        <w:rPr>
          <w:lang w:eastAsia="ko-KR"/>
        </w:rPr>
      </w:pPr>
      <w:bookmarkStart w:id="115" w:name="_Toc91144035"/>
      <w:r w:rsidRPr="00490934">
        <w:rPr>
          <w:lang w:eastAsia="ko-KR"/>
        </w:rPr>
        <w:t>6.1</w:t>
      </w:r>
      <w:r w:rsidRPr="00490934">
        <w:rPr>
          <w:lang w:eastAsia="ko-KR"/>
        </w:rPr>
        <w:tab/>
        <w:t>Control and user plane stacks</w:t>
      </w:r>
      <w:bookmarkEnd w:id="115"/>
    </w:p>
    <w:p w14:paraId="5FE5C6A5" w14:textId="77777777" w:rsidR="002C6338" w:rsidRPr="00490934" w:rsidRDefault="002C6338" w:rsidP="002C6338">
      <w:pPr>
        <w:pStyle w:val="Heading3"/>
        <w:rPr>
          <w:rFonts w:eastAsia="SimSun"/>
          <w:lang w:eastAsia="zh-CN"/>
        </w:rPr>
      </w:pPr>
      <w:bookmarkStart w:id="116" w:name="_Toc91144036"/>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6"/>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4.65pt;height:150.9pt" o:ole="">
            <v:imagedata r:id="rId29" o:title=""/>
          </v:shape>
          <o:OLEObject Type="Embed" ProgID="Visio.Drawing.11" ShapeID="_x0000_i1035" DrawAspect="Content" ObjectID="_1701757603" r:id="rId30"/>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68B615EE"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E23CAA">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7" w:name="_Toc91144037"/>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7"/>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8.6pt;height:170.3pt" o:ole="">
            <v:imagedata r:id="rId31" o:title=""/>
          </v:shape>
          <o:OLEObject Type="Embed" ProgID="Visio.Drawing.11" ShapeID="_x0000_i1036" DrawAspect="Content" ObjectID="_1701757604" r:id="rId32"/>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8" w:name="_Toc91144038"/>
      <w:r w:rsidRPr="00490934">
        <w:rPr>
          <w:lang w:eastAsia="ko-KR"/>
        </w:rPr>
        <w:lastRenderedPageBreak/>
        <w:t>6.2</w:t>
      </w:r>
      <w:r w:rsidRPr="00490934">
        <w:rPr>
          <w:lang w:eastAsia="ko-KR"/>
        </w:rPr>
        <w:tab/>
        <w:t>Procedures for Service Authorization and Provisioning to UE</w:t>
      </w:r>
      <w:bookmarkEnd w:id="118"/>
    </w:p>
    <w:p w14:paraId="2C38D167" w14:textId="77777777" w:rsidR="002C6338" w:rsidRPr="00490934" w:rsidRDefault="002C6338" w:rsidP="002C6338">
      <w:pPr>
        <w:pStyle w:val="Heading3"/>
      </w:pPr>
      <w:bookmarkStart w:id="119" w:name="_Toc91144039"/>
      <w:r w:rsidRPr="00490934">
        <w:t>6.2.1</w:t>
      </w:r>
      <w:r w:rsidRPr="00490934">
        <w:tab/>
        <w:t>General</w:t>
      </w:r>
      <w:bookmarkEnd w:id="119"/>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20" w:name="_Toc91144040"/>
      <w:r w:rsidRPr="00490934">
        <w:t>6.2.2</w:t>
      </w:r>
      <w:r w:rsidRPr="00490934">
        <w:tab/>
        <w:t>PCF based Service Authorization and Provisioning to UE</w:t>
      </w:r>
      <w:bookmarkEnd w:id="120"/>
    </w:p>
    <w:p w14:paraId="3812AA0C" w14:textId="7B15F23E"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E23CAA" w:rsidRPr="00490934">
        <w:t>TS</w:t>
      </w:r>
      <w:r w:rsidR="00E23CAA">
        <w:t> </w:t>
      </w:r>
      <w:r w:rsidR="00E23CAA" w:rsidRPr="00490934">
        <w:t>23.502</w:t>
      </w:r>
      <w:r w:rsidR="00E23CAA">
        <w:t> </w:t>
      </w:r>
      <w:r w:rsidR="00E23CA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E23CAA" w:rsidRPr="00490934">
        <w:t>TS</w:t>
      </w:r>
      <w:r w:rsidR="00E23CAA">
        <w:t> </w:t>
      </w:r>
      <w:r w:rsidR="00E23CAA" w:rsidRPr="00490934">
        <w:t>23.502</w:t>
      </w:r>
      <w:r w:rsidR="00E23CAA">
        <w:t> </w:t>
      </w:r>
      <w:r w:rsidR="00E23CAA" w:rsidRPr="00490934">
        <w:t>[</w:t>
      </w:r>
      <w:r w:rsidRPr="00490934">
        <w:t>7] and UE Policy Association Modification procedure as defined in clause</w:t>
      </w:r>
      <w:r w:rsidRPr="00490934">
        <w:rPr>
          <w:lang w:eastAsia="zh-CN"/>
        </w:rPr>
        <w:t> </w:t>
      </w:r>
      <w:r w:rsidRPr="00490934">
        <w:t xml:space="preserve">4.16.12 of </w:t>
      </w:r>
      <w:r w:rsidR="00E23CAA" w:rsidRPr="00490934">
        <w:t>TS</w:t>
      </w:r>
      <w:r w:rsidR="00E23CAA">
        <w:t> </w:t>
      </w:r>
      <w:r w:rsidR="00E23CAA" w:rsidRPr="00490934">
        <w:t>23.502</w:t>
      </w:r>
      <w:r w:rsidR="00E23CAA">
        <w:t> </w:t>
      </w:r>
      <w:r w:rsidR="00E23CA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006EBD0B" w:rsidR="002C6338" w:rsidRPr="00490934" w:rsidRDefault="002C6338" w:rsidP="002C6338">
      <w:pPr>
        <w:pStyle w:val="B1"/>
      </w:pPr>
      <w:r w:rsidRPr="00490934">
        <w:t>-</w:t>
      </w:r>
      <w:r w:rsidRPr="00490934">
        <w:tab/>
        <w:t xml:space="preserve">If the UE indicates the V2X Policy Provisioning </w:t>
      </w:r>
      <w:r>
        <w:t>R</w:t>
      </w:r>
      <w:r w:rsidRPr="00490934">
        <w:t>equest in the UE Policy Container, the PCF determines whether to provision V2X Policy/parameters for V2X communication over PC5 reference point and/or V2X communication over Uu reference point to the UE, as specified in clause</w:t>
      </w:r>
      <w:r w:rsidRPr="00490934">
        <w:rPr>
          <w:lang w:eastAsia="zh-CN"/>
        </w:rPr>
        <w:t> </w:t>
      </w:r>
      <w:r w:rsidRPr="00490934">
        <w:t xml:space="preserve">6.1.2.2.2 of </w:t>
      </w:r>
      <w:r w:rsidR="00E23CAA" w:rsidRPr="00490934">
        <w:t>TS</w:t>
      </w:r>
      <w:r w:rsidR="00E23CAA">
        <w:t> </w:t>
      </w:r>
      <w:r w:rsidR="00E23CAA" w:rsidRPr="00490934">
        <w:t>23.503</w:t>
      </w:r>
      <w:r w:rsidR="00E23CAA">
        <w:t> </w:t>
      </w:r>
      <w:r w:rsidR="00E23CAA"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w:t>
      </w:r>
      <w:r w:rsidR="008613BB">
        <w:t>of</w:t>
      </w:r>
      <w:r w:rsidRPr="00490934">
        <w:t xml:space="preserve"> </w:t>
      </w:r>
      <w:r w:rsidR="00E23CAA" w:rsidRPr="00490934">
        <w:t>TS</w:t>
      </w:r>
      <w:r w:rsidR="00E23CAA">
        <w:t> </w:t>
      </w:r>
      <w:r w:rsidR="00E23CAA" w:rsidRPr="00490934">
        <w:t>23.502</w:t>
      </w:r>
      <w:r w:rsidR="00E23CAA">
        <w:t> </w:t>
      </w:r>
      <w:r w:rsidR="00E23CAA"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0F6D211C"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E23CAA" w:rsidRPr="00490934">
        <w:t>TS</w:t>
      </w:r>
      <w:r w:rsidR="00E23CAA">
        <w:t> </w:t>
      </w:r>
      <w:r w:rsidR="00E23CAA" w:rsidRPr="00490934">
        <w:t>23.502</w:t>
      </w:r>
      <w:r w:rsidR="00E23CAA">
        <w:t> </w:t>
      </w:r>
      <w:r w:rsidR="00E23CAA" w:rsidRPr="00490934">
        <w:t>[</w:t>
      </w:r>
      <w:r w:rsidRPr="00490934">
        <w:t>7].</w:t>
      </w:r>
    </w:p>
    <w:p w14:paraId="5E7BA2C1" w14:textId="53ECDC9A" w:rsidR="002C6338" w:rsidRPr="00490934" w:rsidRDefault="002C6338" w:rsidP="002C6338">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E23CAA" w:rsidRPr="00490934">
        <w:t>TS</w:t>
      </w:r>
      <w:r w:rsidR="00E23CAA">
        <w:t> </w:t>
      </w:r>
      <w:r w:rsidR="00E23CAA" w:rsidRPr="00490934">
        <w:t>23.502</w:t>
      </w:r>
      <w:r w:rsidR="00E23CAA">
        <w:t> </w:t>
      </w:r>
      <w:r w:rsidR="00E23CAA" w:rsidRPr="00490934">
        <w:t>[</w:t>
      </w:r>
      <w:r w:rsidRPr="00490934">
        <w:t>7].</w:t>
      </w:r>
    </w:p>
    <w:p w14:paraId="481FA7D2" w14:textId="518E980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21" w:name="_Toc91144041"/>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21"/>
    </w:p>
    <w:p w14:paraId="3B9CE738" w14:textId="18481187"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E23CAA" w:rsidRPr="00490934">
        <w:rPr>
          <w:lang w:eastAsia="zh-CN"/>
        </w:rPr>
        <w:t>TS</w:t>
      </w:r>
      <w:r w:rsidR="00E23CAA">
        <w:rPr>
          <w:lang w:eastAsia="zh-CN"/>
        </w:rPr>
        <w:t> </w:t>
      </w:r>
      <w:r w:rsidR="00E23CAA" w:rsidRPr="00490934">
        <w:rPr>
          <w:lang w:eastAsia="zh-CN"/>
        </w:rPr>
        <w:t>23.501</w:t>
      </w:r>
      <w:r w:rsidR="00E23CAA">
        <w:rPr>
          <w:lang w:eastAsia="zh-CN"/>
        </w:rPr>
        <w:t> </w:t>
      </w:r>
      <w:r w:rsidR="00E23CA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22" w:name="_Toc91144042"/>
      <w:r w:rsidRPr="00490934">
        <w:lastRenderedPageBreak/>
        <w:t>6.2.4</w:t>
      </w:r>
      <w:r w:rsidRPr="00490934">
        <w:tab/>
        <w:t>Procedure for UE triggered V2X Policy provisioning</w:t>
      </w:r>
      <w:bookmarkEnd w:id="122"/>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8" type="#_x0000_t75" style="width:383.15pt;height:144.65pt" o:ole="">
            <v:imagedata r:id="rId33" o:title=""/>
          </v:shape>
          <o:OLEObject Type="Embed" ProgID="Visio.Drawing.15" ShapeID="_x0000_i1038" DrawAspect="Content" ObjectID="_1701757605" r:id="rId34"/>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7E36DAB5"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E23CAA" w:rsidRPr="00490934">
        <w:t>TS</w:t>
      </w:r>
      <w:r w:rsidR="00E23CAA">
        <w:t> </w:t>
      </w:r>
      <w:r w:rsidR="00E23CAA" w:rsidRPr="00490934">
        <w:t>23.502</w:t>
      </w:r>
      <w:r w:rsidR="00E23CAA">
        <w:t> </w:t>
      </w:r>
      <w:r w:rsidR="00E23CAA" w:rsidRPr="00490934">
        <w:t>[</w:t>
      </w:r>
      <w:r w:rsidRPr="00490934">
        <w:t>7].</w:t>
      </w:r>
    </w:p>
    <w:p w14:paraId="6C099404" w14:textId="77777777" w:rsidR="002C6338" w:rsidRPr="00490934" w:rsidRDefault="002C6338" w:rsidP="002C6338">
      <w:pPr>
        <w:pStyle w:val="Heading3"/>
        <w:rPr>
          <w:lang w:eastAsia="ko-KR"/>
        </w:rPr>
      </w:pPr>
      <w:bookmarkStart w:id="123" w:name="_Toc91144043"/>
      <w:r w:rsidRPr="00490934">
        <w:rPr>
          <w:lang w:eastAsia="ko-KR"/>
        </w:rPr>
        <w:t>6.2.5</w:t>
      </w:r>
      <w:r w:rsidRPr="00490934">
        <w:rPr>
          <w:lang w:eastAsia="ko-KR"/>
        </w:rPr>
        <w:tab/>
        <w:t xml:space="preserve">AF-based service parameter provisioning for V2X communications over </w:t>
      </w:r>
      <w:r w:rsidRPr="00490934">
        <w:rPr>
          <w:lang w:eastAsia="zh-CN"/>
        </w:rPr>
        <w:t>control plane</w:t>
      </w:r>
      <w:bookmarkEnd w:id="123"/>
    </w:p>
    <w:p w14:paraId="46804DC5" w14:textId="02F9A7CC"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performed with the following considerations:</w:t>
      </w:r>
    </w:p>
    <w:p w14:paraId="43346332" w14:textId="1C33DF6E" w:rsidR="002C6338" w:rsidRPr="00490934" w:rsidRDefault="002C6338" w:rsidP="002C6338">
      <w:pPr>
        <w:pStyle w:val="B1"/>
      </w:pPr>
      <w:r w:rsidRPr="00490934">
        <w:rPr>
          <w:lang w:eastAsia="ko-KR"/>
        </w:rPr>
        <w:t>-</w:t>
      </w:r>
      <w:r w:rsidRPr="00490934">
        <w:rPr>
          <w:lang w:eastAsia="ko-KR"/>
        </w:rPr>
        <w:tab/>
        <w:t xml:space="preserve">The AF in </w:t>
      </w:r>
      <w:r w:rsidR="00E23CAA" w:rsidRPr="00490934">
        <w:rPr>
          <w:lang w:eastAsia="ko-KR"/>
        </w:rPr>
        <w:t>TS</w:t>
      </w:r>
      <w:r w:rsidR="00E23CAA">
        <w:rPr>
          <w:lang w:eastAsia="ko-KR"/>
        </w:rPr>
        <w:t> </w:t>
      </w:r>
      <w:r w:rsidR="00E23CAA" w:rsidRPr="00490934">
        <w:rPr>
          <w:lang w:eastAsia="ko-KR"/>
        </w:rPr>
        <w:t>23.502</w:t>
      </w:r>
      <w:r w:rsidR="00E23CAA">
        <w:rPr>
          <w:lang w:eastAsia="ko-KR"/>
        </w:rPr>
        <w:t> </w:t>
      </w:r>
      <w:r w:rsidR="00E23CA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24" w:name="_Toc91144044"/>
      <w:r w:rsidRPr="00490934">
        <w:rPr>
          <w:lang w:eastAsia="ko-KR"/>
        </w:rPr>
        <w:t>6.3</w:t>
      </w:r>
      <w:r w:rsidRPr="00490934">
        <w:rPr>
          <w:lang w:eastAsia="ko-KR"/>
        </w:rPr>
        <w:tab/>
        <w:t>Procedures for V2X communication over PC5 reference point</w:t>
      </w:r>
      <w:bookmarkEnd w:id="124"/>
    </w:p>
    <w:p w14:paraId="3DF3CFD0" w14:textId="77777777" w:rsidR="002C6338" w:rsidRPr="00490934" w:rsidRDefault="002C6338" w:rsidP="002C6338">
      <w:pPr>
        <w:pStyle w:val="Heading3"/>
      </w:pPr>
      <w:bookmarkStart w:id="125" w:name="_Toc91144045"/>
      <w:r w:rsidRPr="00490934">
        <w:t>6.3.1</w:t>
      </w:r>
      <w:r w:rsidRPr="00490934">
        <w:tab/>
        <w:t>Broadcast mode V2X communication over PC5 reference point</w:t>
      </w:r>
      <w:bookmarkEnd w:id="125"/>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lastRenderedPageBreak/>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9" type="#_x0000_t75" style="width:448.3pt;height:230.4pt" o:ole="">
            <v:imagedata r:id="rId35" o:title=""/>
          </v:shape>
          <o:OLEObject Type="Embed" ProgID="Visio.Drawing.11" ShapeID="_x0000_i1039" DrawAspect="Content" ObjectID="_1701757606" r:id="rId36"/>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280E2962"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1CB3FB49" w:rsidR="00514894" w:rsidRDefault="00514894" w:rsidP="002C6338">
      <w:pPr>
        <w:pStyle w:val="B1"/>
      </w:pPr>
      <w:r>
        <w:tab/>
        <w:t>The source Layer-2 ID, the destination Layer-2 ID, the NR Tx Profile and the PC5 QoS parameters are passed down to the AS layer of transmitting UE for the transmission.</w:t>
      </w:r>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26" w:name="_Toc91144046"/>
      <w:r w:rsidRPr="00490934">
        <w:lastRenderedPageBreak/>
        <w:t>6.3.2</w:t>
      </w:r>
      <w:r w:rsidRPr="00490934">
        <w:tab/>
        <w:t>Groupcast mode V2X communication over PC5 reference point</w:t>
      </w:r>
      <w:bookmarkEnd w:id="126"/>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40" type="#_x0000_t75" style="width:368.15pt;height:217.25pt" o:ole="">
            <v:imagedata r:id="rId37" o:title=""/>
          </v:shape>
          <o:OLEObject Type="Embed" ProgID="Visio.Drawing.11" ShapeID="_x0000_i1040" DrawAspect="Content" ObjectID="_1701757607" r:id="rId38"/>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6074E937"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78DD6A96" w:rsidR="002C6338" w:rsidRPr="00490934" w:rsidRDefault="002C6338" w:rsidP="002C6338">
      <w:pPr>
        <w:pStyle w:val="B1"/>
        <w:rPr>
          <w:lang w:eastAsia="ko-KR"/>
        </w:rPr>
      </w:pPr>
      <w:r w:rsidRPr="00490934">
        <w:rPr>
          <w:lang w:eastAsia="ko-KR"/>
        </w:rPr>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p>
    <w:p w14:paraId="486F9851" w14:textId="4AF81629" w:rsidR="002C6338" w:rsidRDefault="002C6338" w:rsidP="002C6338">
      <w:pPr>
        <w:pStyle w:val="B1"/>
        <w:rPr>
          <w:lang w:eastAsia="ko-KR"/>
        </w:rPr>
      </w:pPr>
      <w:r>
        <w:rPr>
          <w:lang w:eastAsia="ko-KR"/>
        </w:rPr>
        <w:lastRenderedPageBreak/>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27" w:name="_Toc91144047"/>
      <w:r w:rsidRPr="00490934">
        <w:t>6.3.3</w:t>
      </w:r>
      <w:r w:rsidRPr="00490934">
        <w:tab/>
        <w:t>Unicast mode V2X communication over PC5 reference point</w:t>
      </w:r>
      <w:bookmarkEnd w:id="127"/>
    </w:p>
    <w:p w14:paraId="745A6DA6" w14:textId="77777777" w:rsidR="002C6338" w:rsidRPr="00490934" w:rsidRDefault="002C6338" w:rsidP="002C6338">
      <w:pPr>
        <w:pStyle w:val="Heading4"/>
        <w:rPr>
          <w:lang w:eastAsia="ko-KR"/>
        </w:rPr>
      </w:pPr>
      <w:bookmarkStart w:id="128" w:name="_Toc91144048"/>
      <w:r w:rsidRPr="00490934">
        <w:rPr>
          <w:lang w:eastAsia="ko-KR"/>
        </w:rPr>
        <w:t>6.3.3.1</w:t>
      </w:r>
      <w:r w:rsidRPr="00490934">
        <w:rPr>
          <w:lang w:eastAsia="ko-KR"/>
        </w:rPr>
        <w:tab/>
      </w:r>
      <w:r w:rsidRPr="00490934">
        <w:t>Layer-2 link establishment over PC5 reference point</w:t>
      </w:r>
      <w:bookmarkEnd w:id="128"/>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1" type="#_x0000_t75" style="width:368.75pt;height:488.35pt" o:ole="">
            <v:imagedata r:id="rId39" o:title=""/>
          </v:shape>
          <o:OLEObject Type="Embed" ProgID="Visio.Drawing.11" ShapeID="_x0000_i1041" DrawAspect="Content" ObjectID="_1701757608" r:id="rId40"/>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327075E7"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E23CAA">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04601F90" w:rsidR="002C6338" w:rsidRDefault="002C6338" w:rsidP="002C6338">
      <w:pPr>
        <w:pStyle w:val="NO"/>
      </w:pPr>
      <w:r>
        <w:t>NOTE 2:</w:t>
      </w:r>
      <w:r>
        <w:tab/>
        <w:t xml:space="preserve">The signalling for the Security Procedure is defined in </w:t>
      </w:r>
      <w:r w:rsidR="00E23CAA">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9" w:name="_Toc91144049"/>
      <w:r w:rsidRPr="00490934">
        <w:rPr>
          <w:lang w:eastAsia="ko-KR"/>
        </w:rPr>
        <w:lastRenderedPageBreak/>
        <w:t>6.3.3.2</w:t>
      </w:r>
      <w:r w:rsidRPr="00490934">
        <w:rPr>
          <w:lang w:eastAsia="ko-KR"/>
        </w:rPr>
        <w:tab/>
      </w:r>
      <w:r w:rsidRPr="00490934">
        <w:t>Link identifier update for a unicast link</w:t>
      </w:r>
      <w:bookmarkEnd w:id="129"/>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2" type="#_x0000_t75" style="width:272.95pt;height:182.2pt" o:ole="">
            <v:imagedata r:id="rId41" o:title=""/>
          </v:shape>
          <o:OLEObject Type="Embed" ProgID="Visio.Drawing.11" ShapeID="_x0000_i1042" DrawAspect="Content" ObjectID="_1701757609" r:id="rId42"/>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79DA7918" w:rsidR="002C6338" w:rsidRDefault="002C6338" w:rsidP="002C6338">
      <w:pPr>
        <w:pStyle w:val="NO"/>
      </w:pPr>
      <w:r>
        <w:t>NOTE 3:</w:t>
      </w:r>
      <w:r>
        <w:tab/>
        <w:t xml:space="preserve">The Security Information in the above messages also needs to be updated at the same time as the Layer-2 IDs. This is defined in </w:t>
      </w:r>
      <w:r w:rsidR="00E23CAA">
        <w:t>TS 33.536 [</w:t>
      </w:r>
      <w:r>
        <w:t>26].</w:t>
      </w:r>
    </w:p>
    <w:p w14:paraId="172B4B1E" w14:textId="77777777" w:rsidR="002C6338" w:rsidRPr="00490934" w:rsidRDefault="002C6338" w:rsidP="002C6338">
      <w:pPr>
        <w:pStyle w:val="Heading4"/>
      </w:pPr>
      <w:bookmarkStart w:id="130" w:name="_Toc91144050"/>
      <w:r w:rsidRPr="00490934">
        <w:rPr>
          <w:lang w:eastAsia="ko-KR"/>
        </w:rPr>
        <w:t>6.3.3.3</w:t>
      </w:r>
      <w:r w:rsidRPr="00490934">
        <w:rPr>
          <w:lang w:eastAsia="ko-KR"/>
        </w:rPr>
        <w:tab/>
      </w:r>
      <w:r w:rsidRPr="00490934">
        <w:t>Layer-2 link release over PC5 reference point</w:t>
      </w:r>
      <w:bookmarkEnd w:id="130"/>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3" type="#_x0000_t75" style="width:224.15pt;height:122.7pt" o:ole="">
            <v:imagedata r:id="rId43" o:title=""/>
          </v:shape>
          <o:OLEObject Type="Embed" ProgID="Visio.Drawing.11" ShapeID="_x0000_i1043" DrawAspect="Content" ObjectID="_1701757610" r:id="rId44"/>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4FB67A04"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E23CAA">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31" w:name="_Toc91144051"/>
      <w:r w:rsidRPr="00490934">
        <w:rPr>
          <w:lang w:eastAsia="ko-KR"/>
        </w:rPr>
        <w:t>6.3.3.4</w:t>
      </w:r>
      <w:r w:rsidRPr="00490934">
        <w:rPr>
          <w:lang w:eastAsia="ko-KR"/>
        </w:rPr>
        <w:tab/>
      </w:r>
      <w:r w:rsidRPr="00490934">
        <w:t>Layer-2 link modification for a unicast link</w:t>
      </w:r>
      <w:bookmarkEnd w:id="131"/>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4" type="#_x0000_t75" style="width:220.4pt;height:123.35pt" o:ole="">
            <v:imagedata r:id="rId45" o:title=""/>
          </v:shape>
          <o:OLEObject Type="Embed" ProgID="Visio.Drawing.11" ShapeID="_x0000_i1044" DrawAspect="Content" ObjectID="_1701757611" r:id="rId46"/>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32" w:name="_Toc91144052"/>
      <w:r>
        <w:rPr>
          <w:lang w:eastAsia="ko-KR"/>
        </w:rPr>
        <w:t>6.3.3.5</w:t>
      </w:r>
      <w:r>
        <w:rPr>
          <w:lang w:eastAsia="ko-KR"/>
        </w:rPr>
        <w:tab/>
        <w:t>Layer-2 link maintenance over PC5 reference point</w:t>
      </w:r>
      <w:bookmarkEnd w:id="132"/>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5" type="#_x0000_t75" style="width:242.3pt;height:135.25pt" o:ole="">
            <v:imagedata r:id="rId47" o:title=""/>
          </v:shape>
          <o:OLEObject Type="Embed" ProgID="Visio.Drawing.11" ShapeID="_x0000_i1045" DrawAspect="Content" ObjectID="_1701757612" r:id="rId48"/>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546D23DB"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E23CAA">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33" w:name="_Toc91144053"/>
      <w:r w:rsidRPr="00490934">
        <w:rPr>
          <w:lang w:eastAsia="ko-KR"/>
        </w:rPr>
        <w:t>6.4</w:t>
      </w:r>
      <w:r w:rsidRPr="00490934">
        <w:rPr>
          <w:lang w:eastAsia="ko-KR"/>
        </w:rPr>
        <w:tab/>
        <w:t>Procedures for V2X communication over Uu reference point</w:t>
      </w:r>
      <w:bookmarkEnd w:id="133"/>
    </w:p>
    <w:p w14:paraId="61C96EF7" w14:textId="77777777" w:rsidR="002C6338" w:rsidRPr="00490934" w:rsidRDefault="002C6338" w:rsidP="002C6338">
      <w:pPr>
        <w:pStyle w:val="Heading3"/>
      </w:pPr>
      <w:bookmarkStart w:id="134" w:name="_Toc91144054"/>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34"/>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6" type="#_x0000_t75" style="width:449.55pt;height:212.25pt" o:ole="">
            <v:imagedata r:id="rId49" o:title=""/>
          </v:shape>
          <o:OLEObject Type="Embed" ProgID="Visio.Drawing.11" ShapeID="_x0000_i1046" DrawAspect="Content" ObjectID="_1701757613" r:id="rId50"/>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7F1D74E"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735DFED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E23CAA">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1E9279BA"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E23CAA" w:rsidRPr="00490934">
        <w:rPr>
          <w:lang w:eastAsia="zh-CN"/>
        </w:rPr>
        <w:t>TS</w:t>
      </w:r>
      <w:r w:rsidR="00E23CAA">
        <w:rPr>
          <w:lang w:eastAsia="zh-CN"/>
        </w:rPr>
        <w:t> </w:t>
      </w:r>
      <w:r w:rsidR="00E23CAA" w:rsidRPr="00490934">
        <w:rPr>
          <w:lang w:eastAsia="zh-CN"/>
        </w:rPr>
        <w:t>23.288</w:t>
      </w:r>
      <w:r w:rsidR="00E23CAA">
        <w:rPr>
          <w:lang w:eastAsia="zh-CN"/>
        </w:rPr>
        <w:t> </w:t>
      </w:r>
      <w:r w:rsidR="00E23CA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29063FF1"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E23CAA" w:rsidRPr="00490934">
        <w:t>TS</w:t>
      </w:r>
      <w:r w:rsidR="00E23CAA">
        <w:t> </w:t>
      </w:r>
      <w:r w:rsidR="00E23CAA" w:rsidRPr="00490934">
        <w:t>23.288</w:t>
      </w:r>
      <w:r w:rsidR="00E23CAA">
        <w:t> </w:t>
      </w:r>
      <w:r w:rsidR="00E23CA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5B9EA895"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E23CAA">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35" w:name="_Toc91144055"/>
      <w:r w:rsidRPr="00490934">
        <w:rPr>
          <w:lang w:eastAsia="ko-KR"/>
        </w:rPr>
        <w:t>6.5</w:t>
      </w:r>
      <w:r w:rsidRPr="00490934">
        <w:rPr>
          <w:lang w:eastAsia="ko-KR"/>
        </w:rPr>
        <w:tab/>
        <w:t>Procedures for Service Authorization to NG-RAN for V2X communications over PC5 reference point</w:t>
      </w:r>
      <w:bookmarkEnd w:id="135"/>
    </w:p>
    <w:p w14:paraId="11CB210D" w14:textId="77777777" w:rsidR="002C6338" w:rsidRPr="00490934" w:rsidRDefault="002C6338" w:rsidP="002C6338">
      <w:pPr>
        <w:pStyle w:val="Heading3"/>
      </w:pPr>
      <w:bookmarkStart w:id="136" w:name="_Toc91144056"/>
      <w:r w:rsidRPr="00490934">
        <w:t>6.5.1</w:t>
      </w:r>
      <w:r w:rsidRPr="00490934">
        <w:tab/>
        <w:t>General</w:t>
      </w:r>
      <w:bookmarkEnd w:id="136"/>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37" w:name="_Toc91144057"/>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37"/>
    </w:p>
    <w:p w14:paraId="476DA16A" w14:textId="06A07475" w:rsidR="002C6338" w:rsidRPr="00490934" w:rsidRDefault="002C6338" w:rsidP="002C6338">
      <w:r w:rsidRPr="00490934">
        <w:t>The Registration procedure for</w:t>
      </w:r>
      <w:r w:rsidRPr="00490934" w:rsidDel="001C1AF4">
        <w:t xml:space="preserve"> </w:t>
      </w:r>
      <w:r w:rsidRPr="00490934">
        <w:t xml:space="preserve">UE 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3C7E5AD9"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E23CAA">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05760FDF"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E23CAA" w:rsidRPr="00490934">
        <w:t>TS</w:t>
      </w:r>
      <w:r w:rsidR="00E23CAA">
        <w:t> </w:t>
      </w:r>
      <w:r w:rsidR="00E23CAA" w:rsidRPr="00490934">
        <w:t>23.502</w:t>
      </w:r>
      <w:r w:rsidR="00E23CAA">
        <w:t> </w:t>
      </w:r>
      <w:r w:rsidR="00E23CAA" w:rsidRPr="00490934">
        <w:t>[</w:t>
      </w:r>
      <w:r w:rsidRPr="00490934">
        <w:t>7].</w:t>
      </w:r>
    </w:p>
    <w:p w14:paraId="5FBFCE87" w14:textId="77777777" w:rsidR="002C6338" w:rsidRPr="00490934" w:rsidRDefault="002C6338" w:rsidP="002C6338">
      <w:pPr>
        <w:pStyle w:val="Heading3"/>
        <w:rPr>
          <w:lang w:eastAsia="zh-CN"/>
        </w:rPr>
      </w:pPr>
      <w:bookmarkStart w:id="138" w:name="_Toc91144058"/>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38"/>
    </w:p>
    <w:p w14:paraId="5C62F179" w14:textId="54328404"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9" w:name="_Toc91144059"/>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9"/>
    </w:p>
    <w:p w14:paraId="74305FFF" w14:textId="49090BA1"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40" w:name="_Toc91144060"/>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40"/>
    </w:p>
    <w:p w14:paraId="15937A2B" w14:textId="3002D8CB"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C28781" w14:textId="1D22A0FB"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E23CAA">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41" w:name="_Toc91144061"/>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41"/>
    </w:p>
    <w:p w14:paraId="17E8B37F" w14:textId="62EDD8D9"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E23CAA" w:rsidRPr="00490934">
        <w:t>TS</w:t>
      </w:r>
      <w:r w:rsidR="00E23CAA">
        <w:t> </w:t>
      </w:r>
      <w:r w:rsidR="00E23CAA" w:rsidRPr="00490934">
        <w:t>23.502</w:t>
      </w:r>
      <w:r w:rsidR="00E23CAA">
        <w:t> </w:t>
      </w:r>
      <w:r w:rsidR="00E23CA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42" w:name="_Toc91144062"/>
      <w:r w:rsidRPr="00490934">
        <w:rPr>
          <w:rFonts w:eastAsia="SimSun"/>
          <w:lang w:eastAsia="zh-CN"/>
        </w:rPr>
        <w:t>6.5.7</w:t>
      </w:r>
      <w:r w:rsidRPr="00490934">
        <w:rPr>
          <w:rFonts w:eastAsia="SimSun"/>
          <w:lang w:eastAsia="zh-CN"/>
        </w:rPr>
        <w:tab/>
        <w:t>Delivery of PC5 QoS parameters to NG-RAN</w:t>
      </w:r>
      <w:bookmarkEnd w:id="142"/>
    </w:p>
    <w:p w14:paraId="3E9F303E" w14:textId="2E96DD52" w:rsidR="002C6338" w:rsidRDefault="002C6338" w:rsidP="002C6338">
      <w:r>
        <w:t xml:space="preserve">The UE Policy Association Establishment procedure and UE Policy Association Modification procedure, as defined in </w:t>
      </w:r>
      <w:r w:rsidR="00E23CAA">
        <w:t>TS 23.502 [</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1012E020"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E23CAA">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43" w:name="_Toc9114406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43"/>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7459AB27"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E23CAA">
        <w:t>TS 38.413 [</w:t>
      </w:r>
      <w:r>
        <w:t xml:space="preserve">22] and </w:t>
      </w:r>
      <w:r w:rsidR="00E23CAA">
        <w:t>TS 38.423 [</w:t>
      </w:r>
      <w:r>
        <w:t>23]</w:t>
      </w:r>
      <w:r w:rsidRPr="00490934">
        <w:t>.</w:t>
      </w:r>
    </w:p>
    <w:p w14:paraId="7DDEBF2B" w14:textId="77777777" w:rsidR="002C6338" w:rsidRPr="00490934" w:rsidRDefault="002C6338" w:rsidP="002C6338">
      <w:pPr>
        <w:pStyle w:val="Heading8"/>
      </w:pPr>
      <w:bookmarkStart w:id="144" w:name="historyclause"/>
      <w:r w:rsidRPr="00490934">
        <w:br w:type="page"/>
      </w:r>
      <w:bookmarkStart w:id="145" w:name="_Toc91144064"/>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45"/>
    </w:p>
    <w:p w14:paraId="6558CCCE" w14:textId="50EA1EDF"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E23CAA" w:rsidRPr="00490934">
        <w:rPr>
          <w:lang w:eastAsia="ko-KR"/>
        </w:rPr>
        <w:t>TS</w:t>
      </w:r>
      <w:r w:rsidR="00E23CAA">
        <w:rPr>
          <w:lang w:eastAsia="ko-KR"/>
        </w:rPr>
        <w:t> </w:t>
      </w:r>
      <w:r w:rsidR="00E23CAA" w:rsidRPr="00490934">
        <w:rPr>
          <w:lang w:eastAsia="ko-KR"/>
        </w:rPr>
        <w:t>23.501</w:t>
      </w:r>
      <w:r w:rsidR="00E23CAA">
        <w:rPr>
          <w:lang w:eastAsia="ko-KR"/>
        </w:rPr>
        <w:t> </w:t>
      </w:r>
      <w:r w:rsidR="00E23CA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28400C92" w:rsidR="002C6338" w:rsidRDefault="002C6338" w:rsidP="002C6338">
      <w:r>
        <w:t xml:space="preserve">Usage of Application Function (AF) influence on traffic routing feature and its application for SMF to control UPF data forwarding are defined in clause 5.6.7 and clause 5.8.2 of </w:t>
      </w:r>
      <w:r w:rsidR="00E23CAA">
        <w:t>TS 23.501 [</w:t>
      </w:r>
      <w:r>
        <w:t>6].</w:t>
      </w:r>
    </w:p>
    <w:p w14:paraId="2220EF7B" w14:textId="77777777" w:rsidR="002C6338" w:rsidRDefault="002C6338" w:rsidP="002C6338">
      <w:pPr>
        <w:pStyle w:val="Heading8"/>
      </w:pPr>
      <w:r>
        <w:br w:type="page"/>
      </w:r>
      <w:bookmarkStart w:id="146" w:name="_Toc91144065"/>
      <w:r w:rsidRPr="00490934">
        <w:lastRenderedPageBreak/>
        <w:t>Annex B (informative):</w:t>
      </w:r>
      <w:r w:rsidRPr="00490934">
        <w:br/>
      </w:r>
      <w:r>
        <w:t>Road Side Unit (RSU) implementation options</w:t>
      </w:r>
      <w:bookmarkEnd w:id="146"/>
    </w:p>
    <w:p w14:paraId="648FF95A" w14:textId="6C58B8DD" w:rsidR="002C6338" w:rsidRDefault="002C6338" w:rsidP="002C6338">
      <w:r>
        <w:t xml:space="preserve">This Annex presents examples how RSU can be implemented in 5GS, as shown in </w:t>
      </w:r>
      <w:r w:rsidR="00E23CAA">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7" type="#_x0000_t75" style="width:265.45pt;height:127.7pt" o:ole="">
            <v:imagedata r:id="rId51" o:title=""/>
          </v:shape>
          <o:OLEObject Type="Embed" ProgID="Visio.Drawing.11" ShapeID="_x0000_i1047" DrawAspect="Content" ObjectID="_1701757614" r:id="rId52"/>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8" type="#_x0000_t75" style="width:269.2pt;height:162.8pt" o:ole="">
            <v:imagedata r:id="rId53" o:title=""/>
          </v:shape>
          <o:OLEObject Type="Embed" ProgID="Visio.Drawing.11" ShapeID="_x0000_i1048" DrawAspect="Content" ObjectID="_1701757615" r:id="rId54"/>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47" w:name="_Toc91144066"/>
      <w:r w:rsidRPr="00490934">
        <w:lastRenderedPageBreak/>
        <w:t>Annex</w:t>
      </w:r>
      <w:r>
        <w:t xml:space="preserve"> C</w:t>
      </w:r>
      <w:r w:rsidRPr="00490934">
        <w:t xml:space="preserve"> (informative):</w:t>
      </w:r>
      <w:r w:rsidRPr="00490934">
        <w:br/>
        <w:t>Change history</w:t>
      </w:r>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44"/>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bl>
    <w:p w14:paraId="24D4FD94" w14:textId="77777777" w:rsidR="00080512" w:rsidRPr="002C6338" w:rsidRDefault="00080512" w:rsidP="002C6338"/>
    <w:sectPr w:rsidR="00080512" w:rsidRPr="002C6338">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B1448" w14:textId="77777777" w:rsidR="00597B11" w:rsidRDefault="00597B11">
      <w:r>
        <w:separator/>
      </w:r>
    </w:p>
  </w:endnote>
  <w:endnote w:type="continuationSeparator" w:id="0">
    <w:p w14:paraId="735441FE"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BE1AC" w14:textId="77777777" w:rsidR="00597B11" w:rsidRDefault="00597B11">
      <w:r>
        <w:separator/>
      </w:r>
    </w:p>
  </w:footnote>
  <w:footnote w:type="continuationSeparator" w:id="0">
    <w:p w14:paraId="7DFE0B0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0BE369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31F2">
      <w:rPr>
        <w:rFonts w:ascii="Arial" w:hAnsi="Arial" w:cs="Arial"/>
        <w:b/>
        <w:noProof/>
        <w:sz w:val="18"/>
        <w:szCs w:val="18"/>
      </w:rPr>
      <w:t>3GPP TS 23.287 V17.2.0 (2021-12)</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767AD3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31F2">
      <w:rPr>
        <w:rFonts w:ascii="Arial" w:hAnsi="Arial" w:cs="Arial"/>
        <w:b/>
        <w:noProof/>
        <w:sz w:val="18"/>
        <w:szCs w:val="18"/>
      </w:rPr>
      <w:t>Release 17</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65B8"/>
    <w:rsid w:val="003C3971"/>
    <w:rsid w:val="00423334"/>
    <w:rsid w:val="004345EC"/>
    <w:rsid w:val="00465515"/>
    <w:rsid w:val="004949D8"/>
    <w:rsid w:val="004D3578"/>
    <w:rsid w:val="004E213A"/>
    <w:rsid w:val="004F0988"/>
    <w:rsid w:val="004F3340"/>
    <w:rsid w:val="00514894"/>
    <w:rsid w:val="0053388B"/>
    <w:rsid w:val="00535773"/>
    <w:rsid w:val="00543E6C"/>
    <w:rsid w:val="00565087"/>
    <w:rsid w:val="00597B11"/>
    <w:rsid w:val="005D2E01"/>
    <w:rsid w:val="005D7526"/>
    <w:rsid w:val="005E4BB2"/>
    <w:rsid w:val="006022B2"/>
    <w:rsid w:val="00602AEA"/>
    <w:rsid w:val="00614FDF"/>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600E"/>
    <w:rsid w:val="007F0F4A"/>
    <w:rsid w:val="008028A4"/>
    <w:rsid w:val="00830747"/>
    <w:rsid w:val="008613BB"/>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27BD"/>
    <w:rsid w:val="00C33079"/>
    <w:rsid w:val="00C4070B"/>
    <w:rsid w:val="00C45231"/>
    <w:rsid w:val="00C72833"/>
    <w:rsid w:val="00C80F1D"/>
    <w:rsid w:val="00C93F40"/>
    <w:rsid w:val="00CA3D0C"/>
    <w:rsid w:val="00D57972"/>
    <w:rsid w:val="00D675A9"/>
    <w:rsid w:val="00D738D6"/>
    <w:rsid w:val="00D755EB"/>
    <w:rsid w:val="00D76048"/>
    <w:rsid w:val="00D84EE8"/>
    <w:rsid w:val="00D87E00"/>
    <w:rsid w:val="00D9134D"/>
    <w:rsid w:val="00D931F2"/>
    <w:rsid w:val="00DA7A03"/>
    <w:rsid w:val="00DB1818"/>
    <w:rsid w:val="00DC309B"/>
    <w:rsid w:val="00DC4DA2"/>
    <w:rsid w:val="00DD4C17"/>
    <w:rsid w:val="00DD74A5"/>
    <w:rsid w:val="00DF2B1F"/>
    <w:rsid w:val="00DF62CD"/>
    <w:rsid w:val="00E15085"/>
    <w:rsid w:val="00E16509"/>
    <w:rsid w:val="00E23CAA"/>
    <w:rsid w:val="00E44582"/>
    <w:rsid w:val="00E60D6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3313C1"/>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link w:val="EditorsNote"/>
    <w:rsid w:val="003313C1"/>
    <w:rPr>
      <w:color w:val="FF0000"/>
      <w:lang w:eastAsia="ko-KR"/>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oleObject" Target="embeddings/Microsoft_Visio_2003-2010_Drawing10.vsd"/><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2.vsd"/><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24236</Words>
  <Characters>125060</Characters>
  <Application>Microsoft Office Word</Application>
  <DocSecurity>0</DocSecurity>
  <Lines>2842</Lines>
  <Paragraphs>2296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147000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17)</dc:subject>
  <dc:creator>MCC Support</dc:creator>
  <cp:keywords/>
  <dc:description/>
  <cp:lastModifiedBy>23.228_CR1255_(Rel-17)_IMS_WebRTC</cp:lastModifiedBy>
  <cp:revision>2</cp:revision>
  <cp:lastPrinted>2019-02-25T14:05:00Z</cp:lastPrinted>
  <dcterms:created xsi:type="dcterms:W3CDTF">2021-12-23T09:25:00Z</dcterms:created>
  <dcterms:modified xsi:type="dcterms:W3CDTF">2021-12-23T09:25:00Z</dcterms:modified>
</cp:coreProperties>
</file>