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67E6B2C7"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5530AF">
              <w:rPr>
                <w:lang w:val="sv-SE"/>
              </w:rPr>
              <w:t>0</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4"/>
            <w:r w:rsidR="00E77236" w:rsidRPr="00CA32B7">
              <w:rPr>
                <w:sz w:val="32"/>
                <w:lang w:val="sv-SE"/>
              </w:rPr>
              <w:t>0</w:t>
            </w:r>
            <w:r w:rsidR="00E77236">
              <w:rPr>
                <w:sz w:val="32"/>
                <w:lang w:val="sv-SE"/>
              </w:rPr>
              <w:t>9</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proofErr w:type="spellStart"/>
            <w:r w:rsidRPr="005530AF">
              <w:t>Uncrewed</w:t>
            </w:r>
            <w:proofErr w:type="spellEnd"/>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Hlk26521069"/>
      <w:bookmarkStart w:id="8" w:name="_MON_1637044072"/>
      <w:bookmarkEnd w:id="8"/>
      <w:tr w:rsidR="00E31168" w:rsidRPr="00CA32B7" w14:paraId="0E9D0A07" w14:textId="77777777" w:rsidTr="00E31A56">
        <w:trPr>
          <w:trHeight w:hRule="exact" w:val="1531"/>
        </w:trPr>
        <w:tc>
          <w:tcPr>
            <w:tcW w:w="4883" w:type="dxa"/>
            <w:shd w:val="clear" w:color="auto" w:fill="auto"/>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2" type="#_x0000_t75" style="width:95.25pt;height:66pt" o:ole="">
                  <v:imagedata r:id="rId12" o:title=""/>
                </v:shape>
                <o:OLEObject Type="Embed" ProgID="Word.Picture.8" ShapeID="_x0000_i1152" DrawAspect="Content" ObjectID="_1693819036" r:id="rId13"/>
              </w:object>
            </w:r>
            <w:bookmarkEnd w:id="7"/>
          </w:p>
        </w:tc>
        <w:bookmarkStart w:id="9" w:name="_Hlk26521126"/>
        <w:bookmarkStart w:id="10" w:name="_MON_1637044125"/>
        <w:bookmarkEnd w:id="10"/>
        <w:tc>
          <w:tcPr>
            <w:tcW w:w="5540" w:type="dxa"/>
            <w:shd w:val="clear" w:color="auto" w:fill="auto"/>
          </w:tcPr>
          <w:p w14:paraId="44BC8091" w14:textId="7D709140" w:rsidR="00D57972" w:rsidRPr="00CA32B7" w:rsidRDefault="00A2185B" w:rsidP="00133525">
            <w:pPr>
              <w:jc w:val="right"/>
            </w:pPr>
            <w:r>
              <w:object w:dxaOrig="2595" w:dyaOrig="1536" w14:anchorId="42A635F3">
                <v:shape id="_x0000_i1154" type="#_x0000_t75" style="width:127.5pt;height:75pt" o:ole="">
                  <v:imagedata r:id="rId14" o:title=""/>
                </v:shape>
                <o:OLEObject Type="Embed" ProgID="Word.Picture.8" ShapeID="_x0000_i1154" DrawAspect="Content" ObjectID="_1693819037" r:id="rId15"/>
              </w:object>
            </w:r>
            <w:bookmarkEnd w:id="9"/>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1"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1"/>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2"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3"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3"/>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5" w:name="copyrightDate"/>
            <w:r w:rsidRPr="00CA32B7">
              <w:rPr>
                <w:noProof/>
                <w:sz w:val="18"/>
              </w:rPr>
              <w:t>20</w:t>
            </w:r>
            <w:bookmarkEnd w:id="15"/>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6" w:name="copyrightaddon"/>
            <w:bookmarkEnd w:id="16"/>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4"/>
          </w:p>
          <w:p w14:paraId="0E6650CF" w14:textId="77777777" w:rsidR="00E16509" w:rsidRPr="00CA32B7" w:rsidRDefault="00E16509" w:rsidP="00133525"/>
        </w:tc>
      </w:tr>
      <w:bookmarkEnd w:id="12"/>
    </w:tbl>
    <w:p w14:paraId="0246F4CA" w14:textId="77777777" w:rsidR="00080512" w:rsidRPr="00CA32B7" w:rsidRDefault="00080512">
      <w:pPr>
        <w:pStyle w:val="TT"/>
      </w:pPr>
      <w:r w:rsidRPr="00CA32B7">
        <w:br w:type="page"/>
      </w:r>
      <w:bookmarkStart w:id="17" w:name="tableOfContents"/>
      <w:bookmarkEnd w:id="17"/>
      <w:r w:rsidRPr="00CA32B7">
        <w:lastRenderedPageBreak/>
        <w:t>Contents</w:t>
      </w:r>
    </w:p>
    <w:p w14:paraId="0B75D840" w14:textId="59E3F0D1" w:rsidR="00A2185B"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A2185B">
        <w:t>Foreword</w:t>
      </w:r>
      <w:r w:rsidR="00A2185B">
        <w:tab/>
      </w:r>
      <w:r w:rsidR="00A2185B">
        <w:fldChar w:fldCharType="begin" w:fldLock="1"/>
      </w:r>
      <w:r w:rsidR="00A2185B">
        <w:instrText xml:space="preserve"> PAGEREF _Toc83205920 \h </w:instrText>
      </w:r>
      <w:r w:rsidR="00A2185B">
        <w:fldChar w:fldCharType="separate"/>
      </w:r>
      <w:r w:rsidR="00A2185B">
        <w:t>5</w:t>
      </w:r>
      <w:r w:rsidR="00A2185B">
        <w:fldChar w:fldCharType="end"/>
      </w:r>
    </w:p>
    <w:p w14:paraId="42F5B34A" w14:textId="5BFD63D8" w:rsidR="00A2185B" w:rsidRDefault="00A218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_Toc83205921 \h </w:instrText>
      </w:r>
      <w:r>
        <w:fldChar w:fldCharType="separate"/>
      </w:r>
      <w:r>
        <w:t>7</w:t>
      </w:r>
      <w:r>
        <w:fldChar w:fldCharType="end"/>
      </w:r>
    </w:p>
    <w:p w14:paraId="66EC05E2" w14:textId="52F62A0A" w:rsidR="00A2185B" w:rsidRDefault="00A218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_Toc83205922 \h </w:instrText>
      </w:r>
      <w:r>
        <w:fldChar w:fldCharType="separate"/>
      </w:r>
      <w:r>
        <w:t>7</w:t>
      </w:r>
      <w:r>
        <w:fldChar w:fldCharType="end"/>
      </w:r>
    </w:p>
    <w:p w14:paraId="07AA8D71" w14:textId="380A3878" w:rsidR="00A2185B" w:rsidRDefault="00A218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_Toc83205923 \h </w:instrText>
      </w:r>
      <w:r>
        <w:fldChar w:fldCharType="separate"/>
      </w:r>
      <w:r>
        <w:t>8</w:t>
      </w:r>
      <w:r>
        <w:fldChar w:fldCharType="end"/>
      </w:r>
    </w:p>
    <w:p w14:paraId="3500CF77" w14:textId="7E360DDA" w:rsidR="00A2185B" w:rsidRDefault="00A218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_Toc83205924 \h </w:instrText>
      </w:r>
      <w:r>
        <w:fldChar w:fldCharType="separate"/>
      </w:r>
      <w:r>
        <w:t>8</w:t>
      </w:r>
      <w:r>
        <w:fldChar w:fldCharType="end"/>
      </w:r>
    </w:p>
    <w:p w14:paraId="7B23D088" w14:textId="6265DAF4" w:rsidR="00A2185B" w:rsidRDefault="00A218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_Toc83205925 \h </w:instrText>
      </w:r>
      <w:r>
        <w:fldChar w:fldCharType="separate"/>
      </w:r>
      <w:r>
        <w:t>9</w:t>
      </w:r>
      <w:r>
        <w:fldChar w:fldCharType="end"/>
      </w:r>
    </w:p>
    <w:p w14:paraId="2803FC7A" w14:textId="0C9ED22B" w:rsidR="00A2185B" w:rsidRDefault="00A2185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272D41">
        <w:rPr>
          <w:rFonts w:eastAsia="Batang"/>
        </w:rPr>
        <w:t xml:space="preserve">Architecture </w:t>
      </w:r>
      <w:r w:rsidRPr="00272D41">
        <w:rPr>
          <w:rFonts w:eastAsia="Batang"/>
          <w:lang w:eastAsia="ko-KR"/>
        </w:rPr>
        <w:t>m</w:t>
      </w:r>
      <w:r w:rsidRPr="00272D41">
        <w:rPr>
          <w:rFonts w:eastAsia="Batang"/>
        </w:rPr>
        <w:t xml:space="preserve">odel and </w:t>
      </w:r>
      <w:r w:rsidRPr="00272D41">
        <w:rPr>
          <w:rFonts w:eastAsia="Batang"/>
          <w:lang w:eastAsia="ko-KR"/>
        </w:rPr>
        <w:t>c</w:t>
      </w:r>
      <w:r w:rsidRPr="00272D41">
        <w:rPr>
          <w:rFonts w:eastAsia="Batang"/>
        </w:rPr>
        <w:t>oncepts</w:t>
      </w:r>
      <w:r>
        <w:tab/>
      </w:r>
      <w:r>
        <w:fldChar w:fldCharType="begin" w:fldLock="1"/>
      </w:r>
      <w:r>
        <w:instrText xml:space="preserve"> PAGEREF _Toc83205926 \h </w:instrText>
      </w:r>
      <w:r>
        <w:fldChar w:fldCharType="separate"/>
      </w:r>
      <w:r>
        <w:t>9</w:t>
      </w:r>
      <w:r>
        <w:fldChar w:fldCharType="end"/>
      </w:r>
    </w:p>
    <w:p w14:paraId="3BF98C98" w14:textId="5793B0D2" w:rsidR="00A2185B" w:rsidRDefault="00A218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272D41">
        <w:rPr>
          <w:rFonts w:eastAsia="Malgun Gothic"/>
          <w:lang w:eastAsia="ko-KR"/>
        </w:rPr>
        <w:t>c</w:t>
      </w:r>
      <w:r>
        <w:t>oncept</w:t>
      </w:r>
      <w:r>
        <w:tab/>
      </w:r>
      <w:r>
        <w:fldChar w:fldCharType="begin" w:fldLock="1"/>
      </w:r>
      <w:r>
        <w:instrText xml:space="preserve"> PAGEREF _Toc83205927 \h </w:instrText>
      </w:r>
      <w:r>
        <w:fldChar w:fldCharType="separate"/>
      </w:r>
      <w:r>
        <w:t>9</w:t>
      </w:r>
      <w:r>
        <w:fldChar w:fldCharType="end"/>
      </w:r>
    </w:p>
    <w:p w14:paraId="6F936680" w14:textId="555B364F" w:rsidR="00A2185B" w:rsidRDefault="00A218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272D41">
        <w:rPr>
          <w:rFonts w:eastAsia="Malgun Gothic"/>
          <w:lang w:eastAsia="ko-KR"/>
        </w:rPr>
        <w:t>r</w:t>
      </w:r>
      <w:r>
        <w:t xml:space="preserve">eference </w:t>
      </w:r>
      <w:r w:rsidRPr="00272D41">
        <w:rPr>
          <w:rFonts w:eastAsia="Malgun Gothic"/>
          <w:lang w:eastAsia="ko-KR"/>
        </w:rPr>
        <w:t>m</w:t>
      </w:r>
      <w:r>
        <w:t>odel</w:t>
      </w:r>
      <w:r>
        <w:tab/>
      </w:r>
      <w:r>
        <w:fldChar w:fldCharType="begin" w:fldLock="1"/>
      </w:r>
      <w:r>
        <w:instrText xml:space="preserve"> PAGEREF _Toc83205928 \h </w:instrText>
      </w:r>
      <w:r>
        <w:fldChar w:fldCharType="separate"/>
      </w:r>
      <w:r>
        <w:t>10</w:t>
      </w:r>
      <w:r>
        <w:fldChar w:fldCharType="end"/>
      </w:r>
    </w:p>
    <w:p w14:paraId="04D0410D" w14:textId="26A14EC2" w:rsidR="00A2185B" w:rsidRDefault="00A2185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_Toc83205929 \h </w:instrText>
      </w:r>
      <w:r>
        <w:fldChar w:fldCharType="separate"/>
      </w:r>
      <w:r>
        <w:t>10</w:t>
      </w:r>
      <w:r>
        <w:fldChar w:fldCharType="end"/>
      </w:r>
    </w:p>
    <w:p w14:paraId="445C4FA3" w14:textId="26D95A13" w:rsidR="00A2185B" w:rsidRDefault="00A2185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_Toc83205930 \h </w:instrText>
      </w:r>
      <w:r>
        <w:fldChar w:fldCharType="separate"/>
      </w:r>
      <w:r>
        <w:t>11</w:t>
      </w:r>
      <w:r>
        <w:fldChar w:fldCharType="end"/>
      </w:r>
    </w:p>
    <w:p w14:paraId="2467F7BC" w14:textId="36050832" w:rsidR="00A2185B" w:rsidRDefault="00A2185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_Toc83205931 \h </w:instrText>
      </w:r>
      <w:r>
        <w:fldChar w:fldCharType="separate"/>
      </w:r>
      <w:r>
        <w:t>13</w:t>
      </w:r>
      <w:r>
        <w:fldChar w:fldCharType="end"/>
      </w:r>
    </w:p>
    <w:p w14:paraId="4397A0C4" w14:textId="73FB7955" w:rsidR="00A2185B" w:rsidRDefault="00A2185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_Toc83205932 \h </w:instrText>
      </w:r>
      <w:r>
        <w:fldChar w:fldCharType="separate"/>
      </w:r>
      <w:r>
        <w:t>13</w:t>
      </w:r>
      <w:r>
        <w:fldChar w:fldCharType="end"/>
      </w:r>
    </w:p>
    <w:p w14:paraId="2AFF6542" w14:textId="57E9742F" w:rsidR="00A2185B" w:rsidRDefault="00A2185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_Toc83205933 \h </w:instrText>
      </w:r>
      <w:r>
        <w:fldChar w:fldCharType="separate"/>
      </w:r>
      <w:r>
        <w:t>13</w:t>
      </w:r>
      <w:r>
        <w:fldChar w:fldCharType="end"/>
      </w:r>
    </w:p>
    <w:p w14:paraId="22DC5797" w14:textId="1E13A4B3" w:rsidR="00A2185B" w:rsidRDefault="00A2185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_Toc83205934 \h </w:instrText>
      </w:r>
      <w:r>
        <w:fldChar w:fldCharType="separate"/>
      </w:r>
      <w:r>
        <w:t>13</w:t>
      </w:r>
      <w:r>
        <w:fldChar w:fldCharType="end"/>
      </w:r>
    </w:p>
    <w:p w14:paraId="7A1901AF" w14:textId="598D2AA9" w:rsidR="00A2185B" w:rsidRDefault="00A2185B">
      <w:pPr>
        <w:pStyle w:val="TOC2"/>
        <w:rPr>
          <w:rFonts w:asciiTheme="minorHAnsi" w:eastAsiaTheme="minorEastAsia" w:hAnsiTheme="minorHAnsi" w:cstheme="minorBidi"/>
          <w:sz w:val="22"/>
          <w:szCs w:val="22"/>
          <w:lang w:eastAsia="en-GB"/>
        </w:rPr>
      </w:pPr>
      <w:r>
        <w:t>4.</w:t>
      </w:r>
      <w:r w:rsidRPr="00272D41">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272D41">
        <w:rPr>
          <w:rFonts w:eastAsia="Malgun Gothic"/>
          <w:lang w:eastAsia="ko-KR"/>
        </w:rPr>
        <w:t>e</w:t>
      </w:r>
      <w:r>
        <w:t>ntities</w:t>
      </w:r>
      <w:r>
        <w:tab/>
      </w:r>
      <w:r>
        <w:fldChar w:fldCharType="begin" w:fldLock="1"/>
      </w:r>
      <w:r>
        <w:instrText xml:space="preserve"> PAGEREF _Toc83205935 \h </w:instrText>
      </w:r>
      <w:r>
        <w:fldChar w:fldCharType="separate"/>
      </w:r>
      <w:r>
        <w:t>14</w:t>
      </w:r>
      <w:r>
        <w:fldChar w:fldCharType="end"/>
      </w:r>
    </w:p>
    <w:p w14:paraId="2C62A1DE" w14:textId="56CF98DF" w:rsidR="00A2185B" w:rsidRDefault="00A2185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_Toc83205936 \h </w:instrText>
      </w:r>
      <w:r>
        <w:fldChar w:fldCharType="separate"/>
      </w:r>
      <w:r>
        <w:t>14</w:t>
      </w:r>
      <w:r>
        <w:fldChar w:fldCharType="end"/>
      </w:r>
    </w:p>
    <w:p w14:paraId="5EE88EE6" w14:textId="10BB0EC0" w:rsidR="00A2185B" w:rsidRDefault="00A2185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_Toc83205937 \h </w:instrText>
      </w:r>
      <w:r>
        <w:fldChar w:fldCharType="separate"/>
      </w:r>
      <w:r>
        <w:t>14</w:t>
      </w:r>
      <w:r>
        <w:fldChar w:fldCharType="end"/>
      </w:r>
    </w:p>
    <w:p w14:paraId="1ABEF1D0" w14:textId="1FBB46B1" w:rsidR="00A2185B" w:rsidRDefault="00A2185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_Toc83205938 \h </w:instrText>
      </w:r>
      <w:r>
        <w:fldChar w:fldCharType="separate"/>
      </w:r>
      <w:r>
        <w:t>14</w:t>
      </w:r>
      <w:r>
        <w:fldChar w:fldCharType="end"/>
      </w:r>
    </w:p>
    <w:p w14:paraId="2A4F6D63" w14:textId="61BF9601" w:rsidR="00A2185B" w:rsidRDefault="00A2185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_Toc83205939 \h </w:instrText>
      </w:r>
      <w:r>
        <w:fldChar w:fldCharType="separate"/>
      </w:r>
      <w:r>
        <w:t>14</w:t>
      </w:r>
      <w:r>
        <w:fldChar w:fldCharType="end"/>
      </w:r>
    </w:p>
    <w:p w14:paraId="44244AFA" w14:textId="749BF87B" w:rsidR="00A2185B" w:rsidRDefault="00A2185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_Toc83205940 \h </w:instrText>
      </w:r>
      <w:r>
        <w:fldChar w:fldCharType="separate"/>
      </w:r>
      <w:r>
        <w:t>14</w:t>
      </w:r>
      <w:r>
        <w:fldChar w:fldCharType="end"/>
      </w:r>
    </w:p>
    <w:p w14:paraId="3F5D34C2" w14:textId="6AA13686" w:rsidR="00A2185B" w:rsidRDefault="00A2185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_Toc83205941 \h </w:instrText>
      </w:r>
      <w:r>
        <w:fldChar w:fldCharType="separate"/>
      </w:r>
      <w:r>
        <w:t>15</w:t>
      </w:r>
      <w:r>
        <w:fldChar w:fldCharType="end"/>
      </w:r>
    </w:p>
    <w:p w14:paraId="75BDCB71" w14:textId="2D4FCA18" w:rsidR="00A2185B" w:rsidRDefault="00A2185B">
      <w:pPr>
        <w:pStyle w:val="TOC2"/>
        <w:rPr>
          <w:rFonts w:asciiTheme="minorHAnsi" w:eastAsiaTheme="minorEastAsia" w:hAnsiTheme="minorHAnsi" w:cstheme="minorBidi"/>
          <w:sz w:val="22"/>
          <w:szCs w:val="22"/>
          <w:lang w:eastAsia="en-GB"/>
        </w:rPr>
      </w:pPr>
      <w:r>
        <w:t>4.</w:t>
      </w:r>
      <w:r w:rsidRPr="00272D41">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272D41">
        <w:rPr>
          <w:rFonts w:eastAsia="Malgun Gothic"/>
          <w:lang w:eastAsia="ko-KR"/>
        </w:rPr>
        <w:t>l</w:t>
      </w:r>
      <w:r>
        <w:t xml:space="preserve">evel </w:t>
      </w:r>
      <w:r w:rsidRPr="00272D41">
        <w:rPr>
          <w:rFonts w:eastAsia="Malgun Gothic"/>
          <w:lang w:eastAsia="ko-KR"/>
        </w:rPr>
        <w:t>f</w:t>
      </w:r>
      <w:r>
        <w:t>unction</w:t>
      </w:r>
      <w:r>
        <w:tab/>
      </w:r>
      <w:r>
        <w:fldChar w:fldCharType="begin" w:fldLock="1"/>
      </w:r>
      <w:r>
        <w:instrText xml:space="preserve"> PAGEREF _Toc83205942 \h </w:instrText>
      </w:r>
      <w:r>
        <w:fldChar w:fldCharType="separate"/>
      </w:r>
      <w:r>
        <w:t>15</w:t>
      </w:r>
      <w:r>
        <w:fldChar w:fldCharType="end"/>
      </w:r>
    </w:p>
    <w:p w14:paraId="0D32AD82" w14:textId="781625FE" w:rsidR="00A2185B" w:rsidRDefault="00A2185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_Toc83205943 \h </w:instrText>
      </w:r>
      <w:r>
        <w:fldChar w:fldCharType="separate"/>
      </w:r>
      <w:r>
        <w:t>15</w:t>
      </w:r>
      <w:r>
        <w:fldChar w:fldCharType="end"/>
      </w:r>
    </w:p>
    <w:p w14:paraId="6C3706A7" w14:textId="76A7D3C7" w:rsidR="00A2185B" w:rsidRDefault="00A2185B">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_Toc83205944 \h </w:instrText>
      </w:r>
      <w:r>
        <w:fldChar w:fldCharType="separate"/>
      </w:r>
      <w:r>
        <w:t>15</w:t>
      </w:r>
      <w:r>
        <w:fldChar w:fldCharType="end"/>
      </w:r>
    </w:p>
    <w:p w14:paraId="160717E0" w14:textId="03C7DCAC" w:rsidR="00A2185B" w:rsidRDefault="00A2185B">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_Toc83205945 \h </w:instrText>
      </w:r>
      <w:r>
        <w:fldChar w:fldCharType="separate"/>
      </w:r>
      <w:r>
        <w:t>15</w:t>
      </w:r>
      <w:r>
        <w:fldChar w:fldCharType="end"/>
      </w:r>
    </w:p>
    <w:p w14:paraId="292BB2BC" w14:textId="684D1D16" w:rsidR="00A2185B" w:rsidRDefault="00A2185B">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_Toc83205946 \h </w:instrText>
      </w:r>
      <w:r>
        <w:fldChar w:fldCharType="separate"/>
      </w:r>
      <w:r>
        <w:t>15</w:t>
      </w:r>
      <w:r>
        <w:fldChar w:fldCharType="end"/>
      </w:r>
    </w:p>
    <w:p w14:paraId="0C749F48" w14:textId="58656A74" w:rsidR="00A2185B" w:rsidRDefault="00A2185B">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_Toc83205947 \h </w:instrText>
      </w:r>
      <w:r>
        <w:fldChar w:fldCharType="separate"/>
      </w:r>
      <w:r>
        <w:t>15</w:t>
      </w:r>
      <w:r>
        <w:fldChar w:fldCharType="end"/>
      </w:r>
    </w:p>
    <w:p w14:paraId="710F3D7B" w14:textId="103E1510" w:rsidR="00A2185B" w:rsidRDefault="00A2185B">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272D41">
        <w:rPr>
          <w:rFonts w:eastAsiaTheme="minorEastAsia"/>
          <w:lang w:eastAsia="zh-CN"/>
        </w:rPr>
        <w:t>authenticate service operation</w:t>
      </w:r>
      <w:r>
        <w:tab/>
      </w:r>
      <w:r>
        <w:fldChar w:fldCharType="begin" w:fldLock="1"/>
      </w:r>
      <w:r>
        <w:instrText xml:space="preserve"> PAGEREF _Toc83205948 \h </w:instrText>
      </w:r>
      <w:r>
        <w:fldChar w:fldCharType="separate"/>
      </w:r>
      <w:r>
        <w:t>15</w:t>
      </w:r>
      <w:r>
        <w:fldChar w:fldCharType="end"/>
      </w:r>
    </w:p>
    <w:p w14:paraId="70B69DF4" w14:textId="1731A17C" w:rsidR="00A2185B" w:rsidRDefault="00A2185B">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272D41">
        <w:rPr>
          <w:rFonts w:eastAsiaTheme="minorEastAsia"/>
          <w:lang w:eastAsia="zh-CN"/>
        </w:rPr>
        <w:t>notification service operation</w:t>
      </w:r>
      <w:r>
        <w:tab/>
      </w:r>
      <w:r>
        <w:fldChar w:fldCharType="begin" w:fldLock="1"/>
      </w:r>
      <w:r>
        <w:instrText xml:space="preserve"> PAGEREF _Toc83205949 \h </w:instrText>
      </w:r>
      <w:r>
        <w:fldChar w:fldCharType="separate"/>
      </w:r>
      <w:r>
        <w:t>15</w:t>
      </w:r>
      <w:r>
        <w:fldChar w:fldCharType="end"/>
      </w:r>
    </w:p>
    <w:p w14:paraId="28D686AA" w14:textId="1984FE70" w:rsidR="00A2185B" w:rsidRDefault="00A2185B">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_Toc83205950 \h </w:instrText>
      </w:r>
      <w:r>
        <w:fldChar w:fldCharType="separate"/>
      </w:r>
      <w:r>
        <w:t>16</w:t>
      </w:r>
      <w:r>
        <w:fldChar w:fldCharType="end"/>
      </w:r>
    </w:p>
    <w:p w14:paraId="48F8E653" w14:textId="64D83F85" w:rsidR="00A2185B" w:rsidRDefault="00A2185B">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_Toc83205951 \h </w:instrText>
      </w:r>
      <w:r>
        <w:fldChar w:fldCharType="separate"/>
      </w:r>
      <w:r>
        <w:t>16</w:t>
      </w:r>
      <w:r>
        <w:fldChar w:fldCharType="end"/>
      </w:r>
    </w:p>
    <w:p w14:paraId="0FA8CB55" w14:textId="08F2569C" w:rsidR="00A2185B" w:rsidRDefault="00A2185B">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_Toc83205952 \h </w:instrText>
      </w:r>
      <w:r>
        <w:fldChar w:fldCharType="separate"/>
      </w:r>
      <w:r>
        <w:t>16</w:t>
      </w:r>
      <w:r>
        <w:fldChar w:fldCharType="end"/>
      </w:r>
    </w:p>
    <w:p w14:paraId="598D32CD" w14:textId="3CCA023B" w:rsidR="00A2185B" w:rsidRDefault="00A2185B">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_Toc83205953 \h </w:instrText>
      </w:r>
      <w:r>
        <w:fldChar w:fldCharType="separate"/>
      </w:r>
      <w:r>
        <w:t>16</w:t>
      </w:r>
      <w:r>
        <w:fldChar w:fldCharType="end"/>
      </w:r>
    </w:p>
    <w:p w14:paraId="18E2C1C9" w14:textId="6FFBE927" w:rsidR="00A2185B" w:rsidRDefault="00A2185B">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272D41">
        <w:rPr>
          <w:rFonts w:eastAsiaTheme="minorEastAsia"/>
          <w:lang w:eastAsia="zh-CN"/>
        </w:rPr>
        <w:t>authenticate service operation</w:t>
      </w:r>
      <w:r>
        <w:tab/>
      </w:r>
      <w:r>
        <w:fldChar w:fldCharType="begin" w:fldLock="1"/>
      </w:r>
      <w:r>
        <w:instrText xml:space="preserve"> PAGEREF _Toc83205954 \h </w:instrText>
      </w:r>
      <w:r>
        <w:fldChar w:fldCharType="separate"/>
      </w:r>
      <w:r>
        <w:t>16</w:t>
      </w:r>
      <w:r>
        <w:fldChar w:fldCharType="end"/>
      </w:r>
    </w:p>
    <w:p w14:paraId="4E30F14B" w14:textId="2575B7F8" w:rsidR="00A2185B" w:rsidRDefault="00A2185B">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272D41">
        <w:rPr>
          <w:rFonts w:eastAsiaTheme="minorEastAsia"/>
          <w:lang w:eastAsia="zh-CN"/>
        </w:rPr>
        <w:t>notification service operation</w:t>
      </w:r>
      <w:r>
        <w:tab/>
      </w:r>
      <w:r>
        <w:fldChar w:fldCharType="begin" w:fldLock="1"/>
      </w:r>
      <w:r>
        <w:instrText xml:space="preserve"> PAGEREF _Toc83205955 \h </w:instrText>
      </w:r>
      <w:r>
        <w:fldChar w:fldCharType="separate"/>
      </w:r>
      <w:r>
        <w:t>16</w:t>
      </w:r>
      <w:r>
        <w:fldChar w:fldCharType="end"/>
      </w:r>
    </w:p>
    <w:p w14:paraId="46A5A9B4" w14:textId="1349B2D7" w:rsidR="00A2185B" w:rsidRDefault="00A2185B">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_Toc83205956 \h </w:instrText>
      </w:r>
      <w:r>
        <w:fldChar w:fldCharType="separate"/>
      </w:r>
      <w:r>
        <w:t>17</w:t>
      </w:r>
      <w:r>
        <w:fldChar w:fldCharType="end"/>
      </w:r>
    </w:p>
    <w:p w14:paraId="5C6C47F7" w14:textId="1C62D964" w:rsidR="00A2185B" w:rsidRDefault="00A2185B">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_Toc83205957 \h </w:instrText>
      </w:r>
      <w:r>
        <w:fldChar w:fldCharType="separate"/>
      </w:r>
      <w:r>
        <w:t>17</w:t>
      </w:r>
      <w:r>
        <w:fldChar w:fldCharType="end"/>
      </w:r>
    </w:p>
    <w:p w14:paraId="4111A5F2" w14:textId="32AF7B29" w:rsidR="00A2185B" w:rsidRDefault="00A2185B">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_Toc83205958 \h </w:instrText>
      </w:r>
      <w:r>
        <w:fldChar w:fldCharType="separate"/>
      </w:r>
      <w:r>
        <w:t>17</w:t>
      </w:r>
      <w:r>
        <w:fldChar w:fldCharType="end"/>
      </w:r>
    </w:p>
    <w:p w14:paraId="5D181F3C" w14:textId="74502915" w:rsidR="00A2185B" w:rsidRDefault="00A2185B">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_Toc83205959 \h </w:instrText>
      </w:r>
      <w:r>
        <w:fldChar w:fldCharType="separate"/>
      </w:r>
      <w:r>
        <w:t>17</w:t>
      </w:r>
      <w:r>
        <w:fldChar w:fldCharType="end"/>
      </w:r>
    </w:p>
    <w:p w14:paraId="01733756" w14:textId="2691A7FD" w:rsidR="00A2185B" w:rsidRDefault="00A2185B">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_Toc83205960 \h </w:instrText>
      </w:r>
      <w:r>
        <w:fldChar w:fldCharType="separate"/>
      </w:r>
      <w:r>
        <w:t>17</w:t>
      </w:r>
      <w:r>
        <w:fldChar w:fldCharType="end"/>
      </w:r>
    </w:p>
    <w:p w14:paraId="3C1E9F5B" w14:textId="59BFCD5B" w:rsidR="00A2185B" w:rsidRDefault="00A2185B">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_Toc83205961 \h </w:instrText>
      </w:r>
      <w:r>
        <w:fldChar w:fldCharType="separate"/>
      </w:r>
      <w:r>
        <w:t>17</w:t>
      </w:r>
      <w:r>
        <w:fldChar w:fldCharType="end"/>
      </w:r>
    </w:p>
    <w:p w14:paraId="7DD439FA" w14:textId="5EBCF22D" w:rsidR="00A2185B" w:rsidRDefault="00A2185B">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_Toc83205962 \h </w:instrText>
      </w:r>
      <w:r>
        <w:fldChar w:fldCharType="separate"/>
      </w:r>
      <w:r>
        <w:t>17</w:t>
      </w:r>
      <w:r>
        <w:fldChar w:fldCharType="end"/>
      </w:r>
    </w:p>
    <w:p w14:paraId="51C121E8" w14:textId="348E2FD3" w:rsidR="00A2185B" w:rsidRDefault="00A2185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_Toc83205963 \h </w:instrText>
      </w:r>
      <w:r>
        <w:fldChar w:fldCharType="separate"/>
      </w:r>
      <w:r>
        <w:t>17</w:t>
      </w:r>
      <w:r>
        <w:fldChar w:fldCharType="end"/>
      </w:r>
    </w:p>
    <w:p w14:paraId="793EA54F" w14:textId="782E8C01" w:rsidR="00A2185B" w:rsidRDefault="00A2185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_Toc83205964 \h </w:instrText>
      </w:r>
      <w:r>
        <w:fldChar w:fldCharType="separate"/>
      </w:r>
      <w:r>
        <w:t>18</w:t>
      </w:r>
      <w:r>
        <w:fldChar w:fldCharType="end"/>
      </w:r>
    </w:p>
    <w:p w14:paraId="7358B458" w14:textId="0858A08E" w:rsidR="00A2185B" w:rsidRDefault="00A2185B">
      <w:pPr>
        <w:pStyle w:val="TOC2"/>
        <w:rPr>
          <w:rFonts w:asciiTheme="minorHAnsi" w:eastAsiaTheme="minorEastAsia" w:hAnsiTheme="minorHAnsi" w:cstheme="minorBidi"/>
          <w:sz w:val="22"/>
          <w:szCs w:val="22"/>
          <w:lang w:eastAsia="en-GB"/>
        </w:rPr>
      </w:pPr>
      <w:r w:rsidRPr="00272D41">
        <w:rPr>
          <w:lang w:val="en-US"/>
        </w:rPr>
        <w:t>4.</w:t>
      </w:r>
      <w:r w:rsidRPr="00272D41">
        <w:rPr>
          <w:rFonts w:eastAsia="Malgun Gothic"/>
          <w:lang w:val="en-US" w:eastAsia="ko-KR"/>
        </w:rPr>
        <w:t>5</w:t>
      </w:r>
      <w:r>
        <w:rPr>
          <w:rFonts w:asciiTheme="minorHAnsi" w:eastAsiaTheme="minorEastAsia" w:hAnsiTheme="minorHAnsi" w:cstheme="minorBidi"/>
          <w:sz w:val="22"/>
          <w:szCs w:val="22"/>
          <w:lang w:eastAsia="en-GB"/>
        </w:rPr>
        <w:tab/>
      </w:r>
      <w:r w:rsidRPr="00272D41">
        <w:rPr>
          <w:lang w:val="en-US"/>
        </w:rPr>
        <w:t>Identifiers</w:t>
      </w:r>
      <w:r>
        <w:tab/>
      </w:r>
      <w:r>
        <w:fldChar w:fldCharType="begin" w:fldLock="1"/>
      </w:r>
      <w:r>
        <w:instrText xml:space="preserve"> PAGEREF _Toc83205965 \h </w:instrText>
      </w:r>
      <w:r>
        <w:fldChar w:fldCharType="separate"/>
      </w:r>
      <w:r>
        <w:t>19</w:t>
      </w:r>
      <w:r>
        <w:fldChar w:fldCharType="end"/>
      </w:r>
    </w:p>
    <w:p w14:paraId="2D0B7C7F" w14:textId="0572C643" w:rsidR="00A2185B" w:rsidRDefault="00A2185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_Toc83205966 \h </w:instrText>
      </w:r>
      <w:r>
        <w:fldChar w:fldCharType="separate"/>
      </w:r>
      <w:r>
        <w:t>19</w:t>
      </w:r>
      <w:r>
        <w:fldChar w:fldCharType="end"/>
      </w:r>
    </w:p>
    <w:p w14:paraId="2CB3D69A" w14:textId="25F8E4FF" w:rsidR="00A2185B" w:rsidRDefault="00A2185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_Toc83205967 \h </w:instrText>
      </w:r>
      <w:r>
        <w:fldChar w:fldCharType="separate"/>
      </w:r>
      <w:r>
        <w:t>19</w:t>
      </w:r>
      <w:r>
        <w:fldChar w:fldCharType="end"/>
      </w:r>
    </w:p>
    <w:p w14:paraId="0A3C89D8" w14:textId="393D09B0" w:rsidR="00A2185B" w:rsidRDefault="00A2185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_Toc83205968 \h </w:instrText>
      </w:r>
      <w:r>
        <w:fldChar w:fldCharType="separate"/>
      </w:r>
      <w:r>
        <w:t>19</w:t>
      </w:r>
      <w:r>
        <w:fldChar w:fldCharType="end"/>
      </w:r>
    </w:p>
    <w:p w14:paraId="4F80EA46" w14:textId="65B4984D" w:rsidR="00A2185B" w:rsidRDefault="00A2185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272D41">
        <w:rPr>
          <w:rFonts w:eastAsia="Malgun Gothic"/>
          <w:lang w:eastAsia="ko-KR"/>
        </w:rPr>
        <w:t>d</w:t>
      </w:r>
      <w:r>
        <w:t xml:space="preserve">escription and </w:t>
      </w:r>
      <w:r w:rsidRPr="00272D41">
        <w:rPr>
          <w:rFonts w:eastAsia="Malgun Gothic"/>
          <w:lang w:eastAsia="ko-KR"/>
        </w:rPr>
        <w:t>i</w:t>
      </w:r>
      <w:r>
        <w:t xml:space="preserve">nformation </w:t>
      </w:r>
      <w:r w:rsidRPr="00272D41">
        <w:rPr>
          <w:rFonts w:eastAsia="Malgun Gothic"/>
          <w:lang w:eastAsia="ko-KR"/>
        </w:rPr>
        <w:t>f</w:t>
      </w:r>
      <w:r>
        <w:t>low</w:t>
      </w:r>
      <w:r w:rsidRPr="00272D41">
        <w:rPr>
          <w:rFonts w:eastAsia="Malgun Gothic"/>
          <w:lang w:eastAsia="ko-KR"/>
        </w:rPr>
        <w:t>s</w:t>
      </w:r>
      <w:r>
        <w:tab/>
      </w:r>
      <w:r>
        <w:fldChar w:fldCharType="begin" w:fldLock="1"/>
      </w:r>
      <w:r>
        <w:instrText xml:space="preserve"> PAGEREF _Toc83205969 \h </w:instrText>
      </w:r>
      <w:r>
        <w:fldChar w:fldCharType="separate"/>
      </w:r>
      <w:r>
        <w:t>19</w:t>
      </w:r>
      <w:r>
        <w:fldChar w:fldCharType="end"/>
      </w:r>
    </w:p>
    <w:p w14:paraId="1FA87239" w14:textId="34FAFCD4" w:rsidR="00A2185B" w:rsidRDefault="00A2185B">
      <w:pPr>
        <w:pStyle w:val="TOC2"/>
        <w:rPr>
          <w:rFonts w:asciiTheme="minorHAnsi" w:eastAsiaTheme="minorEastAsia" w:hAnsiTheme="minorHAnsi" w:cstheme="minorBidi"/>
          <w:sz w:val="22"/>
          <w:szCs w:val="22"/>
          <w:lang w:eastAsia="en-GB"/>
        </w:rPr>
      </w:pPr>
      <w:r w:rsidRPr="00272D41">
        <w:rPr>
          <w:lang w:val="en-US"/>
        </w:rPr>
        <w:t>5.1</w:t>
      </w:r>
      <w:r>
        <w:rPr>
          <w:rFonts w:asciiTheme="minorHAnsi" w:eastAsiaTheme="minorEastAsia" w:hAnsiTheme="minorHAnsi" w:cstheme="minorBidi"/>
          <w:sz w:val="22"/>
          <w:szCs w:val="22"/>
          <w:lang w:eastAsia="en-GB"/>
        </w:rPr>
        <w:tab/>
      </w:r>
      <w:r w:rsidRPr="00272D41">
        <w:rPr>
          <w:lang w:val="en-US"/>
        </w:rPr>
        <w:t>Control and user plane stacks</w:t>
      </w:r>
      <w:r>
        <w:tab/>
      </w:r>
      <w:r>
        <w:fldChar w:fldCharType="begin" w:fldLock="1"/>
      </w:r>
      <w:r>
        <w:instrText xml:space="preserve"> PAGEREF _Toc83205970 \h </w:instrText>
      </w:r>
      <w:r>
        <w:fldChar w:fldCharType="separate"/>
      </w:r>
      <w:r>
        <w:t>19</w:t>
      </w:r>
      <w:r>
        <w:fldChar w:fldCharType="end"/>
      </w:r>
    </w:p>
    <w:p w14:paraId="1C32B2AD" w14:textId="72648836" w:rsidR="00A2185B" w:rsidRDefault="00A2185B">
      <w:pPr>
        <w:pStyle w:val="TOC2"/>
        <w:rPr>
          <w:rFonts w:asciiTheme="minorHAnsi" w:eastAsiaTheme="minorEastAsia" w:hAnsiTheme="minorHAnsi" w:cstheme="minorBidi"/>
          <w:sz w:val="22"/>
          <w:szCs w:val="22"/>
          <w:lang w:eastAsia="en-GB"/>
        </w:rPr>
      </w:pPr>
      <w:r w:rsidRPr="00272D41">
        <w:rPr>
          <w:lang w:val="en-US"/>
        </w:rPr>
        <w:t>5.2</w:t>
      </w:r>
      <w:r>
        <w:rPr>
          <w:rFonts w:asciiTheme="minorHAnsi" w:eastAsiaTheme="minorEastAsia" w:hAnsiTheme="minorHAnsi" w:cstheme="minorBidi"/>
          <w:sz w:val="22"/>
          <w:szCs w:val="22"/>
          <w:lang w:eastAsia="en-GB"/>
        </w:rPr>
        <w:tab/>
      </w:r>
      <w:r w:rsidRPr="00272D41">
        <w:rPr>
          <w:lang w:val="en-US"/>
        </w:rPr>
        <w:t>UAV Authentication and Authorization</w:t>
      </w:r>
      <w:r>
        <w:tab/>
      </w:r>
      <w:r>
        <w:fldChar w:fldCharType="begin" w:fldLock="1"/>
      </w:r>
      <w:r>
        <w:instrText xml:space="preserve"> PAGEREF _Toc83205971 \h </w:instrText>
      </w:r>
      <w:r>
        <w:fldChar w:fldCharType="separate"/>
      </w:r>
      <w:r>
        <w:t>19</w:t>
      </w:r>
      <w:r>
        <w:fldChar w:fldCharType="end"/>
      </w:r>
    </w:p>
    <w:p w14:paraId="5FFD52A4" w14:textId="3C118DF6" w:rsidR="00A2185B" w:rsidRDefault="00A2185B">
      <w:pPr>
        <w:pStyle w:val="TOC3"/>
        <w:rPr>
          <w:rFonts w:asciiTheme="minorHAnsi" w:eastAsiaTheme="minorEastAsia" w:hAnsiTheme="minorHAnsi" w:cstheme="minorBidi"/>
          <w:sz w:val="22"/>
          <w:szCs w:val="22"/>
          <w:lang w:eastAsia="en-GB"/>
        </w:rPr>
      </w:pPr>
      <w:r w:rsidRPr="00272D41">
        <w:rPr>
          <w:lang w:val="en-US"/>
        </w:rPr>
        <w:t>5.2.1</w:t>
      </w:r>
      <w:r>
        <w:rPr>
          <w:rFonts w:asciiTheme="minorHAnsi" w:eastAsiaTheme="minorEastAsia" w:hAnsiTheme="minorHAnsi" w:cstheme="minorBidi"/>
          <w:sz w:val="22"/>
          <w:szCs w:val="22"/>
          <w:lang w:eastAsia="en-GB"/>
        </w:rPr>
        <w:tab/>
      </w:r>
      <w:r w:rsidRPr="00272D41">
        <w:rPr>
          <w:lang w:val="en-US"/>
        </w:rPr>
        <w:t>UUAA Model</w:t>
      </w:r>
      <w:r>
        <w:tab/>
      </w:r>
      <w:r>
        <w:fldChar w:fldCharType="begin" w:fldLock="1"/>
      </w:r>
      <w:r>
        <w:instrText xml:space="preserve"> PAGEREF _Toc83205972 \h </w:instrText>
      </w:r>
      <w:r>
        <w:fldChar w:fldCharType="separate"/>
      </w:r>
      <w:r>
        <w:t>19</w:t>
      </w:r>
      <w:r>
        <w:fldChar w:fldCharType="end"/>
      </w:r>
    </w:p>
    <w:p w14:paraId="14583579" w14:textId="394F65C4" w:rsidR="00A2185B" w:rsidRDefault="00A2185B">
      <w:pPr>
        <w:pStyle w:val="TOC3"/>
        <w:rPr>
          <w:rFonts w:asciiTheme="minorHAnsi" w:eastAsiaTheme="minorEastAsia" w:hAnsiTheme="minorHAnsi" w:cstheme="minorBidi"/>
          <w:sz w:val="22"/>
          <w:szCs w:val="22"/>
          <w:lang w:eastAsia="en-GB"/>
        </w:rPr>
      </w:pPr>
      <w:r w:rsidRPr="00272D41">
        <w:rPr>
          <w:lang w:val="en-US"/>
        </w:rPr>
        <w:t>5.2.2</w:t>
      </w:r>
      <w:r>
        <w:rPr>
          <w:rFonts w:asciiTheme="minorHAnsi" w:eastAsiaTheme="minorEastAsia" w:hAnsiTheme="minorHAnsi" w:cstheme="minorBidi"/>
          <w:sz w:val="22"/>
          <w:szCs w:val="22"/>
          <w:lang w:eastAsia="en-GB"/>
        </w:rPr>
        <w:tab/>
      </w:r>
      <w:r w:rsidRPr="00272D41">
        <w:rPr>
          <w:lang w:val="en-US"/>
        </w:rPr>
        <w:t>UUAA at Registration in 5GS (UUAA-MM)</w:t>
      </w:r>
      <w:r>
        <w:tab/>
      </w:r>
      <w:r>
        <w:fldChar w:fldCharType="begin" w:fldLock="1"/>
      </w:r>
      <w:r>
        <w:instrText xml:space="preserve"> PAGEREF _Toc83205973 \h </w:instrText>
      </w:r>
      <w:r>
        <w:fldChar w:fldCharType="separate"/>
      </w:r>
      <w:r>
        <w:t>20</w:t>
      </w:r>
      <w:r>
        <w:fldChar w:fldCharType="end"/>
      </w:r>
    </w:p>
    <w:p w14:paraId="170818E9" w14:textId="53ADB0DD" w:rsidR="00A2185B" w:rsidRDefault="00A2185B">
      <w:pPr>
        <w:pStyle w:val="TOC4"/>
        <w:rPr>
          <w:rFonts w:asciiTheme="minorHAnsi" w:eastAsiaTheme="minorEastAsia" w:hAnsiTheme="minorHAnsi" w:cstheme="minorBidi"/>
          <w:sz w:val="22"/>
          <w:szCs w:val="22"/>
          <w:lang w:eastAsia="en-GB"/>
        </w:rPr>
      </w:pPr>
      <w:r w:rsidRPr="00272D41">
        <w:rPr>
          <w:lang w:val="en-US"/>
        </w:rPr>
        <w:t>5.2.2.1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_Toc83205974 \h </w:instrText>
      </w:r>
      <w:r>
        <w:fldChar w:fldCharType="separate"/>
      </w:r>
      <w:r>
        <w:t>20</w:t>
      </w:r>
      <w:r>
        <w:fldChar w:fldCharType="end"/>
      </w:r>
    </w:p>
    <w:p w14:paraId="2CB04DBB" w14:textId="347E2CC3" w:rsidR="00A2185B" w:rsidRDefault="00A2185B">
      <w:pPr>
        <w:pStyle w:val="TOC4"/>
        <w:rPr>
          <w:rFonts w:asciiTheme="minorHAnsi" w:eastAsiaTheme="minorEastAsia" w:hAnsiTheme="minorHAnsi" w:cstheme="minorBidi"/>
          <w:sz w:val="22"/>
          <w:szCs w:val="22"/>
          <w:lang w:eastAsia="en-GB"/>
        </w:rPr>
      </w:pPr>
      <w:r w:rsidRPr="00272D41">
        <w:rPr>
          <w:lang w:val="en-US"/>
        </w:rPr>
        <w:lastRenderedPageBreak/>
        <w:t>5.2.2.2 UUAA-MM Procedure</w:t>
      </w:r>
      <w:r>
        <w:tab/>
      </w:r>
      <w:r>
        <w:fldChar w:fldCharType="begin" w:fldLock="1"/>
      </w:r>
      <w:r>
        <w:instrText xml:space="preserve"> PAGEREF _Toc83205975 \h </w:instrText>
      </w:r>
      <w:r>
        <w:fldChar w:fldCharType="separate"/>
      </w:r>
      <w:r>
        <w:t>22</w:t>
      </w:r>
      <w:r>
        <w:fldChar w:fldCharType="end"/>
      </w:r>
    </w:p>
    <w:p w14:paraId="02A2C36C" w14:textId="4347CE30" w:rsidR="00A2185B" w:rsidRDefault="00A2185B">
      <w:pPr>
        <w:pStyle w:val="TOC3"/>
        <w:rPr>
          <w:rFonts w:asciiTheme="minorHAnsi" w:eastAsiaTheme="minorEastAsia" w:hAnsiTheme="minorHAnsi" w:cstheme="minorBidi"/>
          <w:sz w:val="22"/>
          <w:szCs w:val="22"/>
          <w:lang w:eastAsia="en-GB"/>
        </w:rPr>
      </w:pPr>
      <w:r w:rsidRPr="00272D41">
        <w:rPr>
          <w:lang w:val="en-US"/>
        </w:rPr>
        <w:t>5.2.3</w:t>
      </w:r>
      <w:r>
        <w:rPr>
          <w:rFonts w:asciiTheme="minorHAnsi" w:eastAsiaTheme="minorEastAsia" w:hAnsiTheme="minorHAnsi" w:cstheme="minorBidi"/>
          <w:sz w:val="22"/>
          <w:szCs w:val="22"/>
          <w:lang w:eastAsia="en-GB"/>
        </w:rPr>
        <w:tab/>
      </w:r>
      <w:r w:rsidRPr="00272D41">
        <w:rPr>
          <w:lang w:val="en-US"/>
        </w:rPr>
        <w:t>UUAA At PDN Connection/PDU Session Establishment (UUAA-SM)</w:t>
      </w:r>
      <w:r>
        <w:tab/>
      </w:r>
      <w:r>
        <w:fldChar w:fldCharType="begin" w:fldLock="1"/>
      </w:r>
      <w:r>
        <w:instrText xml:space="preserve"> PAGEREF _Toc83205976 \h </w:instrText>
      </w:r>
      <w:r>
        <w:fldChar w:fldCharType="separate"/>
      </w:r>
      <w:r>
        <w:t>24</w:t>
      </w:r>
      <w:r>
        <w:fldChar w:fldCharType="end"/>
      </w:r>
    </w:p>
    <w:p w14:paraId="392FBA76" w14:textId="6D0EA316" w:rsidR="00A2185B" w:rsidRDefault="00A2185B">
      <w:pPr>
        <w:pStyle w:val="TOC4"/>
        <w:rPr>
          <w:rFonts w:asciiTheme="minorHAnsi" w:eastAsiaTheme="minorEastAsia" w:hAnsiTheme="minorHAnsi" w:cstheme="minorBidi"/>
          <w:sz w:val="22"/>
          <w:szCs w:val="22"/>
          <w:lang w:eastAsia="en-GB"/>
        </w:rPr>
      </w:pPr>
      <w:r w:rsidRPr="00272D41">
        <w:rPr>
          <w:lang w:val="en-US"/>
        </w:rPr>
        <w:t>5.2.3.1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_Toc83205977 \h </w:instrText>
      </w:r>
      <w:r>
        <w:fldChar w:fldCharType="separate"/>
      </w:r>
      <w:r>
        <w:t>24</w:t>
      </w:r>
      <w:r>
        <w:fldChar w:fldCharType="end"/>
      </w:r>
    </w:p>
    <w:p w14:paraId="77110B7F" w14:textId="2BB89A30" w:rsidR="00A2185B" w:rsidRDefault="00A2185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_Toc83205978 \h </w:instrText>
      </w:r>
      <w:r>
        <w:fldChar w:fldCharType="separate"/>
      </w:r>
      <w:r>
        <w:t>25</w:t>
      </w:r>
      <w:r>
        <w:fldChar w:fldCharType="end"/>
      </w:r>
    </w:p>
    <w:p w14:paraId="63F2F4AE" w14:textId="5E540585" w:rsidR="00A2185B" w:rsidRDefault="00A2185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_Toc83205979 \h </w:instrText>
      </w:r>
      <w:r>
        <w:fldChar w:fldCharType="separate"/>
      </w:r>
      <w:r>
        <w:t>27</w:t>
      </w:r>
      <w:r>
        <w:fldChar w:fldCharType="end"/>
      </w:r>
    </w:p>
    <w:p w14:paraId="7AA1A6A0" w14:textId="2BBF26AB" w:rsidR="00A2185B" w:rsidRDefault="00A2185B">
      <w:pPr>
        <w:pStyle w:val="TOC3"/>
        <w:rPr>
          <w:rFonts w:asciiTheme="minorHAnsi" w:eastAsiaTheme="minorEastAsia" w:hAnsiTheme="minorHAnsi" w:cstheme="minorBidi"/>
          <w:sz w:val="22"/>
          <w:szCs w:val="22"/>
          <w:lang w:eastAsia="en-GB"/>
        </w:rPr>
      </w:pPr>
      <w:r w:rsidRPr="00272D41">
        <w:rPr>
          <w:lang w:val="en-US"/>
        </w:rPr>
        <w:t>5.2.4</w:t>
      </w:r>
      <w:r>
        <w:rPr>
          <w:rFonts w:asciiTheme="minorHAnsi" w:eastAsiaTheme="minorEastAsia" w:hAnsiTheme="minorHAnsi" w:cstheme="minorBidi"/>
          <w:sz w:val="22"/>
          <w:szCs w:val="22"/>
          <w:lang w:eastAsia="en-GB"/>
        </w:rPr>
        <w:tab/>
      </w:r>
      <w:r w:rsidRPr="00272D41">
        <w:rPr>
          <w:lang w:val="en-US"/>
        </w:rPr>
        <w:t>UUAA Re-authentication.authorization by USS/UTM</w:t>
      </w:r>
      <w:r>
        <w:tab/>
      </w:r>
      <w:r>
        <w:fldChar w:fldCharType="begin" w:fldLock="1"/>
      </w:r>
      <w:r>
        <w:instrText xml:space="preserve"> PAGEREF _Toc83205980 \h </w:instrText>
      </w:r>
      <w:r>
        <w:fldChar w:fldCharType="separate"/>
      </w:r>
      <w:r>
        <w:t>29</w:t>
      </w:r>
      <w:r>
        <w:fldChar w:fldCharType="end"/>
      </w:r>
    </w:p>
    <w:p w14:paraId="26824C27" w14:textId="04004CD8" w:rsidR="00A2185B" w:rsidRDefault="00A2185B">
      <w:pPr>
        <w:pStyle w:val="TOC4"/>
        <w:rPr>
          <w:rFonts w:asciiTheme="minorHAnsi" w:eastAsiaTheme="minorEastAsia" w:hAnsiTheme="minorHAnsi" w:cstheme="minorBidi"/>
          <w:sz w:val="22"/>
          <w:szCs w:val="22"/>
          <w:lang w:eastAsia="en-GB"/>
        </w:rPr>
      </w:pPr>
      <w:r w:rsidRPr="00272D41">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_Toc83205981 \h </w:instrText>
      </w:r>
      <w:r>
        <w:fldChar w:fldCharType="separate"/>
      </w:r>
      <w:r>
        <w:t>29</w:t>
      </w:r>
      <w:r>
        <w:fldChar w:fldCharType="end"/>
      </w:r>
    </w:p>
    <w:p w14:paraId="6FB029BD" w14:textId="7F9901C0" w:rsidR="00A2185B" w:rsidRDefault="00A2185B">
      <w:pPr>
        <w:pStyle w:val="TOC4"/>
        <w:rPr>
          <w:rFonts w:asciiTheme="minorHAnsi" w:eastAsiaTheme="minorEastAsia" w:hAnsiTheme="minorHAnsi" w:cstheme="minorBidi"/>
          <w:sz w:val="22"/>
          <w:szCs w:val="22"/>
          <w:lang w:eastAsia="en-GB"/>
        </w:rPr>
      </w:pPr>
      <w:r w:rsidRPr="00272D41">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_Toc83205982 \h </w:instrText>
      </w:r>
      <w:r>
        <w:fldChar w:fldCharType="separate"/>
      </w:r>
      <w:r>
        <w:t>30</w:t>
      </w:r>
      <w:r>
        <w:fldChar w:fldCharType="end"/>
      </w:r>
    </w:p>
    <w:p w14:paraId="543E32FE" w14:textId="04C3E4C9" w:rsidR="00A2185B" w:rsidRDefault="00A2185B">
      <w:pPr>
        <w:pStyle w:val="TOC4"/>
        <w:rPr>
          <w:rFonts w:asciiTheme="minorHAnsi" w:eastAsiaTheme="minorEastAsia" w:hAnsiTheme="minorHAnsi" w:cstheme="minorBidi"/>
          <w:sz w:val="22"/>
          <w:szCs w:val="22"/>
          <w:lang w:eastAsia="en-GB"/>
        </w:rPr>
      </w:pPr>
      <w:r w:rsidRPr="00272D41">
        <w:rPr>
          <w:lang w:val="en-US"/>
        </w:rPr>
        <w:t>5.2.4.3</w:t>
      </w:r>
      <w:r>
        <w:rPr>
          <w:rFonts w:asciiTheme="minorHAnsi" w:eastAsiaTheme="minorEastAsia" w:hAnsiTheme="minorHAnsi" w:cstheme="minorBidi"/>
          <w:sz w:val="22"/>
          <w:szCs w:val="22"/>
          <w:lang w:eastAsia="en-GB"/>
        </w:rPr>
        <w:tab/>
      </w:r>
      <w:r w:rsidRPr="00272D41">
        <w:rPr>
          <w:lang w:val="en-US"/>
        </w:rPr>
        <w:t xml:space="preserve">USS initiated </w:t>
      </w:r>
      <w:r>
        <w:t>UAV Re-authorization procedure in 5GS</w:t>
      </w:r>
      <w:r>
        <w:tab/>
      </w:r>
      <w:r>
        <w:fldChar w:fldCharType="begin" w:fldLock="1"/>
      </w:r>
      <w:r>
        <w:instrText xml:space="preserve"> PAGEREF _Toc83205983 \h </w:instrText>
      </w:r>
      <w:r>
        <w:fldChar w:fldCharType="separate"/>
      </w:r>
      <w:r>
        <w:t>31</w:t>
      </w:r>
      <w:r>
        <w:fldChar w:fldCharType="end"/>
      </w:r>
    </w:p>
    <w:p w14:paraId="71371383" w14:textId="22CDB82E" w:rsidR="00A2185B" w:rsidRDefault="00A2185B">
      <w:pPr>
        <w:pStyle w:val="TOC4"/>
        <w:rPr>
          <w:rFonts w:asciiTheme="minorHAnsi" w:eastAsiaTheme="minorEastAsia" w:hAnsiTheme="minorHAnsi" w:cstheme="minorBidi"/>
          <w:sz w:val="22"/>
          <w:szCs w:val="22"/>
          <w:lang w:eastAsia="en-GB"/>
        </w:rPr>
      </w:pPr>
      <w:r w:rsidRPr="00272D41">
        <w:rPr>
          <w:lang w:val="en-US"/>
        </w:rPr>
        <w:t>5.2.4.4</w:t>
      </w:r>
      <w:r>
        <w:rPr>
          <w:rFonts w:asciiTheme="minorHAnsi" w:eastAsiaTheme="minorEastAsia" w:hAnsiTheme="minorHAnsi" w:cstheme="minorBidi"/>
          <w:sz w:val="22"/>
          <w:szCs w:val="22"/>
          <w:lang w:eastAsia="en-GB"/>
        </w:rPr>
        <w:tab/>
      </w:r>
      <w:r w:rsidRPr="00272D41">
        <w:rPr>
          <w:lang w:val="en-US"/>
        </w:rPr>
        <w:t xml:space="preserve">USS initiated </w:t>
      </w:r>
      <w:r>
        <w:t>UAV Re-authorization procedure in EPC</w:t>
      </w:r>
      <w:r>
        <w:tab/>
      </w:r>
      <w:r>
        <w:fldChar w:fldCharType="begin" w:fldLock="1"/>
      </w:r>
      <w:r>
        <w:instrText xml:space="preserve"> PAGEREF _Toc83205984 \h </w:instrText>
      </w:r>
      <w:r>
        <w:fldChar w:fldCharType="separate"/>
      </w:r>
      <w:r>
        <w:t>32</w:t>
      </w:r>
      <w:r>
        <w:fldChar w:fldCharType="end"/>
      </w:r>
    </w:p>
    <w:p w14:paraId="68F46F3D" w14:textId="4860EE7C" w:rsidR="00A2185B" w:rsidRDefault="00A2185B">
      <w:pPr>
        <w:pStyle w:val="TOC3"/>
        <w:rPr>
          <w:rFonts w:asciiTheme="minorHAnsi" w:eastAsiaTheme="minorEastAsia" w:hAnsiTheme="minorHAnsi" w:cstheme="minorBidi"/>
          <w:sz w:val="22"/>
          <w:szCs w:val="22"/>
          <w:lang w:eastAsia="en-GB"/>
        </w:rPr>
      </w:pPr>
      <w:r w:rsidRPr="00272D41">
        <w:rPr>
          <w:lang w:val="en-US"/>
        </w:rPr>
        <w:t>5.2.5</w:t>
      </w:r>
      <w:r>
        <w:rPr>
          <w:rFonts w:asciiTheme="minorHAnsi" w:eastAsiaTheme="minorEastAsia" w:hAnsiTheme="minorHAnsi" w:cstheme="minorBidi"/>
          <w:sz w:val="22"/>
          <w:szCs w:val="22"/>
          <w:lang w:eastAsia="en-GB"/>
        </w:rPr>
        <w:tab/>
      </w:r>
      <w:r w:rsidRPr="00272D41">
        <w:rPr>
          <w:lang w:val="en-US"/>
        </w:rPr>
        <w:t>Authorization for C2</w:t>
      </w:r>
      <w:r>
        <w:tab/>
      </w:r>
      <w:r>
        <w:fldChar w:fldCharType="begin" w:fldLock="1"/>
      </w:r>
      <w:r>
        <w:instrText xml:space="preserve"> PAGEREF _Toc83205985 \h </w:instrText>
      </w:r>
      <w:r>
        <w:fldChar w:fldCharType="separate"/>
      </w:r>
      <w:r>
        <w:t>32</w:t>
      </w:r>
      <w:r>
        <w:fldChar w:fldCharType="end"/>
      </w:r>
    </w:p>
    <w:p w14:paraId="045C71AC" w14:textId="761108A9" w:rsidR="00A2185B" w:rsidRDefault="00A2185B">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_Toc83205986 \h </w:instrText>
      </w:r>
      <w:r>
        <w:fldChar w:fldCharType="separate"/>
      </w:r>
      <w:r>
        <w:t>32</w:t>
      </w:r>
      <w:r>
        <w:fldChar w:fldCharType="end"/>
      </w:r>
    </w:p>
    <w:p w14:paraId="69818649" w14:textId="110DE0C6" w:rsidR="00A2185B" w:rsidRDefault="00A2185B">
      <w:pPr>
        <w:pStyle w:val="TOC4"/>
        <w:rPr>
          <w:rFonts w:asciiTheme="minorHAnsi" w:eastAsiaTheme="minorEastAsia" w:hAnsiTheme="minorHAnsi" w:cstheme="minorBidi"/>
          <w:sz w:val="22"/>
          <w:szCs w:val="22"/>
          <w:lang w:eastAsia="en-GB"/>
        </w:rPr>
      </w:pPr>
      <w:r w:rsidRPr="00272D41">
        <w:rPr>
          <w:lang w:val="en-US"/>
        </w:rPr>
        <w:t>5.2.5.2</w:t>
      </w:r>
      <w:r>
        <w:rPr>
          <w:rFonts w:asciiTheme="minorHAnsi" w:eastAsiaTheme="minorEastAsia" w:hAnsiTheme="minorHAnsi" w:cstheme="minorBidi"/>
          <w:sz w:val="22"/>
          <w:szCs w:val="22"/>
          <w:lang w:eastAsia="en-GB"/>
        </w:rPr>
        <w:tab/>
      </w:r>
      <w:r w:rsidRPr="00272D41">
        <w:rPr>
          <w:lang w:val="en-US"/>
        </w:rPr>
        <w:t>Procedure for C2 authorization in 5GS</w:t>
      </w:r>
      <w:r>
        <w:tab/>
      </w:r>
      <w:r>
        <w:fldChar w:fldCharType="begin" w:fldLock="1"/>
      </w:r>
      <w:r>
        <w:instrText xml:space="preserve"> PAGEREF _Toc83205987 \h </w:instrText>
      </w:r>
      <w:r>
        <w:fldChar w:fldCharType="separate"/>
      </w:r>
      <w:r>
        <w:t>32</w:t>
      </w:r>
      <w:r>
        <w:fldChar w:fldCharType="end"/>
      </w:r>
    </w:p>
    <w:p w14:paraId="29097E34" w14:textId="75286350" w:rsidR="00A2185B" w:rsidRDefault="00A2185B">
      <w:pPr>
        <w:pStyle w:val="TOC5"/>
        <w:rPr>
          <w:rFonts w:asciiTheme="minorHAnsi" w:eastAsiaTheme="minorEastAsia" w:hAnsiTheme="minorHAnsi" w:cstheme="minorBidi"/>
          <w:sz w:val="22"/>
          <w:szCs w:val="22"/>
          <w:lang w:eastAsia="en-GB"/>
        </w:rPr>
      </w:pPr>
      <w:r w:rsidRPr="00272D41">
        <w:rPr>
          <w:lang w:val="en-US"/>
        </w:rPr>
        <w:t>5.2.5.2.1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_Toc83205988 \h </w:instrText>
      </w:r>
      <w:r>
        <w:fldChar w:fldCharType="separate"/>
      </w:r>
      <w:r>
        <w:t>32</w:t>
      </w:r>
      <w:r>
        <w:fldChar w:fldCharType="end"/>
      </w:r>
    </w:p>
    <w:p w14:paraId="6C3B6901" w14:textId="76A541DD" w:rsidR="00A2185B" w:rsidRDefault="00A2185B">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_Toc83205989 \h </w:instrText>
      </w:r>
      <w:r>
        <w:fldChar w:fldCharType="separate"/>
      </w:r>
      <w:r>
        <w:t>33</w:t>
      </w:r>
      <w:r>
        <w:fldChar w:fldCharType="end"/>
      </w:r>
    </w:p>
    <w:p w14:paraId="3E383C95" w14:textId="24902529" w:rsidR="00A2185B" w:rsidRDefault="00A2185B">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_Toc83205990 \h </w:instrText>
      </w:r>
      <w:r>
        <w:fldChar w:fldCharType="separate"/>
      </w:r>
      <w:r>
        <w:t>34</w:t>
      </w:r>
      <w:r>
        <w:fldChar w:fldCharType="end"/>
      </w:r>
    </w:p>
    <w:p w14:paraId="0E78E54B" w14:textId="062CB1D9" w:rsidR="00A2185B" w:rsidRDefault="00A2185B">
      <w:pPr>
        <w:pStyle w:val="TOC4"/>
        <w:rPr>
          <w:rFonts w:asciiTheme="minorHAnsi" w:eastAsiaTheme="minorEastAsia" w:hAnsiTheme="minorHAnsi" w:cstheme="minorBidi"/>
          <w:sz w:val="22"/>
          <w:szCs w:val="22"/>
          <w:lang w:eastAsia="en-GB"/>
        </w:rPr>
      </w:pPr>
      <w:r w:rsidRPr="00272D41">
        <w:rPr>
          <w:lang w:val="en-US"/>
        </w:rPr>
        <w:t>5.2.5.3</w:t>
      </w:r>
      <w:r>
        <w:rPr>
          <w:rFonts w:asciiTheme="minorHAnsi" w:eastAsiaTheme="minorEastAsia" w:hAnsiTheme="minorHAnsi" w:cstheme="minorBidi"/>
          <w:sz w:val="22"/>
          <w:szCs w:val="22"/>
          <w:lang w:eastAsia="en-GB"/>
        </w:rPr>
        <w:tab/>
      </w:r>
      <w:r w:rsidRPr="00272D41">
        <w:rPr>
          <w:lang w:val="en-US"/>
        </w:rPr>
        <w:t>Procedure for C2 authorization in EPS</w:t>
      </w:r>
      <w:r>
        <w:tab/>
      </w:r>
      <w:r>
        <w:fldChar w:fldCharType="begin" w:fldLock="1"/>
      </w:r>
      <w:r>
        <w:instrText xml:space="preserve"> PAGEREF _Toc83205991 \h </w:instrText>
      </w:r>
      <w:r>
        <w:fldChar w:fldCharType="separate"/>
      </w:r>
      <w:r>
        <w:t>35</w:t>
      </w:r>
      <w:r>
        <w:fldChar w:fldCharType="end"/>
      </w:r>
    </w:p>
    <w:p w14:paraId="4F011475" w14:textId="2ED70F9D" w:rsidR="00A2185B" w:rsidRDefault="00A2185B">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272D41">
        <w:rPr>
          <w:rFonts w:eastAsia="DengXian"/>
        </w:rPr>
        <w:t>C2 authorization</w:t>
      </w:r>
      <w:r>
        <w:t xml:space="preserve"> at UE requested PDN connectivity</w:t>
      </w:r>
      <w:r>
        <w:tab/>
      </w:r>
      <w:r>
        <w:fldChar w:fldCharType="begin" w:fldLock="1"/>
      </w:r>
      <w:r>
        <w:instrText xml:space="preserve"> PAGEREF _Toc83205992 \h </w:instrText>
      </w:r>
      <w:r>
        <w:fldChar w:fldCharType="separate"/>
      </w:r>
      <w:r>
        <w:t>35</w:t>
      </w:r>
      <w:r>
        <w:fldChar w:fldCharType="end"/>
      </w:r>
    </w:p>
    <w:p w14:paraId="777ABEC4" w14:textId="052B524A" w:rsidR="00A2185B" w:rsidRDefault="00A2185B">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272D41">
        <w:rPr>
          <w:rFonts w:eastAsia="DengXian"/>
        </w:rPr>
        <w:t>C2 authorization</w:t>
      </w:r>
      <w:r>
        <w:t xml:space="preserve"> at UE requested bearer resource modification for an existing PDN connection</w:t>
      </w:r>
      <w:r>
        <w:tab/>
      </w:r>
      <w:r>
        <w:fldChar w:fldCharType="begin" w:fldLock="1"/>
      </w:r>
      <w:r>
        <w:instrText xml:space="preserve"> PAGEREF _Toc83205993 \h </w:instrText>
      </w:r>
      <w:r>
        <w:fldChar w:fldCharType="separate"/>
      </w:r>
      <w:r>
        <w:t>36</w:t>
      </w:r>
      <w:r>
        <w:fldChar w:fldCharType="end"/>
      </w:r>
    </w:p>
    <w:p w14:paraId="3AF5657B" w14:textId="375C64CD" w:rsidR="00A2185B" w:rsidRDefault="00A2185B">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_Toc83205994 \h </w:instrText>
      </w:r>
      <w:r>
        <w:fldChar w:fldCharType="separate"/>
      </w:r>
      <w:r>
        <w:t>37</w:t>
      </w:r>
      <w:r>
        <w:fldChar w:fldCharType="end"/>
      </w:r>
    </w:p>
    <w:p w14:paraId="7342F852" w14:textId="1DBCBB25" w:rsidR="00A2185B" w:rsidRDefault="00A2185B">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_Toc83205995 \h </w:instrText>
      </w:r>
      <w:r>
        <w:fldChar w:fldCharType="separate"/>
      </w:r>
      <w:r>
        <w:t>37</w:t>
      </w:r>
      <w:r>
        <w:fldChar w:fldCharType="end"/>
      </w:r>
    </w:p>
    <w:p w14:paraId="6B3D5D6B" w14:textId="0C723B33" w:rsidR="00A2185B" w:rsidRDefault="00A2185B">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_Toc83205996 \h </w:instrText>
      </w:r>
      <w:r>
        <w:fldChar w:fldCharType="separate"/>
      </w:r>
      <w:r>
        <w:t>39</w:t>
      </w:r>
      <w:r>
        <w:fldChar w:fldCharType="end"/>
      </w:r>
    </w:p>
    <w:p w14:paraId="2C35C6FC" w14:textId="336D8D1E" w:rsidR="00A2185B" w:rsidRDefault="00A2185B">
      <w:pPr>
        <w:pStyle w:val="TOC3"/>
        <w:rPr>
          <w:rFonts w:asciiTheme="minorHAnsi" w:eastAsiaTheme="minorEastAsia" w:hAnsiTheme="minorHAnsi" w:cstheme="minorBidi"/>
          <w:sz w:val="22"/>
          <w:szCs w:val="22"/>
          <w:lang w:eastAsia="en-GB"/>
        </w:rPr>
      </w:pPr>
      <w:r w:rsidRPr="00272D41">
        <w:rPr>
          <w:lang w:val="en-US"/>
        </w:rPr>
        <w:t>5.2.6</w:t>
      </w:r>
      <w:r>
        <w:rPr>
          <w:rFonts w:asciiTheme="minorHAnsi" w:eastAsiaTheme="minorEastAsia" w:hAnsiTheme="minorHAnsi" w:cstheme="minorBidi"/>
          <w:sz w:val="22"/>
          <w:szCs w:val="22"/>
          <w:lang w:eastAsia="en-GB"/>
        </w:rPr>
        <w:tab/>
      </w:r>
      <w:r w:rsidRPr="00272D41">
        <w:rPr>
          <w:lang w:val="en-US"/>
        </w:rPr>
        <w:t>UAV Flight Authorization</w:t>
      </w:r>
      <w:r>
        <w:tab/>
      </w:r>
      <w:r>
        <w:fldChar w:fldCharType="begin" w:fldLock="1"/>
      </w:r>
      <w:r>
        <w:instrText xml:space="preserve"> PAGEREF _Toc83205997 \h </w:instrText>
      </w:r>
      <w:r>
        <w:fldChar w:fldCharType="separate"/>
      </w:r>
      <w:r>
        <w:t>39</w:t>
      </w:r>
      <w:r>
        <w:fldChar w:fldCharType="end"/>
      </w:r>
    </w:p>
    <w:p w14:paraId="261F87CB" w14:textId="3CB8AF7D" w:rsidR="00A2185B" w:rsidRDefault="00A2185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_Toc83205998 \h </w:instrText>
      </w:r>
      <w:r>
        <w:fldChar w:fldCharType="separate"/>
      </w:r>
      <w:r>
        <w:t>39</w:t>
      </w:r>
      <w:r>
        <w:fldChar w:fldCharType="end"/>
      </w:r>
    </w:p>
    <w:p w14:paraId="22A92CD9" w14:textId="1DC8910F" w:rsidR="00A2185B" w:rsidRDefault="00A2185B">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_Toc83205999 \h </w:instrText>
      </w:r>
      <w:r>
        <w:fldChar w:fldCharType="separate"/>
      </w:r>
      <w:r>
        <w:t>40</w:t>
      </w:r>
      <w:r>
        <w:fldChar w:fldCharType="end"/>
      </w:r>
    </w:p>
    <w:p w14:paraId="4F2A39DA" w14:textId="626A5B99" w:rsidR="00A2185B" w:rsidRDefault="00A2185B">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_Toc83206000 \h </w:instrText>
      </w:r>
      <w:r>
        <w:fldChar w:fldCharType="separate"/>
      </w:r>
      <w:r>
        <w:t>41</w:t>
      </w:r>
      <w:r>
        <w:fldChar w:fldCharType="end"/>
      </w:r>
    </w:p>
    <w:p w14:paraId="21FA42CE" w14:textId="3DA7DDD5" w:rsidR="00A2185B" w:rsidRDefault="00A2185B">
      <w:pPr>
        <w:pStyle w:val="TOC2"/>
        <w:rPr>
          <w:rFonts w:asciiTheme="minorHAnsi" w:eastAsiaTheme="minorEastAsia" w:hAnsiTheme="minorHAnsi" w:cstheme="minorBidi"/>
          <w:sz w:val="22"/>
          <w:szCs w:val="22"/>
          <w:lang w:eastAsia="en-GB"/>
        </w:rPr>
      </w:pPr>
      <w:r w:rsidRPr="00272D41">
        <w:rPr>
          <w:lang w:val="en-US"/>
        </w:rPr>
        <w:t>5.3</w:t>
      </w:r>
      <w:r>
        <w:rPr>
          <w:rFonts w:asciiTheme="minorHAnsi" w:eastAsiaTheme="minorEastAsia" w:hAnsiTheme="minorHAnsi" w:cstheme="minorBidi"/>
          <w:sz w:val="22"/>
          <w:szCs w:val="22"/>
          <w:lang w:eastAsia="en-GB"/>
        </w:rPr>
        <w:tab/>
      </w:r>
      <w:r w:rsidRPr="00272D41">
        <w:rPr>
          <w:lang w:val="en-US"/>
        </w:rPr>
        <w:t>UAV Tracking</w:t>
      </w:r>
      <w:r>
        <w:tab/>
      </w:r>
      <w:r>
        <w:fldChar w:fldCharType="begin" w:fldLock="1"/>
      </w:r>
      <w:r>
        <w:instrText xml:space="preserve"> PAGEREF _Toc83206001 \h </w:instrText>
      </w:r>
      <w:r>
        <w:fldChar w:fldCharType="separate"/>
      </w:r>
      <w:r>
        <w:t>41</w:t>
      </w:r>
      <w:r>
        <w:fldChar w:fldCharType="end"/>
      </w:r>
    </w:p>
    <w:p w14:paraId="18E18DD0" w14:textId="6AE3B69B" w:rsidR="00A2185B" w:rsidRDefault="00A2185B">
      <w:pPr>
        <w:pStyle w:val="TOC3"/>
        <w:rPr>
          <w:rFonts w:asciiTheme="minorHAnsi" w:eastAsiaTheme="minorEastAsia" w:hAnsiTheme="minorHAnsi" w:cstheme="minorBidi"/>
          <w:sz w:val="22"/>
          <w:szCs w:val="22"/>
          <w:lang w:eastAsia="en-GB"/>
        </w:rPr>
      </w:pPr>
      <w:r w:rsidRPr="00272D41">
        <w:rPr>
          <w:lang w:val="en-US"/>
        </w:rPr>
        <w:t>5.3.1</w:t>
      </w:r>
      <w:r>
        <w:rPr>
          <w:rFonts w:asciiTheme="minorHAnsi" w:eastAsiaTheme="minorEastAsia" w:hAnsiTheme="minorHAnsi" w:cstheme="minorBidi"/>
          <w:sz w:val="22"/>
          <w:szCs w:val="22"/>
          <w:lang w:eastAsia="en-GB"/>
        </w:rPr>
        <w:tab/>
      </w:r>
      <w:r w:rsidRPr="00272D41">
        <w:rPr>
          <w:lang w:val="en-US"/>
        </w:rPr>
        <w:t>UAV Tracking Model</w:t>
      </w:r>
      <w:r>
        <w:tab/>
      </w:r>
      <w:r>
        <w:fldChar w:fldCharType="begin" w:fldLock="1"/>
      </w:r>
      <w:r>
        <w:instrText xml:space="preserve"> PAGEREF _Toc83206002 \h </w:instrText>
      </w:r>
      <w:r>
        <w:fldChar w:fldCharType="separate"/>
      </w:r>
      <w:r>
        <w:t>41</w:t>
      </w:r>
      <w:r>
        <w:fldChar w:fldCharType="end"/>
      </w:r>
    </w:p>
    <w:p w14:paraId="200A2826" w14:textId="54FE2B34" w:rsidR="00A2185B" w:rsidRDefault="00A2185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_Toc83206003 \h </w:instrText>
      </w:r>
      <w:r>
        <w:fldChar w:fldCharType="separate"/>
      </w:r>
      <w:r>
        <w:t>41</w:t>
      </w:r>
      <w:r>
        <w:fldChar w:fldCharType="end"/>
      </w:r>
    </w:p>
    <w:p w14:paraId="40B30D80" w14:textId="1E4A405D" w:rsidR="00A2185B" w:rsidRDefault="00A2185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272D41">
        <w:rPr>
          <w:rFonts w:eastAsia="DengXian"/>
        </w:rPr>
        <w:t>UAV Presence Monitoring Mode</w:t>
      </w:r>
      <w:r>
        <w:tab/>
      </w:r>
      <w:r>
        <w:fldChar w:fldCharType="begin" w:fldLock="1"/>
      </w:r>
      <w:r>
        <w:instrText xml:space="preserve"> PAGEREF _Toc83206004 \h </w:instrText>
      </w:r>
      <w:r>
        <w:fldChar w:fldCharType="separate"/>
      </w:r>
      <w:r>
        <w:t>42</w:t>
      </w:r>
      <w:r>
        <w:fldChar w:fldCharType="end"/>
      </w:r>
    </w:p>
    <w:p w14:paraId="3019BD38" w14:textId="2050499B" w:rsidR="00A2185B" w:rsidRDefault="00A2185B">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_Toc83206005 \h </w:instrText>
      </w:r>
      <w:r>
        <w:fldChar w:fldCharType="separate"/>
      </w:r>
      <w:r>
        <w:t>42</w:t>
      </w:r>
      <w:r>
        <w:fldChar w:fldCharType="end"/>
      </w:r>
    </w:p>
    <w:p w14:paraId="667CDF63" w14:textId="3255EB46" w:rsidR="00A2185B" w:rsidRDefault="00A2185B">
      <w:pPr>
        <w:pStyle w:val="TOC3"/>
        <w:rPr>
          <w:rFonts w:asciiTheme="minorHAnsi" w:eastAsiaTheme="minorEastAsia" w:hAnsiTheme="minorHAnsi" w:cstheme="minorBidi"/>
          <w:sz w:val="22"/>
          <w:szCs w:val="22"/>
          <w:lang w:eastAsia="en-GB"/>
        </w:rPr>
      </w:pPr>
      <w:r w:rsidRPr="00272D41">
        <w:rPr>
          <w:lang w:val="en-US"/>
        </w:rPr>
        <w:t>5.3.2</w:t>
      </w:r>
      <w:r>
        <w:rPr>
          <w:rFonts w:asciiTheme="minorHAnsi" w:eastAsiaTheme="minorEastAsia" w:hAnsiTheme="minorHAnsi" w:cstheme="minorBidi"/>
          <w:sz w:val="22"/>
          <w:szCs w:val="22"/>
          <w:lang w:eastAsia="en-GB"/>
        </w:rPr>
        <w:tab/>
      </w:r>
      <w:r w:rsidRPr="00272D41">
        <w:rPr>
          <w:rFonts w:eastAsia="DengXian"/>
          <w:lang w:eastAsia="zh-CN"/>
        </w:rPr>
        <w:t>Procedure for UAV location reporting</w:t>
      </w:r>
      <w:r>
        <w:tab/>
      </w:r>
      <w:r>
        <w:fldChar w:fldCharType="begin" w:fldLock="1"/>
      </w:r>
      <w:r>
        <w:instrText xml:space="preserve"> PAGEREF _Toc83206006 \h </w:instrText>
      </w:r>
      <w:r>
        <w:fldChar w:fldCharType="separate"/>
      </w:r>
      <w:r>
        <w:t>42</w:t>
      </w:r>
      <w:r>
        <w:fldChar w:fldCharType="end"/>
      </w:r>
    </w:p>
    <w:p w14:paraId="5F92D532" w14:textId="1EC5F4E3" w:rsidR="00A2185B" w:rsidRDefault="00A2185B">
      <w:pPr>
        <w:pStyle w:val="TOC3"/>
        <w:rPr>
          <w:rFonts w:asciiTheme="minorHAnsi" w:eastAsiaTheme="minorEastAsia" w:hAnsiTheme="minorHAnsi" w:cstheme="minorBidi"/>
          <w:sz w:val="22"/>
          <w:szCs w:val="22"/>
          <w:lang w:eastAsia="en-GB"/>
        </w:rPr>
      </w:pPr>
      <w:r w:rsidRPr="00272D41">
        <w:rPr>
          <w:lang w:val="en-US"/>
        </w:rPr>
        <w:t>5.3.3</w:t>
      </w:r>
      <w:r>
        <w:rPr>
          <w:rFonts w:asciiTheme="minorHAnsi" w:eastAsiaTheme="minorEastAsia" w:hAnsiTheme="minorHAnsi" w:cstheme="minorBidi"/>
          <w:sz w:val="22"/>
          <w:szCs w:val="22"/>
          <w:lang w:eastAsia="en-GB"/>
        </w:rPr>
        <w:tab/>
      </w:r>
      <w:r w:rsidRPr="00272D41">
        <w:rPr>
          <w:rFonts w:eastAsia="DengXian"/>
          <w:lang w:eastAsia="zh-CN"/>
        </w:rPr>
        <w:t>Procedure for UAV presence monitoring</w:t>
      </w:r>
      <w:r>
        <w:tab/>
      </w:r>
      <w:r>
        <w:fldChar w:fldCharType="begin" w:fldLock="1"/>
      </w:r>
      <w:r>
        <w:instrText xml:space="preserve"> PAGEREF _Toc83206007 \h </w:instrText>
      </w:r>
      <w:r>
        <w:fldChar w:fldCharType="separate"/>
      </w:r>
      <w:r>
        <w:t>43</w:t>
      </w:r>
      <w:r>
        <w:fldChar w:fldCharType="end"/>
      </w:r>
    </w:p>
    <w:p w14:paraId="1F09BF26" w14:textId="7BA2AB44" w:rsidR="00A2185B" w:rsidRDefault="00A2185B">
      <w:pPr>
        <w:pStyle w:val="TOC3"/>
        <w:rPr>
          <w:rFonts w:asciiTheme="minorHAnsi" w:eastAsiaTheme="minorEastAsia" w:hAnsiTheme="minorHAnsi" w:cstheme="minorBidi"/>
          <w:sz w:val="22"/>
          <w:szCs w:val="22"/>
          <w:lang w:eastAsia="en-GB"/>
        </w:rPr>
      </w:pPr>
      <w:r w:rsidRPr="00272D41">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_Toc83206008 \h </w:instrText>
      </w:r>
      <w:r>
        <w:fldChar w:fldCharType="separate"/>
      </w:r>
      <w:r>
        <w:t>45</w:t>
      </w:r>
      <w:r>
        <w:fldChar w:fldCharType="end"/>
      </w:r>
    </w:p>
    <w:p w14:paraId="53F6E26E" w14:textId="75815AB3" w:rsidR="00A2185B" w:rsidRDefault="00A2185B">
      <w:pPr>
        <w:pStyle w:val="TOC8"/>
        <w:rPr>
          <w:rFonts w:asciiTheme="minorHAnsi" w:eastAsiaTheme="minorEastAsia" w:hAnsiTheme="minorHAnsi" w:cstheme="minorBidi"/>
          <w:b w:val="0"/>
          <w:szCs w:val="22"/>
          <w:lang w:eastAsia="en-GB"/>
        </w:rPr>
      </w:pPr>
      <w:r>
        <w:t>Annex A</w:t>
      </w:r>
      <w:r w:rsidRPr="00272D41">
        <w:rPr>
          <w:rFonts w:eastAsia="Malgun Gothic"/>
          <w:lang w:eastAsia="ko-KR"/>
        </w:rPr>
        <w:t xml:space="preserve"> </w:t>
      </w:r>
      <w:r>
        <w:t>(informative): Change history</w:t>
      </w:r>
      <w:r>
        <w:tab/>
      </w:r>
      <w:r>
        <w:fldChar w:fldCharType="begin" w:fldLock="1"/>
      </w:r>
      <w:r>
        <w:instrText xml:space="preserve"> PAGEREF _Toc83206009 \h </w:instrText>
      </w:r>
      <w:r>
        <w:fldChar w:fldCharType="separate"/>
      </w:r>
      <w:r>
        <w:t>47</w:t>
      </w:r>
      <w:r>
        <w:fldChar w:fldCharType="end"/>
      </w:r>
    </w:p>
    <w:p w14:paraId="2D0731A6" w14:textId="415976B2"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83205920"/>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3CB08502" w:rsidR="00E31168" w:rsidRPr="00CA32B7" w:rsidRDefault="00E31168" w:rsidP="00E31168">
      <w:bookmarkStart w:id="31" w:name="introduction"/>
      <w:bookmarkEnd w:id="31"/>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83205921"/>
      <w:bookmarkEnd w:id="32"/>
      <w:r w:rsidRPr="00CA32B7">
        <w:lastRenderedPageBreak/>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 xml:space="preserve">The present document specifies architecture enhancements for supporting </w:t>
      </w:r>
      <w:proofErr w:type="spellStart"/>
      <w:r w:rsidRPr="00CA32B7">
        <w:t>Uncrewed</w:t>
      </w:r>
      <w:proofErr w:type="spellEnd"/>
      <w:r w:rsidRPr="00CA32B7">
        <w:t xml:space="preserve">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83205922"/>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3D1DE2F" w:rsidR="00EC4A25" w:rsidRPr="00CA32B7" w:rsidRDefault="00EC4A25" w:rsidP="00EC4A25">
      <w:pPr>
        <w:pStyle w:val="EX"/>
      </w:pPr>
      <w:r w:rsidRPr="00CA32B7">
        <w:t>[1]</w:t>
      </w:r>
      <w:r w:rsidRPr="00CA32B7">
        <w:tab/>
      </w:r>
      <w:r w:rsidR="00A2185B" w:rsidRPr="00CA32B7">
        <w:t>3GPP</w:t>
      </w:r>
      <w:r w:rsidR="00A2185B">
        <w:t> </w:t>
      </w:r>
      <w:r w:rsidR="00A2185B" w:rsidRPr="00CA32B7">
        <w:t>TR</w:t>
      </w:r>
      <w:r w:rsidR="00A2185B">
        <w:t> </w:t>
      </w:r>
      <w:r w:rsidR="00A2185B"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066A492D"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A2185B" w:rsidRPr="00CA32B7">
        <w:t>3GPP</w:t>
      </w:r>
      <w:r w:rsidR="00A2185B">
        <w:t> </w:t>
      </w:r>
      <w:r w:rsidR="00A2185B" w:rsidRPr="00CA32B7">
        <w:t>TS</w:t>
      </w:r>
      <w:r w:rsidR="00A2185B">
        <w:t> </w:t>
      </w:r>
      <w:r w:rsidR="00A2185B" w:rsidRPr="00CA32B7">
        <w:t>23.501:</w:t>
      </w:r>
      <w:r w:rsidRPr="00CA32B7">
        <w:t xml:space="preserve"> "System architecture for the 5G System (5GS)".</w:t>
      </w:r>
    </w:p>
    <w:p w14:paraId="621DFFB8" w14:textId="5F4B919D" w:rsidR="00322E68" w:rsidRPr="00CA32B7" w:rsidRDefault="00322E68" w:rsidP="00322E68">
      <w:pPr>
        <w:pStyle w:val="EX"/>
      </w:pPr>
      <w:r w:rsidRPr="00CA32B7">
        <w:t>[3]</w:t>
      </w:r>
      <w:r w:rsidRPr="00CA32B7">
        <w:tab/>
      </w:r>
      <w:r w:rsidR="00A2185B" w:rsidRPr="00CA32B7">
        <w:t>3GPP</w:t>
      </w:r>
      <w:r w:rsidR="00A2185B">
        <w:t> </w:t>
      </w:r>
      <w:r w:rsidR="00A2185B" w:rsidRPr="00CA32B7">
        <w:t>TS</w:t>
      </w:r>
      <w:r w:rsidR="00A2185B">
        <w:t> </w:t>
      </w:r>
      <w:r w:rsidR="00A2185B" w:rsidRPr="00CA32B7">
        <w:t>23.502:</w:t>
      </w:r>
      <w:r w:rsidRPr="00CA32B7">
        <w:t xml:space="preserve"> "Procedures for the 5G System (5GS)".</w:t>
      </w:r>
    </w:p>
    <w:p w14:paraId="33E81F0B" w14:textId="449FDFB9" w:rsidR="00322E68" w:rsidRPr="00CA32B7" w:rsidRDefault="00322E68" w:rsidP="00322E68">
      <w:pPr>
        <w:pStyle w:val="EX"/>
      </w:pPr>
      <w:r w:rsidRPr="00CA32B7">
        <w:t>[4]</w:t>
      </w:r>
      <w:r w:rsidRPr="00CA32B7">
        <w:tab/>
      </w:r>
      <w:r w:rsidR="00A2185B" w:rsidRPr="00CA32B7">
        <w:t>3GPP</w:t>
      </w:r>
      <w:r w:rsidR="00A2185B">
        <w:t> </w:t>
      </w:r>
      <w:r w:rsidR="00A2185B" w:rsidRPr="00CA32B7">
        <w:t>TS</w:t>
      </w:r>
      <w:r w:rsidR="00A2185B">
        <w:t> </w:t>
      </w:r>
      <w:r w:rsidR="00A2185B" w:rsidRPr="00CA32B7">
        <w:t>23.222:</w:t>
      </w:r>
      <w:r w:rsidRPr="00CA32B7">
        <w:t xml:space="preserve"> "Common API Framework for 3GPP Northbound APIs".</w:t>
      </w:r>
    </w:p>
    <w:p w14:paraId="6AFBC3BB" w14:textId="1DB9AC2D" w:rsidR="00322E68" w:rsidRPr="00CA32B7" w:rsidRDefault="00322E68" w:rsidP="00322E68">
      <w:pPr>
        <w:pStyle w:val="EX"/>
      </w:pPr>
      <w:r w:rsidRPr="00CA32B7">
        <w:t>[5]</w:t>
      </w:r>
      <w:r w:rsidRPr="00CA32B7">
        <w:tab/>
      </w:r>
      <w:r w:rsidR="00A2185B" w:rsidRPr="00CA32B7">
        <w:t>3GPP</w:t>
      </w:r>
      <w:r w:rsidR="00A2185B">
        <w:t> </w:t>
      </w:r>
      <w:r w:rsidR="00A2185B" w:rsidRPr="00CA32B7">
        <w:t>TS</w:t>
      </w:r>
      <w:r w:rsidR="00A2185B">
        <w:t> </w:t>
      </w:r>
      <w:r w:rsidR="00A2185B" w:rsidRPr="00CA32B7">
        <w:t>22.125:</w:t>
      </w:r>
      <w:r w:rsidRPr="00CA32B7">
        <w:t xml:space="preserve"> "Unmanned Aerial System (UAS) support in 3GPP".</w:t>
      </w:r>
    </w:p>
    <w:p w14:paraId="350D83F2" w14:textId="42248821" w:rsidR="00E004CC" w:rsidRPr="00CA32B7" w:rsidRDefault="00322E68" w:rsidP="00322E68">
      <w:pPr>
        <w:pStyle w:val="EX"/>
      </w:pPr>
      <w:r w:rsidRPr="00CA32B7">
        <w:t>[</w:t>
      </w:r>
      <w:r w:rsidR="00CA32B7" w:rsidRPr="00CA32B7">
        <w:t>6</w:t>
      </w:r>
      <w:r w:rsidRPr="00CA32B7">
        <w:t>]</w:t>
      </w:r>
      <w:r w:rsidRPr="00CA32B7">
        <w:tab/>
      </w:r>
      <w:r w:rsidR="00A2185B" w:rsidRPr="00CA32B7">
        <w:t>3GPP</w:t>
      </w:r>
      <w:r w:rsidR="00A2185B">
        <w:t> </w:t>
      </w:r>
      <w:r w:rsidR="00A2185B" w:rsidRPr="00CA32B7">
        <w:t>TS</w:t>
      </w:r>
      <w:r w:rsidR="00A2185B">
        <w:t> </w:t>
      </w:r>
      <w:r w:rsidR="00A2185B" w:rsidRPr="00CA32B7">
        <w:t>23.401:</w:t>
      </w:r>
      <w:r w:rsidRPr="00CA32B7">
        <w:t xml:space="preserve"> "General Packet Radio Service (GPRS) enhancements for Evolved Universal Terrestrial Radio Access Network (E-UTRAN) access".</w:t>
      </w:r>
    </w:p>
    <w:p w14:paraId="539D1B7F" w14:textId="7B31AEBA"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A2185B" w:rsidRPr="00CA32B7">
        <w:t>3GPP</w:t>
      </w:r>
      <w:r w:rsidR="00A2185B">
        <w:t> </w:t>
      </w:r>
      <w:r w:rsidR="00A2185B" w:rsidRPr="00CA32B7">
        <w:t>TS</w:t>
      </w:r>
      <w:r w:rsidR="00A2185B">
        <w:t> 36</w:t>
      </w:r>
      <w:r w:rsidR="00A2185B" w:rsidRPr="00CA32B7">
        <w:t>.</w:t>
      </w:r>
      <w:r w:rsidR="00A2185B">
        <w:t>300</w:t>
      </w:r>
      <w:r w:rsidR="00A2185B"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25CB27A7" w:rsidR="00B10B21" w:rsidRPr="00CA32B7" w:rsidRDefault="00B10B21" w:rsidP="00B10B21">
      <w:pPr>
        <w:pStyle w:val="EX"/>
      </w:pPr>
      <w:r w:rsidRPr="00CA32B7">
        <w:t>[</w:t>
      </w:r>
      <w:r>
        <w:t>8</w:t>
      </w:r>
      <w:r w:rsidRPr="00CA32B7">
        <w:t>]</w:t>
      </w:r>
      <w:r w:rsidRPr="00CA32B7">
        <w:tab/>
      </w:r>
      <w:r w:rsidR="00A2185B" w:rsidRPr="00CA32B7">
        <w:t>3GPP</w:t>
      </w:r>
      <w:r w:rsidR="00A2185B">
        <w:t> </w:t>
      </w:r>
      <w:r w:rsidR="00A2185B">
        <w:rPr>
          <w:lang w:val="en-US"/>
        </w:rPr>
        <w:t>TS</w:t>
      </w:r>
      <w:r w:rsidR="00A2185B">
        <w:t> </w:t>
      </w:r>
      <w:r w:rsidR="00A2185B">
        <w:rPr>
          <w:lang w:val="en-US"/>
        </w:rPr>
        <w:t>23.273</w:t>
      </w:r>
      <w:r w:rsidR="00A2185B" w:rsidRPr="00CA32B7">
        <w:t>:</w:t>
      </w:r>
      <w:r w:rsidRPr="00CA32B7">
        <w:t xml:space="preserve"> "</w:t>
      </w:r>
      <w:r>
        <w:t>5G System (5GS) Location Services (LCS); Stage 2</w:t>
      </w:r>
      <w:r w:rsidRPr="00CA32B7">
        <w:t>".</w:t>
      </w:r>
    </w:p>
    <w:p w14:paraId="71AC49FC" w14:textId="7601E4D9" w:rsidR="00206175" w:rsidRPr="00CA32B7" w:rsidRDefault="00206175" w:rsidP="00206175">
      <w:pPr>
        <w:pStyle w:val="EX"/>
      </w:pPr>
      <w:r>
        <w:t>[9</w:t>
      </w:r>
      <w:r w:rsidRPr="00CA32B7">
        <w:t>]</w:t>
      </w:r>
      <w:r w:rsidRPr="00CA32B7">
        <w:tab/>
      </w:r>
      <w:r w:rsidR="00A2185B" w:rsidRPr="00CA32B7">
        <w:t>3GPP</w:t>
      </w:r>
      <w:r w:rsidR="00A2185B">
        <w:t> </w:t>
      </w:r>
      <w:r w:rsidR="00A2185B" w:rsidRPr="00CA32B7">
        <w:t>TS</w:t>
      </w:r>
      <w:r w:rsidR="00A2185B">
        <w:t> </w:t>
      </w:r>
      <w:r w:rsidR="00A2185B" w:rsidRPr="00CA32B7">
        <w:t>23.50</w:t>
      </w:r>
      <w:r w:rsidR="00A2185B">
        <w:t>3</w:t>
      </w:r>
      <w:r w:rsidR="00A2185B" w:rsidRPr="00CA32B7">
        <w:t>:</w:t>
      </w:r>
      <w:r w:rsidRPr="00CA32B7">
        <w:t xml:space="preserve"> "</w:t>
      </w:r>
      <w:r>
        <w:t>Policy and charging control framework for the 5G System (5GS); Stage 2</w:t>
      </w:r>
      <w:r w:rsidRPr="00CA32B7">
        <w:t>".</w:t>
      </w:r>
    </w:p>
    <w:p w14:paraId="018133D3" w14:textId="0924D4CA" w:rsidR="00A2185B" w:rsidRPr="00CA32B7" w:rsidRDefault="00A2185B" w:rsidP="00A2185B">
      <w:pPr>
        <w:pStyle w:val="EX"/>
      </w:pPr>
      <w:r>
        <w:t>[</w:t>
      </w:r>
      <w:r>
        <w:t>10</w:t>
      </w:r>
      <w:r w:rsidRPr="00CA32B7">
        <w:t>]</w:t>
      </w:r>
      <w:r w:rsidRPr="00CA32B7">
        <w:tab/>
        <w:t>3GPP</w:t>
      </w:r>
      <w:r>
        <w:t> </w:t>
      </w:r>
      <w:r w:rsidRPr="00CA32B7">
        <w:t>TS</w:t>
      </w:r>
      <w:r>
        <w:t> 3</w:t>
      </w:r>
      <w:r w:rsidRPr="00CA32B7">
        <w:t>3.</w:t>
      </w:r>
      <w:r>
        <w:t>256</w:t>
      </w:r>
      <w:r w:rsidRPr="00CA32B7">
        <w:t>: "</w:t>
      </w:r>
      <w:r>
        <w:t xml:space="preserve">Security aspects of </w:t>
      </w:r>
      <w:proofErr w:type="spellStart"/>
      <w:r>
        <w:t>Uncrewed</w:t>
      </w:r>
      <w:proofErr w:type="spellEnd"/>
      <w:r>
        <w:t xml:space="preserve"> Aerial Systems (UAS)</w:t>
      </w:r>
      <w:r w:rsidRPr="00CA32B7">
        <w:t>".</w:t>
      </w:r>
    </w:p>
    <w:p w14:paraId="781AB7F6" w14:textId="15B79C78" w:rsidR="00080512" w:rsidRPr="00CA32B7" w:rsidRDefault="00080512">
      <w:pPr>
        <w:pStyle w:val="Heading1"/>
      </w:pPr>
      <w:bookmarkStart w:id="69" w:name="_Toc83205923"/>
      <w:r w:rsidRPr="00CA32B7">
        <w:lastRenderedPageBreak/>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1F30391D" w14:textId="77777777" w:rsidR="00FF7EE0" w:rsidRPr="00CA32B7" w:rsidRDefault="00FF7EE0" w:rsidP="00FF7EE0">
      <w:pPr>
        <w:pStyle w:val="Heading2"/>
      </w:pPr>
      <w:bookmarkStart w:id="70" w:name="_Toc435670427"/>
      <w:bookmarkStart w:id="71" w:name="_Toc64385447"/>
      <w:bookmarkStart w:id="72" w:name="_Toc64529597"/>
      <w:bookmarkStart w:id="73" w:name="_Toc21087533"/>
      <w:bookmarkStart w:id="74" w:name="_Toc23326066"/>
      <w:bookmarkStart w:id="75" w:name="_Toc25934656"/>
      <w:bookmarkStart w:id="76" w:name="_Toc26337036"/>
      <w:bookmarkStart w:id="77" w:name="_Toc31114283"/>
      <w:bookmarkStart w:id="78" w:name="_Toc43392558"/>
      <w:bookmarkStart w:id="79" w:name="_Toc43475354"/>
      <w:bookmarkStart w:id="80" w:name="_Toc50558958"/>
      <w:bookmarkStart w:id="81" w:name="_Toc54940313"/>
      <w:bookmarkStart w:id="82" w:name="_Toc54952028"/>
      <w:bookmarkStart w:id="83" w:name="_Toc57233476"/>
      <w:bookmarkStart w:id="84" w:name="_Toc83205924"/>
      <w:r w:rsidRPr="00CA32B7">
        <w:t>3.1</w:t>
      </w:r>
      <w:r w:rsidRPr="00CA32B7">
        <w:tab/>
        <w:t>Definitions</w:t>
      </w:r>
      <w:bookmarkEnd w:id="70"/>
      <w:bookmarkEnd w:id="71"/>
      <w:bookmarkEnd w:id="72"/>
      <w:bookmarkEnd w:id="84"/>
    </w:p>
    <w:p w14:paraId="180BDAA4" w14:textId="75226917" w:rsidR="00FF7EE0" w:rsidRPr="00CA32B7" w:rsidRDefault="00FF7EE0" w:rsidP="00FF7EE0">
      <w:r w:rsidRPr="00CA32B7">
        <w:t xml:space="preserve">For the purposes of the present document, the terms and definitions given in </w:t>
      </w:r>
      <w:r w:rsidR="00A2185B" w:rsidRPr="00CA32B7">
        <w:t>TR</w:t>
      </w:r>
      <w:r w:rsidR="00A2185B">
        <w:t> </w:t>
      </w:r>
      <w:r w:rsidR="00A2185B" w:rsidRPr="00CA32B7">
        <w:t>21.905</w:t>
      </w:r>
      <w:r w:rsidR="00A2185B">
        <w:t> </w:t>
      </w:r>
      <w:r w:rsidR="00A2185B" w:rsidRPr="00CA32B7">
        <w:t>[</w:t>
      </w:r>
      <w:r w:rsidRPr="00CA32B7">
        <w:t xml:space="preserve">1] and the following apply. A term defined in the present document takes precedence over the definition of the same term, if any, in </w:t>
      </w:r>
      <w:r w:rsidR="00A2185B" w:rsidRPr="00CA32B7">
        <w:t>TR</w:t>
      </w:r>
      <w:r w:rsidR="00A2185B">
        <w:t> </w:t>
      </w:r>
      <w:r w:rsidR="00A2185B" w:rsidRPr="00CA32B7">
        <w:t>21.905</w:t>
      </w:r>
      <w:r w:rsidR="00A2185B">
        <w:t> </w:t>
      </w:r>
      <w:r w:rsidR="00A2185B" w:rsidRPr="00CA32B7">
        <w:t>[</w:t>
      </w:r>
      <w:r w:rsidRPr="00CA32B7">
        <w:t>1]</w:t>
      </w:r>
      <w:r w:rsidR="00322E68" w:rsidRPr="00CA32B7">
        <w:t xml:space="preserve"> or </w:t>
      </w:r>
      <w:r w:rsidR="00A2185B" w:rsidRPr="00CA32B7">
        <w:t>TS</w:t>
      </w:r>
      <w:r w:rsidR="00A2185B">
        <w:t> </w:t>
      </w:r>
      <w:r w:rsidR="00A2185B" w:rsidRPr="00CA32B7">
        <w:t>23.501</w:t>
      </w:r>
      <w:r w:rsidR="00A2185B">
        <w:t> </w:t>
      </w:r>
      <w:r w:rsidR="00A2185B" w:rsidRPr="00CA32B7">
        <w:t>[</w:t>
      </w:r>
      <w:r w:rsidR="00322E68" w:rsidRPr="00CA32B7">
        <w:t>2]</w:t>
      </w:r>
      <w:r w:rsidRPr="00CA32B7">
        <w:t>.</w:t>
      </w:r>
    </w:p>
    <w:p w14:paraId="415ADA68" w14:textId="77777777" w:rsidR="00206175" w:rsidRPr="00CA32B7" w:rsidRDefault="00322E68" w:rsidP="00322E68">
      <w:bookmarkStart w:id="85" w:name="_Toc21087535"/>
      <w:bookmarkStart w:id="86" w:name="_Toc23326068"/>
      <w:bookmarkStart w:id="87" w:name="_Toc25934658"/>
      <w:bookmarkStart w:id="88" w:name="_Toc26337038"/>
      <w:bookmarkStart w:id="89" w:name="_Toc31114285"/>
      <w:bookmarkStart w:id="90" w:name="_Toc43392559"/>
      <w:bookmarkStart w:id="91" w:name="_Toc43475355"/>
      <w:bookmarkStart w:id="92" w:name="_Toc50558959"/>
      <w:bookmarkStart w:id="93" w:name="_Toc54940314"/>
      <w:bookmarkStart w:id="94" w:name="_Toc54952029"/>
      <w:bookmarkStart w:id="95" w:name="_Toc57233477"/>
      <w:bookmarkEnd w:id="73"/>
      <w:bookmarkEnd w:id="74"/>
      <w:bookmarkEnd w:id="75"/>
      <w:bookmarkEnd w:id="76"/>
      <w:bookmarkEnd w:id="77"/>
      <w:bookmarkEnd w:id="78"/>
      <w:bookmarkEnd w:id="79"/>
      <w:bookmarkEnd w:id="80"/>
      <w:bookmarkEnd w:id="81"/>
      <w:bookmarkEnd w:id="82"/>
      <w:bookmarkEnd w:id="83"/>
      <w:r w:rsidRPr="00CA32B7">
        <w:rPr>
          <w:b/>
          <w:bCs/>
        </w:rPr>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lastRenderedPageBreak/>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proofErr w:type="spellStart"/>
      <w:r w:rsidRPr="00CA32B7">
        <w:rPr>
          <w:b/>
          <w:bCs/>
        </w:rPr>
        <w:t>Uncrewed</w:t>
      </w:r>
      <w:proofErr w:type="spellEnd"/>
      <w:r w:rsidRPr="00CA32B7">
        <w:rPr>
          <w:b/>
          <w:bCs/>
        </w:rPr>
        <w:t xml:space="preserve"> Aerial System (UAS):</w:t>
      </w:r>
      <w:r w:rsidRPr="00CA32B7">
        <w:t xml:space="preserve"> Composed of </w:t>
      </w:r>
      <w:proofErr w:type="spellStart"/>
      <w:r w:rsidRPr="00CA32B7">
        <w:t>Uncrewed</w:t>
      </w:r>
      <w:proofErr w:type="spellEnd"/>
      <w:r w:rsidRPr="00CA32B7">
        <w:t xml:space="preserve">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session, and performed during the establishment of a PDN connection.</w:t>
      </w:r>
    </w:p>
    <w:p w14:paraId="04884DF3" w14:textId="057CE45E" w:rsidR="00080512" w:rsidRPr="00CA32B7" w:rsidRDefault="00080512">
      <w:pPr>
        <w:pStyle w:val="Heading2"/>
      </w:pPr>
      <w:bookmarkStart w:id="96" w:name="_Toc83205925"/>
      <w:r w:rsidRPr="00CA32B7">
        <w:t>3.</w:t>
      </w:r>
      <w:r w:rsidR="00A80B90" w:rsidRPr="00CA32B7">
        <w:t>2</w:t>
      </w:r>
      <w:r w:rsidRPr="00CA32B7">
        <w:tab/>
        <w:t>Abbreviations</w:t>
      </w:r>
      <w:bookmarkEnd w:id="85"/>
      <w:bookmarkEnd w:id="86"/>
      <w:bookmarkEnd w:id="87"/>
      <w:bookmarkEnd w:id="88"/>
      <w:bookmarkEnd w:id="89"/>
      <w:bookmarkEnd w:id="90"/>
      <w:bookmarkEnd w:id="91"/>
      <w:bookmarkEnd w:id="92"/>
      <w:bookmarkEnd w:id="93"/>
      <w:bookmarkEnd w:id="94"/>
      <w:bookmarkEnd w:id="95"/>
      <w:bookmarkEnd w:id="96"/>
    </w:p>
    <w:p w14:paraId="7C231ADF" w14:textId="39404F4F" w:rsidR="00080512" w:rsidRPr="00CA32B7" w:rsidRDefault="00080512">
      <w:pPr>
        <w:keepNext/>
      </w:pPr>
      <w:r w:rsidRPr="00CA32B7">
        <w:t>For the purposes of the present document, the abb</w:t>
      </w:r>
      <w:r w:rsidR="004D3578" w:rsidRPr="00CA32B7">
        <w:t xml:space="preserve">reviations given in </w:t>
      </w:r>
      <w:r w:rsidR="00A2185B" w:rsidRPr="00CA32B7">
        <w:t>TR</w:t>
      </w:r>
      <w:r w:rsidR="00A2185B">
        <w:t> </w:t>
      </w:r>
      <w:r w:rsidR="00A2185B" w:rsidRPr="00CA32B7">
        <w:t>21.905</w:t>
      </w:r>
      <w:r w:rsidR="00A2185B">
        <w:t> </w:t>
      </w:r>
      <w:r w:rsidR="00A2185B"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A2185B" w:rsidRPr="00CA32B7">
        <w:t>TR</w:t>
      </w:r>
      <w:r w:rsidR="00A2185B">
        <w:t> </w:t>
      </w:r>
      <w:r w:rsidR="00A2185B" w:rsidRPr="00CA32B7">
        <w:t>21.905</w:t>
      </w:r>
      <w:r w:rsidR="00A2185B">
        <w:t> </w:t>
      </w:r>
      <w:r w:rsidR="00A2185B"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r>
      <w:proofErr w:type="spellStart"/>
      <w:r w:rsidRPr="00CA32B7">
        <w:t>Uncrewed</w:t>
      </w:r>
      <w:proofErr w:type="spellEnd"/>
      <w:r w:rsidRPr="00CA32B7">
        <w:t xml:space="preserve"> Aerial System</w:t>
      </w:r>
    </w:p>
    <w:p w14:paraId="7CF64554" w14:textId="77777777" w:rsidR="00322E68" w:rsidRPr="00CA32B7" w:rsidRDefault="00322E68" w:rsidP="00322E68">
      <w:pPr>
        <w:pStyle w:val="EW"/>
      </w:pPr>
      <w:r w:rsidRPr="00CA32B7">
        <w:t>UAV</w:t>
      </w:r>
      <w:r w:rsidRPr="00CA32B7">
        <w:tab/>
      </w:r>
      <w:proofErr w:type="spellStart"/>
      <w:r w:rsidRPr="00CA32B7">
        <w:t>Uncrewed</w:t>
      </w:r>
      <w:proofErr w:type="spellEnd"/>
      <w:r w:rsidRPr="00CA32B7">
        <w:t xml:space="preserve">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r>
      <w:proofErr w:type="spellStart"/>
      <w:r w:rsidRPr="00CA32B7">
        <w:t>Uncrewed</w:t>
      </w:r>
      <w:proofErr w:type="spellEnd"/>
      <w:r w:rsidRPr="00CA32B7">
        <w:t xml:space="preserve">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7" w:name="clause4"/>
      <w:bookmarkStart w:id="98" w:name="_Toc343594443"/>
      <w:bookmarkStart w:id="99" w:name="_Toc372246772"/>
      <w:bookmarkStart w:id="100" w:name="_Toc64385449"/>
      <w:bookmarkStart w:id="101" w:name="_Toc64529599"/>
      <w:bookmarkStart w:id="102" w:name="historyclause"/>
      <w:bookmarkStart w:id="103" w:name="_Toc83205926"/>
      <w:bookmarkEnd w:id="97"/>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8"/>
      <w:bookmarkEnd w:id="99"/>
      <w:bookmarkEnd w:id="100"/>
      <w:bookmarkEnd w:id="101"/>
      <w:bookmarkEnd w:id="103"/>
    </w:p>
    <w:p w14:paraId="13D03176" w14:textId="77777777" w:rsidR="00FF7EE0" w:rsidRPr="00CA32B7" w:rsidRDefault="00FF7EE0" w:rsidP="00FF7EE0">
      <w:pPr>
        <w:pStyle w:val="Heading2"/>
      </w:pPr>
      <w:bookmarkStart w:id="104" w:name="_Toc343594444"/>
      <w:bookmarkStart w:id="105" w:name="_Toc372246773"/>
      <w:bookmarkStart w:id="106" w:name="_Toc64385450"/>
      <w:bookmarkStart w:id="107" w:name="_Toc64529600"/>
      <w:bookmarkStart w:id="108" w:name="_Toc83205927"/>
      <w:r w:rsidRPr="00CA32B7">
        <w:t>4.1</w:t>
      </w:r>
      <w:r w:rsidRPr="00CA32B7">
        <w:tab/>
        <w:t xml:space="preserve">General </w:t>
      </w:r>
      <w:r w:rsidRPr="00CA32B7">
        <w:rPr>
          <w:rFonts w:eastAsia="Malgun Gothic" w:hint="eastAsia"/>
          <w:lang w:eastAsia="ko-KR"/>
        </w:rPr>
        <w:t>c</w:t>
      </w:r>
      <w:r w:rsidRPr="00CA32B7">
        <w:t>oncept</w:t>
      </w:r>
      <w:bookmarkEnd w:id="104"/>
      <w:bookmarkEnd w:id="105"/>
      <w:bookmarkEnd w:id="106"/>
      <w:bookmarkEnd w:id="107"/>
      <w:bookmarkEnd w:id="108"/>
    </w:p>
    <w:p w14:paraId="72139BF0" w14:textId="77777777" w:rsidR="00322E68" w:rsidRPr="00CA32B7" w:rsidRDefault="00322E68" w:rsidP="00322E68">
      <w:pPr>
        <w:rPr>
          <w:lang w:val="en-US"/>
        </w:rPr>
      </w:pPr>
      <w:bookmarkStart w:id="109" w:name="_Toc343594445"/>
      <w:bookmarkStart w:id="110" w:name="_Toc372246774"/>
      <w:bookmarkStart w:id="111" w:name="_Toc64385451"/>
      <w:bookmarkStart w:id="112"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lastRenderedPageBreak/>
        <w:t>-</w:t>
      </w:r>
      <w:r w:rsidRPr="00CA32B7">
        <w:rPr>
          <w:lang w:val="en-US"/>
        </w:rPr>
        <w:tab/>
        <w:t>Authentication and authorization of a UAV with the USS during 5GS registration (optional).</w:t>
      </w:r>
    </w:p>
    <w:p w14:paraId="6EB12F87" w14:textId="78F87E32"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r w:rsidR="000D7FFA">
        <w:rPr>
          <w:lang w:val="en-US"/>
        </w:rPr>
        <w:t>,</w:t>
      </w:r>
      <w:r w:rsidRPr="00CA32B7">
        <w:rPr>
          <w:lang w:val="en-US"/>
        </w:rPr>
        <w:t xml:space="preserve"> </w:t>
      </w:r>
      <w:r w:rsidR="000D7FFA">
        <w:rPr>
          <w:lang w:val="en-US"/>
        </w:rPr>
        <w:t>if a</w:t>
      </w:r>
      <w:r w:rsidR="000D7FFA" w:rsidRPr="00CA32B7">
        <w:rPr>
          <w:lang w:val="en-US"/>
        </w:rPr>
        <w:t>uthentication and authorization</w:t>
      </w:r>
      <w:r w:rsidR="000D7FFA">
        <w:rPr>
          <w:lang w:val="en-US"/>
        </w:rPr>
        <w:t xml:space="preserve"> has not been performed at 5GS </w:t>
      </w:r>
      <w:proofErr w:type="spellStart"/>
      <w:r w:rsidR="000D7FFA">
        <w:rPr>
          <w:lang w:val="en-US"/>
        </w:rPr>
        <w:t>registation</w:t>
      </w:r>
      <w:proofErr w:type="spellEnd"/>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 Unknown UAV tracking mode. The 3GPP system supports geofencing (for in-flight UAV) and geocaging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3" w:name="_Toc83205928"/>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9"/>
      <w:bookmarkEnd w:id="110"/>
      <w:bookmarkEnd w:id="111"/>
      <w:bookmarkEnd w:id="112"/>
      <w:bookmarkEnd w:id="113"/>
    </w:p>
    <w:p w14:paraId="2787A21E" w14:textId="61183796" w:rsidR="00322E68" w:rsidRPr="00CA32B7" w:rsidRDefault="00322E68" w:rsidP="00322E68">
      <w:pPr>
        <w:pStyle w:val="Heading3"/>
      </w:pPr>
      <w:bookmarkStart w:id="114" w:name="_Toc66381055"/>
      <w:bookmarkStart w:id="115" w:name="_Toc343594455"/>
      <w:bookmarkStart w:id="116" w:name="_Toc372246780"/>
      <w:bookmarkStart w:id="117" w:name="_Toc64385452"/>
      <w:bookmarkStart w:id="118" w:name="_Toc64529602"/>
      <w:bookmarkStart w:id="119" w:name="_Toc83205929"/>
      <w:r w:rsidRPr="00CA32B7">
        <w:t>4.2.1</w:t>
      </w:r>
      <w:r w:rsidRPr="00CA32B7">
        <w:tab/>
        <w:t>General</w:t>
      </w:r>
      <w:bookmarkEnd w:id="114"/>
      <w:bookmarkEnd w:id="119"/>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20"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0"/>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lastRenderedPageBreak/>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31ACA443"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A2185B" w:rsidRPr="00CA32B7">
        <w:t>TS</w:t>
      </w:r>
      <w:r w:rsidR="00A2185B">
        <w:t> </w:t>
      </w:r>
      <w:r w:rsidR="00A2185B" w:rsidRPr="00CA32B7">
        <w:t>36.300</w:t>
      </w:r>
      <w:r w:rsidR="00A2185B">
        <w:t> </w:t>
      </w:r>
      <w:r w:rsidR="00A2185B" w:rsidRPr="00CA32B7">
        <w:t>[</w:t>
      </w:r>
      <w:r w:rsidR="00CA32B7">
        <w:t>7</w:t>
      </w:r>
      <w:r w:rsidRPr="00CA32B7">
        <w:t>].</w:t>
      </w:r>
    </w:p>
    <w:p w14:paraId="6F146836" w14:textId="5CCF6E37" w:rsidR="00322E68" w:rsidRPr="00CA32B7" w:rsidRDefault="00322E68" w:rsidP="00322E68">
      <w:pPr>
        <w:pStyle w:val="B1"/>
      </w:pPr>
      <w:r w:rsidRPr="00CA32B7">
        <w:t>-</w:t>
      </w:r>
      <w:r w:rsidRPr="00CA32B7">
        <w:tab/>
      </w:r>
      <w:r w:rsidR="00820E24">
        <w:t>NOTE 2: 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1" w:name="_Toc66381056"/>
      <w:bookmarkStart w:id="122" w:name="_Toc83205930"/>
      <w:r w:rsidRPr="00CA32B7">
        <w:t>4.2.2</w:t>
      </w:r>
      <w:r w:rsidRPr="00CA32B7">
        <w:tab/>
        <w:t>Logical UAV Reference Architecture</w:t>
      </w:r>
      <w:bookmarkEnd w:id="121"/>
      <w:bookmarkEnd w:id="122"/>
    </w:p>
    <w:p w14:paraId="038F030B" w14:textId="1CC41FCE" w:rsidR="00322E68" w:rsidRPr="00CA32B7" w:rsidRDefault="007A5E8B" w:rsidP="00322E68">
      <w:pPr>
        <w:pStyle w:val="TH"/>
      </w:pPr>
      <w:r w:rsidRPr="00CA32B7">
        <w:object w:dxaOrig="5911" w:dyaOrig="3136" w14:anchorId="68022997">
          <v:shape id="_x0000_i1025" type="#_x0000_t75" style="width:350.25pt;height:182.25pt" o:ole="">
            <v:imagedata r:id="rId16" o:title=""/>
          </v:shape>
          <o:OLEObject Type="Embed" ProgID="Visio.Drawing.15" ShapeID="_x0000_i1025" DrawAspect="Content" ObjectID="_1693819038" r:id="rId17"/>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lastRenderedPageBreak/>
        <w:t>NOTE</w:t>
      </w:r>
      <w:r w:rsidR="00206175" w:rsidRPr="00206175">
        <w:t> 1</w:t>
      </w:r>
      <w:r w:rsidRPr="00206175">
        <w:t>:</w:t>
      </w:r>
      <w:r w:rsidR="00206175" w:rsidRPr="00206175">
        <w:tab/>
        <w:t>P</w:t>
      </w:r>
      <w:r w:rsidRPr="00206175">
        <w:t>rovisioning of UAS services over EPC is based on the use of an SMF+PGW-C node.</w:t>
      </w:r>
    </w:p>
    <w:p w14:paraId="2C879517" w14:textId="2B04E3ED" w:rsidR="00322E68" w:rsidRPr="00CA32B7" w:rsidRDefault="007A5E8B" w:rsidP="00322E68">
      <w:pPr>
        <w:pStyle w:val="TH"/>
        <w:rPr>
          <w:lang w:eastAsia="zh-CN"/>
        </w:rPr>
      </w:pPr>
      <w:r w:rsidRPr="00CA32B7">
        <w:object w:dxaOrig="8963" w:dyaOrig="5899" w14:anchorId="744EBF89">
          <v:shape id="_x0000_i1026" type="#_x0000_t75" style="width:449.25pt;height:295.5pt" o:ole="">
            <v:imagedata r:id="rId18" o:title=""/>
          </v:shape>
          <o:OLEObject Type="Embed" ProgID="Word.Picture.8" ShapeID="_x0000_i1026" DrawAspect="Content" ObjectID="_1693819039" r:id="rId19"/>
        </w:object>
      </w:r>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3" w:name="_MON_1681291751"/>
    <w:bookmarkEnd w:id="123"/>
    <w:p w14:paraId="12CEAA98" w14:textId="75A8B683" w:rsidR="00322E68" w:rsidRPr="00CA32B7" w:rsidRDefault="007A5E8B" w:rsidP="00322E68">
      <w:pPr>
        <w:pStyle w:val="TH"/>
        <w:rPr>
          <w:lang w:eastAsia="zh-CN"/>
        </w:rPr>
      </w:pPr>
      <w:r w:rsidRPr="00CA32B7">
        <w:object w:dxaOrig="9131" w:dyaOrig="6610" w14:anchorId="23B1443F">
          <v:shape id="_x0000_i1027" type="#_x0000_t75" style="width:456.75pt;height:330.75pt" o:ole="">
            <v:imagedata r:id="rId20" o:title=""/>
          </v:shape>
          <o:OLEObject Type="Embed" ProgID="Word.Picture.8" ShapeID="_x0000_i1027" DrawAspect="Content" ObjectID="_1693819040" r:id="rId21"/>
        </w:object>
      </w:r>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24" w:name="_Toc66381057"/>
      <w:bookmarkStart w:id="125" w:name="_Toc83205931"/>
      <w:r w:rsidRPr="00CA32B7">
        <w:t>4.2.3</w:t>
      </w:r>
      <w:r w:rsidRPr="00CA32B7">
        <w:tab/>
        <w:t>5GS Non-roaming Reference Architecture</w:t>
      </w:r>
      <w:bookmarkEnd w:id="124"/>
      <w:bookmarkEnd w:id="125"/>
    </w:p>
    <w:p w14:paraId="7A6E8DB6" w14:textId="76A94CC3" w:rsidR="00322E68" w:rsidRPr="00CA32B7" w:rsidRDefault="00C3711C" w:rsidP="00322E68">
      <w:pPr>
        <w:pStyle w:val="TH"/>
      </w:pPr>
      <w:r w:rsidRPr="00CA32B7">
        <w:object w:dxaOrig="5910" w:dyaOrig="3135" w14:anchorId="377EE333">
          <v:shape id="_x0000_i1028" type="#_x0000_t75" style="width:349.5pt;height:182.25pt" o:ole="">
            <v:imagedata r:id="rId22" o:title=""/>
          </v:shape>
          <o:OLEObject Type="Embed" ProgID="Visio.Drawing.15" ShapeID="_x0000_i1028" DrawAspect="Content" ObjectID="_1693819041" r:id="rId23"/>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6" w:name="_Toc66381058"/>
      <w:bookmarkStart w:id="127" w:name="_Toc83205932"/>
      <w:r w:rsidRPr="00CA32B7">
        <w:t>4.2.4</w:t>
      </w:r>
      <w:r w:rsidRPr="00CA32B7">
        <w:tab/>
        <w:t>5GS Roaming Reference Architecture</w:t>
      </w:r>
      <w:bookmarkEnd w:id="126"/>
      <w:bookmarkEnd w:id="127"/>
    </w:p>
    <w:p w14:paraId="4DEC57B6" w14:textId="57F2BE30" w:rsidR="00322E68" w:rsidRPr="00CA32B7" w:rsidRDefault="00C3711C" w:rsidP="00322E68">
      <w:pPr>
        <w:pStyle w:val="TH"/>
      </w:pPr>
      <w:r w:rsidRPr="00CA32B7">
        <w:object w:dxaOrig="9465" w:dyaOrig="3870" w14:anchorId="4EED7857">
          <v:shape id="_x0000_i1029" type="#_x0000_t75" style="width:479.25pt;height:198pt" o:ole="">
            <v:imagedata r:id="rId24" o:title=""/>
          </v:shape>
          <o:OLEObject Type="Embed" ProgID="Visio.Drawing.11" ShapeID="_x0000_i1029" DrawAspect="Content" ObjectID="_1693819042" r:id="rId25"/>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8" w:name="_Toc20149637"/>
      <w:bookmarkStart w:id="129" w:name="_Toc27846428"/>
      <w:bookmarkStart w:id="130" w:name="_Toc36187552"/>
      <w:bookmarkStart w:id="131" w:name="_Toc45183456"/>
      <w:bookmarkStart w:id="132" w:name="_Toc66381059"/>
      <w:bookmarkStart w:id="133" w:name="_Toc83205933"/>
      <w:r w:rsidRPr="00CA32B7">
        <w:t>4.2.5</w:t>
      </w:r>
      <w:r w:rsidRPr="00CA32B7">
        <w:tab/>
        <w:t>Service-based interfaces</w:t>
      </w:r>
      <w:bookmarkEnd w:id="128"/>
      <w:bookmarkEnd w:id="129"/>
      <w:bookmarkEnd w:id="130"/>
      <w:bookmarkEnd w:id="131"/>
      <w:bookmarkEnd w:id="132"/>
      <w:bookmarkEnd w:id="133"/>
    </w:p>
    <w:p w14:paraId="1479C042" w14:textId="4F7BF5C8" w:rsidR="00206175" w:rsidRPr="00CA32B7" w:rsidRDefault="00322E68" w:rsidP="00322E68">
      <w:r w:rsidRPr="00CA32B7">
        <w:t xml:space="preserve">The 5G System Architecture for UAVs contains the service-based interfaces defined in </w:t>
      </w:r>
      <w:r w:rsidR="00A2185B" w:rsidRPr="00CA32B7">
        <w:t>TS</w:t>
      </w:r>
      <w:r w:rsidR="00A2185B">
        <w:t> </w:t>
      </w:r>
      <w:r w:rsidR="00A2185B" w:rsidRPr="00CA32B7">
        <w:t>23.501</w:t>
      </w:r>
      <w:r w:rsidR="00A2185B">
        <w:t> </w:t>
      </w:r>
      <w:r w:rsidR="00A2185B" w:rsidRPr="00CA32B7">
        <w:t>[</w:t>
      </w:r>
      <w:r w:rsidRPr="00CA32B7">
        <w:t>2]</w:t>
      </w:r>
      <w:r w:rsidR="00C3711C">
        <w:t>.</w:t>
      </w:r>
      <w:bookmarkStart w:id="134" w:name="_Toc20149638"/>
      <w:bookmarkStart w:id="135" w:name="_Toc27846429"/>
      <w:bookmarkStart w:id="136" w:name="_Toc36187553"/>
      <w:bookmarkStart w:id="137" w:name="_Toc45183457"/>
      <w:bookmarkStart w:id="138" w:name="_Toc66381060"/>
    </w:p>
    <w:p w14:paraId="2889C881" w14:textId="1DD16A69" w:rsidR="00322E68" w:rsidRPr="00CA32B7" w:rsidRDefault="00322E68" w:rsidP="00322E68">
      <w:pPr>
        <w:pStyle w:val="Heading3"/>
      </w:pPr>
      <w:bookmarkStart w:id="139" w:name="_Toc83205934"/>
      <w:r w:rsidRPr="00CA32B7">
        <w:t>4.2.6</w:t>
      </w:r>
      <w:r w:rsidRPr="00CA32B7">
        <w:rPr>
          <w:lang w:eastAsia="zh-CN"/>
        </w:rPr>
        <w:tab/>
      </w:r>
      <w:r w:rsidRPr="00CA32B7">
        <w:t>Reference points</w:t>
      </w:r>
      <w:bookmarkEnd w:id="134"/>
      <w:bookmarkEnd w:id="135"/>
      <w:bookmarkEnd w:id="136"/>
      <w:bookmarkEnd w:id="137"/>
      <w:bookmarkEnd w:id="138"/>
      <w:bookmarkEnd w:id="139"/>
    </w:p>
    <w:p w14:paraId="3E9DD42B" w14:textId="1714BEB2" w:rsidR="00206175" w:rsidRPr="00CA32B7" w:rsidRDefault="00322E68" w:rsidP="00206175">
      <w:r w:rsidRPr="00CA32B7">
        <w:t xml:space="preserve">The 5G System Architecture for UAV contains the reference points defined in </w:t>
      </w:r>
      <w:r w:rsidR="00A2185B" w:rsidRPr="00CA32B7">
        <w:t>TS</w:t>
      </w:r>
      <w:r w:rsidR="00A2185B">
        <w:t> </w:t>
      </w:r>
      <w:r w:rsidR="00A2185B" w:rsidRPr="00CA32B7">
        <w:t>23.501</w:t>
      </w:r>
      <w:r w:rsidR="00A2185B">
        <w:t> </w:t>
      </w:r>
      <w:r w:rsidR="00A2185B" w:rsidRPr="00CA32B7">
        <w:t>[</w:t>
      </w:r>
      <w:r w:rsidRPr="00CA32B7">
        <w:t>2]</w:t>
      </w:r>
      <w:r w:rsidR="007A5E8B">
        <w:t>.</w:t>
      </w:r>
    </w:p>
    <w:p w14:paraId="66A16664" w14:textId="47E138C2" w:rsidR="00FF7EE0" w:rsidRPr="00CA32B7" w:rsidRDefault="00FF7EE0" w:rsidP="00FF7EE0">
      <w:pPr>
        <w:pStyle w:val="Heading2"/>
      </w:pPr>
      <w:bookmarkStart w:id="140" w:name="_Toc83205935"/>
      <w:r w:rsidRPr="00CA32B7">
        <w:lastRenderedPageBreak/>
        <w:t>4.</w:t>
      </w:r>
      <w:r w:rsidRPr="00CA32B7">
        <w:rPr>
          <w:rFonts w:eastAsia="Malgun Gothic" w:hint="eastAsia"/>
          <w:lang w:eastAsia="ko-KR"/>
        </w:rPr>
        <w:t>3</w:t>
      </w:r>
      <w:r w:rsidRPr="00CA32B7">
        <w:tab/>
      </w:r>
      <w:bookmarkEnd w:id="115"/>
      <w:bookmarkEnd w:id="116"/>
      <w:r w:rsidRPr="00CA32B7">
        <w:t xml:space="preserve">Functional </w:t>
      </w:r>
      <w:r w:rsidRPr="00CA32B7">
        <w:rPr>
          <w:rFonts w:eastAsia="Malgun Gothic" w:hint="eastAsia"/>
          <w:lang w:eastAsia="ko-KR"/>
        </w:rPr>
        <w:t>e</w:t>
      </w:r>
      <w:r w:rsidRPr="00CA32B7">
        <w:t>ntities</w:t>
      </w:r>
      <w:bookmarkEnd w:id="117"/>
      <w:bookmarkEnd w:id="118"/>
      <w:bookmarkEnd w:id="140"/>
    </w:p>
    <w:p w14:paraId="62767E9B" w14:textId="7865945D" w:rsidR="00322E68" w:rsidRPr="00CA32B7" w:rsidRDefault="00322E68" w:rsidP="00322E68">
      <w:pPr>
        <w:pStyle w:val="Heading3"/>
      </w:pPr>
      <w:bookmarkStart w:id="141" w:name="_Toc66381062"/>
      <w:bookmarkStart w:id="142" w:name="_Toc343594462"/>
      <w:bookmarkStart w:id="143" w:name="_Toc372246783"/>
      <w:bookmarkStart w:id="144" w:name="_Toc64385453"/>
      <w:bookmarkStart w:id="145" w:name="_Toc64529603"/>
      <w:bookmarkStart w:id="146" w:name="_Toc83205936"/>
      <w:r w:rsidRPr="00CA32B7">
        <w:t>4.3.1</w:t>
      </w:r>
      <w:r w:rsidRPr="00CA32B7">
        <w:tab/>
        <w:t>General</w:t>
      </w:r>
      <w:bookmarkEnd w:id="141"/>
      <w:bookmarkEnd w:id="146"/>
    </w:p>
    <w:p w14:paraId="76E3FCFC" w14:textId="16435903" w:rsidR="00322E68" w:rsidRPr="00CA32B7" w:rsidRDefault="00CA32B7" w:rsidP="00322E68">
      <w:r w:rsidRPr="00CA32B7">
        <w:t xml:space="preserve">In addition to the 5GS functional entities defined in </w:t>
      </w:r>
      <w:r w:rsidR="00A2185B" w:rsidRPr="00CA32B7">
        <w:t>TS</w:t>
      </w:r>
      <w:r w:rsidR="00A2185B">
        <w:t> </w:t>
      </w:r>
      <w:r w:rsidR="00A2185B" w:rsidRPr="00CA32B7">
        <w:t>23.501</w:t>
      </w:r>
      <w:r w:rsidR="00A2185B">
        <w:t> </w:t>
      </w:r>
      <w:r w:rsidR="00A2185B" w:rsidRPr="00CA32B7">
        <w:t>[</w:t>
      </w:r>
      <w:r w:rsidRPr="00CA32B7">
        <w:t xml:space="preserve">2] and the EPS functional entities defined in </w:t>
      </w:r>
      <w:r w:rsidR="00A2185B" w:rsidRPr="00CA32B7">
        <w:t>TS</w:t>
      </w:r>
      <w:r w:rsidR="00A2185B">
        <w:t> </w:t>
      </w:r>
      <w:r w:rsidR="00A2185B" w:rsidRPr="00CA32B7">
        <w:t>23.401</w:t>
      </w:r>
      <w:r w:rsidR="00A2185B">
        <w:t> </w:t>
      </w:r>
      <w:r w:rsidR="00A2185B" w:rsidRPr="00CA32B7">
        <w:t>[</w:t>
      </w:r>
      <w:r w:rsidRPr="00CA32B7">
        <w:t>6], the following functional entities are defined for UAS.</w:t>
      </w:r>
    </w:p>
    <w:p w14:paraId="236D5958" w14:textId="77777777" w:rsidR="00322E68" w:rsidRPr="00CA32B7" w:rsidRDefault="00322E68" w:rsidP="00322E68">
      <w:pPr>
        <w:pStyle w:val="Heading3"/>
      </w:pPr>
      <w:bookmarkStart w:id="147" w:name="_Toc66381063"/>
      <w:bookmarkStart w:id="148" w:name="_Toc83205937"/>
      <w:r w:rsidRPr="00CA32B7">
        <w:t>4.3.2</w:t>
      </w:r>
      <w:r w:rsidRPr="00CA32B7">
        <w:tab/>
        <w:t>UAS NF</w:t>
      </w:r>
      <w:bookmarkEnd w:id="147"/>
      <w:bookmarkEnd w:id="148"/>
    </w:p>
    <w:p w14:paraId="350939F2" w14:textId="15098933"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49" w:name="_Hlk64292295"/>
      <w:r w:rsidRPr="00CA32B7">
        <w:t>UAV authentication/authorization, for UAV flight authorization, for UAV-UAVC pairing authorization, and related revocation</w:t>
      </w:r>
      <w:bookmarkEnd w:id="149"/>
      <w:r w:rsidRPr="00CA32B7">
        <w:t>; for location reporting, and control of QoS/traffic filtering for C2 communication.</w:t>
      </w:r>
    </w:p>
    <w:p w14:paraId="184FA183" w14:textId="4995FFBF"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0E8C3286"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A2185B" w:rsidRPr="00CA32B7">
        <w:rPr>
          <w:lang w:eastAsia="x-none"/>
        </w:rPr>
        <w:t>TS</w:t>
      </w:r>
      <w:r w:rsidR="00A2185B">
        <w:rPr>
          <w:lang w:eastAsia="x-none"/>
        </w:rPr>
        <w:t> </w:t>
      </w:r>
      <w:r w:rsidR="00A2185B" w:rsidRPr="00CA32B7">
        <w:rPr>
          <w:lang w:eastAsia="x-none"/>
        </w:rPr>
        <w:t>23.222</w:t>
      </w:r>
      <w:r w:rsidR="00A2185B">
        <w:rPr>
          <w:lang w:eastAsia="x-none"/>
        </w:rPr>
        <w:t> </w:t>
      </w:r>
      <w:r w:rsidR="00A2185B"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0" w:name="_Toc66381064"/>
      <w:bookmarkStart w:id="151" w:name="_Toc83205938"/>
      <w:r w:rsidRPr="00CA32B7">
        <w:t>4.3.3</w:t>
      </w:r>
      <w:r w:rsidRPr="00CA32B7">
        <w:tab/>
        <w:t>UAV</w:t>
      </w:r>
      <w:bookmarkEnd w:id="150"/>
      <w:bookmarkEnd w:id="151"/>
    </w:p>
    <w:p w14:paraId="33D228AC" w14:textId="7DC77748" w:rsidR="00322E68" w:rsidRPr="00CA32B7" w:rsidRDefault="00322E68" w:rsidP="00322E68">
      <w:r w:rsidRPr="00CA32B7">
        <w:t xml:space="preserve">The UAV is a 3GPP UE supporting the UE functionality defined in </w:t>
      </w:r>
      <w:r w:rsidR="00A2185B" w:rsidRPr="00CA32B7">
        <w:t>TS</w:t>
      </w:r>
      <w:r w:rsidR="00A2185B">
        <w:t> </w:t>
      </w:r>
      <w:r w:rsidR="00A2185B" w:rsidRPr="00CA32B7">
        <w:t>23.401</w:t>
      </w:r>
      <w:r w:rsidR="00A2185B">
        <w:t> </w:t>
      </w:r>
      <w:r w:rsidR="00A2185B" w:rsidRPr="00CA32B7">
        <w:t>[</w:t>
      </w:r>
      <w:r w:rsidR="00CA32B7" w:rsidRPr="00CA32B7">
        <w:t>6</w:t>
      </w:r>
      <w:r w:rsidRPr="00CA32B7">
        <w:t xml:space="preserve">] and in </w:t>
      </w:r>
      <w:r w:rsidR="00A2185B" w:rsidRPr="00CA32B7">
        <w:t>TS</w:t>
      </w:r>
      <w:r w:rsidR="00A2185B">
        <w:t> </w:t>
      </w:r>
      <w:r w:rsidR="00A2185B" w:rsidRPr="00CA32B7">
        <w:t>23.501</w:t>
      </w:r>
      <w:r w:rsidR="00A2185B">
        <w:t> </w:t>
      </w:r>
      <w:r w:rsidR="00A2185B"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2" w:name="_Toc66381065"/>
      <w:bookmarkStart w:id="153" w:name="_Toc83205939"/>
      <w:r w:rsidRPr="00CA32B7">
        <w:t>4.3.4</w:t>
      </w:r>
      <w:r w:rsidRPr="00CA32B7">
        <w:tab/>
        <w:t>AMF</w:t>
      </w:r>
      <w:bookmarkEnd w:id="152"/>
      <w:bookmarkEnd w:id="153"/>
    </w:p>
    <w:p w14:paraId="6FB29BB7" w14:textId="737B87E3" w:rsidR="00322E68" w:rsidRPr="00CA32B7" w:rsidRDefault="00322E68" w:rsidP="00322E68">
      <w:r w:rsidRPr="00CA32B7">
        <w:t xml:space="preserve">In addition to the functionality defined in </w:t>
      </w:r>
      <w:r w:rsidR="00A2185B" w:rsidRPr="00CA32B7">
        <w:t>TS</w:t>
      </w:r>
      <w:r w:rsidR="00A2185B">
        <w:t> </w:t>
      </w:r>
      <w:r w:rsidR="00A2185B" w:rsidRPr="00CA32B7">
        <w:t>23.501</w:t>
      </w:r>
      <w:r w:rsidR="00A2185B">
        <w:t> </w:t>
      </w:r>
      <w:r w:rsidR="00A2185B"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4" w:name="_Toc66381066"/>
      <w:bookmarkStart w:id="155" w:name="_Toc83205940"/>
      <w:r w:rsidRPr="00CA32B7">
        <w:t>4.3.5</w:t>
      </w:r>
      <w:r w:rsidRPr="00CA32B7">
        <w:tab/>
        <w:t>SMF</w:t>
      </w:r>
      <w:bookmarkEnd w:id="154"/>
      <w:bookmarkEnd w:id="155"/>
    </w:p>
    <w:p w14:paraId="3E4EC6AC" w14:textId="15C81FEB" w:rsidR="00322E68" w:rsidRPr="00CA32B7" w:rsidRDefault="00322E68" w:rsidP="00322E68">
      <w:r w:rsidRPr="00CA32B7">
        <w:t xml:space="preserve">In addition to the functionality defined in </w:t>
      </w:r>
      <w:r w:rsidR="00A2185B" w:rsidRPr="00CA32B7">
        <w:t>TS</w:t>
      </w:r>
      <w:r w:rsidR="00A2185B">
        <w:t> </w:t>
      </w:r>
      <w:r w:rsidR="00A2185B" w:rsidRPr="00CA32B7">
        <w:t>23.501</w:t>
      </w:r>
      <w:r w:rsidR="00A2185B">
        <w:t> </w:t>
      </w:r>
      <w:r w:rsidR="00A2185B"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408D23E4" w:rsidR="00322E68" w:rsidRPr="00CA32B7" w:rsidRDefault="00322E68" w:rsidP="00322E68">
      <w:pPr>
        <w:pStyle w:val="B1"/>
      </w:pPr>
      <w:r w:rsidRPr="00CA32B7">
        <w:rPr>
          <w:noProof/>
        </w:rPr>
        <w:lastRenderedPageBreak/>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r w:rsidR="001C09E0">
        <w:t>C2 communication</w:t>
      </w:r>
      <w:r w:rsidRPr="00CA32B7">
        <w:t>.</w:t>
      </w:r>
    </w:p>
    <w:p w14:paraId="51433ACF" w14:textId="4BA09959" w:rsidR="00322E68" w:rsidRPr="00CA32B7" w:rsidRDefault="00322E68" w:rsidP="00322E68">
      <w:pPr>
        <w:pStyle w:val="Heading3"/>
      </w:pPr>
      <w:bookmarkStart w:id="156" w:name="_Toc66381067"/>
      <w:bookmarkStart w:id="157" w:name="_Toc83205941"/>
      <w:r w:rsidRPr="00CA32B7">
        <w:t>4.3.6</w:t>
      </w:r>
      <w:r w:rsidR="00874F6E" w:rsidRPr="00CA32B7">
        <w:tab/>
      </w:r>
      <w:r w:rsidRPr="00CA32B7">
        <w:t>SMF+PGW-C</w:t>
      </w:r>
      <w:bookmarkEnd w:id="156"/>
      <w:bookmarkEnd w:id="157"/>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8" w:name="_Toc83205942"/>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2"/>
      <w:bookmarkEnd w:id="143"/>
      <w:bookmarkEnd w:id="144"/>
      <w:bookmarkEnd w:id="145"/>
      <w:bookmarkEnd w:id="158"/>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159" w:name="_Toc64385454"/>
      <w:bookmarkStart w:id="160" w:name="_Toc64529604"/>
    </w:p>
    <w:p w14:paraId="7A0A8E91" w14:textId="77777777" w:rsidR="00FF7EE0" w:rsidRPr="00CA32B7" w:rsidRDefault="00FF7EE0" w:rsidP="00FF7EE0">
      <w:pPr>
        <w:pStyle w:val="Heading3"/>
      </w:pPr>
      <w:bookmarkStart w:id="161" w:name="_Toc83205943"/>
      <w:r w:rsidRPr="00CA32B7">
        <w:t>4.4.1</w:t>
      </w:r>
      <w:r w:rsidRPr="00CA32B7">
        <w:tab/>
        <w:t>Service Operations</w:t>
      </w:r>
      <w:bookmarkEnd w:id="159"/>
      <w:bookmarkEnd w:id="160"/>
      <w:bookmarkEnd w:id="161"/>
    </w:p>
    <w:p w14:paraId="03A4F260" w14:textId="05C80393" w:rsidR="00AF0F12" w:rsidRDefault="00AF0F12" w:rsidP="00AF0F12">
      <w:pPr>
        <w:pStyle w:val="Heading4"/>
      </w:pPr>
      <w:bookmarkStart w:id="162" w:name="_Toc64385455"/>
      <w:bookmarkStart w:id="163" w:name="_Toc64529605"/>
      <w:bookmarkStart w:id="164" w:name="_Toc83205944"/>
      <w:r>
        <w:t>4.4.1.1</w:t>
      </w:r>
      <w:r>
        <w:tab/>
        <w:t>NEF Services</w:t>
      </w:r>
      <w:bookmarkEnd w:id="164"/>
    </w:p>
    <w:p w14:paraId="69F2F5C9" w14:textId="32D4F1DC" w:rsidR="00AF0F12" w:rsidRDefault="00AF0F12" w:rsidP="00AF0F12">
      <w:pPr>
        <w:pStyle w:val="Heading5"/>
      </w:pPr>
      <w:bookmarkStart w:id="165" w:name="_Toc83205945"/>
      <w:r>
        <w:t>4.4.1.1.1</w:t>
      </w:r>
      <w:r>
        <w:tab/>
        <w:t>General</w:t>
      </w:r>
      <w:bookmarkEnd w:id="165"/>
    </w:p>
    <w:p w14:paraId="28CC009B" w14:textId="4D58D711" w:rsidR="00AF0F12" w:rsidRDefault="00206175" w:rsidP="00AF0F12">
      <w:pPr>
        <w:rPr>
          <w:rFonts w:eastAsiaTheme="minorEastAsia"/>
          <w:lang w:eastAsia="zh-CN"/>
        </w:rPr>
      </w:pPr>
      <w:r>
        <w:rPr>
          <w:rFonts w:eastAsiaTheme="minorEastAsia"/>
          <w:lang w:eastAsia="zh-CN"/>
        </w:rPr>
        <w:t xml:space="preserve">In addition to those defined in </w:t>
      </w:r>
      <w:r w:rsidR="00A2185B">
        <w:rPr>
          <w:rFonts w:eastAsiaTheme="minorEastAsia"/>
          <w:lang w:eastAsia="zh-CN"/>
        </w:rPr>
        <w:t>TS 23.501 [</w:t>
      </w:r>
      <w:r>
        <w:rPr>
          <w:rFonts w:eastAsiaTheme="minorEastAsia"/>
          <w:lang w:eastAsia="zh-CN"/>
        </w:rPr>
        <w:t xml:space="preserve">2] clause 7.2.8 and </w:t>
      </w:r>
      <w:r w:rsidR="00A2185B">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206175" w:rsidRDefault="00206175"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66"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09D78B89" w:rsidR="00206175" w:rsidRDefault="00B66D1E" w:rsidP="00435B2A">
            <w:pPr>
              <w:pStyle w:val="TAL"/>
              <w:rPr>
                <w:rFonts w:eastAsiaTheme="minorEastAsia"/>
                <w:lang w:eastAsia="zh-CN"/>
              </w:rPr>
            </w:pPr>
            <w:r>
              <w:rPr>
                <w:rFonts w:eastAsiaTheme="minorEastAsia"/>
                <w:lang w:eastAsia="zh-CN"/>
              </w:rPr>
              <w:t>notification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66"/>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7" w:name="_Toc83205946"/>
      <w:r>
        <w:t>4.4.1.1.2</w:t>
      </w:r>
      <w:r>
        <w:tab/>
      </w:r>
      <w:proofErr w:type="spellStart"/>
      <w:r>
        <w:t>Nnef_Authentication</w:t>
      </w:r>
      <w:proofErr w:type="spellEnd"/>
      <w:r>
        <w:t xml:space="preserve"> service</w:t>
      </w:r>
      <w:bookmarkEnd w:id="167"/>
    </w:p>
    <w:p w14:paraId="5CD8E20C" w14:textId="24541365" w:rsidR="00AF0F12" w:rsidRDefault="00AF0F12" w:rsidP="00AF0F12">
      <w:pPr>
        <w:pStyle w:val="Heading6"/>
      </w:pPr>
      <w:bookmarkStart w:id="168" w:name="_Toc83205947"/>
      <w:r>
        <w:t>4.4.1.1.2.1</w:t>
      </w:r>
      <w:r>
        <w:tab/>
        <w:t>General</w:t>
      </w:r>
      <w:bookmarkEnd w:id="168"/>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41B2193B" w14:textId="08ECC7E4" w:rsidR="00AF0F12" w:rsidRDefault="00AF0F12" w:rsidP="00AF0F12">
      <w:pPr>
        <w:pStyle w:val="Heading6"/>
        <w:rPr>
          <w:rFonts w:eastAsia="SimSun"/>
        </w:rPr>
      </w:pPr>
      <w:bookmarkStart w:id="169" w:name="_Toc83205948"/>
      <w:r>
        <w:t>4.4.1.1.2.2</w:t>
      </w:r>
      <w:r>
        <w:tab/>
      </w:r>
      <w:proofErr w:type="spellStart"/>
      <w:r>
        <w:t>Nnef_Authentication_</w:t>
      </w:r>
      <w:r>
        <w:rPr>
          <w:rFonts w:eastAsiaTheme="minorEastAsia"/>
          <w:lang w:eastAsia="zh-CN"/>
        </w:rPr>
        <w:t>authenticate</w:t>
      </w:r>
      <w:proofErr w:type="spellEnd"/>
      <w:r>
        <w:rPr>
          <w:rFonts w:eastAsiaTheme="minorEastAsia"/>
          <w:lang w:eastAsia="zh-CN"/>
        </w:rPr>
        <w:t xml:space="preserve"> service operation</w:t>
      </w:r>
      <w:bookmarkEnd w:id="169"/>
    </w:p>
    <w:p w14:paraId="687EC36C" w14:textId="3B02C63D" w:rsidR="00AF0F12" w:rsidRPr="00206175" w:rsidRDefault="00AF0F12" w:rsidP="00AF0F12">
      <w:r>
        <w:rPr>
          <w:b/>
        </w:rPr>
        <w:t xml:space="preserve">Service operation name: </w:t>
      </w:r>
      <w:proofErr w:type="spellStart"/>
      <w:r>
        <w:t>Nnef_Authentication_</w:t>
      </w:r>
      <w:r>
        <w:rPr>
          <w:rFonts w:eastAsiaTheme="minorEastAsia"/>
          <w:lang w:eastAsia="zh-CN"/>
        </w:rPr>
        <w:t>authenticate</w:t>
      </w:r>
      <w:r w:rsidR="001A4F70">
        <w:rPr>
          <w:rFonts w:eastAsiaTheme="minorEastAsia"/>
          <w:lang w:eastAsia="zh-CN"/>
        </w:rPr>
        <w:t>_authorize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3F3E72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B350B8">
        <w:rPr>
          <w:lang w:eastAsia="zh-CN"/>
        </w:rPr>
        <w:t xml:space="preserve"> </w:t>
      </w:r>
      <w:r w:rsidR="00B350B8">
        <w:t>(i.e. CAA-Level UAV ID)</w:t>
      </w:r>
      <w:r>
        <w:rPr>
          <w:lang w:eastAsia="zh-CN"/>
        </w:rPr>
        <w:t xml:space="preserve">, </w:t>
      </w:r>
      <w:r w:rsidRPr="00206175">
        <w:t>GPSI.</w:t>
      </w:r>
    </w:p>
    <w:p w14:paraId="21EBE344" w14:textId="4C66D22A" w:rsidR="00AF0F12" w:rsidRDefault="00AF0F12" w:rsidP="00AF0F12">
      <w:pPr>
        <w:rPr>
          <w:lang w:eastAsia="en-US"/>
        </w:rPr>
      </w:pPr>
      <w:r>
        <w:rPr>
          <w:b/>
        </w:rPr>
        <w:t>Input, Optional:</w:t>
      </w:r>
      <w:r>
        <w:rPr>
          <w:lang w:eastAsia="zh-CN"/>
        </w:rPr>
        <w:t xml:space="preserve"> 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r w:rsidR="00B66D1E">
        <w:rPr>
          <w:lang w:eastAsia="zh-CN"/>
        </w:rPr>
        <w:t xml:space="preserve">, </w:t>
      </w:r>
      <w:r w:rsidR="00B66D1E" w:rsidRPr="00FE1891">
        <w:t>Authentication Session Correlation Id</w:t>
      </w:r>
      <w:r w:rsidR="00206175">
        <w:rPr>
          <w:lang w:eastAsia="zh-CN"/>
        </w:rPr>
        <w:t>.</w:t>
      </w:r>
    </w:p>
    <w:p w14:paraId="7EBAFD5C" w14:textId="21F1E1A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10EDECBC" w:rsidR="00AF0F12" w:rsidRDefault="00AF0F12" w:rsidP="00AF0F12">
      <w:pPr>
        <w:pStyle w:val="Heading6"/>
        <w:rPr>
          <w:rFonts w:eastAsia="SimSun"/>
        </w:rPr>
      </w:pPr>
      <w:bookmarkStart w:id="170" w:name="_Toc83205949"/>
      <w:r>
        <w:t>4.4.1.1.2.3</w:t>
      </w:r>
      <w:r>
        <w:tab/>
      </w:r>
      <w:proofErr w:type="spellStart"/>
      <w:r>
        <w:t>Nnef_Authentication_</w:t>
      </w:r>
      <w:r w:rsidR="00B66D1E">
        <w:rPr>
          <w:rFonts w:eastAsiaTheme="minorEastAsia"/>
          <w:lang w:eastAsia="zh-CN"/>
        </w:rPr>
        <w:t>notification</w:t>
      </w:r>
      <w:proofErr w:type="spellEnd"/>
      <w:r>
        <w:rPr>
          <w:rFonts w:eastAsiaTheme="minorEastAsia"/>
          <w:lang w:eastAsia="zh-CN"/>
        </w:rPr>
        <w:t xml:space="preserve"> service operation</w:t>
      </w:r>
      <w:bookmarkEnd w:id="170"/>
    </w:p>
    <w:p w14:paraId="40326025" w14:textId="129F9841" w:rsidR="00AF0F12" w:rsidRPr="00206175" w:rsidRDefault="00AF0F12" w:rsidP="00AF0F12">
      <w:r>
        <w:rPr>
          <w:b/>
        </w:rPr>
        <w:t xml:space="preserve">Service operation name: </w:t>
      </w:r>
      <w:proofErr w:type="spellStart"/>
      <w:r>
        <w:t>Nnef_Authentication_</w:t>
      </w:r>
      <w:r w:rsidR="00B66D1E">
        <w:rPr>
          <w:rFonts w:eastAsiaTheme="minorEastAsia"/>
          <w:lang w:eastAsia="zh-CN"/>
        </w:rPr>
        <w:t>notification</w:t>
      </w:r>
      <w:proofErr w:type="spellEnd"/>
    </w:p>
    <w:p w14:paraId="679F4A00" w14:textId="0FA0B2AF" w:rsidR="00AF0F12" w:rsidRDefault="00AF0F12" w:rsidP="00AF0F12">
      <w:pPr>
        <w:rPr>
          <w:lang w:eastAsia="zh-CN"/>
        </w:rPr>
      </w:pPr>
      <w:r>
        <w:rPr>
          <w:b/>
        </w:rPr>
        <w:lastRenderedPageBreak/>
        <w:t>Description:</w:t>
      </w:r>
      <w:r>
        <w:t xml:space="preserve"> </w:t>
      </w:r>
      <w:r w:rsidR="00B66D1E">
        <w:t>Re-authenticate, update authorization data or r</w:t>
      </w:r>
      <w:r>
        <w:t>evoke the UUAA authorization of a UAV</w:t>
      </w:r>
      <w:r w:rsidR="00206175">
        <w:t>.</w:t>
      </w:r>
    </w:p>
    <w:p w14:paraId="64E6C4AE" w14:textId="762D3CEF" w:rsidR="00AF0F12" w:rsidRPr="00206175" w:rsidRDefault="00AF0F12" w:rsidP="00AF0F12">
      <w:r>
        <w:rPr>
          <w:b/>
        </w:rPr>
        <w:t xml:space="preserve">Input, Required: </w:t>
      </w:r>
      <w:r w:rsidR="00B66D1E" w:rsidRPr="00140E21">
        <w:t>Notification endpoint</w:t>
      </w:r>
      <w:r w:rsidR="00B66D1E">
        <w:t>,</w:t>
      </w:r>
      <w:r w:rsidR="00B66D1E">
        <w:rPr>
          <w:lang w:eastAsia="zh-CN"/>
        </w:rPr>
        <w:t xml:space="preserve"> </w:t>
      </w:r>
      <w:r w:rsidR="00B66D1E" w:rsidRPr="00FE1891">
        <w:t>Authentication Session Correlation Id</w:t>
      </w:r>
      <w:r w:rsidR="00B66D1E">
        <w:rPr>
          <w:lang w:eastAsia="zh-CN"/>
        </w:rPr>
        <w:t xml:space="preserve">, </w:t>
      </w:r>
      <w:r>
        <w:rPr>
          <w:lang w:eastAsia="zh-CN"/>
        </w:rPr>
        <w:t>Service Level Device Identity, 3GPP UAV ID</w:t>
      </w:r>
      <w:r w:rsidR="00206175" w:rsidRPr="00206175">
        <w:t>.</w:t>
      </w:r>
    </w:p>
    <w:p w14:paraId="04142985" w14:textId="40879B01" w:rsidR="00AF0F12" w:rsidRDefault="00AF0F12" w:rsidP="00AF0F12">
      <w:pPr>
        <w:rPr>
          <w:lang w:eastAsia="en-US"/>
        </w:rPr>
      </w:pPr>
      <w:r>
        <w:rPr>
          <w:b/>
        </w:rPr>
        <w:t>Input, Optional:</w:t>
      </w:r>
      <w:r>
        <w:rPr>
          <w:lang w:eastAsia="zh-CN"/>
        </w:rPr>
        <w:t xml:space="preserve"> </w:t>
      </w:r>
      <w:r w:rsidR="00B66D1E">
        <w:rPr>
          <w:lang w:eastAsia="zh-CN"/>
        </w:rPr>
        <w:t>Authorization Data container, cause of revoca</w:t>
      </w:r>
      <w:r w:rsidR="00B66D1E" w:rsidRPr="00206175">
        <w:t>tion</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1" w:name="_Toc83205950"/>
      <w:r>
        <w:t>4.4.1.2</w:t>
      </w:r>
      <w:r>
        <w:tab/>
        <w:t>AF Services</w:t>
      </w:r>
      <w:bookmarkEnd w:id="171"/>
    </w:p>
    <w:p w14:paraId="72C656B2" w14:textId="164BC835" w:rsidR="00AF0F12" w:rsidRDefault="00AF0F12" w:rsidP="00AF0F12">
      <w:pPr>
        <w:pStyle w:val="Heading5"/>
      </w:pPr>
      <w:bookmarkStart w:id="172" w:name="_Toc83205951"/>
      <w:r>
        <w:t>4.4.1.2.1</w:t>
      </w:r>
      <w:r>
        <w:tab/>
        <w:t>General</w:t>
      </w:r>
      <w:bookmarkEnd w:id="172"/>
    </w:p>
    <w:p w14:paraId="3DF8CE18" w14:textId="35DD3432" w:rsidR="00AF0F12" w:rsidRDefault="00326905" w:rsidP="00AF0F12">
      <w:pPr>
        <w:rPr>
          <w:rFonts w:eastAsiaTheme="minorEastAsia"/>
          <w:lang w:eastAsia="zh-CN"/>
        </w:rPr>
      </w:pPr>
      <w:r>
        <w:rPr>
          <w:rFonts w:eastAsiaTheme="minorEastAsia"/>
          <w:lang w:eastAsia="zh-CN"/>
        </w:rPr>
        <w:t xml:space="preserve">In addition to the AF services defined in </w:t>
      </w:r>
      <w:r w:rsidR="00A2185B">
        <w:rPr>
          <w:rFonts w:eastAsiaTheme="minorEastAsia"/>
          <w:lang w:eastAsia="zh-CN"/>
        </w:rPr>
        <w:t>TS 23.501 [</w:t>
      </w:r>
      <w:r>
        <w:rPr>
          <w:rFonts w:eastAsiaTheme="minorEastAsia"/>
          <w:lang w:eastAsia="zh-CN"/>
        </w:rPr>
        <w:t xml:space="preserve">2] clause 7.2.19 and </w:t>
      </w:r>
      <w:r w:rsidR="00A2185B">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77777777" w:rsidR="00AF0F12" w:rsidRDefault="00AF0F12"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7D6013E3" w:rsidR="00B66D1E" w:rsidRDefault="00B66D1E" w:rsidP="00B66D1E">
            <w:pPr>
              <w:pStyle w:val="TAL"/>
              <w:rPr>
                <w:rFonts w:eastAsiaTheme="minorEastAsia"/>
                <w:lang w:eastAsia="zh-CN"/>
              </w:rPr>
            </w:pPr>
            <w:r>
              <w:rPr>
                <w:rFonts w:eastAsiaTheme="minorEastAsia" w:hint="eastAsia"/>
                <w:lang w:eastAsia="zh-CN"/>
              </w:rPr>
              <w:t>n</w:t>
            </w:r>
            <w:r>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3" w:name="_Toc83205952"/>
      <w:r>
        <w:t>4.4.1.2.2</w:t>
      </w:r>
      <w:r>
        <w:tab/>
      </w:r>
      <w:proofErr w:type="spellStart"/>
      <w:r>
        <w:t>Naf_Authentication</w:t>
      </w:r>
      <w:proofErr w:type="spellEnd"/>
      <w:r>
        <w:t xml:space="preserve"> service</w:t>
      </w:r>
      <w:bookmarkEnd w:id="173"/>
    </w:p>
    <w:p w14:paraId="0C34FB41" w14:textId="463D7030" w:rsidR="00AF0F12" w:rsidRDefault="00AF0F12" w:rsidP="00AF0F12">
      <w:pPr>
        <w:pStyle w:val="Heading6"/>
      </w:pPr>
      <w:bookmarkStart w:id="174" w:name="_Toc83205953"/>
      <w:r>
        <w:t>4.4.1.2.2.1</w:t>
      </w:r>
      <w:r>
        <w:tab/>
        <w:t>General</w:t>
      </w:r>
      <w:bookmarkEnd w:id="174"/>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3D69F519" w14:textId="2D7F4CD6" w:rsidR="00AF0F12" w:rsidRDefault="00AF0F12" w:rsidP="00AF0F12">
      <w:pPr>
        <w:pStyle w:val="Heading6"/>
        <w:rPr>
          <w:rFonts w:eastAsia="SimSun"/>
        </w:rPr>
      </w:pPr>
      <w:bookmarkStart w:id="175" w:name="_Toc83205954"/>
      <w:r>
        <w:t>4.4.1.2.2.2</w:t>
      </w:r>
      <w:r>
        <w:tab/>
      </w:r>
      <w:proofErr w:type="spellStart"/>
      <w:r>
        <w:t>Naf_Authentication_</w:t>
      </w:r>
      <w:r>
        <w:rPr>
          <w:rFonts w:eastAsiaTheme="minorEastAsia"/>
          <w:lang w:eastAsia="zh-CN"/>
        </w:rPr>
        <w:t>authenticate</w:t>
      </w:r>
      <w:proofErr w:type="spellEnd"/>
      <w:r>
        <w:rPr>
          <w:rFonts w:eastAsiaTheme="minorEastAsia"/>
          <w:lang w:eastAsia="zh-CN"/>
        </w:rPr>
        <w:t xml:space="preserve"> service operation</w:t>
      </w:r>
      <w:bookmarkEnd w:id="175"/>
    </w:p>
    <w:p w14:paraId="24ECA05E" w14:textId="77777777" w:rsidR="00AF0F12" w:rsidRPr="00206175" w:rsidRDefault="00AF0F12" w:rsidP="00AF0F12">
      <w:r>
        <w:rPr>
          <w:b/>
        </w:rPr>
        <w:t xml:space="preserve">Service operation name: </w:t>
      </w:r>
      <w:proofErr w:type="spellStart"/>
      <w:r>
        <w:t>Naf_Authentication_</w:t>
      </w:r>
      <w:r>
        <w:rPr>
          <w:rFonts w:eastAsiaTheme="minorEastAsia"/>
          <w:lang w:eastAsia="zh-CN"/>
        </w:rPr>
        <w:t>authenticate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5ADC48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 GP</w:t>
      </w:r>
      <w:r w:rsidRPr="00206175">
        <w:t>SI.</w:t>
      </w:r>
    </w:p>
    <w:p w14:paraId="70338EA5" w14:textId="06319718" w:rsidR="00AF0F12" w:rsidRDefault="00AF0F12" w:rsidP="00AF0F12">
      <w:pPr>
        <w:rPr>
          <w:lang w:eastAsia="en-US"/>
        </w:rPr>
      </w:pPr>
      <w:r>
        <w:rPr>
          <w:b/>
        </w:rPr>
        <w:t>Input, Optional:</w:t>
      </w:r>
      <w:r>
        <w:rPr>
          <w:lang w:eastAsia="zh-CN"/>
        </w:rPr>
        <w:t xml:space="preserve"> PEI, UE IP address, authentication container provided by UE</w:t>
      </w:r>
      <w:r w:rsidR="00B350B8">
        <w:t>, UAV location</w:t>
      </w:r>
      <w:r>
        <w:t>.</w:t>
      </w:r>
    </w:p>
    <w:p w14:paraId="04F44642" w14:textId="44CAABFB" w:rsidR="00AF0F12" w:rsidRDefault="00AF0F12" w:rsidP="00AF0F12">
      <w:pPr>
        <w:rPr>
          <w:lang w:eastAsia="zh-CN"/>
        </w:rPr>
      </w:pPr>
      <w:r>
        <w:rPr>
          <w:b/>
        </w:rPr>
        <w:t>Output, Required:</w:t>
      </w:r>
      <w:r>
        <w:rPr>
          <w:lang w:eastAsia="zh-CN"/>
        </w:rPr>
        <w:t xml:space="preserve"> Success/Failure indication, </w:t>
      </w:r>
      <w:r w:rsidR="00B350B8">
        <w:rPr>
          <w:lang w:eastAsia="zh-CN"/>
        </w:rPr>
        <w:t xml:space="preserve">GPSI, </w:t>
      </w:r>
      <w:r>
        <w:rPr>
          <w:lang w:eastAsia="zh-CN"/>
        </w:rPr>
        <w:t>Authorization Data container</w:t>
      </w:r>
      <w:r w:rsidR="00B66D1E">
        <w:rPr>
          <w:lang w:eastAsia="zh-CN"/>
        </w:rPr>
        <w:t xml:space="preserve">, </w:t>
      </w:r>
      <w:r w:rsidR="00B66D1E" w:rsidRPr="00FE1891">
        <w:t>Authentication Session Correlation Id</w:t>
      </w:r>
      <w:r w:rsidR="00206175">
        <w:rPr>
          <w:lang w:eastAsia="zh-CN"/>
        </w:rPr>
        <w:t>.</w:t>
      </w:r>
    </w:p>
    <w:p w14:paraId="2A37FE43" w14:textId="7EE13E16"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77777777" w:rsidR="00B66D1E" w:rsidRDefault="00B66D1E" w:rsidP="00B66D1E">
      <w:pPr>
        <w:pStyle w:val="Heading6"/>
        <w:rPr>
          <w:rFonts w:eastAsia="SimSun"/>
        </w:rPr>
      </w:pPr>
      <w:bookmarkStart w:id="176" w:name="_Toc83205955"/>
      <w:r>
        <w:t>4.4.1.2.2.3</w:t>
      </w:r>
      <w:r>
        <w:tab/>
      </w:r>
      <w:proofErr w:type="spellStart"/>
      <w:r>
        <w:t>Naf_Authentication_</w:t>
      </w:r>
      <w:r>
        <w:rPr>
          <w:rFonts w:eastAsiaTheme="minorEastAsia"/>
          <w:lang w:eastAsia="zh-CN"/>
        </w:rPr>
        <w:t>notification</w:t>
      </w:r>
      <w:proofErr w:type="spellEnd"/>
      <w:r>
        <w:rPr>
          <w:rFonts w:eastAsiaTheme="minorEastAsia"/>
          <w:lang w:eastAsia="zh-CN"/>
        </w:rPr>
        <w:t xml:space="preserve"> service operation</w:t>
      </w:r>
      <w:bookmarkEnd w:id="176"/>
    </w:p>
    <w:p w14:paraId="7F12A3C9" w14:textId="77777777" w:rsidR="00B66D1E" w:rsidRPr="00206175" w:rsidRDefault="00B66D1E" w:rsidP="00B66D1E">
      <w:r>
        <w:rPr>
          <w:b/>
        </w:rPr>
        <w:t xml:space="preserve">Service operation name: </w:t>
      </w:r>
      <w:proofErr w:type="spellStart"/>
      <w:r>
        <w:t>Naf_Authentication_</w:t>
      </w:r>
      <w:r>
        <w:rPr>
          <w:rFonts w:eastAsiaTheme="minorEastAsia"/>
          <w:lang w:eastAsia="zh-CN"/>
        </w:rPr>
        <w:t>notification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3DCEB45" w14:textId="77777777" w:rsidR="00B66D1E" w:rsidRPr="00206175" w:rsidRDefault="00B66D1E" w:rsidP="00B66D1E">
      <w:r>
        <w:rPr>
          <w:b/>
        </w:rPr>
        <w:t xml:space="preserve">Input, Required: </w:t>
      </w:r>
      <w:r w:rsidRPr="00140E21">
        <w:t>Notification endpoint</w:t>
      </w:r>
      <w:r>
        <w:rPr>
          <w:lang w:eastAsia="zh-CN"/>
        </w:rPr>
        <w:t xml:space="preserve">, </w:t>
      </w:r>
      <w:r w:rsidRPr="00FE1891">
        <w:t>Authentication Session Correlation Id</w:t>
      </w:r>
      <w:r>
        <w:t xml:space="preserve">, </w:t>
      </w:r>
      <w:r>
        <w:rPr>
          <w:lang w:eastAsia="zh-CN"/>
        </w:rPr>
        <w:t>Service Level Device Identity, GPSI</w:t>
      </w:r>
      <w:r w:rsidRPr="00206175">
        <w:t>.</w:t>
      </w:r>
    </w:p>
    <w:p w14:paraId="4D3A6EB6" w14:textId="77777777" w:rsidR="00B66D1E" w:rsidRDefault="00B66D1E" w:rsidP="00B66D1E">
      <w:pPr>
        <w:rPr>
          <w:lang w:eastAsia="en-US"/>
        </w:rPr>
      </w:pPr>
      <w:r>
        <w:rPr>
          <w:b/>
        </w:rPr>
        <w:t>Input, Optional:</w:t>
      </w:r>
      <w:r>
        <w:rPr>
          <w:lang w:eastAsia="zh-CN"/>
        </w:rPr>
        <w:t xml:space="preserve"> </w:t>
      </w:r>
      <w:r>
        <w:rPr>
          <w:lang w:val="en-US"/>
        </w:rPr>
        <w:t xml:space="preserve">PDU Session IP address, </w:t>
      </w:r>
      <w:r>
        <w:rPr>
          <w:lang w:eastAsia="zh-CN"/>
        </w:rPr>
        <w:t>Authorization Data container, cause of revoca</w:t>
      </w:r>
      <w:r w:rsidRPr="00206175">
        <w:t>tion</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7" w:name="_Toc58920680"/>
      <w:bookmarkStart w:id="178" w:name="_Toc83205956"/>
      <w:r>
        <w:rPr>
          <w:lang w:eastAsia="zh-CN"/>
        </w:rPr>
        <w:lastRenderedPageBreak/>
        <w:t>4.4.1.3</w:t>
      </w:r>
      <w:r>
        <w:rPr>
          <w:lang w:eastAsia="ko-KR"/>
        </w:rPr>
        <w:tab/>
      </w:r>
      <w:r>
        <w:rPr>
          <w:lang w:eastAsia="zh-CN"/>
        </w:rPr>
        <w:t>AMF Services</w:t>
      </w:r>
      <w:bookmarkEnd w:id="177"/>
      <w:bookmarkEnd w:id="178"/>
    </w:p>
    <w:p w14:paraId="012A7547" w14:textId="70769701" w:rsidR="00AF0F12" w:rsidRDefault="00AF0F12" w:rsidP="00AF0F12">
      <w:pPr>
        <w:rPr>
          <w:lang w:eastAsia="zh-CN"/>
        </w:rPr>
      </w:pPr>
      <w:r>
        <w:rPr>
          <w:lang w:eastAsia="zh-CN"/>
        </w:rPr>
        <w:t xml:space="preserve">AMF services related to UAS are defined in </w:t>
      </w:r>
      <w:r w:rsidR="00A2185B">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9" w:name="_Toc83205957"/>
      <w:r>
        <w:rPr>
          <w:lang w:eastAsia="zh-CN"/>
        </w:rPr>
        <w:t>4.4.1.4</w:t>
      </w:r>
      <w:r>
        <w:rPr>
          <w:lang w:eastAsia="ko-KR"/>
        </w:rPr>
        <w:tab/>
      </w:r>
      <w:r>
        <w:rPr>
          <w:lang w:eastAsia="zh-CN"/>
        </w:rPr>
        <w:t>SMF Services</w:t>
      </w:r>
      <w:bookmarkEnd w:id="179"/>
    </w:p>
    <w:p w14:paraId="68CAF8B8" w14:textId="142734B2" w:rsidR="00AF0F12" w:rsidRDefault="00AF0F12" w:rsidP="00AF0F12">
      <w:pPr>
        <w:rPr>
          <w:lang w:eastAsia="zh-CN"/>
        </w:rPr>
      </w:pPr>
      <w:r>
        <w:rPr>
          <w:lang w:eastAsia="zh-CN"/>
        </w:rPr>
        <w:t xml:space="preserve">SMF services related to UAS are defined in </w:t>
      </w:r>
      <w:r w:rsidR="00A2185B">
        <w:rPr>
          <w:lang w:eastAsia="zh-CN"/>
        </w:rPr>
        <w:t>TS 23.502 [</w:t>
      </w:r>
      <w:r>
        <w:rPr>
          <w:lang w:eastAsia="zh-CN"/>
        </w:rPr>
        <w:t>3] clause 5.2.8.</w:t>
      </w:r>
    </w:p>
    <w:p w14:paraId="62970B77" w14:textId="77777777" w:rsidR="00206175" w:rsidRDefault="00AF0F12" w:rsidP="00AF0F12">
      <w:pPr>
        <w:rPr>
          <w:rFonts w:eastAsiaTheme="minorEastAsia"/>
          <w:lang w:eastAsia="zh-CN"/>
        </w:rPr>
      </w:pPr>
      <w:r>
        <w:rPr>
          <w:rFonts w:eastAsiaTheme="minorEastAsia"/>
          <w:lang w:eastAsia="zh-CN"/>
        </w:rPr>
        <w:t xml:space="preserve">In addition, when 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 AMF may provide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p>
    <w:p w14:paraId="24AE7894" w14:textId="579FBF3A" w:rsidR="00AF0F12" w:rsidRDefault="00AF0F12" w:rsidP="00AF0F12">
      <w:pPr>
        <w:rPr>
          <w:rFonts w:eastAsiaTheme="minorEastAsia"/>
          <w:lang w:eastAsia="zh-CN"/>
        </w:rPr>
      </w:pPr>
      <w:r>
        <w:rPr>
          <w:rFonts w:eastAsiaTheme="minorEastAsia"/>
          <w:lang w:eastAsia="zh-CN"/>
        </w:rPr>
        <w:t>Editor</w:t>
      </w:r>
      <w:r w:rsidR="00206175">
        <w:rPr>
          <w:rFonts w:eastAsiaTheme="minorEastAsia"/>
          <w:lang w:eastAsia="zh-CN"/>
        </w:rPr>
        <w:t>'</w:t>
      </w:r>
      <w:r>
        <w:rPr>
          <w:rFonts w:eastAsiaTheme="minorEastAsia"/>
          <w:lang w:eastAsia="zh-CN"/>
        </w:rPr>
        <w:t>s Note: Whether an indication is needed or if UAS NF or NEF can decide since these entities will maintain the UUAA operation status is FFS.</w:t>
      </w:r>
    </w:p>
    <w:p w14:paraId="4CBB37A5" w14:textId="534957FD" w:rsidR="00AF0F12" w:rsidRDefault="00AF0F12" w:rsidP="00AF0F12">
      <w:pPr>
        <w:pStyle w:val="Heading4"/>
        <w:rPr>
          <w:lang w:eastAsia="zh-CN"/>
        </w:rPr>
      </w:pPr>
      <w:bookmarkStart w:id="180" w:name="_Toc83205958"/>
      <w:r>
        <w:rPr>
          <w:lang w:eastAsia="zh-CN"/>
        </w:rPr>
        <w:t>4.4.1.5</w:t>
      </w:r>
      <w:r>
        <w:rPr>
          <w:lang w:eastAsia="ko-KR"/>
        </w:rPr>
        <w:tab/>
      </w:r>
      <w:r>
        <w:rPr>
          <w:lang w:eastAsia="zh-CN"/>
        </w:rPr>
        <w:t>UDM Services</w:t>
      </w:r>
      <w:bookmarkEnd w:id="180"/>
    </w:p>
    <w:p w14:paraId="455295E6" w14:textId="4D6B5739" w:rsidR="00AF0F12" w:rsidRDefault="00AF0F12" w:rsidP="00AF0F12">
      <w:pPr>
        <w:rPr>
          <w:lang w:eastAsia="zh-CN"/>
        </w:rPr>
      </w:pPr>
      <w:r>
        <w:rPr>
          <w:lang w:eastAsia="zh-CN"/>
        </w:rPr>
        <w:t xml:space="preserve">UDM services related to UAS are defined in </w:t>
      </w:r>
      <w:r w:rsidR="00A2185B">
        <w:rPr>
          <w:lang w:eastAsia="zh-CN"/>
        </w:rPr>
        <w:t>TS 23.502 [</w:t>
      </w:r>
      <w:r>
        <w:rPr>
          <w:lang w:eastAsia="zh-CN"/>
        </w:rPr>
        <w:t>3] clause 5.2.3.</w:t>
      </w:r>
    </w:p>
    <w:p w14:paraId="12699B85" w14:textId="38BF251D" w:rsidR="00AF0F12" w:rsidRDefault="00AF0F12" w:rsidP="00AF0F12">
      <w:pPr>
        <w:pStyle w:val="Heading4"/>
        <w:rPr>
          <w:lang w:eastAsia="zh-CN"/>
        </w:rPr>
      </w:pPr>
      <w:bookmarkStart w:id="181" w:name="_Toc83205959"/>
      <w:r>
        <w:rPr>
          <w:lang w:eastAsia="zh-CN"/>
        </w:rPr>
        <w:t>4.4.1.6</w:t>
      </w:r>
      <w:r>
        <w:rPr>
          <w:lang w:eastAsia="ko-KR"/>
        </w:rPr>
        <w:tab/>
      </w:r>
      <w:r>
        <w:rPr>
          <w:lang w:eastAsia="zh-CN"/>
        </w:rPr>
        <w:t>LMF Services</w:t>
      </w:r>
      <w:bookmarkEnd w:id="181"/>
    </w:p>
    <w:p w14:paraId="788008C4" w14:textId="74137D25" w:rsidR="00AF0F12" w:rsidRDefault="00AF0F12" w:rsidP="00AF0F12">
      <w:pPr>
        <w:rPr>
          <w:lang w:eastAsia="zh-CN"/>
        </w:rPr>
      </w:pPr>
      <w:r>
        <w:rPr>
          <w:lang w:eastAsia="zh-CN"/>
        </w:rPr>
        <w:t xml:space="preserve">LMF services related to UAS are defined in </w:t>
      </w:r>
      <w:r w:rsidR="00A2185B">
        <w:rPr>
          <w:lang w:eastAsia="zh-CN"/>
        </w:rPr>
        <w:t>TS 23.273 [</w:t>
      </w:r>
      <w:r>
        <w:rPr>
          <w:lang w:eastAsia="zh-CN"/>
        </w:rPr>
        <w:t>8] clause 8.3.</w:t>
      </w:r>
    </w:p>
    <w:p w14:paraId="3F868831" w14:textId="769C89A1" w:rsidR="00AF0F12" w:rsidRDefault="00AF0F12" w:rsidP="00AF0F12">
      <w:pPr>
        <w:pStyle w:val="Heading4"/>
        <w:rPr>
          <w:lang w:eastAsia="zh-CN"/>
        </w:rPr>
      </w:pPr>
      <w:bookmarkStart w:id="182" w:name="_Toc83205960"/>
      <w:r>
        <w:rPr>
          <w:lang w:eastAsia="zh-CN"/>
        </w:rPr>
        <w:t>4.4.1.7</w:t>
      </w:r>
      <w:r>
        <w:rPr>
          <w:lang w:eastAsia="ko-KR"/>
        </w:rPr>
        <w:tab/>
      </w:r>
      <w:r>
        <w:rPr>
          <w:lang w:eastAsia="zh-CN"/>
        </w:rPr>
        <w:t>GMLC Services</w:t>
      </w:r>
      <w:bookmarkEnd w:id="182"/>
    </w:p>
    <w:p w14:paraId="27239B4A" w14:textId="1165AB92" w:rsidR="00AF0F12" w:rsidRDefault="00AF0F12" w:rsidP="00AF0F12">
      <w:pPr>
        <w:rPr>
          <w:lang w:eastAsia="zh-CN"/>
        </w:rPr>
      </w:pPr>
      <w:r>
        <w:rPr>
          <w:lang w:eastAsia="zh-CN"/>
        </w:rPr>
        <w:t xml:space="preserve">GMLC services related to UAS are defined in </w:t>
      </w:r>
      <w:r w:rsidR="00A2185B">
        <w:rPr>
          <w:lang w:eastAsia="zh-CN"/>
        </w:rPr>
        <w:t>TS 23.273 [</w:t>
      </w:r>
      <w:r>
        <w:rPr>
          <w:lang w:eastAsia="zh-CN"/>
        </w:rPr>
        <w:t>8] clause 8.4.</w:t>
      </w:r>
    </w:p>
    <w:p w14:paraId="289F5C3C" w14:textId="383ED99F" w:rsidR="00AF0F12" w:rsidRDefault="00AF0F12" w:rsidP="00AF0F12">
      <w:pPr>
        <w:pStyle w:val="Heading4"/>
        <w:rPr>
          <w:lang w:eastAsia="zh-CN"/>
        </w:rPr>
      </w:pPr>
      <w:bookmarkStart w:id="183" w:name="_Toc83205961"/>
      <w:r>
        <w:rPr>
          <w:lang w:eastAsia="zh-CN"/>
        </w:rPr>
        <w:t>4.4.1.8</w:t>
      </w:r>
      <w:r>
        <w:rPr>
          <w:lang w:eastAsia="ko-KR"/>
        </w:rPr>
        <w:tab/>
      </w:r>
      <w:r>
        <w:rPr>
          <w:lang w:eastAsia="zh-CN"/>
        </w:rPr>
        <w:t>UDR Services</w:t>
      </w:r>
      <w:bookmarkEnd w:id="183"/>
    </w:p>
    <w:p w14:paraId="04A24045" w14:textId="2A55BB8A" w:rsidR="00AF0F12" w:rsidRDefault="00AF0F12" w:rsidP="00AF0F12">
      <w:pPr>
        <w:rPr>
          <w:lang w:eastAsia="zh-CN"/>
        </w:rPr>
      </w:pPr>
      <w:r>
        <w:rPr>
          <w:lang w:eastAsia="zh-CN"/>
        </w:rPr>
        <w:t xml:space="preserve">UDR services related to UAS are defined in </w:t>
      </w:r>
      <w:r w:rsidR="00A2185B">
        <w:rPr>
          <w:lang w:eastAsia="zh-CN"/>
        </w:rPr>
        <w:t>TS 23.502 [</w:t>
      </w:r>
      <w:r>
        <w:rPr>
          <w:lang w:eastAsia="zh-CN"/>
        </w:rPr>
        <w:t>3] clause 5.2.12.</w:t>
      </w:r>
    </w:p>
    <w:p w14:paraId="086761C7" w14:textId="06BC4521" w:rsidR="00AF0F12" w:rsidRDefault="00AF0F12" w:rsidP="00AF0F12">
      <w:pPr>
        <w:pStyle w:val="Heading4"/>
        <w:rPr>
          <w:lang w:eastAsia="zh-CN"/>
        </w:rPr>
      </w:pPr>
      <w:bookmarkStart w:id="184" w:name="_Toc83205962"/>
      <w:r>
        <w:rPr>
          <w:lang w:eastAsia="zh-CN"/>
        </w:rPr>
        <w:t>4.4.1.9</w:t>
      </w:r>
      <w:r>
        <w:rPr>
          <w:lang w:eastAsia="ko-KR"/>
        </w:rPr>
        <w:tab/>
      </w:r>
      <w:r>
        <w:rPr>
          <w:lang w:eastAsia="zh-CN"/>
        </w:rPr>
        <w:t>PCF Services</w:t>
      </w:r>
      <w:bookmarkEnd w:id="184"/>
    </w:p>
    <w:p w14:paraId="011ECCAA" w14:textId="25703E1E" w:rsidR="00AF0F12" w:rsidRDefault="00AF0F12" w:rsidP="00AF0F12">
      <w:pPr>
        <w:rPr>
          <w:lang w:val="en-US" w:eastAsia="en-US"/>
        </w:rPr>
      </w:pPr>
      <w:r>
        <w:rPr>
          <w:lang w:eastAsia="zh-CN"/>
        </w:rPr>
        <w:t xml:space="preserve">PCF services related to UAS are defined in </w:t>
      </w:r>
      <w:r w:rsidR="00A2185B">
        <w:rPr>
          <w:lang w:eastAsia="zh-CN"/>
        </w:rPr>
        <w:t>TS 23.502 [</w:t>
      </w:r>
      <w:r>
        <w:rPr>
          <w:lang w:eastAsia="zh-CN"/>
        </w:rPr>
        <w:t>3] clause 5.2.5.</w:t>
      </w:r>
    </w:p>
    <w:p w14:paraId="4C492B07" w14:textId="77777777" w:rsidR="00FF7EE0" w:rsidRPr="00CA32B7" w:rsidRDefault="00FF7EE0" w:rsidP="00FF7EE0">
      <w:pPr>
        <w:pStyle w:val="Heading3"/>
      </w:pPr>
      <w:bookmarkStart w:id="185" w:name="_Toc83205963"/>
      <w:r w:rsidRPr="00CA32B7">
        <w:t>4.4.2</w:t>
      </w:r>
      <w:r w:rsidRPr="00CA32B7">
        <w:tab/>
        <w:t>USS Discovery</w:t>
      </w:r>
      <w:bookmarkEnd w:id="162"/>
      <w:bookmarkEnd w:id="163"/>
      <w:bookmarkEnd w:id="185"/>
    </w:p>
    <w:p w14:paraId="766EEF92" w14:textId="2CD5D5E8" w:rsidR="00322E68" w:rsidRPr="00CA32B7" w:rsidRDefault="00322E68" w:rsidP="00322E68">
      <w:pPr>
        <w:rPr>
          <w:lang w:val="en-US"/>
        </w:rPr>
      </w:pPr>
      <w:bookmarkStart w:id="186" w:name="_Toc64385456"/>
      <w:bookmarkStart w:id="187" w:name="_Toc64529606"/>
      <w:r w:rsidRPr="00CA32B7">
        <w:rPr>
          <w:lang w:val="en-US"/>
        </w:rPr>
        <w:t>There may be multiple USS(es)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188" w:name="_Toc83205964"/>
      <w:r w:rsidRPr="00CA32B7">
        <w:lastRenderedPageBreak/>
        <w:t>4.4.3</w:t>
      </w:r>
      <w:r w:rsidRPr="00CA32B7">
        <w:tab/>
        <w:t>CAA-Level UAV ID Assignment</w:t>
      </w:r>
      <w:bookmarkEnd w:id="186"/>
      <w:bookmarkEnd w:id="187"/>
      <w:bookmarkEnd w:id="188"/>
    </w:p>
    <w:p w14:paraId="521A563D" w14:textId="2B79D3EF" w:rsidR="00322E68" w:rsidRPr="00CA32B7" w:rsidRDefault="00322E68" w:rsidP="00322E68">
      <w:bookmarkStart w:id="189" w:name="_Toc343594465"/>
      <w:bookmarkStart w:id="190" w:name="_Toc372246784"/>
      <w:bookmarkStart w:id="191" w:name="_Toc64385457"/>
      <w:bookmarkStart w:id="19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193" w:name="_Hlk51252948"/>
      <w:r w:rsidRPr="00CA32B7">
        <w:rPr>
          <w:lang w:val="en-US" w:eastAsia="zh-CN"/>
        </w:rPr>
        <w:t>In this release, the assignment of a CAA-level UAV ID for Remote Identification functionality applies solely to the UAV</w:t>
      </w:r>
      <w:bookmarkEnd w:id="193"/>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4" w:name="_Toc83205965"/>
      <w:r w:rsidRPr="00CA32B7">
        <w:rPr>
          <w:lang w:val="en-US"/>
        </w:rPr>
        <w:lastRenderedPageBreak/>
        <w:t>4.</w:t>
      </w:r>
      <w:r w:rsidRPr="00CA32B7">
        <w:rPr>
          <w:rFonts w:eastAsia="Malgun Gothic" w:hint="eastAsia"/>
          <w:lang w:val="en-US" w:eastAsia="ko-KR"/>
        </w:rPr>
        <w:t>5</w:t>
      </w:r>
      <w:r w:rsidRPr="00CA32B7">
        <w:rPr>
          <w:lang w:val="en-US"/>
        </w:rPr>
        <w:tab/>
        <w:t>Identifiers</w:t>
      </w:r>
      <w:bookmarkEnd w:id="189"/>
      <w:bookmarkEnd w:id="190"/>
      <w:bookmarkEnd w:id="191"/>
      <w:bookmarkEnd w:id="192"/>
      <w:bookmarkEnd w:id="194"/>
    </w:p>
    <w:p w14:paraId="47FEBCA4" w14:textId="77777777" w:rsidR="00322E68" w:rsidRPr="00CA32B7" w:rsidRDefault="00322E68" w:rsidP="00322E68">
      <w:pPr>
        <w:pStyle w:val="Heading3"/>
      </w:pPr>
      <w:bookmarkStart w:id="195" w:name="_Toc66381073"/>
      <w:bookmarkStart w:id="196" w:name="_Toc343594473"/>
      <w:bookmarkStart w:id="197" w:name="_Toc372246787"/>
      <w:bookmarkStart w:id="198" w:name="_Toc64385458"/>
      <w:bookmarkStart w:id="199" w:name="_Toc64529608"/>
      <w:bookmarkStart w:id="200" w:name="_Toc83205966"/>
      <w:r w:rsidRPr="00CA32B7">
        <w:t>4.5.1</w:t>
      </w:r>
      <w:r w:rsidRPr="00CA32B7">
        <w:tab/>
        <w:t>General</w:t>
      </w:r>
      <w:bookmarkEnd w:id="195"/>
      <w:bookmarkEnd w:id="200"/>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01" w:name="_Toc66381074"/>
      <w:bookmarkStart w:id="202" w:name="_Toc83205967"/>
      <w:r w:rsidRPr="00CA32B7">
        <w:t>4.5.2</w:t>
      </w:r>
      <w:r w:rsidRPr="00CA32B7">
        <w:tab/>
        <w:t>CAA-Level UAV Identity</w:t>
      </w:r>
      <w:bookmarkEnd w:id="201"/>
      <w:bookmarkEnd w:id="20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3" w:name="_Toc66381075"/>
      <w:bookmarkStart w:id="204" w:name="_Toc83205968"/>
      <w:r w:rsidRPr="00CA32B7">
        <w:t>4.5.3</w:t>
      </w:r>
      <w:r w:rsidRPr="00CA32B7">
        <w:tab/>
        <w:t>3GPP UAV ID</w:t>
      </w:r>
      <w:bookmarkEnd w:id="203"/>
      <w:bookmarkEnd w:id="204"/>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5" w:name="_Toc83205969"/>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6"/>
      <w:bookmarkEnd w:id="197"/>
      <w:r w:rsidRPr="00CA32B7">
        <w:rPr>
          <w:rFonts w:eastAsia="Malgun Gothic" w:hint="eastAsia"/>
          <w:lang w:eastAsia="ko-KR"/>
        </w:rPr>
        <w:t>s</w:t>
      </w:r>
      <w:bookmarkEnd w:id="198"/>
      <w:bookmarkEnd w:id="199"/>
      <w:bookmarkEnd w:id="205"/>
    </w:p>
    <w:p w14:paraId="3BBF8A0D" w14:textId="77777777" w:rsidR="00FF7EE0" w:rsidRPr="00CA32B7" w:rsidRDefault="00FF7EE0" w:rsidP="00FF7EE0">
      <w:pPr>
        <w:pStyle w:val="Heading2"/>
        <w:rPr>
          <w:lang w:val="en-US"/>
        </w:rPr>
      </w:pPr>
      <w:bookmarkStart w:id="206" w:name="_Toc372246788"/>
      <w:bookmarkStart w:id="207" w:name="_Toc64385459"/>
      <w:bookmarkStart w:id="208" w:name="_Toc64529609"/>
      <w:bookmarkStart w:id="209" w:name="_Toc343594477"/>
      <w:bookmarkStart w:id="210" w:name="_Toc83205970"/>
      <w:r w:rsidRPr="00CA32B7">
        <w:rPr>
          <w:lang w:val="en-US"/>
        </w:rPr>
        <w:t>5.1</w:t>
      </w:r>
      <w:r w:rsidRPr="00CA32B7">
        <w:rPr>
          <w:lang w:val="en-US"/>
        </w:rPr>
        <w:tab/>
        <w:t>Control and user plane stacks</w:t>
      </w:r>
      <w:bookmarkEnd w:id="206"/>
      <w:bookmarkEnd w:id="207"/>
      <w:bookmarkEnd w:id="208"/>
      <w:bookmarkEnd w:id="210"/>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11" w:name="_Toc372246789"/>
      <w:bookmarkStart w:id="212" w:name="_Toc64385460"/>
      <w:bookmarkStart w:id="213" w:name="_Toc64529610"/>
    </w:p>
    <w:p w14:paraId="7DD48341" w14:textId="77777777" w:rsidR="00FF7EE0" w:rsidRPr="00CA32B7" w:rsidRDefault="00FF7EE0" w:rsidP="00FF7EE0">
      <w:pPr>
        <w:pStyle w:val="Heading2"/>
        <w:rPr>
          <w:lang w:val="en-US"/>
        </w:rPr>
      </w:pPr>
      <w:bookmarkStart w:id="214" w:name="_Toc83205971"/>
      <w:r w:rsidRPr="00CA32B7">
        <w:rPr>
          <w:lang w:val="en-US"/>
        </w:rPr>
        <w:t>5.2</w:t>
      </w:r>
      <w:r w:rsidRPr="00CA32B7">
        <w:rPr>
          <w:lang w:val="en-US"/>
        </w:rPr>
        <w:tab/>
      </w:r>
      <w:bookmarkEnd w:id="209"/>
      <w:bookmarkEnd w:id="211"/>
      <w:r w:rsidRPr="00CA32B7">
        <w:rPr>
          <w:lang w:val="en-US"/>
        </w:rPr>
        <w:t>UAV Authentication and Authorization</w:t>
      </w:r>
      <w:bookmarkEnd w:id="212"/>
      <w:bookmarkEnd w:id="213"/>
      <w:bookmarkEnd w:id="214"/>
    </w:p>
    <w:p w14:paraId="641B796E" w14:textId="77777777" w:rsidR="00FF7EE0" w:rsidRPr="00CA32B7" w:rsidRDefault="00FF7EE0" w:rsidP="00FF7EE0">
      <w:pPr>
        <w:pStyle w:val="Heading3"/>
        <w:rPr>
          <w:lang w:val="en-US"/>
        </w:rPr>
      </w:pPr>
      <w:bookmarkStart w:id="215" w:name="_Toc64385461"/>
      <w:bookmarkStart w:id="216" w:name="_Toc64529611"/>
      <w:bookmarkStart w:id="217" w:name="_Toc343594485"/>
      <w:bookmarkStart w:id="218" w:name="_Toc83205972"/>
      <w:r w:rsidRPr="00CA32B7">
        <w:rPr>
          <w:lang w:val="en-US"/>
        </w:rPr>
        <w:t>5.2.1</w:t>
      </w:r>
      <w:r w:rsidRPr="00CA32B7">
        <w:rPr>
          <w:lang w:val="en-US"/>
        </w:rPr>
        <w:tab/>
        <w:t>UUAA Model</w:t>
      </w:r>
      <w:bookmarkEnd w:id="215"/>
      <w:bookmarkEnd w:id="216"/>
      <w:bookmarkEnd w:id="218"/>
    </w:p>
    <w:p w14:paraId="74578814" w14:textId="77777777" w:rsidR="00680CF6" w:rsidRDefault="00680CF6" w:rsidP="00680CF6">
      <w:pPr>
        <w:rPr>
          <w:lang w:val="en-US"/>
        </w:rPr>
      </w:pPr>
      <w:bookmarkStart w:id="219" w:name="_Toc64385462"/>
      <w:bookmarkStart w:id="220"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4908D752" w:rsidR="00B10B21" w:rsidRDefault="00B10B21" w:rsidP="00B10B21">
      <w:pPr>
        <w:pStyle w:val="B1"/>
      </w:pPr>
      <w:r>
        <w:lastRenderedPageBreak/>
        <w:t>-</w:t>
      </w:r>
      <w:r>
        <w:tab/>
        <w:t xml:space="preserve">UUAA-SM </w:t>
      </w:r>
      <w:r w:rsidR="000D7FFA">
        <w:t xml:space="preserve">may be  performed to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21" w:name="_Toc83205973"/>
      <w:r w:rsidRPr="00CA32B7">
        <w:rPr>
          <w:lang w:val="en-US"/>
        </w:rPr>
        <w:t>5.2.2</w:t>
      </w:r>
      <w:r w:rsidRPr="00CA32B7">
        <w:rPr>
          <w:lang w:val="en-US"/>
        </w:rPr>
        <w:tab/>
        <w:t>UUAA at Registration in 5GS</w:t>
      </w:r>
      <w:bookmarkEnd w:id="219"/>
      <w:bookmarkEnd w:id="220"/>
      <w:r w:rsidR="00322E68" w:rsidRPr="00CA32B7">
        <w:rPr>
          <w:lang w:val="en-US"/>
        </w:rPr>
        <w:t xml:space="preserve"> (UUAA-MM)</w:t>
      </w:r>
      <w:bookmarkEnd w:id="221"/>
    </w:p>
    <w:p w14:paraId="2AC65869" w14:textId="74855777" w:rsidR="00322E68" w:rsidRPr="00CA32B7" w:rsidRDefault="00322E68" w:rsidP="00322E68">
      <w:pPr>
        <w:pStyle w:val="Heading4"/>
        <w:rPr>
          <w:lang w:val="en-US"/>
        </w:rPr>
      </w:pPr>
      <w:bookmarkStart w:id="222" w:name="_Toc66381081"/>
      <w:bookmarkStart w:id="223" w:name="_Toc64385463"/>
      <w:bookmarkStart w:id="224" w:name="_Toc64529613"/>
      <w:bookmarkStart w:id="225" w:name="_Toc83205974"/>
      <w:r w:rsidRPr="00CA32B7">
        <w:rPr>
          <w:lang w:val="en-US"/>
        </w:rPr>
        <w:t>5.2.2.1</w:t>
      </w:r>
      <w:r w:rsidRPr="00CA32B7">
        <w:rPr>
          <w:lang w:val="en-US"/>
        </w:rPr>
        <w:tab/>
        <w:t>General</w:t>
      </w:r>
      <w:bookmarkEnd w:id="222"/>
      <w:bookmarkEnd w:id="225"/>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0" type="#_x0000_t75" style="width:481.5pt;height:276pt" o:ole="">
            <v:imagedata r:id="rId26" o:title=""/>
          </v:shape>
          <o:OLEObject Type="Embed" ProgID="Visio.Drawing.15" ShapeID="_x0000_i1030" DrawAspect="Content" ObjectID="_1693819043" r:id="rId27"/>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2A72F01F" w:rsidR="00326905" w:rsidRDefault="00326905" w:rsidP="00322E68">
      <w:pPr>
        <w:pStyle w:val="B1"/>
        <w:rPr>
          <w:lang w:eastAsia="zh-CN"/>
        </w:rPr>
      </w:pPr>
      <w:r>
        <w:rPr>
          <w:lang w:eastAsia="zh-CN"/>
        </w:rPr>
        <w:lastRenderedPageBreak/>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A2185B">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A2185B">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5B5189EA"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 that UAS services are is not allowed which triggers the UAV to not re-register for aerial services and ensures that the UE is not allowed to access any aerial service.</w:t>
      </w:r>
    </w:p>
    <w:p w14:paraId="06E5457F" w14:textId="190BF6D2" w:rsidR="00B10B21" w:rsidRDefault="00B10B21" w:rsidP="00B10B21">
      <w:pPr>
        <w:pStyle w:val="B1"/>
      </w:pPr>
      <w:r>
        <w:tab/>
      </w:r>
      <w:r w:rsidR="00326905">
        <w:t xml:space="preserve">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 UE-initiated Deregistration procedure as explained in clause 4.2.2.3.2 of </w:t>
      </w:r>
      <w:r w:rsidR="00A2185B">
        <w:t>TS 23.502 [</w:t>
      </w:r>
      <w:r w:rsidR="00326905">
        <w:t>3] followed by an Initial Registration to the 5GS including the CAA Level UAV ID in the registration request.</w:t>
      </w:r>
    </w:p>
    <w:p w14:paraId="5ED78304" w14:textId="539D33D7"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A2185B">
        <w:t>TS 23.502 [</w:t>
      </w:r>
      <w:r>
        <w:t>3].</w:t>
      </w:r>
    </w:p>
    <w:p w14:paraId="2C3A76D0" w14:textId="3CF287B9"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 CAA-Level UAV ID received from the USS</w:t>
      </w:r>
      <w:r w:rsidR="00955229">
        <w:t>,</w:t>
      </w:r>
      <w:r>
        <w:t xml:space="preserve"> and shall trigger a UE Configuration Update procedure (see </w:t>
      </w:r>
      <w:r w:rsidR="00A2185B">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lastRenderedPageBreak/>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77777777" w:rsidR="00322E68" w:rsidRPr="00CA32B7" w:rsidRDefault="00322E68" w:rsidP="00322E68">
      <w:pPr>
        <w:pStyle w:val="Heading4"/>
        <w:rPr>
          <w:lang w:val="en-US"/>
        </w:rPr>
      </w:pPr>
      <w:bookmarkStart w:id="226" w:name="_Toc66381082"/>
      <w:bookmarkStart w:id="227" w:name="_Toc83205975"/>
      <w:r w:rsidRPr="00CA32B7">
        <w:rPr>
          <w:lang w:val="en-US"/>
        </w:rPr>
        <w:t>5.2.2.2 UUAA-MM Procedure</w:t>
      </w:r>
      <w:bookmarkEnd w:id="226"/>
      <w:bookmarkEnd w:id="227"/>
    </w:p>
    <w:p w14:paraId="5049D22B" w14:textId="6C3E389E" w:rsidR="00131F36" w:rsidRPr="00CA32B7" w:rsidRDefault="0015032C" w:rsidP="00874F6E">
      <w:pPr>
        <w:pStyle w:val="TH"/>
      </w:pPr>
      <w:r>
        <w:object w:dxaOrig="14593" w:dyaOrig="10489" w14:anchorId="44936175">
          <v:shape id="_x0000_i1031" type="#_x0000_t75" style="width:481.5pt;height:346.5pt" o:ole="">
            <v:imagedata r:id="rId28" o:title=""/>
          </v:shape>
          <o:OLEObject Type="Embed" ProgID="Visio.Drawing.15" ShapeID="_x0000_i1031" DrawAspect="Content" ObjectID="_1693819044" r:id="rId29"/>
        </w:object>
      </w:r>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3660DAEE" w:rsidR="00322E68" w:rsidRDefault="00322E68" w:rsidP="00322E68">
      <w:pPr>
        <w:pStyle w:val="B1"/>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proofErr w:type="spellStart"/>
      <w:r w:rsidR="00B350B8">
        <w:t>Nnef_Authentication_authenticate</w:t>
      </w:r>
      <w:proofErr w:type="spellEnd"/>
      <w:r w:rsidR="00B350B8">
        <w:t xml:space="preserve"> </w:t>
      </w:r>
      <w:r w:rsidR="00131F36">
        <w:t>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955229">
        <w:t xml:space="preserve"> </w:t>
      </w:r>
      <w:r w:rsidR="00955229" w:rsidRPr="00027628">
        <w:t xml:space="preserve">, </w:t>
      </w:r>
      <w:r w:rsidR="00955229" w:rsidRPr="00027628">
        <w:rPr>
          <w:lang w:val="en-IN"/>
        </w:rPr>
        <w:t>UUAA Aviation Payload if it was provided by the UE</w:t>
      </w:r>
      <w:r w:rsidRPr="00CA32B7">
        <w:t>.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65043484" w:rsidR="001F0726" w:rsidRPr="00CA32B7" w:rsidRDefault="001F0726" w:rsidP="00322E68">
      <w:pPr>
        <w:pStyle w:val="B1"/>
      </w:pPr>
      <w:r>
        <w:tab/>
      </w:r>
      <w:r w:rsidRPr="00396940">
        <w:t xml:space="preserve">The </w:t>
      </w:r>
      <w:r>
        <w:t>A</w:t>
      </w:r>
      <w:r w:rsidRPr="00396940">
        <w:t>MF identifies the UAS NF/NEF based on local configuration or using UE provided ident</w:t>
      </w:r>
      <w:r>
        <w:t>it</w:t>
      </w:r>
      <w:r w:rsidRPr="00396940">
        <w:t>y e.g. USS address.</w:t>
      </w:r>
    </w:p>
    <w:p w14:paraId="23C77226" w14:textId="2A51AA86" w:rsidR="00322E68" w:rsidRPr="00CA32B7" w:rsidRDefault="00322E68" w:rsidP="00322E68">
      <w:pPr>
        <w:pStyle w:val="NO"/>
        <w:rPr>
          <w:lang w:val="en-US"/>
        </w:rPr>
      </w:pPr>
      <w:r w:rsidRPr="00CA32B7">
        <w:rPr>
          <w:lang w:val="en-IN"/>
        </w:rPr>
        <w:t>NOTE:</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0D523BBF" w:rsidR="00322E68" w:rsidRPr="00CA32B7" w:rsidRDefault="00322E68" w:rsidP="00322E68">
      <w:pPr>
        <w:pStyle w:val="B1"/>
      </w:pPr>
      <w:r w:rsidRPr="00CA32B7">
        <w:t>3.</w:t>
      </w:r>
      <w:r w:rsidRPr="00CA32B7">
        <w:tab/>
        <w:t xml:space="preserve">UAS NF to USS: </w:t>
      </w:r>
      <w:proofErr w:type="spellStart"/>
      <w:r w:rsidR="00B350B8">
        <w:t>Naf_Authentication_authenticate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w:t>
      </w:r>
      <w:r w:rsidR="00A2185B">
        <w:t>TS 23.273 [</w:t>
      </w:r>
      <w:r w:rsidR="00C714CF">
        <w:t>8]</w:t>
      </w:r>
      <w:r w:rsidRPr="00CA32B7">
        <w:t>.</w:t>
      </w:r>
    </w:p>
    <w:p w14:paraId="55CD1ACC" w14:textId="2FAECBE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Naf_Authentication_authenticate</w:t>
      </w:r>
      <w:proofErr w:type="spellEnd"/>
      <w:r w:rsidR="00B350B8">
        <w:t xml:space="preserve"> Response</w:t>
      </w:r>
      <w:r w:rsidR="00B350B8" w:rsidRPr="00CA32B7">
        <w:t xml:space="preserve"> </w:t>
      </w:r>
      <w:r w:rsidRPr="00CA32B7">
        <w:t xml:space="preserve">messages from USS shall include GPSI and may include a </w:t>
      </w:r>
      <w:r w:rsidRPr="00CA32B7">
        <w:lastRenderedPageBreak/>
        <w:t>authentication message based on authentication method used that is forwarded transparently to UE over NAS MM transport messages.</w:t>
      </w:r>
      <w:r w:rsidR="00131F36">
        <w:t xml:space="preserve"> The </w:t>
      </w:r>
      <w:proofErr w:type="spellStart"/>
      <w:r w:rsidR="00B350B8">
        <w:t>Naf_Authentication_authenticate</w:t>
      </w:r>
      <w:proofErr w:type="spellEnd"/>
      <w:r w:rsidR="00B350B8">
        <w:t xml:space="preserve"> Response</w:t>
      </w:r>
      <w:r w:rsidR="00B350B8" w:rsidRPr="00CA32B7">
        <w:t xml:space="preserve"> </w:t>
      </w:r>
      <w:r w:rsidR="00131F36" w:rsidRPr="007220CC">
        <w:t>message</w:t>
      </w:r>
      <w:r w:rsidR="00131F36">
        <w:t xml:space="preserve"> from USS in step</w:t>
      </w:r>
      <w:r w:rsidR="00B10B21">
        <w:t> </w:t>
      </w:r>
      <w:r w:rsidR="00131F36">
        <w:t xml:space="preserve">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w:t>
      </w:r>
      <w:r w:rsidR="00B10B21">
        <w:t> </w:t>
      </w:r>
      <w:r w:rsidR="00131F36">
        <w:t>4f.</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04C37BF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and indication whether the UAS service related network resource can be released in case of UUAA failure</w:t>
      </w:r>
      <w:r w:rsidRPr="00CA32B7">
        <w:t>) based on authentication method used that is forwarded transparently to UE over NAS MM transport messages.</w:t>
      </w:r>
    </w:p>
    <w:p w14:paraId="1C3143A9" w14:textId="7FBB3C34" w:rsidR="00322E68" w:rsidRDefault="00322E68" w:rsidP="00322E68">
      <w:pPr>
        <w:pStyle w:val="B1"/>
      </w:pPr>
      <w:r w:rsidRPr="00CA32B7">
        <w:t>6.</w:t>
      </w:r>
      <w:r w:rsidRPr="00CA32B7">
        <w:tab/>
        <w:t>UAS NF to AMF: (final) Authentication Response, forwards information received from USS in step 5.</w:t>
      </w:r>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r w:rsidR="000D7FFA">
        <w:rPr>
          <w:lang w:val="en-US"/>
        </w:rPr>
        <w:t xml:space="preserve"> </w:t>
      </w:r>
      <w:r w:rsidR="000D7FFA" w:rsidRPr="00E155B4">
        <w:rPr>
          <w:lang w:val="en-US"/>
        </w:rPr>
        <w:t xml:space="preserve">If UUAA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E5C4799" w:rsidR="00206175" w:rsidRDefault="00206175" w:rsidP="00322E68">
      <w:pPr>
        <w:pStyle w:val="B1"/>
      </w:pPr>
      <w:r>
        <w:t>7a.</w:t>
      </w:r>
      <w:r>
        <w:tab/>
        <w:t xml:space="preserve">[Conditional] UAS NF to AMF: If UUAA-MM succeeded and UAS NF has not subscribed to AMF for the Mobility Event Exposure before, UAS NF subscribes to AMF for the mobility event notification by sending </w:t>
      </w:r>
      <w:proofErr w:type="spellStart"/>
      <w:r>
        <w:t>Namf_EventExposure_Subscribe</w:t>
      </w:r>
      <w:proofErr w:type="spellEnd"/>
      <w:r>
        <w:t xml:space="preserve"> request with the mobility events as described in </w:t>
      </w:r>
      <w:r w:rsidR="00A2185B">
        <w:t>TS 23.502 [</w:t>
      </w:r>
      <w:r>
        <w:t>3], Table 5.2.2.3.1-1 with Event ID = Reachability Filter.</w:t>
      </w:r>
    </w:p>
    <w:p w14:paraId="201D9B11" w14:textId="0FA1C8BC" w:rsidR="00206175" w:rsidRDefault="00206175" w:rsidP="00322E68">
      <w:pPr>
        <w:pStyle w:val="B1"/>
      </w:pPr>
      <w:r>
        <w:t>7b.</w:t>
      </w:r>
      <w:r>
        <w:tab/>
        <w:t xml:space="preserve">[Conditional] UAS NF to AMF: If UUAA-MM failed and UAS NF has subscribed to AMF for the Mobility Event Exposure earlier, UAS NF unsubscribes to AMF for the mobility event notification by sending </w:t>
      </w:r>
      <w:proofErr w:type="spellStart"/>
      <w:r>
        <w:t>Namf_EventExposure_Unsubscribe</w:t>
      </w:r>
      <w:proofErr w:type="spellEnd"/>
      <w:r>
        <w:t xml:space="preserve"> request with Subscription Correlation ID.</w:t>
      </w:r>
    </w:p>
    <w:p w14:paraId="44E15B41" w14:textId="0B659559" w:rsidR="00206175" w:rsidRDefault="00206175" w:rsidP="00322E68">
      <w:pPr>
        <w:pStyle w:val="B1"/>
      </w:pPr>
      <w:r>
        <w:t>8a.</w:t>
      </w:r>
      <w:r>
        <w:tab/>
        <w:t xml:space="preserve">[Conditional] AMF to UAS NF: The AMF acknowledges the subscription request from 7a by sending </w:t>
      </w:r>
      <w:proofErr w:type="spellStart"/>
      <w:r>
        <w:t>Namf_EventExposure_Subscribe</w:t>
      </w:r>
      <w:proofErr w:type="spellEnd"/>
      <w:r>
        <w:t xml:space="preserve"> response with Subscription Correlation ID.</w:t>
      </w:r>
    </w:p>
    <w:p w14:paraId="28E7AA47" w14:textId="411EDF99" w:rsidR="00206175" w:rsidRDefault="00206175" w:rsidP="00322E68">
      <w:pPr>
        <w:pStyle w:val="B1"/>
      </w:pPr>
      <w:r>
        <w:t>8b.</w:t>
      </w:r>
      <w:r>
        <w:tab/>
        <w:t xml:space="preserve">[Conditional] AMF to UAS NF: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28"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56297BCB"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 When the UUAA-MM fails during a Re-authentication, and the USS has not indicated that the network resources can be released, the USS will initiate UUAA revocation as described in clause 5.2.4</w:t>
      </w:r>
    </w:p>
    <w:bookmarkEnd w:id="228"/>
    <w:p w14:paraId="56258008" w14:textId="44BAC0FD"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A2185B" w:rsidRPr="00CA32B7">
        <w:t>TS</w:t>
      </w:r>
      <w:r w:rsidR="00A2185B">
        <w:t> </w:t>
      </w:r>
      <w:r w:rsidR="00A2185B" w:rsidRPr="00CA32B7">
        <w:t>23.502</w:t>
      </w:r>
      <w:r w:rsidR="00A2185B">
        <w:t> </w:t>
      </w:r>
      <w:r w:rsidR="00A2185B"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77777777" w:rsidR="00326905" w:rsidRDefault="00326905"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229" w:name="_Toc83205976"/>
      <w:r w:rsidRPr="00CA32B7">
        <w:rPr>
          <w:lang w:val="en-US"/>
        </w:rPr>
        <w:lastRenderedPageBreak/>
        <w:t>5.2.3</w:t>
      </w:r>
      <w:r w:rsidRPr="00CA32B7">
        <w:rPr>
          <w:lang w:val="en-US"/>
        </w:rPr>
        <w:tab/>
        <w:t>UUAA At PDN Connection/PDU Session Establishment</w:t>
      </w:r>
      <w:bookmarkEnd w:id="223"/>
      <w:bookmarkEnd w:id="224"/>
      <w:r w:rsidR="00322E68" w:rsidRPr="00CA32B7">
        <w:rPr>
          <w:lang w:val="en-US"/>
        </w:rPr>
        <w:t xml:space="preserve"> (UUAA-SM)</w:t>
      </w:r>
      <w:bookmarkEnd w:id="229"/>
    </w:p>
    <w:p w14:paraId="63B951C7" w14:textId="77777777" w:rsidR="009A2033" w:rsidRDefault="009A2033" w:rsidP="009A2033">
      <w:pPr>
        <w:pStyle w:val="Heading4"/>
        <w:rPr>
          <w:lang w:val="en-US"/>
        </w:rPr>
      </w:pPr>
      <w:bookmarkStart w:id="230" w:name="_Toc83205977"/>
      <w:r>
        <w:rPr>
          <w:lang w:val="en-US"/>
        </w:rPr>
        <w:t>5.2.3.1</w:t>
      </w:r>
      <w:r>
        <w:rPr>
          <w:lang w:val="en-US"/>
        </w:rPr>
        <w:tab/>
        <w:t>General</w:t>
      </w:r>
      <w:bookmarkEnd w:id="230"/>
    </w:p>
    <w:p w14:paraId="628FB1A8" w14:textId="0912BDD7"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w:t>
      </w:r>
      <w:r w:rsidR="00A2185B" w:rsidRPr="005B178A">
        <w:rPr>
          <w:lang w:eastAsia="en-US"/>
        </w:rPr>
        <w:t>TS</w:t>
      </w:r>
      <w:r w:rsidR="00A2185B">
        <w:rPr>
          <w:lang w:eastAsia="en-US"/>
        </w:rPr>
        <w:t> 33.256 [10]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77777777" w:rsidR="00326905" w:rsidRDefault="00326905" w:rsidP="00322E68">
      <w:pPr>
        <w:rPr>
          <w:lang w:val="en-US"/>
        </w:rPr>
      </w:pPr>
      <w:r>
        <w:rPr>
          <w:lang w:val="en-US"/>
        </w:rPr>
        <w:t>When the UAV - UAV-C pairing authorization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31" w:name="_Toc83205978"/>
      <w:r>
        <w:lastRenderedPageBreak/>
        <w:t>5.2.3.2</w:t>
      </w:r>
      <w:r>
        <w:tab/>
      </w:r>
      <w:r w:rsidRPr="002E270E">
        <w:t>USS UAV Authorization/Authentication (UUAA)</w:t>
      </w:r>
      <w:r>
        <w:t xml:space="preserve"> during the</w:t>
      </w:r>
      <w:r w:rsidRPr="00D100AC">
        <w:t xml:space="preserve"> PDU Session Establishment</w:t>
      </w:r>
      <w:bookmarkEnd w:id="231"/>
    </w:p>
    <w:p w14:paraId="45E610E1" w14:textId="09146A66"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A2185B">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11FA65F0" w14:textId="27248D1A" w:rsidR="009A2033" w:rsidRDefault="00B350B8" w:rsidP="00B10B21">
      <w:pPr>
        <w:pStyle w:val="TH"/>
        <w:rPr>
          <w:rFonts w:eastAsia="Times New Roman"/>
        </w:rPr>
      </w:pPr>
      <w:r>
        <w:rPr>
          <w:rFonts w:eastAsia="DengXian"/>
          <w:lang w:eastAsia="en-US"/>
        </w:rPr>
        <w:object w:dxaOrig="10560" w:dyaOrig="8655" w14:anchorId="20161EA7">
          <v:shape id="_x0000_i1032" type="#_x0000_t75" style="width:480.75pt;height:432.75pt" o:ole="">
            <v:imagedata r:id="rId30" o:title=""/>
          </v:shape>
          <o:OLEObject Type="Embed" ProgID="Visio.Drawing.15" ShapeID="_x0000_i1032" DrawAspect="Content" ObjectID="_1693819045" r:id="rId31"/>
        </w:object>
      </w:r>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4413F08" w:rsidR="00326905" w:rsidRDefault="00326905" w:rsidP="00326905">
      <w:pPr>
        <w:pStyle w:val="B1"/>
        <w:rPr>
          <w:lang w:val="en-IN"/>
        </w:rPr>
      </w:pPr>
      <w:r>
        <w:rPr>
          <w:lang w:val="en-IN"/>
        </w:rPr>
        <w:t>0.</w:t>
      </w:r>
      <w:r>
        <w:rPr>
          <w:lang w:val="en-IN"/>
        </w:rPr>
        <w:tab/>
        <w:t xml:space="preserve">Steps 1 - 5 as in </w:t>
      </w:r>
      <w:r w:rsidR="00A2185B">
        <w:rPr>
          <w:lang w:val="en-IN"/>
        </w:rPr>
        <w:t>TS 23.502 [</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77777777" w:rsidR="00326905" w:rsidRDefault="00326905" w:rsidP="00326905">
      <w:pPr>
        <w:pStyle w:val="B1"/>
        <w:rPr>
          <w:lang w:val="en-IN"/>
        </w:rPr>
      </w:pPr>
      <w:r>
        <w:rPr>
          <w:lang w:val="en-IN"/>
        </w:rPr>
        <w:tab/>
        <w:t>The SMF identifies the UAS NF/NEF based on local configuration or using UE provided identity e.g. USS address.</w:t>
      </w:r>
    </w:p>
    <w:p w14:paraId="10EA2DC7" w14:textId="77777777" w:rsidR="00326905" w:rsidRDefault="00326905" w:rsidP="00326905">
      <w:pPr>
        <w:pStyle w:val="B1"/>
        <w:rPr>
          <w:lang w:val="en-IN"/>
        </w:rPr>
      </w:pPr>
      <w:r>
        <w:rPr>
          <w:lang w:val="en-IN"/>
        </w:rPr>
        <w:lastRenderedPageBreak/>
        <w:t>1.</w:t>
      </w:r>
      <w:r>
        <w:rPr>
          <w:lang w:val="en-IN"/>
        </w:rPr>
        <w:tab/>
        <w:t xml:space="preserve">The SMF invokes </w:t>
      </w:r>
      <w:proofErr w:type="spellStart"/>
      <w:r>
        <w:rPr>
          <w:lang w:val="en-IN"/>
        </w:rPr>
        <w:t>Nnef_Authentication_Authenticate</w:t>
      </w:r>
      <w:proofErr w:type="spellEnd"/>
      <w:r>
        <w:rPr>
          <w:lang w:val="en-IN"/>
        </w:rPr>
        <w:t xml:space="preserve"> service operation, including the Service Level Device Identity (that contains the CAA-Level UAV ID of the UAV), DNN, S-NSSAI, and may include the Authentication Server Address (i.e. the USS address) and the Authentication Data (i.e.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77777777" w:rsidR="00326905" w:rsidRDefault="00326905" w:rsidP="00326905">
      <w:pPr>
        <w:pStyle w:val="B1"/>
        <w:rPr>
          <w:lang w:val="en-IN"/>
        </w:rPr>
      </w:pPr>
      <w:r>
        <w:rPr>
          <w:lang w:val="en-IN"/>
        </w:rPr>
        <w:tab/>
        <w:t>If a UUAA has been performed at Registration there is no need for the USS to perform UUAA at PDU Session establishment and steps 1 to 5 is not performed.</w:t>
      </w:r>
    </w:p>
    <w:p w14:paraId="4FF1BF4B" w14:textId="30D3EEEE"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Naf_Authentication_Authenticate_service</w:t>
      </w:r>
      <w:proofErr w:type="spellEnd"/>
      <w:r>
        <w:rPr>
          <w:lang w:val="en-IN"/>
        </w:rPr>
        <w:t xml:space="preserve"> operation forwarding the authentication request received information from the SMF. UAS NF may translate the Cell ID received as part of UAV location in the </w:t>
      </w:r>
      <w:proofErr w:type="spellStart"/>
      <w:r>
        <w:rPr>
          <w:lang w:val="en-IN"/>
        </w:rPr>
        <w:t>Nnef_Authentication_Authenticate</w:t>
      </w:r>
      <w:proofErr w:type="spellEnd"/>
      <w:r>
        <w:rPr>
          <w:lang w:val="en-IN"/>
        </w:rPr>
        <w:t xml:space="preserve"> request at step 1 into a corresponding geographic area and/or may further obtain the UE location information using Location Service Procedures as defined in </w:t>
      </w:r>
      <w:r w:rsidR="00A2185B">
        <w:rPr>
          <w:lang w:val="en-IN"/>
        </w:rPr>
        <w:t>TS 23.273 [</w:t>
      </w:r>
      <w:r>
        <w:rPr>
          <w:lang w:val="en-IN"/>
        </w:rPr>
        <w:t xml:space="preserve">8] and include them in the </w:t>
      </w:r>
      <w:proofErr w:type="spellStart"/>
      <w:r>
        <w:rPr>
          <w:lang w:val="en-IN"/>
        </w:rPr>
        <w:t>Naf_Authentication_Authenticate</w:t>
      </w:r>
      <w:proofErr w:type="spellEnd"/>
      <w:r>
        <w:rPr>
          <w:lang w:val="en-IN"/>
        </w:rPr>
        <w:t xml:space="preserve"> message towards the USS e.g. to support geo-caging functionality.</w:t>
      </w:r>
    </w:p>
    <w:p w14:paraId="4A6C274A" w14:textId="77777777" w:rsidR="00326905" w:rsidRDefault="00326905" w:rsidP="00326905">
      <w:pPr>
        <w:pStyle w:val="B1"/>
        <w:rPr>
          <w:lang w:val="en-IN"/>
        </w:rPr>
      </w:pPr>
      <w:r>
        <w:rPr>
          <w:lang w:val="en-IN"/>
        </w:rPr>
        <w:t>3.</w:t>
      </w:r>
      <w:r>
        <w:rPr>
          <w:lang w:val="en-IN"/>
        </w:rPr>
        <w:tab/>
        <w:t>[Conditional] Multiple round-trip messages as required by the authentication method used by USS. N33_Authentication_Authenticate response messages from USS shall include GPSI and may 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77777777" w:rsidR="00326905" w:rsidRDefault="00326905" w:rsidP="00326905">
      <w:pPr>
        <w:pStyle w:val="B1"/>
        <w:rPr>
          <w:lang w:val="en-IN"/>
        </w:rPr>
      </w:pPr>
      <w:r>
        <w:rPr>
          <w:lang w:val="en-IN"/>
        </w:rPr>
        <w:t>4.</w:t>
      </w:r>
      <w:r>
        <w:rPr>
          <w:lang w:val="en-IN"/>
        </w:rPr>
        <w:tab/>
        <w:t xml:space="preserve">From USS to NEF: </w:t>
      </w:r>
      <w:proofErr w:type="spellStart"/>
      <w:r>
        <w:rPr>
          <w:lang w:val="en-IN"/>
        </w:rPr>
        <w:t>Naf_Authentication_Authenticate</w:t>
      </w:r>
      <w:proofErr w:type="spellEnd"/>
      <w:r>
        <w:rPr>
          <w:lang w:val="en-IN"/>
        </w:rPr>
        <w:t xml:space="preserve"> response.</w:t>
      </w:r>
    </w:p>
    <w:p w14:paraId="3928D1E3" w14:textId="77777777" w:rsidR="00326905" w:rsidRDefault="00326905" w:rsidP="00326905">
      <w:pPr>
        <w:pStyle w:val="B1"/>
        <w:rPr>
          <w:lang w:val="en-IN"/>
        </w:rPr>
      </w:pPr>
      <w:r>
        <w:rPr>
          <w:lang w:val="en-IN"/>
        </w:rPr>
        <w:tab/>
        <w:t xml:space="preserve">The USS sends </w:t>
      </w:r>
      <w:proofErr w:type="spellStart"/>
      <w:r>
        <w:rPr>
          <w:lang w:val="en-IN"/>
        </w:rPr>
        <w:t>Naf_Authentication_Authenticate</w:t>
      </w:r>
      <w:proofErr w:type="spellEnd"/>
      <w:r>
        <w:rPr>
          <w:lang w:val="en-IN"/>
        </w:rPr>
        <w:t xml:space="preserve"> response to the UAS NF/NEF with the Authentication/Authorization result containing the UUAA result, optionally a Service Level Device Identity containing the new CAA-Level UAV ID, requested policy information, an Authorization Data (i.e. the UUAA Authorization Payload). The requested policy information from USS may contain a DN Authorization Profile Index and/or a DN authorized Session AMBR.</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2C86C692" w14:textId="757A6800" w:rsidR="009A2033" w:rsidRDefault="00B10B21" w:rsidP="009A2033">
      <w:pPr>
        <w:pStyle w:val="NO"/>
        <w:rPr>
          <w:lang w:val="en-IN"/>
        </w:rPr>
      </w:pPr>
      <w:r>
        <w:rPr>
          <w:lang w:val="en-IN"/>
        </w:rPr>
        <w:tab/>
      </w:r>
      <w:r w:rsidR="009A2033">
        <w:rPr>
          <w:lang w:val="en-IN"/>
        </w:rPr>
        <w:t>The External Identifier and/or UAV IP Address can be used at a later point by the USS for requesting dedicated policies for e.g. C2, etc.</w:t>
      </w:r>
    </w:p>
    <w:p w14:paraId="3F37AE5A" w14:textId="77777777" w:rsidR="00326905" w:rsidRDefault="00326905" w:rsidP="00326905">
      <w:pPr>
        <w:pStyle w:val="B1"/>
      </w:pPr>
      <w:r>
        <w:t>5.</w:t>
      </w:r>
      <w:r>
        <w:tab/>
        <w:t>The UAS NF/NEF confirms the successful Authentication/Authorization of the PDU Session. The UAS NF/NEF stores the UUAA result together with the GPSI. UAS NF/NEF forwards the Authentication/Authorization result, a Service Level Device Identity containing the new CAA-Level UAV ID, if received from the USS, and the Authorization Data (i.e. the UUAA Authorization Payload), if received from the USS, to the SMF. If the authentication/authorization is successful, the SMF shall subscribe for notifications from UAS NF/NEF which may be used to trigger re-authentication, update authorization data or revoke authorization of the UAV, upon receipt of such request from the USS.</w:t>
      </w:r>
    </w:p>
    <w:p w14:paraId="50D238AC" w14:textId="5FED148D" w:rsidR="00326905" w:rsidRDefault="00326905" w:rsidP="00326905">
      <w:pPr>
        <w:pStyle w:val="B1"/>
      </w:pPr>
      <w:r>
        <w:t>6.</w:t>
      </w:r>
      <w:r>
        <w:tab/>
        <w:t xml:space="preserve">If the authentication/authorization is successful, the USS shall subscribe to the PDU Session Status Event as described in steps 1-5 in Figure 4.15.3.2.3-1 of </w:t>
      </w:r>
      <w:r w:rsidR="00A2185B">
        <w:t>TS 23.502 [</w:t>
      </w:r>
      <w:r>
        <w:t>3]. This step can be executed in parallel to step 4. The UAS NF/NEF shall use the DNN, S-NSSAI received from the SMF in step 1 to subscribe to the PDU Session Status Event notification.</w:t>
      </w:r>
    </w:p>
    <w:p w14:paraId="749CE125" w14:textId="623C06BA" w:rsidR="00326905" w:rsidRDefault="00326905" w:rsidP="00326905">
      <w:pPr>
        <w:pStyle w:val="B1"/>
      </w:pPr>
      <w:r>
        <w:t>7.</w:t>
      </w:r>
      <w:r>
        <w:tab/>
        <w:t xml:space="preserve">The PDU Session establishment continues with steps 7 to 21 and completes. In the step 7b in Figure 4.3.2.2.1-1of </w:t>
      </w:r>
      <w:r w:rsidR="00A2185B">
        <w:t>TS 23.502 [</w:t>
      </w:r>
      <w:r>
        <w:t xml:space="preserve">3], if the SMF receives the DN Authorization Profile Index from the UAS NF/NEF, it sends the DN Authorization Profile Index to retrieve the PDU Session related policy information (described in clause 6.4 of </w:t>
      </w:r>
      <w:r w:rsidR="00A2185B">
        <w:t>TS 23.503 [</w:t>
      </w:r>
      <w:r>
        <w:t xml:space="preserve">9]) and the PCC rule(s) (described in clause 6.3 of </w:t>
      </w:r>
      <w:r w:rsidR="00A2185B">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A2185B">
        <w:t>TS 23.503 [</w:t>
      </w:r>
      <w:r>
        <w:t>9]).</w:t>
      </w:r>
    </w:p>
    <w:p w14:paraId="34AEEBD6" w14:textId="20BE4480" w:rsidR="00326905" w:rsidRDefault="00326905" w:rsidP="00326905">
      <w:pPr>
        <w:pStyle w:val="B1"/>
      </w:pPr>
      <w:r>
        <w:tab/>
        <w:t xml:space="preserve">The SMF transfers the Authentication/Authorization result, the Service Level Device Identity containing the new CAA-Level UAV ID and the Authorization Data (i.e. the UUAA Authorization Payload) to the UAV as in steps 11, 12 and 13 in figure 4.3.2.2.1-1 of </w:t>
      </w:r>
      <w:r w:rsidR="00A2185B">
        <w:t>TS 23.502 [</w:t>
      </w:r>
      <w:r>
        <w:t>3].</w:t>
      </w:r>
    </w:p>
    <w:p w14:paraId="28928D3B" w14:textId="3FE0EDC9" w:rsidR="00326905" w:rsidRDefault="00326905" w:rsidP="00326905">
      <w:pPr>
        <w:pStyle w:val="B1"/>
      </w:pPr>
      <w:r>
        <w:lastRenderedPageBreak/>
        <w:t>8.</w:t>
      </w:r>
      <w:r>
        <w:tab/>
        <w:t xml:space="preserve">If the USS in step 6 subscribed to the PDU Session Status Event the SMF will, as described in steps 6-7 in Figure 4.15.3.2.3-1 of </w:t>
      </w:r>
      <w:r w:rsidR="00A2185B">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4D562664" w14:textId="2E92031B" w:rsidR="009A2033" w:rsidRDefault="009A2033" w:rsidP="009A2033">
      <w:pPr>
        <w:pStyle w:val="NO"/>
        <w:rPr>
          <w:rFonts w:eastAsia="Times New Roman"/>
          <w:lang w:eastAsia="ko-KR"/>
        </w:rPr>
      </w:pPr>
      <w:r>
        <w:t>NOTE</w:t>
      </w:r>
      <w:r w:rsidR="00B10B21">
        <w:t> </w:t>
      </w:r>
      <w:r w:rsidR="00775FF2">
        <w:t>2</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7D0BB27A" w14:textId="77777777" w:rsidR="009A2033" w:rsidRPr="000D6B59" w:rsidRDefault="009A2033" w:rsidP="009A2033">
      <w:pPr>
        <w:pStyle w:val="Heading4"/>
      </w:pPr>
      <w:bookmarkStart w:id="232" w:name="_Toc83205979"/>
      <w:r>
        <w:t>5.2.3.3</w:t>
      </w:r>
      <w:r w:rsidRPr="000D6B59">
        <w:tab/>
      </w:r>
      <w:r w:rsidRPr="002E270E">
        <w:t>USS UAV Authorization/Authentication (UUAA)</w:t>
      </w:r>
      <w:r>
        <w:t xml:space="preserve"> during default PDN connection at</w:t>
      </w:r>
      <w:r w:rsidRPr="00D100AC">
        <w:t xml:space="preserve"> </w:t>
      </w:r>
      <w:r>
        <w:t>Attach</w:t>
      </w:r>
      <w:bookmarkEnd w:id="232"/>
    </w:p>
    <w:p w14:paraId="35CA32D4" w14:textId="6F55424E" w:rsidR="009A2033" w:rsidRDefault="00326905" w:rsidP="009A2033">
      <w:pPr>
        <w:rPr>
          <w:lang w:eastAsia="ko-KR"/>
        </w:rPr>
      </w:pPr>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shall to be used if the timing for the UUAA is seen as too long and may have negative effects on the Attach procedure e.g. the Attach procedure can time-out before response have been received from USS or if multiple round-trip messages is required by the authentication method used by the USS.</w:t>
      </w:r>
    </w:p>
    <w:p w14:paraId="40CC3551" w14:textId="29CEF698" w:rsidR="009A2033" w:rsidRPr="000D6B59" w:rsidRDefault="009E4DEC" w:rsidP="00B10B21">
      <w:pPr>
        <w:pStyle w:val="TH"/>
        <w:rPr>
          <w:lang w:eastAsia="ko-KR"/>
        </w:rPr>
      </w:pPr>
      <w:r>
        <w:object w:dxaOrig="13140" w:dyaOrig="11460" w14:anchorId="673BFDAB">
          <v:shape id="_x0000_i1033" type="#_x0000_t75" style="width:481.5pt;height:420pt" o:ole="">
            <v:imagedata r:id="rId32" o:title=""/>
          </v:shape>
          <o:OLEObject Type="Embed" ProgID="Visio.Drawing.15" ShapeID="_x0000_i1033" DrawAspect="Content" ObjectID="_1693819046" r:id="rId33"/>
        </w:object>
      </w:r>
    </w:p>
    <w:p w14:paraId="75263126" w14:textId="652DE55B"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5618DE7F" w:rsidR="00326905" w:rsidRDefault="00326905" w:rsidP="009A2033">
      <w:pPr>
        <w:pStyle w:val="B1"/>
      </w:pPr>
      <w:r>
        <w:t>0.</w:t>
      </w:r>
      <w:r>
        <w:tab/>
        <w:t xml:space="preserve">Steps 1 - 13 in </w:t>
      </w:r>
      <w:r w:rsidR="00A2185B">
        <w:t>TS 23.401 [</w:t>
      </w:r>
      <w:r>
        <w:t xml:space="preserve">6] figure 5.3.2.1-1 and steps 1 - 2 in </w:t>
      </w:r>
      <w:r w:rsidR="00A2185B">
        <w:t>TS 23.502 [</w:t>
      </w:r>
      <w:r>
        <w:t xml:space="preserve">3] figure 4.11.1.5.2-1 or clause 4.11.2.4.1 in </w:t>
      </w:r>
      <w:r w:rsidR="00A2185B">
        <w:t>TS 23.502 [</w:t>
      </w:r>
      <w:r>
        <w:t>3].</w:t>
      </w:r>
    </w:p>
    <w:p w14:paraId="198CF5EE" w14:textId="77777777" w:rsidR="00326905" w:rsidRDefault="00326905" w:rsidP="009A2033">
      <w:pPr>
        <w:pStyle w:val="B1"/>
      </w:pPr>
      <w:r>
        <w:lastRenderedPageBreak/>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33F7EDA6" w14:textId="77777777" w:rsidR="00326905" w:rsidRDefault="00326905" w:rsidP="009A2033">
      <w:pPr>
        <w:pStyle w:val="B1"/>
      </w:pPr>
      <w:r>
        <w:tab/>
        <w:t>The MME may determine the UE 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7D872DAB" w14:textId="674EF349" w:rsidR="00775FF2" w:rsidRDefault="00775FF2" w:rsidP="00775FF2">
      <w:pPr>
        <w:pStyle w:val="NO"/>
        <w:rPr>
          <w:noProof/>
          <w:lang w:val="en-US"/>
        </w:rPr>
      </w:pPr>
      <w:r w:rsidRPr="00FC6F64">
        <w:rPr>
          <w:noProof/>
          <w:lang w:val="en-US"/>
        </w:rPr>
        <w:t>NOTE</w:t>
      </w:r>
      <w:r w:rsidR="00206175">
        <w:rPr>
          <w:noProof/>
          <w:lang w:val="en-US"/>
        </w:rPr>
        <w:t> </w:t>
      </w:r>
      <w:r w:rsidRPr="00FC6F64">
        <w:rPr>
          <w:noProof/>
          <w:lang w:val="en-US"/>
        </w:rPr>
        <w:t>2:</w:t>
      </w:r>
      <w:r w:rsidR="00206175">
        <w:rPr>
          <w:noProof/>
          <w:lang w:val="en-US"/>
        </w:rPr>
        <w:tab/>
        <w:t xml:space="preserve">Optional step 3 in figure 5.2.3.2-1 </w:t>
      </w:r>
      <w:r w:rsidR="009E4DEC">
        <w:rPr>
          <w:noProof/>
          <w:lang w:val="en-US"/>
        </w:rPr>
        <w:t xml:space="preserve">(i.e. Steps 3c to 3f ) </w:t>
      </w:r>
      <w:r w:rsidR="00206175">
        <w:rPr>
          <w:noProof/>
          <w:lang w:val="en-US"/>
        </w:rPr>
        <w:t xml:space="preserve">is not supported </w:t>
      </w:r>
      <w:r w:rsidR="009E4DEC">
        <w:rPr>
          <w:noProof/>
          <w:lang w:val="en-US"/>
        </w:rPr>
        <w:t>for Option 1</w:t>
      </w:r>
      <w:r w:rsidR="00206175">
        <w:rPr>
          <w:noProof/>
          <w:lang w:val="en-US"/>
        </w:rPr>
        <w:t>.</w:t>
      </w:r>
    </w:p>
    <w:p w14:paraId="41164E7A" w14:textId="2FB38973" w:rsidR="00326905" w:rsidRDefault="00326905" w:rsidP="009A2033">
      <w:pPr>
        <w:pStyle w:val="B1"/>
        <w:rPr>
          <w:noProof/>
          <w:lang w:val="en-US"/>
        </w:rPr>
      </w:pPr>
      <w:r>
        <w:rPr>
          <w:noProof/>
          <w:lang w:val="en-US"/>
        </w:rPr>
        <w:t>3.</w:t>
      </w:r>
      <w:r>
        <w:rPr>
          <w:noProof/>
          <w:lang w:val="en-US"/>
        </w:rPr>
        <w:tab/>
        <w:t>Steps 14 - 22 in</w:t>
      </w:r>
      <w:r w:rsidRPr="00326905">
        <w:rPr>
          <w:noProof/>
          <w:lang w:val="en-US"/>
        </w:rPr>
        <w:t xml:space="preserve"> </w:t>
      </w:r>
      <w:r>
        <w:rPr>
          <w:noProof/>
          <w:lang w:val="en-US"/>
        </w:rPr>
        <w:t xml:space="preserve">figure 5.3.2.1-1 of </w:t>
      </w:r>
      <w:r w:rsidR="00A2185B">
        <w:rPr>
          <w:noProof/>
          <w:lang w:val="en-US"/>
        </w:rPr>
        <w:t>TS 23.401 [</w:t>
      </w:r>
      <w:r>
        <w:rPr>
          <w:noProof/>
          <w:lang w:val="en-US"/>
        </w:rPr>
        <w:t>6] and steps 3 - 6 in</w:t>
      </w:r>
      <w:r w:rsidRPr="00326905">
        <w:rPr>
          <w:noProof/>
          <w:lang w:val="en-US"/>
        </w:rPr>
        <w:t xml:space="preserve"> </w:t>
      </w:r>
      <w:r>
        <w:rPr>
          <w:noProof/>
          <w:lang w:val="en-US"/>
        </w:rPr>
        <w:t xml:space="preserve">figure 4.11.1.5.2-1 of </w:t>
      </w:r>
      <w:r w:rsidR="00A2185B">
        <w:rPr>
          <w:noProof/>
          <w:lang w:val="en-US"/>
        </w:rPr>
        <w:t>TS 23.502 [</w:t>
      </w:r>
      <w:r>
        <w:rPr>
          <w:noProof/>
          <w:lang w:val="en-US"/>
        </w:rPr>
        <w:t xml:space="preserve">3] or clause 4.11.2.4.1 of </w:t>
      </w:r>
      <w:r w:rsidR="00A2185B">
        <w:rPr>
          <w:noProof/>
          <w:lang w:val="en-US"/>
        </w:rPr>
        <w:t>TS 23.502 [</w:t>
      </w:r>
      <w:r>
        <w:rPr>
          <w:noProof/>
          <w:lang w:val="en-US"/>
        </w:rPr>
        <w:t>3].</w:t>
      </w:r>
    </w:p>
    <w:p w14:paraId="1A69B35A" w14:textId="77777777" w:rsidR="00326905" w:rsidRDefault="00326905" w:rsidP="009A2033">
      <w:pPr>
        <w:pStyle w:val="B1"/>
        <w:rPr>
          <w:noProof/>
          <w:lang w:val="en-US"/>
        </w:rPr>
      </w:pPr>
      <w:r>
        <w:rPr>
          <w:noProof/>
          <w:lang w:val="en-US"/>
        </w:rPr>
        <w:t>For Option 2, during 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77777777" w:rsidR="00326905" w:rsidRDefault="00326905" w:rsidP="009A2033">
      <w:pPr>
        <w:pStyle w:val="B1"/>
        <w:rPr>
          <w:noProof/>
          <w:lang w:val="en-US"/>
        </w:rPr>
      </w:pPr>
      <w:r>
        <w:rPr>
          <w:noProof/>
          <w:lang w:val="en-US"/>
        </w:rPr>
        <w:t>4.</w:t>
      </w:r>
      <w:r>
        <w:rPr>
          <w:noProof/>
          <w:lang w:val="en-US"/>
        </w:rPr>
        <w:tab/>
        <w:t>[OPTION 2] UUAA is invoked as described in steps 1 and 2 of figure 5.2.3.2-1.</w:t>
      </w:r>
    </w:p>
    <w:p w14:paraId="4C76E665" w14:textId="77777777" w:rsidR="00326905" w:rsidRDefault="00326905" w:rsidP="009A2033">
      <w:pPr>
        <w:pStyle w:val="B1"/>
        <w:rPr>
          <w:noProof/>
          <w:lang w:val="en-US"/>
        </w:rPr>
      </w:pPr>
      <w:r>
        <w:rPr>
          <w:noProof/>
          <w:lang w:val="en-US"/>
        </w:rPr>
        <w:t>5.</w:t>
      </w:r>
      <w:r>
        <w:rPr>
          <w:noProof/>
          <w:lang w:val="en-US"/>
        </w:rPr>
        <w:tab/>
        <w:t>[OPTION 2], [Conditional] Multiple round-trip messages as required by the authentication method used by USS. The PCO including the authentication message from the USS is transferred to the UE by the SMF+PGW-C in Update Bearer Request and Downlink NAS Transport (steps 5b - 5d). The response from the UE is transferred to the SMF+PGW-C in an Uplink NAS Transport and Update Bearer Response (steps 5e - 5g).</w:t>
      </w:r>
    </w:p>
    <w:p w14:paraId="0E2FB743" w14:textId="77777777" w:rsidR="00326905" w:rsidRDefault="00326905" w:rsidP="009A2033">
      <w:pPr>
        <w:pStyle w:val="B1"/>
        <w:rPr>
          <w:noProof/>
          <w:lang w:val="en-US"/>
        </w:rPr>
      </w:pPr>
      <w:r>
        <w:rPr>
          <w:noProof/>
          <w:lang w:val="en-US"/>
        </w:rPr>
        <w:t>6.</w:t>
      </w:r>
      <w:r>
        <w:rPr>
          <w:noProof/>
          <w:lang w:val="en-US"/>
        </w:rPr>
        <w:tab/>
        <w:t>[OPTION 2] UUAA procedure continues as described in steps 4 &amp; 5 of figure 5.2.3.2-1.</w:t>
      </w:r>
    </w:p>
    <w:p w14:paraId="3B6D004F" w14:textId="77777777" w:rsidR="00326905" w:rsidRDefault="00326905" w:rsidP="009A2033">
      <w:pPr>
        <w:pStyle w:val="B1"/>
        <w:rPr>
          <w:noProof/>
          <w:lang w:val="en-US"/>
        </w:rPr>
      </w:pPr>
      <w:r>
        <w:rPr>
          <w:noProof/>
          <w:lang w:val="en-US"/>
        </w:rPr>
        <w:t>7.</w:t>
      </w:r>
      <w:r>
        <w:rPr>
          <w:noProof/>
          <w:lang w:val="en-US"/>
        </w:rPr>
        <w:tab/>
        <w:t>[OPTION 2] If the UUAA is successful, the SMF+PGW-C updates the Access Control List (ACL) in UPF+PGW-U to allow traffic over the default PDN Connection.</w:t>
      </w:r>
    </w:p>
    <w:p w14:paraId="207F2FC1" w14:textId="77777777" w:rsidR="00326905" w:rsidRDefault="00326905" w:rsidP="009A2033">
      <w:pPr>
        <w:pStyle w:val="B1"/>
        <w:rPr>
          <w:noProof/>
          <w:lang w:val="en-US"/>
        </w:rPr>
      </w:pPr>
      <w:r>
        <w:rPr>
          <w:noProof/>
          <w:lang w:val="en-US"/>
        </w:rPr>
        <w:t>8.</w:t>
      </w:r>
      <w:r>
        <w:rPr>
          <w:noProof/>
          <w:lang w:val="en-US"/>
        </w:rPr>
        <w:tab/>
        <w:t>[OPTION 2] The PCO including an indication that "UpLink Data ALLOWED", the Authentication/Authorization result, and the Authorization Data (i.e. the UUAA Authorization Payload), is transferred from SMF+PGW-C to the UE in Update Bearer Request and Downlink NAS Transport (steps 6a - 6c). The UE (for the UAV) confirms the update in steps 8d - 8f.</w:t>
      </w:r>
    </w:p>
    <w:p w14:paraId="5CB640C0" w14:textId="2BF0216C" w:rsidR="00FF7EE0" w:rsidRDefault="00FF7EE0" w:rsidP="00FF7EE0">
      <w:pPr>
        <w:pStyle w:val="Heading3"/>
        <w:rPr>
          <w:lang w:val="en-US"/>
        </w:rPr>
      </w:pPr>
      <w:bookmarkStart w:id="233" w:name="_Toc64385464"/>
      <w:bookmarkStart w:id="234" w:name="_Toc64529614"/>
      <w:bookmarkStart w:id="235" w:name="_Toc83205980"/>
      <w:r w:rsidRPr="00CA32B7">
        <w:rPr>
          <w:lang w:val="en-US"/>
        </w:rPr>
        <w:lastRenderedPageBreak/>
        <w:t>5.2.4</w:t>
      </w:r>
      <w:r w:rsidRPr="00CA32B7">
        <w:rPr>
          <w:lang w:val="en-US"/>
        </w:rPr>
        <w:tab/>
        <w:t>UUAA Re-</w:t>
      </w:r>
      <w:proofErr w:type="spellStart"/>
      <w:r w:rsidRPr="00CA32B7">
        <w:rPr>
          <w:lang w:val="en-US"/>
        </w:rPr>
        <w:t>authentication</w:t>
      </w:r>
      <w:r w:rsidR="004B38D7">
        <w:rPr>
          <w:lang w:val="en-US"/>
        </w:rPr>
        <w:t>.authorization</w:t>
      </w:r>
      <w:proofErr w:type="spellEnd"/>
      <w:r w:rsidRPr="00CA32B7">
        <w:rPr>
          <w:lang w:val="en-US"/>
        </w:rPr>
        <w:t xml:space="preserve"> </w:t>
      </w:r>
      <w:bookmarkEnd w:id="233"/>
      <w:bookmarkEnd w:id="234"/>
      <w:r w:rsidR="00131F36">
        <w:rPr>
          <w:lang w:val="en-US"/>
        </w:rPr>
        <w:t>by USS/UTM</w:t>
      </w:r>
      <w:bookmarkEnd w:id="235"/>
    </w:p>
    <w:p w14:paraId="513B0994" w14:textId="77777777" w:rsidR="004B38D7" w:rsidRPr="008203AD" w:rsidRDefault="004B38D7" w:rsidP="004B38D7">
      <w:pPr>
        <w:pStyle w:val="Heading4"/>
        <w:rPr>
          <w:lang w:val="en-US"/>
        </w:rPr>
      </w:pPr>
      <w:bookmarkStart w:id="236" w:name="_Toc83205981"/>
      <w:r>
        <w:rPr>
          <w:lang w:val="en-US"/>
        </w:rPr>
        <w:t>5.2.4.1</w:t>
      </w:r>
      <w:r>
        <w:rPr>
          <w:lang w:val="en-US"/>
        </w:rPr>
        <w:tab/>
      </w:r>
      <w:r>
        <w:t xml:space="preserve">UAV Re-authentication </w:t>
      </w:r>
      <w:r w:rsidRPr="007220CC">
        <w:t>procedure</w:t>
      </w:r>
      <w:r>
        <w:t xml:space="preserve"> in 5GS</w:t>
      </w:r>
      <w:bookmarkEnd w:id="236"/>
    </w:p>
    <w:p w14:paraId="2A6027A8" w14:textId="1F4FF8EC" w:rsidR="00131F36" w:rsidRDefault="00B66D1E" w:rsidP="00B10B21">
      <w:pPr>
        <w:pStyle w:val="TH"/>
      </w:pPr>
      <w:r w:rsidRPr="00621B88">
        <w:object w:dxaOrig="15195" w:dyaOrig="6600" w14:anchorId="00529CA5">
          <v:shape id="_x0000_i1034" type="#_x0000_t75" style="width:480.75pt;height:208.5pt" o:ole="">
            <v:imagedata r:id="rId34" o:title=""/>
          </v:shape>
          <o:OLEObject Type="Embed" ProgID="Visio.Drawing.15" ShapeID="_x0000_i1034" DrawAspect="Content" ObjectID="_1693819047" r:id="rId35"/>
        </w:object>
      </w:r>
    </w:p>
    <w:p w14:paraId="45DE2F9F" w14:textId="1F71569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7777777" w:rsidR="00326905" w:rsidRDefault="00326905" w:rsidP="00131F36">
      <w:pPr>
        <w:pStyle w:val="B1"/>
        <w:rPr>
          <w:lang w:val="en-US"/>
        </w:rPr>
      </w:pPr>
      <w:r>
        <w:rPr>
          <w:lang w:val="en-US"/>
        </w:rPr>
        <w:t>1.</w:t>
      </w:r>
      <w:r>
        <w:rPr>
          <w:lang w:val="en-US"/>
        </w:rPr>
        <w:tab/>
        <w:t xml:space="preserve">The USS sends a </w:t>
      </w:r>
      <w:proofErr w:type="spellStart"/>
      <w:r>
        <w:rPr>
          <w:lang w:val="en-US"/>
        </w:rPr>
        <w:t>Naf_Auth_notification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77777777" w:rsidR="00326905" w:rsidRDefault="00326905" w:rsidP="00131F36">
      <w:pPr>
        <w:pStyle w:val="B1"/>
        <w:rPr>
          <w:lang w:val="en-US"/>
        </w:rPr>
      </w:pPr>
      <w:r>
        <w:rPr>
          <w:lang w:val="en-US"/>
        </w:rPr>
        <w:t>2.</w:t>
      </w:r>
      <w:r>
        <w:rPr>
          <w:lang w:val="en-US"/>
        </w:rPr>
        <w:tab/>
        <w:t>UAS NF retrieves the UE stored UUAA context. From the stored UUAA context the UAS NF determines the target AMF or SMF for sending the notification.</w:t>
      </w:r>
    </w:p>
    <w:p w14:paraId="280B1950" w14:textId="77777777"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0F872ED6"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A2185B">
        <w:rPr>
          <w:lang w:val="en-US"/>
        </w:rPr>
        <w:t>TS 23.502 [</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77777777" w:rsidR="00326905" w:rsidRDefault="00326905" w:rsidP="00131F36">
      <w:pPr>
        <w:pStyle w:val="B1"/>
        <w:rPr>
          <w:lang w:val="en-US"/>
        </w:rPr>
      </w:pPr>
      <w:r>
        <w:rPr>
          <w:lang w:val="en-US"/>
        </w:rPr>
        <w:t>6b.</w:t>
      </w:r>
      <w:r>
        <w:rPr>
          <w:lang w:val="en-US"/>
        </w:rPr>
        <w:tab/>
        <w:t>If UUAA-SM was performed, the SMF then initiates re-authentication of the UAV as described in steps 3c to 6 of the UUAA-SM procedure, clause 5.2.3.2.</w:t>
      </w:r>
    </w:p>
    <w:p w14:paraId="27F54FEE" w14:textId="77777777" w:rsidR="004B38D7" w:rsidRDefault="004B38D7" w:rsidP="004B38D7">
      <w:pPr>
        <w:pStyle w:val="Heading4"/>
        <w:rPr>
          <w:lang w:val="en-US"/>
        </w:rPr>
      </w:pPr>
      <w:bookmarkStart w:id="237" w:name="_Toc83205982"/>
      <w:r>
        <w:rPr>
          <w:lang w:val="en-US"/>
        </w:rPr>
        <w:lastRenderedPageBreak/>
        <w:t>5.2.4.2</w:t>
      </w:r>
      <w:r>
        <w:rPr>
          <w:lang w:val="en-US"/>
        </w:rPr>
        <w:tab/>
      </w:r>
      <w:r>
        <w:t xml:space="preserve">UAV Re-authentication </w:t>
      </w:r>
      <w:r w:rsidRPr="007220CC">
        <w:t>procedure</w:t>
      </w:r>
      <w:r>
        <w:t xml:space="preserve"> in EPS</w:t>
      </w:r>
      <w:bookmarkEnd w:id="237"/>
    </w:p>
    <w:p w14:paraId="1220C817" w14:textId="77777777" w:rsidR="004B38D7" w:rsidRDefault="004B38D7" w:rsidP="00326905">
      <w:pPr>
        <w:pStyle w:val="TH"/>
      </w:pPr>
      <w:r w:rsidRPr="00621B88">
        <w:object w:dxaOrig="15220" w:dyaOrig="6610" w14:anchorId="339FBCF5">
          <v:shape id="_x0000_i1035" type="#_x0000_t75" style="width:481.5pt;height:207pt" o:ole="">
            <v:imagedata r:id="rId36" o:title=""/>
          </v:shape>
          <o:OLEObject Type="Embed" ProgID="Visio.Drawing.15" ShapeID="_x0000_i1035" DrawAspect="Content" ObjectID="_1693819048" r:id="rId37"/>
        </w:object>
      </w:r>
    </w:p>
    <w:p w14:paraId="0EA8DFF8" w14:textId="77777777"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77777777" w:rsidR="00326905" w:rsidRDefault="00326905" w:rsidP="004B38D7">
      <w:pPr>
        <w:pStyle w:val="B1"/>
        <w:rPr>
          <w:lang w:val="en-US"/>
        </w:rPr>
      </w:pPr>
      <w:r>
        <w:rPr>
          <w:lang w:val="en-US"/>
        </w:rPr>
        <w:t>1.</w:t>
      </w:r>
      <w:r>
        <w:rPr>
          <w:lang w:val="en-US"/>
        </w:rPr>
        <w:tab/>
        <w:t>The USS sends a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087ABD57"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8" w:name="_Toc83205983"/>
      <w:r>
        <w:rPr>
          <w:lang w:val="en-US"/>
        </w:rPr>
        <w:lastRenderedPageBreak/>
        <w:t>5.2.4.3</w:t>
      </w:r>
      <w:r>
        <w:rPr>
          <w:lang w:val="en-US"/>
        </w:rPr>
        <w:tab/>
        <w:t xml:space="preserve">USS initiated </w:t>
      </w:r>
      <w:r>
        <w:t xml:space="preserve">UAV Re-authorization </w:t>
      </w:r>
      <w:r w:rsidRPr="007220CC">
        <w:t>procedure</w:t>
      </w:r>
      <w:r>
        <w:t xml:space="preserve"> in 5GS</w:t>
      </w:r>
      <w:bookmarkEnd w:id="238"/>
    </w:p>
    <w:p w14:paraId="40F72F3B" w14:textId="13657937" w:rsidR="004B38D7" w:rsidRPr="0099262F" w:rsidRDefault="00326905" w:rsidP="004B38D7">
      <w:pPr>
        <w:pStyle w:val="TH"/>
        <w:rPr>
          <w:lang w:val="en-US"/>
        </w:rPr>
      </w:pPr>
      <w:r>
        <w:object w:dxaOrig="15420" w:dyaOrig="10471" w14:anchorId="75217716">
          <v:shape id="_x0000_i1036" type="#_x0000_t75" style="width:481.5pt;height:327pt" o:ole="">
            <v:imagedata r:id="rId38" o:title=""/>
          </v:shape>
          <o:OLEObject Type="Embed" ProgID="Visio.Drawing.15" ShapeID="_x0000_i1036" DrawAspect="Content" ObjectID="_1693819049" r:id="rId39"/>
        </w:object>
      </w:r>
    </w:p>
    <w:p w14:paraId="38EBFB49" w14:textId="5F726556"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77777777" w:rsidR="00326905" w:rsidRDefault="00326905" w:rsidP="00326905">
      <w:pPr>
        <w:pStyle w:val="B1"/>
        <w:rPr>
          <w:lang w:eastAsia="zh-CN"/>
        </w:rPr>
      </w:pPr>
      <w:r>
        <w:rPr>
          <w:lang w:eastAsia="zh-CN"/>
        </w:rPr>
        <w:t>1.</w:t>
      </w:r>
      <w:r>
        <w:rPr>
          <w:lang w:eastAsia="zh-CN"/>
        </w:rPr>
        <w:tab/>
        <w:t>The USS sends a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7777777" w:rsidR="00326905" w:rsidRDefault="00326905" w:rsidP="00326905">
      <w:pPr>
        <w:pStyle w:val="B1"/>
        <w:rPr>
          <w:lang w:eastAsia="zh-CN"/>
        </w:rPr>
      </w:pPr>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p>
    <w:p w14:paraId="7AC26B64" w14:textId="77777777" w:rsidR="00326905" w:rsidRDefault="00326905" w:rsidP="00326905">
      <w:pPr>
        <w:pStyle w:val="B1"/>
        <w:rPr>
          <w:lang w:eastAsia="zh-CN"/>
        </w:rPr>
      </w:pPr>
      <w:r>
        <w:rPr>
          <w:lang w:eastAsia="zh-CN"/>
        </w:rPr>
        <w:t>3a</w:t>
      </w:r>
      <w:r>
        <w:rPr>
          <w:lang w:eastAsia="zh-CN"/>
        </w:rPr>
        <w:tab/>
        <w:t xml:space="preserve">If UUAA-MM was performed, the UAS-NF/NEF retrieves the AMF ID that serves the UE from the UDM based on the GPSI. and then sends a </w:t>
      </w:r>
      <w:proofErr w:type="spellStart"/>
      <w:r>
        <w:rPr>
          <w:lang w:eastAsia="zh-CN"/>
        </w:rPr>
        <w:t>Nnef_Auth_Notification</w:t>
      </w:r>
      <w:proofErr w:type="spellEnd"/>
      <w:r>
        <w:rPr>
          <w:lang w:eastAsia="zh-CN"/>
        </w:rPr>
        <w:t xml:space="preserve"> request including the CAA-Level UAV ID and the authorization message to the serving AMF.</w:t>
      </w:r>
    </w:p>
    <w:p w14:paraId="05F5C149" w14:textId="77777777" w:rsidR="00326905" w:rsidRDefault="00326905" w:rsidP="00326905">
      <w:pPr>
        <w:pStyle w:val="B1"/>
        <w:rPr>
          <w:lang w:eastAsia="zh-CN"/>
        </w:rPr>
      </w:pPr>
      <w:r>
        <w:rPr>
          <w:lang w:eastAsia="zh-CN"/>
        </w:rPr>
        <w:t>3b</w:t>
      </w:r>
      <w:r>
        <w:rPr>
          <w:lang w:eastAsia="zh-CN"/>
        </w:rPr>
        <w:tab/>
        <w:t xml:space="preserve">If UUAA-SM was performed, the UAS-NF/NEF sends a </w:t>
      </w:r>
      <w:proofErr w:type="spellStart"/>
      <w:r>
        <w:rPr>
          <w:lang w:eastAsia="zh-CN"/>
        </w:rPr>
        <w:t>Nnef_Auth_Notification</w:t>
      </w:r>
      <w:proofErr w:type="spellEnd"/>
      <w:r>
        <w:rPr>
          <w:lang w:eastAsia="zh-CN"/>
        </w:rPr>
        <w:t xml:space="preserve"> request to the SMF serving the UUAA 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2DE5C571"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A2185B">
        <w:rPr>
          <w:lang w:eastAsia="zh-CN"/>
        </w:rPr>
        <w:t>TS 23.502 [</w:t>
      </w:r>
      <w:r>
        <w:rPr>
          <w:lang w:eastAsia="zh-CN"/>
        </w:rPr>
        <w:t>3].</w:t>
      </w:r>
    </w:p>
    <w:p w14:paraId="5BEDF46F" w14:textId="6B253EBF" w:rsidR="00326905" w:rsidRDefault="00326905" w:rsidP="00326905">
      <w:pPr>
        <w:pStyle w:val="B1"/>
        <w:rPr>
          <w:lang w:eastAsia="zh-CN"/>
        </w:rPr>
      </w:pPr>
      <w:r>
        <w:rPr>
          <w:lang w:eastAsia="zh-CN"/>
        </w:rPr>
        <w:tab/>
        <w:t>The AMF initiates re-authentication of the UAV as described in steps 4c to 9 of UUAA-MM procedure, clause 5.2.2.2. during which the CAA-Level UAV ID and the authorization message is sent to the UE.</w:t>
      </w:r>
    </w:p>
    <w:p w14:paraId="3EA2207A" w14:textId="4A444592" w:rsidR="00326905" w:rsidRDefault="00326905" w:rsidP="00326905">
      <w:pPr>
        <w:pStyle w:val="B1"/>
        <w:rPr>
          <w:lang w:eastAsia="zh-CN"/>
        </w:rPr>
      </w:pPr>
      <w:r>
        <w:rPr>
          <w:lang w:eastAsia="zh-CN"/>
        </w:rPr>
        <w:lastRenderedPageBreak/>
        <w:t>5b</w:t>
      </w:r>
      <w:r>
        <w:rPr>
          <w:lang w:eastAsia="zh-CN"/>
        </w:rPr>
        <w:tab/>
        <w:t>In the case of UUAA-SM:</w:t>
      </w:r>
    </w:p>
    <w:p w14:paraId="0F4F8C2B" w14:textId="4C798649" w:rsidR="00326905" w:rsidRDefault="00326905" w:rsidP="00326905">
      <w:pPr>
        <w:pStyle w:val="B1"/>
        <w:rPr>
          <w:lang w:eastAsia="zh-CN"/>
        </w:rPr>
      </w:pPr>
      <w:r>
        <w:rPr>
          <w:lang w:eastAsia="zh-CN"/>
        </w:rPr>
        <w:tab/>
        <w:t xml:space="preserve">The SMF identifies, based on the received information, the PDU Session that is serving the UUAA-SM and invokes the Network Requested PDU Session Modification procedure (figure 4.3.3.2-1 of </w:t>
      </w:r>
      <w:r w:rsidR="00A2185B">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A2185B">
        <w:rPr>
          <w:lang w:eastAsia="zh-CN"/>
        </w:rPr>
        <w:t>TS 23.502 [</w:t>
      </w:r>
      <w:r>
        <w:rPr>
          <w:lang w:eastAsia="zh-CN"/>
        </w:rPr>
        <w:t>3]) .</w:t>
      </w:r>
    </w:p>
    <w:p w14:paraId="67AB6202" w14:textId="4CE5CD8C"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A2185B">
        <w:rPr>
          <w:lang w:eastAsia="zh-CN"/>
        </w:rPr>
        <w:t>TS 23.502 [</w:t>
      </w:r>
      <w:r>
        <w:rPr>
          <w:lang w:eastAsia="zh-CN"/>
        </w:rPr>
        <w:t>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75FF348C" w14:textId="19170CEC" w:rsidR="004B38D7" w:rsidRPr="008203AD" w:rsidRDefault="004B38D7" w:rsidP="004B38D7">
      <w:pPr>
        <w:pStyle w:val="Heading4"/>
        <w:rPr>
          <w:lang w:val="en-US"/>
        </w:rPr>
      </w:pPr>
      <w:bookmarkStart w:id="239" w:name="_Toc83205984"/>
      <w:r>
        <w:rPr>
          <w:lang w:val="en-US"/>
        </w:rPr>
        <w:t>5.2.4.4</w:t>
      </w:r>
      <w:r>
        <w:rPr>
          <w:lang w:val="en-US"/>
        </w:rPr>
        <w:tab/>
        <w:t xml:space="preserve">USS initiated </w:t>
      </w:r>
      <w:r>
        <w:t xml:space="preserve">UAV Re-authorization </w:t>
      </w:r>
      <w:r w:rsidRPr="007220CC">
        <w:t>procedure</w:t>
      </w:r>
      <w:r>
        <w:t xml:space="preserve"> in EPC</w:t>
      </w:r>
      <w:bookmarkEnd w:id="239"/>
    </w:p>
    <w:p w14:paraId="515E429F" w14:textId="06B2DC7A" w:rsidR="004B38D7" w:rsidRDefault="004B38D7" w:rsidP="004B38D7">
      <w:pPr>
        <w:pStyle w:val="EditorsNote"/>
        <w:rPr>
          <w:lang w:val="en-US"/>
        </w:rPr>
      </w:pPr>
      <w:r>
        <w:rPr>
          <w:lang w:val="en-US"/>
        </w:rPr>
        <w:t>Editor</w:t>
      </w:r>
      <w:r w:rsidR="00326905">
        <w:rPr>
          <w:lang w:val="en-US"/>
        </w:rPr>
        <w:t>'</w:t>
      </w:r>
      <w:r>
        <w:rPr>
          <w:lang w:val="en-US"/>
        </w:rPr>
        <w:t xml:space="preserve">s </w:t>
      </w:r>
      <w:r w:rsidR="00326905">
        <w:rPr>
          <w:lang w:val="en-US"/>
        </w:rPr>
        <w:t>note</w:t>
      </w:r>
      <w:r>
        <w:rPr>
          <w:lang w:val="en-US"/>
        </w:rPr>
        <w:t>:</w:t>
      </w:r>
      <w:r w:rsidR="00326905">
        <w:rPr>
          <w:lang w:val="en-US"/>
        </w:rPr>
        <w:tab/>
      </w:r>
      <w:r>
        <w:rPr>
          <w:lang w:val="en-US"/>
        </w:rPr>
        <w:t>To be specified.</w:t>
      </w:r>
    </w:p>
    <w:p w14:paraId="42DE75EF" w14:textId="77777777" w:rsidR="00326905" w:rsidRDefault="00326905" w:rsidP="00326905">
      <w:pPr>
        <w:rPr>
          <w:lang w:val="en-US"/>
        </w:rPr>
      </w:pPr>
    </w:p>
    <w:p w14:paraId="42FD29F2" w14:textId="3F330413" w:rsidR="00FF7EE0" w:rsidRPr="00CA32B7" w:rsidRDefault="00FF7EE0" w:rsidP="00FF7EE0">
      <w:pPr>
        <w:pStyle w:val="Heading3"/>
        <w:rPr>
          <w:lang w:val="en-US"/>
        </w:rPr>
      </w:pPr>
      <w:bookmarkStart w:id="240" w:name="_Toc64385465"/>
      <w:bookmarkStart w:id="241" w:name="_Toc64529615"/>
      <w:bookmarkStart w:id="242" w:name="_Toc83205985"/>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40"/>
      <w:bookmarkEnd w:id="241"/>
      <w:bookmarkEnd w:id="242"/>
    </w:p>
    <w:p w14:paraId="06BC19A5" w14:textId="35DCEDCA" w:rsidR="009A2033" w:rsidRDefault="009A2033" w:rsidP="00B10B21">
      <w:pPr>
        <w:pStyle w:val="Heading4"/>
      </w:pPr>
      <w:bookmarkStart w:id="243" w:name="_Toc83205986"/>
      <w:r>
        <w:t>5.2.5.1</w:t>
      </w:r>
      <w:r>
        <w:tab/>
        <w:t>General</w:t>
      </w:r>
      <w:bookmarkEnd w:id="243"/>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4" w:name="_Toc83205987"/>
      <w:r>
        <w:rPr>
          <w:lang w:val="en-US"/>
        </w:rPr>
        <w:t>5.2.5.2</w:t>
      </w:r>
      <w:r>
        <w:rPr>
          <w:lang w:val="en-US"/>
        </w:rPr>
        <w:tab/>
        <w:t>Procedure for C2 authorization in 5GS</w:t>
      </w:r>
      <w:bookmarkEnd w:id="244"/>
    </w:p>
    <w:p w14:paraId="29E83DCB" w14:textId="77777777" w:rsidR="00EA2D4B" w:rsidRPr="001417B8" w:rsidRDefault="00EA2D4B" w:rsidP="00EA2D4B">
      <w:pPr>
        <w:pStyle w:val="Heading5"/>
        <w:rPr>
          <w:lang w:val="en-US"/>
        </w:rPr>
      </w:pPr>
      <w:bookmarkStart w:id="245" w:name="_Toc83205988"/>
      <w:r>
        <w:rPr>
          <w:lang w:val="en-US"/>
        </w:rPr>
        <w:t>5.2.5.2.1</w:t>
      </w:r>
      <w:r>
        <w:rPr>
          <w:lang w:val="en-US"/>
        </w:rPr>
        <w:tab/>
        <w:t>General</w:t>
      </w:r>
      <w:bookmarkEnd w:id="245"/>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77777777" w:rsidR="00326905" w:rsidRDefault="00326905" w:rsidP="00EA2D4B">
      <w:pPr>
        <w:pStyle w:val="B1"/>
      </w:pPr>
      <w:r>
        <w:t>-</w:t>
      </w:r>
      <w:r>
        <w:tab/>
        <w:t xml:space="preserve">In step 4, the USS will perform C2 authorization taking the included pairing information, the Service Level Device Identity/CAA-Level UAV ID and 3GPP UAV ID/GPSI etc into account. The USS includes the resulting </w:t>
      </w:r>
      <w:r>
        <w:lastRenderedPageBreak/>
        <w:t xml:space="preserve">C2 Authorization result in the </w:t>
      </w:r>
      <w:proofErr w:type="spellStart"/>
      <w:r>
        <w:t>Naf_Auth_Response</w:t>
      </w:r>
      <w:proofErr w:type="spellEnd"/>
      <w:r>
        <w:t xml:space="preserve"> returned to the UAS-NF/NEF and it will be forwarded to the UAV/UE in step 7.</w:t>
      </w:r>
    </w:p>
    <w:p w14:paraId="44CD5662" w14:textId="2FF50F4D" w:rsidR="00EA2D4B" w:rsidRDefault="00326905" w:rsidP="00EA2D4B">
      <w:pPr>
        <w:pStyle w:val="B1"/>
      </w:pPr>
      <w:r>
        <w:t>-</w:t>
      </w:r>
      <w:r>
        <w:tab/>
        <w:t>The USS shall:</w:t>
      </w:r>
    </w:p>
    <w:p w14:paraId="5FBC871D" w14:textId="77777777" w:rsidR="00326905" w:rsidRDefault="00326905" w:rsidP="00326905">
      <w:pPr>
        <w:pStyle w:val="B2"/>
      </w:pPr>
      <w:r>
        <w:t>-</w:t>
      </w:r>
      <w:r>
        <w:tab/>
        <w:t>in step 4 include a DN Authorization profile Index specifying a predefined set of PCC-rules in the PCF that puts an initial restriction on the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77777777" w:rsidR="00326905" w:rsidRDefault="00326905" w:rsidP="00326905">
      <w:pPr>
        <w:pStyle w:val="B2"/>
      </w:pPr>
      <w:r>
        <w:t>-</w:t>
      </w:r>
      <w:r>
        <w:tab/>
        <w:t>when the USS in step 8 receives a PDU Session State Event Report indicating session start and including the PDU Session IP address invoke the USS initiated pairing policy configuration procedure (see figure 5.2.5.2.4-1)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6" w:name="_Toc83205989"/>
      <w:r>
        <w:rPr>
          <w:lang w:eastAsia="ja-JP"/>
        </w:rPr>
        <w:t>5.2.5.2.2</w:t>
      </w:r>
      <w:r>
        <w:rPr>
          <w:lang w:eastAsia="ja-JP"/>
        </w:rPr>
        <w:tab/>
        <w:t>UE initiated PDU Session Modification for C2 Communication</w:t>
      </w:r>
      <w:bookmarkEnd w:id="246"/>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6DCD9F9A" w14:textId="1C2FAF12" w:rsidR="00326905" w:rsidRPr="00CA32B7" w:rsidRDefault="00326905" w:rsidP="00874F6E">
      <w:pPr>
        <w:pStyle w:val="TH"/>
      </w:pPr>
      <w:r>
        <w:object w:dxaOrig="11055" w:dyaOrig="6046" w14:anchorId="38BDC15C">
          <v:shape id="_x0000_i1037" type="#_x0000_t75" style="width:482.25pt;height:263.25pt" o:ole="">
            <v:imagedata r:id="rId40" o:title=""/>
          </v:shape>
          <o:OLEObject Type="Embed" ProgID="Visio.Drawing.15" ShapeID="_x0000_i1037" DrawAspect="Content" ObjectID="_1693819050" r:id="rId41"/>
        </w:object>
      </w:r>
    </w:p>
    <w:p w14:paraId="6D42CF6F" w14:textId="53010548"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lastRenderedPageBreak/>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 xml:space="preserve">For a UAV with aerial subscription the SMF determines based on the DNN/S-NSSAI of the PDU session and presence of CAA-Level UAV ID that authorization is required. The SMF invokes the authorization procedure with the USS (via UAS-NF) by invoking a </w:t>
      </w:r>
      <w:proofErr w:type="spellStart"/>
      <w:r>
        <w:rPr>
          <w:lang w:eastAsia="zh-CN"/>
        </w:rPr>
        <w:t>Nnef_Auth_Reauth</w:t>
      </w:r>
      <w:proofErr w:type="spellEnd"/>
      <w:r>
        <w:rPr>
          <w:lang w:eastAsia="zh-CN"/>
        </w:rPr>
        <w:t xml:space="preserve"> request including the UAS container provided by the UAV in step 2 (including the C2 Authorization Payload), the CAA-Level UAV ID, GPSI, PDU Session IP address, and optionally the UAV location (e.g. Cell ID) provided by the AMF.</w:t>
      </w:r>
    </w:p>
    <w:p w14:paraId="767A01C5" w14:textId="12F263E0" w:rsidR="00326905" w:rsidRDefault="00326905" w:rsidP="00326905">
      <w:pPr>
        <w:pStyle w:val="B1"/>
        <w:rPr>
          <w:lang w:eastAsia="zh-CN"/>
        </w:rPr>
      </w:pPr>
      <w:r>
        <w:rPr>
          <w:lang w:eastAsia="zh-CN"/>
        </w:rPr>
        <w:t>6.</w:t>
      </w:r>
      <w:r>
        <w:rPr>
          <w:lang w:eastAsia="zh-CN"/>
        </w:rPr>
        <w:tab/>
        <w:t xml:space="preserve">PDU Session Modification procedure completes as in </w:t>
      </w:r>
      <w:r w:rsidR="00A2185B">
        <w:rPr>
          <w:lang w:eastAsia="zh-CN"/>
        </w:rPr>
        <w:t>TS 23.502 [</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77777777" w:rsidR="00326905" w:rsidRDefault="00326905" w:rsidP="00326905">
      <w:pPr>
        <w:pStyle w:val="B1"/>
      </w:pPr>
      <w:r>
        <w:t>7.</w:t>
      </w:r>
      <w:r>
        <w:tab/>
        <w:t>Triggered by step 5, the USS performs C2 authorization based on the received information and invokes, in order to forward the C2 authorization result to the UAV/UE, the UAV Re-authentication procedure (see figure 5.2.4.1-1)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7" w:name="_Toc83205990"/>
      <w:r>
        <w:rPr>
          <w:lang w:eastAsia="ja-JP"/>
        </w:rPr>
        <w:t>5.2.5.2.3</w:t>
      </w:r>
      <w:r>
        <w:rPr>
          <w:lang w:eastAsia="ja-JP"/>
        </w:rPr>
        <w:tab/>
        <w:t>UE initiated PDU Session Establishment for C2 Communication</w:t>
      </w:r>
      <w:bookmarkEnd w:id="247"/>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38" type="#_x0000_t75" style="width:481.5pt;height:303.75pt" o:ole="">
            <v:imagedata r:id="rId42" o:title=""/>
          </v:shape>
          <o:OLEObject Type="Embed" ProgID="Visio.Drawing.15" ShapeID="_x0000_i1038" DrawAspect="Content" ObjectID="_1693819051" r:id="rId43"/>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lastRenderedPageBreak/>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 xml:space="preserve">For a UAV with aerial subscription the SMF determines based on the DNN/S-NSSAI of the PDU session and the presence of CAA-Level UAV ID that authorization is required. The SMF then sends a </w:t>
      </w:r>
      <w:proofErr w:type="spellStart"/>
      <w:r>
        <w:t>Nnef_Auth_Request</w:t>
      </w:r>
      <w:proofErr w:type="spellEnd"/>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77777777" w:rsidR="00326905" w:rsidRDefault="00326905" w:rsidP="00326905">
      <w:pPr>
        <w:pStyle w:val="B1"/>
      </w:pPr>
      <w:r>
        <w:t>3.</w:t>
      </w:r>
      <w:r>
        <w:tab/>
        <w:t xml:space="preserve">The UAS NF/NEF checks that a valid UUAA is stored for the GPSI and forwards the received authorization request as a </w:t>
      </w:r>
      <w:proofErr w:type="spellStart"/>
      <w:r>
        <w:t>Naf_Auth_Request</w:t>
      </w:r>
      <w:proofErr w:type="spellEnd"/>
      <w:r>
        <w:t xml:space="preserve"> to the USS.</w:t>
      </w:r>
    </w:p>
    <w:p w14:paraId="78ED84E9" w14:textId="77777777" w:rsidR="00326905" w:rsidRDefault="00326905" w:rsidP="00326905">
      <w:pPr>
        <w:pStyle w:val="B1"/>
      </w:pPr>
      <w:r>
        <w:t xml:space="preserve">4. The USS performs C2 authorization based on the received information and includes in the </w:t>
      </w:r>
      <w:proofErr w:type="spellStart"/>
      <w:r>
        <w:t>Naf_Auth_Response</w:t>
      </w:r>
      <w:proofErr w:type="spellEnd"/>
      <w:r>
        <w:t xml:space="preserv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 xml:space="preserve">The UAS-NF/NEF forwards the information received from the USS the </w:t>
      </w:r>
      <w:proofErr w:type="spellStart"/>
      <w:r>
        <w:t>Nnef_Auth_Response</w:t>
      </w:r>
      <w:proofErr w:type="spellEnd"/>
      <w:r>
        <w:t xml:space="preserv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74618705" w:rsidR="00326905" w:rsidRDefault="00326905" w:rsidP="00326905">
      <w:pPr>
        <w:pStyle w:val="B1"/>
      </w:pPr>
      <w:r>
        <w:t>7.</w:t>
      </w:r>
      <w:r>
        <w:tab/>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A2185B">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77777777" w:rsidR="00326905" w:rsidRDefault="00326905" w:rsidP="00326905">
      <w:pPr>
        <w:pStyle w:val="B1"/>
      </w:pPr>
      <w:r>
        <w:t>8.</w:t>
      </w:r>
      <w:r>
        <w:tab/>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8" w:name="_Toc83205991"/>
      <w:r>
        <w:rPr>
          <w:lang w:val="en-US"/>
        </w:rPr>
        <w:t>5.2.5.3</w:t>
      </w:r>
      <w:r>
        <w:rPr>
          <w:lang w:val="en-US"/>
        </w:rPr>
        <w:tab/>
      </w:r>
      <w:bookmarkStart w:id="249" w:name="_Hlk67487316"/>
      <w:r>
        <w:rPr>
          <w:lang w:val="en-US"/>
        </w:rPr>
        <w:t>Procedure for C2 authorization in EPS</w:t>
      </w:r>
      <w:bookmarkEnd w:id="248"/>
    </w:p>
    <w:p w14:paraId="5FE479EF" w14:textId="0AD556D5" w:rsidR="00EA2D4B" w:rsidRPr="00FC6667" w:rsidRDefault="00EA2D4B" w:rsidP="00FC6667">
      <w:pPr>
        <w:rPr>
          <w:lang w:val="en-US"/>
        </w:rPr>
      </w:pPr>
      <w:r>
        <w:rPr>
          <w:lang w:val="en-US"/>
        </w:rPr>
        <w:t>Editor</w:t>
      </w:r>
      <w:r w:rsidR="00326905">
        <w:rPr>
          <w:lang w:val="en-US"/>
        </w:rPr>
        <w:t>'</w:t>
      </w:r>
      <w:r>
        <w:rPr>
          <w:lang w:val="en-US"/>
        </w:rPr>
        <w:t>s Note:  EPS procedures need to be updated according to the agreed 5GS procedure for C2 authorization.</w:t>
      </w:r>
    </w:p>
    <w:p w14:paraId="4A9A4533" w14:textId="375E2D25" w:rsidR="00442A81" w:rsidRPr="004B6F8A" w:rsidRDefault="00442A81" w:rsidP="00442A81">
      <w:pPr>
        <w:pStyle w:val="Heading5"/>
      </w:pPr>
      <w:bookmarkStart w:id="250" w:name="_Toc83205992"/>
      <w:bookmarkEnd w:id="249"/>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250"/>
    </w:p>
    <w:p w14:paraId="1B5D876D" w14:textId="07F990A7" w:rsidR="00442A81" w:rsidRPr="004B6F8A" w:rsidRDefault="00442A81" w:rsidP="00206175">
      <w:pPr>
        <w:rPr>
          <w:lang w:val="en-US" w:eastAsia="en-US"/>
        </w:rPr>
      </w:pPr>
      <w:bookmarkStart w:id="251"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251"/>
      <w:r w:rsidRPr="004B6F8A">
        <w:rPr>
          <w:lang w:val="en-US" w:eastAsia="en-US"/>
        </w:rPr>
        <w:t xml:space="preserve">connectivity to an additional PDN over E-UTRAN for C2, the procedure described in clause 5.10.2 of </w:t>
      </w:r>
      <w:r w:rsidR="00A2185B">
        <w:rPr>
          <w:lang w:val="en-US" w:eastAsia="en-US"/>
        </w:rPr>
        <w:t>TS </w:t>
      </w:r>
      <w:r w:rsidR="00A2185B" w:rsidRPr="004B6F8A">
        <w:rPr>
          <w:lang w:val="en-US" w:eastAsia="en-US"/>
        </w:rPr>
        <w:t>23.401</w:t>
      </w:r>
      <w:r w:rsidR="00A2185B">
        <w:rPr>
          <w:lang w:val="en-US" w:eastAsia="en-US"/>
        </w:rPr>
        <w:t> </w:t>
      </w:r>
      <w:r w:rsidR="00A2185B" w:rsidRPr="004B6F8A">
        <w:rPr>
          <w:lang w:val="en-US" w:eastAsia="en-US"/>
        </w:rPr>
        <w:t>[</w:t>
      </w:r>
      <w:r w:rsidR="004E46F5">
        <w:rPr>
          <w:lang w:val="en-US" w:eastAsia="en-US"/>
        </w:rPr>
        <w:t>6</w:t>
      </w:r>
      <w:r w:rsidRPr="004B6F8A">
        <w:rPr>
          <w:lang w:val="en-US" w:eastAsia="en-US"/>
        </w:rPr>
        <w:t>] takes place with the following modifications:</w:t>
      </w:r>
    </w:p>
    <w:bookmarkStart w:id="252" w:name="_MON_1684549432"/>
    <w:bookmarkEnd w:id="252"/>
    <w:p w14:paraId="09A2AACF" w14:textId="6CAD1DA3" w:rsidR="00206175" w:rsidRDefault="00326905" w:rsidP="00326905">
      <w:pPr>
        <w:pStyle w:val="TH"/>
      </w:pPr>
      <w:r>
        <w:object w:dxaOrig="9639" w:dyaOrig="4675" w14:anchorId="062662A3">
          <v:shape id="_x0000_i1039" type="#_x0000_t75" style="width:480pt;height:234pt" o:ole="">
            <v:imagedata r:id="rId44" o:title=""/>
          </v:shape>
          <o:OLEObject Type="Embed" ProgID="Word.Picture.8" ShapeID="_x0000_i1039" DrawAspect="Content" ObjectID="_1693819052" r:id="rId45"/>
        </w:object>
      </w:r>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20B61892" w:rsidR="00B10B21" w:rsidRDefault="00B10B21" w:rsidP="00B10B21">
      <w:pPr>
        <w:pStyle w:val="B1"/>
        <w:rPr>
          <w:lang w:val="en-US"/>
        </w:rPr>
      </w:pPr>
      <w:r>
        <w:rPr>
          <w:lang w:val="en-US"/>
        </w:rPr>
        <w:t>0.</w:t>
      </w:r>
      <w:r>
        <w:rPr>
          <w:lang w:val="en-US"/>
        </w:rPr>
        <w:tab/>
        <w:t xml:space="preserve">Steps 1 - 4 performed as in Figure 5.10.2-1 of </w:t>
      </w:r>
      <w:r w:rsidR="00A2185B">
        <w:rPr>
          <w:lang w:val="en-US"/>
        </w:rPr>
        <w:t>TS 23.401 [</w:t>
      </w:r>
      <w:r>
        <w:rPr>
          <w:lang w:val="en-US"/>
        </w:rPr>
        <w:t xml:space="preserve">6] and steps 1 - 2 in Figure 4.11.1.5.4.1-1 of </w:t>
      </w:r>
      <w:r w:rsidR="00A2185B">
        <w:rPr>
          <w:lang w:val="en-US"/>
        </w:rPr>
        <w:t>TS 23.502 [</w:t>
      </w:r>
      <w:r>
        <w:rPr>
          <w:lang w:val="en-US"/>
        </w:rPr>
        <w:t xml:space="preserve">3]. </w:t>
      </w:r>
      <w:r w:rsidR="00BE0410">
        <w:rPr>
          <w:rFonts w:eastAsia="SimSun"/>
          <w:lang w:eastAsia="en-US"/>
        </w:rPr>
        <w:t>When the UAV requests C2 communication,</w:t>
      </w:r>
      <w:r w:rsidR="00BE0410">
        <w:rPr>
          <w:lang w:val="en-US"/>
        </w:rPr>
        <w:t xml:space="preserve"> the </w:t>
      </w:r>
      <w:r w:rsidR="00ED3E29">
        <w:rPr>
          <w:lang w:val="en-US"/>
        </w:rPr>
        <w:t xml:space="preserve">UE </w:t>
      </w:r>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CAA-Level Identity payload containing the CAA-Level UAV ID assigned by the USS provider;</w:t>
      </w:r>
    </w:p>
    <w:p w14:paraId="14C5D413" w14:textId="4EF18D20" w:rsidR="00B10B21" w:rsidRDefault="00B10B21" w:rsidP="00B10B21">
      <w:pPr>
        <w:pStyle w:val="B2"/>
        <w:rPr>
          <w:lang w:val="en-US"/>
        </w:rPr>
      </w:pPr>
      <w:r>
        <w:rPr>
          <w:lang w:val="en-US"/>
        </w:rPr>
        <w:t>-</w:t>
      </w:r>
      <w:r>
        <w:rPr>
          <w:lang w:val="en-US"/>
        </w:rPr>
        <w:tab/>
      </w:r>
      <w:r w:rsidR="00BE0410">
        <w:rPr>
          <w:lang w:val="en-US"/>
        </w:rPr>
        <w:t xml:space="preserve">Optionally a </w:t>
      </w:r>
      <w:r>
        <w:rPr>
          <w:lang w:val="en-US"/>
        </w:rPr>
        <w:t>UAS container including UAV UAV-C pairing information, flight authorization information, if available</w:t>
      </w:r>
      <w:r w:rsidR="00BE0410">
        <w:rPr>
          <w:lang w:val="en-US"/>
        </w:rPr>
        <w:t xml:space="preserve"> within a C2 Aviation Payload</w:t>
      </w:r>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7B96DEF8"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r w:rsidR="00ED3E29" w:rsidRPr="00ED3E29">
        <w:rPr>
          <w:lang w:val="en-US"/>
        </w:rPr>
        <w:t>2</w:t>
      </w:r>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5026FE8C" w:rsidR="00B10B21" w:rsidRDefault="00B10B21" w:rsidP="00B10B21">
      <w:pPr>
        <w:pStyle w:val="B1"/>
        <w:rPr>
          <w:lang w:val="en-US"/>
        </w:rPr>
      </w:pPr>
      <w:r>
        <w:rPr>
          <w:lang w:val="en-US"/>
        </w:rPr>
        <w:t>2.</w:t>
      </w:r>
      <w:r>
        <w:rPr>
          <w:lang w:val="en-US"/>
        </w:rPr>
        <w:tab/>
        <w:t xml:space="preserve">Steps 5 -16 performed as in Figure 5.10.2-1 of </w:t>
      </w:r>
      <w:r w:rsidR="00A2185B">
        <w:rPr>
          <w:lang w:val="en-US"/>
        </w:rPr>
        <w:t>TS 23.401 [</w:t>
      </w:r>
      <w:r>
        <w:rPr>
          <w:lang w:val="en-US"/>
        </w:rPr>
        <w:t xml:space="preserve">6] and Steps 3-6 as in Figure 4.11.1.5.4.1-1 of </w:t>
      </w:r>
      <w:r w:rsidR="00A2185B">
        <w:rPr>
          <w:lang w:val="en-US"/>
        </w:rPr>
        <w:t>TS 23.502 [</w:t>
      </w:r>
      <w:r>
        <w:rPr>
          <w:lang w:val="en-US"/>
        </w:rPr>
        <w:t>3]. SMF+PGW-C includes the RITI within the PCO of the Create Session Response. The UE receives the PCO within a Downlink NAS transport message.</w:t>
      </w:r>
    </w:p>
    <w:p w14:paraId="00220E6D" w14:textId="792D44B4"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r w:rsidR="00ED3E29">
        <w:rPr>
          <w:lang w:val="en-US"/>
        </w:rPr>
        <w:t>2</w:t>
      </w:r>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2CAE7102" w:rsidR="00B10B21" w:rsidRDefault="00B10B21" w:rsidP="00B10B21">
      <w:pPr>
        <w:pStyle w:val="B1"/>
        <w:rPr>
          <w:lang w:val="en-US"/>
        </w:rPr>
      </w:pPr>
      <w:r>
        <w:rPr>
          <w:lang w:val="en-US"/>
        </w:rPr>
        <w:t>4.</w:t>
      </w:r>
      <w:r>
        <w:rPr>
          <w:lang w:val="en-US"/>
        </w:rPr>
        <w:tab/>
        <w:t xml:space="preserve">Steps 13-14 performed as in Figure 5.10.2-1 of </w:t>
      </w:r>
      <w:r w:rsidR="00A2185B">
        <w:rPr>
          <w:lang w:val="en-US"/>
        </w:rPr>
        <w:t>TS 23.401 [</w:t>
      </w:r>
      <w:r>
        <w:rPr>
          <w:lang w:val="en-US"/>
        </w:rPr>
        <w:t>6]</w:t>
      </w:r>
    </w:p>
    <w:p w14:paraId="40EB5F00" w14:textId="6E21CF1E" w:rsidR="00B10B21" w:rsidRDefault="00B10B21" w:rsidP="00B10B21">
      <w:pPr>
        <w:pStyle w:val="B1"/>
        <w:rPr>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p>
    <w:p w14:paraId="14536457" w14:textId="78152021" w:rsidR="00442A81" w:rsidRPr="004B6F8A" w:rsidRDefault="00442A81" w:rsidP="00442A81">
      <w:pPr>
        <w:pStyle w:val="Heading5"/>
      </w:pPr>
      <w:bookmarkStart w:id="253" w:name="_Toc83205993"/>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253"/>
    </w:p>
    <w:p w14:paraId="69E18BFC" w14:textId="196DD652" w:rsidR="00442A81" w:rsidRDefault="00442A81" w:rsidP="00442A81">
      <w:r>
        <w:t xml:space="preserve">If the </w:t>
      </w:r>
      <w:r w:rsidR="006E4EC6">
        <w:t xml:space="preserve">UE </w:t>
      </w:r>
      <w:r>
        <w:t xml:space="preserve">uses the existing PDN connection for C2, the UAV/UE uses the UE requested bearer resource modification as described in clause 5.4.5 of </w:t>
      </w:r>
      <w:r w:rsidR="00A2185B">
        <w:t>TS 23.401 [</w:t>
      </w:r>
      <w:r w:rsidR="004E46F5">
        <w:t>6</w:t>
      </w:r>
      <w:r>
        <w:t>] to request C2 authorization as follows.</w:t>
      </w:r>
    </w:p>
    <w:p w14:paraId="0CC43ACF" w14:textId="33E48BF7" w:rsidR="00442A81" w:rsidRDefault="006E4EC6" w:rsidP="00B10B21">
      <w:pPr>
        <w:pStyle w:val="TH"/>
      </w:pPr>
      <w:r>
        <w:object w:dxaOrig="12480" w:dyaOrig="4051" w14:anchorId="044D8C9B">
          <v:shape id="_x0000_i1040" type="#_x0000_t75" style="width:480.75pt;height:156pt" o:ole="">
            <v:imagedata r:id="rId46" o:title=""/>
          </v:shape>
          <o:OLEObject Type="Embed" ProgID="Visio.Drawing.15" ShapeID="_x0000_i1040" DrawAspect="Content" ObjectID="_1693819053" r:id="rId47"/>
        </w:object>
      </w:r>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63FBE9D3"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A2185B">
        <w:rPr>
          <w:lang w:eastAsia="en-US"/>
        </w:rPr>
        <w:t>TS </w:t>
      </w:r>
      <w:r w:rsidR="00A2185B" w:rsidRPr="004B6F8A">
        <w:rPr>
          <w:lang w:eastAsia="en-US"/>
        </w:rPr>
        <w:t>23.401</w:t>
      </w:r>
      <w:r w:rsidR="00A2185B">
        <w:rPr>
          <w:lang w:eastAsia="en-US"/>
        </w:rPr>
        <w:t> </w:t>
      </w:r>
      <w:r w:rsidR="00A2185B" w:rsidRPr="004B6F8A">
        <w:rPr>
          <w:lang w:eastAsia="en-US"/>
        </w:rPr>
        <w:t>[</w:t>
      </w:r>
      <w:r w:rsidR="004E46F5">
        <w:rPr>
          <w:lang w:eastAsia="en-US"/>
        </w:rPr>
        <w:t>6</w:t>
      </w:r>
      <w:r w:rsidRPr="004B6F8A">
        <w:rPr>
          <w:lang w:eastAsia="en-US"/>
        </w:rPr>
        <w:t>].</w:t>
      </w:r>
      <w:r w:rsidRPr="004B6F8A">
        <w:rPr>
          <w:rFonts w:eastAsia="SimSun"/>
          <w:lang w:eastAsia="en-US"/>
        </w:rPr>
        <w:t xml:space="preserve"> </w:t>
      </w:r>
      <w:r w:rsidR="00BE0410">
        <w:rPr>
          <w:rFonts w:eastAsia="SimSun"/>
          <w:lang w:eastAsia="en-US"/>
        </w:rPr>
        <w:t>When the UAV requests C2 communication,</w:t>
      </w:r>
      <w:r w:rsidR="00BE0410" w:rsidRPr="004B6F8A">
        <w:rPr>
          <w:rFonts w:eastAsia="SimSun"/>
          <w:lang w:eastAsia="en-US"/>
        </w:rPr>
        <w:t xml:space="preserve"> </w:t>
      </w:r>
      <w:r w:rsidR="00BE0410">
        <w:rPr>
          <w:rFonts w:eastAsia="SimSun"/>
          <w:lang w:eastAsia="en-US"/>
        </w:rPr>
        <w:t>t</w:t>
      </w:r>
      <w:r w:rsidR="00BE0410" w:rsidRPr="004B6F8A">
        <w:rPr>
          <w:rFonts w:eastAsia="SimSun"/>
          <w:lang w:eastAsia="en-US"/>
        </w:rPr>
        <w:t xml:space="preserve">he </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CAA-Level Identity payload containing the CAA-Level UAV ID assigned by the USS provider;</w:t>
      </w:r>
    </w:p>
    <w:p w14:paraId="541E458A" w14:textId="1688FDFA" w:rsidR="00B10B21" w:rsidRDefault="00B10B21" w:rsidP="00B10B21">
      <w:pPr>
        <w:pStyle w:val="B2"/>
        <w:rPr>
          <w:lang w:val="en-US" w:eastAsia="en-US"/>
        </w:rPr>
      </w:pPr>
      <w:r>
        <w:rPr>
          <w:lang w:val="en-US" w:eastAsia="en-US"/>
        </w:rPr>
        <w:t>-</w:t>
      </w:r>
      <w:r>
        <w:rPr>
          <w:lang w:val="en-US" w:eastAsia="en-US"/>
        </w:rPr>
        <w:tab/>
      </w:r>
      <w:r w:rsidR="00BE0410">
        <w:rPr>
          <w:lang w:val="en-US" w:eastAsia="en-US"/>
        </w:rPr>
        <w:t xml:space="preserve">Optionally a </w:t>
      </w:r>
      <w:r>
        <w:rPr>
          <w:lang w:val="en-US" w:eastAsia="en-US"/>
        </w:rPr>
        <w:t>UAS container including UAV UAV-C pairing information, flight authorization information, if available</w:t>
      </w:r>
      <w:r w:rsidR="00BE0410">
        <w:rPr>
          <w:lang w:val="en-US" w:eastAsia="en-US"/>
        </w:rPr>
        <w:t xml:space="preserve"> within a C2 Aviation Payload</w:t>
      </w:r>
      <w:r>
        <w:rPr>
          <w:lang w:val="en-US" w:eastAsia="en-US"/>
        </w:rPr>
        <w:t>.</w:t>
      </w:r>
    </w:p>
    <w:p w14:paraId="743B0CAB" w14:textId="62AD4210"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571F9291" w:rsidR="00B10B21" w:rsidRDefault="00B10B21" w:rsidP="00B10B21">
      <w:pPr>
        <w:pStyle w:val="B1"/>
      </w:pPr>
      <w:r>
        <w:t>1.</w:t>
      </w:r>
      <w:r>
        <w:tab/>
        <w:t>Authorization with USS is carried out as in steps 1, 6 as per Figure 5.2.3.x-1. The SMF+PGW-C includes in the authorization request the CAA-Level Identity payload and UAS container provided in step 1</w:t>
      </w:r>
    </w:p>
    <w:p w14:paraId="14E25ACF" w14:textId="5838D298" w:rsidR="00B10B21" w:rsidRDefault="00B10B21" w:rsidP="00B10B21">
      <w:pPr>
        <w:pStyle w:val="B1"/>
      </w:pPr>
      <w:r>
        <w:t>2.</w:t>
      </w:r>
      <w:r>
        <w:tab/>
        <w:t xml:space="preserve">After the authorization result is received steps 4-6 are carried out as in Figure 5.4.5-1 of </w:t>
      </w:r>
      <w:r w:rsidR="00A2185B">
        <w:t>TS 23.401 [</w:t>
      </w:r>
      <w:r>
        <w:t>6]. The RITI is provided to the UE within the PCO.</w:t>
      </w:r>
    </w:p>
    <w:p w14:paraId="16D049D3" w14:textId="77777777" w:rsidR="00EA2D4B" w:rsidRDefault="00EA2D4B" w:rsidP="00326905">
      <w:pPr>
        <w:pStyle w:val="Heading4"/>
      </w:pPr>
      <w:bookmarkStart w:id="254" w:name="_Toc83205994"/>
      <w:r w:rsidRPr="00CA32B7">
        <w:t>5.2.</w:t>
      </w:r>
      <w:r>
        <w:t>5.4</w:t>
      </w:r>
      <w:r w:rsidRPr="00CA32B7">
        <w:tab/>
      </w:r>
      <w:r>
        <w:t>USS initiated C2 pairing policy configuration</w:t>
      </w:r>
      <w:bookmarkEnd w:id="254"/>
    </w:p>
    <w:p w14:paraId="4FACD242" w14:textId="2615D379" w:rsidR="00EA2D4B" w:rsidRPr="00B27410" w:rsidRDefault="00EA2D4B" w:rsidP="00326905">
      <w:pPr>
        <w:pStyle w:val="Heading5"/>
      </w:pPr>
      <w:bookmarkStart w:id="255" w:name="_Toc83205995"/>
      <w:r w:rsidRPr="00B27410">
        <w:t>5.2.5.</w:t>
      </w:r>
      <w:r>
        <w:t>4</w:t>
      </w:r>
      <w:r w:rsidRPr="00B27410">
        <w:t>.1</w:t>
      </w:r>
      <w:r w:rsidRPr="00B27410">
        <w:tab/>
      </w:r>
      <w:r>
        <w:t>USS initiated C2 pairing policy configuration in 5GS</w:t>
      </w:r>
      <w:bookmarkEnd w:id="255"/>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1" type="#_x0000_t75" style="width:480pt;height:311.25pt" o:ole="">
            <v:imagedata r:id="rId48" o:title=""/>
          </v:shape>
          <o:OLEObject Type="Embed" ProgID="Visio.Drawing.15" ShapeID="_x0000_i1041" DrawAspect="Content" ObjectID="_1693819054" r:id="rId49"/>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604C75AE"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Transaction Reference ID, UAV-UAVC Pairing info/Flow description(s), QoS reference. The UAV-UAVC Pairing info/Flow description(s) includes the UAV-C IP address. See step 1 in clause 4.15.6.6 of </w:t>
      </w:r>
      <w:r w:rsidR="00A2185B">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95F4556"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A2185B" w:rsidRPr="00326905">
        <w:t>TS</w:t>
      </w:r>
      <w:r w:rsidR="00A2185B">
        <w:t> </w:t>
      </w:r>
      <w:r w:rsidR="00A2185B" w:rsidRPr="00326905">
        <w:t>23.502</w:t>
      </w:r>
      <w:r w:rsidR="00A2185B">
        <w:t> </w:t>
      </w:r>
      <w:r w:rsidR="00A2185B" w:rsidRPr="00326905">
        <w:t>[</w:t>
      </w:r>
      <w:r w:rsidRPr="00326905">
        <w:t>3].</w:t>
      </w:r>
    </w:p>
    <w:p w14:paraId="0D8FE981" w14:textId="03575A7D"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A2185B">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557D1A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A2185B">
        <w:t>TS 23.502 [</w:t>
      </w:r>
      <w:r w:rsidR="00326905">
        <w:t>3].</w:t>
      </w:r>
    </w:p>
    <w:p w14:paraId="66A6BE38" w14:textId="3D00B049"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A2185B">
        <w:rPr>
          <w:lang w:eastAsia="zh-CN"/>
        </w:rPr>
        <w:t>TS 23.502 [</w:t>
      </w:r>
      <w:r w:rsidR="00326905">
        <w:rPr>
          <w:lang w:eastAsia="zh-CN"/>
        </w:rPr>
        <w:t>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75C26DF2"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A2185B">
        <w:rPr>
          <w:lang w:eastAsia="zh-CN"/>
        </w:rPr>
        <w:t>TS 23.502 [</w:t>
      </w:r>
      <w:r w:rsidR="00326905">
        <w:rPr>
          <w:lang w:eastAsia="zh-CN"/>
        </w:rPr>
        <w:t>3].</w:t>
      </w:r>
    </w:p>
    <w:p w14:paraId="12805F17" w14:textId="26F27B59" w:rsidR="00EA2D4B" w:rsidRDefault="00326905" w:rsidP="00326905">
      <w:pPr>
        <w:pStyle w:val="Heading5"/>
      </w:pPr>
      <w:bookmarkStart w:id="256" w:name="_Toc83205996"/>
      <w:r>
        <w:lastRenderedPageBreak/>
        <w:t>5.2.5.4</w:t>
      </w:r>
      <w:r w:rsidR="00EA2D4B">
        <w:t>.2</w:t>
      </w:r>
      <w:r w:rsidR="00EA2D4B" w:rsidRPr="00B27410">
        <w:tab/>
      </w:r>
      <w:r w:rsidR="00EA2D4B">
        <w:t>USS initiated C2 pairing policy configuration in EPS</w:t>
      </w:r>
      <w:bookmarkEnd w:id="256"/>
    </w:p>
    <w:p w14:paraId="61CC9ECA" w14:textId="35B97A30" w:rsidR="00EA2D4B" w:rsidRPr="00326905" w:rsidRDefault="00EA2D4B" w:rsidP="00EA2D4B">
      <w:pPr>
        <w:pStyle w:val="EditorsNote"/>
      </w:pPr>
      <w:r w:rsidRPr="00326905">
        <w:t>Editor</w:t>
      </w:r>
      <w:r w:rsidR="00326905">
        <w:t>'</w:t>
      </w:r>
      <w:r w:rsidRPr="00326905">
        <w:t xml:space="preserve">s </w:t>
      </w:r>
      <w:r w:rsidR="00326905" w:rsidRPr="00326905">
        <w:t>note</w:t>
      </w:r>
      <w:r w:rsidRPr="00326905">
        <w:t>:</w:t>
      </w:r>
      <w:r w:rsidR="00326905">
        <w:tab/>
      </w:r>
      <w:r w:rsidRPr="00326905">
        <w:t>EPS procedures need to be updated according to the agreed 5GS procedure for C2 pairing policy configuration.</w:t>
      </w:r>
    </w:p>
    <w:p w14:paraId="3C0DCA37" w14:textId="77777777" w:rsidR="00EA2D4B" w:rsidRDefault="00EA2D4B" w:rsidP="00B10B21">
      <w:pPr>
        <w:pStyle w:val="B1"/>
      </w:pPr>
    </w:p>
    <w:p w14:paraId="5C2025E1" w14:textId="77777777" w:rsidR="00FF7EE0" w:rsidRPr="00CA32B7" w:rsidRDefault="00FF7EE0" w:rsidP="00FF7EE0">
      <w:pPr>
        <w:pStyle w:val="Heading3"/>
        <w:rPr>
          <w:lang w:val="en-US"/>
        </w:rPr>
      </w:pPr>
      <w:bookmarkStart w:id="257" w:name="_Toc64385466"/>
      <w:bookmarkStart w:id="258" w:name="_Toc64529616"/>
      <w:bookmarkStart w:id="259" w:name="_Toc83205997"/>
      <w:r w:rsidRPr="00CA32B7">
        <w:rPr>
          <w:lang w:val="en-US"/>
        </w:rPr>
        <w:t>5.2.6</w:t>
      </w:r>
      <w:r w:rsidRPr="00CA32B7">
        <w:rPr>
          <w:lang w:val="en-US"/>
        </w:rPr>
        <w:tab/>
        <w:t>UAV Flight Authorization</w:t>
      </w:r>
      <w:bookmarkEnd w:id="257"/>
      <w:bookmarkEnd w:id="258"/>
      <w:bookmarkEnd w:id="259"/>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60" w:name="_Toc64385467"/>
      <w:bookmarkStart w:id="261" w:name="_Toc64529617"/>
      <w:bookmarkStart w:id="262" w:name="_Toc83205998"/>
      <w:r w:rsidRPr="00CA32B7">
        <w:t>5.2.7</w:t>
      </w:r>
      <w:r w:rsidRPr="00CA32B7">
        <w:tab/>
        <w:t>UUAA Revocation by USS/UTM</w:t>
      </w:r>
      <w:bookmarkEnd w:id="260"/>
      <w:bookmarkEnd w:id="261"/>
      <w:bookmarkEnd w:id="262"/>
    </w:p>
    <w:p w14:paraId="5A7C2388" w14:textId="168D2C52" w:rsidR="00131F36" w:rsidRDefault="00B66D1E" w:rsidP="00B10B21">
      <w:pPr>
        <w:pStyle w:val="TH"/>
      </w:pPr>
      <w:r>
        <w:object w:dxaOrig="15195" w:dyaOrig="10890" w14:anchorId="03CA1ECD">
          <v:shape id="_x0000_i1042" type="#_x0000_t75" style="width:480.75pt;height:345pt" o:ole="">
            <v:imagedata r:id="rId50" o:title=""/>
          </v:shape>
          <o:OLEObject Type="Embed" ProgID="Visio.Drawing.15" ShapeID="_x0000_i1042" DrawAspect="Content" ObjectID="_1693819055" r:id="rId51"/>
        </w:object>
      </w:r>
    </w:p>
    <w:p w14:paraId="676C01D4" w14:textId="01EFAF9D" w:rsidR="00131F36" w:rsidRDefault="00131F36" w:rsidP="00131F36">
      <w:pPr>
        <w:pStyle w:val="TF"/>
      </w:pPr>
      <w:r w:rsidRPr="007220CC">
        <w:t>Figure 5.2.</w:t>
      </w:r>
      <w:r>
        <w:t>7.1</w:t>
      </w:r>
      <w:r w:rsidRPr="007220CC">
        <w:t xml:space="preserve">-1: </w:t>
      </w:r>
      <w:r>
        <w:t>Procedure for UAV authorization revocation by USS.</w:t>
      </w:r>
    </w:p>
    <w:p w14:paraId="63D831CB" w14:textId="77777777" w:rsidR="00206175" w:rsidRDefault="00B10B21" w:rsidP="00B10B21">
      <w:pPr>
        <w:rPr>
          <w:lang w:val="en-US"/>
        </w:rPr>
      </w:pPr>
      <w:r>
        <w:rPr>
          <w:lang w:val="en-US"/>
        </w:rPr>
        <w:t>UAS NF stores the UAV UEs UUAA context after successful UUAA procedure as explained in clause 5.2.2.2 for UUAA-MM and in clause 5.2.3.2 for UUAA-SM procedure.</w:t>
      </w:r>
    </w:p>
    <w:p w14:paraId="2DDCF73E" w14:textId="40EA130A" w:rsidR="00B10B21" w:rsidRDefault="00B10B21" w:rsidP="00B10B21">
      <w:pPr>
        <w:pStyle w:val="B1"/>
        <w:rPr>
          <w:lang w:val="en-US"/>
        </w:rPr>
      </w:pPr>
      <w:r>
        <w:rPr>
          <w:lang w:val="en-US"/>
        </w:rPr>
        <w:t>1.</w:t>
      </w:r>
      <w:r>
        <w:rPr>
          <w:lang w:val="en-US"/>
        </w:rPr>
        <w:tab/>
        <w:t xml:space="preserve">The USS sends </w:t>
      </w:r>
      <w:proofErr w:type="spellStart"/>
      <w:r w:rsidR="00B66D1E">
        <w:rPr>
          <w:lang w:val="en-US"/>
        </w:rPr>
        <w:t>Naf_Auth_notification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that the UAV is not authorized anymore.</w:t>
      </w:r>
    </w:p>
    <w:p w14:paraId="0B5B2633" w14:textId="4DDADDAB" w:rsidR="00B10B21" w:rsidRDefault="00B10B21" w:rsidP="00B10B21">
      <w:pPr>
        <w:pStyle w:val="B1"/>
        <w:rPr>
          <w:lang w:val="en-US"/>
        </w:rPr>
      </w:pPr>
      <w:r>
        <w:rPr>
          <w:lang w:val="en-US"/>
        </w:rPr>
        <w:t>4.</w:t>
      </w:r>
      <w:r>
        <w:rPr>
          <w:lang w:val="en-US"/>
        </w:rPr>
        <w:tab/>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lastRenderedPageBreak/>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1FFE0E92"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A2185B">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7EB34022"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A2185B">
        <w:rPr>
          <w:lang w:val="en-US"/>
        </w:rPr>
        <w:t>TS 23.502 [</w:t>
      </w:r>
      <w:r w:rsidR="00B10B21">
        <w:rPr>
          <w:lang w:val="en-US"/>
        </w:rPr>
        <w:t>3].</w:t>
      </w:r>
    </w:p>
    <w:p w14:paraId="0316B965" w14:textId="3CAFD977"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A2185B">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63" w:name="_Toc64385468"/>
      <w:bookmarkStart w:id="264" w:name="_Toc64529618"/>
      <w:bookmarkStart w:id="265" w:name="_Toc83205999"/>
      <w:r w:rsidRPr="00CA32B7">
        <w:t>5.2.8</w:t>
      </w:r>
      <w:r w:rsidRPr="00CA32B7">
        <w:tab/>
        <w:t>UAV Controller Replacement</w:t>
      </w:r>
      <w:bookmarkEnd w:id="263"/>
      <w:bookmarkEnd w:id="264"/>
      <w:bookmarkEnd w:id="265"/>
    </w:p>
    <w:p w14:paraId="040082C3" w14:textId="50A152DC" w:rsidR="00C613F4" w:rsidRPr="00326905" w:rsidRDefault="00C613F4" w:rsidP="00326905">
      <w:pPr>
        <w:pStyle w:val="EditorsNote"/>
      </w:pPr>
      <w:bookmarkStart w:id="266" w:name="_Toc64385469"/>
      <w:bookmarkStart w:id="267" w:name="_Toc64529619"/>
      <w:r w:rsidRPr="00326905">
        <w:t xml:space="preserve">Editor's </w:t>
      </w:r>
      <w:r w:rsidR="00326905" w:rsidRPr="00326905">
        <w:t>note</w:t>
      </w:r>
      <w:r w:rsidRPr="00326905">
        <w:t>:</w:t>
      </w:r>
      <w:r w:rsidRPr="00326905">
        <w:tab/>
        <w:t>The UAV-C replacement procedure needs alignment with the C2 authorization procedure in clause</w:t>
      </w:r>
      <w:r w:rsidR="00326905">
        <w:t> </w:t>
      </w:r>
      <w:r w:rsidRPr="00326905">
        <w:t xml:space="preserve">5.2.5.2 and USS initiated C2 pairing policy configuration procedure in </w:t>
      </w:r>
      <w:r w:rsidR="00326905">
        <w:t>clause </w:t>
      </w:r>
      <w:r w:rsidRPr="00326905">
        <w:t>5.2.5.4</w:t>
      </w:r>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7910970F" w14:textId="77777777" w:rsidR="00C613F4" w:rsidRPr="00326905" w:rsidRDefault="00C613F4" w:rsidP="00326905">
      <w:pPr>
        <w:pStyle w:val="TH"/>
      </w:pPr>
      <w:r w:rsidRPr="00326905">
        <w:object w:dxaOrig="9790" w:dyaOrig="5920" w14:anchorId="5B0C5AB4">
          <v:shape id="_x0000_i1043" type="#_x0000_t75" style="width:435pt;height:262.5pt" o:ole="">
            <v:imagedata r:id="rId52" o:title=""/>
          </v:shape>
          <o:OLEObject Type="Embed" ProgID="Visio.Drawing.15" ShapeID="_x0000_i1043" DrawAspect="Content" ObjectID="_1693819056" r:id="rId53"/>
        </w:object>
      </w:r>
    </w:p>
    <w:p w14:paraId="0C800DB1" w14:textId="77777777"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5898A965" w:rsidR="00C613F4" w:rsidRPr="005631FA" w:rsidRDefault="00C613F4" w:rsidP="00C613F4">
      <w:pPr>
        <w:pStyle w:val="B1"/>
        <w:rPr>
          <w:rFonts w:eastAsia="Times New Roman"/>
          <w:lang w:val="en-US" w:eastAsia="zh-CN"/>
        </w:rPr>
      </w:pPr>
      <w:r w:rsidRPr="005631FA">
        <w:rPr>
          <w:rFonts w:eastAsia="Times New Roman"/>
          <w:lang w:val="en-US" w:eastAsia="zh-CN"/>
        </w:rPr>
        <w:lastRenderedPageBreak/>
        <w:t>1.</w:t>
      </w:r>
      <w:r w:rsidRPr="005631FA">
        <w:rPr>
          <w:rFonts w:eastAsia="Times New Roman"/>
          <w:lang w:val="en-US" w:eastAsia="zh-CN"/>
        </w:rPr>
        <w:tab/>
        <w:t xml:space="preserve">The USS initiates the PDU Session modification by invoking the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request including USS Identity/AF Identifier, Transaction Reference ID, UAV-UAVC Pairing info/Flow description(s), QoS reference. See step 1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337CAA2C"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Response. See Steps 2 - 4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38EE0BE7"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response message (Transaction Reference ID, Result) to the USS. Result indicates whether the request is granted or not. See step 5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282FBD89" w14:textId="57FD3F79" w:rsidR="00C613F4" w:rsidRPr="005631FA" w:rsidRDefault="00C613F4" w:rsidP="00C613F4">
      <w:pPr>
        <w:pStyle w:val="B1"/>
        <w:rPr>
          <w:rFonts w:eastAsia="Times New Roman"/>
          <w:lang w:val="en-US" w:eastAsia="zh-CN"/>
        </w:rPr>
      </w:pPr>
      <w:r w:rsidRPr="005631FA">
        <w:rPr>
          <w:rFonts w:eastAsia="Times New Roman"/>
          <w:lang w:val="en-US" w:eastAsia="zh-CN"/>
        </w:rPr>
        <w:t>4.</w:t>
      </w:r>
      <w:r w:rsidRPr="005631FA">
        <w:rPr>
          <w:rFonts w:eastAsia="Times New Roman"/>
          <w:lang w:val="en-US" w:eastAsia="zh-CN"/>
        </w:rPr>
        <w:tab/>
      </w:r>
      <w:r>
        <w:rPr>
          <w:rFonts w:eastAsia="Times New Roman"/>
          <w:lang w:val="en-US" w:eastAsia="zh-CN"/>
        </w:rPr>
        <w:t>T</w:t>
      </w:r>
      <w:r w:rsidRPr="005631FA">
        <w:rPr>
          <w:rFonts w:eastAsia="Times New Roman"/>
          <w:lang w:val="en-US" w:eastAsia="zh-CN"/>
        </w:rPr>
        <w:t xml:space="preserve">he PCF issues a </w:t>
      </w:r>
      <w:proofErr w:type="spellStart"/>
      <w:r w:rsidRPr="005631FA">
        <w:rPr>
          <w:rFonts w:eastAsia="Times New Roman"/>
          <w:lang w:val="en-US" w:eastAsia="zh-CN"/>
        </w:rPr>
        <w:t>Npcf_SMPolicyControl_UpdateNotify</w:t>
      </w:r>
      <w:proofErr w:type="spellEnd"/>
      <w:r w:rsidRPr="005631FA">
        <w:rPr>
          <w:rFonts w:eastAsia="Times New Roman"/>
          <w:lang w:val="en-US" w:eastAsia="zh-CN"/>
        </w:rPr>
        <w:t xml:space="preserve"> request with updated policy information. See Steps 3 - 5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4.16.5.2-1.</w:t>
      </w:r>
    </w:p>
    <w:p w14:paraId="4A86FDA5" w14:textId="3A540690" w:rsidR="00C613F4" w:rsidRPr="005631FA" w:rsidRDefault="00C613F4" w:rsidP="00C613F4">
      <w:pPr>
        <w:pStyle w:val="B1"/>
        <w:rPr>
          <w:rFonts w:eastAsia="Times New Roman"/>
          <w:lang w:val="en-US" w:eastAsia="zh-CN"/>
        </w:rPr>
      </w:pPr>
      <w:r w:rsidRPr="005631FA">
        <w:rPr>
          <w:rFonts w:eastAsia="Times New Roman"/>
          <w:lang w:val="en-US" w:eastAsia="zh-CN"/>
        </w:rPr>
        <w:t>5.</w:t>
      </w:r>
      <w:r w:rsidRPr="005631FA">
        <w:rPr>
          <w:rFonts w:eastAsia="Times New Roman"/>
          <w:lang w:val="en-US" w:eastAsia="zh-CN"/>
        </w:rPr>
        <w:tab/>
        <w:t xml:space="preserve">The PDU Session Modification continues and completes as in steps 2a - 13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4.3.3.2-1 UE or network requested PDU Session Modification (for non-roaming and roaming with local breakout).</w:t>
      </w:r>
    </w:p>
    <w:p w14:paraId="37BD8AB8" w14:textId="3BB9C8A2" w:rsidR="00C613F4" w:rsidRPr="005631FA" w:rsidRDefault="00C613F4" w:rsidP="00C613F4">
      <w:pPr>
        <w:pStyle w:val="B1"/>
        <w:rPr>
          <w:rFonts w:eastAsia="Times New Roman"/>
          <w:lang w:val="en-US" w:eastAsia="zh-CN"/>
        </w:rPr>
      </w:pPr>
      <w:r w:rsidRPr="005631FA">
        <w:rPr>
          <w:rFonts w:eastAsia="Times New Roman"/>
          <w:lang w:val="en-US" w:eastAsia="zh-CN"/>
        </w:rPr>
        <w:t>6-7.</w:t>
      </w:r>
      <w:r w:rsidR="00326905">
        <w:rPr>
          <w:rFonts w:eastAsia="Times New Roman"/>
          <w:lang w:val="en-US" w:eastAsia="zh-CN"/>
        </w:rPr>
        <w:tab/>
      </w:r>
      <w:r w:rsidRPr="005631FA">
        <w:rPr>
          <w:rFonts w:eastAsia="Times New Roman"/>
          <w:lang w:val="en-US" w:eastAsia="zh-CN"/>
        </w:rPr>
        <w:t xml:space="preserve">[Optional] The PCF sends </w:t>
      </w:r>
      <w:proofErr w:type="spellStart"/>
      <w:r w:rsidRPr="005631FA">
        <w:rPr>
          <w:rFonts w:eastAsia="Times New Roman"/>
          <w:lang w:val="en-US" w:eastAsia="zh-CN"/>
        </w:rPr>
        <w:t>Npcf_PolicyAuthorization_Notify</w:t>
      </w:r>
      <w:proofErr w:type="spellEnd"/>
      <w:r w:rsidRPr="005631FA">
        <w:rPr>
          <w:rFonts w:eastAsia="Times New Roman"/>
          <w:lang w:val="en-US" w:eastAsia="zh-CN"/>
        </w:rPr>
        <w:t xml:space="preserve"> message to the NEF when the modification of the transmission resources corresponding to the QoS update succeeded or failed. The NEF transfers this information to the USS by sending </w:t>
      </w:r>
      <w:proofErr w:type="spellStart"/>
      <w:r w:rsidRPr="005631FA">
        <w:rPr>
          <w:rFonts w:eastAsia="Times New Roman"/>
          <w:lang w:val="en-US" w:eastAsia="zh-CN"/>
        </w:rPr>
        <w:t>Nnef_AFSessionWithQoS_Notify</w:t>
      </w:r>
      <w:proofErr w:type="spellEnd"/>
      <w:r w:rsidRPr="005631FA">
        <w:rPr>
          <w:rFonts w:eastAsia="Times New Roman"/>
          <w:lang w:val="en-US" w:eastAsia="zh-CN"/>
        </w:rPr>
        <w:t xml:space="preserve"> message. See step 6</w:t>
      </w:r>
      <w:r>
        <w:rPr>
          <w:rFonts w:eastAsia="Times New Roman"/>
          <w:lang w:val="en-US" w:eastAsia="zh-CN"/>
        </w:rPr>
        <w:t xml:space="preserve"> &amp; 7</w:t>
      </w:r>
      <w:r w:rsidRPr="005631FA">
        <w:rPr>
          <w:rFonts w:eastAsia="Times New Roman"/>
          <w:lang w:val="en-US" w:eastAsia="zh-CN"/>
        </w:rPr>
        <w:t xml:space="preserve">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4.15.6.6a-1.</w:t>
      </w:r>
    </w:p>
    <w:p w14:paraId="7D7F7E45" w14:textId="77777777" w:rsidR="00C613F4" w:rsidRPr="00CA32B7" w:rsidRDefault="00C613F4" w:rsidP="00C613F4">
      <w:pPr>
        <w:pStyle w:val="B1"/>
      </w:pPr>
      <w:r w:rsidRPr="005631FA">
        <w:rPr>
          <w:lang w:val="en-US" w:eastAsia="zh-CN"/>
        </w:rPr>
        <w:t>8</w:t>
      </w:r>
      <w:r>
        <w:rPr>
          <w:lang w:val="en-US" w:eastAsia="zh-CN"/>
        </w:rPr>
        <w:t>.</w:t>
      </w:r>
      <w:r w:rsidRPr="005631FA">
        <w:rPr>
          <w:lang w:val="en-US" w:eastAsia="zh-CN"/>
        </w:rPr>
        <w:tab/>
        <w:t xml:space="preserve">After step 1 is performed the USS invokes the </w:t>
      </w:r>
      <w:proofErr w:type="spellStart"/>
      <w:r w:rsidRPr="005631FA">
        <w:rPr>
          <w:lang w:val="en-US" w:eastAsia="zh-CN"/>
        </w:rPr>
        <w:t>UAS_ReAuth_Request</w:t>
      </w:r>
      <w:proofErr w:type="spellEnd"/>
      <w:r w:rsidRPr="005631FA">
        <w:rPr>
          <w:lang w:val="en-US" w:eastAsia="zh-CN"/>
        </w:rPr>
        <w:t xml:space="preserve"> (step 1 of Figure 5.2.4.1-1) to perform re-authorization and optionally re-authentication. The USS includes the 3GPP UAV ID, the IP address of the PDU session, the C2 authorization payload and security information which is further forwarded to the UE.</w:t>
      </w:r>
    </w:p>
    <w:p w14:paraId="0DC8559F" w14:textId="77777777" w:rsidR="00FF7EE0" w:rsidRPr="00CA32B7" w:rsidRDefault="00FF7EE0" w:rsidP="00FF7EE0">
      <w:pPr>
        <w:pStyle w:val="Heading3"/>
      </w:pPr>
      <w:bookmarkStart w:id="268" w:name="_Toc83206000"/>
      <w:r w:rsidRPr="00CA32B7">
        <w:t>5.2.9</w:t>
      </w:r>
      <w:r w:rsidRPr="00CA32B7">
        <w:tab/>
        <w:t>Revocation of C2 Connectivity</w:t>
      </w:r>
      <w:bookmarkEnd w:id="266"/>
      <w:bookmarkEnd w:id="267"/>
      <w:bookmarkEnd w:id="268"/>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269" w:name="_Toc64385470"/>
      <w:bookmarkStart w:id="270" w:name="_Toc64529620"/>
      <w:bookmarkStart w:id="271" w:name="_Toc83206001"/>
      <w:bookmarkEnd w:id="217"/>
      <w:r w:rsidRPr="00CA32B7">
        <w:rPr>
          <w:lang w:val="en-US"/>
        </w:rPr>
        <w:t>5.3</w:t>
      </w:r>
      <w:r w:rsidRPr="00CA32B7">
        <w:rPr>
          <w:lang w:val="en-US"/>
        </w:rPr>
        <w:tab/>
        <w:t>UAV Tracking</w:t>
      </w:r>
      <w:bookmarkEnd w:id="269"/>
      <w:bookmarkEnd w:id="270"/>
      <w:bookmarkEnd w:id="271"/>
    </w:p>
    <w:p w14:paraId="44799CAA" w14:textId="77777777" w:rsidR="00FF7EE0" w:rsidRPr="00CA32B7" w:rsidRDefault="00FF7EE0" w:rsidP="00FF7EE0">
      <w:pPr>
        <w:pStyle w:val="Heading3"/>
        <w:rPr>
          <w:lang w:val="en-US"/>
        </w:rPr>
      </w:pPr>
      <w:bookmarkStart w:id="272" w:name="_Toc64385471"/>
      <w:bookmarkStart w:id="273" w:name="_Toc64529621"/>
      <w:bookmarkStart w:id="274" w:name="_Toc83206002"/>
      <w:r w:rsidRPr="00CA32B7">
        <w:rPr>
          <w:lang w:val="en-US"/>
        </w:rPr>
        <w:t>5.3.1</w:t>
      </w:r>
      <w:r w:rsidRPr="00CA32B7">
        <w:rPr>
          <w:lang w:val="en-US"/>
        </w:rPr>
        <w:tab/>
        <w:t>UAV Tracking Model</w:t>
      </w:r>
      <w:bookmarkEnd w:id="272"/>
      <w:bookmarkEnd w:id="273"/>
      <w:bookmarkEnd w:id="274"/>
    </w:p>
    <w:p w14:paraId="69C4CF68" w14:textId="6EE94AE2" w:rsidR="00322E68" w:rsidRPr="00CA32B7" w:rsidRDefault="00322E68" w:rsidP="00322E68">
      <w:bookmarkStart w:id="275" w:name="_Toc64385472"/>
      <w:bookmarkStart w:id="27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77" w:name="_Toc66381094"/>
      <w:bookmarkStart w:id="278" w:name="_Toc83206003"/>
      <w:r w:rsidRPr="00CA32B7">
        <w:t>5.3.1.1</w:t>
      </w:r>
      <w:r w:rsidRPr="00CA32B7">
        <w:tab/>
        <w:t>UAV Location Reporting Mode</w:t>
      </w:r>
      <w:bookmarkEnd w:id="277"/>
      <w:bookmarkEnd w:id="278"/>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 xml:space="preserve">s for immediate reporting or deferred reporting (e.g. periodic reporting). With the request received from USS/TPAE, UAS </w:t>
      </w:r>
      <w:r w:rsidRPr="00CA32B7">
        <w:lastRenderedPageBreak/>
        <w:t>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79" w:name="_Toc66381095"/>
      <w:bookmarkStart w:id="280" w:name="_Toc83206004"/>
      <w:r w:rsidRPr="00CA32B7">
        <w:t>5.3.1.2</w:t>
      </w:r>
      <w:r w:rsidRPr="00CA32B7">
        <w:tab/>
      </w:r>
      <w:r w:rsidRPr="00CA32B7">
        <w:rPr>
          <w:rFonts w:eastAsia="DengXian"/>
        </w:rPr>
        <w:t>UAV Presence Monitoring Mode</w:t>
      </w:r>
      <w:bookmarkEnd w:id="279"/>
      <w:bookmarkEnd w:id="280"/>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1560F58D" w:rsidR="00322E68" w:rsidRPr="00CA32B7" w:rsidRDefault="00322E68" w:rsidP="00322E68">
      <w:pPr>
        <w:pStyle w:val="Heading4"/>
      </w:pPr>
      <w:bookmarkStart w:id="281" w:name="_Toc66381096"/>
      <w:bookmarkStart w:id="282" w:name="_Toc83206005"/>
      <w:r w:rsidRPr="00CA32B7">
        <w:t>5.3.1.3</w:t>
      </w:r>
      <w:r w:rsidRPr="00CA32B7">
        <w:tab/>
      </w:r>
      <w:r w:rsidR="00E77236">
        <w:t>List of Aerial UEs in a geographic area</w:t>
      </w:r>
      <w:r w:rsidR="00E77236" w:rsidRPr="00CA32B7">
        <w:t>.</w:t>
      </w:r>
      <w:bookmarkEnd w:id="281"/>
      <w:bookmarkEnd w:id="282"/>
    </w:p>
    <w:p w14:paraId="0F064392" w14:textId="38AD1958" w:rsidR="00322E68" w:rsidRPr="00CA32B7" w:rsidRDefault="00E77236" w:rsidP="00322E68">
      <w:r>
        <w:t xml:space="preserve">In this </w:t>
      </w:r>
      <w:r w:rsidR="00B10B21">
        <w:t xml:space="preserve">mode, the USS/TPAE does not specify target 3GPP UAV ID and request UAS NF for a list of the UAVs in the geographic area and served by the PLMN.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3" w:name="_Toc8320600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5"/>
      <w:bookmarkEnd w:id="276"/>
      <w:bookmarkEnd w:id="28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4" type="#_x0000_t75" style="width:480pt;height:223.5pt" o:ole="">
            <v:imagedata r:id="rId54" o:title=""/>
          </v:shape>
          <o:OLEObject Type="Embed" ProgID="Visio.Drawing.15" ShapeID="_x0000_i1044" DrawAspect="Content" ObjectID="_1693819057" r:id="rId55"/>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7F96EBD" w:rsidR="00B10B21" w:rsidRDefault="00B10B21" w:rsidP="00B10B21">
      <w:pPr>
        <w:pStyle w:val="B1"/>
        <w:rPr>
          <w:lang w:val="en-US"/>
        </w:rPr>
      </w:pPr>
      <w:bookmarkStart w:id="284" w:name="_Toc64385473"/>
      <w:bookmarkStart w:id="285"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A2185B">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A2185B">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99E8F78"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A2185B">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A2185B">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286" w:name="_Toc8320600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4"/>
      <w:bookmarkEnd w:id="285"/>
      <w:bookmarkEnd w:id="28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45" type="#_x0000_t75" style="width:481.5pt;height:299.25pt" o:ole="">
            <v:imagedata r:id="rId56" o:title=""/>
          </v:shape>
          <o:OLEObject Type="Embed" ProgID="Visio.Drawing.15" ShapeID="_x0000_i1045" DrawAspect="Content" ObjectID="_1693819058" r:id="rId57"/>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25CFA9EE"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A2185B">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87" w:name="_Toc64385474"/>
      <w:bookmarkStart w:id="288" w:name="_Toc64529624"/>
      <w:bookmarkStart w:id="289" w:name="_Toc8320600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87"/>
      <w:bookmarkEnd w:id="288"/>
      <w:bookmarkEnd w:id="289"/>
    </w:p>
    <w:p w14:paraId="429EE313" w14:textId="127B64A9"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sidRPr="00E77236">
        <w:rPr>
          <w:rFonts w:eastAsia="DengXian"/>
        </w:rPr>
        <w:t xml:space="preserve"> </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46" type="#_x0000_t75" style="width:482.25pt;height:231pt" o:ole="">
            <v:imagedata r:id="rId58" o:title=""/>
          </v:shape>
          <o:OLEObject Type="Embed" ProgID="Visio.Drawing.15" ShapeID="_x0000_i1046" DrawAspect="Content" ObjectID="_1693819059" r:id="rId59"/>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322E71A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or deferred reporting (e.g. periodic reporting) in the request message to the UAV-NF.</w:t>
      </w:r>
    </w:p>
    <w:p w14:paraId="10C0F43F" w14:textId="033A03F0"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proofErr w:type="spellStart"/>
      <w:r w:rsidR="00E77236">
        <w:t>oyt</w:t>
      </w:r>
      <w:proofErr w:type="spellEnd"/>
      <w:r w:rsidR="00E77236">
        <w:t xml:space="preserve"> 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5179834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4).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90" w:name="_Toc354562240"/>
      <w:bookmarkStart w:id="291" w:name="_Toc435670443"/>
      <w:bookmarkStart w:id="292" w:name="_Toc64385475"/>
      <w:bookmarkStart w:id="293" w:name="_Toc64529625"/>
      <w:bookmarkStart w:id="294" w:name="_Toc8320600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90"/>
      <w:bookmarkEnd w:id="291"/>
      <w:bookmarkEnd w:id="292"/>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2"/>
      <w:tr w:rsidR="007D5A97" w:rsidRPr="00CA32B7" w14:paraId="3286B478" w14:textId="77777777" w:rsidTr="005B7C73">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425"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962"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8C3D48">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425"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962"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8C3D48">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962"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 xml:space="preserve">MCC editorial update for </w:t>
            </w:r>
            <w:r>
              <w:rPr>
                <w:color w:val="0000FF"/>
                <w:sz w:val="16"/>
                <w:szCs w:val="16"/>
              </w:rPr>
              <w:t>publication after</w:t>
            </w:r>
            <w:r>
              <w:rPr>
                <w:color w:val="0000FF"/>
                <w:sz w:val="16"/>
                <w:szCs w:val="16"/>
              </w:rPr>
              <w:t xml:space="preserve">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bl>
    <w:p w14:paraId="366FF5F3" w14:textId="77777777"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19F73985"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185B">
      <w:rPr>
        <w:rFonts w:ascii="Arial" w:hAnsi="Arial" w:cs="Arial"/>
        <w:b/>
        <w:noProof/>
        <w:sz w:val="18"/>
        <w:szCs w:val="18"/>
      </w:rPr>
      <w:t>3GPP TS 23.256 V17.0.0 (2021-09)</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FF3BAB3"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185B">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8.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1.vsdx"/><Relationship Id="rId50" Type="http://schemas.openxmlformats.org/officeDocument/2006/relationships/image" Target="media/image20.emf"/><Relationship Id="rId55" Type="http://schemas.openxmlformats.org/officeDocument/2006/relationships/package" Target="embeddings/Microsoft_Visio_Drawing15.vsdx"/><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3.vsdx"/><Relationship Id="rId41" Type="http://schemas.openxmlformats.org/officeDocument/2006/relationships/package" Target="embeddings/Microsoft_Visio_Drawing9.vsdx"/><Relationship Id="rId54" Type="http://schemas.openxmlformats.org/officeDocument/2006/relationships/image" Target="media/image22.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oleObject" Target="embeddings/oleObject5.bin"/><Relationship Id="rId53" Type="http://schemas.openxmlformats.org/officeDocument/2006/relationships/package" Target="embeddings/Microsoft_Visio_Drawing14.vsdx"/><Relationship Id="rId58" Type="http://schemas.openxmlformats.org/officeDocument/2006/relationships/image" Target="media/image24.emf"/><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settings" Target="settings.xml"/><Relationship Id="rId51" Type="http://schemas.openxmlformats.org/officeDocument/2006/relationships/package" Target="embeddings/Microsoft_Visio_Drawing13.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Pages>
  <Words>17077</Words>
  <Characters>92747</Characters>
  <Application>Microsoft Office Word</Application>
  <DocSecurity>0</DocSecurity>
  <Lines>1545</Lines>
  <Paragraphs>922</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108902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23.682_CR0483_(Rel-17)_TEI17_GEM</cp:lastModifiedBy>
  <cp:revision>2</cp:revision>
  <cp:lastPrinted>2019-02-25T14:05:00Z</cp:lastPrinted>
  <dcterms:created xsi:type="dcterms:W3CDTF">2021-09-22T12:30:00Z</dcterms:created>
  <dcterms:modified xsi:type="dcterms:W3CDTF">2021-09-22T12:30:00Z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