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540E1D" w14:textId="50E79FEB"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3F582F">
        <w:t>18</w:t>
      </w:r>
      <w:r w:rsidRPr="00235394">
        <w:t>.</w:t>
      </w:r>
      <w:r w:rsidR="005D2481">
        <w:t>0</w:t>
      </w:r>
      <w:r w:rsidRPr="00235394">
        <w:t>.</w:t>
      </w:r>
      <w:r w:rsidR="0066094E">
        <w:t>0</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r w:rsidR="005D2481">
        <w:rPr>
          <w:sz w:val="32"/>
        </w:rPr>
        <w:t>6</w:t>
      </w:r>
      <w:r w:rsidR="00D22ABA">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(PIoT)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543B37DB"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66094E">
        <w:rPr>
          <w:i/>
          <w:lang w:val="en-US"/>
        </w:rPr>
        <w:drawing>
          <wp:inline distT="0" distB="0" distL="0" distR="0" wp14:anchorId="2DAEE21A" wp14:editId="2924BA0A">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3GPP support office address</w:t>
      </w:r>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1"/>
    <w:p w14:paraId="61487F29" w14:textId="77777777" w:rsidR="00E8629F" w:rsidRPr="00235394" w:rsidRDefault="00E8629F">
      <w:pPr>
        <w:pStyle w:val="TT"/>
      </w:pPr>
      <w:r w:rsidRPr="00235394">
        <w:br w:type="page"/>
      </w:r>
      <w:r w:rsidRPr="00235394">
        <w:lastRenderedPageBreak/>
        <w:t>Contents</w:t>
      </w:r>
    </w:p>
    <w:p w14:paraId="2F49FFDB" w14:textId="1B57DA40" w:rsidR="00D22ABA" w:rsidRDefault="008B6A07">
      <w:pPr>
        <w:pStyle w:val="TOC1"/>
        <w:rPr>
          <w:rFonts w:asciiTheme="minorHAnsi" w:eastAsiaTheme="minorEastAsia" w:hAnsiTheme="minorHAnsi" w:cstheme="minorBidi"/>
          <w:szCs w:val="22"/>
          <w:lang w:eastAsia="en-GB"/>
        </w:rPr>
      </w:pPr>
      <w:r>
        <w:fldChar w:fldCharType="begin"/>
      </w:r>
      <w:r>
        <w:instrText xml:space="preserve"> TOC \o "1-9"  \* MERGEFORMAT </w:instrText>
      </w:r>
      <w:r>
        <w:fldChar w:fldCharType="separate"/>
      </w:r>
      <w:r w:rsidR="00D22ABA">
        <w:t>Foreword</w:t>
      </w:r>
      <w:r w:rsidR="00D22ABA">
        <w:tab/>
      </w:r>
      <w:r w:rsidR="00D22ABA">
        <w:fldChar w:fldCharType="begin"/>
      </w:r>
      <w:r w:rsidR="00D22ABA">
        <w:instrText xml:space="preserve"> PAGEREF _Toc74151637 \h </w:instrText>
      </w:r>
      <w:r w:rsidR="00D22ABA">
        <w:fldChar w:fldCharType="separate"/>
      </w:r>
      <w:r w:rsidR="00D22ABA">
        <w:t>6</w:t>
      </w:r>
      <w:r w:rsidR="00D22ABA">
        <w:fldChar w:fldCharType="end"/>
      </w:r>
    </w:p>
    <w:p w14:paraId="44E93346" w14:textId="33A15066" w:rsidR="00D22ABA" w:rsidRDefault="00D22AB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_Toc74151638 \h </w:instrText>
      </w:r>
      <w:r>
        <w:fldChar w:fldCharType="separate"/>
      </w:r>
      <w:r>
        <w:t>7</w:t>
      </w:r>
      <w:r>
        <w:fldChar w:fldCharType="end"/>
      </w:r>
    </w:p>
    <w:p w14:paraId="4160DF8B" w14:textId="2430080D" w:rsidR="00D22ABA" w:rsidRDefault="00D22AB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_Toc74151639 \h </w:instrText>
      </w:r>
      <w:r>
        <w:fldChar w:fldCharType="separate"/>
      </w:r>
      <w:r>
        <w:t>7</w:t>
      </w:r>
      <w:r>
        <w:fldChar w:fldCharType="end"/>
      </w:r>
    </w:p>
    <w:p w14:paraId="3C6CAC8A" w14:textId="46BB34A4" w:rsidR="00D22ABA" w:rsidRDefault="00D22AB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_Toc74151640 \h </w:instrText>
      </w:r>
      <w:r>
        <w:fldChar w:fldCharType="separate"/>
      </w:r>
      <w:r>
        <w:t>8</w:t>
      </w:r>
      <w:r>
        <w:fldChar w:fldCharType="end"/>
      </w:r>
    </w:p>
    <w:p w14:paraId="30240A31" w14:textId="6A37C353" w:rsidR="00D22ABA" w:rsidRDefault="00D22AB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_Toc74151641 \h </w:instrText>
      </w:r>
      <w:r>
        <w:fldChar w:fldCharType="separate"/>
      </w:r>
      <w:r>
        <w:t>8</w:t>
      </w:r>
      <w:r>
        <w:fldChar w:fldCharType="end"/>
      </w:r>
    </w:p>
    <w:p w14:paraId="71A7CE64" w14:textId="1D27518A" w:rsidR="00D22ABA" w:rsidRDefault="00D22AB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_Toc74151642 \h </w:instrText>
      </w:r>
      <w:r>
        <w:fldChar w:fldCharType="separate"/>
      </w:r>
      <w:r>
        <w:t>9</w:t>
      </w:r>
      <w:r>
        <w:fldChar w:fldCharType="end"/>
      </w:r>
    </w:p>
    <w:p w14:paraId="4DA5D54D" w14:textId="50ADDFDA" w:rsidR="00D22ABA" w:rsidRDefault="00D22AB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_Toc74151643 \h </w:instrText>
      </w:r>
      <w:r>
        <w:fldChar w:fldCharType="separate"/>
      </w:r>
      <w:r>
        <w:t>9</w:t>
      </w:r>
      <w:r>
        <w:fldChar w:fldCharType="end"/>
      </w:r>
    </w:p>
    <w:p w14:paraId="6DF4D84A" w14:textId="2082FC50" w:rsidR="00D22ABA" w:rsidRDefault="00D22AB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_Toc74151644 \h </w:instrText>
      </w:r>
      <w:r>
        <w:fldChar w:fldCharType="separate"/>
      </w:r>
      <w:r>
        <w:t>11</w:t>
      </w:r>
      <w:r>
        <w:fldChar w:fldCharType="end"/>
      </w:r>
    </w:p>
    <w:p w14:paraId="651A8F9C" w14:textId="40F05311" w:rsidR="00D22ABA" w:rsidRDefault="00D22AB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Traffic Scenario: inHome</w:t>
      </w:r>
      <w:r>
        <w:tab/>
      </w:r>
      <w:r>
        <w:fldChar w:fldCharType="begin"/>
      </w:r>
      <w:r>
        <w:instrText xml:space="preserve"> PAGEREF _Toc74151645 \h </w:instrText>
      </w:r>
      <w:r>
        <w:fldChar w:fldCharType="separate"/>
      </w:r>
      <w:r>
        <w:t>11</w:t>
      </w:r>
      <w:r>
        <w:fldChar w:fldCharType="end"/>
      </w:r>
    </w:p>
    <w:p w14:paraId="47042FE9" w14:textId="559C8F1C" w:rsidR="00D22ABA" w:rsidRDefault="00D22ABA">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_Toc74151646 \h </w:instrText>
      </w:r>
      <w:r>
        <w:fldChar w:fldCharType="separate"/>
      </w:r>
      <w:r>
        <w:t>11</w:t>
      </w:r>
      <w:r>
        <w:fldChar w:fldCharType="end"/>
      </w:r>
    </w:p>
    <w:p w14:paraId="06AEC821" w14:textId="13BA8EBC" w:rsidR="00D22ABA" w:rsidRDefault="00D22ABA">
      <w:pPr>
        <w:pStyle w:val="TOC3"/>
        <w:rPr>
          <w:rFonts w:asciiTheme="minorHAnsi" w:eastAsiaTheme="minorEastAsia" w:hAnsiTheme="minorHAnsi" w:cstheme="minorBidi"/>
          <w:sz w:val="22"/>
          <w:szCs w:val="22"/>
          <w:lang w:eastAsia="en-GB"/>
        </w:rPr>
      </w:pPr>
      <w:r>
        <w:rPr>
          <w:lang w:eastAsia="ko-KR"/>
        </w:rPr>
        <w:t>5.1.2</w:t>
      </w:r>
      <w:r>
        <w:rPr>
          <w:rFonts w:asciiTheme="minorHAnsi" w:eastAsiaTheme="minorEastAsia" w:hAnsiTheme="minorHAnsi" w:cstheme="minorBidi"/>
          <w:sz w:val="22"/>
          <w:szCs w:val="22"/>
          <w:lang w:eastAsia="en-GB"/>
        </w:rPr>
        <w:tab/>
      </w:r>
      <w:r w:rsidRPr="006D5E4E">
        <w:rPr>
          <w:lang w:val="en-US"/>
        </w:rPr>
        <w:t>Pre-</w:t>
      </w:r>
      <w:r>
        <w:t>conditions</w:t>
      </w:r>
      <w:r>
        <w:tab/>
      </w:r>
      <w:r>
        <w:fldChar w:fldCharType="begin"/>
      </w:r>
      <w:r>
        <w:instrText xml:space="preserve"> PAGEREF _Toc74151647 \h </w:instrText>
      </w:r>
      <w:r>
        <w:fldChar w:fldCharType="separate"/>
      </w:r>
      <w:r>
        <w:t>12</w:t>
      </w:r>
      <w:r>
        <w:fldChar w:fldCharType="end"/>
      </w:r>
    </w:p>
    <w:p w14:paraId="7A403C3A" w14:textId="30FD071E" w:rsidR="00D22ABA" w:rsidRDefault="00D22AB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_Toc74151648 \h </w:instrText>
      </w:r>
      <w:r>
        <w:fldChar w:fldCharType="separate"/>
      </w:r>
      <w:r>
        <w:t>13</w:t>
      </w:r>
      <w:r>
        <w:fldChar w:fldCharType="end"/>
      </w:r>
    </w:p>
    <w:p w14:paraId="0D537DA7" w14:textId="3C80EB33" w:rsidR="00D22ABA" w:rsidRDefault="00D22ABA">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_Toc74151649 \h </w:instrText>
      </w:r>
      <w:r>
        <w:fldChar w:fldCharType="separate"/>
      </w:r>
      <w:r>
        <w:t>13</w:t>
      </w:r>
      <w:r>
        <w:fldChar w:fldCharType="end"/>
      </w:r>
    </w:p>
    <w:p w14:paraId="57081774" w14:textId="68186BA2" w:rsidR="00D22ABA" w:rsidRDefault="00D22ABA">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Onboarding</w:t>
      </w:r>
      <w:r>
        <w:tab/>
      </w:r>
      <w:r>
        <w:fldChar w:fldCharType="begin"/>
      </w:r>
      <w:r>
        <w:instrText xml:space="preserve"> PAGEREF _Toc74151650 \h </w:instrText>
      </w:r>
      <w:r>
        <w:fldChar w:fldCharType="separate"/>
      </w:r>
      <w:r>
        <w:t>14</w:t>
      </w:r>
      <w:r>
        <w:fldChar w:fldCharType="end"/>
      </w:r>
    </w:p>
    <w:p w14:paraId="6C78A849" w14:textId="6D5FBA8D" w:rsidR="00D22ABA" w:rsidRDefault="00D22AB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_Toc74151651 \h </w:instrText>
      </w:r>
      <w:r>
        <w:fldChar w:fldCharType="separate"/>
      </w:r>
      <w:r>
        <w:t>15</w:t>
      </w:r>
      <w:r>
        <w:fldChar w:fldCharType="end"/>
      </w:r>
    </w:p>
    <w:p w14:paraId="6BDCEEFB" w14:textId="35AE9AD8" w:rsidR="00D22ABA" w:rsidRDefault="00D22ABA">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_Toc74151652 \h </w:instrText>
      </w:r>
      <w:r>
        <w:fldChar w:fldCharType="separate"/>
      </w:r>
      <w:r>
        <w:t>15</w:t>
      </w:r>
      <w:r>
        <w:fldChar w:fldCharType="end"/>
      </w:r>
    </w:p>
    <w:p w14:paraId="15C8F3C5" w14:textId="2B1D48CE" w:rsidR="00D22ABA" w:rsidRDefault="00D22ABA">
      <w:pPr>
        <w:pStyle w:val="TOC2"/>
        <w:rPr>
          <w:rFonts w:asciiTheme="minorHAnsi" w:eastAsiaTheme="minorEastAsia" w:hAnsiTheme="minorHAnsi" w:cstheme="minorBidi"/>
          <w:sz w:val="22"/>
          <w:szCs w:val="22"/>
          <w:lang w:eastAsia="en-GB"/>
        </w:rPr>
      </w:pPr>
      <w:r>
        <w:t>5.1A</w:t>
      </w:r>
      <w:r>
        <w:rPr>
          <w:rFonts w:asciiTheme="minorHAnsi" w:eastAsiaTheme="minorEastAsia" w:hAnsiTheme="minorHAnsi" w:cstheme="minorBidi"/>
          <w:sz w:val="22"/>
          <w:szCs w:val="22"/>
          <w:lang w:eastAsia="en-GB"/>
        </w:rPr>
        <w:tab/>
      </w:r>
      <w:r>
        <w:t>The lost dog</w:t>
      </w:r>
      <w:r>
        <w:tab/>
      </w:r>
      <w:r>
        <w:fldChar w:fldCharType="begin"/>
      </w:r>
      <w:r>
        <w:instrText xml:space="preserve"> PAGEREF _Toc74151653 \h </w:instrText>
      </w:r>
      <w:r>
        <w:fldChar w:fldCharType="separate"/>
      </w:r>
      <w:r>
        <w:t>16</w:t>
      </w:r>
      <w:r>
        <w:fldChar w:fldCharType="end"/>
      </w:r>
    </w:p>
    <w:p w14:paraId="593C8549" w14:textId="4E4F4D2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_Toc74151654 \h </w:instrText>
      </w:r>
      <w:r>
        <w:fldChar w:fldCharType="separate"/>
      </w:r>
      <w:r w:rsidRPr="00D22ABA">
        <w:rPr>
          <w:lang w:val="fr-FR"/>
        </w:rPr>
        <w:t>16</w:t>
      </w:r>
      <w:r>
        <w:fldChar w:fldCharType="end"/>
      </w:r>
    </w:p>
    <w:p w14:paraId="01D22E9F" w14:textId="16541BF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_Toc74151655 \h </w:instrText>
      </w:r>
      <w:r>
        <w:fldChar w:fldCharType="separate"/>
      </w:r>
      <w:r w:rsidRPr="00D22ABA">
        <w:rPr>
          <w:lang w:val="fr-FR"/>
        </w:rPr>
        <w:t>17</w:t>
      </w:r>
      <w:r>
        <w:fldChar w:fldCharType="end"/>
      </w:r>
    </w:p>
    <w:p w14:paraId="775328DB" w14:textId="6AFFE254" w:rsidR="00D22ABA" w:rsidRDefault="00D22ABA">
      <w:pPr>
        <w:pStyle w:val="TOC3"/>
        <w:rPr>
          <w:rFonts w:asciiTheme="minorHAnsi" w:eastAsiaTheme="minorEastAsia" w:hAnsiTheme="minorHAnsi" w:cstheme="minorBidi"/>
          <w:sz w:val="22"/>
          <w:szCs w:val="22"/>
          <w:lang w:eastAsia="en-GB"/>
        </w:rPr>
      </w:pPr>
      <w:r>
        <w:t>5.1A.3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_Toc74151656 \h </w:instrText>
      </w:r>
      <w:r>
        <w:fldChar w:fldCharType="separate"/>
      </w:r>
      <w:r>
        <w:t>17</w:t>
      </w:r>
      <w:r>
        <w:fldChar w:fldCharType="end"/>
      </w:r>
    </w:p>
    <w:p w14:paraId="4C534203" w14:textId="6016F060" w:rsidR="00D22ABA" w:rsidRDefault="00D22ABA">
      <w:pPr>
        <w:pStyle w:val="TOC3"/>
        <w:rPr>
          <w:rFonts w:asciiTheme="minorHAnsi" w:eastAsiaTheme="minorEastAsia" w:hAnsiTheme="minorHAnsi" w:cstheme="minorBidi"/>
          <w:sz w:val="22"/>
          <w:szCs w:val="22"/>
          <w:lang w:eastAsia="en-GB"/>
        </w:rPr>
      </w:pPr>
      <w:r>
        <w:t>5.1A.4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_Toc74151657 \h </w:instrText>
      </w:r>
      <w:r>
        <w:fldChar w:fldCharType="separate"/>
      </w:r>
      <w:r>
        <w:t>18</w:t>
      </w:r>
      <w:r>
        <w:fldChar w:fldCharType="end"/>
      </w:r>
    </w:p>
    <w:p w14:paraId="31183F96" w14:textId="2F35C5E8" w:rsidR="00D22ABA" w:rsidRDefault="00D22ABA">
      <w:pPr>
        <w:pStyle w:val="TOC3"/>
        <w:rPr>
          <w:rFonts w:asciiTheme="minorHAnsi" w:eastAsiaTheme="minorEastAsia" w:hAnsiTheme="minorHAnsi" w:cstheme="minorBidi"/>
          <w:sz w:val="22"/>
          <w:szCs w:val="22"/>
          <w:lang w:eastAsia="en-GB"/>
        </w:rPr>
      </w:pPr>
      <w:r>
        <w:t>5.1A.5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_Toc74151658 \h </w:instrText>
      </w:r>
      <w:r>
        <w:fldChar w:fldCharType="separate"/>
      </w:r>
      <w:r>
        <w:t>18</w:t>
      </w:r>
      <w:r>
        <w:fldChar w:fldCharType="end"/>
      </w:r>
    </w:p>
    <w:p w14:paraId="0A4C36CF" w14:textId="370A6F37" w:rsidR="00D22ABA" w:rsidRDefault="00D22ABA">
      <w:pPr>
        <w:pStyle w:val="TOC3"/>
        <w:rPr>
          <w:rFonts w:asciiTheme="minorHAnsi" w:eastAsiaTheme="minorEastAsia" w:hAnsiTheme="minorHAnsi" w:cstheme="minorBidi"/>
          <w:sz w:val="22"/>
          <w:szCs w:val="22"/>
          <w:lang w:eastAsia="en-GB"/>
        </w:rPr>
      </w:pPr>
      <w:r>
        <w:t>5.1A.6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_Toc74151659 \h </w:instrText>
      </w:r>
      <w:r>
        <w:fldChar w:fldCharType="separate"/>
      </w:r>
      <w:r>
        <w:t>18</w:t>
      </w:r>
      <w:r>
        <w:fldChar w:fldCharType="end"/>
      </w:r>
    </w:p>
    <w:p w14:paraId="28DF6A75" w14:textId="7DF258B3" w:rsidR="00D22ABA" w:rsidRDefault="00D22AB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Positioning with VR and AR</w:t>
      </w:r>
      <w:r>
        <w:tab/>
      </w:r>
      <w:r>
        <w:fldChar w:fldCharType="begin"/>
      </w:r>
      <w:r>
        <w:instrText xml:space="preserve"> PAGEREF _Toc74151660 \h </w:instrText>
      </w:r>
      <w:r>
        <w:fldChar w:fldCharType="separate"/>
      </w:r>
      <w:r>
        <w:t>18</w:t>
      </w:r>
      <w:r>
        <w:fldChar w:fldCharType="end"/>
      </w:r>
    </w:p>
    <w:p w14:paraId="1E03DA61" w14:textId="1F6A6ECB"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_Toc74151661 \h </w:instrText>
      </w:r>
      <w:r>
        <w:fldChar w:fldCharType="separate"/>
      </w:r>
      <w:r w:rsidRPr="00D22ABA">
        <w:rPr>
          <w:lang w:val="fr-FR"/>
        </w:rPr>
        <w:t>18</w:t>
      </w:r>
      <w:r>
        <w:fldChar w:fldCharType="end"/>
      </w:r>
    </w:p>
    <w:p w14:paraId="14DD86D8" w14:textId="55CBD73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_Toc74151662 \h </w:instrText>
      </w:r>
      <w:r>
        <w:fldChar w:fldCharType="separate"/>
      </w:r>
      <w:r w:rsidRPr="00D22ABA">
        <w:rPr>
          <w:lang w:val="fr-FR"/>
        </w:rPr>
        <w:t>18</w:t>
      </w:r>
      <w:r>
        <w:fldChar w:fldCharType="end"/>
      </w:r>
    </w:p>
    <w:p w14:paraId="118ACA83" w14:textId="19946A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_Toc74151663 \h </w:instrText>
      </w:r>
      <w:r>
        <w:fldChar w:fldCharType="separate"/>
      </w:r>
      <w:r w:rsidRPr="00D22ABA">
        <w:rPr>
          <w:lang w:val="fr-FR"/>
        </w:rPr>
        <w:t>19</w:t>
      </w:r>
      <w:r>
        <w:fldChar w:fldCharType="end"/>
      </w:r>
    </w:p>
    <w:p w14:paraId="1487C65B" w14:textId="28F398B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_Toc74151664 \h </w:instrText>
      </w:r>
      <w:r>
        <w:fldChar w:fldCharType="separate"/>
      </w:r>
      <w:r w:rsidRPr="00D22ABA">
        <w:rPr>
          <w:lang w:val="fr-FR"/>
        </w:rPr>
        <w:t>19</w:t>
      </w:r>
      <w:r>
        <w:fldChar w:fldCharType="end"/>
      </w:r>
    </w:p>
    <w:p w14:paraId="37D13E77" w14:textId="7E542613" w:rsidR="00D22ABA" w:rsidRDefault="00D22AB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_Toc74151665 \h </w:instrText>
      </w:r>
      <w:r>
        <w:fldChar w:fldCharType="separate"/>
      </w:r>
      <w:r>
        <w:t>19</w:t>
      </w:r>
      <w:r>
        <w:fldChar w:fldCharType="end"/>
      </w:r>
    </w:p>
    <w:p w14:paraId="715637EA" w14:textId="480CA746" w:rsidR="00D22ABA" w:rsidRDefault="00D22AB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_Toc74151666 \h </w:instrText>
      </w:r>
      <w:r>
        <w:fldChar w:fldCharType="separate"/>
      </w:r>
      <w:r>
        <w:t>19</w:t>
      </w:r>
      <w:r>
        <w:fldChar w:fldCharType="end"/>
      </w:r>
    </w:p>
    <w:p w14:paraId="13AC004D" w14:textId="0511F6FB" w:rsidR="00D22ABA" w:rsidRDefault="00D22AB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Media share within PINs Use case</w:t>
      </w:r>
      <w:r>
        <w:tab/>
      </w:r>
      <w:r>
        <w:fldChar w:fldCharType="begin"/>
      </w:r>
      <w:r>
        <w:instrText xml:space="preserve"> PAGEREF _Toc74151667 \h </w:instrText>
      </w:r>
      <w:r>
        <w:fldChar w:fldCharType="separate"/>
      </w:r>
      <w:r>
        <w:t>20</w:t>
      </w:r>
      <w:r>
        <w:fldChar w:fldCharType="end"/>
      </w:r>
    </w:p>
    <w:p w14:paraId="489439DA" w14:textId="04CD243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_Toc74151668 \h </w:instrText>
      </w:r>
      <w:r>
        <w:fldChar w:fldCharType="separate"/>
      </w:r>
      <w:r w:rsidRPr="00D22ABA">
        <w:rPr>
          <w:lang w:val="fr-FR"/>
        </w:rPr>
        <w:t>20</w:t>
      </w:r>
      <w:r>
        <w:fldChar w:fldCharType="end"/>
      </w:r>
    </w:p>
    <w:p w14:paraId="797C3CA7" w14:textId="46F0BFEA"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_Toc74151669 \h </w:instrText>
      </w:r>
      <w:r>
        <w:fldChar w:fldCharType="separate"/>
      </w:r>
      <w:r w:rsidRPr="00D22ABA">
        <w:rPr>
          <w:lang w:val="fr-FR"/>
        </w:rPr>
        <w:t>20</w:t>
      </w:r>
      <w:r>
        <w:fldChar w:fldCharType="end"/>
      </w:r>
    </w:p>
    <w:p w14:paraId="2E2FD86B" w14:textId="23C889F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_Toc74151670 \h </w:instrText>
      </w:r>
      <w:r>
        <w:fldChar w:fldCharType="separate"/>
      </w:r>
      <w:r w:rsidRPr="00D22ABA">
        <w:rPr>
          <w:lang w:val="fr-FR"/>
        </w:rPr>
        <w:t>20</w:t>
      </w:r>
      <w:r>
        <w:fldChar w:fldCharType="end"/>
      </w:r>
    </w:p>
    <w:p w14:paraId="7C8E3D2F" w14:textId="2363DA3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_Toc74151671 \h </w:instrText>
      </w:r>
      <w:r>
        <w:fldChar w:fldCharType="separate"/>
      </w:r>
      <w:r w:rsidRPr="00D22ABA">
        <w:rPr>
          <w:lang w:val="fr-FR"/>
        </w:rPr>
        <w:t>21</w:t>
      </w:r>
      <w:r>
        <w:fldChar w:fldCharType="end"/>
      </w:r>
    </w:p>
    <w:p w14:paraId="77CE3CBE" w14:textId="0AA860F4" w:rsidR="00D22ABA" w:rsidRDefault="00D22AB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_Toc74151672 \h </w:instrText>
      </w:r>
      <w:r>
        <w:fldChar w:fldCharType="separate"/>
      </w:r>
      <w:r>
        <w:t>21</w:t>
      </w:r>
      <w:r>
        <w:fldChar w:fldCharType="end"/>
      </w:r>
    </w:p>
    <w:p w14:paraId="3DFD2ADA" w14:textId="33896DC9" w:rsidR="00D22ABA" w:rsidRDefault="00D22AB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_Toc74151673 \h </w:instrText>
      </w:r>
      <w:r>
        <w:fldChar w:fldCharType="separate"/>
      </w:r>
      <w:r>
        <w:t>22</w:t>
      </w:r>
      <w:r>
        <w:fldChar w:fldCharType="end"/>
      </w:r>
    </w:p>
    <w:p w14:paraId="3461C157" w14:textId="737BE643" w:rsidR="00D22ABA" w:rsidRDefault="00D22AB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Switching between non-3GPP RAT and 3GPP RAT direct device connections Use case</w:t>
      </w:r>
      <w:r>
        <w:tab/>
      </w:r>
      <w:r>
        <w:fldChar w:fldCharType="begin"/>
      </w:r>
      <w:r>
        <w:instrText xml:space="preserve"> PAGEREF _Toc74151674 \h </w:instrText>
      </w:r>
      <w:r>
        <w:fldChar w:fldCharType="separate"/>
      </w:r>
      <w:r>
        <w:t>22</w:t>
      </w:r>
      <w:r>
        <w:fldChar w:fldCharType="end"/>
      </w:r>
    </w:p>
    <w:p w14:paraId="2542FFC6" w14:textId="263ADA4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_Toc74151675 \h </w:instrText>
      </w:r>
      <w:r>
        <w:fldChar w:fldCharType="separate"/>
      </w:r>
      <w:r w:rsidRPr="00D22ABA">
        <w:rPr>
          <w:lang w:val="fr-FR"/>
        </w:rPr>
        <w:t>22</w:t>
      </w:r>
      <w:r>
        <w:fldChar w:fldCharType="end"/>
      </w:r>
    </w:p>
    <w:p w14:paraId="165B0841" w14:textId="6804466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_Toc74151676 \h </w:instrText>
      </w:r>
      <w:r>
        <w:fldChar w:fldCharType="separate"/>
      </w:r>
      <w:r w:rsidRPr="00D22ABA">
        <w:rPr>
          <w:lang w:val="fr-FR"/>
        </w:rPr>
        <w:t>22</w:t>
      </w:r>
      <w:r>
        <w:fldChar w:fldCharType="end"/>
      </w:r>
    </w:p>
    <w:p w14:paraId="3D58575E" w14:textId="5F99A3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_Toc74151677 \h </w:instrText>
      </w:r>
      <w:r>
        <w:fldChar w:fldCharType="separate"/>
      </w:r>
      <w:r w:rsidRPr="00D22ABA">
        <w:rPr>
          <w:lang w:val="fr-FR"/>
        </w:rPr>
        <w:t>23</w:t>
      </w:r>
      <w:r>
        <w:fldChar w:fldCharType="end"/>
      </w:r>
    </w:p>
    <w:p w14:paraId="011C7C02" w14:textId="437DD61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_Toc74151678 \h </w:instrText>
      </w:r>
      <w:r>
        <w:fldChar w:fldCharType="separate"/>
      </w:r>
      <w:r w:rsidRPr="00D22ABA">
        <w:rPr>
          <w:lang w:val="fr-FR"/>
        </w:rPr>
        <w:t>23</w:t>
      </w:r>
      <w:r>
        <w:fldChar w:fldCharType="end"/>
      </w:r>
    </w:p>
    <w:p w14:paraId="3CCDF773" w14:textId="5A013181" w:rsidR="00D22ABA" w:rsidRDefault="00D22AB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_Toc74151679 \h </w:instrText>
      </w:r>
      <w:r>
        <w:fldChar w:fldCharType="separate"/>
      </w:r>
      <w:r>
        <w:t>23</w:t>
      </w:r>
      <w:r>
        <w:fldChar w:fldCharType="end"/>
      </w:r>
    </w:p>
    <w:p w14:paraId="449ABC63" w14:textId="00C65A80" w:rsidR="00D22ABA" w:rsidRDefault="00D22AB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_Toc74151680 \h </w:instrText>
      </w:r>
      <w:r>
        <w:fldChar w:fldCharType="separate"/>
      </w:r>
      <w:r>
        <w:t>23</w:t>
      </w:r>
      <w:r>
        <w:fldChar w:fldCharType="end"/>
      </w:r>
    </w:p>
    <w:p w14:paraId="7F39FD73" w14:textId="4605026A" w:rsidR="00D22ABA" w:rsidRDefault="00D22AB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UE accessing Services provided by PIN Elements behind 5G enabled gateway(s)</w:t>
      </w:r>
      <w:r>
        <w:tab/>
      </w:r>
      <w:r>
        <w:fldChar w:fldCharType="begin"/>
      </w:r>
      <w:r>
        <w:instrText xml:space="preserve"> PAGEREF _Toc74151681 \h </w:instrText>
      </w:r>
      <w:r>
        <w:fldChar w:fldCharType="separate"/>
      </w:r>
      <w:r>
        <w:t>24</w:t>
      </w:r>
      <w:r>
        <w:fldChar w:fldCharType="end"/>
      </w:r>
    </w:p>
    <w:p w14:paraId="6EBD1CA9" w14:textId="22FC726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_Toc74151682 \h </w:instrText>
      </w:r>
      <w:r>
        <w:fldChar w:fldCharType="separate"/>
      </w:r>
      <w:r w:rsidRPr="00D22ABA">
        <w:rPr>
          <w:lang w:val="fr-FR"/>
        </w:rPr>
        <w:t>24</w:t>
      </w:r>
      <w:r>
        <w:fldChar w:fldCharType="end"/>
      </w:r>
    </w:p>
    <w:p w14:paraId="68017135" w14:textId="7C75AFD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_Toc74151683 \h </w:instrText>
      </w:r>
      <w:r>
        <w:fldChar w:fldCharType="separate"/>
      </w:r>
      <w:r w:rsidRPr="00D22ABA">
        <w:rPr>
          <w:lang w:val="fr-FR"/>
        </w:rPr>
        <w:t>26</w:t>
      </w:r>
      <w:r>
        <w:fldChar w:fldCharType="end"/>
      </w:r>
    </w:p>
    <w:p w14:paraId="1A60FB29" w14:textId="68D89E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_Toc74151684 \h </w:instrText>
      </w:r>
      <w:r>
        <w:fldChar w:fldCharType="separate"/>
      </w:r>
      <w:r w:rsidRPr="00D22ABA">
        <w:rPr>
          <w:lang w:val="fr-FR"/>
        </w:rPr>
        <w:t>26</w:t>
      </w:r>
      <w:r>
        <w:fldChar w:fldCharType="end"/>
      </w:r>
    </w:p>
    <w:p w14:paraId="159025DE" w14:textId="441EE76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_Toc74151685 \h </w:instrText>
      </w:r>
      <w:r>
        <w:fldChar w:fldCharType="separate"/>
      </w:r>
      <w:r w:rsidRPr="00D22ABA">
        <w:rPr>
          <w:lang w:val="fr-FR"/>
        </w:rPr>
        <w:t>27</w:t>
      </w:r>
      <w:r>
        <w:fldChar w:fldCharType="end"/>
      </w:r>
    </w:p>
    <w:p w14:paraId="5609848C" w14:textId="4F5F5FF4" w:rsidR="00D22ABA" w:rsidRDefault="00D22ABA">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_Toc74151686 \h </w:instrText>
      </w:r>
      <w:r>
        <w:fldChar w:fldCharType="separate"/>
      </w:r>
      <w:r>
        <w:t>27</w:t>
      </w:r>
      <w:r>
        <w:fldChar w:fldCharType="end"/>
      </w:r>
    </w:p>
    <w:p w14:paraId="462ED2F7" w14:textId="139BE9EE" w:rsidR="00D22ABA" w:rsidRDefault="00D22ABA">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_Toc74151687 \h </w:instrText>
      </w:r>
      <w:r>
        <w:fldChar w:fldCharType="separate"/>
      </w:r>
      <w:r>
        <w:t>28</w:t>
      </w:r>
      <w:r>
        <w:fldChar w:fldCharType="end"/>
      </w:r>
    </w:p>
    <w:p w14:paraId="0D601AFC" w14:textId="3BE5F8B0" w:rsidR="00D22ABA" w:rsidRDefault="00D22AB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UE </w:t>
      </w:r>
      <w:r w:rsidRPr="006D5E4E">
        <w:rPr>
          <w:lang w:val="en-US"/>
        </w:rPr>
        <w:t>a</w:t>
      </w:r>
      <w:r>
        <w:t xml:space="preserve">ccessing PIN </w:t>
      </w:r>
      <w:r w:rsidRPr="006D5E4E">
        <w:rPr>
          <w:lang w:val="en-US"/>
        </w:rPr>
        <w:t>a</w:t>
      </w:r>
      <w:r>
        <w:t xml:space="preserve">pplications </w:t>
      </w:r>
      <w:r w:rsidRPr="006D5E4E">
        <w:rPr>
          <w:lang w:val="en-US"/>
        </w:rPr>
        <w:t>h</w:t>
      </w:r>
      <w:r>
        <w:t xml:space="preserve">osted </w:t>
      </w:r>
      <w:r w:rsidRPr="006D5E4E">
        <w:rPr>
          <w:lang w:val="en-US"/>
        </w:rPr>
        <w:t>by</w:t>
      </w:r>
      <w:r>
        <w:t xml:space="preserve"> </w:t>
      </w:r>
      <w:r w:rsidRPr="006D5E4E">
        <w:rPr>
          <w:lang w:val="en-US"/>
        </w:rPr>
        <w:t>a PIN Element with G</w:t>
      </w:r>
      <w:r>
        <w:t>ateway</w:t>
      </w:r>
      <w:r w:rsidRPr="006D5E4E">
        <w:rPr>
          <w:lang w:val="en-US"/>
        </w:rPr>
        <w:t xml:space="preserve"> Capability</w:t>
      </w:r>
      <w:r>
        <w:tab/>
      </w:r>
      <w:r>
        <w:fldChar w:fldCharType="begin"/>
      </w:r>
      <w:r>
        <w:instrText xml:space="preserve"> PAGEREF _Toc74151688 \h </w:instrText>
      </w:r>
      <w:r>
        <w:fldChar w:fldCharType="separate"/>
      </w:r>
      <w:r>
        <w:t>28</w:t>
      </w:r>
      <w:r>
        <w:fldChar w:fldCharType="end"/>
      </w:r>
    </w:p>
    <w:p w14:paraId="3AF7F370" w14:textId="4716FF2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_Toc74151689 \h </w:instrText>
      </w:r>
      <w:r>
        <w:fldChar w:fldCharType="separate"/>
      </w:r>
      <w:r w:rsidRPr="00D22ABA">
        <w:rPr>
          <w:lang w:val="fr-FR"/>
        </w:rPr>
        <w:t>28</w:t>
      </w:r>
      <w:r>
        <w:fldChar w:fldCharType="end"/>
      </w:r>
    </w:p>
    <w:p w14:paraId="5542EAE0" w14:textId="55AE6E3F"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_Toc74151690 \h </w:instrText>
      </w:r>
      <w:r>
        <w:fldChar w:fldCharType="separate"/>
      </w:r>
      <w:r w:rsidRPr="00D22ABA">
        <w:rPr>
          <w:lang w:val="fr-FR"/>
        </w:rPr>
        <w:t>29</w:t>
      </w:r>
      <w:r>
        <w:fldChar w:fldCharType="end"/>
      </w:r>
    </w:p>
    <w:p w14:paraId="03396F64" w14:textId="29DABB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_Toc74151691 \h </w:instrText>
      </w:r>
      <w:r>
        <w:fldChar w:fldCharType="separate"/>
      </w:r>
      <w:r w:rsidRPr="00D22ABA">
        <w:rPr>
          <w:lang w:val="fr-FR"/>
        </w:rPr>
        <w:t>29</w:t>
      </w:r>
      <w:r>
        <w:fldChar w:fldCharType="end"/>
      </w:r>
    </w:p>
    <w:p w14:paraId="4D7304E7" w14:textId="313541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lastRenderedPageBreak/>
        <w:t>5</w:t>
      </w:r>
      <w:r w:rsidRPr="00D22ABA">
        <w:rPr>
          <w:lang w:val="fr-FR"/>
        </w:rPr>
        <w:t>.6.4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_Toc74151692 \h </w:instrText>
      </w:r>
      <w:r>
        <w:fldChar w:fldCharType="separate"/>
      </w:r>
      <w:r w:rsidRPr="00D22ABA">
        <w:rPr>
          <w:lang w:val="fr-FR"/>
        </w:rPr>
        <w:t>30</w:t>
      </w:r>
      <w:r>
        <w:fldChar w:fldCharType="end"/>
      </w:r>
    </w:p>
    <w:p w14:paraId="508FE6E3" w14:textId="71371736"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_Toc74151693 \h </w:instrText>
      </w:r>
      <w:r>
        <w:fldChar w:fldCharType="separate"/>
      </w:r>
      <w:r>
        <w:t>30</w:t>
      </w:r>
      <w:r>
        <w:fldChar w:fldCharType="end"/>
      </w:r>
    </w:p>
    <w:p w14:paraId="3B99828F" w14:textId="7C71D7E4"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_Toc74151694 \h </w:instrText>
      </w:r>
      <w:r>
        <w:fldChar w:fldCharType="separate"/>
      </w:r>
      <w:r>
        <w:t>30</w:t>
      </w:r>
      <w:r>
        <w:fldChar w:fldCharType="end"/>
      </w:r>
    </w:p>
    <w:p w14:paraId="0B32779A" w14:textId="3F02B768" w:rsidR="00D22ABA" w:rsidRDefault="00D22AB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Tour Guide Use case</w:t>
      </w:r>
      <w:r>
        <w:tab/>
      </w:r>
      <w:r>
        <w:fldChar w:fldCharType="begin"/>
      </w:r>
      <w:r>
        <w:instrText xml:space="preserve"> PAGEREF _Toc74151695 \h </w:instrText>
      </w:r>
      <w:r>
        <w:fldChar w:fldCharType="separate"/>
      </w:r>
      <w:r>
        <w:t>31</w:t>
      </w:r>
      <w:r>
        <w:fldChar w:fldCharType="end"/>
      </w:r>
    </w:p>
    <w:p w14:paraId="2A2305A5" w14:textId="35A6818C" w:rsidR="00D22ABA" w:rsidRDefault="00D22AB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_Toc74151696 \h </w:instrText>
      </w:r>
      <w:r>
        <w:fldChar w:fldCharType="separate"/>
      </w:r>
      <w:r>
        <w:t>31</w:t>
      </w:r>
      <w:r>
        <w:fldChar w:fldCharType="end"/>
      </w:r>
    </w:p>
    <w:p w14:paraId="1C9C5559" w14:textId="44083A96" w:rsidR="00D22ABA" w:rsidRDefault="00D22AB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_Toc74151697 \h </w:instrText>
      </w:r>
      <w:r>
        <w:fldChar w:fldCharType="separate"/>
      </w:r>
      <w:r>
        <w:t>31</w:t>
      </w:r>
      <w:r>
        <w:fldChar w:fldCharType="end"/>
      </w:r>
    </w:p>
    <w:p w14:paraId="3482F8F8" w14:textId="3008576F" w:rsidR="00D22ABA" w:rsidRDefault="00D22AB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_Toc74151698 \h </w:instrText>
      </w:r>
      <w:r>
        <w:fldChar w:fldCharType="separate"/>
      </w:r>
      <w:r>
        <w:t>31</w:t>
      </w:r>
      <w:r>
        <w:fldChar w:fldCharType="end"/>
      </w:r>
    </w:p>
    <w:p w14:paraId="1F96206E" w14:textId="2EA8EFC1" w:rsidR="00D22ABA" w:rsidRDefault="00D22AB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_Toc74151699 \h </w:instrText>
      </w:r>
      <w:r>
        <w:fldChar w:fldCharType="separate"/>
      </w:r>
      <w:r>
        <w:t>32</w:t>
      </w:r>
      <w:r>
        <w:fldChar w:fldCharType="end"/>
      </w:r>
    </w:p>
    <w:p w14:paraId="5D66E9BC" w14:textId="78C067ED" w:rsidR="00D22ABA" w:rsidRDefault="00D22AB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_Toc74151700 \h </w:instrText>
      </w:r>
      <w:r>
        <w:fldChar w:fldCharType="separate"/>
      </w:r>
      <w:r>
        <w:t>32</w:t>
      </w:r>
      <w:r>
        <w:fldChar w:fldCharType="end"/>
      </w:r>
    </w:p>
    <w:p w14:paraId="5021BFF7" w14:textId="46DEB991" w:rsidR="00D22ABA" w:rsidRDefault="00D22AB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_Toc74151701 \h </w:instrText>
      </w:r>
      <w:r>
        <w:fldChar w:fldCharType="separate"/>
      </w:r>
      <w:r>
        <w:t>32</w:t>
      </w:r>
      <w:r>
        <w:fldChar w:fldCharType="end"/>
      </w:r>
    </w:p>
    <w:p w14:paraId="39CE4B6F" w14:textId="15A2865B" w:rsidR="00D22ABA" w:rsidRDefault="00D22AB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support of broadcast-based service discovery</w:t>
      </w:r>
      <w:r>
        <w:tab/>
      </w:r>
      <w:r>
        <w:fldChar w:fldCharType="begin"/>
      </w:r>
      <w:r>
        <w:instrText xml:space="preserve"> PAGEREF _Toc74151702 \h </w:instrText>
      </w:r>
      <w:r>
        <w:fldChar w:fldCharType="separate"/>
      </w:r>
      <w:r>
        <w:t>33</w:t>
      </w:r>
      <w:r>
        <w:fldChar w:fldCharType="end"/>
      </w:r>
    </w:p>
    <w:p w14:paraId="3A30BFF6" w14:textId="48B4349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_Toc74151703 \h </w:instrText>
      </w:r>
      <w:r>
        <w:fldChar w:fldCharType="separate"/>
      </w:r>
      <w:r w:rsidRPr="00D22ABA">
        <w:rPr>
          <w:lang w:val="fr-FR"/>
        </w:rPr>
        <w:t>33</w:t>
      </w:r>
      <w:r>
        <w:fldChar w:fldCharType="end"/>
      </w:r>
    </w:p>
    <w:p w14:paraId="7B4103A6" w14:textId="2DB3A39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_Toc74151704 \h </w:instrText>
      </w:r>
      <w:r>
        <w:fldChar w:fldCharType="separate"/>
      </w:r>
      <w:r w:rsidRPr="00D22ABA">
        <w:rPr>
          <w:lang w:val="fr-FR"/>
        </w:rPr>
        <w:t>33</w:t>
      </w:r>
      <w:r>
        <w:fldChar w:fldCharType="end"/>
      </w:r>
    </w:p>
    <w:p w14:paraId="0835FBDB" w14:textId="1D18149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_Toc74151705 \h </w:instrText>
      </w:r>
      <w:r>
        <w:fldChar w:fldCharType="separate"/>
      </w:r>
      <w:r w:rsidRPr="00D22ABA">
        <w:rPr>
          <w:lang w:val="fr-FR"/>
        </w:rPr>
        <w:t>33</w:t>
      </w:r>
      <w:r>
        <w:fldChar w:fldCharType="end"/>
      </w:r>
    </w:p>
    <w:p w14:paraId="1A0BC07A" w14:textId="15C7489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_Toc74151706 \h </w:instrText>
      </w:r>
      <w:r>
        <w:fldChar w:fldCharType="separate"/>
      </w:r>
      <w:r w:rsidRPr="00D22ABA">
        <w:rPr>
          <w:lang w:val="fr-FR"/>
        </w:rPr>
        <w:t>33</w:t>
      </w:r>
      <w:r>
        <w:fldChar w:fldCharType="end"/>
      </w:r>
    </w:p>
    <w:p w14:paraId="4FE3B979" w14:textId="53576799" w:rsidR="00D22ABA" w:rsidRDefault="00D22ABA">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_Toc74151707 \h </w:instrText>
      </w:r>
      <w:r>
        <w:fldChar w:fldCharType="separate"/>
      </w:r>
      <w:r>
        <w:t>33</w:t>
      </w:r>
      <w:r>
        <w:fldChar w:fldCharType="end"/>
      </w:r>
    </w:p>
    <w:p w14:paraId="6E4F36CA" w14:textId="6BF2A276" w:rsidR="00D22ABA" w:rsidRDefault="00D22ABA">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_Toc74151708 \h </w:instrText>
      </w:r>
      <w:r>
        <w:fldChar w:fldCharType="separate"/>
      </w:r>
      <w:r>
        <w:t>34</w:t>
      </w:r>
      <w:r>
        <w:fldChar w:fldCharType="end"/>
      </w:r>
    </w:p>
    <w:p w14:paraId="6FF5C96F" w14:textId="321C0220" w:rsidR="00D22ABA" w:rsidRDefault="00D22AB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Adding personal health devices to PIN</w:t>
      </w:r>
      <w:r>
        <w:tab/>
      </w:r>
      <w:r>
        <w:fldChar w:fldCharType="begin"/>
      </w:r>
      <w:r>
        <w:instrText xml:space="preserve"> PAGEREF _Toc74151709 \h </w:instrText>
      </w:r>
      <w:r>
        <w:fldChar w:fldCharType="separate"/>
      </w:r>
      <w:r>
        <w:t>34</w:t>
      </w:r>
      <w:r>
        <w:fldChar w:fldCharType="end"/>
      </w:r>
    </w:p>
    <w:p w14:paraId="433D9073" w14:textId="43C6A48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5.9.1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_Toc74151710 \h </w:instrText>
      </w:r>
      <w:r>
        <w:fldChar w:fldCharType="separate"/>
      </w:r>
      <w:r w:rsidRPr="00D22ABA">
        <w:rPr>
          <w:lang w:val="fr-FR"/>
        </w:rPr>
        <w:t>34</w:t>
      </w:r>
      <w:r>
        <w:fldChar w:fldCharType="end"/>
      </w:r>
    </w:p>
    <w:p w14:paraId="2BDB5FA0" w14:textId="49644C5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_Toc74151711 \h </w:instrText>
      </w:r>
      <w:r>
        <w:fldChar w:fldCharType="separate"/>
      </w:r>
      <w:r w:rsidRPr="00D22ABA">
        <w:rPr>
          <w:lang w:val="fr-FR"/>
        </w:rPr>
        <w:t>34</w:t>
      </w:r>
      <w:r>
        <w:fldChar w:fldCharType="end"/>
      </w:r>
    </w:p>
    <w:p w14:paraId="19F03A6B" w14:textId="685C9E6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_Toc74151712 \h </w:instrText>
      </w:r>
      <w:r>
        <w:fldChar w:fldCharType="separate"/>
      </w:r>
      <w:r w:rsidRPr="00D22ABA">
        <w:rPr>
          <w:lang w:val="fr-FR"/>
        </w:rPr>
        <w:t>34</w:t>
      </w:r>
      <w:r>
        <w:fldChar w:fldCharType="end"/>
      </w:r>
    </w:p>
    <w:p w14:paraId="2FFDE4AD" w14:textId="1AC25CE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_Toc74151713 \h </w:instrText>
      </w:r>
      <w:r>
        <w:fldChar w:fldCharType="separate"/>
      </w:r>
      <w:r w:rsidRPr="00D22ABA">
        <w:rPr>
          <w:lang w:val="fr-FR"/>
        </w:rPr>
        <w:t>35</w:t>
      </w:r>
      <w:r>
        <w:fldChar w:fldCharType="end"/>
      </w:r>
    </w:p>
    <w:p w14:paraId="3A3A9777" w14:textId="7BDDC3E8" w:rsidR="00D22ABA" w:rsidRDefault="00D22ABA">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_Toc74151714 \h </w:instrText>
      </w:r>
      <w:r>
        <w:fldChar w:fldCharType="separate"/>
      </w:r>
      <w:r>
        <w:t>35</w:t>
      </w:r>
      <w:r>
        <w:fldChar w:fldCharType="end"/>
      </w:r>
    </w:p>
    <w:p w14:paraId="74D1892B" w14:textId="5DDA689E" w:rsidR="00D22ABA" w:rsidRDefault="00D22ABA">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_Toc74151715 \h </w:instrText>
      </w:r>
      <w:r>
        <w:fldChar w:fldCharType="separate"/>
      </w:r>
      <w:r>
        <w:t>36</w:t>
      </w:r>
      <w:r>
        <w:fldChar w:fldCharType="end"/>
      </w:r>
    </w:p>
    <w:p w14:paraId="258827C4" w14:textId="43BC68AD" w:rsidR="00D22ABA" w:rsidRDefault="00D22AB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Personal health monitoring PIN </w:t>
      </w:r>
      <w:r>
        <w:rPr>
          <w:lang w:eastAsia="zh-CN"/>
        </w:rPr>
        <w:t>Elements</w:t>
      </w:r>
      <w:r>
        <w:tab/>
      </w:r>
      <w:r>
        <w:fldChar w:fldCharType="begin"/>
      </w:r>
      <w:r>
        <w:instrText xml:space="preserve"> PAGEREF _Toc74151716 \h </w:instrText>
      </w:r>
      <w:r>
        <w:fldChar w:fldCharType="separate"/>
      </w:r>
      <w:r>
        <w:t>36</w:t>
      </w:r>
      <w:r>
        <w:fldChar w:fldCharType="end"/>
      </w:r>
    </w:p>
    <w:p w14:paraId="736A4877" w14:textId="3C9DDD7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_Toc74151717 \h </w:instrText>
      </w:r>
      <w:r>
        <w:fldChar w:fldCharType="separate"/>
      </w:r>
      <w:r w:rsidRPr="00D22ABA">
        <w:rPr>
          <w:lang w:val="fr-FR"/>
        </w:rPr>
        <w:t>36</w:t>
      </w:r>
      <w:r>
        <w:fldChar w:fldCharType="end"/>
      </w:r>
    </w:p>
    <w:p w14:paraId="4F6AFB42" w14:textId="05F9C1B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_Toc74151718 \h </w:instrText>
      </w:r>
      <w:r>
        <w:fldChar w:fldCharType="separate"/>
      </w:r>
      <w:r w:rsidRPr="00D22ABA">
        <w:rPr>
          <w:lang w:val="fr-FR"/>
        </w:rPr>
        <w:t>36</w:t>
      </w:r>
      <w:r>
        <w:fldChar w:fldCharType="end"/>
      </w:r>
    </w:p>
    <w:p w14:paraId="563600E5" w14:textId="6FEFB93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_Toc74151719 \h </w:instrText>
      </w:r>
      <w:r>
        <w:fldChar w:fldCharType="separate"/>
      </w:r>
      <w:r w:rsidRPr="00D22ABA">
        <w:rPr>
          <w:lang w:val="fr-FR"/>
        </w:rPr>
        <w:t>37</w:t>
      </w:r>
      <w:r>
        <w:fldChar w:fldCharType="end"/>
      </w:r>
    </w:p>
    <w:p w14:paraId="70CD3CF0" w14:textId="0282A52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_Toc74151720 \h </w:instrText>
      </w:r>
      <w:r>
        <w:fldChar w:fldCharType="separate"/>
      </w:r>
      <w:r w:rsidRPr="00D22ABA">
        <w:rPr>
          <w:lang w:val="fr-FR"/>
        </w:rPr>
        <w:t>37</w:t>
      </w:r>
      <w:r>
        <w:fldChar w:fldCharType="end"/>
      </w:r>
    </w:p>
    <w:p w14:paraId="0CA7A4AC" w14:textId="4E6167EF" w:rsidR="00D22ABA" w:rsidRDefault="00D22ABA">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_Toc74151721 \h </w:instrText>
      </w:r>
      <w:r>
        <w:fldChar w:fldCharType="separate"/>
      </w:r>
      <w:r>
        <w:t>37</w:t>
      </w:r>
      <w:r>
        <w:fldChar w:fldCharType="end"/>
      </w:r>
    </w:p>
    <w:p w14:paraId="16651A1A" w14:textId="0E004B83" w:rsidR="00D22ABA" w:rsidRDefault="00D22ABA">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_Toc74151722 \h </w:instrText>
      </w:r>
      <w:r>
        <w:fldChar w:fldCharType="separate"/>
      </w:r>
      <w:r>
        <w:t>37</w:t>
      </w:r>
      <w:r>
        <w:fldChar w:fldCharType="end"/>
      </w:r>
    </w:p>
    <w:p w14:paraId="3FA71317" w14:textId="35E3D944" w:rsidR="00D22ABA" w:rsidRDefault="00D22AB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Dynamic creation of an on-demand PIN at home</w:t>
      </w:r>
      <w:r>
        <w:tab/>
      </w:r>
      <w:r>
        <w:fldChar w:fldCharType="begin"/>
      </w:r>
      <w:r>
        <w:instrText xml:space="preserve"> PAGEREF _Toc74151723 \h </w:instrText>
      </w:r>
      <w:r>
        <w:fldChar w:fldCharType="separate"/>
      </w:r>
      <w:r>
        <w:t>38</w:t>
      </w:r>
      <w:r>
        <w:fldChar w:fldCharType="end"/>
      </w:r>
    </w:p>
    <w:p w14:paraId="07942350" w14:textId="3C484E5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_Toc74151724 \h </w:instrText>
      </w:r>
      <w:r>
        <w:fldChar w:fldCharType="separate"/>
      </w:r>
      <w:r w:rsidRPr="00D22ABA">
        <w:rPr>
          <w:lang w:val="fr-FR"/>
        </w:rPr>
        <w:t>38</w:t>
      </w:r>
      <w:r>
        <w:fldChar w:fldCharType="end"/>
      </w:r>
    </w:p>
    <w:p w14:paraId="591B7240" w14:textId="2A10F50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_Toc74151725 \h </w:instrText>
      </w:r>
      <w:r>
        <w:fldChar w:fldCharType="separate"/>
      </w:r>
      <w:r w:rsidRPr="00D22ABA">
        <w:rPr>
          <w:lang w:val="fr-FR"/>
        </w:rPr>
        <w:t>38</w:t>
      </w:r>
      <w:r>
        <w:fldChar w:fldCharType="end"/>
      </w:r>
    </w:p>
    <w:p w14:paraId="0CFAF851" w14:textId="6EF080C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_Toc74151726 \h </w:instrText>
      </w:r>
      <w:r>
        <w:fldChar w:fldCharType="separate"/>
      </w:r>
      <w:r w:rsidRPr="00D22ABA">
        <w:rPr>
          <w:lang w:val="fr-FR"/>
        </w:rPr>
        <w:t>38</w:t>
      </w:r>
      <w:r>
        <w:fldChar w:fldCharType="end"/>
      </w:r>
    </w:p>
    <w:p w14:paraId="1314E098" w14:textId="3F722D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_Toc74151727 \h </w:instrText>
      </w:r>
      <w:r>
        <w:fldChar w:fldCharType="separate"/>
      </w:r>
      <w:r w:rsidRPr="00D22ABA">
        <w:rPr>
          <w:lang w:val="fr-FR"/>
        </w:rPr>
        <w:t>39</w:t>
      </w:r>
      <w:r>
        <w:fldChar w:fldCharType="end"/>
      </w:r>
    </w:p>
    <w:p w14:paraId="22F8DE4B" w14:textId="3C8675F7"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_Toc74151728 \h </w:instrText>
      </w:r>
      <w:r>
        <w:fldChar w:fldCharType="separate"/>
      </w:r>
      <w:r>
        <w:t>39</w:t>
      </w:r>
      <w:r>
        <w:fldChar w:fldCharType="end"/>
      </w:r>
    </w:p>
    <w:p w14:paraId="4074AA21" w14:textId="0EE47A75" w:rsidR="00D22ABA" w:rsidRDefault="00D22ABA">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_Toc74151729 \h </w:instrText>
      </w:r>
      <w:r>
        <w:fldChar w:fldCharType="separate"/>
      </w:r>
      <w:r>
        <w:t>39</w:t>
      </w:r>
      <w:r>
        <w:fldChar w:fldCharType="end"/>
      </w:r>
    </w:p>
    <w:p w14:paraId="56AF8762" w14:textId="4C4D0B9A" w:rsidR="00D22ABA" w:rsidRDefault="00D22AB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Operator managed PIN</w:t>
      </w:r>
      <w:r>
        <w:tab/>
      </w:r>
      <w:r>
        <w:fldChar w:fldCharType="begin"/>
      </w:r>
      <w:r>
        <w:instrText xml:space="preserve"> PAGEREF _Toc74151730 \h </w:instrText>
      </w:r>
      <w:r>
        <w:fldChar w:fldCharType="separate"/>
      </w:r>
      <w:r>
        <w:t>40</w:t>
      </w:r>
      <w:r>
        <w:fldChar w:fldCharType="end"/>
      </w:r>
    </w:p>
    <w:p w14:paraId="26E99AD0" w14:textId="526171CC" w:rsidR="00D22ABA" w:rsidRDefault="00D22AB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_Toc74151731 \h </w:instrText>
      </w:r>
      <w:r>
        <w:fldChar w:fldCharType="separate"/>
      </w:r>
      <w:r>
        <w:t>40</w:t>
      </w:r>
      <w:r>
        <w:fldChar w:fldCharType="end"/>
      </w:r>
    </w:p>
    <w:p w14:paraId="6AE4D9BA" w14:textId="02EC8456" w:rsidR="00D22ABA" w:rsidRDefault="00D22AB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_Toc74151732 \h </w:instrText>
      </w:r>
      <w:r>
        <w:fldChar w:fldCharType="separate"/>
      </w:r>
      <w:r>
        <w:t>40</w:t>
      </w:r>
      <w:r>
        <w:fldChar w:fldCharType="end"/>
      </w:r>
    </w:p>
    <w:p w14:paraId="6881AF4D" w14:textId="79881871" w:rsidR="00D22ABA" w:rsidRDefault="00D22AB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_Toc74151733 \h </w:instrText>
      </w:r>
      <w:r>
        <w:fldChar w:fldCharType="separate"/>
      </w:r>
      <w:r>
        <w:t>40</w:t>
      </w:r>
      <w:r>
        <w:fldChar w:fldCharType="end"/>
      </w:r>
    </w:p>
    <w:p w14:paraId="522F0B31" w14:textId="36054476" w:rsidR="00D22ABA" w:rsidRDefault="00D22ABA">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_Toc74151734 \h </w:instrText>
      </w:r>
      <w:r>
        <w:fldChar w:fldCharType="separate"/>
      </w:r>
      <w:r>
        <w:t>40</w:t>
      </w:r>
      <w:r>
        <w:fldChar w:fldCharType="end"/>
      </w:r>
    </w:p>
    <w:p w14:paraId="71CD380E" w14:textId="7B4FFE76"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_Toc74151735 \h </w:instrText>
      </w:r>
      <w:r>
        <w:fldChar w:fldCharType="separate"/>
      </w:r>
      <w:r>
        <w:t>40</w:t>
      </w:r>
      <w:r>
        <w:fldChar w:fldCharType="end"/>
      </w:r>
    </w:p>
    <w:p w14:paraId="68EC6872" w14:textId="58D85058" w:rsidR="00D22ABA" w:rsidRDefault="00D22ABA">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_Toc74151736 \h </w:instrText>
      </w:r>
      <w:r>
        <w:fldChar w:fldCharType="separate"/>
      </w:r>
      <w:r>
        <w:t>40</w:t>
      </w:r>
      <w:r>
        <w:fldChar w:fldCharType="end"/>
      </w:r>
    </w:p>
    <w:p w14:paraId="506FC4E4" w14:textId="6F0AE230" w:rsidR="00D22ABA" w:rsidRDefault="00D22AB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A smart hospital bed as a PIN element</w:t>
      </w:r>
      <w:r>
        <w:tab/>
      </w:r>
      <w:r>
        <w:fldChar w:fldCharType="begin"/>
      </w:r>
      <w:r>
        <w:instrText xml:space="preserve"> PAGEREF _Toc74151737 \h </w:instrText>
      </w:r>
      <w:r>
        <w:fldChar w:fldCharType="separate"/>
      </w:r>
      <w:r>
        <w:t>41</w:t>
      </w:r>
      <w:r>
        <w:fldChar w:fldCharType="end"/>
      </w:r>
    </w:p>
    <w:p w14:paraId="6AE132BF" w14:textId="1744DB4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5.13.1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_Toc74151738 \h </w:instrText>
      </w:r>
      <w:r>
        <w:fldChar w:fldCharType="separate"/>
      </w:r>
      <w:r w:rsidRPr="00D22ABA">
        <w:rPr>
          <w:lang w:val="fr-FR"/>
        </w:rPr>
        <w:t>41</w:t>
      </w:r>
      <w:r>
        <w:fldChar w:fldCharType="end"/>
      </w:r>
    </w:p>
    <w:p w14:paraId="5C64B402" w14:textId="7234E6A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_Toc74151739 \h </w:instrText>
      </w:r>
      <w:r>
        <w:fldChar w:fldCharType="separate"/>
      </w:r>
      <w:r w:rsidRPr="00D22ABA">
        <w:rPr>
          <w:lang w:val="fr-FR"/>
        </w:rPr>
        <w:t>41</w:t>
      </w:r>
      <w:r>
        <w:fldChar w:fldCharType="end"/>
      </w:r>
    </w:p>
    <w:p w14:paraId="1E5A9CDA" w14:textId="01BF6D5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_Toc74151740 \h </w:instrText>
      </w:r>
      <w:r>
        <w:fldChar w:fldCharType="separate"/>
      </w:r>
      <w:r w:rsidRPr="00D22ABA">
        <w:rPr>
          <w:lang w:val="fr-FR"/>
        </w:rPr>
        <w:t>41</w:t>
      </w:r>
      <w:r>
        <w:fldChar w:fldCharType="end"/>
      </w:r>
    </w:p>
    <w:p w14:paraId="15400ECC" w14:textId="1ED674E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_Toc74151741 \h </w:instrText>
      </w:r>
      <w:r>
        <w:fldChar w:fldCharType="separate"/>
      </w:r>
      <w:r w:rsidRPr="00D22ABA">
        <w:rPr>
          <w:lang w:val="fr-FR"/>
        </w:rPr>
        <w:t>42</w:t>
      </w:r>
      <w:r>
        <w:fldChar w:fldCharType="end"/>
      </w:r>
    </w:p>
    <w:p w14:paraId="5584530B" w14:textId="74ABFF91" w:rsidR="00D22ABA" w:rsidRDefault="00D22AB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_Toc74151742 \h </w:instrText>
      </w:r>
      <w:r>
        <w:fldChar w:fldCharType="separate"/>
      </w:r>
      <w:r>
        <w:t>42</w:t>
      </w:r>
      <w:r>
        <w:fldChar w:fldCharType="end"/>
      </w:r>
    </w:p>
    <w:p w14:paraId="5072A9E8" w14:textId="5AE3E55C" w:rsidR="00D22ABA" w:rsidRDefault="00D22AB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_Toc74151743 \h </w:instrText>
      </w:r>
      <w:r>
        <w:fldChar w:fldCharType="separate"/>
      </w:r>
      <w:r>
        <w:t>42</w:t>
      </w:r>
      <w:r>
        <w:fldChar w:fldCharType="end"/>
      </w:r>
    </w:p>
    <w:p w14:paraId="59ED0C1C" w14:textId="393BC883" w:rsidR="00D22ABA" w:rsidRDefault="00D22AB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Considerations</w:t>
      </w:r>
      <w:r>
        <w:tab/>
      </w:r>
      <w:r>
        <w:fldChar w:fldCharType="begin"/>
      </w:r>
      <w:r>
        <w:instrText xml:space="preserve"> PAGEREF _Toc74151744 \h </w:instrText>
      </w:r>
      <w:r>
        <w:fldChar w:fldCharType="separate"/>
      </w:r>
      <w:r>
        <w:t>42</w:t>
      </w:r>
      <w:r>
        <w:fldChar w:fldCharType="end"/>
      </w:r>
    </w:p>
    <w:p w14:paraId="75F67E69" w14:textId="12DE623A" w:rsidR="00D22ABA" w:rsidRDefault="00D22AB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r>
      <w:r>
        <w:instrText xml:space="preserve"> PAGEREF _Toc74151745 \h </w:instrText>
      </w:r>
      <w:r>
        <w:fldChar w:fldCharType="separate"/>
      </w:r>
      <w:r>
        <w:t>42</w:t>
      </w:r>
      <w:r>
        <w:fldChar w:fldCharType="end"/>
      </w:r>
    </w:p>
    <w:p w14:paraId="0C5C8619" w14:textId="140475D3" w:rsidR="00D22ABA" w:rsidRDefault="00D22AB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Gateway</w:t>
      </w:r>
      <w:r>
        <w:tab/>
      </w:r>
      <w:r>
        <w:fldChar w:fldCharType="begin"/>
      </w:r>
      <w:r>
        <w:instrText xml:space="preserve"> PAGEREF _Toc74151746 \h </w:instrText>
      </w:r>
      <w:r>
        <w:fldChar w:fldCharType="separate"/>
      </w:r>
      <w:r>
        <w:t>43</w:t>
      </w:r>
      <w:r>
        <w:fldChar w:fldCharType="end"/>
      </w:r>
    </w:p>
    <w:p w14:paraId="54911B9D" w14:textId="3DE6F5C5" w:rsidR="00D22ABA" w:rsidRDefault="00D22AB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Service Discovery</w:t>
      </w:r>
      <w:r>
        <w:tab/>
      </w:r>
      <w:r>
        <w:fldChar w:fldCharType="begin"/>
      </w:r>
      <w:r>
        <w:instrText xml:space="preserve"> PAGEREF _Toc74151747 \h </w:instrText>
      </w:r>
      <w:r>
        <w:fldChar w:fldCharType="separate"/>
      </w:r>
      <w:r>
        <w:t>43</w:t>
      </w:r>
      <w:r>
        <w:fldChar w:fldCharType="end"/>
      </w:r>
    </w:p>
    <w:p w14:paraId="5DDD2828" w14:textId="16094C66" w:rsidR="00D22ABA" w:rsidRDefault="00D22AB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Service Hosting</w:t>
      </w:r>
      <w:r>
        <w:tab/>
      </w:r>
      <w:r>
        <w:fldChar w:fldCharType="begin"/>
      </w:r>
      <w:r>
        <w:instrText xml:space="preserve"> PAGEREF _Toc74151748 \h </w:instrText>
      </w:r>
      <w:r>
        <w:fldChar w:fldCharType="separate"/>
      </w:r>
      <w:r>
        <w:t>43</w:t>
      </w:r>
      <w:r>
        <w:fldChar w:fldCharType="end"/>
      </w:r>
    </w:p>
    <w:p w14:paraId="085A635F" w14:textId="4E105012" w:rsidR="00D22ABA" w:rsidRDefault="00D22AB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Privacy</w:t>
      </w:r>
      <w:r>
        <w:tab/>
      </w:r>
      <w:r>
        <w:fldChar w:fldCharType="begin"/>
      </w:r>
      <w:r>
        <w:instrText xml:space="preserve"> PAGEREF _Toc74151749 \h </w:instrText>
      </w:r>
      <w:r>
        <w:fldChar w:fldCharType="separate"/>
      </w:r>
      <w:r>
        <w:t>43</w:t>
      </w:r>
      <w:r>
        <w:fldChar w:fldCharType="end"/>
      </w:r>
    </w:p>
    <w:p w14:paraId="0EA2E904" w14:textId="1295585D" w:rsidR="00D22ABA" w:rsidRDefault="00D22AB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Direct Communications</w:t>
      </w:r>
      <w:r>
        <w:tab/>
      </w:r>
      <w:r>
        <w:fldChar w:fldCharType="begin"/>
      </w:r>
      <w:r>
        <w:instrText xml:space="preserve"> PAGEREF _Toc74151750 \h </w:instrText>
      </w:r>
      <w:r>
        <w:fldChar w:fldCharType="separate"/>
      </w:r>
      <w:r>
        <w:t>43</w:t>
      </w:r>
      <w:r>
        <w:fldChar w:fldCharType="end"/>
      </w:r>
    </w:p>
    <w:p w14:paraId="1AD1E618" w14:textId="6C6675FD" w:rsidR="00D22ABA" w:rsidRDefault="00D22AB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Connectivity - QoS - charging</w:t>
      </w:r>
      <w:r>
        <w:tab/>
      </w:r>
      <w:r>
        <w:fldChar w:fldCharType="begin"/>
      </w:r>
      <w:r>
        <w:instrText xml:space="preserve"> PAGEREF _Toc74151751 \h </w:instrText>
      </w:r>
      <w:r>
        <w:fldChar w:fldCharType="separate"/>
      </w:r>
      <w:r>
        <w:t>44</w:t>
      </w:r>
      <w:r>
        <w:fldChar w:fldCharType="end"/>
      </w:r>
    </w:p>
    <w:p w14:paraId="0174DD92" w14:textId="2B3B4F08" w:rsidR="00D22ABA" w:rsidRDefault="00D22ABA">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Provisioning</w:t>
      </w:r>
      <w:r>
        <w:tab/>
      </w:r>
      <w:r>
        <w:fldChar w:fldCharType="begin"/>
      </w:r>
      <w:r>
        <w:instrText xml:space="preserve"> PAGEREF _Toc74151752 \h </w:instrText>
      </w:r>
      <w:r>
        <w:fldChar w:fldCharType="separate"/>
      </w:r>
      <w:r>
        <w:t>44</w:t>
      </w:r>
      <w:r>
        <w:fldChar w:fldCharType="end"/>
      </w:r>
    </w:p>
    <w:p w14:paraId="7B64DC03" w14:textId="01D83D76" w:rsidR="00D22ABA" w:rsidRDefault="00D22AB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Positioning</w:t>
      </w:r>
      <w:r>
        <w:tab/>
      </w:r>
      <w:r>
        <w:fldChar w:fldCharType="begin"/>
      </w:r>
      <w:r>
        <w:instrText xml:space="preserve"> PAGEREF _Toc74151753 \h </w:instrText>
      </w:r>
      <w:r>
        <w:fldChar w:fldCharType="separate"/>
      </w:r>
      <w:r>
        <w:t>44</w:t>
      </w:r>
      <w:r>
        <w:fldChar w:fldCharType="end"/>
      </w:r>
    </w:p>
    <w:p w14:paraId="67596536" w14:textId="5ACF1A0D" w:rsidR="00D22ABA" w:rsidRDefault="00D22AB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KPIs</w:t>
      </w:r>
      <w:r>
        <w:tab/>
      </w:r>
      <w:r>
        <w:fldChar w:fldCharType="begin"/>
      </w:r>
      <w:r>
        <w:instrText xml:space="preserve"> PAGEREF _Toc74151754 \h </w:instrText>
      </w:r>
      <w:r>
        <w:fldChar w:fldCharType="separate"/>
      </w:r>
      <w:r>
        <w:t>44</w:t>
      </w:r>
      <w:r>
        <w:fldChar w:fldCharType="end"/>
      </w:r>
    </w:p>
    <w:p w14:paraId="6B8CB33D" w14:textId="51424086" w:rsidR="00D22ABA" w:rsidRDefault="00D22AB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_Toc74151755 \h </w:instrText>
      </w:r>
      <w:r>
        <w:fldChar w:fldCharType="separate"/>
      </w:r>
      <w:r>
        <w:t>44</w:t>
      </w:r>
      <w:r>
        <w:fldChar w:fldCharType="end"/>
      </w:r>
    </w:p>
    <w:p w14:paraId="0FC51736" w14:textId="1AF6EE27" w:rsidR="00D22ABA" w:rsidRDefault="00D22ABA">
      <w:pPr>
        <w:pStyle w:val="TOC9"/>
        <w:rPr>
          <w:rFonts w:asciiTheme="minorHAnsi" w:eastAsiaTheme="minorEastAsia" w:hAnsiTheme="minorHAnsi" w:cstheme="minorBidi"/>
          <w:b w:val="0"/>
          <w:szCs w:val="22"/>
          <w:lang w:eastAsia="en-GB"/>
        </w:rPr>
      </w:pPr>
      <w:r>
        <w:t>Appendix A</w:t>
      </w:r>
      <w:r>
        <w:rPr>
          <w:rFonts w:asciiTheme="minorHAnsi" w:eastAsiaTheme="minorEastAsia" w:hAnsiTheme="minorHAnsi" w:cstheme="minorBidi"/>
          <w:b w:val="0"/>
          <w:szCs w:val="22"/>
          <w:lang w:eastAsia="en-GB"/>
        </w:rPr>
        <w:tab/>
      </w:r>
      <w:r>
        <w:t>Connectivity models</w:t>
      </w:r>
      <w:r>
        <w:tab/>
      </w:r>
      <w:r>
        <w:fldChar w:fldCharType="begin"/>
      </w:r>
      <w:r>
        <w:instrText xml:space="preserve"> PAGEREF _Toc74151756 \h </w:instrText>
      </w:r>
      <w:r>
        <w:fldChar w:fldCharType="separate"/>
      </w:r>
      <w:r>
        <w:t>45</w:t>
      </w:r>
      <w:r>
        <w:fldChar w:fldCharType="end"/>
      </w:r>
    </w:p>
    <w:p w14:paraId="17182366" w14:textId="0330149B" w:rsidR="00D22ABA" w:rsidRDefault="00D22AB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_Toc74151757 \h </w:instrText>
      </w:r>
      <w:r>
        <w:fldChar w:fldCharType="separate"/>
      </w:r>
      <w:r>
        <w:t>45</w:t>
      </w:r>
      <w:r>
        <w:fldChar w:fldCharType="end"/>
      </w:r>
    </w:p>
    <w:p w14:paraId="1412BD0D" w14:textId="5DD45783" w:rsidR="00D22ABA" w:rsidRDefault="00D22AB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PIN direct connectivity with no relay</w:t>
      </w:r>
      <w:r>
        <w:tab/>
      </w:r>
      <w:r>
        <w:fldChar w:fldCharType="begin"/>
      </w:r>
      <w:r>
        <w:instrText xml:space="preserve"> PAGEREF _Toc74151758 \h </w:instrText>
      </w:r>
      <w:r>
        <w:fldChar w:fldCharType="separate"/>
      </w:r>
      <w:r>
        <w:t>45</w:t>
      </w:r>
      <w:r>
        <w:fldChar w:fldCharType="end"/>
      </w:r>
    </w:p>
    <w:p w14:paraId="2DEB49A8" w14:textId="1B71847E" w:rsidR="00D22ABA" w:rsidRDefault="00D22AB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PIN direct connection using a relay.</w:t>
      </w:r>
      <w:r>
        <w:tab/>
      </w:r>
      <w:r>
        <w:fldChar w:fldCharType="begin"/>
      </w:r>
      <w:r>
        <w:instrText xml:space="preserve"> PAGEREF _Toc74151759 \h </w:instrText>
      </w:r>
      <w:r>
        <w:fldChar w:fldCharType="separate"/>
      </w:r>
      <w:r>
        <w:t>46</w:t>
      </w:r>
      <w:r>
        <w:fldChar w:fldCharType="end"/>
      </w:r>
    </w:p>
    <w:p w14:paraId="367572C5" w14:textId="7816F567" w:rsidR="00D22ABA" w:rsidRDefault="00D22ABA">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_Toc74151760 \h </w:instrText>
      </w:r>
      <w:r>
        <w:fldChar w:fldCharType="separate"/>
      </w:r>
      <w:r>
        <w:t>47</w:t>
      </w:r>
      <w:r>
        <w:fldChar w:fldCharType="end"/>
      </w:r>
    </w:p>
    <w:p w14:paraId="63D750F6" w14:textId="52C0C702"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3" w:name="_Toc521309600"/>
      <w:bookmarkStart w:id="4" w:name="_Toc49943764"/>
      <w:bookmarkStart w:id="5" w:name="_Toc72506546"/>
      <w:bookmarkStart w:id="6" w:name="_Toc74151637"/>
      <w:r w:rsidRPr="00235394">
        <w:lastRenderedPageBreak/>
        <w:t>Foreword</w:t>
      </w:r>
      <w:bookmarkEnd w:id="3"/>
      <w:bookmarkEnd w:id="4"/>
      <w:bookmarkEnd w:id="5"/>
      <w:bookmarkEnd w:id="6"/>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Version x.y.z</w:t>
      </w:r>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7" w:name="_Toc521309602"/>
      <w:bookmarkStart w:id="8" w:name="_Toc49943765"/>
      <w:bookmarkStart w:id="9" w:name="_Toc72506547"/>
      <w:bookmarkStart w:id="10" w:name="_Toc74151638"/>
      <w:r w:rsidRPr="00235394">
        <w:lastRenderedPageBreak/>
        <w:t>1</w:t>
      </w:r>
      <w:r w:rsidRPr="00235394">
        <w:tab/>
        <w:t>Scope</w:t>
      </w:r>
      <w:bookmarkEnd w:id="7"/>
      <w:bookmarkEnd w:id="8"/>
      <w:bookmarkEnd w:id="9"/>
      <w:bookmarkEnd w:id="10"/>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11" w:name="_Toc521309603"/>
      <w:bookmarkStart w:id="12" w:name="_Toc49943766"/>
      <w:bookmarkStart w:id="13" w:name="_Toc72506548"/>
      <w:bookmarkStart w:id="14" w:name="_Toc74151639"/>
      <w:r w:rsidRPr="00235394">
        <w:t>2</w:t>
      </w:r>
      <w:r w:rsidRPr="00235394">
        <w:tab/>
        <w:t>References</w:t>
      </w:r>
      <w:bookmarkEnd w:id="11"/>
      <w:bookmarkEnd w:id="12"/>
      <w:bookmarkEnd w:id="13"/>
      <w:bookmarkEnd w:id="14"/>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23D17185" w:rsidR="00523E0A" w:rsidRDefault="00AF70DC" w:rsidP="00282213">
      <w:pPr>
        <w:pStyle w:val="EX"/>
        <w:rPr>
          <w:rFonts w:eastAsia="Times New Roman"/>
        </w:rPr>
      </w:pPr>
      <w:r>
        <w:t>[4]</w:t>
      </w:r>
      <w:r>
        <w:tab/>
        <w:t xml:space="preserve">Christiane Attig, Nadine Rauh, Thomas Franke, &amp; Josef F. Krems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34FCD3F5" w:rsidR="0093171D" w:rsidRPr="005D2481" w:rsidRDefault="0093171D" w:rsidP="0093171D">
      <w:pPr>
        <w:pStyle w:val="EX"/>
        <w:rPr>
          <w:lang w:val="de-DE"/>
        </w:rPr>
      </w:pPr>
      <w:r w:rsidRPr="005D2481">
        <w:rPr>
          <w:lang w:val="de-DE"/>
        </w:rPr>
        <w:t>[9]</w:t>
      </w:r>
      <w:r w:rsidRPr="005D2481">
        <w:rPr>
          <w:lang w:val="de-DE"/>
        </w:rPr>
        <w:tab/>
        <w:t>ZigBee® Specification</w:t>
      </w:r>
      <w:r w:rsidRPr="005D2481">
        <w:rPr>
          <w:lang w:val="de-DE"/>
        </w:rPr>
        <w:br/>
      </w:r>
      <w:hyperlink r:id="rId11" w:history="1">
        <w:r w:rsidRPr="005D2481">
          <w:rPr>
            <w:rStyle w:val="Hyperlink"/>
            <w:lang w:val="de-DE"/>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625C3345"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627D309"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40D7A223"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2B73F674"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1AC27C89" w:rsidR="0093171D" w:rsidRDefault="0093171D" w:rsidP="00631594">
      <w:pPr>
        <w:pStyle w:val="EX"/>
      </w:pPr>
      <w:r>
        <w:lastRenderedPageBreak/>
        <w:t>[</w:t>
      </w:r>
      <w:r w:rsidR="007F3E72">
        <w:t>16</w:t>
      </w:r>
      <w:r>
        <w:t>]</w:t>
      </w:r>
      <w:r>
        <w:tab/>
      </w:r>
      <w:hyperlink r:id="rId16" w:anchor=":~:text=Uptime%20is%20the%20amount%20of,and%2050%20seconds%20of%20downtime" w:history="1">
        <w:r w:rsidRPr="00272A0A">
          <w:rPr>
            <w:rStyle w:val="Hyperlink"/>
          </w:rPr>
          <w:t>http://</w:t>
        </w:r>
        <w:r w:rsidRPr="00EA6F36">
          <w:rPr>
            <w:rStyle w:val="Hyperlink"/>
          </w:rPr>
          <w:t>www</w:t>
        </w:r>
        <w:r w:rsidRPr="00272A0A">
          <w:rPr>
            <w:rStyle w:val="Hyperlink"/>
          </w:rPr>
          <w:t>.slatools.com/sla-uptime-calculator#:~:text=Uptime%20is%20the%20amount%20of,and%2050%20seconds%20of%20downtime</w:t>
        </w:r>
      </w:hyperlink>
      <w:r w:rsidRPr="00481795">
        <w:t>.</w:t>
      </w:r>
    </w:p>
    <w:p w14:paraId="61E621D7" w14:textId="323056AF" w:rsidR="00580A86" w:rsidRDefault="00580A86" w:rsidP="00631594">
      <w:pPr>
        <w:pStyle w:val="EX"/>
      </w:pPr>
      <w:r>
        <w:t>[17]</w:t>
      </w:r>
      <w:r>
        <w:tab/>
        <w:t>USATODAY 17</w:t>
      </w:r>
      <w:r w:rsidRPr="00631594">
        <w:rPr>
          <w:vertAlign w:val="superscript"/>
        </w:rPr>
        <w:t>th</w:t>
      </w:r>
      <w:r>
        <w:t xml:space="preserve"> Dec 2020</w:t>
      </w:r>
      <w:r>
        <w:br/>
      </w:r>
      <w:hyperlink r:id="rId17" w:history="1">
        <w:r w:rsidRPr="00632411">
          <w:rPr>
            <w:rStyle w:val="Hyperlink"/>
          </w:rPr>
          <w:t>https://www.usatoday.com/story/tech/columnist/komando/2020/12/17/amazons-sidewalk-shares-internet-connection-you-may-want-opt-out/3887227001/</w:t>
        </w:r>
      </w:hyperlink>
    </w:p>
    <w:p w14:paraId="6AF8D33E" w14:textId="037A32EC" w:rsidR="00CB2C2C" w:rsidRDefault="00C178B7" w:rsidP="00CB2C2C">
      <w:pPr>
        <w:pStyle w:val="EX"/>
      </w:pPr>
      <w:r>
        <w:t>[18]</w:t>
      </w:r>
      <w:r>
        <w:tab/>
      </w:r>
      <w:hyperlink r:id="rId18" w:history="1">
        <w:r w:rsidR="00CB2C2C" w:rsidRPr="003A5EE2">
          <w:rPr>
            <w:rStyle w:val="Hyperlink"/>
          </w:rPr>
          <w:t>https://forge.etsi.org/rep/ITS/asn1/ieee1609.2/blob/1609.2-etsi2020/Ieee1609Dot2BaseTypes.asn</w:t>
        </w:r>
      </w:hyperlink>
    </w:p>
    <w:p w14:paraId="2F5C6C1C" w14:textId="3C70E04C" w:rsidR="00CB2C2C" w:rsidRDefault="00CB2C2C" w:rsidP="00CB2C2C">
      <w:pPr>
        <w:pStyle w:val="EX"/>
      </w:pPr>
      <w:r>
        <w:t>[19]</w:t>
      </w:r>
      <w:r>
        <w:tab/>
        <w:t>3GPP TS 23.548: "</w:t>
      </w:r>
      <w:r w:rsidRPr="00EA6F36">
        <w:t>5G System Enhancements for Edge Computing; Stage 2</w:t>
      </w:r>
      <w:r>
        <w:t>"</w:t>
      </w:r>
    </w:p>
    <w:p w14:paraId="515995A8" w14:textId="1F5EBB04" w:rsidR="00CB2C2C" w:rsidRDefault="00CB2C2C" w:rsidP="00CB2C2C">
      <w:pPr>
        <w:pStyle w:val="EX"/>
      </w:pPr>
      <w:r>
        <w:t>[20]</w:t>
      </w:r>
      <w:r>
        <w:tab/>
        <w:t>3GPP TS 23.558: "</w:t>
      </w:r>
      <w:r w:rsidRPr="00EA6F36">
        <w:t>Architecture for enabling Edge Applications (EA)</w:t>
      </w:r>
      <w:r>
        <w:t>"</w:t>
      </w:r>
    </w:p>
    <w:p w14:paraId="6AD46481" w14:textId="77777777" w:rsidR="0093171D" w:rsidRPr="00235394" w:rsidRDefault="0093171D" w:rsidP="00AC1E9D">
      <w:pPr>
        <w:pStyle w:val="EX"/>
      </w:pPr>
    </w:p>
    <w:p w14:paraId="0015DC6F" w14:textId="77777777" w:rsidR="00D47035" w:rsidRPr="00235394" w:rsidRDefault="00E8629F" w:rsidP="00682BC3">
      <w:pPr>
        <w:pStyle w:val="Heading1"/>
      </w:pPr>
      <w:bookmarkStart w:id="15" w:name="_Toc521309604"/>
      <w:bookmarkStart w:id="16" w:name="_Toc49943767"/>
      <w:bookmarkStart w:id="17" w:name="_Toc72506549"/>
      <w:bookmarkStart w:id="18" w:name="_Toc74151640"/>
      <w:r w:rsidRPr="00235394">
        <w:t>3</w:t>
      </w:r>
      <w:r w:rsidRPr="00235394">
        <w:tab/>
      </w:r>
      <w:r w:rsidR="00367724" w:rsidRPr="00235394">
        <w:t>Definitions and abbreviations</w:t>
      </w:r>
      <w:bookmarkEnd w:id="15"/>
      <w:bookmarkEnd w:id="16"/>
      <w:bookmarkEnd w:id="17"/>
      <w:bookmarkEnd w:id="18"/>
    </w:p>
    <w:p w14:paraId="61B63835" w14:textId="77777777" w:rsidR="00D47035" w:rsidRPr="00235394" w:rsidRDefault="00D47035" w:rsidP="00D47035">
      <w:pPr>
        <w:pStyle w:val="Heading2"/>
      </w:pPr>
      <w:bookmarkStart w:id="19" w:name="_Toc354562226"/>
      <w:bookmarkStart w:id="20" w:name="_Toc49943768"/>
      <w:bookmarkStart w:id="21" w:name="_Toc72506550"/>
      <w:bookmarkStart w:id="22" w:name="_Toc74151641"/>
      <w:r w:rsidRPr="00235394">
        <w:t>3.1</w:t>
      </w:r>
      <w:r w:rsidRPr="00235394">
        <w:tab/>
        <w:t>Definitions</w:t>
      </w:r>
      <w:bookmarkEnd w:id="19"/>
      <w:bookmarkEnd w:id="20"/>
      <w:bookmarkEnd w:id="21"/>
      <w:bookmarkEnd w:id="22"/>
    </w:p>
    <w:p w14:paraId="269737B4" w14:textId="77777777" w:rsidR="00D47035" w:rsidRPr="00235394" w:rsidRDefault="00D47035" w:rsidP="00D47035">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r w:rsidR="00CB2C2C">
        <w:t>3GPP </w:t>
      </w:r>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r w:rsidR="00CB2C2C">
        <w:t>3GPP </w:t>
      </w:r>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r w:rsidR="00CB2C2C">
        <w:t>3GPP </w:t>
      </w:r>
      <w:r w:rsidR="00881732">
        <w:t>TS 22.261 [2</w:t>
      </w:r>
      <w:r w:rsidRPr="00997EBB">
        <w:t>].</w:t>
      </w:r>
    </w:p>
    <w:p w14:paraId="31B38B9D" w14:textId="5EEB069E" w:rsidR="007253AE" w:rsidRDefault="007253AE" w:rsidP="007253AE">
      <w:pPr>
        <w:spacing w:before="120"/>
        <w:jc w:val="both"/>
      </w:pPr>
      <w:r>
        <w:rPr>
          <w:b/>
        </w:rPr>
        <w:t xml:space="preserve">PIN </w:t>
      </w:r>
      <w:r w:rsidRPr="00997EBB">
        <w:rPr>
          <w:b/>
        </w:rPr>
        <w:t xml:space="preserve">direct connection: </w:t>
      </w:r>
      <w:r>
        <w:t xml:space="preserve">the connection between two PIN </w:t>
      </w:r>
      <w:r w:rsidR="00EB278F">
        <w:t>E</w:t>
      </w:r>
      <w:r>
        <w:t>lements without any 3GPP RAN or core network entity in the middle.</w:t>
      </w:r>
    </w:p>
    <w:p w14:paraId="4FFFCD84" w14:textId="6AE42E18" w:rsidR="007253AE" w:rsidRDefault="007253AE" w:rsidP="007253AE">
      <w:pPr>
        <w:pStyle w:val="NO"/>
      </w:pPr>
      <w:r>
        <w:t>NOTE</w:t>
      </w:r>
      <w:r w:rsidR="00113A9D">
        <w:t> 1</w:t>
      </w:r>
      <w:r>
        <w:t>:</w:t>
      </w:r>
      <w:r>
        <w:tab/>
        <w:t xml:space="preserve">A PIN direct connection could internally be relayed amongst other PIN </w:t>
      </w:r>
      <w:r w:rsidR="00EB278F">
        <w:t>E</w:t>
      </w:r>
      <w:r>
        <w:t>lements.</w:t>
      </w:r>
    </w:p>
    <w:p w14:paraId="5285462E" w14:textId="03912B6F" w:rsidR="00EB278F" w:rsidRPr="00330907" w:rsidRDefault="00EB278F" w:rsidP="00EB278F">
      <w:pPr>
        <w:pStyle w:val="NO"/>
      </w:pPr>
      <w:r>
        <w:t>NOTE 2</w:t>
      </w:r>
      <w:r>
        <w:tab/>
        <w:t xml:space="preserve">When a PIN direct connection is between two PIN Elements that are UEs this direct connection is typically known as a direct device connection as defined in </w:t>
      </w:r>
      <w:r w:rsidR="00CB2C2C">
        <w:t>3GPP </w:t>
      </w:r>
      <w:r>
        <w:t>TS 22.261</w:t>
      </w:r>
      <w:r w:rsidR="00066B19">
        <w:t> [2]</w:t>
      </w:r>
      <w:r>
        <w:t>.</w:t>
      </w:r>
    </w:p>
    <w:p w14:paraId="2BA91383" w14:textId="3AB7D08E" w:rsidR="00860649" w:rsidRDefault="00860649" w:rsidP="00860649">
      <w:pPr>
        <w:spacing w:before="120"/>
        <w:jc w:val="both"/>
      </w:pPr>
      <w:r>
        <w:rPr>
          <w:b/>
          <w:lang w:val="en-US"/>
        </w:rPr>
        <w:t xml:space="preserve">PIN Element: </w:t>
      </w:r>
      <w:r>
        <w:t>UE</w:t>
      </w:r>
      <w:r w:rsidR="001D6589">
        <w:t>s and devices authorised to communicate within a PIN</w:t>
      </w:r>
      <w:r>
        <w:t>.</w:t>
      </w:r>
    </w:p>
    <w:p w14:paraId="105E5E3C" w14:textId="2C5F934D" w:rsidR="00860649" w:rsidRDefault="00860649" w:rsidP="00860649">
      <w:pPr>
        <w:spacing w:before="120"/>
        <w:jc w:val="both"/>
      </w:pPr>
      <w:r>
        <w:rPr>
          <w:b/>
          <w:lang w:val="en-US"/>
        </w:rPr>
        <w:t xml:space="preserve">PIN Element with Gateway Capability: </w:t>
      </w:r>
      <w:r w:rsidR="001D6589">
        <w:rPr>
          <w:lang w:val="en-US"/>
        </w:rPr>
        <w:t>a UE PIN Element with the ability</w:t>
      </w:r>
      <w:r w:rsidRPr="00F91F2D">
        <w:t xml:space="preserve"> </w:t>
      </w:r>
      <w:r w:rsidR="001D6589">
        <w:t xml:space="preserve">to </w:t>
      </w:r>
      <w:r w:rsidRPr="00F91F2D">
        <w:t>provide</w:t>
      </w:r>
      <w:r w:rsidR="001D6589">
        <w:t xml:space="preserve"> (for other PIN Elements) or indirect Network connection (for other PIN Elements)</w:t>
      </w:r>
      <w:r w:rsidRPr="00F91F2D">
        <w:t xml:space="preserve"> to and from the </w:t>
      </w:r>
      <w:r w:rsidR="001D6589">
        <w:t>5G</w:t>
      </w:r>
      <w:r w:rsidRPr="00F91F2D">
        <w:t xml:space="preserve"> network.</w:t>
      </w:r>
    </w:p>
    <w:p w14:paraId="0F51EEE1" w14:textId="69A2B2D5" w:rsidR="00860649" w:rsidRDefault="00860649" w:rsidP="00860649">
      <w:pPr>
        <w:pStyle w:val="NO"/>
      </w:pPr>
      <w:r>
        <w:t>NOTE</w:t>
      </w:r>
      <w:r w:rsidR="00113A9D">
        <w:t> </w:t>
      </w:r>
      <w:r w:rsidR="00EB278F">
        <w:t>3</w:t>
      </w:r>
      <w:r>
        <w:t>:</w:t>
      </w:r>
      <w:r>
        <w:tab/>
        <w:t>A PIN Element can have both PIN management capability and Gateway Capability.</w:t>
      </w:r>
    </w:p>
    <w:p w14:paraId="5545E15D" w14:textId="21B3889F" w:rsidR="00860649" w:rsidRPr="00F91F2D" w:rsidRDefault="00860649" w:rsidP="00F91F2D">
      <w:pPr>
        <w:pStyle w:val="EditorsNote"/>
      </w:pPr>
      <w:r>
        <w:t>Editor’s Note:</w:t>
      </w:r>
      <w:r>
        <w:tab/>
        <w:t xml:space="preserve">The relationship with FS_RESIDENT Evolved Residential Gateway </w:t>
      </w:r>
      <w:r w:rsidR="001D6589">
        <w:t>will be resolved in the normative phase</w:t>
      </w:r>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lang w:eastAsia="ko-KR"/>
        </w:rPr>
      </w:pPr>
      <w:r w:rsidRPr="00997EBB">
        <w:rPr>
          <w:b/>
          <w:lang w:val="en-US"/>
        </w:rPr>
        <w:t>Personal IoT Network:</w:t>
      </w:r>
      <w:r w:rsidRPr="00997EBB">
        <w:rPr>
          <w:lang w:val="en-US"/>
        </w:rPr>
        <w:t xml:space="preserve"> </w:t>
      </w:r>
      <w:r w:rsidR="001D6589">
        <w:rPr>
          <w:lang w:val="en-US"/>
        </w:rPr>
        <w:t xml:space="preserve">A configured and managed group of at least </w:t>
      </w:r>
      <w:r w:rsidRPr="00997EBB">
        <w:rPr>
          <w:lang w:val="en-US"/>
        </w:rPr>
        <w:t xml:space="preserve">one </w:t>
      </w:r>
      <w:r w:rsidR="001D6589">
        <w:rPr>
          <w:lang w:val="en-US"/>
        </w:rPr>
        <w:t xml:space="preserve">UE and one </w:t>
      </w:r>
      <w:r w:rsidR="00860649">
        <w:rPr>
          <w:lang w:val="en-US"/>
        </w:rPr>
        <w:t xml:space="preserve">or more </w:t>
      </w:r>
      <w:r w:rsidRPr="00997EBB">
        <w:rPr>
          <w:lang w:val="en-US"/>
        </w:rPr>
        <w:t xml:space="preserve">PIN </w:t>
      </w:r>
      <w:r w:rsidR="00860649">
        <w:rPr>
          <w:lang w:val="en-US"/>
        </w:rPr>
        <w:t xml:space="preserve">Elements </w:t>
      </w:r>
      <w:r w:rsidR="001D6589">
        <w:rPr>
          <w:lang w:val="en-US"/>
        </w:rPr>
        <w:t xml:space="preserve">or UEs </w:t>
      </w:r>
      <w:r w:rsidR="00860649">
        <w:rPr>
          <w:lang w:val="en-US"/>
        </w:rPr>
        <w:t xml:space="preserve">that </w:t>
      </w:r>
      <w:r w:rsidR="001D6589">
        <w:rPr>
          <w:lang w:val="en-US"/>
        </w:rPr>
        <w:t xml:space="preserve">are (pre-)authorised to </w:t>
      </w:r>
      <w:r w:rsidR="00860649">
        <w:rPr>
          <w:lang w:val="en-US"/>
        </w:rPr>
        <w:t>communicate with each other</w:t>
      </w:r>
      <w:r w:rsidRPr="00997EBB">
        <w:rPr>
          <w:lang w:eastAsia="ko-KR"/>
        </w:rPr>
        <w:t>.</w:t>
      </w:r>
    </w:p>
    <w:p w14:paraId="7910B49B" w14:textId="39A7038F" w:rsidR="001D6589" w:rsidRPr="00997EBB" w:rsidRDefault="001D6589" w:rsidP="00EA6F36">
      <w:pPr>
        <w:pStyle w:val="NO"/>
        <w:rPr>
          <w:lang w:val="en-US"/>
        </w:rPr>
      </w:pPr>
      <w:r>
        <w:rPr>
          <w:lang w:eastAsia="ko-KR"/>
        </w:rPr>
        <w:t>NOTE </w:t>
      </w:r>
      <w:r w:rsidR="00594650">
        <w:rPr>
          <w:lang w:eastAsia="ko-KR"/>
        </w:rPr>
        <w:t>4</w:t>
      </w:r>
      <w:r>
        <w:rPr>
          <w:lang w:eastAsia="ko-KR"/>
        </w:rPr>
        <w:t>:</w:t>
      </w:r>
      <w:r>
        <w:rPr>
          <w:lang w:eastAsia="ko-KR"/>
        </w:rPr>
        <w:tab/>
        <w:t>The configuration and management of the PIN can be maintained locally or by the 3GPP network.</w:t>
      </w:r>
    </w:p>
    <w:p w14:paraId="5CFBE0ED" w14:textId="75D055B4" w:rsidR="00D47035" w:rsidRDefault="00403944" w:rsidP="00AF70DC">
      <w:r>
        <w:rPr>
          <w:b/>
        </w:rPr>
        <w:t>PIN-</w:t>
      </w:r>
      <w:r w:rsidRPr="00AF70DC">
        <w:rPr>
          <w:b/>
          <w:lang w:val="en-US"/>
        </w:rPr>
        <w:t>User</w:t>
      </w:r>
      <w:r>
        <w:rPr>
          <w:b/>
        </w:rPr>
        <w:t>:</w:t>
      </w:r>
      <w:r>
        <w:t xml:space="preserve"> The PIN-User is the person who owns the PIN with respective subscriptions at one service provider.</w:t>
      </w:r>
    </w:p>
    <w:p w14:paraId="45F0BD56" w14:textId="77777777" w:rsidR="00D47035" w:rsidRPr="00235394" w:rsidRDefault="00D47035" w:rsidP="00D47035">
      <w:pPr>
        <w:pStyle w:val="Heading2"/>
      </w:pPr>
      <w:bookmarkStart w:id="28" w:name="_Toc354562228"/>
      <w:bookmarkStart w:id="29" w:name="_Toc49943769"/>
      <w:bookmarkStart w:id="30" w:name="_Toc72506551"/>
      <w:bookmarkStart w:id="31" w:name="_Toc74151642"/>
      <w:r w:rsidRPr="00235394">
        <w:lastRenderedPageBreak/>
        <w:t>3.</w:t>
      </w:r>
      <w:r w:rsidR="00682BC3">
        <w:t>2</w:t>
      </w:r>
      <w:r w:rsidRPr="00235394">
        <w:tab/>
        <w:t>Abbreviations</w:t>
      </w:r>
      <w:bookmarkEnd w:id="28"/>
      <w:bookmarkEnd w:id="29"/>
      <w:bookmarkEnd w:id="30"/>
      <w:bookmarkEnd w:id="31"/>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32" w:name="_Toc521309608"/>
      <w:bookmarkStart w:id="33" w:name="_Toc49943770"/>
      <w:bookmarkStart w:id="34" w:name="_Toc72506552"/>
      <w:bookmarkStart w:id="35" w:name="_Toc74151643"/>
      <w:r>
        <w:t>4</w:t>
      </w:r>
      <w:r>
        <w:tab/>
        <w:t>Overview</w:t>
      </w:r>
      <w:bookmarkEnd w:id="32"/>
      <w:bookmarkEnd w:id="33"/>
      <w:bookmarkEnd w:id="34"/>
      <w:bookmarkEnd w:id="35"/>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r>
        <w:t>i)</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r w:rsidR="001F789C">
        <w:t xml:space="preserve"> Notifications can be received on smartphones that events have occurred within the PIN.</w:t>
      </w:r>
    </w:p>
    <w:p w14:paraId="59206694" w14:textId="4E71F4FF" w:rsidR="00095702" w:rsidRDefault="00095702" w:rsidP="00095702">
      <w:r>
        <w:t>PINs have been around for a long time using others standards however their take up / adoption rate has been low compared to the general smartphone UE.</w:t>
      </w:r>
      <w:r w:rsidR="001F789C">
        <w:t xml:space="preserve"> </w:t>
      </w:r>
    </w:p>
    <w:p w14:paraId="10BB81A4" w14:textId="43538AFB" w:rsidR="007253AE" w:rsidRDefault="00095702" w:rsidP="007253AE">
      <w:pPr>
        <w:pStyle w:val="B1"/>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r>
        <w:t>NOTE 1:</w:t>
      </w:r>
      <w:r>
        <w:tab/>
        <w:t>The diagram shows home automation but it could equally be a smart office environment, smart police or fire station etc.</w:t>
      </w:r>
    </w:p>
    <w:p w14:paraId="04693152" w14:textId="7C12ADA0" w:rsidR="007253AE" w:rsidRDefault="001F789C" w:rsidP="00376944">
      <w:pPr>
        <w:pStyle w:val="TH"/>
      </w:pPr>
      <w:r w:rsidRPr="00A263E2">
        <w:rPr>
          <w:noProof/>
          <w:lang w:val="en-US"/>
        </w:rPr>
        <w:lastRenderedPageBreak/>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39390"/>
                    </a:xfrm>
                    <a:prstGeom prst="rect">
                      <a:avLst/>
                    </a:prstGeom>
                  </pic:spPr>
                </pic:pic>
              </a:graphicData>
            </a:graphic>
          </wp:inline>
        </w:drawing>
      </w:r>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r w:rsidR="001F789C">
        <w:t>, blood pressure monitor, pacemaker</w:t>
      </w:r>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Uu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pPr>
      <w:r>
        <w:t>NOTE 2:</w:t>
      </w:r>
      <w:r>
        <w:tab/>
        <w:t>The diagram shows wearable networks as used today by consumers, a wearable network could also be employed in industrial, medical or even first responder situations.</w:t>
      </w:r>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36" w:name="_Toc521309609"/>
      <w:bookmarkStart w:id="37" w:name="_Toc49943771"/>
      <w:bookmarkStart w:id="38" w:name="_Toc72506553"/>
      <w:bookmarkStart w:id="39" w:name="_Toc74151644"/>
      <w:r>
        <w:lastRenderedPageBreak/>
        <w:t>5</w:t>
      </w:r>
      <w:r>
        <w:tab/>
        <w:t xml:space="preserve">Use </w:t>
      </w:r>
      <w:r w:rsidR="004D6C3B">
        <w:t>c</w:t>
      </w:r>
      <w:r>
        <w:t>ases</w:t>
      </w:r>
      <w:bookmarkEnd w:id="36"/>
      <w:bookmarkEnd w:id="37"/>
      <w:bookmarkEnd w:id="38"/>
      <w:bookmarkEnd w:id="39"/>
    </w:p>
    <w:p w14:paraId="75F77D21" w14:textId="66623F34" w:rsidR="00AF70DC" w:rsidRPr="00EE207E" w:rsidRDefault="008736CA" w:rsidP="00881732">
      <w:pPr>
        <w:pStyle w:val="Heading2"/>
      </w:pPr>
      <w:bookmarkStart w:id="40" w:name="_Toc49943772"/>
      <w:bookmarkStart w:id="41" w:name="_Toc72506554"/>
      <w:bookmarkStart w:id="42" w:name="_Toc74151645"/>
      <w:bookmarkStart w:id="43" w:name="_Toc521309617"/>
      <w:r>
        <w:t>5.1</w:t>
      </w:r>
      <w:r w:rsidR="00881732">
        <w:tab/>
      </w:r>
      <w:r w:rsidR="00AF70DC">
        <w:t xml:space="preserve">Traffic </w:t>
      </w:r>
      <w:r w:rsidR="00AF70DC" w:rsidRPr="00EE207E">
        <w:t>Scenario</w:t>
      </w:r>
      <w:r w:rsidR="00AF70DC">
        <w:t xml:space="preserve">: </w:t>
      </w:r>
      <w:r w:rsidR="00AF70DC" w:rsidRPr="00881732">
        <w:t>inHome</w:t>
      </w:r>
      <w:bookmarkEnd w:id="40"/>
      <w:bookmarkEnd w:id="41"/>
      <w:bookmarkEnd w:id="42"/>
    </w:p>
    <w:p w14:paraId="32884CA8" w14:textId="26BD7E87" w:rsidR="00AF70DC" w:rsidRPr="00AC1E9D" w:rsidRDefault="008736CA" w:rsidP="00AF70DC">
      <w:pPr>
        <w:pStyle w:val="Heading3"/>
        <w:rPr>
          <w:lang w:eastAsia="ko-KR"/>
        </w:rPr>
      </w:pPr>
      <w:bookmarkStart w:id="44" w:name="_Toc528919280"/>
      <w:bookmarkStart w:id="45" w:name="_Toc49943773"/>
      <w:bookmarkStart w:id="46" w:name="_Toc72506555"/>
      <w:bookmarkStart w:id="47" w:name="_Toc74151646"/>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44"/>
      <w:bookmarkEnd w:id="45"/>
      <w:bookmarkEnd w:id="46"/>
      <w:bookmarkEnd w:id="47"/>
    </w:p>
    <w:p w14:paraId="31F191A3" w14:textId="35E53C93" w:rsidR="00AF70DC" w:rsidRDefault="00AF70DC" w:rsidP="00AF70DC">
      <w:pPr>
        <w:rPr>
          <w:lang w:eastAsia="ko-KR"/>
        </w:rPr>
      </w:pPr>
      <w:r>
        <w:rPr>
          <w:lang w:eastAsia="ko-KR"/>
        </w:rPr>
        <w:t>Houses</w:t>
      </w:r>
      <w:r w:rsidR="0054566F">
        <w:rPr>
          <w:lang w:eastAsia="ko-KR"/>
        </w:rPr>
        <w:t>, offices, light industrial</w:t>
      </w:r>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r>
        <w:rPr>
          <w:lang w:eastAsia="ko-KR"/>
        </w:rPr>
        <w:t>i)</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r w:rsidR="0054566F">
        <w:rPr>
          <w:lang w:eastAsia="ko-KR"/>
        </w:rPr>
        <w:t>, users will plan or configure their PIN Networks based on their needs and may install or move PIN Elements</w:t>
      </w:r>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3"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4"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5"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6"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7"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8"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9"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40"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1"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2"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3"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48" w:name="_Hlk515557"/>
      <w:r>
        <w:lastRenderedPageBreak/>
        <w:t>Figure 5.</w:t>
      </w:r>
      <w:r w:rsidR="008736CA">
        <w:rPr>
          <w:lang w:val="en-US"/>
        </w:rPr>
        <w:t>1</w:t>
      </w:r>
      <w:r>
        <w:t>.1</w:t>
      </w:r>
      <w:r w:rsidRPr="00CB0C8A">
        <w:t xml:space="preserve">-1: </w:t>
      </w:r>
      <w:r>
        <w:rPr>
          <w:lang w:val="en-US"/>
        </w:rPr>
        <w:t>inHome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coverage in inHome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49" w:name="_Toc528919281"/>
      <w:bookmarkEnd w:id="48"/>
    </w:p>
    <w:p w14:paraId="059F0786" w14:textId="77777777" w:rsidR="00AF70DC" w:rsidRPr="00EE207E" w:rsidRDefault="008736CA" w:rsidP="00AF70DC">
      <w:pPr>
        <w:pStyle w:val="Heading3"/>
        <w:rPr>
          <w:lang w:eastAsia="ko-KR"/>
        </w:rPr>
      </w:pPr>
      <w:bookmarkStart w:id="50" w:name="_Toc49943774"/>
      <w:bookmarkStart w:id="51" w:name="_Toc72506556"/>
      <w:bookmarkStart w:id="52" w:name="_Toc74151647"/>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49"/>
      <w:bookmarkEnd w:id="50"/>
      <w:bookmarkEnd w:id="51"/>
      <w:bookmarkEnd w:id="52"/>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r w:rsidR="00C178B7" w:rsidRPr="00C178B7">
        <w:rPr>
          <w:lang w:eastAsia="ko-KR"/>
        </w:rPr>
        <w:t xml:space="preserve"> </w:t>
      </w:r>
      <w:r w:rsidR="00C178B7">
        <w:rPr>
          <w:lang w:eastAsia="ko-KR"/>
        </w:rPr>
        <w:t>The PIN Element with Management capability will need to know information about a PIN Element, some attributes could include:</w:t>
      </w:r>
    </w:p>
    <w:p w14:paraId="4B1CF0FE" w14:textId="77777777" w:rsidR="00C178B7" w:rsidRDefault="00C178B7" w:rsidP="00EA6F36">
      <w:pPr>
        <w:pStyle w:val="B1"/>
        <w:rPr>
          <w:lang w:eastAsia="ko-KR"/>
        </w:rPr>
      </w:pPr>
      <w:r>
        <w:rPr>
          <w:lang w:eastAsia="ko-KR"/>
        </w:rPr>
        <w:t>-</w:t>
      </w:r>
      <w:r>
        <w:rPr>
          <w:lang w:eastAsia="ko-KR"/>
        </w:rPr>
        <w:tab/>
        <w:t>Unique identifier for the PIN Element within that PIN;</w:t>
      </w:r>
    </w:p>
    <w:p w14:paraId="305610F9" w14:textId="77777777" w:rsidR="00C178B7" w:rsidRDefault="00C178B7" w:rsidP="00EA6F36">
      <w:pPr>
        <w:pStyle w:val="B1"/>
        <w:rPr>
          <w:lang w:eastAsia="ko-KR"/>
        </w:rPr>
      </w:pPr>
      <w:r>
        <w:rPr>
          <w:lang w:eastAsia="ko-KR"/>
        </w:rPr>
        <w:t>-</w:t>
      </w:r>
      <w:r>
        <w:rPr>
          <w:lang w:eastAsia="ko-KR"/>
        </w:rPr>
        <w:tab/>
        <w:t>Application(s) (e.g. Application ID) hosted on the PIN Element;</w:t>
      </w:r>
    </w:p>
    <w:p w14:paraId="70D5EBFB" w14:textId="77777777" w:rsidR="00C178B7" w:rsidRDefault="00C178B7" w:rsidP="00EA6F36">
      <w:pPr>
        <w:pStyle w:val="B1"/>
        <w:rPr>
          <w:lang w:eastAsia="ko-KR"/>
        </w:rPr>
      </w:pPr>
      <w:r>
        <w:rPr>
          <w:lang w:eastAsia="ko-KR"/>
        </w:rPr>
        <w:lastRenderedPageBreak/>
        <w:t>-</w:t>
      </w:r>
      <w:r>
        <w:rPr>
          <w:lang w:eastAsia="ko-KR"/>
        </w:rPr>
        <w:tab/>
        <w:t>PIN direct connections types supported by a PIN Element</w:t>
      </w:r>
    </w:p>
    <w:p w14:paraId="59CAFFFB" w14:textId="77777777" w:rsidR="00C178B7" w:rsidRDefault="00C178B7" w:rsidP="00EA6F36">
      <w:pPr>
        <w:pStyle w:val="B1"/>
        <w:rPr>
          <w:lang w:eastAsia="ko-KR"/>
        </w:rPr>
      </w:pPr>
      <w:r>
        <w:rPr>
          <w:lang w:eastAsia="ko-KR"/>
        </w:rPr>
        <w:t>-</w:t>
      </w:r>
      <w:r>
        <w:rPr>
          <w:lang w:eastAsia="ko-KR"/>
        </w:rPr>
        <w:tab/>
        <w:t>Metadata associated with the application (e.g. event has occurred, type of event, timestamp etc);</w:t>
      </w:r>
    </w:p>
    <w:p w14:paraId="5BCB2D81" w14:textId="77777777" w:rsidR="00C178B7" w:rsidRDefault="00C178B7" w:rsidP="00EA6F36">
      <w:pPr>
        <w:pStyle w:val="B1"/>
        <w:rPr>
          <w:lang w:eastAsia="ko-KR"/>
        </w:rPr>
      </w:pPr>
      <w:r>
        <w:rPr>
          <w:lang w:eastAsia="ko-KR"/>
        </w:rPr>
        <w:t>-</w:t>
      </w:r>
      <w:r>
        <w:rPr>
          <w:lang w:eastAsia="ko-KR"/>
        </w:rPr>
        <w:tab/>
        <w:t>Security credentials;</w:t>
      </w:r>
    </w:p>
    <w:p w14:paraId="02041E91" w14:textId="1C9D883B" w:rsidR="00AF70DC" w:rsidRDefault="00C178B7" w:rsidP="00C178B7">
      <w:pPr>
        <w:rPr>
          <w:lang w:eastAsia="ko-KR"/>
        </w:rPr>
      </w:pPr>
      <w:r>
        <w:rPr>
          <w:lang w:eastAsia="ko-KR"/>
        </w:rPr>
        <w:t>Approximate no more than [500] bytes of data.</w:t>
      </w:r>
    </w:p>
    <w:p w14:paraId="73155B58" w14:textId="5FEAA581" w:rsidR="00AF70DC" w:rsidRPr="00EE207E" w:rsidRDefault="00AF70DC" w:rsidP="00AF70DC">
      <w:pPr>
        <w:rPr>
          <w:lang w:eastAsia="ko-KR"/>
        </w:rPr>
      </w:pPr>
      <w:r>
        <w:rPr>
          <w:lang w:eastAsia="ko-KR"/>
        </w:rPr>
        <w:t xml:space="preserve">PIN </w:t>
      </w:r>
      <w:r w:rsidR="005E265E">
        <w:rPr>
          <w:lang w:eastAsia="ko-KR"/>
        </w:rPr>
        <w:t>Element</w:t>
      </w:r>
      <w:r w:rsidR="00EB278F">
        <w:rPr>
          <w:lang w:eastAsia="ko-KR"/>
        </w:rPr>
        <w:t>s</w:t>
      </w:r>
      <w:r w:rsidR="005E265E">
        <w:rPr>
          <w:lang w:eastAsia="ko-KR"/>
        </w:rPr>
        <w:t xml:space="preserve"> </w:t>
      </w:r>
      <w:r>
        <w:rPr>
          <w:lang w:eastAsia="ko-KR"/>
        </w:rPr>
        <w:t xml:space="preserve">use </w:t>
      </w:r>
      <w:r w:rsidR="00EB278F">
        <w:rPr>
          <w:lang w:eastAsia="ko-KR"/>
        </w:rPr>
        <w:t xml:space="preserve">PIN </w:t>
      </w:r>
      <w:r>
        <w:rPr>
          <w:lang w:eastAsia="ko-KR"/>
        </w:rPr>
        <w:t>direct connections to communicate with each other.</w:t>
      </w:r>
    </w:p>
    <w:p w14:paraId="155E216E" w14:textId="77777777" w:rsidR="00AF70DC" w:rsidRDefault="008736CA" w:rsidP="00AF70DC">
      <w:pPr>
        <w:pStyle w:val="Heading3"/>
      </w:pPr>
      <w:bookmarkStart w:id="53" w:name="_Toc49943775"/>
      <w:bookmarkStart w:id="54" w:name="_Toc72506557"/>
      <w:bookmarkStart w:id="55" w:name="_Toc74151648"/>
      <w:bookmarkStart w:id="56" w:name="_Toc528919282"/>
      <w:r>
        <w:t>5.1</w:t>
      </w:r>
      <w:r w:rsidR="00AF70DC">
        <w:t>.3</w:t>
      </w:r>
      <w:r w:rsidR="00AF70DC">
        <w:tab/>
        <w:t>Service Flows</w:t>
      </w:r>
      <w:bookmarkEnd w:id="53"/>
      <w:bookmarkEnd w:id="54"/>
      <w:bookmarkEnd w:id="55"/>
    </w:p>
    <w:p w14:paraId="2E3BD822" w14:textId="77777777" w:rsidR="00095702" w:rsidRDefault="00095702" w:rsidP="00F91F2D">
      <w:pPr>
        <w:pStyle w:val="Heading4"/>
      </w:pPr>
      <w:bookmarkStart w:id="57" w:name="_Toc72506558"/>
      <w:bookmarkStart w:id="58" w:name="_Toc74151649"/>
      <w:r>
        <w:t>5.1.3.1</w:t>
      </w:r>
      <w:r>
        <w:tab/>
        <w:t>General</w:t>
      </w:r>
      <w:bookmarkEnd w:id="57"/>
      <w:bookmarkEnd w:id="58"/>
    </w:p>
    <w:p w14:paraId="02AC07A5" w14:textId="47DC27B8" w:rsidR="0054566F" w:rsidRDefault="00AF70DC" w:rsidP="00AF70DC">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r w:rsidR="0054566F">
        <w:t xml:space="preserve">Florences </w:t>
      </w:r>
      <w:r>
        <w:t xml:space="preserve">moves a PIN </w:t>
      </w:r>
      <w:r w:rsidR="0025425E">
        <w:t xml:space="preserve">Element </w:t>
      </w:r>
      <w:r>
        <w:t xml:space="preserve">that acts as a relay, smart light bulb, </w:t>
      </w:r>
      <w:r w:rsidR="0054566F">
        <w:t xml:space="preserve">per instructions she does a “Network configuration check” </w:t>
      </w:r>
      <w:r>
        <w:t>and then opens and closes the door and sees in real time the door sensor reports the action. A while later</w:t>
      </w:r>
      <w:r w:rsidR="0054566F">
        <w:t>, at 10am,</w:t>
      </w:r>
      <w:r>
        <w:t xml:space="preserve"> her son turns the light switch off as he sees it in the wrong position. Later that day Florence sees the PIN Device, door sensor, offline again </w:t>
      </w:r>
      <w:r w:rsidR="0054566F">
        <w:t xml:space="preserve">as a notification has been provided on her smartphone </w:t>
      </w:r>
      <w:r>
        <w:t>and finds out her son turned the light switch off</w:t>
      </w:r>
      <w:r w:rsidR="0054566F">
        <w:t xml:space="preserve"> at 10am</w:t>
      </w:r>
      <w:r>
        <w:t xml:space="preserve">. She decides to install a smart light switch near the door sensor to prevent that issue </w:t>
      </w:r>
      <w:r w:rsidR="0054566F">
        <w:t xml:space="preserve">of the door sensor going offline </w:t>
      </w:r>
      <w:r>
        <w:t xml:space="preserve">from occurring again. </w:t>
      </w:r>
    </w:p>
    <w:p w14:paraId="57353713" w14:textId="63ECA039" w:rsidR="00AF70DC" w:rsidRDefault="00AF70DC" w:rsidP="00AF70DC">
      <w:r>
        <w:t xml:space="preserve">Florence speaks to the voice assistant </w:t>
      </w:r>
      <w:r w:rsidR="0054566F">
        <w:t xml:space="preserve">to give it a command to change the state of the light bulb, </w:t>
      </w:r>
      <w:r>
        <w:t xml:space="preserve">the light bulbs </w:t>
      </w:r>
      <w:r w:rsidR="0054566F">
        <w:t xml:space="preserve">turns </w:t>
      </w:r>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77777777" w:rsidR="0054566F" w:rsidRDefault="0054566F" w:rsidP="0054566F">
      <w:r>
        <w:t>Figure 5.</w:t>
      </w:r>
      <w:r>
        <w:rPr>
          <w:lang w:val="en-US"/>
        </w:rPr>
        <w:t>1</w:t>
      </w:r>
      <w:r>
        <w:t>.3.1</w:t>
      </w:r>
      <w:r w:rsidRPr="00CB0C8A">
        <w:t>-1</w:t>
      </w:r>
      <w:r>
        <w:t xml:space="preserve"> gives a pictorial view of the new configuration that Florence network can support where if a PIN Element fails communications can still take place via alterative route/path (see dotted blue lines). The diagram shows if the lightbulb is turned off communications can still take place via a power socket or light switch. It also shows Florence’s smartphone receiving a notification of the failures.</w:t>
      </w:r>
    </w:p>
    <w:p w14:paraId="4D3DB5FA" w14:textId="77777777" w:rsidR="0054566F" w:rsidRPr="006E6400" w:rsidRDefault="0054566F" w:rsidP="00EA6F36">
      <w:pPr>
        <w:pStyle w:val="TF"/>
        <w:rPr>
          <w:lang w:val="en-US"/>
        </w:rPr>
      </w:pPr>
      <w:r w:rsidRPr="00A263E2">
        <w:rPr>
          <w:noProof/>
          <w:lang w:val="en-US"/>
        </w:rPr>
        <w:lastRenderedPageBreak/>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59" w:name="_Toc72506559"/>
      <w:bookmarkStart w:id="60" w:name="_Toc74151650"/>
      <w:r>
        <w:t>5.1.3.2.</w:t>
      </w:r>
      <w:r>
        <w:tab/>
        <w:t>Onboarding</w:t>
      </w:r>
      <w:bookmarkEnd w:id="59"/>
      <w:bookmarkEnd w:id="60"/>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93171D">
      <w:pPr>
        <w:pStyle w:val="B1"/>
      </w:pPr>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46CCD728" w:rsidR="00095702" w:rsidRDefault="00095702" w:rsidP="00095702">
      <w:r>
        <w:lastRenderedPageBreak/>
        <w:t xml:space="preserve">This later feature, b), requires Florence to call her service provider to activate the capability. The service provider also provides a service that allows Florence to easily move a PIN </w:t>
      </w:r>
      <w:r w:rsidR="0025425E">
        <w:t xml:space="preserve">Element </w:t>
      </w:r>
      <w:r>
        <w:t>from using one gateway to another gateway.</w:t>
      </w:r>
      <w:r w:rsidR="00376944">
        <w:t xml:space="preserve"> </w:t>
      </w:r>
      <w:r>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61" w:name="_Toc27760573"/>
      <w:bookmarkStart w:id="62" w:name="_Toc49943776"/>
      <w:bookmarkStart w:id="63" w:name="_Toc72506560"/>
      <w:bookmarkStart w:id="64" w:name="_Toc74151651"/>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61"/>
      <w:bookmarkEnd w:id="62"/>
      <w:bookmarkEnd w:id="63"/>
      <w:bookmarkEnd w:id="64"/>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65" w:name="_Toc49943777"/>
      <w:bookmarkStart w:id="66" w:name="_Toc72506561"/>
      <w:bookmarkStart w:id="67" w:name="_Toc74151652"/>
      <w:r>
        <w:t>5.1</w:t>
      </w:r>
      <w:r w:rsidR="00AF70DC">
        <w:t>.5</w:t>
      </w:r>
      <w:r w:rsidR="00AF70DC">
        <w:tab/>
        <w:t>Potential Requirements</w:t>
      </w:r>
      <w:bookmarkEnd w:id="56"/>
      <w:bookmarkEnd w:id="65"/>
      <w:bookmarkEnd w:id="66"/>
      <w:bookmarkEnd w:id="67"/>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287FFFD0"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r w:rsidR="00C178B7">
        <w:t>communications within a home automation PIN</w:t>
      </w:r>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214 sq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90 sq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31 sockets plus 12 lightbubs</w:t>
            </w:r>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5185A12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r w:rsidR="00EB278F">
        <w:rPr>
          <w:lang w:eastAsia="ko-KR"/>
        </w:rPr>
        <w:t xml:space="preserve"> </w:t>
      </w:r>
      <w:r>
        <w:rPr>
          <w:lang w:eastAsia="ko-KR"/>
        </w:rPr>
        <w:t xml:space="preserve">use </w:t>
      </w:r>
      <w:r w:rsidR="00EB278F">
        <w:rPr>
          <w:lang w:eastAsia="ko-KR"/>
        </w:rPr>
        <w:t xml:space="preserve">PIN </w:t>
      </w:r>
      <w:r>
        <w:rPr>
          <w:lang w:eastAsia="ko-KR"/>
        </w:rPr>
        <w:t>direct connection in non-operator managed spectrum when it has no connectivity to the 5G system.</w:t>
      </w:r>
    </w:p>
    <w:p w14:paraId="74690E5C" w14:textId="6444B159"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The 5G system shall support mechanisms for the PIN to collect charging information (e.g. timestamp for start and stop of communications, amount of data sent/received) regarding PIN Elements that use operator managed spectrum for PIN direct connections, and to report charging data to the 5G system.</w:t>
      </w:r>
    </w:p>
    <w:p w14:paraId="0CF3AFE9" w14:textId="3879934B" w:rsidR="00AD18A8" w:rsidRDefault="00AD18A8" w:rsidP="00631594">
      <w:pPr>
        <w:pStyle w:val="B1"/>
        <w:ind w:left="0" w:firstLine="0"/>
        <w:rPr>
          <w:lang w:eastAsia="ko-KR"/>
        </w:rPr>
      </w:pPr>
      <w:r>
        <w:rPr>
          <w:lang w:eastAsia="ko-KR"/>
        </w:rPr>
        <w:t>[PR.5.1.5-</w:t>
      </w:r>
      <w:r w:rsidR="00113A9D">
        <w:rPr>
          <w:lang w:eastAsia="ko-KR"/>
        </w:rPr>
        <w:t>6</w:t>
      </w:r>
      <w:r>
        <w:rPr>
          <w:lang w:eastAsia="ko-KR"/>
        </w:rPr>
        <w:t>]</w:t>
      </w:r>
      <w:r>
        <w:rPr>
          <w:lang w:eastAsia="ko-KR"/>
        </w:rPr>
        <w:tab/>
        <w:t>The 5G system shall support a PIN Element using either non operator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lang w:eastAsia="ko-KR"/>
        </w:rPr>
      </w:pPr>
      <w:r>
        <w:rPr>
          <w:lang w:eastAsia="ko-KR"/>
        </w:rPr>
        <w:t>[PR.5.1.5-7]</w:t>
      </w:r>
      <w:r>
        <w:rPr>
          <w:lang w:eastAsia="ko-KR"/>
        </w:rPr>
        <w:tab/>
        <w:t>A PIN shall be able to still operate when no connectivity exists from a PIN Gateway to the 5CN and or internet.</w:t>
      </w:r>
    </w:p>
    <w:p w14:paraId="2D65D64C" w14:textId="3F666B17" w:rsidR="0054566F" w:rsidRDefault="0054566F" w:rsidP="00EA6F36">
      <w:pPr>
        <w:pStyle w:val="NO"/>
        <w:rPr>
          <w:lang w:eastAsia="ko-KR"/>
        </w:rPr>
      </w:pPr>
      <w:r>
        <w:rPr>
          <w:lang w:eastAsia="ko-KR"/>
        </w:rPr>
        <w:t>NOTE</w:t>
      </w:r>
      <w:r w:rsidR="00066B19">
        <w:rPr>
          <w:lang w:eastAsia="ko-KR"/>
        </w:rPr>
        <w:t> 1</w:t>
      </w:r>
      <w:r>
        <w:rPr>
          <w:lang w:eastAsia="ko-KR"/>
        </w:rPr>
        <w:t>:</w:t>
      </w:r>
      <w:r>
        <w:rPr>
          <w:lang w:eastAsia="ko-KR"/>
        </w:rPr>
        <w:tab/>
        <w:t>PIN Elements can only use non operator managed spectrum for communications and authentication mechanisms that do not require 5CN and or internet connectivity i.e. PIN Elements that are managed locally.</w:t>
      </w:r>
    </w:p>
    <w:p w14:paraId="36DAF408" w14:textId="77777777" w:rsidR="0054566F" w:rsidRDefault="0054566F" w:rsidP="0054566F">
      <w:pPr>
        <w:pStyle w:val="B1"/>
        <w:ind w:left="0" w:firstLine="0"/>
        <w:rPr>
          <w:lang w:eastAsia="ko-KR"/>
        </w:rPr>
      </w:pPr>
      <w:r>
        <w:rPr>
          <w:lang w:eastAsia="ko-KR"/>
        </w:rPr>
        <w:lastRenderedPageBreak/>
        <w:t>[PR.5.1.5-8]</w:t>
      </w:r>
      <w:r>
        <w:rPr>
          <w:lang w:eastAsia="ko-KR"/>
        </w:rPr>
        <w:tab/>
        <w:t>A PIN shall have a least one PIN Element with Management Capabilities.</w:t>
      </w:r>
    </w:p>
    <w:p w14:paraId="08D0A942" w14:textId="77777777" w:rsidR="0054566F" w:rsidRDefault="0054566F" w:rsidP="0054566F">
      <w:pPr>
        <w:rPr>
          <w:lang w:eastAsia="ko-KR"/>
        </w:rPr>
      </w:pPr>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p>
    <w:p w14:paraId="47F9EDFE" w14:textId="77777777" w:rsidR="0054566F" w:rsidRPr="00EA6F36" w:rsidRDefault="0054566F" w:rsidP="0054566F">
      <w:r>
        <w:rPr>
          <w:lang w:eastAsia="ko-KR"/>
        </w:rPr>
        <w:t>[PR.5.1.5-10]</w:t>
      </w:r>
      <w:r>
        <w:rPr>
          <w:lang w:eastAsia="ko-KR"/>
        </w:rPr>
        <w:tab/>
      </w:r>
      <w:r w:rsidRPr="00EA6F36">
        <w:t>A PIN Element shall efficiently support a PIN discovery mechanism where PIN Elements can discover, subject to access rights:</w:t>
      </w:r>
    </w:p>
    <w:p w14:paraId="5A2BF8C5"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 xml:space="preserve">status of other PIN Element </w:t>
      </w:r>
      <w:r w:rsidRPr="0044475F">
        <w:rPr>
          <w:lang w:eastAsia="ko-KR"/>
        </w:rPr>
        <w:t>(e.g. on/off);</w:t>
      </w:r>
    </w:p>
    <w:p w14:paraId="63F3930D"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if the topolo</w:t>
      </w:r>
      <w:r w:rsidRPr="0044475F">
        <w:rPr>
          <w:lang w:eastAsia="ko-KR"/>
        </w:rPr>
        <w:t>gy of the PIN has changed;</w:t>
      </w:r>
    </w:p>
    <w:p w14:paraId="125D52BC" w14:textId="77777777" w:rsidR="0054566F" w:rsidRDefault="0054566F" w:rsidP="0054566F">
      <w:pPr>
        <w:pStyle w:val="B1"/>
        <w:rPr>
          <w:lang w:eastAsia="ko-KR"/>
        </w:rPr>
      </w:pPr>
      <w:r w:rsidRPr="0044475F">
        <w:rPr>
          <w:lang w:eastAsia="ko-KR"/>
        </w:rPr>
        <w:t>-</w:t>
      </w:r>
      <w:r w:rsidRPr="0044475F">
        <w:rPr>
          <w:lang w:eastAsia="ko-KR"/>
        </w:rPr>
        <w:tab/>
      </w:r>
      <w:r w:rsidRPr="00EA6F36">
        <w:rPr>
          <w:lang w:eastAsia="ko-KR"/>
        </w:rPr>
        <w:t>capabilities of other PIN Elements (e.g. relay, PIN Element with management capabilities, PIN Element wi</w:t>
      </w:r>
      <w:r w:rsidRPr="0044475F">
        <w:rPr>
          <w:lang w:eastAsia="ko-KR"/>
        </w:rPr>
        <w:t>th gateway capabilities);</w:t>
      </w:r>
    </w:p>
    <w:p w14:paraId="213BB730" w14:textId="77777777" w:rsidR="0054566F" w:rsidRDefault="0054566F" w:rsidP="0054566F">
      <w:pPr>
        <w:pStyle w:val="B1"/>
        <w:rPr>
          <w:lang w:eastAsia="ko-KR"/>
        </w:rPr>
      </w:pPr>
      <w:r>
        <w:rPr>
          <w:lang w:eastAsia="ko-KR"/>
        </w:rPr>
        <w:t>-</w:t>
      </w:r>
      <w:r>
        <w:rPr>
          <w:lang w:eastAsia="ko-KR"/>
        </w:rPr>
        <w:tab/>
        <w:t>PIN Element with gateway capability has external IP connectivity.</w:t>
      </w:r>
    </w:p>
    <w:p w14:paraId="0AEF6B75" w14:textId="6E254386" w:rsidR="0054566F" w:rsidRPr="00EA6F36" w:rsidRDefault="0054566F" w:rsidP="00EA6F36">
      <w:pPr>
        <w:pStyle w:val="NO"/>
        <w:rPr>
          <w:lang w:eastAsia="ko-KR"/>
        </w:rPr>
      </w:pPr>
      <w:r>
        <w:rPr>
          <w:lang w:eastAsia="ko-KR"/>
        </w:rPr>
        <w:t>NOTE</w:t>
      </w:r>
      <w:r w:rsidR="00066B19">
        <w:rPr>
          <w:lang w:eastAsia="ko-KR"/>
        </w:rPr>
        <w:t> 2</w:t>
      </w:r>
      <w:r>
        <w:rPr>
          <w:lang w:eastAsia="ko-KR"/>
        </w:rPr>
        <w:t>:</w:t>
      </w:r>
      <w:r>
        <w:rPr>
          <w:lang w:eastAsia="ko-KR"/>
        </w:rPr>
        <w:tab/>
        <w:t>external IP connectivity could be local break out or via the 5G core network.</w:t>
      </w:r>
    </w:p>
    <w:p w14:paraId="1DFA11C4"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connection types</w:t>
      </w:r>
      <w:r w:rsidRPr="00576EDE">
        <w:rPr>
          <w:lang w:eastAsia="ko-KR"/>
        </w:rPr>
        <w:t xml:space="preserve"> support by other PIN Elements</w:t>
      </w:r>
      <w:r>
        <w:rPr>
          <w:lang w:eastAsia="ko-KR"/>
        </w:rPr>
        <w:t xml:space="preserve"> </w:t>
      </w:r>
      <w:r w:rsidRPr="00EA6F36">
        <w:rPr>
          <w:lang w:eastAsia="ko-KR"/>
        </w:rPr>
        <w:t>(e.g. operator managed, non operator managed); and/or;</w:t>
      </w:r>
    </w:p>
    <w:p w14:paraId="2B147AB7" w14:textId="7A191F34" w:rsidR="0054566F" w:rsidRDefault="0054566F" w:rsidP="00EA6F36">
      <w:pPr>
        <w:pStyle w:val="B1"/>
        <w:rPr>
          <w:lang w:eastAsia="ko-KR"/>
        </w:rPr>
      </w:pPr>
      <w:r w:rsidRPr="0044475F">
        <w:rPr>
          <w:lang w:eastAsia="ko-KR"/>
        </w:rPr>
        <w:t>-</w:t>
      </w:r>
      <w:r w:rsidRPr="0044475F">
        <w:rPr>
          <w:lang w:eastAsia="ko-KR"/>
        </w:rPr>
        <w:tab/>
      </w:r>
      <w:r w:rsidRPr="00EA6F36">
        <w:rPr>
          <w:lang w:eastAsia="ko-KR"/>
        </w:rPr>
        <w:t>battery operated</w:t>
      </w:r>
      <w:r>
        <w:rPr>
          <w:lang w:eastAsia="ko-KR"/>
        </w:rPr>
        <w:t>.</w:t>
      </w:r>
    </w:p>
    <w:p w14:paraId="723CE8B9" w14:textId="77777777" w:rsidR="00580A86" w:rsidRPr="000D6532" w:rsidRDefault="00580A86" w:rsidP="00580A86">
      <w:pPr>
        <w:pStyle w:val="Heading2"/>
      </w:pPr>
      <w:bookmarkStart w:id="68" w:name="_Toc72506562"/>
      <w:bookmarkStart w:id="69" w:name="_Toc74151653"/>
      <w:bookmarkStart w:id="70" w:name="_Toc49943778"/>
      <w:bookmarkStart w:id="71" w:name="_Toc27760568"/>
      <w:r>
        <w:t>5.1A</w:t>
      </w:r>
      <w:r w:rsidRPr="000D6532">
        <w:tab/>
      </w:r>
      <w:r>
        <w:t>The lost dog</w:t>
      </w:r>
      <w:bookmarkEnd w:id="68"/>
      <w:bookmarkEnd w:id="69"/>
      <w:r>
        <w:t xml:space="preserve"> </w:t>
      </w:r>
    </w:p>
    <w:p w14:paraId="25B907B5" w14:textId="77777777" w:rsidR="00580A86" w:rsidRDefault="00580A86" w:rsidP="00580A86">
      <w:pPr>
        <w:pStyle w:val="Heading3"/>
      </w:pPr>
      <w:bookmarkStart w:id="72" w:name="_Toc72506563"/>
      <w:bookmarkStart w:id="73" w:name="_Toc74151654"/>
      <w:r>
        <w:t>5.1A</w:t>
      </w:r>
      <w:r w:rsidRPr="000D6532">
        <w:t>.1</w:t>
      </w:r>
      <w:r w:rsidRPr="000D6532">
        <w:tab/>
        <w:t>Description</w:t>
      </w:r>
      <w:bookmarkEnd w:id="72"/>
      <w:bookmarkEnd w:id="73"/>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3A5499F2" w:rsidR="00580A86" w:rsidRDefault="00580A86" w:rsidP="00631594">
      <w:r>
        <w:t>In addition, the PIN network can contain multitude of devices, some using PIN direct 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74" w:name="_Toc72506564"/>
      <w:bookmarkStart w:id="75" w:name="_Toc74151655"/>
      <w:r>
        <w:lastRenderedPageBreak/>
        <w:t>5.1A</w:t>
      </w:r>
      <w:r w:rsidRPr="000D6532">
        <w:t>.2</w:t>
      </w:r>
      <w:r w:rsidRPr="000D6532">
        <w:tab/>
        <w:t>Pre-conditions</w:t>
      </w:r>
      <w:bookmarkEnd w:id="74"/>
      <w:bookmarkEnd w:id="75"/>
    </w:p>
    <w:p w14:paraId="2B462FB7" w14:textId="54A5F6D0" w:rsidR="00580A86" w:rsidRDefault="00580A86" w:rsidP="00580A86">
      <w:pPr>
        <w:rPr>
          <w:lang w:eastAsia="ko-KR"/>
        </w:rPr>
      </w:pPr>
      <w:r>
        <w:rPr>
          <w:lang w:eastAsia="ko-KR"/>
        </w:rPr>
        <w:t>Florence (Usecase 5.1 as described in Clause 5.1) who lives at number 5 has installed her PIN.</w:t>
      </w:r>
      <w:r w:rsidR="00376944">
        <w:rPr>
          <w:lang w:eastAsia="ko-KR"/>
        </w:rPr>
        <w:t xml:space="preserve"> </w:t>
      </w:r>
      <w:r>
        <w:rPr>
          <w:lang w:eastAsia="ko-KR"/>
        </w:rPr>
        <w:t>Florence has signed up for the guest PIN Element offering from her MNOa.</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Houses 7 MNOc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r>
        <w:rPr>
          <w:lang w:eastAsia="ko-KR"/>
        </w:rPr>
        <w:t>MNOd</w:t>
      </w:r>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r w:rsidR="00C178B7">
        <w:rPr>
          <w:lang w:eastAsia="ko-KR"/>
        </w:rPr>
        <w:t>(10 bytes in length [18]</w:t>
      </w:r>
      <w:r w:rsidR="00C178B7">
        <w:rPr>
          <w:rStyle w:val="FootnoteReference"/>
          <w:lang w:eastAsia="ko-KR"/>
        </w:rPr>
        <w:footnoteReference w:id="4"/>
      </w:r>
      <w:r w:rsidR="00C178B7">
        <w:rPr>
          <w:lang w:eastAsia="ko-KR"/>
        </w:rPr>
        <w:t xml:space="preserve">) </w:t>
      </w:r>
      <w:r>
        <w:rPr>
          <w:lang w:eastAsia="ko-KR"/>
        </w:rPr>
        <w:t>and Ellen will be alerted</w:t>
      </w:r>
      <w:r w:rsidR="00C178B7">
        <w:rPr>
          <w:lang w:eastAsia="ko-KR"/>
        </w:rPr>
        <w:t xml:space="preserve"> within 1 second</w:t>
      </w:r>
      <w:r>
        <w:rPr>
          <w:lang w:eastAsia="ko-KR"/>
        </w:rPr>
        <w:t>.</w:t>
      </w:r>
      <w:r w:rsidR="00376944">
        <w:rPr>
          <w:lang w:eastAsia="ko-KR"/>
        </w:rPr>
        <w:t xml:space="preserve"> </w:t>
      </w:r>
      <w:r>
        <w:rPr>
          <w:lang w:eastAsia="ko-KR"/>
        </w:rPr>
        <w:t>Ellen uses MNOc.</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76" w:name="_Toc72506565"/>
      <w:bookmarkStart w:id="77" w:name="_Toc74151656"/>
      <w:r>
        <w:t>5.1A.</w:t>
      </w:r>
      <w:r w:rsidRPr="000D6532">
        <w:t>3</w:t>
      </w:r>
      <w:r w:rsidRPr="000D6532">
        <w:tab/>
        <w:t>Service Flows</w:t>
      </w:r>
      <w:bookmarkEnd w:id="76"/>
      <w:bookmarkEnd w:id="77"/>
    </w:p>
    <w:p w14:paraId="265A150E" w14:textId="77777777" w:rsidR="00580A86" w:rsidRPr="00631594" w:rsidRDefault="00580A86" w:rsidP="00580A86">
      <w:r w:rsidRPr="00631594">
        <w:t xml:space="preserve">Pilot is a very smart and naughty dog, he loves to explore the neighbourhood and is an escape artist. Ellen has put a PIN Element (i.e low power tracking device) on his collar which when it is outside of a geofence area reports Pilots location. One day Pilot chases some squirrels and escapes from the backyard. As he roams the neighbourhood he passes houses with PINs, his collar reports its location via Florences network (light bulb PIN element in House 5) to a dog tracking service. </w:t>
      </w:r>
    </w:p>
    <w:p w14:paraId="68E67234" w14:textId="77777777" w:rsidR="00580A86" w:rsidRDefault="00580A86" w:rsidP="00376944">
      <w:pPr>
        <w:pStyle w:val="TH"/>
        <w:rPr>
          <w:color w:val="1F497D"/>
        </w:rPr>
      </w:pPr>
      <w:r w:rsidRPr="004D1015">
        <w:rPr>
          <w:noProof/>
          <w:lang w:val="en-US"/>
        </w:rPr>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Adrians PIN. </w:t>
      </w:r>
    </w:p>
    <w:p w14:paraId="42714C0F" w14:textId="77777777" w:rsidR="00580A86" w:rsidRDefault="00580A86" w:rsidP="00376944">
      <w:pPr>
        <w:pStyle w:val="TH"/>
        <w:rPr>
          <w:color w:val="1F497D"/>
        </w:rPr>
      </w:pPr>
      <w:r w:rsidRPr="00FF7400">
        <w:rPr>
          <w:noProof/>
          <w:lang w:val="en-US"/>
        </w:rPr>
        <w:lastRenderedPageBreak/>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Adrians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78" w:name="_Toc72506566"/>
      <w:bookmarkStart w:id="79" w:name="_Toc74151657"/>
      <w:r>
        <w:t>5.1A</w:t>
      </w:r>
      <w:r w:rsidRPr="000D6532">
        <w:t>.4</w:t>
      </w:r>
      <w:r w:rsidRPr="000D6532">
        <w:tab/>
        <w:t>Post-conditions</w:t>
      </w:r>
      <w:bookmarkEnd w:id="78"/>
      <w:bookmarkEnd w:id="79"/>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0" w:name="_Toc72506567"/>
      <w:bookmarkStart w:id="81" w:name="_Toc74151658"/>
      <w:r>
        <w:t>5.1A</w:t>
      </w:r>
      <w:r w:rsidRPr="000D6532">
        <w:t>.5</w:t>
      </w:r>
      <w:r w:rsidRPr="000D6532">
        <w:tab/>
      </w:r>
      <w:r>
        <w:t>Existing</w:t>
      </w:r>
      <w:r w:rsidRPr="000D6532">
        <w:t xml:space="preserve"> </w:t>
      </w:r>
      <w:r>
        <w:t>features partly or fully covering the use case functionality</w:t>
      </w:r>
      <w:bookmarkEnd w:id="80"/>
      <w:bookmarkEnd w:id="81"/>
    </w:p>
    <w:p w14:paraId="73DD4299" w14:textId="21BE9E22" w:rsidR="004E73BA" w:rsidRDefault="00580A86" w:rsidP="004E73BA">
      <w:r>
        <w:t>3GPP 22.261 [2] clause 6.14 contains requirements regarding IoT devices accessing 5G system using a relay UE</w:t>
      </w:r>
      <w:r w:rsidR="004E73BA">
        <w:t>:</w:t>
      </w:r>
    </w:p>
    <w:p w14:paraId="0A50E444" w14:textId="77777777" w:rsidR="004E73BA" w:rsidRPr="00EA6F36" w:rsidRDefault="004E73BA" w:rsidP="004E73BA">
      <w:pPr>
        <w:rPr>
          <w:rFonts w:eastAsia="Times New Roman"/>
          <w:i/>
        </w:rPr>
      </w:pPr>
      <w:r w:rsidRPr="00EA6F36">
        <w:rPr>
          <w:rFonts w:eastAsia="Times New Roman"/>
          <w:i/>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0F9FFBEE" w14:textId="77777777" w:rsidR="006275F9" w:rsidRDefault="004E73BA" w:rsidP="00EA6F36">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p>
    <w:p w14:paraId="361F2254" w14:textId="77777777" w:rsidR="00580A86" w:rsidRPr="000D6532" w:rsidRDefault="00580A86" w:rsidP="00580A86">
      <w:pPr>
        <w:pStyle w:val="Heading3"/>
      </w:pPr>
      <w:bookmarkStart w:id="82" w:name="_Toc72506568"/>
      <w:bookmarkStart w:id="83" w:name="_Toc74151659"/>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0E1291AC" w14:textId="39C8FE6C" w:rsidR="00580A86" w:rsidRDefault="004E73BA" w:rsidP="00EA6F36">
      <w:pPr>
        <w:rPr>
          <w:lang w:eastAsia="ko-KR"/>
        </w:rPr>
      </w:pPr>
      <w:r>
        <w:rPr>
          <w:lang w:eastAsia="ko-KR"/>
        </w:rPr>
        <w:t>None identified</w:t>
      </w:r>
    </w:p>
    <w:p w14:paraId="34B54DC0" w14:textId="77777777" w:rsidR="008736CA" w:rsidRPr="000D6532" w:rsidRDefault="008736CA" w:rsidP="008736CA">
      <w:pPr>
        <w:pStyle w:val="Heading2"/>
      </w:pPr>
      <w:bookmarkStart w:id="84" w:name="_Toc72506569"/>
      <w:bookmarkStart w:id="85" w:name="_Toc74151660"/>
      <w:r>
        <w:t>5.2</w:t>
      </w:r>
      <w:r w:rsidRPr="000D6532">
        <w:tab/>
      </w:r>
      <w:r>
        <w:t>Positioning with VR and AR</w:t>
      </w:r>
      <w:bookmarkEnd w:id="70"/>
      <w:bookmarkEnd w:id="84"/>
      <w:bookmarkEnd w:id="85"/>
      <w:r>
        <w:t xml:space="preserve"> </w:t>
      </w:r>
      <w:bookmarkEnd w:id="71"/>
    </w:p>
    <w:p w14:paraId="2A748E1A" w14:textId="77777777" w:rsidR="008736CA" w:rsidRDefault="008736CA" w:rsidP="008736CA">
      <w:pPr>
        <w:pStyle w:val="Heading3"/>
      </w:pPr>
      <w:bookmarkStart w:id="86" w:name="_Toc27760569"/>
      <w:bookmarkStart w:id="87" w:name="_Toc49943779"/>
      <w:bookmarkStart w:id="88" w:name="_Toc72506570"/>
      <w:bookmarkStart w:id="89" w:name="_Toc74151661"/>
      <w:r>
        <w:t>5.2</w:t>
      </w:r>
      <w:r w:rsidRPr="000D6532">
        <w:t>.1</w:t>
      </w:r>
      <w:r w:rsidRPr="000D6532">
        <w:tab/>
        <w:t>Description</w:t>
      </w:r>
      <w:bookmarkEnd w:id="86"/>
      <w:bookmarkEnd w:id="87"/>
      <w:bookmarkEnd w:id="88"/>
      <w:bookmarkEnd w:id="89"/>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90" w:name="_Toc27760570"/>
      <w:bookmarkStart w:id="91" w:name="_Toc49943780"/>
      <w:bookmarkStart w:id="92" w:name="_Toc72506571"/>
      <w:bookmarkStart w:id="93" w:name="_Toc74151662"/>
      <w:r>
        <w:t>5.2</w:t>
      </w:r>
      <w:r w:rsidRPr="000D6532">
        <w:t>.2</w:t>
      </w:r>
      <w:r w:rsidRPr="000D6532">
        <w:tab/>
        <w:t>Pre-conditions</w:t>
      </w:r>
      <w:bookmarkEnd w:id="90"/>
      <w:bookmarkEnd w:id="91"/>
      <w:bookmarkEnd w:id="92"/>
      <w:bookmarkEnd w:id="93"/>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6ED54D6C" w:rsidR="008736CA" w:rsidRDefault="008736CA" w:rsidP="008736CA">
      <w:r>
        <w:t xml:space="preserve">The PIN Devices use </w:t>
      </w:r>
      <w:r w:rsidR="00EB278F">
        <w:t xml:space="preserve">PIN </w:t>
      </w:r>
      <w:r>
        <w:t xml:space="preserve">direct connections to communicate with each other. </w:t>
      </w:r>
    </w:p>
    <w:p w14:paraId="411185E5" w14:textId="653EBAC0" w:rsidR="008736CA" w:rsidRDefault="008736CA" w:rsidP="008736CA">
      <w:pPr>
        <w:rPr>
          <w:lang w:eastAsia="zh-CN"/>
        </w:rPr>
      </w:pPr>
      <w:r>
        <w:rPr>
          <w:lang w:eastAsia="zh-CN"/>
        </w:rPr>
        <w:t xml:space="preserve">There is an immersive game called NEXGalaxy. In the game, the BOAT(s) are chasing and competing for limited resources on different planets in the universe. Each player has control of the speed and direction of a BOAT with a </w:t>
      </w:r>
      <w:r>
        <w:rPr>
          <w:lang w:eastAsia="zh-CN"/>
        </w:rPr>
        <w:lastRenderedPageBreak/>
        <w:t xml:space="preserve">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When the game console was setup that hosts the NEXGalaxy game the user (PIN User) had to enter the game consoles position in the room, including room rough dimensions and a rough map of major obstacles e.g. sofa, dining table etc.</w:t>
      </w:r>
      <w:r w:rsidR="00376944">
        <w:rPr>
          <w:lang w:eastAsia="zh-CN"/>
        </w:rPr>
        <w:t xml:space="preserve"> </w:t>
      </w:r>
      <w:r w:rsidR="00C178B7">
        <w:rPr>
          <w:lang w:eastAsia="zh-CN"/>
        </w:rPr>
        <w:t xml:space="preserve">The map is such that participants in the game are kept at least half a bodies distance from obstacles. </w:t>
      </w:r>
      <w:r>
        <w:rPr>
          <w:lang w:eastAsia="zh-CN"/>
        </w:rPr>
        <w:t>This allows the game console to allow a person to move around in the room without hitting obstacles there as the game requires a lot of movement, the movement being reflected as actions in the game. E.g. in NEXGalaxy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Xun each other their own smartphone (PIN </w:t>
      </w:r>
      <w:r w:rsidR="0025425E">
        <w:rPr>
          <w:lang w:eastAsia="zh-CN"/>
        </w:rPr>
        <w:t>Element</w:t>
      </w:r>
      <w:r>
        <w:rPr>
          <w:lang w:eastAsia="zh-CN"/>
        </w:rPr>
        <w:t xml:space="preserve">) and a smartring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her smartphone, smartring,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t xml:space="preserve">Xun’s PIN consists of the following PIN </w:t>
      </w:r>
      <w:r w:rsidR="0025425E">
        <w:rPr>
          <w:lang w:eastAsia="zh-CN"/>
        </w:rPr>
        <w:t>Elements</w:t>
      </w:r>
      <w:r>
        <w:rPr>
          <w:lang w:eastAsia="zh-CN"/>
        </w:rPr>
        <w:t>: her smartphone and smartring.</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94" w:name="_Toc27760571"/>
      <w:bookmarkStart w:id="95" w:name="_Toc49943781"/>
      <w:bookmarkStart w:id="96" w:name="_Toc72506572"/>
      <w:bookmarkStart w:id="97" w:name="_Toc74151663"/>
      <w:r>
        <w:t>5.2.</w:t>
      </w:r>
      <w:r w:rsidRPr="000D6532">
        <w:t>3</w:t>
      </w:r>
      <w:r w:rsidRPr="000D6532">
        <w:tab/>
        <w:t>Service Flows</w:t>
      </w:r>
      <w:bookmarkEnd w:id="94"/>
      <w:bookmarkEnd w:id="95"/>
      <w:bookmarkEnd w:id="96"/>
      <w:bookmarkEnd w:id="97"/>
    </w:p>
    <w:p w14:paraId="34754085" w14:textId="138CAD17" w:rsidR="008736CA" w:rsidRDefault="008736CA" w:rsidP="008736CA">
      <w:r>
        <w:rPr>
          <w:rFonts w:hint="eastAsia"/>
          <w:lang w:eastAsia="zh-CN"/>
        </w:rPr>
        <w:t>Y</w:t>
      </w:r>
      <w:r>
        <w:rPr>
          <w:lang w:eastAsia="zh-CN"/>
        </w:rPr>
        <w:t xml:space="preserve">uan and her friend Xun want to play the </w:t>
      </w:r>
      <w:r>
        <w:rPr>
          <w:rFonts w:hint="eastAsia"/>
        </w:rPr>
        <w:t>i</w:t>
      </w:r>
      <w:r w:rsidRPr="00CA6788">
        <w:t>mmersive</w:t>
      </w:r>
      <w:r>
        <w:rPr>
          <w:lang w:eastAsia="zh-CN"/>
        </w:rPr>
        <w:t xml:space="preserve"> game NEXGalaxy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Xun’s smartphone (PIN </w:t>
      </w:r>
      <w:r w:rsidR="001439FA">
        <w:t>Element</w:t>
      </w:r>
      <w:r>
        <w:t xml:space="preserve">) screen so that Yuan can allow Xun to play the game via Yuan smartphone (PIN </w:t>
      </w:r>
      <w:r w:rsidR="001439FA">
        <w:t>Element</w:t>
      </w:r>
      <w:r>
        <w:t>).</w:t>
      </w:r>
      <w:r w:rsidR="00376944">
        <w:t xml:space="preserve"> </w:t>
      </w:r>
      <w:r>
        <w:t xml:space="preserve">Yuan also lets Xun borrow one of her VR glasses (PIN </w:t>
      </w:r>
      <w:r w:rsidR="001439FA">
        <w:t>Element</w:t>
      </w:r>
      <w:r>
        <w:t>).</w:t>
      </w:r>
      <w:r w:rsidR="00376944">
        <w:t xml:space="preserve"> </w:t>
      </w:r>
      <w:r>
        <w:t xml:space="preserve">Xun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Xun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X</w:t>
      </w:r>
      <w:r w:rsidRPr="00D21BE6">
        <w:rPr>
          <w:rFonts w:eastAsia="Times New Roman"/>
        </w:rPr>
        <w:t xml:space="preserve">un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 xml:space="preserve">During the time when Yuan tries to avoid the missile, Xun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r w:rsidRPr="00D21BE6">
        <w:rPr>
          <w:rFonts w:eastAsia="Times New Roman"/>
        </w:rPr>
        <w:t>Xun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uan and Xun feel excited about the games. They continue to play the game about an hour.</w:t>
      </w:r>
    </w:p>
    <w:p w14:paraId="7A46EE39" w14:textId="77777777" w:rsidR="008736CA" w:rsidRPr="000D6532" w:rsidRDefault="008736CA" w:rsidP="008736CA">
      <w:pPr>
        <w:pStyle w:val="Heading3"/>
      </w:pPr>
      <w:bookmarkStart w:id="98" w:name="_Toc27760572"/>
      <w:bookmarkStart w:id="99" w:name="_Toc49943782"/>
      <w:bookmarkStart w:id="100" w:name="_Toc72506573"/>
      <w:bookmarkStart w:id="101" w:name="_Toc74151664"/>
      <w:r>
        <w:t>5.2</w:t>
      </w:r>
      <w:r w:rsidRPr="000D6532">
        <w:t>.4</w:t>
      </w:r>
      <w:r w:rsidRPr="000D6532">
        <w:tab/>
        <w:t>Post-conditions</w:t>
      </w:r>
      <w:bookmarkEnd w:id="98"/>
      <w:bookmarkEnd w:id="99"/>
      <w:bookmarkEnd w:id="100"/>
      <w:bookmarkEnd w:id="101"/>
    </w:p>
    <w:p w14:paraId="0E2E0C9A" w14:textId="54C536CD" w:rsidR="008736CA" w:rsidRPr="0005036E" w:rsidRDefault="008736CA" w:rsidP="008736CA">
      <w:pPr>
        <w:rPr>
          <w:lang w:eastAsia="zh-CN"/>
        </w:rPr>
      </w:pPr>
      <w:r>
        <w:rPr>
          <w:rFonts w:hint="eastAsia"/>
          <w:lang w:eastAsia="zh-CN"/>
        </w:rPr>
        <w:t>Y</w:t>
      </w:r>
      <w:r>
        <w:rPr>
          <w:lang w:eastAsia="zh-CN"/>
        </w:rPr>
        <w:t xml:space="preserve">uan and Xun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102" w:name="_Toc49943783"/>
      <w:bookmarkStart w:id="103" w:name="_Toc72506574"/>
      <w:bookmarkStart w:id="104" w:name="_Toc74151665"/>
      <w:r>
        <w:t>5.2</w:t>
      </w:r>
      <w:r w:rsidRPr="000D6532">
        <w:t>.5</w:t>
      </w:r>
      <w:r w:rsidRPr="000D6532">
        <w:tab/>
      </w:r>
      <w:r>
        <w:t>Existing</w:t>
      </w:r>
      <w:r w:rsidRPr="000D6532">
        <w:t xml:space="preserve"> </w:t>
      </w:r>
      <w:r>
        <w:t>features partly or fully covering the use case functionality</w:t>
      </w:r>
      <w:bookmarkEnd w:id="102"/>
      <w:bookmarkEnd w:id="103"/>
      <w:bookmarkEnd w:id="104"/>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105" w:name="_Toc27760574"/>
      <w:bookmarkStart w:id="106" w:name="_Toc49943784"/>
      <w:bookmarkStart w:id="107" w:name="_Toc72506575"/>
      <w:bookmarkStart w:id="108" w:name="_Toc74151666"/>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05"/>
      <w:bookmarkEnd w:id="106"/>
      <w:bookmarkEnd w:id="107"/>
      <w:bookmarkEnd w:id="108"/>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lastRenderedPageBreak/>
        <w:t xml:space="preserve">[PR 5.2.6-2] </w:t>
      </w:r>
      <w:r>
        <w:t>The 5G system shall support a PIN Element being added or removed from a PIN by an authorised 3</w:t>
      </w:r>
      <w:r w:rsidRPr="00F91F2D">
        <w:rPr>
          <w:vertAlign w:val="superscript"/>
        </w:rPr>
        <w:t>rd</w:t>
      </w:r>
      <w:r>
        <w:t xml:space="preserve"> party.</w:t>
      </w:r>
    </w:p>
    <w:p w14:paraId="742EE8DB" w14:textId="0808206C" w:rsidR="00AD18A8" w:rsidRDefault="00AD18A8" w:rsidP="00AD18A8">
      <w:r>
        <w:rPr>
          <w:rFonts w:eastAsia="Calibri"/>
          <w:lang w:val="en-US"/>
        </w:rPr>
        <w:t xml:space="preserve">[PR 5.2.6-3] </w:t>
      </w:r>
      <w:r>
        <w:t xml:space="preserve">The 5G system shall enable </w:t>
      </w:r>
      <w:r w:rsidR="001F789C">
        <w:t>PIN direct connections</w:t>
      </w:r>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109" w:name="_Toc49943785"/>
      <w:bookmarkStart w:id="110" w:name="_Toc72506576"/>
      <w:bookmarkStart w:id="111" w:name="_Toc74151667"/>
      <w:r>
        <w:t>5.3</w:t>
      </w:r>
      <w:r w:rsidRPr="000D6532">
        <w:tab/>
      </w:r>
      <w:r>
        <w:t xml:space="preserve">Media share within PINs </w:t>
      </w:r>
      <w:r w:rsidRPr="000D6532">
        <w:t>Use case</w:t>
      </w:r>
      <w:bookmarkEnd w:id="109"/>
      <w:bookmarkEnd w:id="110"/>
      <w:bookmarkEnd w:id="111"/>
    </w:p>
    <w:p w14:paraId="5D26CA00" w14:textId="77777777" w:rsidR="008736CA" w:rsidRPr="000D6532" w:rsidRDefault="008736CA" w:rsidP="008736CA">
      <w:pPr>
        <w:pStyle w:val="Heading3"/>
      </w:pPr>
      <w:bookmarkStart w:id="112" w:name="_Toc49943786"/>
      <w:bookmarkStart w:id="113" w:name="_Toc72506577"/>
      <w:bookmarkStart w:id="114" w:name="_Toc74151668"/>
      <w:r>
        <w:t>5.3</w:t>
      </w:r>
      <w:r w:rsidRPr="000D6532">
        <w:t>.1</w:t>
      </w:r>
      <w:r w:rsidRPr="000D6532">
        <w:tab/>
        <w:t>Description</w:t>
      </w:r>
      <w:bookmarkEnd w:id="112"/>
      <w:bookmarkEnd w:id="113"/>
      <w:bookmarkEnd w:id="114"/>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115" w:name="_Toc49943787"/>
      <w:bookmarkStart w:id="116" w:name="_Toc72506578"/>
      <w:bookmarkStart w:id="117" w:name="_Toc74151669"/>
      <w:r>
        <w:t>5.3</w:t>
      </w:r>
      <w:r w:rsidRPr="000D6532">
        <w:t>.2</w:t>
      </w:r>
      <w:r w:rsidRPr="000D6532">
        <w:tab/>
        <w:t>Pre-conditions</w:t>
      </w:r>
      <w:bookmarkEnd w:id="115"/>
      <w:bookmarkEnd w:id="116"/>
      <w:bookmarkEnd w:id="117"/>
    </w:p>
    <w:p w14:paraId="3D6A4A15" w14:textId="3AD09033"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r w:rsidR="00EB278F">
        <w:t xml:space="preserve">PIN </w:t>
      </w:r>
      <w:r>
        <w:t>direct 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118" w:name="_Toc49943788"/>
      <w:bookmarkStart w:id="119" w:name="_Toc72506579"/>
      <w:bookmarkStart w:id="120" w:name="_Toc74151670"/>
      <w:r>
        <w:t>5.3</w:t>
      </w:r>
      <w:r w:rsidRPr="000D6532">
        <w:t>.3</w:t>
      </w:r>
      <w:r w:rsidRPr="000D6532">
        <w:tab/>
        <w:t>Service Flows</w:t>
      </w:r>
      <w:bookmarkEnd w:id="118"/>
      <w:bookmarkEnd w:id="119"/>
      <w:bookmarkEnd w:id="120"/>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6E38BA82"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r w:rsidR="00EB278F">
        <w:rPr>
          <w:lang w:eastAsia="zh-CN"/>
        </w:rPr>
        <w:t xml:space="preserve">PIN </w:t>
      </w:r>
      <w:r>
        <w:rPr>
          <w:lang w:eastAsia="zh-CN"/>
        </w:rPr>
        <w:t>direct 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11580018"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r w:rsidR="00EB278F">
        <w:rPr>
          <w:lang w:eastAsia="zh-CN"/>
        </w:rPr>
        <w:t xml:space="preserve">PIN </w:t>
      </w:r>
      <w:r>
        <w:rPr>
          <w:lang w:eastAsia="zh-CN"/>
        </w:rPr>
        <w:t>direct connection.</w:t>
      </w:r>
    </w:p>
    <w:p w14:paraId="6CEA780E" w14:textId="77777777" w:rsidR="008736CA" w:rsidRDefault="008736CA" w:rsidP="008736CA">
      <w:pPr>
        <w:pStyle w:val="B1"/>
        <w:rPr>
          <w:lang w:eastAsia="zh-CN"/>
        </w:rPr>
      </w:pPr>
      <w:r>
        <w:rPr>
          <w:lang w:eastAsia="zh-CN"/>
        </w:rPr>
        <w:lastRenderedPageBreak/>
        <w:t>2.</w:t>
      </w:r>
      <w:r>
        <w:rPr>
          <w:lang w:eastAsia="zh-CN"/>
        </w:rPr>
        <w:tab/>
        <w:t>The user decides to go running after finishing the house work.</w:t>
      </w:r>
    </w:p>
    <w:p w14:paraId="7A0C9796" w14:textId="78085DBA"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r w:rsidR="00EB278F">
        <w:rPr>
          <w:lang w:eastAsia="zh-CN"/>
        </w:rPr>
        <w:t xml:space="preserve">PIN </w:t>
      </w:r>
      <w:r>
        <w:rPr>
          <w:lang w:eastAsia="zh-CN"/>
        </w:rPr>
        <w:t>direct 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74008D9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r w:rsidR="001F789C">
        <w:rPr>
          <w:lang w:eastAsia="zh-CN"/>
        </w:rPr>
        <w:t xml:space="preserve">PIN </w:t>
      </w:r>
      <w:r>
        <w:rPr>
          <w:lang w:eastAsia="zh-CN"/>
        </w:rPr>
        <w:t xml:space="preserve">direct connection </w:t>
      </w:r>
      <w:r w:rsidRPr="006B5F63">
        <w:rPr>
          <w:rFonts w:hint="eastAsia"/>
          <w:lang w:eastAsia="zh-CN"/>
        </w:rPr>
        <w:t xml:space="preserve">so he can keep an eye on the baby. </w:t>
      </w:r>
    </w:p>
    <w:p w14:paraId="1A19A714" w14:textId="5444148C"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r w:rsidR="001F789C">
        <w:rPr>
          <w:lang w:eastAsia="zh-CN"/>
        </w:rPr>
        <w:t xml:space="preserve">PIN </w:t>
      </w:r>
      <w:r>
        <w:rPr>
          <w:lang w:eastAsia="zh-CN"/>
        </w:rPr>
        <w:t xml:space="preserve">direct 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52D51819"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r w:rsidR="001F789C">
        <w:rPr>
          <w:lang w:eastAsia="zh-CN"/>
        </w:rPr>
        <w:t xml:space="preserve">PIN </w:t>
      </w:r>
      <w:r>
        <w:rPr>
          <w:lang w:eastAsia="zh-CN"/>
        </w:rPr>
        <w:t>direct connection is used from the video camera to the TV</w:t>
      </w:r>
      <w:r w:rsidRPr="006B5F63">
        <w:rPr>
          <w:rFonts w:hint="eastAsia"/>
          <w:lang w:eastAsia="zh-CN"/>
        </w:rPr>
        <w:t>.</w:t>
      </w:r>
      <w:r w:rsidR="00376944">
        <w:rPr>
          <w:rFonts w:hint="eastAsia"/>
          <w:lang w:eastAsia="zh-CN"/>
        </w:rPr>
        <w:t xml:space="preserve"> </w:t>
      </w:r>
    </w:p>
    <w:p w14:paraId="14F44320" w14:textId="540A5DBC"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r w:rsidR="001F789C">
        <w:rPr>
          <w:lang w:eastAsia="zh-CN"/>
        </w:rPr>
        <w:t xml:space="preserve">PIN </w:t>
      </w:r>
      <w:r>
        <w:rPr>
          <w:lang w:eastAsia="zh-CN"/>
        </w:rPr>
        <w:t>direct 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121" w:name="_Toc49943789"/>
      <w:bookmarkStart w:id="122" w:name="_Toc72506580"/>
      <w:bookmarkStart w:id="123" w:name="_Toc74151671"/>
      <w:r>
        <w:t>5.3</w:t>
      </w:r>
      <w:r w:rsidRPr="000D6532">
        <w:t>.4</w:t>
      </w:r>
      <w:r w:rsidRPr="000D6532">
        <w:tab/>
        <w:t>Post-conditions</w:t>
      </w:r>
      <w:bookmarkEnd w:id="121"/>
      <w:bookmarkEnd w:id="122"/>
      <w:bookmarkEnd w:id="123"/>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r w:rsidR="00066B19">
        <w:t xml:space="preserve"> </w:t>
      </w:r>
      <w:r>
        <w:t>(audio/video</w:t>
      </w:r>
      <w:r w:rsidR="00ED293D">
        <w:t>/voice calls</w:t>
      </w:r>
      <w:r>
        <w:t>) without interruption.</w:t>
      </w:r>
    </w:p>
    <w:p w14:paraId="3E3D8901" w14:textId="77777777" w:rsidR="008736CA" w:rsidRPr="000D6532" w:rsidRDefault="008736CA" w:rsidP="008736CA">
      <w:pPr>
        <w:pStyle w:val="Heading3"/>
      </w:pPr>
      <w:bookmarkStart w:id="124" w:name="_Toc49943790"/>
      <w:bookmarkStart w:id="125" w:name="_Toc72506581"/>
      <w:bookmarkStart w:id="126" w:name="_Toc74151672"/>
      <w:r>
        <w:t>5.3</w:t>
      </w:r>
      <w:r w:rsidRPr="000D6532">
        <w:t>.5</w:t>
      </w:r>
      <w:r w:rsidRPr="000D6532">
        <w:tab/>
      </w:r>
      <w:r>
        <w:t>Existing</w:t>
      </w:r>
      <w:r w:rsidRPr="000D6532">
        <w:t xml:space="preserve"> </w:t>
      </w:r>
      <w:r>
        <w:t>features partly or fully covering the use case functionality</w:t>
      </w:r>
      <w:bookmarkEnd w:id="124"/>
      <w:bookmarkEnd w:id="125"/>
      <w:bookmarkEnd w:id="126"/>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lastRenderedPageBreak/>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070CE07F"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22.261</w:t>
      </w:r>
      <w:r w:rsidR="00066B19">
        <w:rPr>
          <w:rFonts w:eastAsia="DengXian"/>
          <w:lang w:eastAsia="zh-CN"/>
        </w:rPr>
        <w:t> </w:t>
      </w:r>
      <w:r>
        <w:rPr>
          <w:rFonts w:eastAsia="DengXian"/>
          <w:lang w:eastAsia="zh-CN"/>
        </w:rPr>
        <w:t>[2]</w:t>
      </w:r>
      <w:r w:rsidR="00066B19">
        <w:rPr>
          <w:rFonts w:eastAsia="DengXian"/>
          <w:lang w:eastAsia="zh-CN"/>
        </w:rPr>
        <w:t> </w:t>
      </w:r>
      <w:r>
        <w:rPr>
          <w:rFonts w:eastAsia="DengXian"/>
          <w:lang w:eastAsia="zh-CN"/>
        </w:rPr>
        <w:t>clause</w:t>
      </w:r>
      <w:r w:rsidR="00066B19">
        <w:rPr>
          <w:rFonts w:eastAsia="DengXian"/>
          <w:lang w:eastAsia="zh-CN"/>
        </w:rPr>
        <w:t> </w:t>
      </w:r>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A892AD8"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22.278</w:t>
      </w:r>
      <w:r w:rsidR="00066B19">
        <w:rPr>
          <w:rFonts w:eastAsia="DengXian"/>
          <w:lang w:eastAsia="zh-CN"/>
        </w:rPr>
        <w:t> </w:t>
      </w:r>
      <w:r>
        <w:rPr>
          <w:rFonts w:eastAsia="DengXian"/>
          <w:lang w:eastAsia="zh-CN"/>
        </w:rPr>
        <w:t>[5] defines ProSe Group Communication:</w:t>
      </w:r>
    </w:p>
    <w:p w14:paraId="53AE71C9" w14:textId="77777777" w:rsidR="00A527B9" w:rsidRDefault="00A527B9" w:rsidP="00A527B9">
      <w:pPr>
        <w:rPr>
          <w:rFonts w:eastAsia="Malgun Gothic"/>
          <w:b/>
          <w:lang w:val="en-US"/>
        </w:rPr>
      </w:pPr>
      <w:r w:rsidRPr="00615FEE">
        <w:rPr>
          <w:b/>
        </w:rPr>
        <w:t>ProSe Group Communication:</w:t>
      </w:r>
      <w:r w:rsidRPr="00615FEE">
        <w:t xml:space="preserve"> a one-to-many ProSe Communication, between </w:t>
      </w:r>
      <w:r>
        <w:t>more than two</w:t>
      </w:r>
      <w:r w:rsidRPr="00615FEE">
        <w:t xml:space="preserve"> UEs in proximity, by means of a common </w:t>
      </w:r>
      <w:r w:rsidRPr="00D92F5C">
        <w:t xml:space="preserve">ProSe Communication </w:t>
      </w:r>
      <w:r w:rsidRPr="00615FEE">
        <w:t>path established between the UEs.</w:t>
      </w:r>
    </w:p>
    <w:p w14:paraId="3F3BBEC5" w14:textId="071B8EB8" w:rsidR="00A527B9" w:rsidRPr="00F91F2D" w:rsidRDefault="00A527B9" w:rsidP="00631594">
      <w:pPr>
        <w:pStyle w:val="B1"/>
        <w:ind w:left="0" w:firstLine="0"/>
        <w:rPr>
          <w:rFonts w:eastAsia="DengXian"/>
          <w:lang w:eastAsia="zh-CN"/>
        </w:rPr>
      </w:pPr>
      <w:r>
        <w:rPr>
          <w:rFonts w:eastAsia="DengXian"/>
          <w:lang w:val="en-US" w:eastAsia="zh-CN"/>
        </w:rPr>
        <w:t xml:space="preserve">In </w:t>
      </w:r>
      <w:r w:rsidR="00066B19">
        <w:rPr>
          <w:rFonts w:eastAsia="DengXian"/>
          <w:lang w:val="en-US" w:eastAsia="zh-CN"/>
        </w:rPr>
        <w:t>3GPP TS </w:t>
      </w:r>
      <w:r>
        <w:rPr>
          <w:rFonts w:eastAsia="DengXian"/>
          <w:lang w:val="en-US" w:eastAsia="zh-CN"/>
        </w:rPr>
        <w:t>22.278</w:t>
      </w:r>
      <w:r w:rsidR="00066B19">
        <w:rPr>
          <w:rFonts w:eastAsia="DengXian"/>
          <w:lang w:val="en-US" w:eastAsia="zh-CN"/>
        </w:rPr>
        <w:t> </w:t>
      </w:r>
      <w:r>
        <w:rPr>
          <w:rFonts w:eastAsia="DengXian"/>
          <w:lang w:val="en-US" w:eastAsia="zh-CN"/>
        </w:rPr>
        <w:t>[5]</w:t>
      </w:r>
      <w:r w:rsidR="00066B19">
        <w:rPr>
          <w:rFonts w:eastAsia="DengXian"/>
          <w:lang w:val="en-US" w:eastAsia="zh-CN"/>
        </w:rPr>
        <w:t> </w:t>
      </w:r>
      <w:r>
        <w:rPr>
          <w:rFonts w:eastAsia="DengXian"/>
          <w:lang w:val="en-US" w:eastAsia="zh-CN"/>
        </w:rPr>
        <w:t>clause 7A.1 defines precisely the means and constraints by which ProSe Group Communication can be enabled and used.</w:t>
      </w:r>
    </w:p>
    <w:p w14:paraId="770DBFC8" w14:textId="77777777" w:rsidR="008736CA" w:rsidRPr="000D6532" w:rsidRDefault="008736CA" w:rsidP="008736CA">
      <w:pPr>
        <w:pStyle w:val="Heading3"/>
      </w:pPr>
      <w:bookmarkStart w:id="127" w:name="_Toc49943791"/>
      <w:bookmarkStart w:id="128" w:name="_Toc72506582"/>
      <w:bookmarkStart w:id="129" w:name="_Toc74151673"/>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bookmarkEnd w:id="129"/>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73EE204"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For a PIN it shall be possible to have more than one </w:t>
      </w:r>
      <w:r w:rsidR="001D6589" w:rsidRPr="00CF0B54">
        <w:rPr>
          <w:rFonts w:eastAsia="Calibri"/>
          <w:lang w:val="en-US"/>
        </w:rPr>
        <w:t>PIN Element with Gateway Capability</w:t>
      </w:r>
      <w:r w:rsidRPr="00860649">
        <w:rPr>
          <w:rFonts w:eastAsia="Calibri"/>
          <w:lang w:val="en-US"/>
        </w:rPr>
        <w:t>.</w:t>
      </w:r>
    </w:p>
    <w:p w14:paraId="51F9F0C6" w14:textId="66ED82F2" w:rsidR="008736CA" w:rsidRDefault="00ED293D" w:rsidP="00F91F2D">
      <w:pPr>
        <w:pStyle w:val="EditorsNote"/>
        <w:rPr>
          <w:rFonts w:eastAsia="Calibri"/>
          <w:lang w:val="en-US"/>
        </w:rPr>
      </w:pPr>
      <w:r>
        <w:rPr>
          <w:lang w:val="en-US"/>
        </w:rPr>
        <w:t>Editors Note:</w:t>
      </w:r>
      <w:r>
        <w:rPr>
          <w:lang w:val="en-US"/>
        </w:rPr>
        <w:tab/>
        <w:t xml:space="preserve">SA3 need to be consulted on the security aspects of having more than one </w:t>
      </w:r>
      <w:r w:rsidR="001D6589" w:rsidRPr="00CF0B54">
        <w:rPr>
          <w:rFonts w:eastAsia="Calibri"/>
          <w:lang w:val="en-US"/>
        </w:rPr>
        <w:t>PIN Element with Gateway Capability</w:t>
      </w:r>
      <w:r>
        <w:rPr>
          <w:lang w:val="en-US"/>
        </w:rPr>
        <w:t xml:space="preserve"> in the PIN.</w:t>
      </w:r>
    </w:p>
    <w:p w14:paraId="7C96B52A" w14:textId="77777777" w:rsidR="004459EB" w:rsidRPr="000D6532" w:rsidRDefault="004459EB" w:rsidP="004459EB">
      <w:pPr>
        <w:pStyle w:val="Heading2"/>
      </w:pPr>
      <w:bookmarkStart w:id="130" w:name="_Toc49943792"/>
      <w:bookmarkStart w:id="131" w:name="_Toc72506583"/>
      <w:bookmarkStart w:id="132" w:name="_Toc74151674"/>
      <w:r>
        <w:t>5.4</w:t>
      </w:r>
      <w:r w:rsidRPr="000D6532">
        <w:tab/>
      </w:r>
      <w:r>
        <w:t xml:space="preserve">Switching between non-3GPP RAT and 3GPP RAT direct device connections </w:t>
      </w:r>
      <w:r w:rsidRPr="000D6532">
        <w:t>Use case</w:t>
      </w:r>
      <w:bookmarkEnd w:id="130"/>
      <w:bookmarkEnd w:id="131"/>
      <w:bookmarkEnd w:id="132"/>
    </w:p>
    <w:p w14:paraId="3CB11946" w14:textId="77777777" w:rsidR="004459EB" w:rsidRPr="000D6532" w:rsidRDefault="004459EB" w:rsidP="004459EB">
      <w:pPr>
        <w:pStyle w:val="Heading3"/>
      </w:pPr>
      <w:bookmarkStart w:id="133" w:name="_Toc49943793"/>
      <w:bookmarkStart w:id="134" w:name="_Toc72506584"/>
      <w:bookmarkStart w:id="135" w:name="_Toc74151675"/>
      <w:r>
        <w:t>5.4</w:t>
      </w:r>
      <w:r w:rsidRPr="000D6532">
        <w:t>.1</w:t>
      </w:r>
      <w:r w:rsidRPr="000D6532">
        <w:tab/>
        <w:t>Description</w:t>
      </w:r>
      <w:bookmarkEnd w:id="133"/>
      <w:bookmarkEnd w:id="134"/>
      <w:bookmarkEnd w:id="135"/>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136" w:name="_Toc49943794"/>
      <w:bookmarkStart w:id="137" w:name="_Toc72506585"/>
      <w:bookmarkStart w:id="138" w:name="_Toc74151676"/>
      <w:r>
        <w:t>5.4</w:t>
      </w:r>
      <w:r w:rsidRPr="000D6532">
        <w:t>.2</w:t>
      </w:r>
      <w:r w:rsidRPr="000D6532">
        <w:tab/>
        <w:t>Pre-conditions</w:t>
      </w:r>
      <w:bookmarkEnd w:id="136"/>
      <w:bookmarkEnd w:id="137"/>
      <w:bookmarkEnd w:id="138"/>
    </w:p>
    <w:p w14:paraId="35271083" w14:textId="42C73442" w:rsidR="004459EB" w:rsidRDefault="004459EB" w:rsidP="004459EB">
      <w:pPr>
        <w:jc w:val="both"/>
        <w:rPr>
          <w:lang w:eastAsia="zh-CN"/>
        </w:rPr>
      </w:pPr>
      <w:r>
        <w:rPr>
          <w:lang w:eastAsia="zh-CN"/>
        </w:rPr>
        <w:t xml:space="preserve">Lihua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using non 3GPP RAT direct device connections capability. This is Lihua</w:t>
      </w:r>
      <w:r w:rsidR="00AF39FD">
        <w:rPr>
          <w:lang w:eastAsia="zh-CN"/>
        </w:rPr>
        <w:t>’s</w:t>
      </w:r>
      <w:r>
        <w:rPr>
          <w:lang w:eastAsia="zh-CN"/>
        </w:rPr>
        <w:t xml:space="preserve"> Personal IoT Network (PIN).</w:t>
      </w:r>
    </w:p>
    <w:p w14:paraId="36B1315B" w14:textId="6E55DD65" w:rsidR="004459EB" w:rsidRDefault="004459EB" w:rsidP="004459EB">
      <w:pPr>
        <w:jc w:val="both"/>
        <w:rPr>
          <w:lang w:eastAsia="zh-CN"/>
        </w:rPr>
      </w:pPr>
      <w:r>
        <w:rPr>
          <w:lang w:eastAsia="zh-CN"/>
        </w:rPr>
        <w:t xml:space="preserve">Lihua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lihua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xml:space="preserve">) allows Lihua to set up a set of parameters to control the video quality when her operator </w:t>
      </w:r>
      <w:r>
        <w:rPr>
          <w:lang w:eastAsia="zh-CN"/>
        </w:rPr>
        <w:lastRenderedPageBreak/>
        <w:t>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139" w:name="_Toc49943795"/>
      <w:bookmarkStart w:id="140" w:name="_Toc72506586"/>
      <w:bookmarkStart w:id="141" w:name="_Toc74151677"/>
      <w:r>
        <w:t>5.4</w:t>
      </w:r>
      <w:r w:rsidRPr="000D6532">
        <w:t>.3</w:t>
      </w:r>
      <w:r w:rsidRPr="000D6532">
        <w:tab/>
        <w:t>Service Flows</w:t>
      </w:r>
      <w:bookmarkEnd w:id="139"/>
      <w:bookmarkEnd w:id="140"/>
      <w:bookmarkEnd w:id="141"/>
    </w:p>
    <w:p w14:paraId="427E9E30" w14:textId="0A70188A" w:rsidR="004459EB" w:rsidRDefault="004459EB" w:rsidP="004459EB">
      <w:pPr>
        <w:pStyle w:val="B1"/>
        <w:ind w:left="0" w:firstLine="0"/>
        <w:jc w:val="both"/>
        <w:rPr>
          <w:lang w:eastAsia="zh-CN"/>
        </w:rPr>
      </w:pPr>
      <w:r>
        <w:rPr>
          <w:lang w:eastAsia="zh-CN"/>
        </w:rPr>
        <w:t xml:space="preserve">Lihua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Lihua take the subway back home, she lives in Vienna that has great continuous coverage in the subway system. Lihua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When Lihua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Lihua may get a notification that this happens however it’s the start of the month and she has turned off notifications. </w:t>
      </w:r>
      <w:r w:rsidR="00AF39FD" w:rsidRPr="005F656F">
        <w:rPr>
          <w:lang w:eastAsia="zh-CN"/>
        </w:rPr>
        <w:t xml:space="preserve">Based on some criteria, which are provided by lihua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Lihua rides the subway, more and more passengers get on. These passengers have also subscribed to the same video service. After some time, the network has limited operator managed direct device connections service resources to give Lihua. However, the smart glasses (PIN </w:t>
      </w:r>
      <w:r w:rsidR="00290458">
        <w:rPr>
          <w:lang w:eastAsia="zh-CN"/>
        </w:rPr>
        <w:t>Element</w:t>
      </w:r>
      <w:r>
        <w:rPr>
          <w:lang w:eastAsia="zh-CN"/>
        </w:rPr>
        <w:t>) finds that some non 3GPP RAT direct device connections resources can be used. The smart phone then aggregates non 3GPP RAT with operator managed direct device connection services Lihua can receive uninterrupted viewing experience.</w:t>
      </w:r>
    </w:p>
    <w:p w14:paraId="7A93BA1D" w14:textId="48C6ABED" w:rsidR="00860649" w:rsidRDefault="00860649" w:rsidP="00F91F2D">
      <w:pPr>
        <w:jc w:val="both"/>
        <w:rPr>
          <w:lang w:eastAsia="zh-CN"/>
        </w:rPr>
      </w:pPr>
      <w:r w:rsidRPr="0076485C">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142" w:name="_Toc49943796"/>
      <w:bookmarkStart w:id="143" w:name="_Toc72506587"/>
      <w:bookmarkStart w:id="144" w:name="_Toc74151678"/>
      <w:r>
        <w:t>5.4</w:t>
      </w:r>
      <w:r w:rsidRPr="000D6532">
        <w:t>.4</w:t>
      </w:r>
      <w:r w:rsidRPr="000D6532">
        <w:tab/>
        <w:t>Post-conditions</w:t>
      </w:r>
      <w:bookmarkEnd w:id="142"/>
      <w:bookmarkEnd w:id="143"/>
      <w:bookmarkEnd w:id="144"/>
    </w:p>
    <w:p w14:paraId="185D903D" w14:textId="77777777" w:rsidR="004459EB" w:rsidRDefault="004459EB" w:rsidP="004459EB">
      <w:r>
        <w:t>Lihua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145" w:name="_Toc49943797"/>
      <w:bookmarkStart w:id="146" w:name="_Toc72506588"/>
      <w:bookmarkStart w:id="147" w:name="_Toc74151679"/>
      <w:r>
        <w:t>5.4</w:t>
      </w:r>
      <w:r w:rsidRPr="000D6532">
        <w:t>.5</w:t>
      </w:r>
      <w:r w:rsidRPr="000D6532">
        <w:tab/>
      </w:r>
      <w:r>
        <w:t>Existing</w:t>
      </w:r>
      <w:r w:rsidRPr="000D6532">
        <w:t xml:space="preserve"> </w:t>
      </w:r>
      <w:r>
        <w:t>features partly or fully covering the use case functionality</w:t>
      </w:r>
      <w:bookmarkEnd w:id="145"/>
      <w:bookmarkEnd w:id="146"/>
      <w:bookmarkEnd w:id="147"/>
    </w:p>
    <w:p w14:paraId="582882D4" w14:textId="704B1BAF" w:rsidR="004459EB" w:rsidRDefault="004459EB" w:rsidP="004459EB">
      <w:pPr>
        <w:rPr>
          <w:lang w:eastAsia="ko-KR"/>
        </w:rPr>
      </w:pPr>
      <w:r>
        <w:t>3GPP</w:t>
      </w:r>
      <w:r w:rsidR="00066B19">
        <w:t> </w:t>
      </w:r>
      <w:r>
        <w:t>TS</w:t>
      </w:r>
      <w:r w:rsidR="00066B19">
        <w:t> </w:t>
      </w:r>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252FEDD6" w14:textId="77777777" w:rsidR="004459EB" w:rsidRDefault="004459EB" w:rsidP="004459EB">
      <w:r>
        <w:t xml:space="preserve">3GPP TS 22.278 [5] "Subject to operator policy and user consent the EPC and a ProSe-enabled UE shall be capable of negotiating the move of a traffic flow between the </w:t>
      </w:r>
      <w:r>
        <w:rPr>
          <w:rFonts w:hint="eastAsia"/>
          <w:lang w:eastAsia="ko-KR"/>
        </w:rPr>
        <w:t>EPC P</w:t>
      </w:r>
      <w:r>
        <w:t xml:space="preserve">ath and the ProSe-assisted WLAN direct path." Indicates that a UE can move traffic between an EPC Path and ProSe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3GPP TS 22.278 [5] "Both the HPLMN and VPLMN operators shall be able to charge for ProSe-assisted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148" w:name="_Toc49943798"/>
      <w:bookmarkStart w:id="149" w:name="_Toc72506589"/>
      <w:bookmarkStart w:id="150" w:name="_Toc74151680"/>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8"/>
      <w:bookmarkEnd w:id="149"/>
      <w:bookmarkEnd w:id="150"/>
    </w:p>
    <w:p w14:paraId="0D8048A8" w14:textId="0C7201D0"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r w:rsidR="001F789C">
        <w:rPr>
          <w:lang w:eastAsia="zh-CN"/>
        </w:rPr>
        <w:t xml:space="preserve">PIN </w:t>
      </w:r>
      <w:r>
        <w:rPr>
          <w:lang w:eastAsia="zh-CN"/>
        </w:rPr>
        <w:t>direct connection services</w:t>
      </w:r>
      <w:r>
        <w:t xml:space="preserve">. </w:t>
      </w:r>
    </w:p>
    <w:p w14:paraId="0D7005D0" w14:textId="2BC2A408" w:rsidR="004459EB" w:rsidRDefault="004459EB" w:rsidP="004459EB">
      <w:r>
        <w:rPr>
          <w:rFonts w:eastAsia="Calibri"/>
          <w:lang w:val="en-US"/>
        </w:rPr>
        <w:lastRenderedPageBreak/>
        <w:t xml:space="preserve">[PR 5.4.6-2] </w:t>
      </w:r>
      <w:r>
        <w:t xml:space="preserve">When operator managed </w:t>
      </w:r>
      <w:r w:rsidR="001F789C">
        <w:t xml:space="preserve">PIN </w:t>
      </w:r>
      <w:r>
        <w:t xml:space="preserve">direct connections are used for 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r w:rsidR="001F789C">
        <w:rPr>
          <w:lang w:eastAsia="zh-CN"/>
        </w:rPr>
        <w:t xml:space="preserve">PIN </w:t>
      </w:r>
      <w:r w:rsidR="00860649">
        <w:rPr>
          <w:lang w:eastAsia="zh-CN"/>
        </w:rPr>
        <w:t>direct connection</w:t>
      </w:r>
      <w:r w:rsidR="001F789C">
        <w:rPr>
          <w:lang w:eastAsia="zh-CN"/>
        </w:rPr>
        <w:t>s</w:t>
      </w:r>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51B9069" w:rsidR="004A36DB" w:rsidRPr="00AC1E9D" w:rsidRDefault="004817C5" w:rsidP="004A36DB">
      <w:pPr>
        <w:pStyle w:val="Heading2"/>
      </w:pPr>
      <w:bookmarkStart w:id="151" w:name="_Toc49943799"/>
      <w:bookmarkStart w:id="152" w:name="_Toc72506590"/>
      <w:bookmarkStart w:id="153" w:name="_Toc74151681"/>
      <w:r w:rsidRPr="00AC1E9D">
        <w:t>5.5</w:t>
      </w:r>
      <w:r w:rsidR="004A36DB" w:rsidRPr="00AC1E9D">
        <w:tab/>
        <w:t xml:space="preserve">Use case: UE accessing Services provided by PIN </w:t>
      </w:r>
      <w:r w:rsidR="00B42EA5">
        <w:t>Elements</w:t>
      </w:r>
      <w:r w:rsidR="00B42EA5" w:rsidRPr="00AC1E9D">
        <w:t xml:space="preserve"> </w:t>
      </w:r>
      <w:r w:rsidR="004A36DB" w:rsidRPr="00AC1E9D">
        <w:t>behind 5G enabled gateway(s)</w:t>
      </w:r>
      <w:bookmarkEnd w:id="151"/>
      <w:bookmarkEnd w:id="152"/>
      <w:bookmarkEnd w:id="153"/>
    </w:p>
    <w:p w14:paraId="0325DD91" w14:textId="013057A6" w:rsidR="004A36DB" w:rsidRPr="00AC1E9D" w:rsidRDefault="004817C5" w:rsidP="00AC1E9D">
      <w:pPr>
        <w:pStyle w:val="Heading3"/>
      </w:pPr>
      <w:bookmarkStart w:id="154" w:name="_Toc49943800"/>
      <w:bookmarkStart w:id="155" w:name="_Toc72506591"/>
      <w:bookmarkStart w:id="156" w:name="_Toc74151682"/>
      <w:r w:rsidRPr="00AC1E9D">
        <w:t>5.5</w:t>
      </w:r>
      <w:r w:rsidR="004A36DB" w:rsidRPr="00AC1E9D">
        <w:t>.1</w:t>
      </w:r>
      <w:r w:rsidR="004A36DB" w:rsidRPr="00AC1E9D">
        <w:tab/>
        <w:t>Description</w:t>
      </w:r>
      <w:bookmarkEnd w:id="154"/>
      <w:bookmarkEnd w:id="155"/>
      <w:bookmarkEnd w:id="156"/>
    </w:p>
    <w:p w14:paraId="5EB1BFEB" w14:textId="07BD4B35" w:rsidR="004A36DB" w:rsidRPr="000C263B" w:rsidRDefault="00F61892" w:rsidP="004A36DB">
      <w:pPr>
        <w:rPr>
          <w:lang w:eastAsia="zh-CN"/>
        </w:rPr>
      </w:pPr>
      <w:r>
        <w:rPr>
          <w:lang w:eastAsia="zh-CN"/>
        </w:rPr>
        <w:t xml:space="preserve">There are more and more </w:t>
      </w:r>
      <w:r w:rsidR="00B42EA5">
        <w:rPr>
          <w:lang w:eastAsia="zh-CN"/>
        </w:rPr>
        <w:t>IoT d</w:t>
      </w:r>
      <w:r w:rsidR="004A36DB" w:rsidRPr="000C263B">
        <w:rPr>
          <w:lang w:eastAsia="zh-CN"/>
        </w:rPr>
        <w:t>evices</w:t>
      </w:r>
      <w:r w:rsidR="00B42EA5">
        <w:rPr>
          <w:lang w:eastAsia="zh-CN"/>
        </w:rPr>
        <w:t xml:space="preserve"> or none-3GPP devices</w:t>
      </w:r>
      <w:r w:rsidR="004A36DB" w:rsidRPr="000C263B">
        <w:rPr>
          <w:lang w:eastAsia="zh-CN"/>
        </w:rPr>
        <w:t xml:space="preserve">, e.g. media server, printer, smart thermostat/sprinkler/blinds, NAS server, </w:t>
      </w:r>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r w:rsidR="004A36DB" w:rsidRPr="000C263B">
        <w:rPr>
          <w:lang w:eastAsia="zh-CN"/>
        </w:rPr>
        <w:t>etc., that can provide services for users at home or out of home</w:t>
      </w:r>
      <w:r w:rsidR="00B42EA5">
        <w:rPr>
          <w:lang w:eastAsia="zh-CN"/>
        </w:rPr>
        <w:t xml:space="preserve"> in the home settings</w:t>
      </w:r>
      <w:r w:rsidR="004A36DB" w:rsidRPr="000C263B">
        <w:rPr>
          <w:lang w:eastAsia="zh-CN"/>
        </w:rPr>
        <w:t xml:space="preserve">. These devices are usually behind a wireless gateway. In recent years, there are some security risks found in such settings due to port forwarding and unsecure connectivity provided by the wireless gateway for in home devices. </w:t>
      </w:r>
    </w:p>
    <w:p w14:paraId="641C75B6" w14:textId="57B8588B" w:rsidR="004A36DB" w:rsidRDefault="004A36DB" w:rsidP="004A36DB">
      <w:pPr>
        <w:rPr>
          <w:lang w:eastAsia="zh-CN"/>
        </w:rPr>
      </w:pPr>
      <w:r w:rsidRPr="000C263B">
        <w:rPr>
          <w:lang w:eastAsia="zh-CN"/>
        </w:rPr>
        <w:t xml:space="preserve">When considering the gateway with 5G capability for accessing 5G services, , it is important to enable the support of the secure connectivity for allowing authorized users from anywhere in the world to access authorized </w:t>
      </w:r>
      <w:r w:rsidR="00F61892">
        <w:rPr>
          <w:lang w:eastAsia="zh-CN"/>
        </w:rPr>
        <w:t xml:space="preserve">services provided by these </w:t>
      </w:r>
      <w:r w:rsidR="00B42EA5">
        <w:rPr>
          <w:lang w:eastAsia="zh-CN"/>
        </w:rPr>
        <w:t>IoT d</w:t>
      </w:r>
      <w:r w:rsidRPr="000C263B">
        <w:rPr>
          <w:lang w:eastAsia="zh-CN"/>
        </w:rPr>
        <w:t xml:space="preserve">evices </w:t>
      </w:r>
      <w:r w:rsidR="00B42EA5">
        <w:rPr>
          <w:lang w:eastAsia="zh-CN"/>
        </w:rPr>
        <w:t xml:space="preserve">or none-3GPP devices </w:t>
      </w:r>
      <w:r w:rsidRPr="000C263B">
        <w:rPr>
          <w:lang w:eastAsia="zh-CN"/>
        </w:rPr>
        <w:t>in terms of user authentication and authorization.</w:t>
      </w:r>
    </w:p>
    <w:p w14:paraId="1182CF7E" w14:textId="67FADD17" w:rsidR="00B42EA5" w:rsidRDefault="00B42EA5" w:rsidP="004A36DB">
      <w:pPr>
        <w:rPr>
          <w:lang w:eastAsia="zh-CN"/>
        </w:rPr>
      </w:pPr>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w:t>
      </w:r>
      <w:r w:rsidR="00D22ABA">
        <w:rPr>
          <w:lang w:eastAsia="zh-CN"/>
        </w:rPr>
        <w:t xml:space="preserve"> </w:t>
      </w:r>
      <w:r>
        <w:rPr>
          <w:lang w:eastAsia="zh-CN"/>
        </w:rPr>
        <w:t xml:space="preserve">There are other IoT devices, or non-3GPP devices usually stationary connected to the eRG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smart garage, etc. These IoT devices or non-3GPP devices authorized to communicate with each other directly or via the eRG are regarded in a Customer Premises Network (CPN).</w:t>
      </w:r>
    </w:p>
    <w:p w14:paraId="6F154743" w14:textId="5629AC07" w:rsidR="0007447A" w:rsidRPr="000C263B" w:rsidRDefault="0007447A" w:rsidP="00F91F2D">
      <w:pPr>
        <w:pStyle w:val="EditorsNote"/>
        <w:rPr>
          <w:lang w:eastAsia="zh-CN"/>
        </w:rPr>
      </w:pPr>
      <w:r w:rsidRPr="006B7BA8">
        <w:rPr>
          <w:lang w:val="en-US"/>
        </w:rPr>
        <w:t xml:space="preserve">Editor's Note: </w:t>
      </w:r>
      <w:r w:rsidR="00B42EA5">
        <w:rPr>
          <w:lang w:val="en-US"/>
        </w:rPr>
        <w:t xml:space="preserve">this use case assumes that </w:t>
      </w:r>
      <w:r w:rsidRPr="006B7BA8">
        <w:rPr>
          <w:lang w:val="en-US"/>
        </w:rPr>
        <w:t xml:space="preserve">evolved residential gateway (eRG) defined in </w:t>
      </w:r>
      <w:r w:rsidR="00D32228">
        <w:rPr>
          <w:lang w:val="en-US"/>
        </w:rPr>
        <w:t>3GPP </w:t>
      </w:r>
      <w:r w:rsidRPr="006B7BA8">
        <w:rPr>
          <w:lang w:val="en-US"/>
        </w:rPr>
        <w:t>TR</w:t>
      </w:r>
      <w:r>
        <w:rPr>
          <w:lang w:val="en-US"/>
        </w:rPr>
        <w:t> </w:t>
      </w:r>
      <w:r w:rsidRPr="006B7BA8">
        <w:rPr>
          <w:lang w:val="en-US"/>
        </w:rPr>
        <w:t>22.858</w:t>
      </w:r>
      <w:r w:rsidR="00CB29FB">
        <w:rPr>
          <w:lang w:val="en-US"/>
        </w:rPr>
        <w:t> [6]</w:t>
      </w:r>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smart garage door, etc., which can connect to the eRG using non-3GPP access, e.g. WLAN, wireline</w:t>
      </w:r>
      <w:r w:rsidRPr="006B7BA8">
        <w:rPr>
          <w:lang w:val="en-US"/>
        </w:rPr>
        <w:t>.</w:t>
      </w:r>
    </w:p>
    <w:p w14:paraId="32DCA1B5" w14:textId="1CED7273"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r w:rsidR="00B42EA5">
        <w:rPr>
          <w:lang w:eastAsia="zh-CN"/>
        </w:rPr>
        <w:t xml:space="preserve">direct network connection </w:t>
      </w:r>
      <w:r w:rsidR="004A36DB" w:rsidRPr="000C263B">
        <w:rPr>
          <w:lang w:eastAsia="zh-CN"/>
        </w:rPr>
        <w:t xml:space="preserve">(case a) or direct </w:t>
      </w:r>
      <w:r w:rsidR="00B42EA5">
        <w:rPr>
          <w:lang w:eastAsia="zh-CN"/>
        </w:rPr>
        <w:t>device connection or PIN direct connection</w:t>
      </w:r>
      <w:r w:rsidR="004A36DB" w:rsidRPr="000C263B">
        <w:rPr>
          <w:lang w:eastAsia="zh-CN"/>
        </w:rPr>
        <w:t xml:space="preserve"> (</w:t>
      </w:r>
      <w:r w:rsidR="00B42EA5">
        <w:rPr>
          <w:lang w:eastAsia="zh-CN"/>
        </w:rPr>
        <w:t xml:space="preserve">case b and </w:t>
      </w:r>
      <w:r w:rsidR="004A36DB" w:rsidRPr="000C263B">
        <w:rPr>
          <w:lang w:eastAsia="zh-CN"/>
        </w:rPr>
        <w:t>case c) to access services pro</w:t>
      </w:r>
      <w:r w:rsidR="00F61892">
        <w:rPr>
          <w:lang w:eastAsia="zh-CN"/>
        </w:rPr>
        <w:t xml:space="preserve">vided by PIN </w:t>
      </w:r>
      <w:r w:rsidR="00B42EA5">
        <w:rPr>
          <w:lang w:eastAsia="zh-CN"/>
        </w:rPr>
        <w:t>Element</w:t>
      </w:r>
      <w:r w:rsidR="00F61892">
        <w:rPr>
          <w:lang w:eastAsia="zh-CN"/>
        </w:rPr>
        <w:t xml:space="preserve">. Each PIN </w:t>
      </w:r>
      <w:r w:rsidR="00B42EA5">
        <w:rPr>
          <w:lang w:eastAsia="zh-CN"/>
        </w:rPr>
        <w:t>Element</w:t>
      </w:r>
      <w:r w:rsidR="00B42EA5" w:rsidRPr="000C263B">
        <w:rPr>
          <w:lang w:eastAsia="zh-CN"/>
        </w:rPr>
        <w:t xml:space="preserve"> </w:t>
      </w:r>
      <w:r w:rsidR="004A36DB" w:rsidRPr="000C263B">
        <w:rPr>
          <w:lang w:eastAsia="zh-CN"/>
        </w:rPr>
        <w:t xml:space="preserve">may provide one or more </w:t>
      </w:r>
      <w:r w:rsidR="00F61892">
        <w:rPr>
          <w:lang w:eastAsia="zh-CN"/>
        </w:rPr>
        <w:t xml:space="preserve">services. For example, the PIN </w:t>
      </w:r>
      <w:r w:rsidR="00B42EA5">
        <w:rPr>
          <w:lang w:eastAsia="zh-CN"/>
        </w:rPr>
        <w:t>Element</w:t>
      </w:r>
      <w:r w:rsidR="00B42EA5" w:rsidRPr="000C263B">
        <w:rPr>
          <w:lang w:eastAsia="zh-CN"/>
        </w:rPr>
        <w:t xml:space="preserve"> </w:t>
      </w:r>
      <w:r w:rsidR="004A36DB" w:rsidRPr="000C263B">
        <w:rPr>
          <w:lang w:eastAsia="zh-CN"/>
        </w:rPr>
        <w:t xml:space="preserve">is a </w:t>
      </w:r>
      <w:r w:rsidR="00B42EA5">
        <w:rPr>
          <w:lang w:eastAsia="zh-CN"/>
        </w:rPr>
        <w:t xml:space="preserve">smart watch, earbuds, VR goggles, </w:t>
      </w:r>
      <w:r w:rsidR="004A36DB" w:rsidRPr="000C263B">
        <w:rPr>
          <w:lang w:eastAsia="zh-CN"/>
        </w:rPr>
        <w:t>media server, smart TV, smart video doorbell, etc., which provide one media service</w:t>
      </w:r>
      <w:r w:rsidR="00F61892">
        <w:rPr>
          <w:lang w:eastAsia="zh-CN"/>
        </w:rPr>
        <w:t xml:space="preserve">. For another example, the PIN </w:t>
      </w:r>
      <w:r w:rsidR="00B42EA5">
        <w:rPr>
          <w:lang w:eastAsia="zh-CN"/>
        </w:rPr>
        <w:t>Element</w:t>
      </w:r>
      <w:r w:rsidR="00B42EA5" w:rsidRPr="000C263B">
        <w:rPr>
          <w:lang w:eastAsia="zh-CN"/>
        </w:rPr>
        <w:t xml:space="preserve"> </w:t>
      </w:r>
      <w:r w:rsidR="004A36DB" w:rsidRPr="000C263B">
        <w:rPr>
          <w:lang w:eastAsia="zh-CN"/>
        </w:rPr>
        <w:t>is a NAS server which can provide multiple services, e.g. media service, web server service, live security cams services, etc.</w:t>
      </w:r>
    </w:p>
    <w:p w14:paraId="55346762" w14:textId="5C4C6DC8" w:rsidR="004A36DB" w:rsidRDefault="00B42EA5" w:rsidP="00376944">
      <w:pPr>
        <w:pStyle w:val="TH"/>
        <w:rPr>
          <w:sz w:val="22"/>
          <w:szCs w:val="22"/>
        </w:rPr>
      </w:pPr>
      <w:r w:rsidRPr="00DA0FEF">
        <w:object w:dxaOrig="14232" w:dyaOrig="5664" w14:anchorId="7B7902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4pt;height:180.95pt" o:ole="">
            <v:imagedata r:id="rId48" o:title=""/>
          </v:shape>
          <o:OLEObject Type="Embed" ProgID="Visio.Drawing.15" ShapeID="_x0000_i1025" DrawAspect="Content" ObjectID="_1685983290" r:id="rId49"/>
        </w:object>
      </w:r>
    </w:p>
    <w:p w14:paraId="566EF125" w14:textId="0F87F3F4"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r w:rsidR="00B42EA5">
        <w:rPr>
          <w:lang w:val="en-US"/>
        </w:rPr>
        <w:t>PIN Element (dash line is direct device connection or PIN direct connection; solid line is direct network connection)</w:t>
      </w:r>
    </w:p>
    <w:p w14:paraId="7925EA69" w14:textId="17F82A5F"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r w:rsidR="00B42EA5">
        <w:rPr>
          <w:lang w:eastAsia="zh-CN"/>
        </w:rPr>
        <w:t>Element</w:t>
      </w:r>
      <w:r w:rsidR="00B42EA5" w:rsidRPr="000C263B">
        <w:rPr>
          <w:lang w:eastAsia="zh-CN"/>
        </w:rPr>
        <w:t xml:space="preserve"> </w:t>
      </w:r>
      <w:r w:rsidR="004A36DB" w:rsidRPr="000C263B">
        <w:rPr>
          <w:lang w:eastAsia="zh-CN"/>
        </w:rPr>
        <w:t>which has connection with</w:t>
      </w:r>
      <w:r w:rsidR="00D22ABA">
        <w:rPr>
          <w:lang w:eastAsia="zh-CN"/>
        </w:rPr>
        <w:t xml:space="preserve"> </w:t>
      </w:r>
      <w:r w:rsidR="000F5AEA">
        <w:rPr>
          <w:lang w:eastAsia="zh-CN"/>
        </w:rPr>
        <w:t xml:space="preserve">PIN Element with Gateway Capability </w:t>
      </w:r>
      <w:r w:rsidR="004A36DB" w:rsidRPr="000C263B">
        <w:rPr>
          <w:lang w:eastAsia="zh-CN"/>
        </w:rPr>
        <w:t>via a non-3GPP access technologies, e.g. W</w:t>
      </w:r>
      <w:r w:rsidR="000F5AEA">
        <w:rPr>
          <w:lang w:eastAsia="zh-CN"/>
        </w:rPr>
        <w:t>LAN</w:t>
      </w:r>
      <w:r w:rsidR="004A36DB" w:rsidRPr="000C263B">
        <w:rPr>
          <w:lang w:eastAsia="zh-CN"/>
        </w:rPr>
        <w:t>, Bluetooth</w:t>
      </w:r>
      <w:r w:rsidR="000F5AEA">
        <w:rPr>
          <w:lang w:eastAsia="zh-CN"/>
        </w:rPr>
        <w:t>®</w:t>
      </w:r>
      <w:r w:rsidR="004A36DB" w:rsidRPr="000C263B">
        <w:rPr>
          <w:lang w:eastAsia="zh-CN"/>
        </w:rPr>
        <w:t>, etc.</w:t>
      </w:r>
    </w:p>
    <w:p w14:paraId="3E9EB368" w14:textId="31AF1A86" w:rsidR="004A36DB" w:rsidRPr="000C263B" w:rsidRDefault="004A36DB" w:rsidP="004A36DB">
      <w:pPr>
        <w:rPr>
          <w:lang w:eastAsia="zh-CN"/>
        </w:rPr>
      </w:pPr>
      <w:r w:rsidRPr="000C263B">
        <w:rPr>
          <w:lang w:eastAsia="zh-CN"/>
        </w:rPr>
        <w:t xml:space="preserve">Case (a): the user/UE is out of Home and uses </w:t>
      </w:r>
      <w:r w:rsidR="000F5AEA">
        <w:rPr>
          <w:lang w:eastAsia="zh-CN"/>
        </w:rPr>
        <w:t xml:space="preserve">authorised </w:t>
      </w:r>
      <w:r w:rsidRPr="000C263B">
        <w:rPr>
          <w:lang w:eastAsia="zh-CN"/>
        </w:rPr>
        <w:t xml:space="preserve">service A </w:t>
      </w:r>
      <w:r w:rsidR="0007447A">
        <w:rPr>
          <w:lang w:eastAsia="zh-CN"/>
        </w:rPr>
        <w:t xml:space="preserve">provided by a PIN </w:t>
      </w:r>
      <w:r w:rsidR="000F5AEA">
        <w:rPr>
          <w:lang w:eastAsia="zh-CN"/>
        </w:rPr>
        <w:t>Element</w:t>
      </w:r>
      <w:r w:rsidR="0007447A">
        <w:rPr>
          <w:lang w:eastAsia="zh-CN"/>
        </w:rPr>
        <w:t xml:space="preserve"> behind a </w:t>
      </w:r>
      <w:r w:rsidR="000F5AEA">
        <w:rPr>
          <w:lang w:eastAsia="zh-CN"/>
        </w:rPr>
        <w:t xml:space="preserve">PIN Element with Gateway Capability </w:t>
      </w:r>
      <w:r w:rsidR="0007447A">
        <w:rPr>
          <w:lang w:eastAsia="zh-CN"/>
        </w:rPr>
        <w:t>which relays traffic to and from</w:t>
      </w:r>
      <w:r w:rsidRPr="000C263B">
        <w:rPr>
          <w:lang w:eastAsia="zh-CN"/>
        </w:rPr>
        <w:t xml:space="preserve"> 5G network. </w:t>
      </w:r>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p>
    <w:p w14:paraId="695580F5" w14:textId="55DCDFB7"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r w:rsidR="00FA5799">
        <w:rPr>
          <w:lang w:eastAsia="zh-CN"/>
        </w:rPr>
        <w:t xml:space="preserve">Element </w:t>
      </w:r>
      <w:r w:rsidRPr="000C263B">
        <w:rPr>
          <w:lang w:eastAsia="zh-CN"/>
        </w:rPr>
        <w:t xml:space="preserve">is at home and uses </w:t>
      </w:r>
      <w:r w:rsidR="00FA5799">
        <w:rPr>
          <w:lang w:eastAsia="zh-CN"/>
        </w:rPr>
        <w:t xml:space="preserve">authorised </w:t>
      </w:r>
      <w:r w:rsidRPr="000C263B">
        <w:rPr>
          <w:lang w:eastAsia="zh-CN"/>
        </w:rPr>
        <w:t xml:space="preserve">service A </w:t>
      </w:r>
      <w:r w:rsidR="00FA5799">
        <w:rPr>
          <w:lang w:eastAsia="zh-CN"/>
        </w:rPr>
        <w:t xml:space="preserve">on the other PIN Element </w:t>
      </w:r>
      <w:r w:rsidRPr="000C263B">
        <w:rPr>
          <w:lang w:eastAsia="zh-CN"/>
        </w:rPr>
        <w:t>via</w:t>
      </w:r>
      <w:r w:rsidR="00D22ABA">
        <w:rPr>
          <w:lang w:eastAsia="zh-CN"/>
        </w:rPr>
        <w:t xml:space="preserve"> </w:t>
      </w:r>
      <w:r w:rsidR="00FA5799">
        <w:rPr>
          <w:lang w:eastAsia="zh-CN"/>
        </w:rPr>
        <w:t xml:space="preserve">PIN Element with Gateway Capability </w:t>
      </w:r>
      <w:r w:rsidRPr="000C263B">
        <w:rPr>
          <w:lang w:eastAsia="zh-CN"/>
        </w:rPr>
        <w:t xml:space="preserve">which supports </w:t>
      </w:r>
      <w:r w:rsidR="00FA5799">
        <w:rPr>
          <w:lang w:eastAsia="zh-CN"/>
        </w:rPr>
        <w:t xml:space="preserve">relay </w:t>
      </w:r>
      <w:r w:rsidRPr="000C263B">
        <w:rPr>
          <w:lang w:eastAsia="zh-CN"/>
        </w:rPr>
        <w:t>communication between two PIN</w:t>
      </w:r>
      <w:r w:rsidR="00FA5799">
        <w:rPr>
          <w:lang w:eastAsia="zh-CN"/>
        </w:rPr>
        <w:t xml:space="preserve"> Element</w:t>
      </w:r>
      <w:r w:rsidRPr="000C263B">
        <w:rPr>
          <w:lang w:eastAsia="zh-CN"/>
        </w:rPr>
        <w:t xml:space="preserve">s. </w:t>
      </w:r>
      <w:r w:rsidR="00FA5799">
        <w:rPr>
          <w:lang w:eastAsia="zh-CN"/>
        </w:rPr>
        <w:t>The UE and the PIN Element connect to PIN Element with Gateway Capability using direct device connection or PIN direct connections. One or more PIN Elements can connect to the PIN Element with Gateway Capability.</w:t>
      </w:r>
    </w:p>
    <w:p w14:paraId="10413197" w14:textId="44213700"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r w:rsidR="00FA5799">
        <w:rPr>
          <w:lang w:eastAsia="zh-CN"/>
        </w:rPr>
        <w:t>PIN Element</w:t>
      </w:r>
      <w:r w:rsidR="0007447A">
        <w:rPr>
          <w:lang w:eastAsia="zh-CN"/>
        </w:rPr>
        <w:t xml:space="preserve"> </w:t>
      </w:r>
      <w:r w:rsidRPr="000C263B">
        <w:rPr>
          <w:lang w:eastAsia="zh-CN"/>
        </w:rPr>
        <w:t xml:space="preserve">is at home and uses </w:t>
      </w:r>
      <w:r w:rsidR="00FA5799">
        <w:rPr>
          <w:lang w:eastAsia="zh-CN"/>
        </w:rPr>
        <w:t xml:space="preserve">authorised </w:t>
      </w:r>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r w:rsidR="00FA5799">
        <w:rPr>
          <w:lang w:eastAsia="zh-CN"/>
        </w:rPr>
        <w:t>Element</w:t>
      </w:r>
      <w:r w:rsidRPr="000C263B">
        <w:rPr>
          <w:lang w:eastAsia="zh-CN"/>
        </w:rPr>
        <w:t xml:space="preserve"> </w:t>
      </w:r>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p>
    <w:p w14:paraId="29B500B0" w14:textId="20248415"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r w:rsidR="00FA5799">
        <w:rPr>
          <w:lang w:eastAsia="zh-CN"/>
        </w:rPr>
        <w:t>Elements</w:t>
      </w:r>
      <w:r w:rsidR="00FA5799" w:rsidRPr="000C263B">
        <w:rPr>
          <w:lang w:eastAsia="zh-CN"/>
        </w:rPr>
        <w:t xml:space="preserve"> </w:t>
      </w:r>
      <w:r w:rsidRPr="000C263B">
        <w:rPr>
          <w:lang w:eastAsia="zh-CN"/>
        </w:rPr>
        <w:t>and services, it is important that the 5G network can enable suppor</w:t>
      </w:r>
      <w:r w:rsidR="00F61892">
        <w:rPr>
          <w:lang w:eastAsia="zh-CN"/>
        </w:rPr>
        <w:t xml:space="preserve">ts of secure access to the PIN </w:t>
      </w:r>
      <w:r w:rsidR="00FA5799">
        <w:rPr>
          <w:lang w:eastAsia="zh-CN"/>
        </w:rPr>
        <w:t>Elements</w:t>
      </w:r>
      <w:r w:rsidR="00FA5799" w:rsidRPr="000C263B">
        <w:rPr>
          <w:lang w:eastAsia="zh-CN"/>
        </w:rPr>
        <w:t xml:space="preserve"> </w:t>
      </w:r>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F14ACAF" w:rsidR="004A36DB" w:rsidRPr="000C263B" w:rsidRDefault="004A36DB" w:rsidP="004A36DB">
      <w:pPr>
        <w:rPr>
          <w:lang w:eastAsia="zh-CN"/>
        </w:rPr>
      </w:pPr>
      <w:r w:rsidRPr="000C263B">
        <w:rPr>
          <w:lang w:eastAsia="zh-CN"/>
        </w:rPr>
        <w:t xml:space="preserve">In the context of PIN (personal IoT network), a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r w:rsidR="00FA5799">
        <w:rPr>
          <w:lang w:eastAsia="zh-CN"/>
        </w:rPr>
        <w:t>Element</w:t>
      </w:r>
      <w:r w:rsidR="00FA5799" w:rsidRPr="000C263B">
        <w:rPr>
          <w:lang w:eastAsia="zh-CN"/>
        </w:rPr>
        <w:t xml:space="preserve"> </w:t>
      </w:r>
      <w:r w:rsidRPr="000C263B">
        <w:rPr>
          <w:lang w:eastAsia="zh-CN"/>
        </w:rPr>
        <w:t xml:space="preserve">behind a </w:t>
      </w:r>
      <w:r w:rsidR="00FA5799">
        <w:rPr>
          <w:lang w:eastAsia="zh-CN"/>
        </w:rPr>
        <w:t>PIN Element with Gateway Capability</w:t>
      </w:r>
      <w:r w:rsidRPr="000C263B">
        <w:rPr>
          <w:lang w:eastAsia="zh-CN"/>
        </w:rPr>
        <w:t>.</w:t>
      </w:r>
    </w:p>
    <w:p w14:paraId="693B6685" w14:textId="47317E2E" w:rsidR="004A36DB" w:rsidRPr="000C263B" w:rsidRDefault="004A36DB" w:rsidP="004A36DB">
      <w:pPr>
        <w:rPr>
          <w:lang w:eastAsia="zh-CN"/>
        </w:rPr>
      </w:pPr>
      <w:r w:rsidRPr="000C263B">
        <w:rPr>
          <w:lang w:eastAsia="zh-CN"/>
        </w:rPr>
        <w:t xml:space="preserve">The following service aspects for </w:t>
      </w:r>
      <w:r w:rsidR="00FA5799">
        <w:rPr>
          <w:lang w:eastAsia="zh-CN"/>
        </w:rPr>
        <w:t xml:space="preserve">IoT device and </w:t>
      </w:r>
      <w:r w:rsidRPr="000C263B">
        <w:rPr>
          <w:lang w:eastAsia="zh-CN"/>
        </w:rPr>
        <w:t xml:space="preserve">non-3GPP device </w:t>
      </w:r>
      <w:r w:rsidR="00FA5799">
        <w:rPr>
          <w:lang w:eastAsia="zh-CN"/>
        </w:rPr>
        <w:t xml:space="preserve">as PIN Element </w:t>
      </w:r>
      <w:r w:rsidRPr="000C263B">
        <w:rPr>
          <w:lang w:eastAsia="zh-CN"/>
        </w:rPr>
        <w:t xml:space="preserve">connected to the </w:t>
      </w:r>
      <w:r w:rsidR="00FA5799">
        <w:rPr>
          <w:lang w:eastAsia="zh-CN"/>
        </w:rPr>
        <w:t xml:space="preserve">5G </w:t>
      </w:r>
      <w:r w:rsidRPr="000C263B">
        <w:rPr>
          <w:lang w:eastAsia="zh-CN"/>
        </w:rPr>
        <w:t xml:space="preserve">network via a </w:t>
      </w:r>
      <w:r w:rsidR="00FA5799">
        <w:rPr>
          <w:lang w:eastAsia="zh-CN"/>
        </w:rPr>
        <w:t>PIN Element with Gateway Capability</w:t>
      </w:r>
      <w:r w:rsidRPr="000C263B">
        <w:rPr>
          <w:lang w:eastAsia="zh-CN"/>
        </w:rPr>
        <w:t xml:space="preserve">, needs to be considered: </w:t>
      </w:r>
    </w:p>
    <w:p w14:paraId="26D8E1EC" w14:textId="50C284ED" w:rsidR="004A36DB" w:rsidRPr="000C263B" w:rsidRDefault="004A36DB" w:rsidP="004A36DB">
      <w:pPr>
        <w:pStyle w:val="B1"/>
        <w:rPr>
          <w:lang w:eastAsia="ko-KR"/>
        </w:rPr>
      </w:pPr>
      <w:r w:rsidRPr="000C263B">
        <w:rPr>
          <w:lang w:eastAsia="ko-KR"/>
        </w:rPr>
        <w:t>-</w:t>
      </w:r>
      <w:r w:rsidRPr="000C263B">
        <w:rPr>
          <w:lang w:eastAsia="ko-KR"/>
        </w:rPr>
        <w:tab/>
        <w:t>User Identi</w:t>
      </w:r>
      <w:r w:rsidR="00FA5799">
        <w:rPr>
          <w:lang w:eastAsia="ko-KR"/>
        </w:rPr>
        <w:t>ty</w:t>
      </w:r>
      <w:r w:rsidRPr="000C263B">
        <w:rPr>
          <w:lang w:eastAsia="ko-KR"/>
        </w:rPr>
        <w:t xml:space="preserve"> and user authentication</w:t>
      </w:r>
      <w:r w:rsidR="00D52D7A">
        <w:rPr>
          <w:lang w:eastAsia="ko-KR"/>
        </w:rPr>
        <w:t>;</w:t>
      </w:r>
    </w:p>
    <w:p w14:paraId="695FD9E6" w14:textId="03BB75A9" w:rsidR="004A36DB" w:rsidRPr="004B2EED" w:rsidRDefault="004A36DB" w:rsidP="004A36DB">
      <w:pPr>
        <w:pStyle w:val="B2"/>
      </w:pPr>
      <w:r w:rsidRPr="004B2EED">
        <w:t>1.</w:t>
      </w:r>
      <w:r w:rsidRPr="004B2EED">
        <w:tab/>
        <w:t xml:space="preserve">User </w:t>
      </w:r>
      <w:r w:rsidRPr="00C558D4">
        <w:t>Identi</w:t>
      </w:r>
      <w:r w:rsidR="00FA5799">
        <w:t>ty</w:t>
      </w:r>
      <w:r w:rsidR="00F61892">
        <w:t xml:space="preserve"> of </w:t>
      </w:r>
      <w:r w:rsidR="00FA5799">
        <w:t xml:space="preserve">PIN Element or application running on </w:t>
      </w:r>
      <w:r w:rsidR="00F61892">
        <w:t xml:space="preserve">PIN </w:t>
      </w:r>
      <w:r w:rsidR="00FA5799">
        <w:t>Element</w:t>
      </w:r>
      <w:r w:rsidR="00D52D7A">
        <w:t>;</w:t>
      </w:r>
    </w:p>
    <w:p w14:paraId="1D372B1E" w14:textId="7A0C9616" w:rsidR="004A36DB" w:rsidRPr="004B2EED" w:rsidRDefault="004A36DB" w:rsidP="004A36DB">
      <w:pPr>
        <w:pStyle w:val="B2"/>
      </w:pPr>
      <w:r w:rsidRPr="004B2EED">
        <w:t>2.</w:t>
      </w:r>
      <w:r w:rsidRPr="004B2EED">
        <w:tab/>
        <w:t xml:space="preserve">The </w:t>
      </w:r>
      <w:r w:rsidRPr="00C558D4">
        <w:t>authentication</w:t>
      </w:r>
      <w:r w:rsidRPr="004B2EED">
        <w:t xml:space="preserve"> </w:t>
      </w:r>
      <w:r w:rsidR="00FA5799">
        <w:t xml:space="preserve">of User Identity or application running on the </w:t>
      </w:r>
      <w:r w:rsidR="00F61892">
        <w:t xml:space="preserve">PIN </w:t>
      </w:r>
      <w:r w:rsidR="00FA5799">
        <w:t>Element</w:t>
      </w:r>
      <w:r w:rsidR="00D52D7A">
        <w:t>;</w:t>
      </w:r>
    </w:p>
    <w:p w14:paraId="687DDA37" w14:textId="1B865930" w:rsidR="004A36DB" w:rsidRPr="000C263B" w:rsidRDefault="004A36DB" w:rsidP="004A36DB">
      <w:pPr>
        <w:pStyle w:val="B1"/>
        <w:rPr>
          <w:lang w:eastAsia="ko-KR"/>
        </w:rPr>
      </w:pPr>
      <w:r w:rsidRPr="000C263B">
        <w:rPr>
          <w:lang w:eastAsia="ko-KR"/>
        </w:rPr>
        <w:t>-</w:t>
      </w:r>
      <w:r w:rsidRPr="000C263B">
        <w:rPr>
          <w:lang w:eastAsia="ko-KR"/>
        </w:rPr>
        <w:tab/>
        <w:t>Acce</w:t>
      </w:r>
      <w:r w:rsidR="00F61892">
        <w:rPr>
          <w:lang w:eastAsia="ko-KR"/>
        </w:rPr>
        <w:t xml:space="preserve">ss to </w:t>
      </w:r>
      <w:r w:rsidR="00FA5799">
        <w:rPr>
          <w:lang w:eastAsia="ko-KR"/>
        </w:rPr>
        <w:t>PIN Element or its application running on the</w:t>
      </w:r>
      <w:r w:rsidR="00F61892">
        <w:rPr>
          <w:lang w:eastAsia="ko-KR"/>
        </w:rPr>
        <w:t xml:space="preserve"> PIN </w:t>
      </w:r>
      <w:r w:rsidR="00FA5799">
        <w:rPr>
          <w:lang w:eastAsia="ko-KR"/>
        </w:rPr>
        <w:t>Element</w:t>
      </w:r>
      <w:r w:rsidR="00D52D7A">
        <w:rPr>
          <w:lang w:eastAsia="ko-KR"/>
        </w:rPr>
        <w:t>;</w:t>
      </w:r>
    </w:p>
    <w:p w14:paraId="3F295249" w14:textId="3790C086"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r w:rsidR="00FA5799">
        <w:rPr>
          <w:lang w:eastAsia="ko-KR"/>
        </w:rPr>
        <w:t>PIN Element or its applications</w:t>
      </w:r>
      <w:r w:rsidR="00F61892">
        <w:rPr>
          <w:lang w:eastAsia="ko-KR"/>
        </w:rPr>
        <w:t xml:space="preserve"> provided by an PIN </w:t>
      </w:r>
      <w:r w:rsidR="00FA5799">
        <w:rPr>
          <w:lang w:eastAsia="ko-KR"/>
        </w:rPr>
        <w:t>Element</w:t>
      </w:r>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57" w:name="_Toc49943801"/>
      <w:bookmarkStart w:id="158" w:name="_Toc72506592"/>
      <w:bookmarkStart w:id="159" w:name="_Toc74151683"/>
      <w:r w:rsidRPr="004817C5">
        <w:lastRenderedPageBreak/>
        <w:t>5.5</w:t>
      </w:r>
      <w:r w:rsidR="004A36DB" w:rsidRPr="00AC1E9D">
        <w:t>.2</w:t>
      </w:r>
      <w:r w:rsidR="004A36DB" w:rsidRPr="00AC1E9D">
        <w:tab/>
        <w:t>Pre-conditions</w:t>
      </w:r>
      <w:bookmarkEnd w:id="157"/>
      <w:bookmarkEnd w:id="158"/>
      <w:bookmarkEnd w:id="159"/>
    </w:p>
    <w:p w14:paraId="786D239C" w14:textId="4F6BDD9D"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adopts civilian identities and lives at suburbs for a normal life to hide their superheroes identities. To ensure secure communication for the Incr</w:t>
      </w:r>
      <w:r w:rsidR="0089007F">
        <w:rPr>
          <w:lang w:eastAsia="zh-CN"/>
        </w:rPr>
        <w:t>u</w:t>
      </w:r>
      <w:r w:rsidRPr="000C263B">
        <w:rPr>
          <w:lang w:eastAsia="zh-CN"/>
        </w:rPr>
        <w:t>edible fa</w:t>
      </w:r>
      <w:r w:rsidR="00F61892">
        <w:rPr>
          <w:lang w:eastAsia="zh-CN"/>
        </w:rPr>
        <w:t xml:space="preserve">mily accessing services of PIN </w:t>
      </w:r>
      <w:r w:rsidR="00FA5799">
        <w:rPr>
          <w:lang w:eastAsia="zh-CN"/>
        </w:rPr>
        <w:t>Elements</w:t>
      </w:r>
      <w:r w:rsidR="00FA5799" w:rsidRPr="000C263B">
        <w:rPr>
          <w:lang w:eastAsia="zh-CN"/>
        </w:rPr>
        <w:t xml:space="preserve"> </w:t>
      </w:r>
      <w:r w:rsidRPr="000C263B">
        <w:rPr>
          <w:lang w:eastAsia="zh-CN"/>
        </w:rPr>
        <w:t>from anywhere in the world, Mr. Incr</w:t>
      </w:r>
      <w:r w:rsidR="0089007F">
        <w:rPr>
          <w:lang w:eastAsia="zh-CN"/>
        </w:rPr>
        <w:t>u</w:t>
      </w:r>
      <w:r w:rsidRPr="000C263B">
        <w:rPr>
          <w:lang w:eastAsia="zh-CN"/>
        </w:rPr>
        <w:t xml:space="preserve">edible sets up many </w:t>
      </w:r>
      <w:r w:rsidR="00FA5799">
        <w:rPr>
          <w:lang w:eastAsia="zh-CN"/>
        </w:rPr>
        <w:t>PIN Elements</w:t>
      </w:r>
      <w:r w:rsidR="00D22ABA">
        <w:rPr>
          <w:lang w:eastAsia="zh-CN"/>
        </w:rPr>
        <w:t xml:space="preserve"> </w:t>
      </w:r>
      <w:r w:rsidRPr="000C263B">
        <w:rPr>
          <w:lang w:eastAsia="zh-CN"/>
        </w:rPr>
        <w:t xml:space="preserve">and subscribes to a reliable network operator’s services, which can </w:t>
      </w:r>
      <w:r w:rsidR="00FA5799">
        <w:rPr>
          <w:lang w:eastAsia="zh-CN"/>
        </w:rPr>
        <w:t xml:space="preserve">act as User Identity provider and </w:t>
      </w:r>
      <w:r w:rsidRPr="000C263B">
        <w:rPr>
          <w:lang w:eastAsia="zh-CN"/>
        </w:rPr>
        <w:t>pr</w:t>
      </w:r>
      <w:r w:rsidR="00F61892">
        <w:rPr>
          <w:lang w:eastAsia="zh-CN"/>
        </w:rPr>
        <w:t xml:space="preserve">ovide secure access to his PIN </w:t>
      </w:r>
      <w:r w:rsidR="00FA5799">
        <w:rPr>
          <w:lang w:eastAsia="zh-CN"/>
        </w:rPr>
        <w:t>Elements</w:t>
      </w:r>
      <w:r w:rsidR="00FA5799" w:rsidRPr="000C263B">
        <w:rPr>
          <w:lang w:eastAsia="zh-CN"/>
        </w:rPr>
        <w:t xml:space="preserve"> </w:t>
      </w:r>
      <w:r w:rsidRPr="000C263B">
        <w:rPr>
          <w:lang w:eastAsia="zh-CN"/>
        </w:rPr>
        <w:t>and the applications runn</w:t>
      </w:r>
      <w:r w:rsidR="00F61892">
        <w:rPr>
          <w:lang w:eastAsia="zh-CN"/>
        </w:rPr>
        <w:t xml:space="preserve">ing on or connected to the PIN </w:t>
      </w:r>
      <w:r w:rsidR="00FA5799">
        <w:rPr>
          <w:lang w:eastAsia="zh-CN"/>
        </w:rPr>
        <w:t>Element</w:t>
      </w:r>
      <w:r w:rsidR="00FA5799" w:rsidRPr="000C263B">
        <w:rPr>
          <w:lang w:eastAsia="zh-CN"/>
        </w:rPr>
        <w:t xml:space="preserve"> </w:t>
      </w:r>
      <w:r w:rsidRPr="000C263B">
        <w:rPr>
          <w:lang w:eastAsia="zh-CN"/>
        </w:rPr>
        <w:t xml:space="preserve">behind the </w:t>
      </w:r>
      <w:r w:rsidR="00FA5799">
        <w:rPr>
          <w:lang w:eastAsia="zh-CN"/>
        </w:rPr>
        <w:t>PIN Element with Gateway Capability</w:t>
      </w:r>
      <w:r w:rsidRPr="000C263B">
        <w:rPr>
          <w:lang w:eastAsia="zh-CN"/>
        </w:rPr>
        <w:t xml:space="preserve">, for all UEs of his family, including smartphones, tablets. </w:t>
      </w:r>
    </w:p>
    <w:p w14:paraId="0DFC21D8" w14:textId="02201AC0" w:rsidR="004A36DB" w:rsidRPr="00AC1E9D" w:rsidRDefault="004817C5" w:rsidP="00AC1E9D">
      <w:pPr>
        <w:pStyle w:val="Heading3"/>
      </w:pPr>
      <w:bookmarkStart w:id="160" w:name="_Toc49943802"/>
      <w:bookmarkStart w:id="161" w:name="_Toc72506593"/>
      <w:bookmarkStart w:id="162" w:name="_Toc74151684"/>
      <w:r w:rsidRPr="004817C5">
        <w:t>5.5</w:t>
      </w:r>
      <w:r w:rsidR="004A36DB" w:rsidRPr="00AC1E9D">
        <w:t>.3</w:t>
      </w:r>
      <w:r w:rsidR="004A36DB" w:rsidRPr="00AC1E9D">
        <w:tab/>
        <w:t>Service Flows</w:t>
      </w:r>
      <w:bookmarkEnd w:id="160"/>
      <w:bookmarkEnd w:id="161"/>
      <w:bookmarkEnd w:id="162"/>
    </w:p>
    <w:p w14:paraId="1CAB0CD9" w14:textId="77777777" w:rsidR="004A36DB" w:rsidRPr="004B2EED" w:rsidRDefault="004A36DB" w:rsidP="004A36DB">
      <w:pPr>
        <w:rPr>
          <w:b/>
          <w:lang w:eastAsia="zh-CN"/>
        </w:rPr>
      </w:pPr>
      <w:r w:rsidRPr="004B2EED">
        <w:rPr>
          <w:b/>
          <w:lang w:eastAsia="zh-CN"/>
        </w:rPr>
        <w:t>Step1: [Users configuration]</w:t>
      </w:r>
    </w:p>
    <w:p w14:paraId="6918AF34" w14:textId="2AD73CEE" w:rsidR="004A36DB" w:rsidRPr="000C263B" w:rsidRDefault="004A36DB" w:rsidP="004A36DB">
      <w:pPr>
        <w:rPr>
          <w:lang w:eastAsia="zh-CN"/>
        </w:rPr>
      </w:pPr>
      <w:r w:rsidRPr="000C263B">
        <w:rPr>
          <w:lang w:eastAsia="zh-CN"/>
        </w:rPr>
        <w:t>Mr. Incr</w:t>
      </w:r>
      <w:r w:rsidR="0089007F">
        <w:rPr>
          <w:lang w:eastAsia="zh-CN"/>
        </w:rPr>
        <w:t>u</w:t>
      </w:r>
      <w:r w:rsidRPr="000C263B">
        <w:rPr>
          <w:lang w:eastAsia="zh-CN"/>
        </w:rPr>
        <w:t>edible, signs in his account at operator’s network that provides 5G connectivity services for all UE</w:t>
      </w:r>
      <w:r w:rsidR="000855C8">
        <w:rPr>
          <w:lang w:eastAsia="zh-CN"/>
        </w:rPr>
        <w:t>s of his family</w:t>
      </w:r>
      <w:r w:rsidRPr="000C263B">
        <w:rPr>
          <w:lang w:eastAsia="zh-CN"/>
        </w:rPr>
        <w:t xml:space="preserve">. In his account, there are two listed subscriptions with gateway capabilities, including one smartphone </w:t>
      </w:r>
      <w:r w:rsidR="000855C8">
        <w:rPr>
          <w:lang w:eastAsia="zh-CN"/>
        </w:rPr>
        <w:t xml:space="preserve">, i.e. a UE as PIN Element with Gateway Capability, </w:t>
      </w:r>
      <w:r w:rsidRPr="000C263B">
        <w:rPr>
          <w:lang w:eastAsia="zh-CN"/>
        </w:rPr>
        <w:t xml:space="preserve">and one </w:t>
      </w:r>
      <w:r w:rsidR="0007447A">
        <w:rPr>
          <w:lang w:eastAsia="zh-CN"/>
        </w:rPr>
        <w:t>e</w:t>
      </w:r>
      <w:r w:rsidRPr="000C263B">
        <w:rPr>
          <w:lang w:eastAsia="zh-CN"/>
        </w:rPr>
        <w:t>RG. In Mr. Incr</w:t>
      </w:r>
      <w:r w:rsidR="0089007F">
        <w:rPr>
          <w:lang w:eastAsia="zh-CN"/>
        </w:rPr>
        <w:t>u</w:t>
      </w:r>
      <w:r w:rsidRPr="000C263B">
        <w:rPr>
          <w:lang w:eastAsia="zh-CN"/>
        </w:rPr>
        <w:t>edible’s account, he can create Users with User Iden</w:t>
      </w:r>
      <w:r w:rsidR="00F61892">
        <w:rPr>
          <w:lang w:eastAsia="zh-CN"/>
        </w:rPr>
        <w:t xml:space="preserve">tities for family members, PIN </w:t>
      </w:r>
      <w:r w:rsidR="000855C8">
        <w:rPr>
          <w:lang w:eastAsia="zh-CN"/>
        </w:rPr>
        <w:t>Elements</w:t>
      </w:r>
      <w:r w:rsidRPr="000C263B">
        <w:rPr>
          <w:lang w:eastAsia="zh-CN"/>
        </w:rPr>
        <w:t>, a</w:t>
      </w:r>
      <w:r w:rsidR="00F61892">
        <w:rPr>
          <w:lang w:eastAsia="zh-CN"/>
        </w:rPr>
        <w:t xml:space="preserve">nd services provided by PIN </w:t>
      </w:r>
      <w:r w:rsidR="000855C8">
        <w:rPr>
          <w:lang w:eastAsia="zh-CN"/>
        </w:rPr>
        <w:t>Elements</w:t>
      </w:r>
      <w:r w:rsidRPr="000C263B">
        <w:rPr>
          <w:lang w:eastAsia="zh-CN"/>
        </w:rPr>
        <w:t xml:space="preserve">. </w:t>
      </w:r>
    </w:p>
    <w:p w14:paraId="73065DF1" w14:textId="3CC379F9" w:rsidR="004A36DB" w:rsidRPr="000C263B" w:rsidRDefault="004A36DB" w:rsidP="004A36DB">
      <w:pPr>
        <w:rPr>
          <w:lang w:eastAsia="zh-CN"/>
        </w:rPr>
      </w:pPr>
      <w:r w:rsidRPr="000C263B">
        <w:rPr>
          <w:lang w:eastAsia="zh-CN"/>
        </w:rPr>
        <w:t>Furthe</w:t>
      </w:r>
      <w:r w:rsidR="00F61892">
        <w:rPr>
          <w:lang w:eastAsia="zh-CN"/>
        </w:rPr>
        <w:t xml:space="preserve">r, for each service of the PIN </w:t>
      </w:r>
      <w:r w:rsidR="000855C8">
        <w:rPr>
          <w:lang w:eastAsia="zh-CN"/>
        </w:rPr>
        <w:t>Element</w:t>
      </w:r>
      <w:r w:rsidR="000855C8" w:rsidRPr="000C263B">
        <w:rPr>
          <w:lang w:eastAsia="zh-CN"/>
        </w:rPr>
        <w:t xml:space="preserve"> </w:t>
      </w:r>
      <w:r w:rsidRPr="000C263B">
        <w:rPr>
          <w:lang w:eastAsia="zh-CN"/>
        </w:rPr>
        <w:t xml:space="preserve">behind a </w:t>
      </w:r>
      <w:r w:rsidR="000855C8">
        <w:rPr>
          <w:lang w:eastAsia="zh-CN"/>
        </w:rPr>
        <w:t>PIN Element with Gateway Capability</w:t>
      </w:r>
      <w:r w:rsidRPr="000C263B">
        <w:rPr>
          <w:lang w:eastAsia="zh-CN"/>
        </w:rPr>
        <w:t>, Mr. Incr</w:t>
      </w:r>
      <w:r w:rsidR="0089007F">
        <w:rPr>
          <w:lang w:eastAsia="zh-CN"/>
        </w:rPr>
        <w:t>u</w:t>
      </w:r>
      <w:r w:rsidRPr="000C263B">
        <w:rPr>
          <w:lang w:eastAsia="zh-CN"/>
        </w:rPr>
        <w:t xml:space="preserve">edible configures User Profiles, e.g. via scanning the QR code of the </w:t>
      </w:r>
      <w:r w:rsidR="000855C8">
        <w:rPr>
          <w:lang w:eastAsia="zh-CN"/>
        </w:rPr>
        <w:t>PIN Element</w:t>
      </w:r>
      <w:r w:rsidR="000855C8" w:rsidRPr="000C263B">
        <w:rPr>
          <w:lang w:eastAsia="zh-CN"/>
        </w:rPr>
        <w:t xml:space="preserve"> </w:t>
      </w:r>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92BF180"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r w:rsidR="000855C8">
        <w:rPr>
          <w:lang w:eastAsia="ko-KR"/>
        </w:rPr>
        <w:t xml:space="preserve">PIN Element or application running on </w:t>
      </w:r>
      <w:r w:rsidRPr="000C263B">
        <w:rPr>
          <w:lang w:eastAsia="ko-KR"/>
        </w:rPr>
        <w:t xml:space="preserve">the PIN </w:t>
      </w:r>
      <w:r w:rsidR="000855C8">
        <w:rPr>
          <w:lang w:eastAsia="ko-KR"/>
        </w:rPr>
        <w:t>Element</w:t>
      </w:r>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59FB208B" w:rsidR="004A36DB" w:rsidRPr="004B2EED" w:rsidRDefault="004A36DB" w:rsidP="004A36DB">
      <w:pPr>
        <w:rPr>
          <w:b/>
          <w:bCs/>
          <w:i/>
          <w:sz w:val="22"/>
          <w:szCs w:val="22"/>
        </w:rPr>
      </w:pPr>
      <w:r w:rsidRPr="004B2EED">
        <w:rPr>
          <w:b/>
          <w:lang w:eastAsia="zh-CN"/>
        </w:rPr>
        <w:t xml:space="preserve">Step2: [Registration of PIN </w:t>
      </w:r>
      <w:r w:rsidR="000855C8">
        <w:rPr>
          <w:b/>
          <w:lang w:eastAsia="zh-CN"/>
        </w:rPr>
        <w:t>Element</w:t>
      </w:r>
      <w:r w:rsidR="000855C8" w:rsidRPr="004B2EED">
        <w:rPr>
          <w:b/>
          <w:lang w:eastAsia="zh-CN"/>
        </w:rPr>
        <w:t xml:space="preserve"> </w:t>
      </w:r>
      <w:r w:rsidRPr="004B2EED">
        <w:rPr>
          <w:b/>
          <w:lang w:eastAsia="zh-CN"/>
        </w:rPr>
        <w:t>and Update of User Profiles for services</w:t>
      </w:r>
      <w:r w:rsidR="0007447A">
        <w:rPr>
          <w:b/>
          <w:lang w:eastAsia="zh-CN"/>
        </w:rPr>
        <w:t xml:space="preserve"> provided by the PIN </w:t>
      </w:r>
      <w:r w:rsidR="000855C8">
        <w:rPr>
          <w:b/>
          <w:lang w:eastAsia="zh-CN"/>
        </w:rPr>
        <w:t>Element</w:t>
      </w:r>
      <w:r w:rsidRPr="004B2EED">
        <w:rPr>
          <w:b/>
          <w:lang w:eastAsia="zh-CN"/>
        </w:rPr>
        <w:t>]</w:t>
      </w:r>
    </w:p>
    <w:p w14:paraId="0E5FF389" w14:textId="0F268C79" w:rsidR="004A36DB" w:rsidRPr="004B2EED" w:rsidRDefault="00F61892" w:rsidP="004A36DB">
      <w:pPr>
        <w:rPr>
          <w:lang w:eastAsia="zh-CN"/>
        </w:rPr>
      </w:pPr>
      <w:r>
        <w:rPr>
          <w:lang w:eastAsia="zh-CN"/>
        </w:rPr>
        <w:t xml:space="preserve">(2a): When an PIN </w:t>
      </w:r>
      <w:r w:rsidR="000855C8">
        <w:rPr>
          <w:lang w:eastAsia="zh-CN"/>
        </w:rPr>
        <w:t>Element</w:t>
      </w:r>
      <w:r w:rsidR="000855C8" w:rsidRPr="004B2EED">
        <w:rPr>
          <w:lang w:eastAsia="zh-CN"/>
        </w:rPr>
        <w:t xml:space="preserve"> </w:t>
      </w:r>
      <w:r w:rsidR="004A36DB" w:rsidRPr="004B2EED">
        <w:rPr>
          <w:lang w:eastAsia="zh-CN"/>
        </w:rPr>
        <w:t xml:space="preserve">is turned on, the </w:t>
      </w:r>
      <w:r w:rsidR="000855C8">
        <w:rPr>
          <w:lang w:eastAsia="zh-CN"/>
        </w:rPr>
        <w:t>PIN Element with Gateway Capability</w:t>
      </w:r>
      <w:r w:rsidR="000855C8" w:rsidRPr="004B2EED">
        <w:rPr>
          <w:lang w:eastAsia="zh-CN"/>
        </w:rPr>
        <w:t xml:space="preserve"> </w:t>
      </w:r>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r w:rsidR="000855C8">
        <w:rPr>
          <w:lang w:eastAsia="zh-CN"/>
        </w:rPr>
        <w:t xml:space="preserve">PIN Element with gateway Capability </w:t>
      </w:r>
      <w:r>
        <w:rPr>
          <w:lang w:eastAsia="zh-CN"/>
        </w:rPr>
        <w:t xml:space="preserve">determines if the PIN </w:t>
      </w:r>
      <w:r w:rsidR="000855C8">
        <w:rPr>
          <w:lang w:eastAsia="zh-CN"/>
        </w:rPr>
        <w:t>Element</w:t>
      </w:r>
      <w:r w:rsidR="000855C8" w:rsidRPr="004B2EED">
        <w:rPr>
          <w:lang w:eastAsia="zh-CN"/>
        </w:rPr>
        <w:t xml:space="preserve"> </w:t>
      </w:r>
      <w:r w:rsidR="004A36DB" w:rsidRPr="004B2EED">
        <w:rPr>
          <w:lang w:eastAsia="zh-CN"/>
        </w:rPr>
        <w:t xml:space="preserve">is an authorized User identified by a User Identity indicated in its UE configuration. </w:t>
      </w:r>
    </w:p>
    <w:p w14:paraId="120E7CEE" w14:textId="6C6BF763" w:rsidR="004A36DB" w:rsidRPr="004B2EED" w:rsidRDefault="004A36DB" w:rsidP="004A36DB">
      <w:pPr>
        <w:rPr>
          <w:lang w:eastAsia="zh-CN"/>
        </w:rPr>
      </w:pPr>
      <w:r w:rsidRPr="004B2EED">
        <w:rPr>
          <w:lang w:eastAsia="zh-CN"/>
        </w:rPr>
        <w:t xml:space="preserve">(2b): The serving network of the </w:t>
      </w:r>
      <w:r w:rsidR="000855C8">
        <w:rPr>
          <w:lang w:eastAsia="zh-CN"/>
        </w:rPr>
        <w:t>PIN Element with gateway Capability</w:t>
      </w:r>
      <w:r w:rsidRPr="004B2EED">
        <w:rPr>
          <w:lang w:eastAsia="zh-CN"/>
        </w:rPr>
        <w:t xml:space="preserve"> authenti</w:t>
      </w:r>
      <w:r w:rsidR="00F61892">
        <w:rPr>
          <w:lang w:eastAsia="zh-CN"/>
        </w:rPr>
        <w:t xml:space="preserve">cates User Identity of the PIN </w:t>
      </w:r>
      <w:r w:rsidR="000855C8">
        <w:rPr>
          <w:lang w:eastAsia="zh-CN"/>
        </w:rPr>
        <w:t>Element</w:t>
      </w:r>
      <w:r w:rsidR="000855C8" w:rsidRPr="004B2EED">
        <w:rPr>
          <w:lang w:eastAsia="zh-CN"/>
        </w:rPr>
        <w:t xml:space="preserve"> </w:t>
      </w:r>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r w:rsidR="000855C8">
        <w:rPr>
          <w:lang w:eastAsia="zh-CN"/>
        </w:rPr>
        <w:t>Element</w:t>
      </w:r>
      <w:r w:rsidRPr="0007447A">
        <w:rPr>
          <w:lang w:eastAsia="zh-CN"/>
        </w:rPr>
        <w:t xml:space="preserve">. </w:t>
      </w:r>
      <w:r w:rsidRPr="004B2EED">
        <w:rPr>
          <w:lang w:eastAsia="zh-CN"/>
        </w:rPr>
        <w:t xml:space="preserve">In return, the network responds the </w:t>
      </w:r>
      <w:r w:rsidR="000855C8">
        <w:rPr>
          <w:lang w:eastAsia="zh-CN"/>
        </w:rPr>
        <w:t>PIN Element with gateway Capability</w:t>
      </w:r>
      <w:r w:rsidRPr="004B2EED">
        <w:rPr>
          <w:lang w:eastAsia="zh-CN"/>
        </w:rPr>
        <w:t xml:space="preserve"> with the authentication result and updated User Profiles of the registered services.</w:t>
      </w:r>
    </w:p>
    <w:p w14:paraId="50DB65BD" w14:textId="5B4C8441" w:rsidR="004A36DB" w:rsidRPr="004B2EED" w:rsidRDefault="004A36DB" w:rsidP="004A36DB">
      <w:pPr>
        <w:rPr>
          <w:lang w:eastAsia="zh-CN"/>
        </w:rPr>
      </w:pPr>
      <w:r w:rsidRPr="004B2EED">
        <w:rPr>
          <w:lang w:eastAsia="zh-CN"/>
        </w:rPr>
        <w:t xml:space="preserve">(2c): The serving network of the </w:t>
      </w:r>
      <w:r w:rsidR="000855C8">
        <w:rPr>
          <w:lang w:eastAsia="zh-CN"/>
        </w:rPr>
        <w:t>PIN Element with gateway Capability</w:t>
      </w:r>
      <w:r w:rsidR="000855C8" w:rsidDel="000855C8">
        <w:rPr>
          <w:lang w:eastAsia="zh-CN"/>
        </w:rPr>
        <w:t xml:space="preserve"> </w:t>
      </w:r>
      <w:r w:rsidRPr="004B2EED">
        <w:rPr>
          <w:lang w:eastAsia="zh-CN"/>
        </w:rPr>
        <w:t xml:space="preserve">further provides updated User Profiles of the services to 5G subscriber’s HPLMN. The HPLMN of </w:t>
      </w:r>
      <w:r w:rsidR="000855C8">
        <w:rPr>
          <w:lang w:eastAsia="zh-CN"/>
        </w:rPr>
        <w:t>PIN Element with gateway Capability</w:t>
      </w:r>
      <w:r w:rsidRPr="004B2EED">
        <w:rPr>
          <w:lang w:eastAsia="zh-CN"/>
        </w:rPr>
        <w:t xml:space="preserve"> updates its stored User Profiles of all impacted Users. </w:t>
      </w:r>
    </w:p>
    <w:p w14:paraId="0BDAF51B" w14:textId="7527F41A"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r w:rsidR="000855C8">
        <w:rPr>
          <w:lang w:eastAsia="zh-CN"/>
        </w:rPr>
        <w:t>PIN Element with gateway Capability</w:t>
      </w:r>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2C9753D8"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Mr. Incr</w:t>
      </w:r>
      <w:r w:rsidR="0089007F">
        <w:rPr>
          <w:lang w:eastAsia="zh-CN"/>
        </w:rPr>
        <w:t>u</w:t>
      </w:r>
      <w:r w:rsidRPr="000C263B">
        <w:rPr>
          <w:lang w:eastAsia="zh-CN"/>
        </w:rPr>
        <w:t>edible</w:t>
      </w:r>
      <w:r>
        <w:rPr>
          <w:lang w:eastAsia="zh-CN"/>
        </w:rPr>
        <w:t>’s</w:t>
      </w:r>
      <w:r w:rsidRPr="000C263B">
        <w:rPr>
          <w:lang w:eastAsia="zh-CN"/>
        </w:rPr>
        <w:t xml:space="preserve"> daughter as an authorized user (</w:t>
      </w:r>
      <w:r w:rsidR="00F61892">
        <w:rPr>
          <w:lang w:eastAsia="zh-CN"/>
        </w:rPr>
        <w:t xml:space="preserve">User) of the service </w:t>
      </w:r>
      <w:r w:rsidR="007002ED">
        <w:rPr>
          <w:lang w:eastAsia="zh-CN"/>
        </w:rPr>
        <w:t>provided by</w:t>
      </w:r>
      <w:r w:rsidR="00F61892">
        <w:rPr>
          <w:lang w:eastAsia="zh-CN"/>
        </w:rPr>
        <w:t xml:space="preserve"> a PIN </w:t>
      </w:r>
      <w:r w:rsidR="007002ED">
        <w:rPr>
          <w:lang w:eastAsia="zh-CN"/>
        </w:rPr>
        <w:t>Element</w:t>
      </w:r>
      <w:r w:rsidRPr="000C263B">
        <w:rPr>
          <w:lang w:eastAsia="zh-CN"/>
        </w:rPr>
        <w:t>, would like to use the authorized UE to access a reg</w:t>
      </w:r>
      <w:r w:rsidR="00F61892">
        <w:rPr>
          <w:lang w:eastAsia="zh-CN"/>
        </w:rPr>
        <w:t xml:space="preserve">istered application-A of a PIN </w:t>
      </w:r>
      <w:r w:rsidR="007002ED">
        <w:rPr>
          <w:lang w:eastAsia="zh-CN"/>
        </w:rPr>
        <w:t>Element</w:t>
      </w:r>
      <w:r w:rsidR="007002ED" w:rsidRPr="000C263B">
        <w:rPr>
          <w:lang w:eastAsia="zh-CN"/>
        </w:rPr>
        <w:t xml:space="preserve"> </w:t>
      </w:r>
      <w:r w:rsidRPr="000C263B">
        <w:rPr>
          <w:lang w:eastAsia="zh-CN"/>
        </w:rPr>
        <w:t xml:space="preserve">behind a </w:t>
      </w:r>
      <w:r w:rsidR="007002ED">
        <w:rPr>
          <w:lang w:eastAsia="zh-CN"/>
        </w:rPr>
        <w:t>PIN Element with gateway Capability</w:t>
      </w:r>
      <w:r w:rsidRPr="000C263B">
        <w:rPr>
          <w:lang w:eastAsia="zh-CN"/>
        </w:rPr>
        <w:t xml:space="preserve">. </w:t>
      </w:r>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p>
    <w:p w14:paraId="2DE63EF9" w14:textId="265173D8" w:rsidR="004A36DB" w:rsidRPr="000C263B" w:rsidRDefault="004A36DB" w:rsidP="004A36DB">
      <w:pPr>
        <w:pStyle w:val="B1"/>
        <w:rPr>
          <w:lang w:eastAsia="ko-KR"/>
        </w:rPr>
      </w:pPr>
      <w:r w:rsidRPr="000C263B">
        <w:rPr>
          <w:lang w:eastAsia="ko-KR"/>
        </w:rPr>
        <w:lastRenderedPageBreak/>
        <w:t>-</w:t>
      </w:r>
      <w:r w:rsidRPr="000C263B">
        <w:rPr>
          <w:lang w:eastAsia="ko-KR"/>
        </w:rPr>
        <w:tab/>
        <w:t xml:space="preserve">Case (a): When </w:t>
      </w:r>
      <w:r w:rsidR="0007447A">
        <w:rPr>
          <w:lang w:eastAsia="ko-KR"/>
        </w:rPr>
        <w:t>Violet</w:t>
      </w:r>
      <w:r w:rsidR="007002ED">
        <w:rPr>
          <w:lang w:eastAsia="ko-KR"/>
        </w:rPr>
        <w:t>a</w:t>
      </w:r>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r w:rsidR="007002ED">
        <w:rPr>
          <w:lang w:eastAsia="ko-KR"/>
        </w:rPr>
        <w:t>5G network</w:t>
      </w:r>
      <w:r w:rsidR="007002ED" w:rsidRPr="000C263B">
        <w:rPr>
          <w:lang w:eastAsia="ko-KR"/>
        </w:rPr>
        <w:t xml:space="preserve"> </w:t>
      </w:r>
      <w:r w:rsidR="007002ED">
        <w:rPr>
          <w:lang w:eastAsia="ko-KR"/>
        </w:rPr>
        <w:t>connects</w:t>
      </w:r>
      <w:r w:rsidRPr="000C263B">
        <w:rPr>
          <w:lang w:eastAsia="ko-KR"/>
        </w:rPr>
        <w:t xml:space="preserve"> the UE to </w:t>
      </w:r>
      <w:r w:rsidR="00F61892">
        <w:rPr>
          <w:lang w:eastAsia="ko-KR"/>
        </w:rPr>
        <w:t xml:space="preserve">the PIN </w:t>
      </w:r>
      <w:r w:rsidR="007002ED">
        <w:rPr>
          <w:lang w:eastAsia="ko-KR"/>
        </w:rPr>
        <w:t>Element</w:t>
      </w:r>
      <w:r w:rsidRPr="000C263B">
        <w:rPr>
          <w:lang w:eastAsia="ko-KR"/>
        </w:rPr>
        <w:t xml:space="preserve"> behind the </w:t>
      </w:r>
      <w:r w:rsidR="007002ED">
        <w:rPr>
          <w:lang w:eastAsia="zh-CN"/>
        </w:rPr>
        <w:t>PIN Element with gateway Capability</w:t>
      </w:r>
      <w:r w:rsidRPr="000C263B">
        <w:rPr>
          <w:lang w:eastAsia="ko-KR"/>
        </w:rPr>
        <w:t>.</w:t>
      </w:r>
    </w:p>
    <w:p w14:paraId="750AA56E" w14:textId="08E441E8"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r w:rsidR="007002ED">
        <w:rPr>
          <w:lang w:eastAsia="ko-KR"/>
        </w:rPr>
        <w:t>a</w:t>
      </w:r>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r w:rsidR="007002ED">
        <w:rPr>
          <w:lang w:eastAsia="zh-CN"/>
        </w:rPr>
        <w:t>PIN Element with gateway Capability</w:t>
      </w:r>
      <w:r w:rsidRPr="000C263B">
        <w:rPr>
          <w:lang w:eastAsia="ko-KR"/>
        </w:rPr>
        <w:t xml:space="preserve"> discovers and co</w:t>
      </w:r>
      <w:r w:rsidR="00F61892">
        <w:rPr>
          <w:lang w:eastAsia="ko-KR"/>
        </w:rPr>
        <w:t xml:space="preserve">nnects the UE acting as an PIN </w:t>
      </w:r>
      <w:r w:rsidR="007002ED">
        <w:rPr>
          <w:lang w:eastAsia="ko-KR"/>
        </w:rPr>
        <w:t>Element</w:t>
      </w:r>
      <w:r w:rsidR="007002ED" w:rsidRPr="000C263B">
        <w:rPr>
          <w:lang w:eastAsia="ko-KR"/>
        </w:rPr>
        <w:t xml:space="preserve"> </w:t>
      </w:r>
      <w:r w:rsidRPr="000C263B">
        <w:rPr>
          <w:lang w:eastAsia="ko-KR"/>
        </w:rPr>
        <w:t xml:space="preserve">and using </w:t>
      </w:r>
      <w:r w:rsidR="007002ED">
        <w:rPr>
          <w:lang w:eastAsia="ko-KR"/>
        </w:rPr>
        <w:t>PIN</w:t>
      </w:r>
      <w:r w:rsidR="007002ED" w:rsidRPr="000C263B">
        <w:rPr>
          <w:lang w:eastAsia="ko-KR"/>
        </w:rPr>
        <w:t xml:space="preserve"> </w:t>
      </w:r>
      <w:r w:rsidRPr="000C263B">
        <w:rPr>
          <w:lang w:eastAsia="ko-KR"/>
        </w:rPr>
        <w:t xml:space="preserve">direct </w:t>
      </w:r>
      <w:r w:rsidR="007002ED">
        <w:rPr>
          <w:lang w:eastAsia="ko-KR"/>
        </w:rPr>
        <w:t>connection or direct device connection</w:t>
      </w:r>
      <w:r w:rsidRPr="000C263B">
        <w:rPr>
          <w:lang w:eastAsia="ko-KR"/>
        </w:rPr>
        <w:t xml:space="preserve"> based on stored UE policies 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evice directly via a non-3GPP access technologies, e.g. Bluetooth, WiFi, or via 3GPP direct communication, instead of via indirect communication over 5RG, based on stored UE policies of the UE or user preferences.</w:t>
      </w:r>
    </w:p>
    <w:p w14:paraId="2E331A7A" w14:textId="41B70753" w:rsidR="004A36DB" w:rsidRPr="000C263B" w:rsidRDefault="004A36DB" w:rsidP="004A36DB">
      <w:pPr>
        <w:rPr>
          <w:lang w:eastAsia="zh-CN"/>
        </w:rPr>
      </w:pPr>
      <w:r w:rsidRPr="000C263B">
        <w:rPr>
          <w:lang w:eastAsia="zh-CN"/>
        </w:rPr>
        <w:t xml:space="preserve">(3b): Based on stored User Profiles of the PIN </w:t>
      </w:r>
      <w:r w:rsidR="005C7DF7">
        <w:rPr>
          <w:lang w:eastAsia="zh-CN"/>
        </w:rPr>
        <w:t>Element</w:t>
      </w:r>
      <w:r w:rsidR="005C7DF7" w:rsidRPr="000C263B">
        <w:rPr>
          <w:lang w:eastAsia="zh-CN"/>
        </w:rPr>
        <w:t xml:space="preserve"> </w:t>
      </w:r>
      <w:r w:rsidRPr="000C263B">
        <w:rPr>
          <w:lang w:eastAsia="zh-CN"/>
        </w:rPr>
        <w:t>with</w:t>
      </w:r>
      <w:r w:rsidR="00197990">
        <w:rPr>
          <w:lang w:eastAsia="zh-CN"/>
        </w:rPr>
        <w:t xml:space="preserve"> authorised</w:t>
      </w:r>
      <w:r w:rsidRPr="000C263B">
        <w:rPr>
          <w:lang w:eastAsia="zh-CN"/>
        </w:rPr>
        <w:t xml:space="preserve"> Users, the </w:t>
      </w:r>
      <w:r w:rsidR="00197990">
        <w:rPr>
          <w:lang w:eastAsia="zh-CN"/>
        </w:rPr>
        <w:t>PIN Element with gateway Capability</w:t>
      </w:r>
      <w:r w:rsidRPr="000C263B">
        <w:rPr>
          <w:lang w:eastAsia="zh-CN"/>
        </w:rPr>
        <w:t xml:space="preserve"> can determine whether to ac</w:t>
      </w:r>
      <w:r w:rsidR="00F61892">
        <w:rPr>
          <w:lang w:eastAsia="zh-CN"/>
        </w:rPr>
        <w:t xml:space="preserve">cept access request of the PIN </w:t>
      </w:r>
      <w:r w:rsidR="00197990">
        <w:rPr>
          <w:lang w:eastAsia="zh-CN"/>
        </w:rPr>
        <w:t>Element</w:t>
      </w:r>
      <w:r w:rsidR="00197990" w:rsidRPr="000C263B">
        <w:rPr>
          <w:lang w:eastAsia="zh-CN"/>
        </w:rPr>
        <w:t xml:space="preserve"> </w:t>
      </w:r>
      <w:r w:rsidRPr="000C263B">
        <w:rPr>
          <w:lang w:eastAsia="zh-CN"/>
        </w:rPr>
        <w:t>from the User</w:t>
      </w:r>
      <w:r w:rsidR="00197990">
        <w:rPr>
          <w:lang w:eastAsia="zh-CN"/>
        </w:rPr>
        <w:t>/UE</w:t>
      </w:r>
      <w:r w:rsidRPr="000C263B">
        <w:rPr>
          <w:lang w:eastAsia="zh-CN"/>
        </w:rPr>
        <w:t xml:space="preserve">. </w:t>
      </w:r>
    </w:p>
    <w:p w14:paraId="798B7F8D" w14:textId="284E2C78" w:rsidR="004A36DB" w:rsidRPr="000C263B" w:rsidRDefault="004A36DB" w:rsidP="004A36DB">
      <w:pPr>
        <w:rPr>
          <w:lang w:eastAsia="zh-CN"/>
        </w:rPr>
      </w:pPr>
      <w:r w:rsidRPr="000C263B">
        <w:rPr>
          <w:lang w:eastAsia="zh-CN"/>
        </w:rPr>
        <w:t xml:space="preserve">(3c): The </w:t>
      </w:r>
      <w:r w:rsidR="00197990">
        <w:rPr>
          <w:lang w:eastAsia="zh-CN"/>
        </w:rPr>
        <w:t>PIN Element with gateway Capability</w:t>
      </w:r>
      <w:r w:rsidRPr="000C263B">
        <w:rPr>
          <w:lang w:eastAsia="zh-CN"/>
        </w:rPr>
        <w:t xml:space="preserve"> can further perform user authentication of the application-A based on the security polices and credentials in stored User Profiles of the application-A.</w:t>
      </w:r>
      <w:r w:rsidR="00197990">
        <w:rPr>
          <w:lang w:eastAsia="zh-CN"/>
        </w:rPr>
        <w:t xml:space="preserve"> If the application-A is configured to apply user authentication by the 5G system, the PIN Element with Gateway Capability requests user authentication for the application-A by the 5G system.</w:t>
      </w:r>
    </w:p>
    <w:p w14:paraId="77A93E21" w14:textId="4C84137A" w:rsidR="004A36DB" w:rsidRPr="000C263B" w:rsidRDefault="004A36DB" w:rsidP="004A36DB">
      <w:pPr>
        <w:rPr>
          <w:lang w:eastAsia="zh-CN"/>
        </w:rPr>
      </w:pPr>
      <w:r w:rsidRPr="000C263B">
        <w:rPr>
          <w:lang w:eastAsia="zh-CN"/>
        </w:rPr>
        <w:t xml:space="preserve">(3d): The </w:t>
      </w:r>
      <w:r w:rsidR="00197990">
        <w:rPr>
          <w:lang w:eastAsia="zh-CN"/>
        </w:rPr>
        <w:t>PIN Element with gateway Capability</w:t>
      </w:r>
      <w:r w:rsidRPr="000C263B">
        <w:rPr>
          <w:lang w:eastAsia="zh-CN"/>
        </w:rPr>
        <w:t xml:space="preserve"> forwards the ser</w:t>
      </w:r>
      <w:r w:rsidR="00F61892">
        <w:rPr>
          <w:lang w:eastAsia="zh-CN"/>
        </w:rPr>
        <w:t xml:space="preserve">vice access request to the PIN </w:t>
      </w:r>
      <w:r w:rsidR="00197990">
        <w:rPr>
          <w:lang w:eastAsia="zh-CN"/>
        </w:rPr>
        <w:t>Element</w:t>
      </w:r>
      <w:r w:rsidR="00197990" w:rsidRPr="000C263B">
        <w:rPr>
          <w:lang w:eastAsia="zh-CN"/>
        </w:rPr>
        <w:t xml:space="preserve"> </w:t>
      </w:r>
      <w:r w:rsidRPr="000C263B">
        <w:rPr>
          <w:lang w:eastAsia="zh-CN"/>
        </w:rPr>
        <w:t xml:space="preserve">only if the user authentication is successful. Otherwise, the </w:t>
      </w:r>
      <w:r w:rsidR="00197990">
        <w:rPr>
          <w:lang w:eastAsia="zh-CN"/>
        </w:rPr>
        <w:t>PIN Element with gateway Capability</w:t>
      </w:r>
      <w:r w:rsidRPr="000C263B">
        <w:rPr>
          <w:lang w:eastAsia="zh-CN"/>
        </w:rPr>
        <w:t xml:space="preserve"> rejects the request for service access.</w:t>
      </w:r>
    </w:p>
    <w:p w14:paraId="32C16635" w14:textId="2E740E68" w:rsidR="004A36DB" w:rsidRPr="000C263B" w:rsidRDefault="004A36DB" w:rsidP="004A36DB">
      <w:pPr>
        <w:rPr>
          <w:lang w:eastAsia="zh-CN"/>
        </w:rPr>
      </w:pPr>
      <w:r w:rsidRPr="000C263B">
        <w:rPr>
          <w:lang w:eastAsia="zh-CN"/>
        </w:rPr>
        <w:t xml:space="preserve">(3e): The </w:t>
      </w:r>
      <w:r w:rsidR="00197990">
        <w:rPr>
          <w:lang w:eastAsia="zh-CN"/>
        </w:rPr>
        <w:t>PIN Element with gateway Capability</w:t>
      </w:r>
      <w:r w:rsidRPr="000C263B">
        <w:rPr>
          <w:lang w:eastAsia="zh-CN"/>
        </w:rPr>
        <w:t>starts to forwa</w:t>
      </w:r>
      <w:r w:rsidR="00F61892">
        <w:rPr>
          <w:lang w:eastAsia="zh-CN"/>
        </w:rPr>
        <w:t xml:space="preserve">rd the traffic </w:t>
      </w:r>
      <w:r w:rsidR="00197990">
        <w:rPr>
          <w:lang w:eastAsia="zh-CN"/>
        </w:rPr>
        <w:t xml:space="preserve">to/from </w:t>
      </w:r>
      <w:r w:rsidR="00F61892">
        <w:rPr>
          <w:lang w:eastAsia="zh-CN"/>
        </w:rPr>
        <w:t xml:space="preserve">the PIN </w:t>
      </w:r>
      <w:r w:rsidR="00197990">
        <w:rPr>
          <w:lang w:eastAsia="zh-CN"/>
        </w:rPr>
        <w:t>Elements</w:t>
      </w:r>
      <w:r w:rsidRPr="000C263B">
        <w:rPr>
          <w:lang w:eastAsia="zh-CN"/>
        </w:rPr>
        <w:t xml:space="preserve">. </w:t>
      </w:r>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92DB2A7"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r w:rsidR="00197990">
        <w:rPr>
          <w:lang w:eastAsia="ko-KR"/>
        </w:rPr>
        <w:t xml:space="preserve">e.g. </w:t>
      </w:r>
      <w:r w:rsidR="00F61892">
        <w:rPr>
          <w:lang w:eastAsia="ko-KR"/>
        </w:rPr>
        <w:t xml:space="preserve">PIN </w:t>
      </w:r>
      <w:r w:rsidR="00197990">
        <w:rPr>
          <w:lang w:eastAsia="ko-KR"/>
        </w:rPr>
        <w:t>Element</w:t>
      </w:r>
      <w:r w:rsidRPr="000C263B">
        <w:rPr>
          <w:lang w:eastAsia="ko-KR"/>
        </w:rPr>
        <w:t xml:space="preserve">, UE, </w:t>
      </w:r>
      <w:r w:rsidR="00197990">
        <w:rPr>
          <w:lang w:eastAsia="zh-CN"/>
        </w:rPr>
        <w:t>PIN Element with gateway Capability</w:t>
      </w:r>
      <w:r w:rsidRPr="000C263B">
        <w:rPr>
          <w:lang w:eastAsia="ko-KR"/>
        </w:rPr>
        <w:t>)</w:t>
      </w:r>
      <w:r w:rsidR="00D52D7A">
        <w:rPr>
          <w:lang w:eastAsia="ko-KR"/>
        </w:rPr>
        <w:t>;</w:t>
      </w:r>
    </w:p>
    <w:p w14:paraId="45CBAAE8" w14:textId="092B81D2" w:rsidR="004A36DB" w:rsidRPr="000C263B" w:rsidRDefault="004A36DB" w:rsidP="004A36DB">
      <w:pPr>
        <w:pStyle w:val="B1"/>
        <w:rPr>
          <w:lang w:eastAsia="ko-KR"/>
        </w:rPr>
      </w:pPr>
      <w:r w:rsidRPr="000C263B">
        <w:rPr>
          <w:lang w:eastAsia="ko-KR"/>
        </w:rPr>
        <w:t>-</w:t>
      </w:r>
      <w:r w:rsidRPr="000C263B">
        <w:rPr>
          <w:lang w:eastAsia="ko-KR"/>
        </w:rPr>
        <w:tab/>
        <w:t>communication methods (</w:t>
      </w:r>
      <w:r w:rsidR="00197990">
        <w:rPr>
          <w:lang w:eastAsia="ko-KR"/>
        </w:rPr>
        <w:t>e.g. direction network connection, direct device connection, PIN direct connection</w:t>
      </w:r>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63" w:name="_Toc49943803"/>
      <w:bookmarkStart w:id="164" w:name="_Toc72506594"/>
      <w:bookmarkStart w:id="165" w:name="_Toc74151685"/>
      <w:r w:rsidRPr="004817C5">
        <w:t>5.5</w:t>
      </w:r>
      <w:r w:rsidR="004A36DB" w:rsidRPr="00AC1E9D">
        <w:t>.4</w:t>
      </w:r>
      <w:r w:rsidR="004A36DB" w:rsidRPr="00AC1E9D">
        <w:tab/>
        <w:t>Post-conditions</w:t>
      </w:r>
      <w:bookmarkEnd w:id="163"/>
      <w:bookmarkEnd w:id="164"/>
      <w:bookmarkEnd w:id="165"/>
    </w:p>
    <w:p w14:paraId="21854C4F" w14:textId="61F91A06"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can safely live with hidden superheroes identities by securely ac</w:t>
      </w:r>
      <w:r w:rsidR="00F61892">
        <w:rPr>
          <w:lang w:eastAsia="zh-CN"/>
        </w:rPr>
        <w:t xml:space="preserve">cessing application of the PIN </w:t>
      </w:r>
      <w:r w:rsidR="00197990">
        <w:rPr>
          <w:lang w:eastAsia="zh-CN"/>
        </w:rPr>
        <w:t>Elements</w:t>
      </w:r>
      <w:r w:rsidR="00197990" w:rsidRPr="000C263B">
        <w:rPr>
          <w:lang w:eastAsia="zh-CN"/>
        </w:rPr>
        <w:t xml:space="preserve"> </w:t>
      </w:r>
      <w:r w:rsidRPr="000C263B">
        <w:rPr>
          <w:lang w:eastAsia="zh-CN"/>
        </w:rPr>
        <w:t>from anywhere in the world without compro</w:t>
      </w:r>
      <w:r w:rsidR="00F61892">
        <w:rPr>
          <w:lang w:eastAsia="zh-CN"/>
        </w:rPr>
        <w:t xml:space="preserve">mising the security of the PIN </w:t>
      </w:r>
      <w:r w:rsidR="00197990">
        <w:rPr>
          <w:lang w:eastAsia="zh-CN"/>
        </w:rPr>
        <w:t>Elements</w:t>
      </w:r>
      <w:r w:rsidRPr="000C263B">
        <w:rPr>
          <w:lang w:eastAsia="zh-CN"/>
        </w:rPr>
        <w:t xml:space="preserve">/services at home. </w:t>
      </w:r>
    </w:p>
    <w:p w14:paraId="11CD2534" w14:textId="429E1F4A" w:rsidR="004A36DB" w:rsidRPr="00AC1E9D" w:rsidRDefault="004817C5" w:rsidP="00AC1E9D">
      <w:pPr>
        <w:pStyle w:val="Heading3"/>
      </w:pPr>
      <w:bookmarkStart w:id="166" w:name="_Toc49943804"/>
      <w:bookmarkStart w:id="167" w:name="_Toc72506595"/>
      <w:bookmarkStart w:id="168" w:name="_Toc74151686"/>
      <w:r w:rsidRPr="004817C5">
        <w:t>5.5</w:t>
      </w:r>
      <w:r w:rsidR="004A36DB" w:rsidRPr="00AC1E9D">
        <w:t>.5</w:t>
      </w:r>
      <w:r w:rsidR="004A36DB" w:rsidRPr="00AC1E9D">
        <w:tab/>
        <w:t>Existing features partly or fully covering the use case functionality</w:t>
      </w:r>
      <w:bookmarkEnd w:id="166"/>
      <w:bookmarkEnd w:id="167"/>
      <w:bookmarkEnd w:id="168"/>
    </w:p>
    <w:p w14:paraId="0618FFB4" w14:textId="79CA6256" w:rsidR="004A36DB" w:rsidRPr="000C263B" w:rsidRDefault="004A36DB" w:rsidP="004A36DB">
      <w:pPr>
        <w:rPr>
          <w:lang w:eastAsia="zh-CN"/>
        </w:rPr>
      </w:pPr>
      <w:r w:rsidRPr="000C263B">
        <w:rPr>
          <w:lang w:eastAsia="zh-CN"/>
        </w:rPr>
        <w:t>Referring to 3GPP TS</w:t>
      </w:r>
      <w:r w:rsidR="00066B19">
        <w:rPr>
          <w:lang w:eastAsia="zh-CN"/>
        </w:rPr>
        <w:t> </w:t>
      </w:r>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lastRenderedPageBreak/>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rFonts w:eastAsia="Times New Roman"/>
        </w:rPr>
      </w:pPr>
      <w:r>
        <w:t>-</w:t>
      </w:r>
      <w:r>
        <w:tab/>
      </w:r>
      <w:r w:rsidRPr="000C263B">
        <w:rPr>
          <w:rFonts w:eastAsia="Times New Roman"/>
        </w:rPr>
        <w:t>User Identity specific network resources (e.g., network slice).</w:t>
      </w:r>
    </w:p>
    <w:p w14:paraId="0FF74178" w14:textId="2C685636" w:rsidR="00197990" w:rsidRDefault="00197990" w:rsidP="00197990">
      <w:r>
        <w:t xml:space="preserve">The following service requirement in </w:t>
      </w:r>
      <w:r w:rsidR="00CB2C2C">
        <w:t>3GPP </w:t>
      </w:r>
      <w:r>
        <w:t>TS</w:t>
      </w:r>
      <w:r w:rsidR="00066B19">
        <w:t> </w:t>
      </w:r>
      <w:r>
        <w:t>22.101</w:t>
      </w:r>
      <w:r w:rsidR="00CB2C2C">
        <w:t> [3]</w:t>
      </w:r>
      <w:r w:rsidR="00066B19">
        <w:t> </w:t>
      </w:r>
      <w:r>
        <w:t>clause 26a provide the principle for user centric identifiers and authentication by the 3GPP system:</w:t>
      </w:r>
    </w:p>
    <w:p w14:paraId="1B974CBF" w14:textId="42169EAA" w:rsidR="00197990" w:rsidRDefault="00197990" w:rsidP="00197990">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36C10ADE" w14:textId="6476AC3F" w:rsidR="00197990" w:rsidRPr="000C263B" w:rsidRDefault="00197990" w:rsidP="00EA6F36">
      <w:pPr>
        <w:rPr>
          <w:rFonts w:eastAsia="Times New Roman"/>
        </w:rPr>
      </w:pPr>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p>
    <w:p w14:paraId="40CFDD66" w14:textId="6AA10324" w:rsidR="004A36DB" w:rsidRPr="00AC1E9D" w:rsidRDefault="004817C5" w:rsidP="00AC1E9D">
      <w:pPr>
        <w:pStyle w:val="Heading3"/>
      </w:pPr>
      <w:bookmarkStart w:id="169" w:name="_Toc49943805"/>
      <w:bookmarkStart w:id="170" w:name="_Toc72506596"/>
      <w:bookmarkStart w:id="171" w:name="_Toc74151687"/>
      <w:r w:rsidRPr="004817C5">
        <w:t>5.5</w:t>
      </w:r>
      <w:r w:rsidR="004A36DB" w:rsidRPr="00AC1E9D">
        <w:t>.6</w:t>
      </w:r>
      <w:r w:rsidR="004A36DB" w:rsidRPr="00AC1E9D">
        <w:tab/>
        <w:t>Potential New Requirements needed to support the use case</w:t>
      </w:r>
      <w:bookmarkEnd w:id="169"/>
      <w:bookmarkEnd w:id="170"/>
      <w:bookmarkEnd w:id="171"/>
    </w:p>
    <w:p w14:paraId="016D7916" w14:textId="373785E4"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r w:rsidR="00197990">
        <w:rPr>
          <w:lang w:eastAsia="zh-CN"/>
        </w:rPr>
        <w:t xml:space="preserve">system </w:t>
      </w:r>
      <w:r w:rsidR="00F61892">
        <w:rPr>
          <w:lang w:eastAsia="zh-CN"/>
        </w:rPr>
        <w:t xml:space="preserve">shall support </w:t>
      </w:r>
      <w:r w:rsidR="00197990">
        <w:rPr>
          <w:lang w:eastAsia="zh-CN"/>
        </w:rPr>
        <w:t xml:space="preserve">secure mechanisms </w:t>
      </w:r>
      <w:r w:rsidR="00F61892">
        <w:rPr>
          <w:lang w:eastAsia="zh-CN"/>
        </w:rPr>
        <w:t>for</w:t>
      </w:r>
      <w:r w:rsidRPr="000C263B">
        <w:rPr>
          <w:lang w:eastAsia="zh-CN"/>
        </w:rPr>
        <w:t xml:space="preserve"> </w:t>
      </w:r>
      <w:r w:rsidR="00197990">
        <w:rPr>
          <w:lang w:eastAsia="zh-CN"/>
        </w:rPr>
        <w:t xml:space="preserve">a PIN Element using direct PIN connection or via PIN Element with Gateway Capability </w:t>
      </w:r>
      <w:r w:rsidRPr="000C263B">
        <w:rPr>
          <w:lang w:eastAsia="zh-CN"/>
        </w:rPr>
        <w:t xml:space="preserve">to </w:t>
      </w:r>
      <w:r w:rsidR="00197990">
        <w:rPr>
          <w:lang w:eastAsia="zh-CN"/>
        </w:rPr>
        <w:t>access and communicate with another PIN Element</w:t>
      </w:r>
      <w:r w:rsidRPr="000C263B">
        <w:rPr>
          <w:lang w:eastAsia="zh-CN"/>
        </w:rPr>
        <w:t xml:space="preserve"> </w:t>
      </w:r>
      <w:r w:rsidR="00197990">
        <w:rPr>
          <w:lang w:eastAsia="zh-CN"/>
        </w:rPr>
        <w:t>for a PIN</w:t>
      </w:r>
      <w:r w:rsidRPr="000C263B">
        <w:rPr>
          <w:lang w:eastAsia="zh-CN"/>
        </w:rPr>
        <w:t xml:space="preserve">. </w:t>
      </w:r>
    </w:p>
    <w:p w14:paraId="5C76B897" w14:textId="64320750" w:rsidR="0075000C" w:rsidRPr="000C263B" w:rsidRDefault="0075000C" w:rsidP="0075000C">
      <w:pPr>
        <w:pStyle w:val="EditorsNote"/>
        <w:rPr>
          <w:lang w:val="en-US"/>
        </w:rPr>
      </w:pPr>
      <w:r w:rsidRPr="002E3904">
        <w:rPr>
          <w:lang w:val="en-US"/>
        </w:rPr>
        <w:t xml:space="preserve">Editor's Note: evolved residential gateway (eRG)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r w:rsidR="008716C1">
        <w:rPr>
          <w:lang w:val="en-US"/>
        </w:rPr>
        <w:t>both</w:t>
      </w:r>
      <w:r w:rsidR="008716C1" w:rsidRPr="002E3904">
        <w:rPr>
          <w:lang w:val="en-US"/>
        </w:rPr>
        <w:t xml:space="preserve"> </w:t>
      </w:r>
      <w:r w:rsidRPr="002E3904">
        <w:rPr>
          <w:lang w:val="en-US"/>
        </w:rPr>
        <w:t>stud</w:t>
      </w:r>
      <w:r w:rsidR="008716C1">
        <w:rPr>
          <w:lang w:val="en-US"/>
        </w:rPr>
        <w:t>ies</w:t>
      </w:r>
      <w:r w:rsidRPr="002E3904">
        <w:rPr>
          <w:lang w:val="en-US"/>
        </w:rPr>
        <w:t>.</w:t>
      </w:r>
    </w:p>
    <w:p w14:paraId="5805ABD1" w14:textId="0E46EF9A" w:rsidR="004A36DB" w:rsidRPr="000C263B" w:rsidRDefault="004A36DB" w:rsidP="00EA6F36">
      <w:pPr>
        <w:rPr>
          <w:lang w:eastAsia="ko-KR"/>
        </w:rPr>
      </w:pPr>
      <w:r w:rsidRPr="000C263B">
        <w:rPr>
          <w:lang w:eastAsia="zh-CN"/>
        </w:rPr>
        <w:t>[PR-</w:t>
      </w:r>
      <w:r w:rsidR="004817C5">
        <w:rPr>
          <w:lang w:eastAsia="zh-CN"/>
        </w:rPr>
        <w:t>5.5</w:t>
      </w:r>
      <w:r>
        <w:rPr>
          <w:lang w:eastAsia="zh-CN"/>
        </w:rPr>
        <w:t>.6-2</w:t>
      </w:r>
      <w:r w:rsidRPr="000C263B">
        <w:rPr>
          <w:lang w:eastAsia="zh-CN"/>
        </w:rPr>
        <w:t xml:space="preserve">]: </w:t>
      </w:r>
      <w:r w:rsidR="00FB3EE3">
        <w:rPr>
          <w:lang w:eastAsia="zh-CN"/>
        </w:rPr>
        <w:t xml:space="preserve">The 5G system </w:t>
      </w:r>
      <w:r w:rsidRPr="000C263B">
        <w:rPr>
          <w:lang w:eastAsia="zh-CN"/>
        </w:rPr>
        <w:t xml:space="preserve">shall be able to </w:t>
      </w:r>
      <w:r w:rsidR="00FB3EE3" w:rsidRPr="00587DE1">
        <w:rPr>
          <w:lang w:eastAsia="zh-CN"/>
        </w:rPr>
        <w:t xml:space="preserve">support “User Identity and Authentication” requirements (as defined in </w:t>
      </w:r>
      <w:r w:rsidR="00CB2C2C">
        <w:rPr>
          <w:lang w:eastAsia="zh-CN"/>
        </w:rPr>
        <w:t>3GPP TS </w:t>
      </w:r>
      <w:r w:rsidR="00FB3EE3" w:rsidRPr="00587DE1">
        <w:rPr>
          <w:lang w:eastAsia="zh-CN"/>
        </w:rPr>
        <w:t>22.101</w:t>
      </w:r>
      <w:r w:rsidR="00CB2C2C">
        <w:rPr>
          <w:lang w:eastAsia="zh-CN"/>
        </w:rPr>
        <w:t> [3] </w:t>
      </w:r>
      <w:r w:rsidR="00FB3EE3" w:rsidRPr="00587DE1">
        <w:rPr>
          <w:lang w:eastAsia="zh-CN"/>
        </w:rPr>
        <w:t xml:space="preserve">clause sec 26.a) for PIN Elements of a PIN. </w:t>
      </w:r>
    </w:p>
    <w:p w14:paraId="7F19E701" w14:textId="14DC439D" w:rsidR="00AC1E9D" w:rsidRPr="007B6318" w:rsidRDefault="00AC1E9D" w:rsidP="00AC1E9D">
      <w:pPr>
        <w:pStyle w:val="Heading2"/>
        <w:rPr>
          <w:lang w:val="en-US"/>
        </w:rPr>
      </w:pPr>
      <w:bookmarkStart w:id="172" w:name="_Toc50050602"/>
      <w:bookmarkStart w:id="173" w:name="_Toc72506597"/>
      <w:bookmarkStart w:id="174" w:name="_Toc74151688"/>
      <w:r w:rsidRPr="00657309">
        <w:rPr>
          <w:rFonts w:hint="eastAsia"/>
        </w:rPr>
        <w:t>5</w:t>
      </w:r>
      <w:r>
        <w:t>.6</w:t>
      </w:r>
      <w:r w:rsidRPr="00657309">
        <w:tab/>
      </w:r>
      <w:bookmarkEnd w:id="172"/>
      <w:r w:rsidRPr="00657309">
        <w:t xml:space="preserve">UE </w:t>
      </w:r>
      <w:r w:rsidRPr="007B6318">
        <w:rPr>
          <w:lang w:val="en-US"/>
        </w:rPr>
        <w:t>a</w:t>
      </w:r>
      <w:r w:rsidRPr="00657309">
        <w:t xml:space="preserve">ccessing PIN </w:t>
      </w:r>
      <w:r w:rsidRPr="007B6318">
        <w:rPr>
          <w:lang w:val="en-US"/>
        </w:rPr>
        <w:t>a</w:t>
      </w:r>
      <w:r w:rsidRPr="00657309">
        <w:t xml:space="preserve">pplications </w:t>
      </w:r>
      <w:r w:rsidRPr="007B6318">
        <w:rPr>
          <w:lang w:val="en-US"/>
        </w:rPr>
        <w:t>h</w:t>
      </w:r>
      <w:r w:rsidRPr="00657309">
        <w:t xml:space="preserve">osted </w:t>
      </w:r>
      <w:r>
        <w:rPr>
          <w:lang w:val="en-US"/>
        </w:rPr>
        <w:t>by</w:t>
      </w:r>
      <w:r w:rsidRPr="00657309">
        <w:t xml:space="preserve"> </w:t>
      </w:r>
      <w:r w:rsidRPr="00AE12BE">
        <w:rPr>
          <w:lang w:val="en-US"/>
        </w:rPr>
        <w:t xml:space="preserve">a </w:t>
      </w:r>
      <w:r>
        <w:rPr>
          <w:lang w:val="en-US"/>
        </w:rPr>
        <w:t>PIN Element with G</w:t>
      </w:r>
      <w:r w:rsidRPr="00657309">
        <w:t>ateway</w:t>
      </w:r>
      <w:r>
        <w:rPr>
          <w:lang w:val="en-US"/>
        </w:rPr>
        <w:t xml:space="preserve"> Capability</w:t>
      </w:r>
      <w:bookmarkEnd w:id="173"/>
      <w:bookmarkEnd w:id="174"/>
    </w:p>
    <w:p w14:paraId="1FC01949" w14:textId="72F82249" w:rsidR="00AC1E9D" w:rsidRPr="000D6532" w:rsidRDefault="00AC1E9D" w:rsidP="00AC1E9D">
      <w:pPr>
        <w:pStyle w:val="Heading3"/>
      </w:pPr>
      <w:bookmarkStart w:id="175" w:name="_Toc50050603"/>
      <w:bookmarkStart w:id="176" w:name="_Toc72506598"/>
      <w:bookmarkStart w:id="177" w:name="_Toc74151689"/>
      <w:r>
        <w:rPr>
          <w:rFonts w:hint="eastAsia"/>
          <w:lang w:eastAsia="zh-CN"/>
        </w:rPr>
        <w:t>5</w:t>
      </w:r>
      <w:r w:rsidRPr="000D6532">
        <w:t>.</w:t>
      </w:r>
      <w:r>
        <w:rPr>
          <w:lang w:val="en-US"/>
        </w:rPr>
        <w:t>6</w:t>
      </w:r>
      <w:r w:rsidRPr="000D6532">
        <w:t>.1</w:t>
      </w:r>
      <w:r w:rsidRPr="000D6532">
        <w:tab/>
        <w:t>Description</w:t>
      </w:r>
      <w:bookmarkEnd w:id="175"/>
      <w:bookmarkEnd w:id="176"/>
      <w:bookmarkEnd w:id="177"/>
    </w:p>
    <w:p w14:paraId="2796CC2E" w14:textId="1E968D9B" w:rsidR="00AC1E9D" w:rsidRPr="0033101A" w:rsidRDefault="00AC1E9D" w:rsidP="00AC1E9D">
      <w:r w:rsidRPr="0033101A">
        <w:t xml:space="preserve">PIN </w:t>
      </w:r>
      <w:r w:rsidR="00C17040">
        <w:t>elements</w:t>
      </w:r>
      <w:r w:rsidR="00C17040" w:rsidRPr="0033101A">
        <w:t xml:space="preserve"> </w:t>
      </w:r>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r w:rsidR="00C17040">
        <w:t>locally</w:t>
      </w:r>
      <w:r w:rsidR="00C17040" w:rsidRPr="0033101A">
        <w:t xml:space="preserve"> </w:t>
      </w:r>
      <w:r w:rsidRPr="0033101A">
        <w:t>be connected to, significant compute and storage resources.</w:t>
      </w:r>
      <w:r w:rsidR="00D22ABA">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r>
        <w:t>.</w:t>
      </w:r>
    </w:p>
    <w:p w14:paraId="3BB7A045" w14:textId="2F774362" w:rsidR="00C17040" w:rsidRDefault="00C17040" w:rsidP="00C17040">
      <w:r>
        <w:t>An AS</w:t>
      </w:r>
      <w:r w:rsidR="00AC1E9D" w:rsidRPr="0033101A">
        <w:t xml:space="preserve"> can be useful to process sensitive data locally. Data generated by some PIN </w:t>
      </w:r>
      <w:r>
        <w:t>elements</w:t>
      </w:r>
      <w:r w:rsidRPr="0033101A">
        <w:t xml:space="preserve"> </w:t>
      </w:r>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r>
        <w:t>The AS</w:t>
      </w:r>
      <w:r w:rsidR="00AC1E9D" w:rsidRPr="008F6BD7">
        <w:t xml:space="preserve"> can also be useful to </w:t>
      </w:r>
      <w:r>
        <w:t>perform</w:t>
      </w:r>
      <w:r w:rsidR="00AC1E9D" w:rsidRPr="008F6BD7">
        <w:t xml:space="preserve"> latency sensitive processing. </w:t>
      </w:r>
      <w:r>
        <w:t>For g</w:t>
      </w:r>
      <w:r w:rsidR="00AC1E9D" w:rsidRPr="008F6BD7">
        <w:t xml:space="preserve">ames and office </w:t>
      </w:r>
      <w:r w:rsidR="00AC1E9D" w:rsidRPr="008F6BD7">
        <w:lastRenderedPageBreak/>
        <w:t>applications it can be beneficial to render a latency sensitive application locally.</w:t>
      </w:r>
      <w:r w:rsidRPr="00C17040">
        <w:t xml:space="preserve"> </w:t>
      </w:r>
      <w:r>
        <w:t>The AS can be accessed by local users located in the PIN network, or by remote users connected through the 5G network.</w:t>
      </w:r>
    </w:p>
    <w:p w14:paraId="5F23BF33" w14:textId="0E8C5BC6" w:rsidR="00AC1E9D" w:rsidRPr="0033101A" w:rsidRDefault="00C17040" w:rsidP="00C17040">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p>
    <w:p w14:paraId="1723447E" w14:textId="27493DD3" w:rsidR="00AC1E9D" w:rsidRPr="00753089" w:rsidRDefault="00C17040" w:rsidP="00AC1E9D">
      <w:pPr>
        <w:pStyle w:val="TH"/>
        <w:rPr>
          <w:rFonts w:eastAsia="SimSun"/>
          <w:lang w:eastAsia="zh-CN"/>
        </w:rPr>
      </w:pPr>
      <w:r>
        <w:object w:dxaOrig="8445" w:dyaOrig="3045" w14:anchorId="788F28AE">
          <v:shape id="_x0000_i1026" type="#_x0000_t75" style="width:424.5pt;height:150.9pt" o:ole="">
            <v:imagedata r:id="rId50" o:title=""/>
          </v:shape>
          <o:OLEObject Type="Embed" ProgID="Visio.Drawing.15" ShapeID="_x0000_i1026" DrawAspect="Content" ObjectID="_1685983291" r:id="rId51"/>
        </w:object>
      </w:r>
    </w:p>
    <w:p w14:paraId="3F074E58" w14:textId="513EB2B0"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p>
    <w:p w14:paraId="16556521" w14:textId="4CE85F59" w:rsidR="00AC1E9D" w:rsidRPr="002E7FE1" w:rsidRDefault="00AC1E9D" w:rsidP="00AC1E9D">
      <w:r w:rsidRPr="002E7FE1">
        <w:t xml:space="preserve">Case (a): the user/UE1 is at home and uses a client application that connects to an </w:t>
      </w:r>
      <w:r w:rsidR="00C17040">
        <w:t>AS</w:t>
      </w:r>
      <w:r w:rsidRPr="002E7FE1">
        <w:t xml:space="preserve"> deployed at home.</w:t>
      </w:r>
    </w:p>
    <w:p w14:paraId="651570B0" w14:textId="6BA59DE9" w:rsidR="00AC1E9D" w:rsidRPr="000F6974" w:rsidRDefault="00AC1E9D" w:rsidP="00AC1E9D">
      <w:r w:rsidRPr="002E7FE1">
        <w:t xml:space="preserve">Case (b): the user/UE2 is out of home and uses a client application that connects to an </w:t>
      </w:r>
      <w:r w:rsidR="00C17040">
        <w:t>AS</w:t>
      </w:r>
      <w:r w:rsidRPr="002E7FE1">
        <w:t xml:space="preserve"> deployed </w:t>
      </w:r>
      <w:r w:rsidRPr="000F6974">
        <w:t>at home (on the</w:t>
      </w:r>
      <w:r>
        <w:t xml:space="preserve"> PIN</w:t>
      </w:r>
      <w:r w:rsidRPr="000F6974">
        <w:t xml:space="preserve"> </w:t>
      </w:r>
      <w:r>
        <w:t>Element with Gateway Capability</w:t>
      </w:r>
      <w:r w:rsidDel="001949D4">
        <w:t xml:space="preserve"> </w:t>
      </w:r>
      <w:r w:rsidRPr="000F6974">
        <w:t>or on other hardware at home).</w:t>
      </w:r>
      <w:r w:rsidR="00C17040">
        <w:t xml:space="preserve"> UE2 is connected to the 5G network, e.g., it may be in another PIN.</w:t>
      </w:r>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r w:rsidR="00C17040">
        <w:t>n AS on a hosting platform on, or locally attached to, a</w:t>
      </w:r>
      <w:r>
        <w:t xml:space="preserve"> PIN Element with a Gateway Capability hosted Service Hosting Environment and hosted on the applications by service provider.</w:t>
      </w:r>
    </w:p>
    <w:p w14:paraId="558F8AE5" w14:textId="4902DB1D" w:rsidR="00AC1E9D" w:rsidRPr="000F6974" w:rsidRDefault="00AC1E9D" w:rsidP="00F91F2D">
      <w:pPr>
        <w:pStyle w:val="B1"/>
      </w:pPr>
      <w:r>
        <w:t>2)</w:t>
      </w:r>
      <w:r>
        <w:tab/>
      </w:r>
      <w:r w:rsidRPr="000F6974">
        <w:t xml:space="preserve">Access to </w:t>
      </w:r>
      <w:r w:rsidR="00C17040">
        <w:t xml:space="preserve">AS hosted in PIN, </w:t>
      </w:r>
      <w:r w:rsidRPr="000F6974">
        <w:t>by UE</w:t>
      </w:r>
      <w:r>
        <w:t>2</w:t>
      </w:r>
      <w:r w:rsidRPr="000F6974">
        <w:t xml:space="preserve"> outside of home</w:t>
      </w:r>
      <w:r>
        <w:t>.</w:t>
      </w:r>
    </w:p>
    <w:p w14:paraId="7ED05100" w14:textId="4F048BBC"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r w:rsidR="00C17040">
        <w:t xml:space="preserve">. Therefore </w:t>
      </w:r>
      <w:r w:rsidRPr="002B7490">
        <w:t>no specific new routing support is needed</w:t>
      </w:r>
      <w:r w:rsidRPr="000F6974">
        <w:t xml:space="preserve"> </w:t>
      </w:r>
      <w:r w:rsidR="00C17040">
        <w:t>between PIN element/UE1 and AS</w:t>
      </w:r>
      <w:r w:rsidRPr="000F6974">
        <w:t>:</w:t>
      </w:r>
    </w:p>
    <w:p w14:paraId="18C056BA" w14:textId="45AA03BC" w:rsidR="00AC1E9D" w:rsidRPr="000F6974" w:rsidRDefault="00AC1E9D" w:rsidP="00F91F2D">
      <w:pPr>
        <w:pStyle w:val="B2"/>
      </w:pPr>
      <w:r>
        <w:t>a)</w:t>
      </w:r>
      <w:r>
        <w:tab/>
      </w:r>
      <w:r w:rsidRPr="000F6974">
        <w:t xml:space="preserve">Access to </w:t>
      </w:r>
      <w:r w:rsidR="00C17040">
        <w:t>AS in PIN</w:t>
      </w:r>
      <w:r w:rsidRPr="00CB4809">
        <w:t xml:space="preserve"> </w:t>
      </w:r>
      <w:r w:rsidRPr="000F6974">
        <w:t>by UE</w:t>
      </w:r>
      <w:r>
        <w:t>1</w:t>
      </w:r>
      <w:r w:rsidRPr="000F6974">
        <w:t xml:space="preserve"> or PIN device from inside home</w:t>
      </w:r>
      <w:r>
        <w:t>.</w:t>
      </w:r>
    </w:p>
    <w:p w14:paraId="25CBDC70" w14:textId="1EBE111B" w:rsidR="00AC1E9D" w:rsidRPr="007B6318" w:rsidRDefault="00AC1E9D" w:rsidP="00F91F2D">
      <w:pPr>
        <w:pStyle w:val="B2"/>
        <w:rPr>
          <w:rFonts w:eastAsia="SimSun"/>
          <w:noProof/>
          <w:lang w:eastAsia="zh-CN"/>
        </w:rPr>
      </w:pPr>
      <w:r>
        <w:t>b)</w:t>
      </w:r>
      <w:r>
        <w:tab/>
      </w:r>
      <w:r w:rsidRPr="000F6974">
        <w:t xml:space="preserve">Access to services offered by PIN </w:t>
      </w:r>
      <w:r w:rsidR="00C17040">
        <w:t>elements or UE1 from AS in PIN</w:t>
      </w:r>
      <w:r>
        <w:t>.</w:t>
      </w:r>
    </w:p>
    <w:p w14:paraId="20AD4FA8" w14:textId="7693BB72" w:rsidR="00AC1E9D" w:rsidRPr="000D6532" w:rsidRDefault="00AC1E9D" w:rsidP="00AC1E9D">
      <w:pPr>
        <w:pStyle w:val="Heading3"/>
      </w:pPr>
      <w:bookmarkStart w:id="178" w:name="_Toc72506599"/>
      <w:bookmarkStart w:id="179" w:name="_Toc74151690"/>
      <w:r>
        <w:rPr>
          <w:rFonts w:hint="eastAsia"/>
          <w:lang w:eastAsia="zh-CN"/>
        </w:rPr>
        <w:t>5</w:t>
      </w:r>
      <w:r w:rsidRPr="000D6532">
        <w:t>.</w:t>
      </w:r>
      <w:r>
        <w:rPr>
          <w:lang w:val="en-US"/>
        </w:rPr>
        <w:t>6</w:t>
      </w:r>
      <w:r w:rsidRPr="000D6532">
        <w:t>.2</w:t>
      </w:r>
      <w:r w:rsidRPr="000D6532">
        <w:tab/>
        <w:t>Pre-conditions</w:t>
      </w:r>
      <w:bookmarkEnd w:id="178"/>
      <w:bookmarkEnd w:id="179"/>
    </w:p>
    <w:p w14:paraId="33D5AD95" w14:textId="59E8630A" w:rsidR="00AC1E9D" w:rsidRPr="00A85C8F" w:rsidRDefault="00AC1E9D" w:rsidP="00AC1E9D">
      <w:pPr>
        <w:rPr>
          <w:rFonts w:eastAsia="SimSun"/>
          <w:lang w:eastAsia="zh-CN"/>
        </w:rPr>
      </w:pPr>
      <w:r w:rsidRPr="0033101A">
        <w:t xml:space="preserve">User deploys PIN </w:t>
      </w:r>
      <w:r w:rsidR="00C17040">
        <w:t>elements</w:t>
      </w:r>
      <w:r w:rsidR="00C17040" w:rsidRPr="0033101A">
        <w:t xml:space="preserve"> </w:t>
      </w:r>
      <w:r w:rsidRPr="002E7FE1">
        <w:t>behind a</w:t>
      </w:r>
      <w:r>
        <w:t xml:space="preserve"> PIN Element with Gateway Capability</w:t>
      </w:r>
      <w:r w:rsidDel="001949D4">
        <w:t xml:space="preserve"> </w:t>
      </w:r>
      <w:r w:rsidRPr="002E7FE1">
        <w:t>and subscribes</w:t>
      </w:r>
      <w:r w:rsidRPr="0033101A">
        <w:t xml:space="preserve"> with a service provider for </w:t>
      </w:r>
      <w:r w:rsidR="00C17040">
        <w:t>AS</w:t>
      </w:r>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80" w:name="_Toc50050605"/>
      <w:bookmarkStart w:id="181" w:name="_Toc72506600"/>
      <w:bookmarkStart w:id="182" w:name="_Toc74151691"/>
      <w:r>
        <w:rPr>
          <w:rFonts w:hint="eastAsia"/>
          <w:lang w:eastAsia="zh-CN"/>
        </w:rPr>
        <w:t>5</w:t>
      </w:r>
      <w:r w:rsidRPr="000D6532">
        <w:t>.</w:t>
      </w:r>
      <w:r>
        <w:rPr>
          <w:lang w:val="en-US"/>
        </w:rPr>
        <w:t>6</w:t>
      </w:r>
      <w:r w:rsidRPr="000D6532">
        <w:t>.3</w:t>
      </w:r>
      <w:r w:rsidRPr="000D6532">
        <w:tab/>
        <w:t>Service Flows</w:t>
      </w:r>
      <w:bookmarkEnd w:id="180"/>
      <w:bookmarkEnd w:id="181"/>
      <w:bookmarkEnd w:id="182"/>
    </w:p>
    <w:p w14:paraId="362249E5" w14:textId="77777777" w:rsidR="00AC1E9D" w:rsidRPr="00657309" w:rsidRDefault="00AC1E9D" w:rsidP="00AC1E9D">
      <w:pPr>
        <w:pStyle w:val="B1"/>
      </w:pPr>
      <w:bookmarkStart w:id="183" w:name="_Toc50050606"/>
      <w:r>
        <w:t>1)</w:t>
      </w:r>
      <w:r>
        <w:tab/>
      </w:r>
      <w:r w:rsidRPr="0033101A">
        <w:t>Setup:</w:t>
      </w:r>
    </w:p>
    <w:p w14:paraId="5C79B3B3" w14:textId="5CF28C94" w:rsidR="00AC1E9D" w:rsidRPr="0033101A" w:rsidRDefault="00AC1E9D" w:rsidP="00AC1E9D">
      <w:pPr>
        <w:pStyle w:val="B2"/>
      </w:pPr>
      <w:r>
        <w:t>a)</w:t>
      </w:r>
      <w:r>
        <w:tab/>
      </w:r>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r w:rsidRPr="0033101A">
        <w:t xml:space="preserve">User requests some compute/storage resources (in </w:t>
      </w:r>
      <w:r>
        <w:t>PIN Element with Gateway Capability</w:t>
      </w:r>
      <w:r w:rsidRPr="0033101A">
        <w:t xml:space="preserve"> or</w:t>
      </w:r>
      <w:r w:rsidR="00356702">
        <w:t xml:space="preserve"> other PIN element with compute/storage capability</w:t>
      </w:r>
      <w:r w:rsidRPr="0033101A">
        <w:t xml:space="preserve">) to be reserved for </w:t>
      </w:r>
      <w:r w:rsidR="00356702">
        <w:t>usage by the hosting environment</w:t>
      </w:r>
    </w:p>
    <w:p w14:paraId="469B8267" w14:textId="77777777" w:rsidR="00356702" w:rsidRDefault="00356702" w:rsidP="00AC1E9D">
      <w:pPr>
        <w:pStyle w:val="B2"/>
        <w:rPr>
          <w:lang w:eastAsia="zh-CN"/>
        </w:rPr>
      </w:pPr>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p>
    <w:p w14:paraId="43EFCE3E" w14:textId="5994B0A3" w:rsidR="00AC1E9D" w:rsidRPr="0033101A" w:rsidRDefault="00356702" w:rsidP="00AC1E9D">
      <w:pPr>
        <w:pStyle w:val="B2"/>
      </w:pPr>
      <w:r>
        <w:t>c</w:t>
      </w:r>
      <w:r w:rsidR="00AC1E9D">
        <w:t>)</w:t>
      </w:r>
      <w:r w:rsidR="00AC1E9D">
        <w:tab/>
      </w:r>
      <w:r>
        <w:t xml:space="preserve">AS is enabled on hosting environment </w:t>
      </w:r>
      <w:r w:rsidR="00AC1E9D" w:rsidRPr="0033101A">
        <w:t>(by service provider, 5G network operator or User)</w:t>
      </w:r>
      <w:r w:rsidR="00AC1E9D">
        <w:t>.</w:t>
      </w:r>
    </w:p>
    <w:p w14:paraId="61C7EFCC" w14:textId="38494A16" w:rsidR="00AC1E9D" w:rsidRPr="0033101A" w:rsidRDefault="00AC1E9D" w:rsidP="00AC1E9D">
      <w:pPr>
        <w:pStyle w:val="B1"/>
      </w:pPr>
      <w:r>
        <w:t>2)</w:t>
      </w:r>
      <w:r>
        <w:tab/>
      </w:r>
      <w:r w:rsidRPr="0033101A">
        <w:t xml:space="preserve">Using an </w:t>
      </w:r>
      <w:r w:rsidR="00356702">
        <w:t>AS</w:t>
      </w:r>
      <w:r>
        <w:t>:</w:t>
      </w:r>
    </w:p>
    <w:p w14:paraId="4E4745B1" w14:textId="77777777" w:rsidR="00AC1E9D" w:rsidRPr="00657309" w:rsidRDefault="00AC1E9D" w:rsidP="00AC1E9D">
      <w:pPr>
        <w:pStyle w:val="B2"/>
      </w:pPr>
      <w:r>
        <w:lastRenderedPageBreak/>
        <w:t>a)</w:t>
      </w:r>
      <w:r>
        <w:tab/>
      </w:r>
      <w:r w:rsidRPr="0033101A">
        <w:t>User installs client applications on UE, e.g. a client application that configures temperature at home based on time or day or other triggers.</w:t>
      </w:r>
    </w:p>
    <w:p w14:paraId="1F497650" w14:textId="31AA4153" w:rsidR="00AC1E9D" w:rsidRPr="0033101A" w:rsidRDefault="00AC1E9D" w:rsidP="00AC1E9D">
      <w:pPr>
        <w:pStyle w:val="B2"/>
      </w:pPr>
      <w:r>
        <w:t>b)</w:t>
      </w:r>
      <w:r>
        <w:tab/>
      </w:r>
      <w:r w:rsidRPr="0033101A">
        <w:t xml:space="preserve">Service provider provisions corresponding </w:t>
      </w:r>
      <w:r w:rsidR="00356702">
        <w:t>serving AS in hosting environment in PIN</w:t>
      </w:r>
      <w:r w:rsidRPr="0033101A">
        <w:t>.</w:t>
      </w:r>
    </w:p>
    <w:p w14:paraId="604C9AD3" w14:textId="068F8CD5" w:rsidR="00AC1E9D" w:rsidRDefault="00AC1E9D" w:rsidP="00AC1E9D">
      <w:pPr>
        <w:pStyle w:val="B2"/>
      </w:pPr>
      <w:r>
        <w:t>c)</w:t>
      </w:r>
      <w:r>
        <w:tab/>
      </w:r>
      <w:r w:rsidRPr="0033101A">
        <w:t xml:space="preserve">Client application on UE connects through 5G network to </w:t>
      </w:r>
      <w:r w:rsidR="00356702">
        <w:t>serving AS in PIN, after authorisation from AAA server</w:t>
      </w:r>
      <w:r w:rsidRPr="0033101A">
        <w:t>. User configures application</w:t>
      </w:r>
      <w:r w:rsidR="00CE3D5D">
        <w:t xml:space="preserve"> through the client</w:t>
      </w:r>
      <w:r w:rsidRPr="0033101A">
        <w:t xml:space="preserve">. The </w:t>
      </w:r>
      <w:r w:rsidR="00CE3D5D">
        <w:t>serving AS</w:t>
      </w:r>
      <w:r w:rsidRPr="0033101A">
        <w:t xml:space="preserve"> </w:t>
      </w:r>
      <w:r>
        <w:t>can</w:t>
      </w:r>
      <w:r w:rsidRPr="0033101A">
        <w:t xml:space="preserve"> communicate with PIN </w:t>
      </w:r>
      <w:r w:rsidR="00CE3D5D">
        <w:t>element</w:t>
      </w:r>
      <w:r w:rsidRPr="0033101A">
        <w:t>, e.g. to collect and process data locally.</w:t>
      </w:r>
    </w:p>
    <w:p w14:paraId="273E2F4C" w14:textId="5A082398" w:rsidR="00AC1E9D" w:rsidRDefault="00AC1E9D" w:rsidP="00AC1E9D">
      <w:pPr>
        <w:pStyle w:val="Heading3"/>
      </w:pPr>
      <w:bookmarkStart w:id="184" w:name="_Toc72506601"/>
      <w:bookmarkStart w:id="185" w:name="_Toc74151692"/>
      <w:r>
        <w:rPr>
          <w:rFonts w:hint="eastAsia"/>
          <w:lang w:eastAsia="zh-CN"/>
        </w:rPr>
        <w:t>5</w:t>
      </w:r>
      <w:r w:rsidRPr="000D6532">
        <w:t>.</w:t>
      </w:r>
      <w:r>
        <w:rPr>
          <w:lang w:val="en-US"/>
        </w:rPr>
        <w:t>6</w:t>
      </w:r>
      <w:r w:rsidRPr="000D6532">
        <w:t>.4</w:t>
      </w:r>
      <w:r w:rsidRPr="000D6532">
        <w:tab/>
        <w:t>Post-conditions</w:t>
      </w:r>
      <w:bookmarkEnd w:id="183"/>
      <w:bookmarkEnd w:id="184"/>
      <w:bookmarkEnd w:id="185"/>
    </w:p>
    <w:p w14:paraId="17A935A0" w14:textId="29432DB7" w:rsidR="00AC1E9D" w:rsidRPr="00713C9D" w:rsidRDefault="00AC1E9D" w:rsidP="00AC1E9D">
      <w:bookmarkStart w:id="186" w:name="_Toc50050607"/>
      <w:r w:rsidRPr="0033101A">
        <w:t xml:space="preserve">The user can install and use a different UE application supported by the service provider. The service provider deploys corresponding </w:t>
      </w:r>
      <w:r w:rsidR="004F67C7">
        <w:t>AS in PIN</w:t>
      </w:r>
      <w:r w:rsidRPr="0033101A">
        <w:t xml:space="preserve">. Suitable </w:t>
      </w:r>
      <w:r w:rsidR="004F67C7">
        <w:t>AS</w:t>
      </w:r>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87" w:name="_Toc72506602"/>
      <w:bookmarkStart w:id="188" w:name="_Toc74151693"/>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86"/>
      <w:bookmarkEnd w:id="187"/>
      <w:bookmarkEnd w:id="188"/>
    </w:p>
    <w:p w14:paraId="3A006FF6" w14:textId="515ACDF6" w:rsidR="00AC1E9D" w:rsidRDefault="004B5C7B" w:rsidP="00AC1E9D">
      <w:pPr>
        <w:rPr>
          <w:lang w:val="en-US" w:eastAsia="zh-CN"/>
        </w:rPr>
      </w:pPr>
      <w:bookmarkStart w:id="189" w:name="_Toc50050608"/>
      <w:r>
        <w:rPr>
          <w:lang w:val="en-US" w:eastAsia="zh-CN"/>
        </w:rPr>
        <w:t>T</w:t>
      </w:r>
      <w:r w:rsidR="00AC1E9D">
        <w:rPr>
          <w:lang w:val="en-US" w:eastAsia="zh-CN"/>
        </w:rPr>
        <w:t>he following potential requirements defined in 3GPP </w:t>
      </w:r>
      <w:r w:rsidR="00AC1E9D" w:rsidRPr="000F6974">
        <w:t>TR</w:t>
      </w:r>
      <w:r w:rsidR="00AC1E9D">
        <w:t> </w:t>
      </w:r>
      <w:r w:rsidR="00AC1E9D" w:rsidRPr="000F6974">
        <w:t>22.858</w:t>
      </w:r>
      <w:r w:rsidR="00AC1E9D">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lang w:val="en-US" w:eastAsia="zh-CN"/>
        </w:rPr>
      </w:pPr>
      <w:r>
        <w:rPr>
          <w:lang w:val="en-US" w:eastAsia="zh-CN"/>
        </w:rPr>
        <w:t>The following 3GPP solutions are incompatible with this</w:t>
      </w:r>
      <w:r w:rsidRPr="00EF0605">
        <w:t xml:space="preserve"> use case </w:t>
      </w:r>
      <w:r>
        <w:t>as they address different areas of the 3GPP system architecture</w:t>
      </w:r>
      <w:r w:rsidRPr="00EF0605">
        <w:t>:</w:t>
      </w:r>
    </w:p>
    <w:p w14:paraId="126C37EA" w14:textId="315B6C95" w:rsidR="004B5C7B" w:rsidRPr="006532EA" w:rsidRDefault="004B5C7B" w:rsidP="004B5C7B">
      <w:pPr>
        <w:rPr>
          <w:rFonts w:eastAsia="SimSun"/>
          <w:lang w:eastAsia="zh-CN"/>
        </w:rPr>
      </w:pPr>
      <w:r w:rsidRPr="006532EA">
        <w:rPr>
          <w:rFonts w:eastAsia="SimSun" w:hint="eastAsia"/>
          <w:lang w:eastAsia="zh-CN"/>
        </w:rPr>
        <w:t>3GPP</w:t>
      </w:r>
      <w:r w:rsidR="00066B19">
        <w:rPr>
          <w:rFonts w:eastAsia="SimSun"/>
          <w:lang w:eastAsia="zh-CN"/>
        </w:rPr>
        <w:t> </w:t>
      </w:r>
      <w:r w:rsidRPr="006532EA">
        <w:rPr>
          <w:rFonts w:eastAsia="SimSun" w:hint="eastAsia"/>
          <w:lang w:eastAsia="zh-CN"/>
        </w:rPr>
        <w:t>TS</w:t>
      </w:r>
      <w:r w:rsidR="00066B19">
        <w:rPr>
          <w:rFonts w:eastAsia="SimSun"/>
          <w:lang w:eastAsia="zh-CN"/>
        </w:rPr>
        <w:t> </w:t>
      </w:r>
      <w:r w:rsidRPr="006532EA">
        <w:rPr>
          <w:rFonts w:eastAsia="SimSun" w:hint="eastAsia"/>
          <w:lang w:eastAsia="zh-CN"/>
        </w:rPr>
        <w:t>23.</w:t>
      </w:r>
      <w:r w:rsidRPr="006532EA">
        <w:rPr>
          <w:rFonts w:eastAsia="SimSun"/>
          <w:lang w:eastAsia="zh-CN"/>
        </w:rPr>
        <w:t>548</w:t>
      </w:r>
      <w:r w:rsidR="00CB2C2C">
        <w:rPr>
          <w:rFonts w:eastAsia="SimSun"/>
          <w:lang w:eastAsia="zh-CN"/>
        </w:rPr>
        <w:t> [19]</w:t>
      </w:r>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p>
    <w:p w14:paraId="43D64B5D" w14:textId="4462ACE0" w:rsidR="004B5C7B" w:rsidRPr="00657309" w:rsidRDefault="004B5C7B" w:rsidP="00AC1E9D">
      <w:r>
        <w:rPr>
          <w:lang w:eastAsia="zh-CN"/>
        </w:rPr>
        <w:t>3GPP</w:t>
      </w:r>
      <w:r w:rsidR="00066B19">
        <w:rPr>
          <w:lang w:eastAsia="zh-CN"/>
        </w:rPr>
        <w:t> </w:t>
      </w:r>
      <w:r>
        <w:rPr>
          <w:lang w:eastAsia="zh-CN"/>
        </w:rPr>
        <w:t>TS</w:t>
      </w:r>
      <w:r w:rsidR="00066B19">
        <w:rPr>
          <w:lang w:eastAsia="zh-CN"/>
        </w:rPr>
        <w:t> </w:t>
      </w:r>
      <w:r>
        <w:rPr>
          <w:lang w:eastAsia="zh-CN"/>
        </w:rPr>
        <w:t>23.558</w:t>
      </w:r>
      <w:r w:rsidR="00CB2C2C">
        <w:rPr>
          <w:lang w:eastAsia="zh-CN"/>
        </w:rPr>
        <w:t> [20]</w:t>
      </w:r>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p>
    <w:p w14:paraId="168BE706" w14:textId="557E5EE1" w:rsidR="00AC1E9D" w:rsidRDefault="00AC1E9D" w:rsidP="00AC1E9D">
      <w:pPr>
        <w:pStyle w:val="Heading3"/>
      </w:pPr>
      <w:bookmarkStart w:id="190" w:name="_Toc72506603"/>
      <w:bookmarkStart w:id="191" w:name="_Toc74151694"/>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89"/>
      <w:bookmarkEnd w:id="190"/>
      <w:bookmarkEnd w:id="191"/>
    </w:p>
    <w:p w14:paraId="1FED126E" w14:textId="50E4C826" w:rsidR="004F67C7" w:rsidRDefault="00AC1E9D" w:rsidP="004F67C7">
      <w:pPr>
        <w:rPr>
          <w:lang w:eastAsia="zh-CN"/>
        </w:rPr>
      </w:pPr>
      <w:bookmarkStart w:id="192" w:name="_Hlk56163830"/>
      <w:r w:rsidRPr="0033101A">
        <w:rPr>
          <w:rFonts w:eastAsia="Calibri"/>
          <w:lang w:val="en-US"/>
        </w:rPr>
        <w:t>[PR 5.</w:t>
      </w:r>
      <w:r>
        <w:rPr>
          <w:rFonts w:eastAsia="Calibri"/>
        </w:rPr>
        <w:t>6</w:t>
      </w:r>
      <w:r w:rsidRPr="0033101A">
        <w:rPr>
          <w:rFonts w:eastAsia="Calibri"/>
          <w:lang w:val="en-US"/>
        </w:rPr>
        <w:t xml:space="preserve">.6-1] </w:t>
      </w:r>
      <w:r w:rsidR="004F67C7" w:rsidRPr="00756147">
        <w:rPr>
          <w:lang w:val="en-US"/>
        </w:rPr>
        <w:t>Subject to the PIN being connected to the 5G Network</w:t>
      </w:r>
      <w:r w:rsidR="004F67C7">
        <w:rPr>
          <w:lang w:val="en-US"/>
        </w:rPr>
        <w:t>,</w:t>
      </w:r>
      <w:r w:rsidR="004F67C7">
        <w:rPr>
          <w:lang w:eastAsia="zh-CN"/>
        </w:rPr>
        <w:t>t</w:t>
      </w:r>
      <w:r w:rsidRPr="00CB4809">
        <w:rPr>
          <w:lang w:eastAsia="zh-CN"/>
        </w:rPr>
        <w:t xml:space="preserve">he 5G </w:t>
      </w:r>
      <w:r w:rsidR="004F67C7">
        <w:rPr>
          <w:lang w:eastAsia="zh-CN"/>
        </w:rPr>
        <w:t>system</w:t>
      </w:r>
      <w:r w:rsidRPr="00CB4809">
        <w:rPr>
          <w:lang w:eastAsia="zh-CN"/>
        </w:rPr>
        <w:t xml:space="preserve"> shall </w:t>
      </w:r>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r w:rsidR="004F67C7" w:rsidRPr="00756147">
        <w:rPr>
          <w:lang w:val="en-US"/>
        </w:rPr>
        <w:t>ubject to the PIN being connected to the 5G Network</w:t>
      </w:r>
      <w:r w:rsidR="004F67C7">
        <w:rPr>
          <w:lang w:eastAsia="zh-CN"/>
        </w:rPr>
        <w:t>.</w:t>
      </w:r>
    </w:p>
    <w:p w14:paraId="64E8DBD4" w14:textId="77777777" w:rsidR="004F67C7" w:rsidRDefault="004F67C7" w:rsidP="004F67C7">
      <w:pPr>
        <w:pStyle w:val="NO"/>
      </w:pPr>
      <w:r>
        <w:t>NOTE:</w:t>
      </w:r>
      <w:r>
        <w:tab/>
        <w:t>D</w:t>
      </w:r>
      <w:r w:rsidRPr="003A27EA">
        <w:t>iscovery mechanisms on PIN elements when there is no connectivity to the 5G system may also be needed.</w:t>
      </w:r>
    </w:p>
    <w:bookmarkEnd w:id="192"/>
    <w:p w14:paraId="6805E731" w14:textId="3AB149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r w:rsidR="004F67C7">
        <w:rPr>
          <w:lang w:eastAsia="zh-CN"/>
        </w:rPr>
        <w:t xml:space="preserve"> and subject to the PIN being connected to the 5G network</w:t>
      </w:r>
      <w:r w:rsidRPr="009F183E">
        <w:rPr>
          <w:lang w:eastAsia="zh-CN"/>
        </w:rPr>
        <w:t xml:space="preserve">, </w:t>
      </w:r>
      <w:r>
        <w:rPr>
          <w:lang w:eastAsia="zh-CN"/>
        </w:rPr>
        <w:t>t</w:t>
      </w:r>
      <w:r w:rsidRPr="00CB4809">
        <w:rPr>
          <w:lang w:eastAsia="zh-CN"/>
        </w:rPr>
        <w:t xml:space="preserve">he 5G network shall be able to support routing of data traffic between </w:t>
      </w:r>
      <w:r w:rsidR="004F67C7">
        <w:rPr>
          <w:lang w:eastAsia="zh-CN"/>
        </w:rPr>
        <w:t xml:space="preserve">a PIN element </w:t>
      </w:r>
      <w:r w:rsidRPr="00CB4809">
        <w:rPr>
          <w:lang w:eastAsia="zh-CN"/>
        </w:rPr>
        <w:t xml:space="preserve">and </w:t>
      </w:r>
      <w:r>
        <w:rPr>
          <w:lang w:eastAsia="zh-CN"/>
        </w:rPr>
        <w:t>an</w:t>
      </w:r>
      <w:r w:rsidRPr="00CB4809">
        <w:rPr>
          <w:lang w:eastAsia="zh-CN"/>
        </w:rPr>
        <w:t xml:space="preserve"> </w:t>
      </w:r>
      <w:r w:rsidR="004F67C7">
        <w:rPr>
          <w:lang w:eastAsia="zh-CN"/>
        </w:rPr>
        <w:t>application on another PIN element</w:t>
      </w:r>
      <w:r>
        <w:rPr>
          <w:lang w:eastAsia="zh-CN"/>
        </w:rPr>
        <w:t>.</w:t>
      </w:r>
    </w:p>
    <w:p w14:paraId="4583410E" w14:textId="0D26C1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r w:rsidR="004F67C7">
        <w:rPr>
          <w:rFonts w:eastAsia="Calibri"/>
          <w:lang w:val="en-US"/>
        </w:rPr>
        <w:t xml:space="preserve">Subject to the PIN being connected to the 5G network, </w:t>
      </w:r>
      <w:r w:rsidR="004F67C7">
        <w:rPr>
          <w:lang w:eastAsia="zh-CN"/>
        </w:rPr>
        <w:t>t</w:t>
      </w:r>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r w:rsidR="004F67C7">
        <w:rPr>
          <w:lang w:eastAsia="zh-CN"/>
        </w:rPr>
        <w:t xml:space="preserve">access by a PIN element to an application on another </w:t>
      </w:r>
      <w:r>
        <w:t>PIN</w:t>
      </w:r>
      <w:r w:rsidRPr="0033101A">
        <w:t xml:space="preserve"> </w:t>
      </w:r>
      <w:r w:rsidR="004F67C7">
        <w:t>element</w:t>
      </w:r>
      <w:r w:rsidRPr="00FF3908">
        <w:rPr>
          <w:lang w:eastAsia="zh-CN"/>
        </w:rPr>
        <w:t>.</w:t>
      </w:r>
    </w:p>
    <w:p w14:paraId="57639266" w14:textId="15BBE9FC" w:rsidR="00AC1E9D" w:rsidRDefault="00AC1E9D" w:rsidP="00AC1E9D">
      <w:pPr>
        <w:rPr>
          <w:lang w:eastAsia="zh-CN"/>
        </w:rPr>
      </w:pPr>
      <w:r w:rsidRPr="0033101A">
        <w:rPr>
          <w:rFonts w:eastAsia="Calibri"/>
          <w:lang w:val="en-US"/>
        </w:rPr>
        <w:lastRenderedPageBreak/>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r w:rsidR="004F67C7">
        <w:rPr>
          <w:rFonts w:eastAsia="Calibri"/>
          <w:lang w:val="en-US"/>
        </w:rPr>
        <w:t>Subject to the PIN being connected to the 5G network,</w:t>
      </w:r>
      <w:r w:rsidR="004F67C7" w:rsidRPr="0081254F">
        <w:rPr>
          <w:lang w:eastAsia="zh-CN"/>
        </w:rPr>
        <w:t xml:space="preserve"> </w:t>
      </w:r>
      <w:r w:rsidR="004F67C7">
        <w:rPr>
          <w:lang w:eastAsia="zh-CN"/>
        </w:rPr>
        <w:t>t</w:t>
      </w:r>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r w:rsidR="004F67C7">
        <w:rPr>
          <w:lang w:eastAsia="zh-CN"/>
        </w:rPr>
        <w:t xml:space="preserve">for a PIN element </w:t>
      </w:r>
      <w:r>
        <w:rPr>
          <w:lang w:eastAsia="zh-CN"/>
        </w:rPr>
        <w:t>to access a</w:t>
      </w:r>
      <w:r w:rsidR="004F67C7">
        <w:rPr>
          <w:lang w:eastAsia="zh-CN"/>
        </w:rPr>
        <w:t>n application on another PIN element</w:t>
      </w:r>
      <w:r w:rsidRPr="0081254F">
        <w:rPr>
          <w:lang w:eastAsia="zh-CN"/>
        </w:rPr>
        <w:t>.</w:t>
      </w:r>
    </w:p>
    <w:p w14:paraId="32FF2891" w14:textId="7AF09006" w:rsidR="00EB7998" w:rsidRDefault="00EB7998" w:rsidP="00EB7998">
      <w:pPr>
        <w:pStyle w:val="Heading2"/>
      </w:pPr>
      <w:bookmarkStart w:id="193" w:name="_Toc72506604"/>
      <w:bookmarkStart w:id="194" w:name="_Toc74151695"/>
      <w:r>
        <w:t>5.7</w:t>
      </w:r>
      <w:r w:rsidRPr="000D6532">
        <w:tab/>
      </w:r>
      <w:r>
        <w:t xml:space="preserve">Tour Guide </w:t>
      </w:r>
      <w:r w:rsidRPr="000D6532">
        <w:t>Use case</w:t>
      </w:r>
      <w:bookmarkEnd w:id="193"/>
      <w:bookmarkEnd w:id="194"/>
    </w:p>
    <w:p w14:paraId="01C40BE3" w14:textId="77777777" w:rsidR="00EB7998" w:rsidRPr="008E5289" w:rsidRDefault="00EB7998" w:rsidP="00EB7998">
      <w:pPr>
        <w:pStyle w:val="EditorsNote"/>
      </w:pPr>
      <w:r w:rsidRPr="00C5018F">
        <w:rPr>
          <w:lang w:val="en-US"/>
        </w:rPr>
        <w:t>Editor’s Note:</w:t>
      </w:r>
      <w:r>
        <w:rPr>
          <w:lang w:val="en-US"/>
        </w:rPr>
        <w:tab/>
        <w:t>Terminology needs to be aligned with other usecases</w:t>
      </w:r>
    </w:p>
    <w:p w14:paraId="5908A256" w14:textId="70A93A73" w:rsidR="00EB7998" w:rsidRPr="000D6532" w:rsidRDefault="00EB7998" w:rsidP="00EB7998">
      <w:pPr>
        <w:pStyle w:val="Heading3"/>
      </w:pPr>
      <w:bookmarkStart w:id="195" w:name="_Toc72506605"/>
      <w:bookmarkStart w:id="196" w:name="_Toc74151696"/>
      <w:r>
        <w:t>5.7</w:t>
      </w:r>
      <w:r w:rsidRPr="000D6532">
        <w:t>.1</w:t>
      </w:r>
      <w:r w:rsidRPr="000D6532">
        <w:tab/>
        <w:t>Description</w:t>
      </w:r>
      <w:bookmarkEnd w:id="195"/>
      <w:bookmarkEnd w:id="196"/>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97" w:name="_Toc72506606"/>
      <w:bookmarkStart w:id="198" w:name="_Toc74151697"/>
      <w:r>
        <w:t>5.7</w:t>
      </w:r>
      <w:r w:rsidRPr="000D6532">
        <w:t>.2</w:t>
      </w:r>
      <w:r w:rsidRPr="000D6532">
        <w:tab/>
        <w:t>Pre-conditions</w:t>
      </w:r>
      <w:bookmarkEnd w:id="197"/>
      <w:bookmarkEnd w:id="198"/>
    </w:p>
    <w:p w14:paraId="683E9D2B" w14:textId="3FD955FB"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r w:rsidR="001F789C">
        <w:t xml:space="preserve">PIN </w:t>
      </w:r>
      <w:r>
        <w:t>direct 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199" w:name="_Toc72506607"/>
      <w:bookmarkStart w:id="200" w:name="_Toc74151698"/>
      <w:r>
        <w:t>5.7</w:t>
      </w:r>
      <w:r w:rsidRPr="000D6532">
        <w:t>.3</w:t>
      </w:r>
      <w:r w:rsidRPr="000D6532">
        <w:tab/>
        <w:t>Service Flows</w:t>
      </w:r>
      <w:bookmarkEnd w:id="199"/>
      <w:bookmarkEnd w:id="200"/>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Adrian has no data 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lastRenderedPageBreak/>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smartglasses with some audio description the video then starts to play and can be seen on the smartglasses.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201" w:name="_Toc72506608"/>
      <w:bookmarkStart w:id="202" w:name="_Toc74151699"/>
      <w:r>
        <w:t>5.7</w:t>
      </w:r>
      <w:r w:rsidRPr="000D6532">
        <w:t>.4</w:t>
      </w:r>
      <w:r w:rsidRPr="000D6532">
        <w:tab/>
        <w:t>Post-conditions</w:t>
      </w:r>
      <w:bookmarkEnd w:id="201"/>
      <w:bookmarkEnd w:id="202"/>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203" w:name="_Toc72506609"/>
      <w:bookmarkStart w:id="204" w:name="_Toc74151700"/>
      <w:r>
        <w:t>5.7</w:t>
      </w:r>
      <w:r w:rsidRPr="000D6532">
        <w:t>.5</w:t>
      </w:r>
      <w:r w:rsidRPr="000D6532">
        <w:tab/>
      </w:r>
      <w:r>
        <w:t>Existing</w:t>
      </w:r>
      <w:r w:rsidRPr="000D6532">
        <w:t xml:space="preserve"> </w:t>
      </w:r>
      <w:r>
        <w:t>features partly or fully covering the use case functionality</w:t>
      </w:r>
      <w:bookmarkEnd w:id="203"/>
      <w:bookmarkEnd w:id="204"/>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02252B97" w14:textId="77777777" w:rsidR="00EB7998" w:rsidRDefault="00EB7998" w:rsidP="00F91F2D">
      <w:pPr>
        <w:rPr>
          <w:lang w:val="en-US"/>
        </w:rPr>
      </w:pPr>
      <w:r>
        <w:rPr>
          <w:lang w:val="en-US"/>
        </w:rPr>
        <w:t>3GPP TS 22.101 [3] clause 26a.</w:t>
      </w:r>
    </w:p>
    <w:p w14:paraId="69B0FCEC" w14:textId="31383EFC" w:rsidR="00EB7998" w:rsidRPr="000D6532" w:rsidRDefault="00ED293D" w:rsidP="00EB7998">
      <w:pPr>
        <w:pStyle w:val="Heading3"/>
      </w:pPr>
      <w:bookmarkStart w:id="205" w:name="_Toc72506610"/>
      <w:bookmarkStart w:id="206" w:name="_Toc74151701"/>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205"/>
      <w:bookmarkEnd w:id="206"/>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0FC44D89"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r w:rsidR="001F789C">
        <w:t xml:space="preserve">PIN </w:t>
      </w:r>
      <w:r>
        <w:t xml:space="preserve">direct 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78DF41F4"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r w:rsidR="001F789C">
        <w:t xml:space="preserve">PIN </w:t>
      </w:r>
      <w:r>
        <w:t>direct connectivity with another PIN Element.</w:t>
      </w:r>
    </w:p>
    <w:p w14:paraId="0C87E551" w14:textId="02AB6885" w:rsidR="00580A86" w:rsidRDefault="00580A86" w:rsidP="00580A86">
      <w:r>
        <w:rPr>
          <w:rFonts w:eastAsia="Calibri"/>
          <w:lang w:val="en-US"/>
        </w:rPr>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207" w:name="_Toc72506611"/>
      <w:bookmarkStart w:id="208" w:name="_Toc74151702"/>
      <w:r>
        <w:lastRenderedPageBreak/>
        <w:t>5</w:t>
      </w:r>
      <w:r w:rsidRPr="000D6532">
        <w:t>.</w:t>
      </w:r>
      <w:r>
        <w:t>8</w:t>
      </w:r>
      <w:r w:rsidRPr="000D6532">
        <w:tab/>
        <w:t xml:space="preserve">Use case </w:t>
      </w:r>
      <w:r>
        <w:t>support of broadcast-based service discovery</w:t>
      </w:r>
      <w:bookmarkEnd w:id="207"/>
      <w:bookmarkEnd w:id="208"/>
    </w:p>
    <w:p w14:paraId="590D6676" w14:textId="4E6E094D" w:rsidR="00007528" w:rsidRPr="000D6532" w:rsidRDefault="00007528" w:rsidP="00007528">
      <w:pPr>
        <w:pStyle w:val="Heading3"/>
      </w:pPr>
      <w:bookmarkStart w:id="209" w:name="_Toc72506612"/>
      <w:bookmarkStart w:id="210" w:name="_Toc74151703"/>
      <w:r>
        <w:t>5</w:t>
      </w:r>
      <w:r w:rsidRPr="000D6532">
        <w:t>.</w:t>
      </w:r>
      <w:r>
        <w:t>8</w:t>
      </w:r>
      <w:r w:rsidRPr="000D6532">
        <w:t>.1</w:t>
      </w:r>
      <w:r w:rsidRPr="000D6532">
        <w:tab/>
        <w:t>Description</w:t>
      </w:r>
      <w:bookmarkEnd w:id="209"/>
      <w:bookmarkEnd w:id="210"/>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2F4665E8"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r w:rsidR="00E62920">
        <w:rPr>
          <w:rFonts w:eastAsia="Calibri"/>
        </w:rPr>
        <w:t>less of</w:t>
      </w:r>
      <w:r w:rsidR="00E62920" w:rsidRPr="006B1A33">
        <w:rPr>
          <w:rFonts w:eastAsia="Calibri"/>
        </w:rPr>
        <w:t xml:space="preserve"> </w:t>
      </w:r>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r w:rsidR="00E62920">
        <w:rPr>
          <w:rFonts w:eastAsia="Calibri"/>
        </w:rPr>
        <w:t>PIN</w:t>
      </w:r>
      <w:r w:rsidR="00E62920" w:rsidRPr="006B1A33">
        <w:rPr>
          <w:rFonts w:eastAsia="Calibri"/>
        </w:rPr>
        <w:t xml:space="preserve"> </w:t>
      </w:r>
      <w:r w:rsidRPr="006B1A33">
        <w:rPr>
          <w:rFonts w:eastAsia="Calibri"/>
        </w:rPr>
        <w:t xml:space="preserve">is used outside the home network via a public network (e.g. smartphone joins the </w:t>
      </w:r>
      <w:r w:rsidR="00E62920">
        <w:rPr>
          <w:rFonts w:eastAsia="Calibri"/>
        </w:rPr>
        <w:t>PIN via</w:t>
      </w:r>
      <w:r w:rsidR="00E62920" w:rsidRPr="006B1A33">
        <w:rPr>
          <w:rFonts w:eastAsia="Calibri"/>
        </w:rPr>
        <w:t xml:space="preserve"> </w:t>
      </w:r>
      <w:r w:rsidRPr="006B1A33">
        <w:rPr>
          <w:rFonts w:eastAsia="Calibri"/>
        </w:rPr>
        <w:t xml:space="preserve">the </w:t>
      </w:r>
      <w:r w:rsidR="00E62920">
        <w:rPr>
          <w:rFonts w:eastAsia="Calibri"/>
        </w:rPr>
        <w:t>3GPP</w:t>
      </w:r>
      <w:r w:rsidR="00E62920" w:rsidRPr="006B1A33">
        <w:rPr>
          <w:rFonts w:eastAsia="Calibri"/>
        </w:rPr>
        <w:t xml:space="preserve"> </w:t>
      </w:r>
      <w:r w:rsidR="00E62920">
        <w:rPr>
          <w:rFonts w:eastAsia="Calibri"/>
        </w:rPr>
        <w:t>Network</w:t>
      </w:r>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r w:rsidR="00E62920" w:rsidRPr="00E62920">
        <w:rPr>
          <w:rFonts w:eastAsia="Calibri"/>
        </w:rPr>
        <w:t xml:space="preserve"> </w:t>
      </w:r>
    </w:p>
    <w:p w14:paraId="495A87DD" w14:textId="3A91F65E" w:rsidR="00007528" w:rsidRPr="000D6532" w:rsidRDefault="00E62920" w:rsidP="00E62920">
      <w:pPr>
        <w:rPr>
          <w:rFonts w:eastAsia="Calibri"/>
        </w:rPr>
      </w:pPr>
      <w:r>
        <w:rPr>
          <w:rFonts w:eastAsia="Calibri"/>
        </w:rPr>
        <w:t>Furthermore, the 5G system needs to ensure that the service discovery messages are authentic and sent in sufficiently low numbers as to be not present an obstacle to useful transmissions within the PIN.</w:t>
      </w:r>
    </w:p>
    <w:p w14:paraId="311AF437" w14:textId="415CE9FC" w:rsidR="00007528" w:rsidRPr="000D6532" w:rsidRDefault="00007528" w:rsidP="00007528">
      <w:pPr>
        <w:pStyle w:val="Heading3"/>
      </w:pPr>
      <w:bookmarkStart w:id="211" w:name="_Toc72506613"/>
      <w:bookmarkStart w:id="212" w:name="_Toc74151704"/>
      <w:r>
        <w:t>5</w:t>
      </w:r>
      <w:r w:rsidRPr="000D6532">
        <w:t>.</w:t>
      </w:r>
      <w:r>
        <w:t>8</w:t>
      </w:r>
      <w:r w:rsidRPr="000D6532">
        <w:t>.2</w:t>
      </w:r>
      <w:r w:rsidRPr="000D6532">
        <w:tab/>
        <w:t>Pre-conditions</w:t>
      </w:r>
      <w:bookmarkEnd w:id="211"/>
      <w:bookmarkEnd w:id="212"/>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213" w:name="_Toc72506614"/>
      <w:bookmarkStart w:id="214" w:name="_Toc74151705"/>
      <w:r>
        <w:t>5</w:t>
      </w:r>
      <w:r w:rsidRPr="000D6532">
        <w:t>.</w:t>
      </w:r>
      <w:r>
        <w:t>8</w:t>
      </w:r>
      <w:r w:rsidRPr="000D6532">
        <w:t>.3</w:t>
      </w:r>
      <w:r w:rsidRPr="000D6532">
        <w:tab/>
        <w:t>Service Flows</w:t>
      </w:r>
      <w:bookmarkEnd w:id="213"/>
      <w:bookmarkEnd w:id="214"/>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215" w:name="_Toc72506615"/>
      <w:bookmarkStart w:id="216" w:name="_Toc74151706"/>
      <w:r>
        <w:t>5</w:t>
      </w:r>
      <w:r w:rsidRPr="000D6532">
        <w:t>.</w:t>
      </w:r>
      <w:r w:rsidR="00352F31">
        <w:t>8</w:t>
      </w:r>
      <w:r w:rsidRPr="000D6532">
        <w:t>.4</w:t>
      </w:r>
      <w:r w:rsidRPr="000D6532">
        <w:tab/>
        <w:t>Post-conditions</w:t>
      </w:r>
      <w:bookmarkEnd w:id="215"/>
      <w:bookmarkEnd w:id="216"/>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217" w:name="_Toc72506616"/>
      <w:bookmarkStart w:id="218" w:name="_Toc74151707"/>
      <w:r>
        <w:t>5</w:t>
      </w:r>
      <w:r w:rsidRPr="000D6532">
        <w:t>.</w:t>
      </w:r>
      <w:r w:rsidR="00352F31">
        <w:t>8</w:t>
      </w:r>
      <w:r w:rsidRPr="000D6532">
        <w:t>.5</w:t>
      </w:r>
      <w:r w:rsidRPr="000D6532">
        <w:tab/>
      </w:r>
      <w:r>
        <w:t>Existing</w:t>
      </w:r>
      <w:r w:rsidRPr="000D6532">
        <w:t xml:space="preserve"> </w:t>
      </w:r>
      <w:r>
        <w:t>features partly or fully covering the use case functionality</w:t>
      </w:r>
      <w:bookmarkEnd w:id="217"/>
      <w:bookmarkEnd w:id="218"/>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219" w:name="_Toc72506617"/>
      <w:bookmarkStart w:id="220" w:name="_Toc74151708"/>
      <w:r>
        <w:lastRenderedPageBreak/>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19"/>
      <w:bookmarkEnd w:id="220"/>
    </w:p>
    <w:p w14:paraId="76CC9CCF" w14:textId="3AC03173" w:rsidR="00BB11A8" w:rsidRDefault="00BB11A8" w:rsidP="00BB11A8">
      <w:r>
        <w:rPr>
          <w:rFonts w:eastAsia="Calibri"/>
          <w:lang w:val="en-US"/>
        </w:rPr>
        <w:t xml:space="preserve">[PR 5.8.6-1] </w:t>
      </w:r>
      <w:r>
        <w:t xml:space="preserve">The 5G system shall enable service discovery of PIN </w:t>
      </w:r>
      <w:r w:rsidR="00EB278F">
        <w:t xml:space="preserve">Elements </w:t>
      </w:r>
      <w:r w:rsidRPr="00F6678E">
        <w:rPr>
          <w:lang w:val="en-US" w:eastAsia="zh-CN"/>
        </w:rPr>
        <w:t xml:space="preserve">(e.g. based on certain device applications) </w:t>
      </w:r>
      <w:r>
        <w:t>in PIN by UEs in the PIN or via the public network.</w:t>
      </w:r>
    </w:p>
    <w:p w14:paraId="2FE3831B" w14:textId="7A35DD25"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r w:rsidR="00EB278F">
        <w:t>Elements</w:t>
      </w:r>
      <w:r w:rsidR="00007528">
        <w:t xml:space="preserve"> </w:t>
      </w:r>
      <w:r w:rsidR="00BB11A8">
        <w:t>in a PIN. The 5G system shall support configuration per 5GLAN VN, per group of UEs, or per individual UE</w:t>
      </w:r>
      <w:r w:rsidR="00007528">
        <w:t>.</w:t>
      </w:r>
    </w:p>
    <w:p w14:paraId="155EE220" w14:textId="4A3FEEFC" w:rsidR="00007528" w:rsidRDefault="00CB29FB" w:rsidP="00007528">
      <w:r>
        <w:rPr>
          <w:rFonts w:eastAsia="Calibri"/>
          <w:lang w:val="en-US"/>
        </w:rPr>
        <w:t xml:space="preserve">[PR 5.8.6-2] </w:t>
      </w:r>
      <w:r w:rsidR="00007528">
        <w:t xml:space="preserve">The </w:t>
      </w:r>
      <w:r w:rsidR="00EB278F">
        <w:t xml:space="preserve">The PIN Element with </w:t>
      </w:r>
      <w:r w:rsidR="00007528">
        <w:t xml:space="preserve">gateway </w:t>
      </w:r>
      <w:r w:rsidR="00EB278F">
        <w:t xml:space="preserve">capability </w:t>
      </w:r>
      <w:r w:rsidR="00007528">
        <w:t xml:space="preserve">shall support </w:t>
      </w:r>
      <w:r w:rsidR="00BB11A8">
        <w:t>optimization of</w:t>
      </w:r>
      <w:r w:rsidR="00007528">
        <w:t xml:space="preserve">service discovery </w:t>
      </w:r>
      <w:r w:rsidR="00BB11A8">
        <w:t xml:space="preserve">of PIN </w:t>
      </w:r>
      <w:r w:rsidR="00EB278F">
        <w:t>Elements</w:t>
      </w:r>
      <w:r w:rsidR="00BB11A8">
        <w:t xml:space="preserve"> in a PIN by</w:t>
      </w:r>
      <w:r w:rsidR="00007528">
        <w:t xml:space="preserve"> UEs on the public network, e.g. by reducing the amount and frequency of service discovery messages </w:t>
      </w:r>
      <w:r w:rsidR="00BB11A8">
        <w:t xml:space="preserve">sent from PIN </w:t>
      </w:r>
      <w:r w:rsidR="00EB278F">
        <w:t>Elements</w:t>
      </w:r>
      <w:r w:rsidR="00007528">
        <w:t>.</w:t>
      </w:r>
    </w:p>
    <w:p w14:paraId="67F46F2F" w14:textId="77777777" w:rsidR="00E62920" w:rsidRDefault="00E62920" w:rsidP="00E62920">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p>
    <w:p w14:paraId="138EA95A" w14:textId="275A5549" w:rsidR="00E62920" w:rsidRDefault="00E62920" w:rsidP="00E62920">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p>
    <w:p w14:paraId="59D2EB86" w14:textId="0539253C" w:rsidR="00943492" w:rsidRPr="00BD5408" w:rsidRDefault="00943492" w:rsidP="00F91F2D">
      <w:pPr>
        <w:pStyle w:val="Heading2"/>
      </w:pPr>
      <w:bookmarkStart w:id="221" w:name="_Toc72506618"/>
      <w:bookmarkStart w:id="222" w:name="_Toc74151709"/>
      <w:r>
        <w:t>5.9</w:t>
      </w:r>
      <w:r>
        <w:tab/>
      </w:r>
      <w:r w:rsidRPr="00BD5408">
        <w:t>Adding personal health device</w:t>
      </w:r>
      <w:r>
        <w:t>s</w:t>
      </w:r>
      <w:r w:rsidRPr="00BD5408">
        <w:t xml:space="preserve"> to PIN</w:t>
      </w:r>
      <w:bookmarkEnd w:id="221"/>
      <w:bookmarkEnd w:id="222"/>
    </w:p>
    <w:p w14:paraId="0BA254F1" w14:textId="1F40E1CF" w:rsidR="00943492" w:rsidRPr="00BD5408" w:rsidRDefault="00943492" w:rsidP="00943492">
      <w:pPr>
        <w:pStyle w:val="Heading3"/>
        <w:rPr>
          <w:lang w:val="en-US"/>
        </w:rPr>
      </w:pPr>
      <w:bookmarkStart w:id="223" w:name="_Toc72506619"/>
      <w:bookmarkStart w:id="224" w:name="_Toc74151710"/>
      <w:r>
        <w:rPr>
          <w:lang w:val="en-US"/>
        </w:rPr>
        <w:t>5.9</w:t>
      </w:r>
      <w:r w:rsidRPr="00BD5408">
        <w:rPr>
          <w:lang w:val="en-US"/>
        </w:rPr>
        <w:t>.</w:t>
      </w:r>
      <w:r>
        <w:rPr>
          <w:lang w:val="en-US"/>
        </w:rPr>
        <w:t xml:space="preserve">1 </w:t>
      </w:r>
      <w:r>
        <w:rPr>
          <w:lang w:val="en-US"/>
        </w:rPr>
        <w:tab/>
      </w:r>
      <w:r w:rsidRPr="00BD5408">
        <w:rPr>
          <w:lang w:val="en-US"/>
        </w:rPr>
        <w:t>Description</w:t>
      </w:r>
      <w:bookmarkEnd w:id="223"/>
      <w:bookmarkEnd w:id="224"/>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11ABC385" w:rsidR="00943492" w:rsidRPr="00F91F2D" w:rsidRDefault="00943492" w:rsidP="00F91F2D">
      <w:r w:rsidRPr="00F91F2D">
        <w:t xml:space="preserve">In this use case, Fred </w:t>
      </w:r>
      <w:r>
        <w:t>has been feeling exhausted in the last weeks</w:t>
      </w:r>
      <w:r w:rsidRPr="00F91F2D" w:rsidDel="00981314">
        <w:t xml:space="preserve"> </w:t>
      </w:r>
      <w:r w:rsidRPr="00F91F2D">
        <w:t>and went to his general practitioner for a check up</w:t>
      </w:r>
      <w:r w:rsidR="006275F9">
        <w:t>.</w:t>
      </w:r>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r w:rsidR="006275F9" w:rsidRPr="00F91F2D">
        <w:t>arrhythmia</w:t>
      </w:r>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225" w:name="_Toc72506620"/>
      <w:bookmarkStart w:id="226" w:name="_Toc74151711"/>
      <w:r>
        <w:rPr>
          <w:lang w:val="en-US"/>
        </w:rPr>
        <w:t>5.9</w:t>
      </w:r>
      <w:r w:rsidRPr="00ED1DC7">
        <w:rPr>
          <w:lang w:val="en-US"/>
        </w:rPr>
        <w:t>.2</w:t>
      </w:r>
      <w:r w:rsidRPr="00ED1DC7">
        <w:rPr>
          <w:lang w:val="en-US"/>
        </w:rPr>
        <w:tab/>
        <w:t>Pre-conditions</w:t>
      </w:r>
      <w:bookmarkEnd w:id="225"/>
      <w:bookmarkEnd w:id="226"/>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227" w:name="_Toc72506621"/>
      <w:bookmarkStart w:id="228" w:name="_Toc74151712"/>
      <w:r>
        <w:rPr>
          <w:lang w:val="en-US"/>
        </w:rPr>
        <w:t>5.9</w:t>
      </w:r>
      <w:r w:rsidRPr="00156809">
        <w:rPr>
          <w:lang w:val="en-US"/>
        </w:rPr>
        <w:t>.3</w:t>
      </w:r>
      <w:r w:rsidRPr="00156809">
        <w:rPr>
          <w:lang w:val="en-US"/>
        </w:rPr>
        <w:tab/>
        <w:t>Service Flows</w:t>
      </w:r>
      <w:bookmarkEnd w:id="227"/>
      <w:bookmarkEnd w:id="228"/>
    </w:p>
    <w:p w14:paraId="2AAF9B0E" w14:textId="77777777" w:rsidR="00943492" w:rsidRDefault="00943492" w:rsidP="00EA6F36">
      <w:pPr>
        <w:rPr>
          <w:lang w:val="en-US" w:eastAsia="zh-CN"/>
        </w:rPr>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rsidP="00EA6F36">
      <w:pPr>
        <w:rPr>
          <w:lang w:val="en-US" w:eastAsia="zh-CN"/>
        </w:rPr>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rsidP="00EA6F36">
      <w:pPr>
        <w:rPr>
          <w:lang w:val="en-US" w:eastAsia="zh-CN"/>
        </w:rPr>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w:t>
      </w:r>
      <w:r>
        <w:rPr>
          <w:lang w:val="en-US" w:eastAsia="zh-CN"/>
        </w:rPr>
        <w:lastRenderedPageBreak/>
        <w:t xml:space="preserve">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1FD4C2CA" w:rsidR="00943492" w:rsidRDefault="00943492" w:rsidP="00F91F2D">
      <w:pPr>
        <w:pStyle w:val="NO"/>
        <w:rPr>
          <w:lang w:val="en-US" w:eastAsia="zh-CN"/>
        </w:rPr>
      </w:pPr>
      <w:r>
        <w:rPr>
          <w:lang w:val="en-US" w:eastAsia="zh-CN"/>
        </w:rPr>
        <w:t xml:space="preserve">NOTE 1: 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222E5222" w:rsidR="00943492" w:rsidRDefault="00943492" w:rsidP="00F91F2D">
      <w:pPr>
        <w:pStyle w:val="NO"/>
        <w:rPr>
          <w:lang w:val="en-US" w:eastAsia="zh-CN"/>
        </w:rPr>
      </w:pPr>
      <w:r>
        <w:rPr>
          <w:lang w:val="en-US" w:eastAsia="zh-CN"/>
        </w:rPr>
        <w:t xml:space="preserve">NOTE 2: </w:t>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5265FEF7" w:rsidR="00943492" w:rsidRDefault="00943492" w:rsidP="00EA6F36">
      <w:pPr>
        <w:pStyle w:val="NO"/>
        <w:rPr>
          <w:lang w:val="en-US" w:eastAsia="zh-CN"/>
        </w:rPr>
      </w:pPr>
      <w:r>
        <w:rPr>
          <w:lang w:val="en-US" w:eastAsia="zh-CN"/>
        </w:rPr>
        <w:t>NOTE 3:</w:t>
      </w:r>
      <w:r w:rsidRPr="00675596">
        <w:rPr>
          <w:lang w:val="en-US" w:eastAsia="zh-CN"/>
        </w:rPr>
        <w:t xml:space="preserve"> </w:t>
      </w:r>
      <w:r>
        <w:rPr>
          <w:lang w:val="en-US" w:eastAsia="zh-CN"/>
        </w:rPr>
        <w:t>how the 24/7 wearable monitor device gets paired with a Wi-Fi access point is not in scope of this use case</w:t>
      </w:r>
      <w:r w:rsidR="006275F9">
        <w:rPr>
          <w:lang w:val="en-US" w:eastAsia="zh-CN"/>
        </w:rPr>
        <w:t>.</w:t>
      </w:r>
    </w:p>
    <w:p w14:paraId="71E73968" w14:textId="2D45992D" w:rsidR="00943492" w:rsidRPr="000D6532" w:rsidRDefault="00943492" w:rsidP="00943492">
      <w:pPr>
        <w:pStyle w:val="Heading3"/>
      </w:pPr>
      <w:bookmarkStart w:id="229" w:name="_Toc72506622"/>
      <w:bookmarkStart w:id="230" w:name="_Toc74151713"/>
      <w:r>
        <w:t>5.9</w:t>
      </w:r>
      <w:r w:rsidRPr="000D6532">
        <w:t>.4</w:t>
      </w:r>
      <w:r w:rsidRPr="000D6532">
        <w:tab/>
        <w:t>Post-conditions</w:t>
      </w:r>
      <w:bookmarkEnd w:id="229"/>
      <w:bookmarkEnd w:id="230"/>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231" w:name="_Toc72506623"/>
      <w:bookmarkStart w:id="232" w:name="_Toc74151714"/>
      <w:r>
        <w:t>5.9</w:t>
      </w:r>
      <w:r w:rsidRPr="000D6532">
        <w:t>.5</w:t>
      </w:r>
      <w:r w:rsidRPr="000D6532">
        <w:tab/>
      </w:r>
      <w:r>
        <w:t>Existing</w:t>
      </w:r>
      <w:r w:rsidRPr="000D6532">
        <w:t xml:space="preserve"> </w:t>
      </w:r>
      <w:r>
        <w:t>features partly or fully covering the use case functionality</w:t>
      </w:r>
      <w:bookmarkEnd w:id="231"/>
      <w:bookmarkEnd w:id="232"/>
    </w:p>
    <w:p w14:paraId="3CD042F5" w14:textId="05786F35" w:rsidR="00943492" w:rsidRPr="007B6318" w:rsidRDefault="00943492" w:rsidP="00943492">
      <w:pPr>
        <w:rPr>
          <w:b/>
          <w:bCs/>
          <w:u w:val="single"/>
          <w:lang w:eastAsia="zh-CN"/>
        </w:rPr>
      </w:pPr>
      <w:r w:rsidRPr="007B6318">
        <w:rPr>
          <w:b/>
          <w:bCs/>
          <w:u w:val="single"/>
          <w:lang w:eastAsia="zh-CN"/>
        </w:rPr>
        <w:t xml:space="preserve">From </w:t>
      </w:r>
      <w:r w:rsidR="00D32228">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784EE5F8" w:rsidR="00943492" w:rsidRDefault="00943492" w:rsidP="00943492">
      <w:pPr>
        <w:rPr>
          <w:b/>
          <w:bCs/>
          <w:u w:val="single"/>
          <w:lang w:eastAsia="zh-CN"/>
        </w:rPr>
      </w:pPr>
      <w:r w:rsidRPr="007B6318">
        <w:rPr>
          <w:b/>
          <w:bCs/>
          <w:u w:val="single"/>
          <w:lang w:eastAsia="zh-CN"/>
        </w:rPr>
        <w:t xml:space="preserve">From </w:t>
      </w:r>
      <w:r w:rsidR="00CB2C2C">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13692C28" w:rsidR="00943492" w:rsidRPr="00B27AF4" w:rsidRDefault="00943492" w:rsidP="00F91F2D">
      <w:pPr>
        <w:pStyle w:val="NO"/>
        <w:rPr>
          <w:i/>
          <w:iCs/>
        </w:rPr>
      </w:pPr>
      <w:r w:rsidRPr="007B6318">
        <w:lastRenderedPageBreak/>
        <w:t xml:space="preserve">NOTE: </w:t>
      </w:r>
      <w:r>
        <w:tab/>
        <w:t xml:space="preserve">it is not clear whether </w:t>
      </w:r>
      <w:r w:rsidRPr="007B6318">
        <w:t xml:space="preserve">this </w:t>
      </w:r>
      <w:r>
        <w:t xml:space="preserve">requirement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233" w:name="_Toc72506624"/>
      <w:bookmarkStart w:id="234" w:name="_Toc74151715"/>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33"/>
      <w:bookmarkEnd w:id="234"/>
    </w:p>
    <w:p w14:paraId="446DAED7" w14:textId="7D0F15AF" w:rsidR="008736CA" w:rsidRDefault="00EB278F" w:rsidP="008736CA">
      <w:r>
        <w:t>[PR 5.9.6-1</w:t>
      </w:r>
      <w:r w:rsidR="00D32228">
        <w:t>]</w:t>
      </w:r>
      <w:r>
        <w:t xml:space="preserve"> </w:t>
      </w:r>
      <w:r w:rsidR="00943492">
        <w:t xml:space="preserve">The 5G system shall support access to the 5G network and its services for an authorized PIN </w:t>
      </w:r>
      <w:r>
        <w:t xml:space="preserve">Element </w:t>
      </w:r>
      <w:r w:rsidR="00943492">
        <w:t xml:space="preserve">(linked to a 3GPP subscription and provisioned with credentials) via a </w:t>
      </w:r>
      <w:r>
        <w:t xml:space="preserve">PIN Element with </w:t>
      </w:r>
      <w:r w:rsidR="00943492">
        <w:t xml:space="preserve">gateway </w:t>
      </w:r>
      <w:r>
        <w:t>capability</w:t>
      </w:r>
      <w:r w:rsidR="00943492">
        <w:t xml:space="preserve"> or directly via non-3GPP access. </w:t>
      </w:r>
    </w:p>
    <w:p w14:paraId="3E8F09ED" w14:textId="44CFBA98" w:rsidR="00943492" w:rsidRPr="000D6532" w:rsidRDefault="00943492" w:rsidP="00943492">
      <w:pPr>
        <w:pStyle w:val="Heading2"/>
      </w:pPr>
      <w:bookmarkStart w:id="235" w:name="_Toc72506625"/>
      <w:bookmarkStart w:id="236" w:name="_Toc74151716"/>
      <w:bookmarkStart w:id="237" w:name="_Toc49943806"/>
      <w:r>
        <w:t>5.10</w:t>
      </w:r>
      <w:r w:rsidRPr="000D6532">
        <w:tab/>
      </w:r>
      <w:r>
        <w:t xml:space="preserve">Personal health monitoring PIN </w:t>
      </w:r>
      <w:r w:rsidR="00290458">
        <w:rPr>
          <w:lang w:eastAsia="zh-CN"/>
        </w:rPr>
        <w:t>Elements</w:t>
      </w:r>
      <w:bookmarkEnd w:id="235"/>
      <w:bookmarkEnd w:id="236"/>
    </w:p>
    <w:p w14:paraId="107C9D2C" w14:textId="5A42B6BD" w:rsidR="00943492" w:rsidRDefault="00943492" w:rsidP="00943492">
      <w:pPr>
        <w:pStyle w:val="Heading3"/>
      </w:pPr>
      <w:bookmarkStart w:id="238" w:name="_Toc72506626"/>
      <w:bookmarkStart w:id="239" w:name="_Toc74151717"/>
      <w:r>
        <w:t>5.10</w:t>
      </w:r>
      <w:r w:rsidRPr="000D6532">
        <w:t>.1</w:t>
      </w:r>
      <w:r w:rsidRPr="000D6532">
        <w:tab/>
        <w:t>Description</w:t>
      </w:r>
      <w:bookmarkEnd w:id="238"/>
      <w:bookmarkEnd w:id="239"/>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240" w:name="_Toc72506627"/>
      <w:bookmarkStart w:id="241" w:name="_Toc74151718"/>
      <w:r>
        <w:t>5.10</w:t>
      </w:r>
      <w:r w:rsidRPr="000D6532">
        <w:t>.2</w:t>
      </w:r>
      <w:r w:rsidRPr="000D6532">
        <w:tab/>
        <w:t>Pre-conditions</w:t>
      </w:r>
      <w:bookmarkEnd w:id="240"/>
      <w:bookmarkEnd w:id="241"/>
    </w:p>
    <w:p w14:paraId="15C3CAAD" w14:textId="46B7D2CE"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r w:rsidR="002D271C">
        <w:t xml:space="preserve">provide patient data to </w:t>
      </w:r>
      <w:r>
        <w:t>the doctor’s servers via the 5G network through a gateway UE. The devices belong to doctors and/or hospitals, who are the owners of the devices</w:t>
      </w:r>
      <w:r w:rsidR="002D271C">
        <w:t>, and are configured to use both cellular access networks as well as wifi networks</w:t>
      </w:r>
      <w:r>
        <w:t xml:space="preserve">. The devices are configured by the doctor’s office or hospital with credentials belonging to the doctor or hospital to enable communications over the cellular network. </w:t>
      </w:r>
      <w:r w:rsidR="002D271C">
        <w:t xml:space="preserve">Since the devices may be re-used for different patients at different times, the credentials must be offboarded and onboarded properly to ensure the collected data is associated with the correct patient. </w:t>
      </w:r>
      <w:r>
        <w:t xml:space="preserve">The devices can also use </w:t>
      </w:r>
      <w:r w:rsidR="002D271C">
        <w:t>PIN direct connection</w:t>
      </w:r>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r w:rsidR="002D271C">
        <w:t xml:space="preserve">While at the hospital, the staff shows John how to associate the device with his smartphone so the device can send data to the doctor’s office server through the smartphone using the cellular network. </w:t>
      </w:r>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r w:rsidR="002D271C">
        <w:t xml:space="preserve">While at the clinic, the heart rate data is shared with the clinic, which is reported back to John’s doctor. </w:t>
      </w:r>
      <w:r>
        <w:t>He uses the heart rate monitoring device provided by his doctor to record his heart rate while exercising at home and also when he is resting.</w:t>
      </w:r>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r w:rsidR="002D271C">
        <w:t xml:space="preserve">Similar to the heart rate monitoring device, credentials must be offboarded and onboarded to ensure the collected data is associated with the correct patient. </w:t>
      </w:r>
      <w:r>
        <w:t>John needs to measure his glucose levels before and after each meal and sometimes on-demand if requested by his endocrinologist</w:t>
      </w:r>
      <w:r w:rsidR="002D271C">
        <w:t xml:space="preserve"> or when John experiences unusual symptoms. John needs to maintain his blood sugar level above a certain level to avoid experiencing h</w:t>
      </w:r>
      <w:r w:rsidR="002D271C" w:rsidRPr="00880005">
        <w:t>ypoglycemi</w:t>
      </w:r>
      <w:r w:rsidR="002D271C">
        <w:t>a symptoms such as dizziness, trembling, weakness, seizures, or even loss of consciousness</w:t>
      </w:r>
      <w:r>
        <w:t>.</w:t>
      </w:r>
    </w:p>
    <w:p w14:paraId="010CA1B1" w14:textId="77777777" w:rsidR="002D271C" w:rsidRDefault="002D271C" w:rsidP="002D271C">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p>
    <w:p w14:paraId="05DAF64B" w14:textId="324060E1" w:rsidR="002D271C" w:rsidRDefault="00943492" w:rsidP="002D271C">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communicate </w:t>
      </w:r>
      <w:r w:rsidR="002D271C">
        <w:t xml:space="preserve">concurrently </w:t>
      </w:r>
      <w:r>
        <w:t>to the gateway UE at his daughter’s house (if one is available) John’s smartphone</w:t>
      </w:r>
      <w:r w:rsidR="002D271C">
        <w:t xml:space="preserve">, and his daughter’s </w:t>
      </w:r>
      <w:r w:rsidR="002D271C">
        <w:lastRenderedPageBreak/>
        <w:t>smartphone if an emergency arises</w:t>
      </w:r>
      <w:r>
        <w:t>. Either way, the data traffic sent from each device is charged to the respective doctor</w:t>
      </w:r>
      <w:r w:rsidR="002D271C">
        <w:t>’</w:t>
      </w:r>
      <w:r>
        <w:t>s.</w:t>
      </w:r>
      <w:r w:rsidR="002D271C" w:rsidRPr="002D271C">
        <w:t xml:space="preserve"> </w:t>
      </w:r>
      <w:r w:rsidR="002D271C">
        <w:t>servers (PIN Elements).</w:t>
      </w:r>
    </w:p>
    <w:p w14:paraId="6DD425CA" w14:textId="1E02E17B" w:rsidR="00943492" w:rsidRDefault="002D271C" w:rsidP="00EA6F36">
      <w:pPr>
        <w:pStyle w:val="NO"/>
      </w:pPr>
      <w:r>
        <w:t>NOTE:</w:t>
      </w:r>
      <w:r>
        <w:tab/>
        <w:t>The sensor measurements (heart rate, sugar levels etc) could be sent over multiple connections at the same time or the sensor is informed that connectivity is unavailable by one route and chooses an alternative route.</w:t>
      </w:r>
      <w:r w:rsidR="00D22ABA">
        <w:t xml:space="preserve"> </w:t>
      </w:r>
      <w:r>
        <w:t xml:space="preserve">The mechanism would be dependent on </w:t>
      </w:r>
      <w:r>
        <w:rPr>
          <w:lang w:eastAsia="ko-KR"/>
        </w:rPr>
        <w:t>how</w:t>
      </w:r>
      <w:r>
        <w:t xml:space="preserve"> life threatening the lack of communicating information is.</w:t>
      </w:r>
    </w:p>
    <w:p w14:paraId="7EBA9803" w14:textId="2F9FC914" w:rsidR="00943492" w:rsidRDefault="00943492" w:rsidP="00943492">
      <w:pPr>
        <w:pStyle w:val="Heading3"/>
      </w:pPr>
      <w:bookmarkStart w:id="242" w:name="_Toc72506628"/>
      <w:bookmarkStart w:id="243" w:name="_Toc74151719"/>
      <w:r>
        <w:t>5.10.</w:t>
      </w:r>
      <w:r w:rsidRPr="000D6532">
        <w:t>3</w:t>
      </w:r>
      <w:r w:rsidRPr="000D6532">
        <w:tab/>
        <w:t>Service Flows</w:t>
      </w:r>
      <w:bookmarkEnd w:id="242"/>
      <w:bookmarkEnd w:id="243"/>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r w:rsidR="004A632E">
        <w:t xml:space="preserve"> and to other gateway UEs</w:t>
      </w:r>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244" w:name="_Toc72506629"/>
      <w:bookmarkStart w:id="245" w:name="_Toc74151720"/>
      <w:r>
        <w:t>5.10</w:t>
      </w:r>
      <w:r w:rsidRPr="000D6532">
        <w:t>.4</w:t>
      </w:r>
      <w:r w:rsidRPr="000D6532">
        <w:tab/>
        <w:t>Post-conditions</w:t>
      </w:r>
      <w:bookmarkEnd w:id="244"/>
      <w:bookmarkEnd w:id="245"/>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6AD15B19" w:rsidR="00943492" w:rsidRDefault="00943492" w:rsidP="00943492">
      <w:pPr>
        <w:rPr>
          <w:lang w:eastAsia="zh-CN"/>
        </w:rPr>
      </w:pPr>
      <w:r>
        <w:rPr>
          <w:lang w:eastAsia="zh-CN"/>
        </w:rPr>
        <w:t xml:space="preserve">The 5G system can correctly identify traffic sent by each PIN </w:t>
      </w:r>
      <w:r w:rsidR="004A632E">
        <w:rPr>
          <w:lang w:eastAsia="zh-CN"/>
        </w:rPr>
        <w:t xml:space="preserve">Element </w:t>
      </w:r>
      <w:r>
        <w:rPr>
          <w:lang w:eastAsia="zh-CN"/>
        </w:rPr>
        <w:t>and generate the appropriate charging records.</w:t>
      </w:r>
    </w:p>
    <w:p w14:paraId="37AD6CE3" w14:textId="6F6B50F8" w:rsidR="004A632E" w:rsidRPr="0005036E" w:rsidRDefault="004A632E" w:rsidP="00943492">
      <w:pPr>
        <w:rPr>
          <w:lang w:eastAsia="zh-CN"/>
        </w:rPr>
      </w:pPr>
      <w:r>
        <w:rPr>
          <w:lang w:eastAsia="zh-CN"/>
        </w:rPr>
        <w:t>The 5G system can provide network access for PIN Elements in medical emergency situations.</w:t>
      </w:r>
    </w:p>
    <w:p w14:paraId="77FB6820" w14:textId="736EE78D" w:rsidR="00943492" w:rsidRPr="000D6532" w:rsidRDefault="00943492" w:rsidP="00943492">
      <w:pPr>
        <w:pStyle w:val="Heading3"/>
      </w:pPr>
      <w:bookmarkStart w:id="246" w:name="_Toc72506630"/>
      <w:bookmarkStart w:id="247" w:name="_Toc74151721"/>
      <w:r>
        <w:t>5.10</w:t>
      </w:r>
      <w:r w:rsidRPr="000D6532">
        <w:t>.5</w:t>
      </w:r>
      <w:r w:rsidRPr="000D6532">
        <w:tab/>
      </w:r>
      <w:r>
        <w:t>Existing</w:t>
      </w:r>
      <w:r w:rsidRPr="000D6532">
        <w:t xml:space="preserve"> </w:t>
      </w:r>
      <w:r>
        <w:t>features partly or fully covering the use case functionality</w:t>
      </w:r>
      <w:bookmarkEnd w:id="246"/>
      <w:bookmarkEnd w:id="247"/>
    </w:p>
    <w:p w14:paraId="02D68512" w14:textId="3C08E707" w:rsidR="00943492" w:rsidRDefault="00943492" w:rsidP="00943492">
      <w:r>
        <w:t xml:space="preserve">From </w:t>
      </w:r>
      <w:r w:rsidR="005C7F7D">
        <w:t>3GPP</w:t>
      </w:r>
      <w:r w:rsidR="00066B19">
        <w:t> </w:t>
      </w:r>
      <w:r w:rsidR="005C7F7D">
        <w:t>TS</w:t>
      </w:r>
      <w:r w:rsidR="00066B19">
        <w:t> </w:t>
      </w:r>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0E97E57C" w:rsidR="00943492" w:rsidRDefault="00943492" w:rsidP="00943492">
      <w:r>
        <w:t xml:space="preserve">From </w:t>
      </w:r>
      <w:r w:rsidR="005C7F7D">
        <w:t>3GPP</w:t>
      </w:r>
      <w:r w:rsidR="00066B19">
        <w:t> </w:t>
      </w:r>
      <w:r w:rsidR="005C7F7D">
        <w:t>TS</w:t>
      </w:r>
      <w:r w:rsidR="00066B19">
        <w:t> </w:t>
      </w:r>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248" w:name="_Toc72506631"/>
      <w:bookmarkStart w:id="249" w:name="_Toc74151722"/>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48"/>
      <w:bookmarkEnd w:id="249"/>
    </w:p>
    <w:p w14:paraId="7A45F4D9" w14:textId="77777777" w:rsidR="004A632E" w:rsidRDefault="004A632E" w:rsidP="004A632E">
      <w:r>
        <w:t>[PR 5.10.6-1]</w:t>
      </w:r>
      <w:r>
        <w:tab/>
      </w:r>
      <w:r w:rsidRPr="004D5C50">
        <w:t xml:space="preserve">A PIN </w:t>
      </w:r>
      <w:r>
        <w:t>E</w:t>
      </w:r>
      <w:r w:rsidRPr="004D5C50">
        <w:t>lement may be a member of more than 1 PIN</w:t>
      </w:r>
      <w:r>
        <w:t>.</w:t>
      </w:r>
    </w:p>
    <w:p w14:paraId="68CF19E6" w14:textId="77777777" w:rsidR="004A632E" w:rsidRDefault="004A632E" w:rsidP="004A632E">
      <w:r>
        <w:t>[PR 5.10.6-2]</w:t>
      </w:r>
      <w:r>
        <w:tab/>
      </w:r>
      <w:r w:rsidRPr="00A73581">
        <w:t xml:space="preserve">A PIN Element shall be aware in case of loss of </w:t>
      </w:r>
      <w:r>
        <w:t xml:space="preserve">its </w:t>
      </w:r>
      <w:r w:rsidRPr="00A73581">
        <w:t>connectivity to 5GS</w:t>
      </w:r>
      <w:r>
        <w:t>.</w:t>
      </w:r>
    </w:p>
    <w:p w14:paraId="6C216A23" w14:textId="77777777" w:rsidR="004A632E" w:rsidRDefault="004A632E" w:rsidP="004A632E">
      <w:r>
        <w:t>[PR 5.10.6-3]</w:t>
      </w:r>
      <w:r>
        <w:tab/>
        <w:t>The 5G system shall support a PIN Element to be configured with credentials of multiple user identities.</w:t>
      </w:r>
    </w:p>
    <w:p w14:paraId="58F1BBE5" w14:textId="77777777" w:rsidR="004A632E" w:rsidRDefault="004A632E" w:rsidP="004A632E">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p>
    <w:p w14:paraId="4CC231B5" w14:textId="77777777" w:rsidR="004A632E" w:rsidRDefault="004A632E" w:rsidP="004A632E">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p>
    <w:p w14:paraId="50F9CDB6" w14:textId="77777777" w:rsidR="004A632E" w:rsidRPr="00627FD9" w:rsidRDefault="004A632E" w:rsidP="004A632E">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p>
    <w:p w14:paraId="36C380ED" w14:textId="6E7DDCEF" w:rsidR="000952AB" w:rsidRDefault="000952AB" w:rsidP="000952AB">
      <w:pPr>
        <w:pStyle w:val="Heading2"/>
      </w:pPr>
      <w:bookmarkStart w:id="250" w:name="_Toc72506632"/>
      <w:bookmarkStart w:id="251" w:name="_Toc74151723"/>
      <w:r>
        <w:lastRenderedPageBreak/>
        <w:t>5.11</w:t>
      </w:r>
      <w:r w:rsidR="00B760B8">
        <w:tab/>
      </w:r>
      <w:r>
        <w:t>Dynamic creation of an on-demand PIN at home</w:t>
      </w:r>
      <w:bookmarkEnd w:id="250"/>
      <w:bookmarkEnd w:id="251"/>
      <w:r>
        <w:t xml:space="preserve"> </w:t>
      </w:r>
    </w:p>
    <w:p w14:paraId="7BCC63C0" w14:textId="6685A6D4" w:rsidR="00B760B8" w:rsidRDefault="00B760B8" w:rsidP="00B760B8">
      <w:pPr>
        <w:pStyle w:val="Heading3"/>
      </w:pPr>
      <w:bookmarkStart w:id="252" w:name="_Toc72506633"/>
      <w:bookmarkStart w:id="253" w:name="_Toc74151724"/>
      <w:r>
        <w:t>5.11</w:t>
      </w:r>
      <w:r w:rsidRPr="000D6532">
        <w:t>.1</w:t>
      </w:r>
      <w:r w:rsidRPr="000D6532">
        <w:tab/>
        <w:t>Description</w:t>
      </w:r>
      <w:bookmarkEnd w:id="252"/>
      <w:bookmarkEnd w:id="253"/>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254" w:name="_Toc72506634"/>
      <w:bookmarkStart w:id="255" w:name="_Toc74151725"/>
      <w:r>
        <w:t>5.11.2</w:t>
      </w:r>
      <w:r>
        <w:tab/>
        <w:t>Pre-conditions</w:t>
      </w:r>
      <w:bookmarkEnd w:id="254"/>
      <w:bookmarkEnd w:id="255"/>
    </w:p>
    <w:p w14:paraId="3F6863AD" w14:textId="510B005B" w:rsidR="002B20A3" w:rsidRDefault="002B20A3" w:rsidP="002B20A3">
      <w:pPr>
        <w:rPr>
          <w:rFonts w:eastAsia="SimSun"/>
          <w:lang w:eastAsia="zh-CN"/>
        </w:rPr>
      </w:pPr>
      <w:r>
        <w:rPr>
          <w:rFonts w:eastAsia="SimSun"/>
          <w:lang w:eastAsia="zh-CN"/>
        </w:rPr>
        <w:t xml:space="preserve">Tom is an avid game player and his local operator M offers a service where by the operator allows a customer to create on-demand PIN and download games to </w:t>
      </w:r>
      <w:r>
        <w:t>PIN element(s) with gateway and management functionality (e.g. 5G home access router as example in this use case,</w:t>
      </w:r>
      <w:r w:rsidR="00D22ABA">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p>
    <w:p w14:paraId="22C4CB8D" w14:textId="77777777" w:rsidR="002B20A3" w:rsidRDefault="002B20A3" w:rsidP="002B20A3">
      <w:pPr>
        <w:pStyle w:val="NO"/>
        <w:rPr>
          <w:lang w:eastAsia="zh-CN"/>
        </w:rPr>
      </w:pPr>
      <w:r>
        <w:rPr>
          <w:lang w:eastAsia="zh-CN"/>
        </w:rPr>
        <w:t>NOTE:</w:t>
      </w:r>
      <w:r>
        <w:rPr>
          <w:lang w:eastAsia="zh-CN"/>
        </w:rPr>
        <w:tab/>
        <w:t>These variety of access technologies are supported as avid game players usually have a variety of new and old devices they want to use.</w:t>
      </w:r>
    </w:p>
    <w:p w14:paraId="72C1A2AE" w14:textId="77777777" w:rsidR="002B20A3" w:rsidRDefault="002B20A3" w:rsidP="002B20A3">
      <w:pPr>
        <w:rPr>
          <w:rFonts w:eastAsia="SimSun"/>
          <w:lang w:eastAsia="zh-CN"/>
        </w:rPr>
      </w:pPr>
      <w:r>
        <w:rPr>
          <w:rFonts w:eastAsia="SimSun"/>
          <w:lang w:eastAsia="zh-CN"/>
        </w:rPr>
        <w:t>The 5G home access router also stores games meta data that can be uploaded Operator’s M network so that the game can be played later on other PIN element(s) or the same 5G home access router at different location.</w:t>
      </w:r>
    </w:p>
    <w:p w14:paraId="4E39D9E8" w14:textId="55FC7BBF"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Tom installed a local version of the game applicationin the 5G home access router.</w:t>
      </w:r>
      <w:r w:rsidR="00376944">
        <w:rPr>
          <w:rFonts w:eastAsia="SimSun"/>
          <w:lang w:eastAsia="zh-CN"/>
        </w:rPr>
        <w:t xml:space="preserve"> </w:t>
      </w:r>
    </w:p>
    <w:p w14:paraId="179FB956" w14:textId="522426A7"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r w:rsidR="002B20A3">
        <w:rPr>
          <w:rFonts w:eastAsia="SimSun"/>
          <w:lang w:eastAsia="zh-CN"/>
        </w:rPr>
        <w:t>Hz</w:t>
      </w:r>
      <w:r>
        <w:rPr>
          <w:rFonts w:eastAsia="SimSun"/>
          <w:lang w:eastAsia="zh-CN"/>
        </w:rPr>
        <w:t xml:space="preserve"> spectrum with the subscription of operator M. Howard has the subscription of Operator A for his 5G game console </w:t>
      </w:r>
      <w:r w:rsidR="002B20A3">
        <w:rPr>
          <w:rFonts w:eastAsia="SimSun"/>
          <w:lang w:eastAsia="zh-CN"/>
        </w:rPr>
        <w:t>which also</w:t>
      </w:r>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r w:rsidR="002B20A3">
        <w:rPr>
          <w:rFonts w:eastAsia="SimSun"/>
          <w:lang w:eastAsia="zh-CN"/>
        </w:rPr>
        <w:t>Howard also has a VR glass which can link to his 5G game console with PIN direct connection, such as Bluetooth®.</w:t>
      </w:r>
    </w:p>
    <w:p w14:paraId="6595E245" w14:textId="6C043D77" w:rsidR="000952AB" w:rsidRDefault="000952AB" w:rsidP="000952AB">
      <w:pPr>
        <w:pStyle w:val="Heading3"/>
      </w:pPr>
      <w:bookmarkStart w:id="256" w:name="_Toc72506635"/>
      <w:bookmarkStart w:id="257" w:name="_Toc74151726"/>
      <w:r>
        <w:t>5.11.3</w:t>
      </w:r>
      <w:r>
        <w:tab/>
        <w:t>Service Flows</w:t>
      </w:r>
      <w:bookmarkEnd w:id="256"/>
      <w:bookmarkEnd w:id="257"/>
    </w:p>
    <w:p w14:paraId="42165C97" w14:textId="37378C2F" w:rsidR="000952AB" w:rsidRDefault="000952AB" w:rsidP="00631594">
      <w:pPr>
        <w:pStyle w:val="B1"/>
        <w:rPr>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mmWave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15036F5E" w:rsidR="002B20A3" w:rsidRDefault="002B20A3" w:rsidP="00EA6F36">
      <w:pPr>
        <w:pStyle w:val="NO"/>
        <w:rPr>
          <w:lang w:eastAsia="zh-CN"/>
        </w:rPr>
      </w:pPr>
      <w:r>
        <w:rPr>
          <w:lang w:eastAsia="zh-CN"/>
        </w:rPr>
        <w:t>NOTE:</w:t>
      </w:r>
      <w:r>
        <w:rPr>
          <w:lang w:eastAsia="zh-CN"/>
        </w:rPr>
        <w:tab/>
        <w:t>Basic+ is the same as Basic subscription but allows devices, if supported, to use operators managed spectrum.</w:t>
      </w:r>
      <w:r w:rsidR="00D22ABA">
        <w:rPr>
          <w:lang w:eastAsia="zh-CN"/>
        </w:rPr>
        <w:t xml:space="preserve"> </w:t>
      </w:r>
      <w:r>
        <w:rPr>
          <w:lang w:eastAsia="zh-CN"/>
        </w:rPr>
        <w:t>Tom upgraded tonight because in the past when Mike and others came over and they just used non 3GPP access technologies sometimes there was too much delay and parts of games became unplayable.</w:t>
      </w:r>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r w:rsidR="002B20A3">
        <w:rPr>
          <w:lang w:eastAsia="zh-CN"/>
        </w:rPr>
        <w:t xml:space="preserve">home </w:t>
      </w:r>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lastRenderedPageBreak/>
        <w:t>3</w:t>
      </w:r>
      <w:r>
        <w:rPr>
          <w:lang w:eastAsia="zh-CN"/>
        </w:rPr>
        <w:tab/>
        <w:t xml:space="preserve">When the 5G </w:t>
      </w:r>
      <w:r w:rsidR="002B20A3">
        <w:rPr>
          <w:lang w:eastAsia="zh-CN"/>
        </w:rPr>
        <w:t xml:space="preserve">home </w:t>
      </w:r>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4FEBAD75"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r w:rsidR="002B20A3">
        <w:rPr>
          <w:lang w:eastAsia="zh-CN"/>
        </w:rPr>
        <w:t>home access router</w:t>
      </w:r>
      <w:r>
        <w:rPr>
          <w:lang w:eastAsia="zh-CN"/>
        </w:rPr>
        <w:t xml:space="preserve"> and VR glasses to this PIN after being authenticated &amp; authorized via Tom’s 5G </w:t>
      </w:r>
      <w:r w:rsidR="002B20A3">
        <w:rPr>
          <w:lang w:eastAsia="zh-CN"/>
        </w:rPr>
        <w:t xml:space="preserve">home access </w:t>
      </w:r>
      <w:r>
        <w:rPr>
          <w:lang w:eastAsia="zh-CN"/>
        </w:rPr>
        <w:t xml:space="preserve">router. It’s Howard first time to use PIN since he has no subscription of M, he has to manually select and connect his game console to “game night “ PIN using </w:t>
      </w:r>
      <w:r w:rsidR="00AF1398">
        <w:rPr>
          <w:lang w:eastAsia="zh-CN"/>
        </w:rPr>
        <w:t>WLAN</w:t>
      </w:r>
      <w:r>
        <w:rPr>
          <w:lang w:eastAsia="zh-CN"/>
        </w:rPr>
        <w:t xml:space="preserve">. </w:t>
      </w:r>
    </w:p>
    <w:p w14:paraId="39F4390F" w14:textId="6475401A" w:rsidR="000952AB" w:rsidRDefault="000952AB" w:rsidP="00631594">
      <w:pPr>
        <w:pStyle w:val="B1"/>
        <w:rPr>
          <w:lang w:eastAsia="zh-CN"/>
        </w:rPr>
      </w:pPr>
      <w:r>
        <w:rPr>
          <w:lang w:eastAsia="zh-CN"/>
        </w:rPr>
        <w:t>5</w:t>
      </w:r>
      <w:r>
        <w:rPr>
          <w:lang w:eastAsia="zh-CN"/>
        </w:rPr>
        <w:tab/>
        <w:t xml:space="preserve">An </w:t>
      </w:r>
      <w:r w:rsidR="002B20A3">
        <w:rPr>
          <w:lang w:eastAsia="zh-CN"/>
        </w:rPr>
        <w:t>local game server</w:t>
      </w:r>
      <w:r>
        <w:rPr>
          <w:lang w:eastAsia="zh-CN"/>
        </w:rPr>
        <w:t xml:space="preserve"> is created and hosted in the 5G router after the PIN is up, so everyone’s game consoles can be connected to that local game</w:t>
      </w:r>
      <w:r w:rsidR="002B20A3">
        <w:rPr>
          <w:lang w:eastAsia="zh-CN"/>
        </w:rPr>
        <w:t xml:space="preserve"> server</w:t>
      </w:r>
      <w:r>
        <w:rPr>
          <w:lang w:eastAsia="zh-CN"/>
        </w:rPr>
        <w:t xml:space="preserve"> for playing locally.</w:t>
      </w:r>
      <w:r w:rsidR="00376944">
        <w:rPr>
          <w:lang w:eastAsia="zh-CN"/>
        </w:rPr>
        <w:t xml:space="preserve"> </w:t>
      </w:r>
      <w:r>
        <w:rPr>
          <w:lang w:eastAsia="zh-CN"/>
        </w:rPr>
        <w:t xml:space="preserve">Before coming to Tom’s house, James played the game at his home and his game console was connected to the game </w:t>
      </w:r>
      <w:r w:rsidR="002B20A3">
        <w:rPr>
          <w:lang w:eastAsia="zh-CN"/>
        </w:rPr>
        <w:t>server hosted</w:t>
      </w:r>
      <w:r>
        <w:rPr>
          <w:lang w:eastAsia="zh-CN"/>
        </w:rPr>
        <w:t xml:space="preserve"> in the PLMN’s cloud. After being connected to “game night” PIN, </w:t>
      </w:r>
      <w:r w:rsidR="002B20A3">
        <w:rPr>
          <w:lang w:eastAsia="zh-CN"/>
        </w:rPr>
        <w:t xml:space="preserve">James’s </w:t>
      </w:r>
      <w:r>
        <w:rPr>
          <w:lang w:eastAsia="zh-CN"/>
        </w:rPr>
        <w:t xml:space="preserve">connection with the game </w:t>
      </w:r>
      <w:r w:rsidR="002B20A3">
        <w:rPr>
          <w:lang w:eastAsia="zh-CN"/>
        </w:rPr>
        <w:t>server</w:t>
      </w:r>
      <w:r>
        <w:rPr>
          <w:lang w:eastAsia="zh-CN"/>
        </w:rPr>
        <w:t xml:space="preserve"> is relocated to the local game serv</w:t>
      </w:r>
      <w:r w:rsidR="002B20A3">
        <w:rPr>
          <w:lang w:eastAsia="zh-CN"/>
        </w:rPr>
        <w:t>ice</w:t>
      </w:r>
      <w:r>
        <w:rPr>
          <w:lang w:eastAsia="zh-CN"/>
        </w:rPr>
        <w:t xml:space="preserve"> in the “game night” PIN. Within this PIN, Tom, Mike, James’s game consoles and VR glasses can communicate with each other using </w:t>
      </w:r>
      <w:r w:rsidR="002B20A3">
        <w:rPr>
          <w:lang w:eastAsia="zh-CN"/>
        </w:rPr>
        <w:t xml:space="preserve">direct device communication </w:t>
      </w:r>
      <w:r>
        <w:rPr>
          <w:lang w:eastAsia="zh-CN"/>
        </w:rPr>
        <w:t>with the</w:t>
      </w:r>
      <w:r w:rsidR="002B20A3">
        <w:rPr>
          <w:lang w:eastAsia="zh-CN"/>
        </w:rPr>
        <w:t>26Ghz</w:t>
      </w:r>
      <w:r>
        <w:rPr>
          <w:lang w:eastAsia="zh-CN"/>
        </w:rPr>
        <w:t xml:space="preserve"> spectrum, </w:t>
      </w:r>
      <w:r w:rsidR="002B20A3">
        <w:rPr>
          <w:lang w:eastAsia="zh-CN"/>
        </w:rPr>
        <w:t>while their consoles communicate with the local game server via Tom’s 5G home access router.</w:t>
      </w:r>
      <w:r>
        <w:rPr>
          <w:lang w:eastAsia="zh-CN"/>
        </w:rPr>
        <w:t xml:space="preserve"> Howard’s console can communicate with others’ consoles </w:t>
      </w:r>
      <w:r w:rsidR="002B20A3">
        <w:rPr>
          <w:lang w:eastAsia="zh-CN"/>
        </w:rPr>
        <w:t xml:space="preserve">and the local game server </w:t>
      </w:r>
      <w:r>
        <w:rPr>
          <w:lang w:eastAsia="zh-CN"/>
        </w:rPr>
        <w:t xml:space="preserve">via the connection to Tom’s 5G </w:t>
      </w:r>
      <w:r w:rsidR="002B20A3">
        <w:rPr>
          <w:lang w:eastAsia="zh-CN"/>
        </w:rPr>
        <w:t xml:space="preserve">Home </w:t>
      </w:r>
      <w:r>
        <w:rPr>
          <w:lang w:eastAsia="zh-CN"/>
        </w:rPr>
        <w:t xml:space="preserve">access router using </w:t>
      </w:r>
      <w:r w:rsidR="00AF1398">
        <w:rPr>
          <w:lang w:eastAsia="zh-CN"/>
        </w:rPr>
        <w:t>WLAN</w:t>
      </w:r>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r w:rsidR="002B20A3">
        <w:rPr>
          <w:lang w:eastAsia="zh-CN"/>
        </w:rPr>
        <w:t xml:space="preserve">home </w:t>
      </w:r>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r w:rsidR="002B20A3">
        <w:rPr>
          <w:lang w:eastAsia="zh-CN"/>
        </w:rPr>
        <w:t xml:space="preserve">home access </w:t>
      </w:r>
      <w:r>
        <w:rPr>
          <w:lang w:eastAsia="zh-CN"/>
        </w:rPr>
        <w:t xml:space="preserve">router. </w:t>
      </w:r>
    </w:p>
    <w:p w14:paraId="02FFADA1" w14:textId="03069804" w:rsidR="002B20A3" w:rsidRDefault="002B20A3" w:rsidP="002B20A3">
      <w:pPr>
        <w:pStyle w:val="B1"/>
        <w:rPr>
          <w:lang w:eastAsia="zh-CN"/>
        </w:rPr>
      </w:pPr>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p>
    <w:p w14:paraId="74823A98" w14:textId="2C86444E" w:rsidR="002B20A3" w:rsidRDefault="002B20A3" w:rsidP="00631594">
      <w:pPr>
        <w:pStyle w:val="B1"/>
        <w:rPr>
          <w:lang w:eastAsia="zh-CN"/>
        </w:rPr>
      </w:pPr>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p>
    <w:p w14:paraId="4727FF63" w14:textId="30240FB8" w:rsidR="000952AB" w:rsidRPr="003A6AD9" w:rsidRDefault="000952AB" w:rsidP="00631594">
      <w:pPr>
        <w:pStyle w:val="Heading3"/>
        <w:rPr>
          <w:rFonts w:ascii="Times New Roman" w:eastAsia="SimSun" w:hAnsi="Times New Roman"/>
          <w:sz w:val="20"/>
          <w:lang w:eastAsia="zh-CN"/>
        </w:rPr>
      </w:pPr>
      <w:bookmarkStart w:id="258" w:name="_Toc72506636"/>
      <w:bookmarkStart w:id="259" w:name="_Toc74151727"/>
      <w:r>
        <w:t>5.11.4</w:t>
      </w:r>
      <w:r>
        <w:tab/>
        <w:t>Post-conditions</w:t>
      </w:r>
      <w:bookmarkEnd w:id="258"/>
      <w:bookmarkEnd w:id="259"/>
    </w:p>
    <w:p w14:paraId="647D4E88" w14:textId="47C832E2" w:rsidR="000952AB" w:rsidRDefault="000952AB" w:rsidP="000952AB">
      <w:pPr>
        <w:rPr>
          <w:rFonts w:eastAsia="SimSun"/>
          <w:lang w:eastAsia="zh-CN"/>
        </w:rPr>
      </w:pPr>
      <w:r>
        <w:rPr>
          <w:rFonts w:eastAsia="SimSun"/>
          <w:lang w:eastAsia="zh-CN"/>
        </w:rPr>
        <w:t xml:space="preserve">Tom, Mike, James and Howard </w:t>
      </w:r>
      <w:r w:rsidR="00CF2EF5">
        <w:rPr>
          <w:rFonts w:eastAsia="SimSun"/>
          <w:lang w:eastAsia="zh-CN"/>
        </w:rPr>
        <w:t xml:space="preserve">happily </w:t>
      </w:r>
      <w:r>
        <w:rPr>
          <w:rFonts w:eastAsia="SimSun"/>
          <w:lang w:eastAsia="zh-CN"/>
        </w:rPr>
        <w:t xml:space="preserve">play the game in Tom’s house for 3 hours. After 3 hours, </w:t>
      </w:r>
      <w:r w:rsidR="00CF2EF5">
        <w:rPr>
          <w:rFonts w:eastAsia="SimSun"/>
          <w:lang w:eastAsia="zh-CN"/>
        </w:rPr>
        <w:t>they are so into the game and don’t want to finish in 1 hour and decide to extend the game night for 3 more hours.</w:t>
      </w:r>
      <w:r w:rsidR="00D22ABA">
        <w:rPr>
          <w:rFonts w:eastAsia="SimSun"/>
          <w:lang w:eastAsia="zh-CN"/>
        </w:rPr>
        <w:t xml:space="preserve"> </w:t>
      </w:r>
      <w:r w:rsidR="00CF2EF5">
        <w:rPr>
          <w:rFonts w:eastAsia="SimSun"/>
          <w:lang w:eastAsia="zh-CN"/>
        </w:rPr>
        <w:t xml:space="preserve">So, </w:t>
      </w:r>
      <w:r>
        <w:rPr>
          <w:rFonts w:eastAsia="SimSun"/>
          <w:lang w:eastAsia="zh-CN"/>
        </w:rPr>
        <w:t xml:space="preserve">Tom sends the PIN </w:t>
      </w:r>
      <w:r w:rsidR="00CF2EF5">
        <w:rPr>
          <w:rFonts w:eastAsia="SimSun"/>
          <w:lang w:eastAsia="zh-CN"/>
        </w:rPr>
        <w:t xml:space="preserve">modification </w:t>
      </w:r>
      <w:r>
        <w:rPr>
          <w:rFonts w:eastAsia="SimSun"/>
          <w:lang w:eastAsia="zh-CN"/>
        </w:rPr>
        <w:t>request to M</w:t>
      </w:r>
      <w:r w:rsidR="00CF2EF5">
        <w:rPr>
          <w:rFonts w:eastAsia="SimSun"/>
          <w:lang w:eastAsia="zh-CN"/>
        </w:rPr>
        <w:t xml:space="preserve"> to extend the PIN for 3 more hour and is approved. When 7 hour PIN life time expires</w:t>
      </w:r>
      <w:r>
        <w:rPr>
          <w:rFonts w:eastAsia="SimSun"/>
          <w:lang w:eastAsia="zh-CN"/>
        </w:rPr>
        <w:t xml:space="preserve">, </w:t>
      </w:r>
      <w:r w:rsidR="00CF2EF5">
        <w:rPr>
          <w:rFonts w:eastAsia="SimSun"/>
          <w:lang w:eastAsia="zh-CN"/>
        </w:rPr>
        <w:t>a</w:t>
      </w:r>
      <w:r>
        <w:rPr>
          <w:rFonts w:eastAsia="SimSun"/>
          <w:lang w:eastAsia="zh-CN"/>
        </w:rPr>
        <w:t xml:space="preserve">ll the game consoles and VR glasses </w:t>
      </w:r>
      <w:r w:rsidR="00CF2EF5">
        <w:rPr>
          <w:rFonts w:eastAsia="SimSun"/>
          <w:lang w:eastAsia="zh-CN"/>
        </w:rPr>
        <w:t>have been</w:t>
      </w:r>
      <w:r>
        <w:rPr>
          <w:rFonts w:eastAsia="SimSun"/>
          <w:lang w:eastAsia="zh-CN"/>
        </w:rPr>
        <w:t xml:space="preserve"> disconnected from the PIN</w:t>
      </w:r>
      <w:r w:rsidR="00CF2EF5">
        <w:rPr>
          <w:rFonts w:eastAsia="SimSun"/>
          <w:lang w:eastAsia="zh-CN"/>
        </w:rPr>
        <w:t xml:space="preserve"> as well as the game service, then the “game night” PIN is terminated</w:t>
      </w:r>
      <w:r>
        <w:rPr>
          <w:rFonts w:eastAsia="SimSun"/>
          <w:lang w:eastAsia="zh-CN"/>
        </w:rPr>
        <w:t xml:space="preserve">. 5G access route sends the charging information for this </w:t>
      </w:r>
      <w:r w:rsidR="00CF2EF5">
        <w:rPr>
          <w:rFonts w:eastAsia="SimSun"/>
          <w:lang w:eastAsia="zh-CN"/>
        </w:rPr>
        <w:t>7</w:t>
      </w:r>
      <w:r>
        <w:rPr>
          <w:rFonts w:eastAsia="SimSun"/>
          <w:lang w:eastAsia="zh-CN"/>
        </w:rPr>
        <w:t xml:space="preserve">-hour operation of PIN. </w:t>
      </w:r>
    </w:p>
    <w:p w14:paraId="026112DA" w14:textId="265BD96C" w:rsidR="000952AB" w:rsidRDefault="000952AB" w:rsidP="000952AB">
      <w:pPr>
        <w:pStyle w:val="Heading3"/>
      </w:pPr>
      <w:bookmarkStart w:id="260" w:name="_Toc72506637"/>
      <w:bookmarkStart w:id="261" w:name="_Toc74151728"/>
      <w:r>
        <w:rPr>
          <w:rFonts w:eastAsia="SimSun"/>
          <w:lang w:eastAsia="zh-CN"/>
        </w:rPr>
        <w:t>5</w:t>
      </w:r>
      <w:r>
        <w:t>.11.5</w:t>
      </w:r>
      <w:r>
        <w:tab/>
        <w:t>Existing features partly or fully covering the use case functionality</w:t>
      </w:r>
      <w:bookmarkEnd w:id="260"/>
      <w:bookmarkEnd w:id="261"/>
    </w:p>
    <w:p w14:paraId="611CEE10" w14:textId="128B3D8B" w:rsidR="000952AB" w:rsidRDefault="000952AB" w:rsidP="000952AB">
      <w:pPr>
        <w:pStyle w:val="Heading3"/>
      </w:pPr>
      <w:bookmarkStart w:id="262" w:name="_Toc72506638"/>
      <w:bookmarkStart w:id="263" w:name="_Toc74151729"/>
      <w:r>
        <w:t>5.11.6</w:t>
      </w:r>
      <w:r>
        <w:tab/>
        <w:t>Potential New Requirements needed to support the use case</w:t>
      </w:r>
      <w:bookmarkEnd w:id="262"/>
      <w:bookmarkEnd w:id="263"/>
    </w:p>
    <w:p w14:paraId="60C567AC" w14:textId="60E2B26E" w:rsidR="002B20A3" w:rsidRPr="00133C7E" w:rsidRDefault="002B20A3" w:rsidP="002B20A3">
      <w:bookmarkStart w:id="264" w:name="_Hlk70089839"/>
      <w:r>
        <w:t>[PR.5.11.6-1]</w:t>
      </w:r>
      <w:r w:rsidR="00066B19">
        <w:t xml:space="preserve"> </w:t>
      </w:r>
      <w:r>
        <w:t>5G system shall be able to support creation / termination / modification of an PIN in certain location for a requested period of time (e.g., hours) with the authorization from the operator based on the subscription of the PIN user.</w:t>
      </w:r>
      <w:bookmarkEnd w:id="264"/>
      <w:r w:rsidR="00D22ABA">
        <w:t xml:space="preserve"> </w:t>
      </w:r>
    </w:p>
    <w:p w14:paraId="1027240E" w14:textId="6FDCC1C1" w:rsidR="002B20A3" w:rsidRPr="00A322B5" w:rsidRDefault="002B20A3" w:rsidP="00EA6F36">
      <w:r>
        <w:t>[</w:t>
      </w:r>
      <w:r w:rsidRPr="00A322B5">
        <w:t>PR-5.11.6-2]</w:t>
      </w:r>
      <w:r w:rsidR="00066B19">
        <w:t xml:space="preserve"> </w:t>
      </w:r>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p>
    <w:p w14:paraId="489ED625" w14:textId="1421E40C" w:rsidR="002B20A3" w:rsidRPr="005B6DF7" w:rsidRDefault="002B20A3" w:rsidP="00EA6F36">
      <w:bookmarkStart w:id="265" w:name="_Hlk70089221"/>
      <w:r w:rsidRPr="00A322B5">
        <w:t>[PR-5.11.6-3]</w:t>
      </w:r>
      <w:r w:rsidR="00066B19">
        <w:t xml:space="preserve"> </w:t>
      </w:r>
      <w:r w:rsidRPr="00A322B5">
        <w:t xml:space="preserve">5G system shall be able to support </w:t>
      </w:r>
      <w:r w:rsidRPr="004419C2">
        <w:t xml:space="preserve">authentication and authorization of PIN elements whose subscriptions can belong to different operators </w:t>
      </w:r>
      <w:bookmarkEnd w:id="265"/>
      <w:r w:rsidRPr="004419C2">
        <w:t>to access the PIN</w:t>
      </w:r>
      <w:r>
        <w:t>.</w:t>
      </w:r>
      <w:r w:rsidRPr="004419C2">
        <w:t xml:space="preserve"> </w:t>
      </w:r>
    </w:p>
    <w:p w14:paraId="108A37F7" w14:textId="77777777" w:rsidR="002B20A3" w:rsidRPr="00A322B5" w:rsidRDefault="002B20A3" w:rsidP="00EA6F36">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p>
    <w:p w14:paraId="2191AF23" w14:textId="261DCF98" w:rsidR="002B20A3" w:rsidRDefault="002B20A3" w:rsidP="002B20A3">
      <w:r w:rsidRPr="00A322B5">
        <w:t>[PR-5.11.6-</w:t>
      </w:r>
      <w:r>
        <w:t>5</w:t>
      </w:r>
      <w:r w:rsidRPr="00A322B5">
        <w:t xml:space="preserve">] 5G system shall be able to support </w:t>
      </w:r>
      <w:r>
        <w:t>mechanism to provide life span information of the PIN to the authorized 3</w:t>
      </w:r>
      <w:r w:rsidRPr="00133C7E">
        <w:rPr>
          <w:vertAlign w:val="superscript"/>
        </w:rPr>
        <w:t>rd</w:t>
      </w:r>
      <w:r>
        <w:t xml:space="preserve"> party or the PIN elements when the PIN is created for limited time span.</w:t>
      </w:r>
      <w:r w:rsidR="00D22ABA">
        <w:t xml:space="preserve"> </w:t>
      </w:r>
    </w:p>
    <w:p w14:paraId="6CF8923A" w14:textId="77777777" w:rsidR="002B20A3" w:rsidRDefault="002B20A3" w:rsidP="00EA6F36">
      <w:r>
        <w:t>[PR-5.11.6-6] 5G system shall be able to support an authorized 3</w:t>
      </w:r>
      <w:r w:rsidRPr="00FC4FB4">
        <w:rPr>
          <w:vertAlign w:val="superscript"/>
        </w:rPr>
        <w:t>rd</w:t>
      </w:r>
      <w:r>
        <w:t xml:space="preserve"> party to set policies on which PIN Elements can access which services or PIN elements in an PIN.</w:t>
      </w:r>
    </w:p>
    <w:p w14:paraId="4A846D56" w14:textId="0FC503ED" w:rsidR="002B20A3" w:rsidRDefault="006275F9" w:rsidP="00EA6F36">
      <w:r>
        <w:lastRenderedPageBreak/>
        <w:t>[</w:t>
      </w:r>
      <w:r w:rsidR="002B20A3" w:rsidRPr="004419C2">
        <w:t>PR-5.11.6-7] 5G system shall be able to support an authorized 3</w:t>
      </w:r>
      <w:r w:rsidR="002B20A3" w:rsidRPr="004419C2">
        <w:rPr>
          <w:vertAlign w:val="superscript"/>
        </w:rPr>
        <w:t>rd</w:t>
      </w:r>
      <w:r w:rsidR="002B20A3" w:rsidRPr="004419C2">
        <w:t xml:space="preserve"> party to set policies duration of access, IP connectivity type (local break out 5GC etc) local services etc.</w:t>
      </w:r>
    </w:p>
    <w:p w14:paraId="3A5C5B62" w14:textId="41831CD6" w:rsidR="008F0A4D" w:rsidRDefault="008F0A4D" w:rsidP="008F0A4D">
      <w:pPr>
        <w:pStyle w:val="Heading2"/>
      </w:pPr>
      <w:bookmarkStart w:id="266" w:name="_Toc355779204"/>
      <w:bookmarkStart w:id="267" w:name="_Toc354586742"/>
      <w:bookmarkStart w:id="268" w:name="_Toc354590101"/>
      <w:bookmarkStart w:id="269" w:name="_Toc72506639"/>
      <w:bookmarkStart w:id="270" w:name="_Toc74151730"/>
      <w:bookmarkEnd w:id="43"/>
      <w:bookmarkEnd w:id="237"/>
      <w:bookmarkEnd w:id="266"/>
      <w:bookmarkEnd w:id="267"/>
      <w:bookmarkEnd w:id="268"/>
      <w:r>
        <w:t>5.12</w:t>
      </w:r>
      <w:r>
        <w:tab/>
        <w:t>Operator managed PIN</w:t>
      </w:r>
      <w:bookmarkEnd w:id="269"/>
      <w:bookmarkEnd w:id="270"/>
      <w:r>
        <w:t xml:space="preserve"> </w:t>
      </w:r>
    </w:p>
    <w:p w14:paraId="042A82F1" w14:textId="4874C838" w:rsidR="008F0A4D" w:rsidRDefault="008F0A4D" w:rsidP="008F0A4D">
      <w:pPr>
        <w:pStyle w:val="Heading3"/>
      </w:pPr>
      <w:bookmarkStart w:id="271" w:name="_Toc72506640"/>
      <w:bookmarkStart w:id="272" w:name="_Toc74151731"/>
      <w:r>
        <w:t>5.12</w:t>
      </w:r>
      <w:r w:rsidRPr="000D6532">
        <w:t>.1</w:t>
      </w:r>
      <w:r w:rsidRPr="000D6532">
        <w:tab/>
        <w:t>Description</w:t>
      </w:r>
      <w:bookmarkEnd w:id="271"/>
      <w:bookmarkEnd w:id="272"/>
    </w:p>
    <w:p w14:paraId="6DEDFDD6" w14:textId="77777777" w:rsidR="008F0A4D" w:rsidRDefault="008F0A4D" w:rsidP="008F0A4D">
      <w:pPr>
        <w:rPr>
          <w:rFonts w:eastAsia="SimSun"/>
          <w:lang w:eastAsia="zh-CN"/>
        </w:rPr>
      </w:pPr>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p>
    <w:p w14:paraId="5E2FF3FA" w14:textId="62053C59" w:rsidR="008F0A4D" w:rsidRDefault="008F0A4D" w:rsidP="008F0A4D">
      <w:pPr>
        <w:pStyle w:val="Heading3"/>
      </w:pPr>
      <w:bookmarkStart w:id="273" w:name="_Toc72506641"/>
      <w:bookmarkStart w:id="274" w:name="_Toc74151732"/>
      <w:r>
        <w:t>5.12.2</w:t>
      </w:r>
      <w:r>
        <w:tab/>
        <w:t>Pre-conditions</w:t>
      </w:r>
      <w:bookmarkEnd w:id="273"/>
      <w:bookmarkEnd w:id="274"/>
    </w:p>
    <w:p w14:paraId="70AF93C3" w14:textId="77777777" w:rsidR="008F0A4D" w:rsidRPr="00EA6F36" w:rsidRDefault="008F0A4D" w:rsidP="00EA6F36">
      <w:pPr>
        <w:rPr>
          <w:rFonts w:eastAsia="SimSun"/>
          <w:lang w:eastAsia="zh-CN"/>
        </w:rPr>
      </w:pPr>
      <w:r w:rsidRPr="00EA6F36">
        <w:rPr>
          <w:rFonts w:eastAsia="SimSun"/>
          <w:lang w:eastAsia="zh-CN"/>
        </w:rPr>
        <w:t>Bob has a mobile subscription with MNOa.</w:t>
      </w:r>
    </w:p>
    <w:p w14:paraId="1AC486CB" w14:textId="77777777" w:rsidR="008F0A4D" w:rsidRPr="00EA6F36" w:rsidRDefault="008F0A4D" w:rsidP="00EA6F36">
      <w:pPr>
        <w:rPr>
          <w:rFonts w:eastAsia="SimSun"/>
          <w:lang w:eastAsia="zh-CN"/>
        </w:rPr>
      </w:pPr>
      <w:r w:rsidRPr="00EA6F36">
        <w:rPr>
          <w:rFonts w:eastAsia="SimSun"/>
          <w:lang w:eastAsia="zh-CN"/>
        </w:rPr>
        <w:t>Bob has a smart home network using a gateway (i.e. a PIN Element with Gateway Capability) that is provided and managed by MNOa.</w:t>
      </w:r>
    </w:p>
    <w:p w14:paraId="0073E368" w14:textId="77777777" w:rsidR="008F0A4D" w:rsidRPr="00EA6F36" w:rsidRDefault="008F0A4D" w:rsidP="00EA6F36">
      <w:pPr>
        <w:rPr>
          <w:rFonts w:eastAsia="SimSun"/>
          <w:lang w:eastAsia="zh-CN"/>
        </w:rPr>
      </w:pPr>
      <w:r w:rsidRPr="00EA6F36">
        <w:rPr>
          <w:rFonts w:eastAsia="SimSun"/>
          <w:lang w:eastAsia="zh-CN"/>
        </w:rPr>
        <w:t>Bob’s smart home network supports several wireless technologies, including 3GPP direct device connection, WLAN, Bluetooth®, wireline, etc.</w:t>
      </w:r>
    </w:p>
    <w:p w14:paraId="78E7AF18" w14:textId="77777777" w:rsidR="008F0A4D" w:rsidRDefault="008F0A4D" w:rsidP="00EA6F36">
      <w:pPr>
        <w:rPr>
          <w:lang w:eastAsia="zh-CN"/>
        </w:rPr>
      </w:pPr>
      <w:r w:rsidRPr="00EA6F36">
        <w:rPr>
          <w:rFonts w:eastAsia="SimSun"/>
          <w:lang w:eastAsia="zh-CN"/>
        </w:rPr>
        <w:t>The 5G network of MNOa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p>
    <w:p w14:paraId="6B353343" w14:textId="02A6AD2C" w:rsidR="008F0A4D" w:rsidRDefault="008F0A4D" w:rsidP="008F0A4D">
      <w:pPr>
        <w:pStyle w:val="Heading3"/>
      </w:pPr>
      <w:bookmarkStart w:id="275" w:name="_Toc72506642"/>
      <w:bookmarkStart w:id="276" w:name="_Toc74151733"/>
      <w:r>
        <w:t>5.12.3</w:t>
      </w:r>
      <w:r>
        <w:tab/>
        <w:t>Service Flows</w:t>
      </w:r>
      <w:bookmarkEnd w:id="275"/>
      <w:bookmarkEnd w:id="276"/>
    </w:p>
    <w:p w14:paraId="72FC8D58" w14:textId="77777777" w:rsidR="008F0A4D" w:rsidRDefault="008F0A4D" w:rsidP="008F0A4D">
      <w:r>
        <w:t>Step1: Bob buys a new PIN Element, e.g. a smart plug with WLAN capability.</w:t>
      </w:r>
    </w:p>
    <w:p w14:paraId="5DC75A7C" w14:textId="77777777" w:rsidR="008F0A4D" w:rsidRDefault="008F0A4D" w:rsidP="008F0A4D">
      <w:r>
        <w:t>Step2: Bob connects this PIN Element to the WLAN of his smart home network and the PIN Element obtains an IP address.</w:t>
      </w:r>
    </w:p>
    <w:p w14:paraId="43E72814" w14:textId="77777777" w:rsidR="008F0A4D" w:rsidRDefault="008F0A4D" w:rsidP="008F0A4D">
      <w:r>
        <w:t xml:space="preserve">Step3: The 5G network of MNOa detects that a new PIN Element </w:t>
      </w:r>
      <w:r w:rsidRPr="00D0448C">
        <w:t xml:space="preserve">is </w:t>
      </w:r>
      <w:r>
        <w:t>connected</w:t>
      </w:r>
      <w:r w:rsidRPr="00D0448C">
        <w:t xml:space="preserve"> </w:t>
      </w:r>
      <w:r>
        <w:t xml:space="preserve">to </w:t>
      </w:r>
      <w:r w:rsidRPr="00D0448C">
        <w:t xml:space="preserve">Bob’s </w:t>
      </w:r>
      <w:r>
        <w:t>PIN</w:t>
      </w:r>
      <w:r w:rsidRPr="00C23167">
        <w:t>.</w:t>
      </w:r>
    </w:p>
    <w:p w14:paraId="15F969B9" w14:textId="123B62B2" w:rsidR="008F0A4D" w:rsidRPr="00206F67" w:rsidRDefault="008F0A4D" w:rsidP="008F0A4D">
      <w:r w:rsidRPr="00206F67">
        <w:t xml:space="preserve">Step4: The 5G network acting as an Identity provider creates a User Identity and User Profile for the PIN Element based on UIA Framework in </w:t>
      </w:r>
      <w:r w:rsidR="00CB2C2C">
        <w:t>3GPP </w:t>
      </w:r>
      <w:r w:rsidRPr="00206F67">
        <w:t>TS 22.101</w:t>
      </w:r>
      <w:r w:rsidR="00CB2C2C">
        <w:t> [3]</w:t>
      </w:r>
      <w:r w:rsidRPr="00206F67">
        <w:t>.</w:t>
      </w:r>
    </w:p>
    <w:p w14:paraId="1C59AB9C" w14:textId="77777777" w:rsidR="008F0A4D" w:rsidRDefault="008F0A4D" w:rsidP="008F0A4D">
      <w:r w:rsidRPr="00206F67">
        <w:t xml:space="preserve">Step5: The 5G network of MNOa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p>
    <w:p w14:paraId="37194B80" w14:textId="77777777" w:rsidR="008F0A4D" w:rsidRDefault="008F0A4D" w:rsidP="008F0A4D">
      <w:pPr>
        <w:rPr>
          <w:lang w:eastAsia="zh-CN"/>
        </w:rPr>
      </w:pPr>
      <w:r>
        <w:t xml:space="preserve">Step6: Bob grants permission and the 5G network of MNOa adds the PIN Element </w:t>
      </w:r>
      <w:r>
        <w:rPr>
          <w:lang w:eastAsia="zh-CN"/>
        </w:rPr>
        <w:t xml:space="preserve">to the list of "managed" </w:t>
      </w:r>
      <w:r>
        <w:t>PIN Elements</w:t>
      </w:r>
      <w:r>
        <w:rPr>
          <w:lang w:eastAsia="zh-CN"/>
        </w:rPr>
        <w:t>.</w:t>
      </w:r>
    </w:p>
    <w:p w14:paraId="60724072" w14:textId="7CF1CF71" w:rsidR="008F0A4D" w:rsidRPr="003A6AD9" w:rsidRDefault="008F0A4D" w:rsidP="008F0A4D">
      <w:pPr>
        <w:pStyle w:val="Heading3"/>
        <w:rPr>
          <w:rFonts w:ascii="Times New Roman" w:eastAsia="SimSun" w:hAnsi="Times New Roman"/>
          <w:sz w:val="20"/>
          <w:lang w:eastAsia="zh-CN"/>
        </w:rPr>
      </w:pPr>
      <w:bookmarkStart w:id="277" w:name="_Toc72506643"/>
      <w:bookmarkStart w:id="278" w:name="_Toc74151734"/>
      <w:r>
        <w:t>5.12.4</w:t>
      </w:r>
      <w:r>
        <w:tab/>
        <w:t>Post-conditions</w:t>
      </w:r>
      <w:bookmarkEnd w:id="277"/>
      <w:bookmarkEnd w:id="278"/>
    </w:p>
    <w:p w14:paraId="1A1F322E" w14:textId="77777777" w:rsidR="008F0A4D" w:rsidRDefault="008F0A4D" w:rsidP="008F0A4D">
      <w:pPr>
        <w:rPr>
          <w:rFonts w:eastAsia="SimSun"/>
          <w:lang w:eastAsia="zh-CN"/>
        </w:rPr>
      </w:pPr>
      <w:r>
        <w:rPr>
          <w:rFonts w:eastAsia="SimSun"/>
          <w:lang w:eastAsia="zh-CN"/>
        </w:rPr>
        <w:t>Bob is now able to monitor and control the PIN element (and any other PIN element in the list of "managed" PIN Elements), e.g. by using a web application provided by MNOa.</w:t>
      </w:r>
    </w:p>
    <w:p w14:paraId="39D4BD3E" w14:textId="135B00AA" w:rsidR="008F0A4D" w:rsidRDefault="008F0A4D" w:rsidP="008F0A4D">
      <w:pPr>
        <w:pStyle w:val="Heading3"/>
      </w:pPr>
      <w:bookmarkStart w:id="279" w:name="_Toc72506644"/>
      <w:bookmarkStart w:id="280" w:name="_Toc74151735"/>
      <w:r>
        <w:rPr>
          <w:rFonts w:eastAsia="SimSun"/>
          <w:lang w:eastAsia="zh-CN"/>
        </w:rPr>
        <w:t>5</w:t>
      </w:r>
      <w:r>
        <w:t>.12.5</w:t>
      </w:r>
      <w:r>
        <w:tab/>
        <w:t>Existing features partly or fully covering the use case functionality</w:t>
      </w:r>
      <w:bookmarkEnd w:id="279"/>
      <w:bookmarkEnd w:id="280"/>
    </w:p>
    <w:p w14:paraId="316CC5A5" w14:textId="314531B3" w:rsidR="008F0A4D" w:rsidRDefault="008F0A4D" w:rsidP="008F0A4D">
      <w:r>
        <w:t xml:space="preserve">The service requirements in </w:t>
      </w:r>
      <w:r w:rsidR="00CB2C2C">
        <w:t>3GPP </w:t>
      </w:r>
      <w:r>
        <w:t>TS 22.101</w:t>
      </w:r>
      <w:r w:rsidR="00CB2C2C">
        <w:t> [3] </w:t>
      </w:r>
      <w:r>
        <w:t>clause 26a provide the principle for user centric identifiers and authentication by the 3GPP system:</w:t>
      </w:r>
    </w:p>
    <w:p w14:paraId="34E727C7" w14:textId="34209348" w:rsidR="008F0A4D" w:rsidRDefault="008F0A4D" w:rsidP="008F0A4D">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22EDD928" w14:textId="77777777" w:rsidR="008F0A4D" w:rsidRPr="00E06A01" w:rsidRDefault="008F0A4D" w:rsidP="00EA6F36">
      <w:pPr>
        <w:rPr>
          <w:lang w:eastAsia="ko-KR"/>
        </w:rPr>
      </w:pPr>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p>
    <w:p w14:paraId="19B0A189" w14:textId="74B06692" w:rsidR="008F0A4D" w:rsidRDefault="008F0A4D" w:rsidP="008F0A4D">
      <w:pPr>
        <w:pStyle w:val="Heading3"/>
      </w:pPr>
      <w:bookmarkStart w:id="281" w:name="_Toc72506645"/>
      <w:bookmarkStart w:id="282" w:name="_Toc74151736"/>
      <w:r>
        <w:t>5.12.6</w:t>
      </w:r>
      <w:r>
        <w:tab/>
        <w:t>Potential New Requirements needed to support the use case</w:t>
      </w:r>
      <w:bookmarkEnd w:id="281"/>
      <w:bookmarkEnd w:id="282"/>
    </w:p>
    <w:p w14:paraId="2831BB9E" w14:textId="77777777" w:rsidR="008F0A4D" w:rsidRPr="00D26D5D" w:rsidRDefault="008F0A4D" w:rsidP="008F0A4D">
      <w:pPr>
        <w:rPr>
          <w:lang w:val="en-US" w:eastAsia="zh-TW"/>
        </w:rPr>
      </w:pPr>
      <w:r w:rsidRPr="00AE2819">
        <w:rPr>
          <w:rFonts w:eastAsia="Calibri"/>
          <w:lang w:val="en-US"/>
        </w:rPr>
        <w:t>[PR 5.x.6-1] The 5G system shall support a mechanism for a network operator or authorized 3rd party</w:t>
      </w:r>
      <w:r w:rsidRPr="00AE2819">
        <w:t xml:space="preserve"> to create a PIN and manage the PIN Elements for </w:t>
      </w:r>
      <w:r>
        <w:t>the</w:t>
      </w:r>
      <w:r w:rsidRPr="00AE2819">
        <w:t xml:space="preserve"> PIN. </w:t>
      </w:r>
    </w:p>
    <w:p w14:paraId="5E846C53" w14:textId="3879B299" w:rsidR="00CD7107" w:rsidRPr="00BD5408" w:rsidRDefault="00CD7107" w:rsidP="00EA6F36">
      <w:pPr>
        <w:pStyle w:val="Heading2"/>
      </w:pPr>
      <w:bookmarkStart w:id="283" w:name="_Toc72506646"/>
      <w:bookmarkStart w:id="284" w:name="_Toc74151737"/>
      <w:r>
        <w:lastRenderedPageBreak/>
        <w:t>5.13</w:t>
      </w:r>
      <w:r>
        <w:tab/>
        <w:t>A smart hospital bed as a PIN element</w:t>
      </w:r>
      <w:bookmarkEnd w:id="283"/>
      <w:bookmarkEnd w:id="284"/>
    </w:p>
    <w:p w14:paraId="193C9428" w14:textId="5DC4677B" w:rsidR="00CD7107" w:rsidRPr="00BD5408" w:rsidRDefault="00CD7107" w:rsidP="00CD7107">
      <w:pPr>
        <w:pStyle w:val="Heading3"/>
        <w:rPr>
          <w:lang w:val="en-US"/>
        </w:rPr>
      </w:pPr>
      <w:bookmarkStart w:id="285" w:name="_Toc72506647"/>
      <w:bookmarkStart w:id="286" w:name="_Toc74151738"/>
      <w:r>
        <w:rPr>
          <w:lang w:val="en-US"/>
        </w:rPr>
        <w:t>5.13</w:t>
      </w:r>
      <w:r w:rsidRPr="00BD5408">
        <w:rPr>
          <w:lang w:val="en-US"/>
        </w:rPr>
        <w:t>.</w:t>
      </w:r>
      <w:r>
        <w:rPr>
          <w:lang w:val="en-US"/>
        </w:rPr>
        <w:t xml:space="preserve">1 </w:t>
      </w:r>
      <w:r>
        <w:rPr>
          <w:lang w:val="en-US"/>
        </w:rPr>
        <w:tab/>
      </w:r>
      <w:r w:rsidRPr="00BD5408">
        <w:rPr>
          <w:lang w:val="en-US"/>
        </w:rPr>
        <w:t>Description</w:t>
      </w:r>
      <w:bookmarkEnd w:id="285"/>
      <w:bookmarkEnd w:id="286"/>
    </w:p>
    <w:p w14:paraId="440C7A81" w14:textId="77777777" w:rsidR="00CD7107" w:rsidRPr="00724A90" w:rsidRDefault="00CD7107" w:rsidP="00EA6F36">
      <w:pPr>
        <w:rPr>
          <w:lang w:val="en-US" w:eastAsia="zh-CN"/>
        </w:rPr>
      </w:pPr>
      <w:r w:rsidRPr="00724A90">
        <w:rPr>
          <w:lang w:val="en-US" w:eastAsia="zh-CN"/>
        </w:rPr>
        <w:t xml:space="preserve">Hummel is a 70-year-old cardiac patient who is equipped with a pacemaker at </w:t>
      </w:r>
      <w:r>
        <w:rPr>
          <w:lang w:val="en-US" w:eastAsia="zh-CN"/>
        </w:rPr>
        <w:t xml:space="preserve">the </w:t>
      </w:r>
      <w:r w:rsidRPr="00724A90">
        <w:rPr>
          <w:lang w:val="en-US" w:eastAsia="zh-CN"/>
        </w:rPr>
        <w:t>TeleCare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p>
    <w:p w14:paraId="2DC474A4" w14:textId="77777777" w:rsidR="00CD7107" w:rsidRDefault="00CD7107" w:rsidP="00EA6F36">
      <w:pPr>
        <w:rPr>
          <w:lang w:val="en-US" w:eastAsia="zh-CN"/>
        </w:rPr>
      </w:pPr>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p>
    <w:p w14:paraId="64BB7FE2" w14:textId="77777777" w:rsidR="00CD7107" w:rsidRPr="00ED1DC7" w:rsidRDefault="00CD7107" w:rsidP="00EA6F36">
      <w:pPr>
        <w:rPr>
          <w:lang w:val="en-US"/>
        </w:rPr>
      </w:pPr>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r>
        <w:rPr>
          <w:lang w:val="en-US" w:eastAsia="zh-CN"/>
        </w:rPr>
        <w:t>TeleCare’s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p>
    <w:p w14:paraId="0825E5CF" w14:textId="652D1459" w:rsidR="00CD7107" w:rsidRDefault="00CD7107" w:rsidP="00CD7107">
      <w:pPr>
        <w:pStyle w:val="Heading3"/>
        <w:rPr>
          <w:lang w:val="en-US"/>
        </w:rPr>
      </w:pPr>
      <w:bookmarkStart w:id="287" w:name="_Toc72506648"/>
      <w:bookmarkStart w:id="288" w:name="_Toc74151739"/>
      <w:r>
        <w:rPr>
          <w:lang w:val="en-US"/>
        </w:rPr>
        <w:t>5.13.2</w:t>
      </w:r>
      <w:r>
        <w:rPr>
          <w:lang w:val="en-US"/>
        </w:rPr>
        <w:tab/>
      </w:r>
      <w:r w:rsidRPr="004640D0">
        <w:t>Pre</w:t>
      </w:r>
      <w:r>
        <w:rPr>
          <w:lang w:val="en-US"/>
        </w:rPr>
        <w:t>-conditions</w:t>
      </w:r>
      <w:bookmarkEnd w:id="287"/>
      <w:bookmarkEnd w:id="288"/>
    </w:p>
    <w:p w14:paraId="30EDEE79" w14:textId="77777777" w:rsidR="00CD7107" w:rsidRDefault="00CD7107" w:rsidP="00CD7107">
      <w:pPr>
        <w:rPr>
          <w:lang w:val="en-US"/>
        </w:rPr>
      </w:pPr>
      <w:r>
        <w:rPr>
          <w:lang w:val="en-US"/>
        </w:rPr>
        <w:t xml:space="preserve">Hummel has a 5G PIN enabled mobile phone (i.e. a UE), with several personal health devices wirelessly connected to it. The mobile phone may be a PIN element with gateway capability and/or management capability. </w:t>
      </w:r>
    </w:p>
    <w:p w14:paraId="32E25B3E" w14:textId="77777777" w:rsidR="00CD7107" w:rsidRDefault="00CD7107" w:rsidP="00CD7107">
      <w:pPr>
        <w:rPr>
          <w:lang w:val="en-US" w:eastAsia="zh-CN"/>
        </w:rPr>
      </w:pPr>
      <w:r>
        <w:rPr>
          <w:lang w:val="en-US"/>
        </w:rPr>
        <w:t>Hummel also has a 5G PIN enabled wearable heart monitor capable of sending</w:t>
      </w:r>
      <w:r>
        <w:rPr>
          <w:lang w:val="en-US" w:eastAsia="zh-CN"/>
        </w:rPr>
        <w:t xml:space="preserve"> its data via a 5G network to a cloud server.</w:t>
      </w:r>
    </w:p>
    <w:p w14:paraId="30D337B6" w14:textId="77777777" w:rsidR="00CD7107" w:rsidRDefault="00CD7107" w:rsidP="00CD7107">
      <w:pPr>
        <w:rPr>
          <w:lang w:val="en-US"/>
        </w:rPr>
      </w:pPr>
      <w:r>
        <w:rPr>
          <w:lang w:val="en-US" w:eastAsia="zh-CN"/>
        </w:rPr>
        <w:t>The hospital bed is 5G PIN enabled UE and is a PIN element with gateway capability and/or management capability. For its management capability it may use the attached screen to display a user interface to the user.</w:t>
      </w:r>
    </w:p>
    <w:p w14:paraId="320D00F5" w14:textId="77777777" w:rsidR="00CD7107" w:rsidRPr="000456DD" w:rsidRDefault="00CD7107" w:rsidP="00CD7107">
      <w:pPr>
        <w:rPr>
          <w:lang w:val="en-US"/>
        </w:rPr>
      </w:pPr>
      <w:r>
        <w:rPr>
          <w:lang w:val="en-US"/>
        </w:rPr>
        <w:t>TeleCare may function as an NPN, preventing full access to the network services for unregistered devices. TeleCare may deploy not only a single NPN, but may deploy multiple NPNs, e.g. one for staff (with full access to the network services) and one for patients (with limited access to the network services).</w:t>
      </w:r>
    </w:p>
    <w:p w14:paraId="37EA878D" w14:textId="7D9466A3" w:rsidR="00CD7107" w:rsidRPr="00156809" w:rsidRDefault="00CD7107" w:rsidP="00CD7107">
      <w:pPr>
        <w:pStyle w:val="Heading3"/>
        <w:rPr>
          <w:lang w:val="en-US"/>
        </w:rPr>
      </w:pPr>
      <w:bookmarkStart w:id="289" w:name="_Toc49944501"/>
      <w:bookmarkStart w:id="290" w:name="_Toc72506649"/>
      <w:bookmarkStart w:id="291" w:name="_Toc74151740"/>
      <w:r>
        <w:rPr>
          <w:lang w:val="en-US"/>
        </w:rPr>
        <w:t>5.13</w:t>
      </w:r>
      <w:r w:rsidRPr="00156809">
        <w:rPr>
          <w:lang w:val="en-US"/>
        </w:rPr>
        <w:t>.3</w:t>
      </w:r>
      <w:r w:rsidRPr="00156809">
        <w:rPr>
          <w:lang w:val="en-US"/>
        </w:rPr>
        <w:tab/>
        <w:t>Service Flows</w:t>
      </w:r>
      <w:bookmarkEnd w:id="289"/>
      <w:bookmarkEnd w:id="290"/>
      <w:bookmarkEnd w:id="291"/>
    </w:p>
    <w:p w14:paraId="3B5F102D" w14:textId="086D6FA0" w:rsidR="00CD7107" w:rsidRDefault="00CD7107" w:rsidP="00EA6F36">
      <w:pPr>
        <w:pStyle w:val="B1"/>
        <w:rPr>
          <w:lang w:eastAsia="zh-CN"/>
        </w:rPr>
      </w:pPr>
      <w:r>
        <w:rPr>
          <w:lang w:eastAsia="zh-CN"/>
        </w:rPr>
        <w:t>-</w:t>
      </w:r>
      <w:r>
        <w:rPr>
          <w:lang w:eastAsia="zh-CN"/>
        </w:rPr>
        <w:tab/>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p>
    <w:p w14:paraId="48FC7406" w14:textId="255CEE51" w:rsidR="00CD7107" w:rsidRDefault="00CD7107" w:rsidP="00EA6F36">
      <w:pPr>
        <w:pStyle w:val="B1"/>
        <w:rPr>
          <w:lang w:eastAsia="zh-CN"/>
        </w:rPr>
      </w:pPr>
      <w:r>
        <w:rPr>
          <w:lang w:eastAsia="zh-CN"/>
        </w:rPr>
        <w:t>-</w:t>
      </w:r>
      <w:r>
        <w:rPr>
          <w:lang w:eastAsia="zh-CN"/>
        </w:rPr>
        <w:tab/>
        <w:t>When Hummel looks at his mobile phone, he notices that it has discovered the smart hospital bed. It also shows the list of connected PIN elements connected to the hospital bed.</w:t>
      </w:r>
    </w:p>
    <w:p w14:paraId="17FBF6AE" w14:textId="7B5E1555" w:rsidR="00CD7107" w:rsidRDefault="00CD7107" w:rsidP="00EA6F36">
      <w:pPr>
        <w:pStyle w:val="B1"/>
        <w:rPr>
          <w:lang w:eastAsia="zh-CN"/>
        </w:rPr>
      </w:pPr>
      <w:r>
        <w:rPr>
          <w:lang w:eastAsia="zh-CN"/>
        </w:rPr>
        <w:t>-</w:t>
      </w:r>
      <w:r>
        <w:rPr>
          <w:lang w:eastAsia="zh-CN"/>
        </w:rPr>
        <w:tab/>
        <w:t>Hummel can connect his mobile phone to the smart hospital bed and upon connecting, Hummel’s mobile phone gets added to the hospital’s bed PIN. Also the personal devices that are connected to Hummel’s mobile phone are discovered by the hospital bed and automatically added to the hospital bed’s PIN.</w:t>
      </w:r>
    </w:p>
    <w:p w14:paraId="38332549" w14:textId="0C4DB608" w:rsidR="00CD7107" w:rsidRDefault="00CD7107" w:rsidP="00EA6F36">
      <w:pPr>
        <w:pStyle w:val="B1"/>
        <w:rPr>
          <w:lang w:eastAsia="zh-CN"/>
        </w:rPr>
      </w:pPr>
      <w:r>
        <w:rPr>
          <w:lang w:eastAsia="zh-CN"/>
        </w:rPr>
        <w:lastRenderedPageBreak/>
        <w:t>-</w:t>
      </w:r>
      <w:r>
        <w:rPr>
          <w:lang w:eastAsia="zh-CN"/>
        </w:rPr>
        <w:tab/>
      </w:r>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p>
    <w:p w14:paraId="1D2A4494" w14:textId="6DB87DDE" w:rsidR="00CD7107" w:rsidRDefault="00CD7107" w:rsidP="00EA6F36">
      <w:pPr>
        <w:pStyle w:val="B1"/>
        <w:rPr>
          <w:lang w:eastAsia="zh-CN"/>
        </w:rPr>
      </w:pPr>
      <w:r>
        <w:rPr>
          <w:lang w:eastAsia="zh-CN"/>
        </w:rPr>
        <w:t>-</w:t>
      </w:r>
      <w:r>
        <w:rPr>
          <w:lang w:eastAsia="zh-CN"/>
        </w:rPr>
        <w:tab/>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p>
    <w:p w14:paraId="79959A2F" w14:textId="64532B98" w:rsidR="00CD7107" w:rsidRDefault="00CD7107" w:rsidP="00EA6F36">
      <w:pPr>
        <w:pStyle w:val="B1"/>
        <w:rPr>
          <w:lang w:eastAsia="zh-CN"/>
        </w:rPr>
      </w:pPr>
      <w:r>
        <w:rPr>
          <w:lang w:eastAsia="zh-CN"/>
        </w:rPr>
        <w:t>-</w:t>
      </w:r>
      <w:r>
        <w:rPr>
          <w:lang w:eastAsia="zh-CN"/>
        </w:rPr>
        <w:tab/>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p>
    <w:p w14:paraId="7B48F4A8" w14:textId="2BC1FEA4" w:rsidR="00CD7107" w:rsidRPr="00724A90" w:rsidRDefault="00CD7107" w:rsidP="00EA6F36">
      <w:pPr>
        <w:pStyle w:val="B1"/>
        <w:rPr>
          <w:lang w:eastAsia="zh-CN"/>
        </w:rPr>
      </w:pPr>
      <w:r>
        <w:rPr>
          <w:lang w:eastAsia="zh-CN"/>
        </w:rPr>
        <w:t>-</w:t>
      </w:r>
      <w:r>
        <w:rPr>
          <w:lang w:eastAsia="zh-CN"/>
        </w:rPr>
        <w:tab/>
      </w:r>
      <w:r w:rsidRPr="00724A90">
        <w:rPr>
          <w:lang w:eastAsia="zh-CN"/>
        </w:rPr>
        <w:t>The data from the connected devices are useful in improving the pre-surgical preparation of Hummel and saves operational overhead for the hospital staffs.</w:t>
      </w:r>
    </w:p>
    <w:p w14:paraId="38DECD57" w14:textId="3DBF4F05" w:rsidR="00CD7107" w:rsidRPr="00724A90" w:rsidRDefault="00CD7107" w:rsidP="00EA6F36">
      <w:pPr>
        <w:pStyle w:val="B1"/>
        <w:rPr>
          <w:lang w:eastAsia="zh-CN"/>
        </w:rPr>
      </w:pPr>
      <w:r>
        <w:rPr>
          <w:lang w:eastAsia="zh-CN"/>
        </w:rPr>
        <w:t>-</w:t>
      </w:r>
      <w:r>
        <w:rPr>
          <w:lang w:eastAsia="zh-CN"/>
        </w:rPr>
        <w:tab/>
      </w:r>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p>
    <w:p w14:paraId="56784344" w14:textId="5C811456" w:rsidR="00CD7107" w:rsidRPr="000D6532" w:rsidRDefault="00CD7107" w:rsidP="00CD7107">
      <w:pPr>
        <w:pStyle w:val="Heading3"/>
      </w:pPr>
      <w:bookmarkStart w:id="292" w:name="_Toc49944502"/>
      <w:bookmarkStart w:id="293" w:name="_Toc72506650"/>
      <w:bookmarkStart w:id="294" w:name="_Toc74151741"/>
      <w:r>
        <w:t>5.13</w:t>
      </w:r>
      <w:r w:rsidRPr="000D6532">
        <w:t>.4</w:t>
      </w:r>
      <w:r w:rsidRPr="000D6532">
        <w:tab/>
        <w:t>Post-conditions</w:t>
      </w:r>
      <w:bookmarkEnd w:id="292"/>
      <w:bookmarkEnd w:id="293"/>
      <w:bookmarkEnd w:id="294"/>
    </w:p>
    <w:p w14:paraId="5EB97E8A" w14:textId="77777777" w:rsidR="00CD7107" w:rsidRDefault="00CD7107" w:rsidP="00CD7107">
      <w:pPr>
        <w:jc w:val="both"/>
      </w:pPr>
      <w:r>
        <w:t>Upon discharge, the network profiles from his mobile phone, his heart monitor and his personal connected health devices are decommissioned from the PIN and from the hospital network and return to their original operating state.</w:t>
      </w:r>
    </w:p>
    <w:p w14:paraId="0D38511F" w14:textId="06F94480" w:rsidR="00CD7107" w:rsidRPr="000D6532" w:rsidRDefault="00CD7107" w:rsidP="00CD7107">
      <w:pPr>
        <w:pStyle w:val="Heading3"/>
      </w:pPr>
      <w:bookmarkStart w:id="295" w:name="_Toc49944503"/>
      <w:bookmarkStart w:id="296" w:name="_Toc72506651"/>
      <w:bookmarkStart w:id="297" w:name="_Toc74151742"/>
      <w:r>
        <w:t>5.13</w:t>
      </w:r>
      <w:r w:rsidRPr="000D6532">
        <w:t>.5</w:t>
      </w:r>
      <w:r w:rsidRPr="000D6532">
        <w:tab/>
      </w:r>
      <w:r>
        <w:t>Existing</w:t>
      </w:r>
      <w:r w:rsidRPr="000D6532">
        <w:t xml:space="preserve"> </w:t>
      </w:r>
      <w:r>
        <w:t>features partly or fully covering the use case functionality</w:t>
      </w:r>
      <w:bookmarkEnd w:id="295"/>
      <w:bookmarkEnd w:id="296"/>
      <w:bookmarkEnd w:id="297"/>
    </w:p>
    <w:p w14:paraId="448CD5B2" w14:textId="659C8A25" w:rsidR="00CD7107" w:rsidRDefault="00D22ABA" w:rsidP="00D22ABA">
      <w:pPr>
        <w:pStyle w:val="EditorsNote"/>
      </w:pPr>
      <w:bookmarkStart w:id="298" w:name="_Toc49944504"/>
      <w:r>
        <w:t>Editor’s note: TBD</w:t>
      </w:r>
    </w:p>
    <w:p w14:paraId="69EEF9C9" w14:textId="440EC46F" w:rsidR="00CD7107" w:rsidRDefault="00CD7107" w:rsidP="00CD7107">
      <w:pPr>
        <w:pStyle w:val="Heading3"/>
      </w:pPr>
      <w:bookmarkStart w:id="299" w:name="_Toc72506652"/>
      <w:bookmarkStart w:id="300" w:name="_Toc74151743"/>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298"/>
      <w:bookmarkEnd w:id="299"/>
      <w:bookmarkEnd w:id="300"/>
    </w:p>
    <w:p w14:paraId="0FF171FC" w14:textId="38C90D62" w:rsidR="00CD7107" w:rsidRDefault="00066B19" w:rsidP="00CD7107">
      <w:r>
        <w:t>[PR 5.13</w:t>
      </w:r>
      <w:r w:rsidR="00CD7107">
        <w:t>.6-1] The 5G system shall enable PIN elements to discover and identify each other.</w:t>
      </w:r>
    </w:p>
    <w:p w14:paraId="3CAE7B7B" w14:textId="16F2F2D0" w:rsidR="00CD7107" w:rsidRDefault="00CD7107" w:rsidP="00EA6F36">
      <w:pPr>
        <w:pStyle w:val="NO"/>
      </w:pPr>
      <w:r>
        <w:t>NOTE</w:t>
      </w:r>
      <w:r w:rsidR="00CB2C2C">
        <w:t> 1</w:t>
      </w:r>
      <w:r>
        <w:t xml:space="preserve">: </w:t>
      </w:r>
      <w:r w:rsidR="00CB2C2C">
        <w:t>T</w:t>
      </w:r>
      <w:r>
        <w:t>his may be done directly (depending on the discovery capabilities of the PIN elements) or via a PIN element with gateway capability or via a PIN with management capability.</w:t>
      </w:r>
    </w:p>
    <w:p w14:paraId="0CC3FA99" w14:textId="4CAC14AD" w:rsidR="00CD7107" w:rsidRDefault="00066B19" w:rsidP="00CD7107">
      <w:r>
        <w:t>[PR 5.13</w:t>
      </w:r>
      <w:r w:rsidR="00CD7107">
        <w:t>.6-2] The 5G system shall enable PIN elements with management capability to add PIN elements to the PIN.</w:t>
      </w:r>
    </w:p>
    <w:p w14:paraId="55717C0C" w14:textId="7AD7426C" w:rsidR="00CD7107" w:rsidRDefault="00066B19" w:rsidP="00CD7107">
      <w:bookmarkStart w:id="301" w:name="_Hlk72164322"/>
      <w:r>
        <w:t>[PR 5.13</w:t>
      </w:r>
      <w:r w:rsidR="00CD7107">
        <w:t>.6-3] The 5G system shall allow only authorized PIN elements to connect to the 5G network via a PIN element with gateway capability</w:t>
      </w:r>
      <w:bookmarkEnd w:id="301"/>
      <w:r w:rsidR="00CD7107">
        <w:t>.</w:t>
      </w:r>
    </w:p>
    <w:p w14:paraId="325162E6" w14:textId="43B1F390" w:rsidR="00F94E05" w:rsidRDefault="00CD7107" w:rsidP="00D22ABA">
      <w:pPr>
        <w:pStyle w:val="NO"/>
      </w:pPr>
      <w:r>
        <w:t>NOTE</w:t>
      </w:r>
      <w:r w:rsidR="00CB2C2C">
        <w:t> 2</w:t>
      </w:r>
      <w:r>
        <w:t xml:space="preserve">: </w:t>
      </w:r>
      <w:r w:rsidR="00CB2C2C">
        <w:t>N</w:t>
      </w:r>
      <w:r>
        <w:t>ext to authorization of the 5G network operator, additional authorization/consent from the PIN user may be needed depending on whether the user wants to allow PIN elements to connect to the 5G network or not.</w:t>
      </w:r>
    </w:p>
    <w:p w14:paraId="774BE52C" w14:textId="77777777" w:rsidR="00F94E05" w:rsidRPr="00235394" w:rsidRDefault="00F94E05" w:rsidP="00F94E05">
      <w:pPr>
        <w:pStyle w:val="Heading1"/>
      </w:pPr>
      <w:bookmarkStart w:id="302" w:name="_Toc49943813"/>
      <w:bookmarkStart w:id="303" w:name="_Toc72506653"/>
      <w:bookmarkStart w:id="304" w:name="_Toc74151744"/>
      <w:r>
        <w:t>6</w:t>
      </w:r>
      <w:r w:rsidRPr="00235394">
        <w:tab/>
      </w:r>
      <w:r w:rsidR="0036175A">
        <w:rPr>
          <w:lang w:eastAsia="zh-CN"/>
        </w:rPr>
        <w:t>Considerations</w:t>
      </w:r>
      <w:bookmarkEnd w:id="302"/>
      <w:bookmarkEnd w:id="303"/>
      <w:bookmarkEnd w:id="304"/>
    </w:p>
    <w:p w14:paraId="7045B56B" w14:textId="7370805D" w:rsidR="007F377A" w:rsidRPr="00F94E05" w:rsidRDefault="0093171D" w:rsidP="007F377A">
      <w:r>
        <w:t>A lot of the use</w:t>
      </w:r>
      <w:r w:rsidR="00D22ABA">
        <w:t xml:space="preserve"> </w:t>
      </w:r>
      <w:r>
        <w:t>cases in this document are based on existing systems (e.g. ZigBee® Specification [9], Z-Wave ® [10]]) that can be deployed today, in</w:t>
      </w:r>
      <w:r w:rsidR="00D22ABA">
        <w:t xml:space="preserve"> </w:t>
      </w:r>
      <w:r>
        <w:t>fact the overview identifies two main Personal IoT Networks, wearables and home automation.</w:t>
      </w:r>
      <w:r w:rsidR="00376944">
        <w:t xml:space="preserve"> </w:t>
      </w:r>
      <w:r>
        <w:t>These existing Personal IoT Networks use a number of different technologies that provide a set of capabilities.</w:t>
      </w:r>
    </w:p>
    <w:p w14:paraId="3D4DAC7A" w14:textId="77777777" w:rsidR="00705B17" w:rsidRPr="00235394" w:rsidRDefault="00F94E05" w:rsidP="00705B17">
      <w:pPr>
        <w:pStyle w:val="Heading1"/>
      </w:pPr>
      <w:bookmarkStart w:id="305" w:name="_Toc408371056"/>
      <w:bookmarkStart w:id="306" w:name="_Toc493157736"/>
      <w:bookmarkStart w:id="307" w:name="_Toc498348613"/>
      <w:bookmarkStart w:id="308" w:name="_Toc503534322"/>
      <w:bookmarkStart w:id="309" w:name="_Toc521309625"/>
      <w:bookmarkStart w:id="310" w:name="_Toc49943814"/>
      <w:bookmarkStart w:id="311" w:name="_Toc72506654"/>
      <w:bookmarkStart w:id="312" w:name="_Toc74151745"/>
      <w:r>
        <w:t>7</w:t>
      </w:r>
      <w:r w:rsidR="00705B17" w:rsidRPr="00235394">
        <w:tab/>
      </w:r>
      <w:bookmarkEnd w:id="305"/>
      <w:bookmarkEnd w:id="306"/>
      <w:bookmarkEnd w:id="307"/>
      <w:bookmarkEnd w:id="308"/>
      <w:bookmarkEnd w:id="309"/>
      <w:r w:rsidR="00BC0306">
        <w:rPr>
          <w:lang w:eastAsia="zh-CN"/>
        </w:rPr>
        <w:t>P</w:t>
      </w:r>
      <w:r w:rsidR="0001192F">
        <w:t xml:space="preserve">otential </w:t>
      </w:r>
      <w:r w:rsidR="00283F33">
        <w:t>Consolidated</w:t>
      </w:r>
      <w:r w:rsidR="00BC0306">
        <w:t xml:space="preserve"> R</w:t>
      </w:r>
      <w:r w:rsidR="0001192F" w:rsidRPr="00A46789">
        <w:t>equirements</w:t>
      </w:r>
      <w:bookmarkEnd w:id="310"/>
      <w:bookmarkEnd w:id="311"/>
      <w:bookmarkEnd w:id="312"/>
    </w:p>
    <w:p w14:paraId="1637756E" w14:textId="1B973000" w:rsidR="0054566F" w:rsidRPr="00EA6F36" w:rsidRDefault="0054566F" w:rsidP="0054566F">
      <w:r w:rsidRPr="00397900">
        <w:t xml:space="preserve">This section provides </w:t>
      </w:r>
      <w:r>
        <w:t>Consolidated Potential R</w:t>
      </w:r>
      <w:r w:rsidRPr="00397900">
        <w:t>equirements for consideration to include in the normative specifications.</w:t>
      </w:r>
      <w:r w:rsidR="00D22ABA">
        <w:t xml:space="preserve"> </w:t>
      </w:r>
      <w:r>
        <w:t xml:space="preserve">The CPR’s have been grouped into different functional categories, each category contains a table that lists the original PR and any relationship to </w:t>
      </w:r>
      <w:r w:rsidR="00CB2C2C">
        <w:t>3GPP </w:t>
      </w:r>
      <w:r>
        <w:t xml:space="preserve">TR 22.858 [6]. </w:t>
      </w:r>
    </w:p>
    <w:p w14:paraId="44A61871" w14:textId="77777777" w:rsidR="0054566F" w:rsidRDefault="0054566F" w:rsidP="0054566F">
      <w:pPr>
        <w:pStyle w:val="Heading2"/>
      </w:pPr>
      <w:bookmarkStart w:id="313" w:name="_Toc72506655"/>
      <w:bookmarkStart w:id="314" w:name="_Toc74151746"/>
      <w:r>
        <w:lastRenderedPageBreak/>
        <w:t>7.1</w:t>
      </w:r>
      <w:r>
        <w:tab/>
        <w:t>Gateway</w:t>
      </w:r>
      <w:bookmarkEnd w:id="313"/>
      <w:bookmarkEnd w:id="314"/>
    </w:p>
    <w:p w14:paraId="33047E0B" w14:textId="77777777" w:rsidR="0054566F" w:rsidRDefault="0054566F" w:rsidP="0054566F">
      <w:pPr>
        <w:pStyle w:val="TH"/>
        <w:rPr>
          <w:lang w:eastAsia="ko-KR"/>
        </w:rPr>
      </w:pPr>
      <w:r>
        <w:t xml:space="preserve">Table </w:t>
      </w:r>
      <w:r>
        <w:rPr>
          <w:rFonts w:hint="eastAsia"/>
        </w:rPr>
        <w:t>7</w:t>
      </w:r>
      <w:r>
        <w:rPr>
          <w:rFonts w:eastAsia="DengXian"/>
        </w:rPr>
        <w:t>.1</w:t>
      </w:r>
      <w:r w:rsidRPr="004F7325">
        <w:rPr>
          <w:rFonts w:eastAsia="DengXian"/>
        </w:rPr>
        <w:t xml:space="preserve">-1 </w:t>
      </w:r>
      <w:r>
        <w:t>– PIN Gateway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88DF859" w14:textId="77777777" w:rsidTr="005C7DF7">
        <w:trPr>
          <w:cantSplit/>
          <w:tblHeader/>
        </w:trPr>
        <w:tc>
          <w:tcPr>
            <w:tcW w:w="1250" w:type="dxa"/>
          </w:tcPr>
          <w:p w14:paraId="4E64416A" w14:textId="77777777" w:rsidR="0054566F" w:rsidRPr="00457CAE" w:rsidRDefault="0054566F" w:rsidP="005C7DF7">
            <w:pPr>
              <w:pStyle w:val="TAH"/>
            </w:pPr>
            <w:r>
              <w:t>CPR No.</w:t>
            </w:r>
          </w:p>
        </w:tc>
        <w:tc>
          <w:tcPr>
            <w:tcW w:w="8712" w:type="dxa"/>
            <w:gridSpan w:val="2"/>
            <w:shd w:val="clear" w:color="auto" w:fill="auto"/>
          </w:tcPr>
          <w:p w14:paraId="772E5C0B" w14:textId="77777777" w:rsidR="0054566F" w:rsidRPr="00457CAE" w:rsidRDefault="0054566F" w:rsidP="005C7DF7">
            <w:pPr>
              <w:pStyle w:val="TAH"/>
            </w:pPr>
            <w:r>
              <w:t>Potential Requirement</w:t>
            </w:r>
          </w:p>
        </w:tc>
      </w:tr>
      <w:tr w:rsidR="0054566F" w:rsidRPr="00457CAE" w14:paraId="2B5BC63D" w14:textId="77777777" w:rsidTr="005C7DF7">
        <w:trPr>
          <w:cantSplit/>
          <w:tblHeader/>
        </w:trPr>
        <w:tc>
          <w:tcPr>
            <w:tcW w:w="1250" w:type="dxa"/>
          </w:tcPr>
          <w:p w14:paraId="097D4CF8" w14:textId="77777777" w:rsidR="0054566F" w:rsidRPr="00457CAE" w:rsidRDefault="0054566F" w:rsidP="005C7DF7">
            <w:pPr>
              <w:pStyle w:val="TAH"/>
            </w:pPr>
          </w:p>
        </w:tc>
        <w:tc>
          <w:tcPr>
            <w:tcW w:w="1355" w:type="dxa"/>
            <w:shd w:val="clear" w:color="auto" w:fill="auto"/>
          </w:tcPr>
          <w:p w14:paraId="26FE8962" w14:textId="77777777" w:rsidR="0054566F" w:rsidRDefault="0054566F" w:rsidP="005C7DF7">
            <w:pPr>
              <w:pStyle w:val="TAH"/>
            </w:pPr>
            <w:r>
              <w:t>Original Potential requirement</w:t>
            </w:r>
          </w:p>
          <w:p w14:paraId="0DE92C6D" w14:textId="77777777" w:rsidR="0054566F" w:rsidRPr="00457CAE" w:rsidRDefault="0054566F" w:rsidP="005C7DF7">
            <w:pPr>
              <w:pStyle w:val="TAH"/>
            </w:pPr>
            <w:r>
              <w:t>No.</w:t>
            </w:r>
          </w:p>
        </w:tc>
        <w:tc>
          <w:tcPr>
            <w:tcW w:w="7357" w:type="dxa"/>
            <w:shd w:val="clear" w:color="auto" w:fill="auto"/>
          </w:tcPr>
          <w:p w14:paraId="455A1170" w14:textId="77777777" w:rsidR="0054566F" w:rsidRPr="00457CAE" w:rsidRDefault="0054566F" w:rsidP="005C7DF7">
            <w:pPr>
              <w:pStyle w:val="TAH"/>
              <w:jc w:val="left"/>
            </w:pPr>
            <w:r>
              <w:t>Potential requirement text</w:t>
            </w:r>
          </w:p>
        </w:tc>
      </w:tr>
      <w:tr w:rsidR="0054566F" w:rsidRPr="00457CAE" w14:paraId="1D429B08" w14:textId="77777777" w:rsidTr="005C7DF7">
        <w:trPr>
          <w:cantSplit/>
        </w:trPr>
        <w:tc>
          <w:tcPr>
            <w:tcW w:w="1250" w:type="dxa"/>
          </w:tcPr>
          <w:p w14:paraId="7AD0CFBF" w14:textId="77777777" w:rsidR="0054566F" w:rsidRPr="00457CAE" w:rsidRDefault="0054566F" w:rsidP="005C7DF7">
            <w:pPr>
              <w:pStyle w:val="TAC"/>
            </w:pPr>
            <w:r>
              <w:t>TBD</w:t>
            </w:r>
          </w:p>
        </w:tc>
        <w:tc>
          <w:tcPr>
            <w:tcW w:w="1355" w:type="dxa"/>
            <w:shd w:val="clear" w:color="auto" w:fill="auto"/>
          </w:tcPr>
          <w:p w14:paraId="37BEDE6E" w14:textId="77777777" w:rsidR="0054566F" w:rsidRPr="00457CAE" w:rsidRDefault="0054566F" w:rsidP="005C7DF7">
            <w:pPr>
              <w:pStyle w:val="TAC"/>
            </w:pPr>
            <w:r>
              <w:t>TBD</w:t>
            </w:r>
          </w:p>
        </w:tc>
        <w:tc>
          <w:tcPr>
            <w:tcW w:w="7357" w:type="dxa"/>
            <w:shd w:val="clear" w:color="auto" w:fill="auto"/>
            <w:vAlign w:val="bottom"/>
          </w:tcPr>
          <w:p w14:paraId="3067E82C" w14:textId="77777777" w:rsidR="0054566F" w:rsidRPr="00457CAE" w:rsidRDefault="0054566F" w:rsidP="005C7DF7">
            <w:pPr>
              <w:pStyle w:val="TAC"/>
              <w:jc w:val="left"/>
            </w:pPr>
            <w:r>
              <w:t>TBD</w:t>
            </w:r>
          </w:p>
        </w:tc>
      </w:tr>
    </w:tbl>
    <w:p w14:paraId="1F423A7B" w14:textId="77777777" w:rsidR="0054566F" w:rsidRDefault="0054566F" w:rsidP="0054566F"/>
    <w:p w14:paraId="4ACA397B" w14:textId="77777777" w:rsidR="0054566F" w:rsidRPr="00705B17" w:rsidRDefault="0054566F" w:rsidP="0054566F">
      <w:pPr>
        <w:pStyle w:val="Heading2"/>
      </w:pPr>
      <w:bookmarkStart w:id="315" w:name="_Toc72506656"/>
      <w:bookmarkStart w:id="316" w:name="_Toc74151747"/>
      <w:r>
        <w:t>7.2</w:t>
      </w:r>
      <w:r>
        <w:tab/>
        <w:t>Service Discovery</w:t>
      </w:r>
      <w:bookmarkEnd w:id="315"/>
      <w:bookmarkEnd w:id="316"/>
    </w:p>
    <w:p w14:paraId="4B0BF162" w14:textId="77777777" w:rsidR="0054566F" w:rsidRDefault="0054566F" w:rsidP="0054566F">
      <w:pPr>
        <w:pStyle w:val="TH"/>
        <w:rPr>
          <w:lang w:eastAsia="ko-KR"/>
        </w:rPr>
      </w:pPr>
      <w:r>
        <w:t xml:space="preserve">Table </w:t>
      </w:r>
      <w:r>
        <w:rPr>
          <w:rFonts w:hint="eastAsia"/>
        </w:rPr>
        <w:t>7</w:t>
      </w:r>
      <w:r>
        <w:rPr>
          <w:rFonts w:eastAsia="DengXian"/>
        </w:rPr>
        <w:t>.2</w:t>
      </w:r>
      <w:r w:rsidRPr="004F7325">
        <w:rPr>
          <w:rFonts w:eastAsia="DengXian"/>
        </w:rPr>
        <w:t>-1</w:t>
      </w:r>
      <w:r>
        <w:t>– PIN Service Discovery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2A11E5E" w14:textId="77777777" w:rsidTr="005C7DF7">
        <w:trPr>
          <w:cantSplit/>
          <w:tblHeader/>
        </w:trPr>
        <w:tc>
          <w:tcPr>
            <w:tcW w:w="1250" w:type="dxa"/>
          </w:tcPr>
          <w:p w14:paraId="2438244E" w14:textId="77777777" w:rsidR="0054566F" w:rsidRPr="00457CAE" w:rsidRDefault="0054566F" w:rsidP="005C7DF7">
            <w:pPr>
              <w:pStyle w:val="TAH"/>
            </w:pPr>
            <w:r>
              <w:t>CPR No.</w:t>
            </w:r>
          </w:p>
        </w:tc>
        <w:tc>
          <w:tcPr>
            <w:tcW w:w="8712" w:type="dxa"/>
            <w:gridSpan w:val="2"/>
            <w:shd w:val="clear" w:color="auto" w:fill="auto"/>
          </w:tcPr>
          <w:p w14:paraId="18D586CD" w14:textId="77777777" w:rsidR="0054566F" w:rsidRPr="00457CAE" w:rsidRDefault="0054566F" w:rsidP="005C7DF7">
            <w:pPr>
              <w:pStyle w:val="TAH"/>
            </w:pPr>
            <w:r>
              <w:t>Potential Requirement</w:t>
            </w:r>
          </w:p>
        </w:tc>
      </w:tr>
      <w:tr w:rsidR="0054566F" w:rsidRPr="00457CAE" w14:paraId="314ADA73" w14:textId="77777777" w:rsidTr="005C7DF7">
        <w:trPr>
          <w:cantSplit/>
          <w:tblHeader/>
        </w:trPr>
        <w:tc>
          <w:tcPr>
            <w:tcW w:w="1250" w:type="dxa"/>
          </w:tcPr>
          <w:p w14:paraId="0A16E953" w14:textId="77777777" w:rsidR="0054566F" w:rsidRPr="00457CAE" w:rsidRDefault="0054566F" w:rsidP="005C7DF7">
            <w:pPr>
              <w:pStyle w:val="TAH"/>
            </w:pPr>
          </w:p>
        </w:tc>
        <w:tc>
          <w:tcPr>
            <w:tcW w:w="1355" w:type="dxa"/>
            <w:shd w:val="clear" w:color="auto" w:fill="auto"/>
          </w:tcPr>
          <w:p w14:paraId="2C01BB38" w14:textId="77777777" w:rsidR="0054566F" w:rsidRDefault="0054566F" w:rsidP="005C7DF7">
            <w:pPr>
              <w:pStyle w:val="TAH"/>
            </w:pPr>
            <w:r>
              <w:t>Original Potential requirement</w:t>
            </w:r>
          </w:p>
          <w:p w14:paraId="5978114F" w14:textId="77777777" w:rsidR="0054566F" w:rsidRPr="00457CAE" w:rsidRDefault="0054566F" w:rsidP="005C7DF7">
            <w:pPr>
              <w:pStyle w:val="TAH"/>
            </w:pPr>
            <w:r>
              <w:t>No.</w:t>
            </w:r>
          </w:p>
        </w:tc>
        <w:tc>
          <w:tcPr>
            <w:tcW w:w="7357" w:type="dxa"/>
            <w:shd w:val="clear" w:color="auto" w:fill="auto"/>
          </w:tcPr>
          <w:p w14:paraId="6E3CE5DA" w14:textId="77777777" w:rsidR="0054566F" w:rsidRPr="00457CAE" w:rsidRDefault="0054566F" w:rsidP="005C7DF7">
            <w:pPr>
              <w:pStyle w:val="TAH"/>
              <w:jc w:val="left"/>
            </w:pPr>
            <w:r>
              <w:t>Potential requirement text</w:t>
            </w:r>
          </w:p>
        </w:tc>
      </w:tr>
      <w:tr w:rsidR="0054566F" w:rsidRPr="00457CAE" w14:paraId="23D5B895" w14:textId="77777777" w:rsidTr="005C7DF7">
        <w:trPr>
          <w:cantSplit/>
        </w:trPr>
        <w:tc>
          <w:tcPr>
            <w:tcW w:w="1250" w:type="dxa"/>
          </w:tcPr>
          <w:p w14:paraId="1FAB4A2B" w14:textId="77777777" w:rsidR="0054566F" w:rsidRPr="00457CAE" w:rsidRDefault="0054566F" w:rsidP="005C7DF7">
            <w:pPr>
              <w:pStyle w:val="TAC"/>
            </w:pPr>
            <w:r>
              <w:t>TBD</w:t>
            </w:r>
          </w:p>
        </w:tc>
        <w:tc>
          <w:tcPr>
            <w:tcW w:w="1355" w:type="dxa"/>
            <w:shd w:val="clear" w:color="auto" w:fill="auto"/>
          </w:tcPr>
          <w:p w14:paraId="094905AD" w14:textId="77777777" w:rsidR="0054566F" w:rsidRPr="00457CAE" w:rsidRDefault="0054566F" w:rsidP="005C7DF7">
            <w:pPr>
              <w:pStyle w:val="TAC"/>
            </w:pPr>
            <w:r>
              <w:t>TBD</w:t>
            </w:r>
          </w:p>
        </w:tc>
        <w:tc>
          <w:tcPr>
            <w:tcW w:w="7357" w:type="dxa"/>
            <w:shd w:val="clear" w:color="auto" w:fill="auto"/>
            <w:vAlign w:val="bottom"/>
          </w:tcPr>
          <w:p w14:paraId="516B7E36" w14:textId="77777777" w:rsidR="0054566F" w:rsidRPr="00457CAE" w:rsidRDefault="0054566F" w:rsidP="005C7DF7">
            <w:pPr>
              <w:pStyle w:val="TAC"/>
              <w:jc w:val="left"/>
            </w:pPr>
            <w:r>
              <w:t>TBD</w:t>
            </w:r>
          </w:p>
        </w:tc>
      </w:tr>
    </w:tbl>
    <w:p w14:paraId="5916F33C" w14:textId="77777777" w:rsidR="0054566F" w:rsidRDefault="0054566F" w:rsidP="0054566F">
      <w:pPr>
        <w:rPr>
          <w:color w:val="FF0000"/>
        </w:rPr>
      </w:pPr>
    </w:p>
    <w:p w14:paraId="607E2D18" w14:textId="77777777" w:rsidR="0054566F" w:rsidRPr="00705B17" w:rsidRDefault="0054566F" w:rsidP="0054566F">
      <w:pPr>
        <w:pStyle w:val="Heading2"/>
      </w:pPr>
      <w:bookmarkStart w:id="317" w:name="_Toc72506657"/>
      <w:bookmarkStart w:id="318" w:name="_Toc74151748"/>
      <w:r>
        <w:t>7.3</w:t>
      </w:r>
      <w:r>
        <w:tab/>
        <w:t>Service Hosting</w:t>
      </w:r>
      <w:bookmarkEnd w:id="317"/>
      <w:bookmarkEnd w:id="318"/>
    </w:p>
    <w:p w14:paraId="6394EBED" w14:textId="77777777" w:rsidR="0054566F" w:rsidRDefault="0054566F" w:rsidP="0054566F">
      <w:pPr>
        <w:pStyle w:val="TH"/>
        <w:rPr>
          <w:lang w:eastAsia="ko-KR"/>
        </w:rPr>
      </w:pPr>
      <w:r>
        <w:t xml:space="preserve">Table </w:t>
      </w:r>
      <w:r>
        <w:rPr>
          <w:rFonts w:hint="eastAsia"/>
        </w:rPr>
        <w:t>7</w:t>
      </w:r>
      <w:r>
        <w:rPr>
          <w:rFonts w:eastAsia="DengXian"/>
        </w:rPr>
        <w:t>.3</w:t>
      </w:r>
      <w:r w:rsidRPr="004F7325">
        <w:rPr>
          <w:rFonts w:eastAsia="DengXian"/>
        </w:rPr>
        <w:t xml:space="preserve">-1 </w:t>
      </w:r>
      <w:r>
        <w:t>– PIN Service Hosting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trPr>
        <w:tc>
          <w:tcPr>
            <w:tcW w:w="1250" w:type="dxa"/>
          </w:tcPr>
          <w:p w14:paraId="632BC6C0" w14:textId="77777777" w:rsidR="0054566F" w:rsidRPr="00457CAE" w:rsidRDefault="0054566F" w:rsidP="005C7DF7">
            <w:pPr>
              <w:pStyle w:val="TAH"/>
            </w:pPr>
            <w:r>
              <w:t>CPR No.</w:t>
            </w:r>
          </w:p>
        </w:tc>
        <w:tc>
          <w:tcPr>
            <w:tcW w:w="8712" w:type="dxa"/>
            <w:gridSpan w:val="2"/>
            <w:shd w:val="clear" w:color="auto" w:fill="auto"/>
          </w:tcPr>
          <w:p w14:paraId="2174A3EB" w14:textId="77777777" w:rsidR="0054566F" w:rsidRPr="00457CAE" w:rsidRDefault="0054566F" w:rsidP="005C7DF7">
            <w:pPr>
              <w:pStyle w:val="TAH"/>
            </w:pPr>
            <w:r>
              <w:t>Potential Requirement</w:t>
            </w:r>
          </w:p>
        </w:tc>
      </w:tr>
      <w:tr w:rsidR="0054566F" w:rsidRPr="00457CAE" w14:paraId="4CDA3A05" w14:textId="77777777" w:rsidTr="005C7DF7">
        <w:trPr>
          <w:cantSplit/>
          <w:tblHeader/>
        </w:trPr>
        <w:tc>
          <w:tcPr>
            <w:tcW w:w="1250" w:type="dxa"/>
          </w:tcPr>
          <w:p w14:paraId="1B8076DA" w14:textId="77777777" w:rsidR="0054566F" w:rsidRPr="00457CAE" w:rsidRDefault="0054566F" w:rsidP="005C7DF7">
            <w:pPr>
              <w:pStyle w:val="TAH"/>
            </w:pPr>
          </w:p>
        </w:tc>
        <w:tc>
          <w:tcPr>
            <w:tcW w:w="1355" w:type="dxa"/>
            <w:shd w:val="clear" w:color="auto" w:fill="auto"/>
          </w:tcPr>
          <w:p w14:paraId="2A5C53FA" w14:textId="77777777" w:rsidR="0054566F" w:rsidRDefault="0054566F" w:rsidP="005C7DF7">
            <w:pPr>
              <w:pStyle w:val="TAH"/>
            </w:pPr>
            <w:r>
              <w:t>Original Potential requirement</w:t>
            </w:r>
          </w:p>
          <w:p w14:paraId="330E5BF0" w14:textId="77777777" w:rsidR="0054566F" w:rsidRPr="00457CAE" w:rsidRDefault="0054566F" w:rsidP="005C7DF7">
            <w:pPr>
              <w:pStyle w:val="TAH"/>
            </w:pPr>
            <w:r>
              <w:t>No.</w:t>
            </w:r>
          </w:p>
        </w:tc>
        <w:tc>
          <w:tcPr>
            <w:tcW w:w="7357" w:type="dxa"/>
            <w:shd w:val="clear" w:color="auto" w:fill="auto"/>
          </w:tcPr>
          <w:p w14:paraId="48E9CFEB" w14:textId="77777777" w:rsidR="0054566F" w:rsidRPr="00457CAE" w:rsidRDefault="0054566F" w:rsidP="005C7DF7">
            <w:pPr>
              <w:pStyle w:val="TAH"/>
              <w:jc w:val="left"/>
            </w:pPr>
            <w:r>
              <w:t>Potential requirement text</w:t>
            </w:r>
          </w:p>
        </w:tc>
      </w:tr>
      <w:tr w:rsidR="0054566F" w:rsidRPr="00457CAE" w14:paraId="5C482E78" w14:textId="77777777" w:rsidTr="005C7DF7">
        <w:trPr>
          <w:cantSplit/>
        </w:trPr>
        <w:tc>
          <w:tcPr>
            <w:tcW w:w="1250" w:type="dxa"/>
          </w:tcPr>
          <w:p w14:paraId="6AF0AEE0" w14:textId="77777777" w:rsidR="0054566F" w:rsidRPr="00457CAE" w:rsidRDefault="0054566F" w:rsidP="005C7DF7">
            <w:pPr>
              <w:pStyle w:val="TAC"/>
            </w:pPr>
            <w:r>
              <w:t>TBD</w:t>
            </w:r>
          </w:p>
        </w:tc>
        <w:tc>
          <w:tcPr>
            <w:tcW w:w="1355" w:type="dxa"/>
            <w:shd w:val="clear" w:color="auto" w:fill="auto"/>
          </w:tcPr>
          <w:p w14:paraId="2E71B825" w14:textId="77777777" w:rsidR="0054566F" w:rsidRPr="00457CAE" w:rsidRDefault="0054566F" w:rsidP="005C7DF7">
            <w:pPr>
              <w:pStyle w:val="TAC"/>
            </w:pPr>
            <w:r>
              <w:t>TBD</w:t>
            </w:r>
          </w:p>
        </w:tc>
        <w:tc>
          <w:tcPr>
            <w:tcW w:w="7357" w:type="dxa"/>
            <w:shd w:val="clear" w:color="auto" w:fill="auto"/>
            <w:vAlign w:val="bottom"/>
          </w:tcPr>
          <w:p w14:paraId="5BB22527" w14:textId="77777777" w:rsidR="0054566F" w:rsidRPr="00457CAE" w:rsidRDefault="0054566F" w:rsidP="005C7DF7">
            <w:pPr>
              <w:pStyle w:val="TAC"/>
              <w:jc w:val="left"/>
            </w:pPr>
            <w:r>
              <w:t>TBD</w:t>
            </w:r>
          </w:p>
        </w:tc>
      </w:tr>
    </w:tbl>
    <w:p w14:paraId="582BA19C" w14:textId="77777777" w:rsidR="0054566F" w:rsidRDefault="0054566F" w:rsidP="00EA6F36"/>
    <w:p w14:paraId="1CE3CCB8" w14:textId="77777777" w:rsidR="0054566F" w:rsidRPr="00705B17" w:rsidRDefault="0054566F" w:rsidP="0054566F">
      <w:pPr>
        <w:pStyle w:val="Heading2"/>
      </w:pPr>
      <w:bookmarkStart w:id="319" w:name="_Toc72506658"/>
      <w:bookmarkStart w:id="320" w:name="_Toc74151749"/>
      <w:r>
        <w:t>7.4</w:t>
      </w:r>
      <w:r>
        <w:tab/>
        <w:t>Privacy</w:t>
      </w:r>
      <w:bookmarkEnd w:id="319"/>
      <w:bookmarkEnd w:id="320"/>
    </w:p>
    <w:p w14:paraId="6A3169A9" w14:textId="77777777" w:rsidR="0054566F" w:rsidRDefault="0054566F" w:rsidP="0054566F">
      <w:pPr>
        <w:pStyle w:val="TH"/>
        <w:rPr>
          <w:lang w:eastAsia="ko-KR"/>
        </w:rPr>
      </w:pPr>
      <w:r>
        <w:t xml:space="preserve">Table </w:t>
      </w:r>
      <w:r>
        <w:rPr>
          <w:rFonts w:hint="eastAsia"/>
        </w:rPr>
        <w:t>7</w:t>
      </w:r>
      <w:r>
        <w:rPr>
          <w:rFonts w:eastAsia="DengXian"/>
        </w:rPr>
        <w:t>.4</w:t>
      </w:r>
      <w:r w:rsidRPr="004F7325">
        <w:rPr>
          <w:rFonts w:eastAsia="DengXian"/>
        </w:rPr>
        <w:t xml:space="preserve">-1 </w:t>
      </w:r>
      <w:r>
        <w:t>– PIN Privacy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22C0EB13" w14:textId="77777777" w:rsidTr="005C7DF7">
        <w:trPr>
          <w:cantSplit/>
          <w:tblHeader/>
        </w:trPr>
        <w:tc>
          <w:tcPr>
            <w:tcW w:w="1250" w:type="dxa"/>
          </w:tcPr>
          <w:p w14:paraId="04AF68CA" w14:textId="77777777" w:rsidR="0054566F" w:rsidRPr="00457CAE" w:rsidRDefault="0054566F" w:rsidP="005C7DF7">
            <w:pPr>
              <w:pStyle w:val="TAH"/>
            </w:pPr>
            <w:r>
              <w:t>CPR No.</w:t>
            </w:r>
          </w:p>
        </w:tc>
        <w:tc>
          <w:tcPr>
            <w:tcW w:w="8712" w:type="dxa"/>
            <w:gridSpan w:val="2"/>
            <w:shd w:val="clear" w:color="auto" w:fill="auto"/>
          </w:tcPr>
          <w:p w14:paraId="5853D28A" w14:textId="77777777" w:rsidR="0054566F" w:rsidRPr="00457CAE" w:rsidRDefault="0054566F" w:rsidP="005C7DF7">
            <w:pPr>
              <w:pStyle w:val="TAH"/>
            </w:pPr>
            <w:r>
              <w:t>Potential Requirement</w:t>
            </w:r>
          </w:p>
        </w:tc>
      </w:tr>
      <w:tr w:rsidR="0054566F" w:rsidRPr="00457CAE" w14:paraId="5220C22E" w14:textId="77777777" w:rsidTr="005C7DF7">
        <w:trPr>
          <w:cantSplit/>
          <w:tblHeader/>
        </w:trPr>
        <w:tc>
          <w:tcPr>
            <w:tcW w:w="1250" w:type="dxa"/>
          </w:tcPr>
          <w:p w14:paraId="5E0703CE" w14:textId="77777777" w:rsidR="0054566F" w:rsidRPr="00457CAE" w:rsidRDefault="0054566F" w:rsidP="005C7DF7">
            <w:pPr>
              <w:pStyle w:val="TAH"/>
            </w:pPr>
          </w:p>
        </w:tc>
        <w:tc>
          <w:tcPr>
            <w:tcW w:w="1355" w:type="dxa"/>
            <w:shd w:val="clear" w:color="auto" w:fill="auto"/>
          </w:tcPr>
          <w:p w14:paraId="4E29CFC0" w14:textId="77777777" w:rsidR="0054566F" w:rsidRDefault="0054566F" w:rsidP="005C7DF7">
            <w:pPr>
              <w:pStyle w:val="TAH"/>
            </w:pPr>
            <w:r>
              <w:t>Original Potential requirement</w:t>
            </w:r>
          </w:p>
          <w:p w14:paraId="3513D164" w14:textId="77777777" w:rsidR="0054566F" w:rsidRPr="00457CAE" w:rsidRDefault="0054566F" w:rsidP="005C7DF7">
            <w:pPr>
              <w:pStyle w:val="TAH"/>
            </w:pPr>
            <w:r>
              <w:t>No.</w:t>
            </w:r>
          </w:p>
        </w:tc>
        <w:tc>
          <w:tcPr>
            <w:tcW w:w="7357" w:type="dxa"/>
            <w:shd w:val="clear" w:color="auto" w:fill="auto"/>
          </w:tcPr>
          <w:p w14:paraId="5454BE98" w14:textId="77777777" w:rsidR="0054566F" w:rsidRPr="00457CAE" w:rsidRDefault="0054566F" w:rsidP="005C7DF7">
            <w:pPr>
              <w:pStyle w:val="TAH"/>
              <w:jc w:val="left"/>
            </w:pPr>
            <w:r>
              <w:t>Potential requirement text</w:t>
            </w:r>
          </w:p>
        </w:tc>
      </w:tr>
      <w:tr w:rsidR="0054566F" w:rsidRPr="00457CAE" w14:paraId="01044686" w14:textId="77777777" w:rsidTr="005C7DF7">
        <w:trPr>
          <w:cantSplit/>
        </w:trPr>
        <w:tc>
          <w:tcPr>
            <w:tcW w:w="1250" w:type="dxa"/>
          </w:tcPr>
          <w:p w14:paraId="4DC64D4E" w14:textId="77777777" w:rsidR="0054566F" w:rsidRPr="00457CAE" w:rsidRDefault="0054566F" w:rsidP="005C7DF7">
            <w:pPr>
              <w:pStyle w:val="TAC"/>
            </w:pPr>
            <w:r>
              <w:t>TBD</w:t>
            </w:r>
          </w:p>
        </w:tc>
        <w:tc>
          <w:tcPr>
            <w:tcW w:w="1355" w:type="dxa"/>
            <w:shd w:val="clear" w:color="auto" w:fill="auto"/>
          </w:tcPr>
          <w:p w14:paraId="4B908712" w14:textId="77777777" w:rsidR="0054566F" w:rsidRPr="00457CAE" w:rsidRDefault="0054566F" w:rsidP="005C7DF7">
            <w:pPr>
              <w:pStyle w:val="TAC"/>
            </w:pPr>
            <w:r>
              <w:t>TBD</w:t>
            </w:r>
          </w:p>
        </w:tc>
        <w:tc>
          <w:tcPr>
            <w:tcW w:w="7357" w:type="dxa"/>
            <w:shd w:val="clear" w:color="auto" w:fill="auto"/>
            <w:vAlign w:val="bottom"/>
          </w:tcPr>
          <w:p w14:paraId="029AA04C" w14:textId="77777777" w:rsidR="0054566F" w:rsidRPr="00457CAE" w:rsidRDefault="0054566F" w:rsidP="005C7DF7">
            <w:pPr>
              <w:pStyle w:val="TAC"/>
              <w:jc w:val="left"/>
            </w:pPr>
            <w:r>
              <w:t>TBD</w:t>
            </w:r>
          </w:p>
        </w:tc>
      </w:tr>
    </w:tbl>
    <w:p w14:paraId="1C123E07" w14:textId="77777777" w:rsidR="0054566F" w:rsidRDefault="0054566F" w:rsidP="0054566F"/>
    <w:p w14:paraId="02E257A0" w14:textId="77777777" w:rsidR="0054566F" w:rsidRPr="00705B17" w:rsidRDefault="0054566F" w:rsidP="0054566F">
      <w:pPr>
        <w:pStyle w:val="Heading2"/>
      </w:pPr>
      <w:bookmarkStart w:id="321" w:name="_Toc72506659"/>
      <w:bookmarkStart w:id="322" w:name="_Toc74151750"/>
      <w:r>
        <w:t>7.5</w:t>
      </w:r>
      <w:r>
        <w:tab/>
        <w:t>Direct Communications</w:t>
      </w:r>
      <w:bookmarkEnd w:id="321"/>
      <w:bookmarkEnd w:id="322"/>
    </w:p>
    <w:p w14:paraId="40484797" w14:textId="77777777" w:rsidR="0054566F" w:rsidRDefault="0054566F" w:rsidP="0054566F">
      <w:pPr>
        <w:pStyle w:val="TH"/>
        <w:rPr>
          <w:lang w:eastAsia="ko-KR"/>
        </w:rPr>
      </w:pPr>
      <w:r>
        <w:t xml:space="preserve">Table </w:t>
      </w:r>
      <w:r>
        <w:rPr>
          <w:rFonts w:hint="eastAsia"/>
        </w:rPr>
        <w:t>7</w:t>
      </w:r>
      <w:r>
        <w:rPr>
          <w:rFonts w:eastAsia="DengXian"/>
        </w:rPr>
        <w:t>.5</w:t>
      </w:r>
      <w:r w:rsidRPr="004F7325">
        <w:rPr>
          <w:rFonts w:eastAsia="DengXian"/>
        </w:rPr>
        <w:t xml:space="preserve">-1 </w:t>
      </w:r>
      <w:r>
        <w:t>– PIN Direct Communications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3627C43C" w14:textId="77777777" w:rsidTr="005C7DF7">
        <w:trPr>
          <w:cantSplit/>
          <w:tblHeader/>
        </w:trPr>
        <w:tc>
          <w:tcPr>
            <w:tcW w:w="1250" w:type="dxa"/>
          </w:tcPr>
          <w:p w14:paraId="2FEF3F5E" w14:textId="77777777" w:rsidR="0054566F" w:rsidRPr="00457CAE" w:rsidRDefault="0054566F" w:rsidP="005C7DF7">
            <w:pPr>
              <w:pStyle w:val="TAH"/>
            </w:pPr>
            <w:r>
              <w:t>CPR No.</w:t>
            </w:r>
          </w:p>
        </w:tc>
        <w:tc>
          <w:tcPr>
            <w:tcW w:w="8712" w:type="dxa"/>
            <w:gridSpan w:val="2"/>
            <w:shd w:val="clear" w:color="auto" w:fill="auto"/>
          </w:tcPr>
          <w:p w14:paraId="085EC13C" w14:textId="77777777" w:rsidR="0054566F" w:rsidRPr="00457CAE" w:rsidRDefault="0054566F" w:rsidP="005C7DF7">
            <w:pPr>
              <w:pStyle w:val="TAH"/>
            </w:pPr>
            <w:r>
              <w:t>Potential Requirement</w:t>
            </w:r>
          </w:p>
        </w:tc>
      </w:tr>
      <w:tr w:rsidR="0054566F" w:rsidRPr="00457CAE" w14:paraId="4FBE4E58" w14:textId="77777777" w:rsidTr="005C7DF7">
        <w:trPr>
          <w:cantSplit/>
          <w:tblHeader/>
        </w:trPr>
        <w:tc>
          <w:tcPr>
            <w:tcW w:w="1250" w:type="dxa"/>
          </w:tcPr>
          <w:p w14:paraId="2E9FF66F" w14:textId="77777777" w:rsidR="0054566F" w:rsidRPr="00457CAE" w:rsidRDefault="0054566F" w:rsidP="005C7DF7">
            <w:pPr>
              <w:pStyle w:val="TAH"/>
            </w:pPr>
          </w:p>
        </w:tc>
        <w:tc>
          <w:tcPr>
            <w:tcW w:w="1355" w:type="dxa"/>
            <w:shd w:val="clear" w:color="auto" w:fill="auto"/>
          </w:tcPr>
          <w:p w14:paraId="49BDC27C" w14:textId="77777777" w:rsidR="0054566F" w:rsidRDefault="0054566F" w:rsidP="005C7DF7">
            <w:pPr>
              <w:pStyle w:val="TAH"/>
            </w:pPr>
            <w:r>
              <w:t>Original Potential requirement</w:t>
            </w:r>
          </w:p>
          <w:p w14:paraId="0FDAF7CD" w14:textId="77777777" w:rsidR="0054566F" w:rsidRPr="00457CAE" w:rsidRDefault="0054566F" w:rsidP="005C7DF7">
            <w:pPr>
              <w:pStyle w:val="TAH"/>
            </w:pPr>
            <w:r>
              <w:t>No.</w:t>
            </w:r>
          </w:p>
        </w:tc>
        <w:tc>
          <w:tcPr>
            <w:tcW w:w="7357" w:type="dxa"/>
            <w:shd w:val="clear" w:color="auto" w:fill="auto"/>
          </w:tcPr>
          <w:p w14:paraId="5E612466" w14:textId="77777777" w:rsidR="0054566F" w:rsidRPr="00457CAE" w:rsidRDefault="0054566F" w:rsidP="005C7DF7">
            <w:pPr>
              <w:pStyle w:val="TAH"/>
              <w:jc w:val="left"/>
            </w:pPr>
            <w:r>
              <w:t>Potential requirement text</w:t>
            </w:r>
          </w:p>
        </w:tc>
      </w:tr>
      <w:tr w:rsidR="0054566F" w:rsidRPr="00457CAE" w14:paraId="247C9527" w14:textId="77777777" w:rsidTr="005C7DF7">
        <w:trPr>
          <w:cantSplit/>
        </w:trPr>
        <w:tc>
          <w:tcPr>
            <w:tcW w:w="1250" w:type="dxa"/>
          </w:tcPr>
          <w:p w14:paraId="52D07862" w14:textId="77777777" w:rsidR="0054566F" w:rsidRPr="00457CAE" w:rsidRDefault="0054566F" w:rsidP="005C7DF7">
            <w:pPr>
              <w:pStyle w:val="TAC"/>
            </w:pPr>
            <w:r>
              <w:t>TBD</w:t>
            </w:r>
          </w:p>
        </w:tc>
        <w:tc>
          <w:tcPr>
            <w:tcW w:w="1355" w:type="dxa"/>
            <w:shd w:val="clear" w:color="auto" w:fill="auto"/>
          </w:tcPr>
          <w:p w14:paraId="22A72F74" w14:textId="77777777" w:rsidR="0054566F" w:rsidRPr="00457CAE" w:rsidRDefault="0054566F" w:rsidP="005C7DF7">
            <w:pPr>
              <w:pStyle w:val="TAC"/>
            </w:pPr>
            <w:r>
              <w:t>TBD</w:t>
            </w:r>
          </w:p>
        </w:tc>
        <w:tc>
          <w:tcPr>
            <w:tcW w:w="7357" w:type="dxa"/>
            <w:shd w:val="clear" w:color="auto" w:fill="auto"/>
            <w:vAlign w:val="bottom"/>
          </w:tcPr>
          <w:p w14:paraId="02D4458B" w14:textId="77777777" w:rsidR="0054566F" w:rsidRPr="00457CAE" w:rsidRDefault="0054566F" w:rsidP="005C7DF7">
            <w:pPr>
              <w:pStyle w:val="TAC"/>
              <w:jc w:val="left"/>
            </w:pPr>
            <w:r>
              <w:t>TBD</w:t>
            </w:r>
          </w:p>
        </w:tc>
      </w:tr>
    </w:tbl>
    <w:p w14:paraId="5A72C0BA" w14:textId="77777777" w:rsidR="0054566F" w:rsidRDefault="0054566F" w:rsidP="0054566F"/>
    <w:p w14:paraId="7F587BF4" w14:textId="77777777" w:rsidR="0054566F" w:rsidRPr="00705B17" w:rsidRDefault="0054566F" w:rsidP="0054566F">
      <w:pPr>
        <w:pStyle w:val="Heading2"/>
      </w:pPr>
      <w:bookmarkStart w:id="323" w:name="_Toc72506660"/>
      <w:bookmarkStart w:id="324" w:name="_Toc74151751"/>
      <w:r>
        <w:lastRenderedPageBreak/>
        <w:t>7.6</w:t>
      </w:r>
      <w:r>
        <w:tab/>
      </w:r>
      <w:r w:rsidRPr="00E06A4A">
        <w:t>Connectivity - QoS - charging</w:t>
      </w:r>
      <w:bookmarkEnd w:id="323"/>
      <w:bookmarkEnd w:id="324"/>
    </w:p>
    <w:p w14:paraId="00983E6C" w14:textId="77777777" w:rsidR="0054566F" w:rsidRDefault="0054566F" w:rsidP="0054566F">
      <w:pPr>
        <w:pStyle w:val="TH"/>
        <w:rPr>
          <w:lang w:eastAsia="ko-KR"/>
        </w:rPr>
      </w:pPr>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trPr>
        <w:tc>
          <w:tcPr>
            <w:tcW w:w="1250" w:type="dxa"/>
          </w:tcPr>
          <w:p w14:paraId="6B9F7598" w14:textId="77777777" w:rsidR="0054566F" w:rsidRPr="00457CAE" w:rsidRDefault="0054566F" w:rsidP="005C7DF7">
            <w:pPr>
              <w:pStyle w:val="TAH"/>
            </w:pPr>
            <w:r>
              <w:t>CPR No.</w:t>
            </w:r>
          </w:p>
        </w:tc>
        <w:tc>
          <w:tcPr>
            <w:tcW w:w="8712" w:type="dxa"/>
            <w:gridSpan w:val="2"/>
            <w:shd w:val="clear" w:color="auto" w:fill="auto"/>
          </w:tcPr>
          <w:p w14:paraId="5F6F498B" w14:textId="77777777" w:rsidR="0054566F" w:rsidRPr="00457CAE" w:rsidRDefault="0054566F" w:rsidP="005C7DF7">
            <w:pPr>
              <w:pStyle w:val="TAH"/>
            </w:pPr>
            <w:r>
              <w:t>Potential Requirement</w:t>
            </w:r>
          </w:p>
        </w:tc>
      </w:tr>
      <w:tr w:rsidR="0054566F" w:rsidRPr="00457CAE" w14:paraId="5C605CB3" w14:textId="77777777" w:rsidTr="005C7DF7">
        <w:trPr>
          <w:cantSplit/>
          <w:tblHeader/>
        </w:trPr>
        <w:tc>
          <w:tcPr>
            <w:tcW w:w="1250" w:type="dxa"/>
          </w:tcPr>
          <w:p w14:paraId="091B061E" w14:textId="77777777" w:rsidR="0054566F" w:rsidRPr="00457CAE" w:rsidRDefault="0054566F" w:rsidP="005C7DF7">
            <w:pPr>
              <w:pStyle w:val="TAH"/>
            </w:pPr>
          </w:p>
        </w:tc>
        <w:tc>
          <w:tcPr>
            <w:tcW w:w="1355" w:type="dxa"/>
            <w:shd w:val="clear" w:color="auto" w:fill="auto"/>
          </w:tcPr>
          <w:p w14:paraId="6CC66BE9" w14:textId="77777777" w:rsidR="0054566F" w:rsidRDefault="0054566F" w:rsidP="005C7DF7">
            <w:pPr>
              <w:pStyle w:val="TAH"/>
            </w:pPr>
            <w:r>
              <w:t>Original Potential requirement</w:t>
            </w:r>
          </w:p>
          <w:p w14:paraId="1326C0A2" w14:textId="77777777" w:rsidR="0054566F" w:rsidRPr="00457CAE" w:rsidRDefault="0054566F" w:rsidP="005C7DF7">
            <w:pPr>
              <w:pStyle w:val="TAH"/>
            </w:pPr>
            <w:r>
              <w:t>No.</w:t>
            </w:r>
          </w:p>
        </w:tc>
        <w:tc>
          <w:tcPr>
            <w:tcW w:w="7357" w:type="dxa"/>
            <w:shd w:val="clear" w:color="auto" w:fill="auto"/>
          </w:tcPr>
          <w:p w14:paraId="50B8CB69" w14:textId="77777777" w:rsidR="0054566F" w:rsidRPr="00457CAE" w:rsidRDefault="0054566F" w:rsidP="005C7DF7">
            <w:pPr>
              <w:pStyle w:val="TAH"/>
              <w:jc w:val="left"/>
            </w:pPr>
            <w:r>
              <w:t>Potential requirement text</w:t>
            </w:r>
          </w:p>
        </w:tc>
      </w:tr>
      <w:tr w:rsidR="0054566F" w:rsidRPr="00457CAE" w14:paraId="3561BB71" w14:textId="77777777" w:rsidTr="005C7DF7">
        <w:trPr>
          <w:cantSplit/>
        </w:trPr>
        <w:tc>
          <w:tcPr>
            <w:tcW w:w="1250" w:type="dxa"/>
          </w:tcPr>
          <w:p w14:paraId="77D12BE5" w14:textId="77777777" w:rsidR="0054566F" w:rsidRPr="00457CAE" w:rsidRDefault="0054566F" w:rsidP="005C7DF7">
            <w:pPr>
              <w:pStyle w:val="TAC"/>
            </w:pPr>
            <w:r>
              <w:t>TBD</w:t>
            </w:r>
          </w:p>
        </w:tc>
        <w:tc>
          <w:tcPr>
            <w:tcW w:w="1355" w:type="dxa"/>
            <w:shd w:val="clear" w:color="auto" w:fill="auto"/>
          </w:tcPr>
          <w:p w14:paraId="2E8DED79" w14:textId="77777777" w:rsidR="0054566F" w:rsidRPr="00457CAE" w:rsidRDefault="0054566F" w:rsidP="005C7DF7">
            <w:pPr>
              <w:pStyle w:val="TAC"/>
            </w:pPr>
            <w:r>
              <w:t>TBD</w:t>
            </w:r>
          </w:p>
        </w:tc>
        <w:tc>
          <w:tcPr>
            <w:tcW w:w="7357" w:type="dxa"/>
            <w:shd w:val="clear" w:color="auto" w:fill="auto"/>
            <w:vAlign w:val="bottom"/>
          </w:tcPr>
          <w:p w14:paraId="15DC0969" w14:textId="77777777" w:rsidR="0054566F" w:rsidRPr="00457CAE" w:rsidRDefault="0054566F" w:rsidP="005C7DF7">
            <w:pPr>
              <w:pStyle w:val="TAC"/>
              <w:jc w:val="left"/>
            </w:pPr>
            <w:r>
              <w:t>TBD</w:t>
            </w:r>
          </w:p>
        </w:tc>
      </w:tr>
    </w:tbl>
    <w:p w14:paraId="01609DAB" w14:textId="77777777" w:rsidR="0054566F" w:rsidRDefault="0054566F" w:rsidP="0054566F"/>
    <w:p w14:paraId="728D64C3" w14:textId="77777777" w:rsidR="0054566F" w:rsidRPr="00705B17" w:rsidRDefault="0054566F" w:rsidP="0054566F">
      <w:pPr>
        <w:pStyle w:val="Heading2"/>
      </w:pPr>
      <w:bookmarkStart w:id="325" w:name="_Toc72506661"/>
      <w:bookmarkStart w:id="326" w:name="_Toc74151752"/>
      <w:r>
        <w:t>7.7</w:t>
      </w:r>
      <w:r>
        <w:tab/>
        <w:t>Provisioning</w:t>
      </w:r>
      <w:bookmarkEnd w:id="325"/>
      <w:bookmarkEnd w:id="326"/>
    </w:p>
    <w:p w14:paraId="355F7D29" w14:textId="77777777" w:rsidR="0054566F" w:rsidRDefault="0054566F" w:rsidP="0054566F">
      <w:pPr>
        <w:pStyle w:val="TH"/>
        <w:rPr>
          <w:lang w:eastAsia="ko-KR"/>
        </w:rPr>
      </w:pPr>
      <w:r>
        <w:t xml:space="preserve">Table </w:t>
      </w:r>
      <w:r>
        <w:rPr>
          <w:rFonts w:hint="eastAsia"/>
        </w:rPr>
        <w:t>7</w:t>
      </w:r>
      <w:r>
        <w:rPr>
          <w:rFonts w:eastAsia="DengXian"/>
        </w:rPr>
        <w:t>.7</w:t>
      </w:r>
      <w:r w:rsidRPr="004F7325">
        <w:rPr>
          <w:rFonts w:eastAsia="DengXian"/>
        </w:rPr>
        <w:t xml:space="preserve">-1 </w:t>
      </w:r>
      <w:r>
        <w:t>– PIN Provisioning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4BC46E1" w14:textId="77777777" w:rsidTr="005C7DF7">
        <w:trPr>
          <w:cantSplit/>
          <w:tblHeader/>
        </w:trPr>
        <w:tc>
          <w:tcPr>
            <w:tcW w:w="1250" w:type="dxa"/>
          </w:tcPr>
          <w:p w14:paraId="2B5157B3" w14:textId="77777777" w:rsidR="0054566F" w:rsidRPr="00457CAE" w:rsidRDefault="0054566F" w:rsidP="005C7DF7">
            <w:pPr>
              <w:pStyle w:val="TAH"/>
            </w:pPr>
            <w:r>
              <w:t>CPR No.</w:t>
            </w:r>
          </w:p>
        </w:tc>
        <w:tc>
          <w:tcPr>
            <w:tcW w:w="8712" w:type="dxa"/>
            <w:gridSpan w:val="2"/>
            <w:shd w:val="clear" w:color="auto" w:fill="auto"/>
          </w:tcPr>
          <w:p w14:paraId="6A9E44A4" w14:textId="77777777" w:rsidR="0054566F" w:rsidRPr="00457CAE" w:rsidRDefault="0054566F" w:rsidP="005C7DF7">
            <w:pPr>
              <w:pStyle w:val="TAH"/>
            </w:pPr>
            <w:r>
              <w:t>Potential Requirement</w:t>
            </w:r>
          </w:p>
        </w:tc>
      </w:tr>
      <w:tr w:rsidR="0054566F" w:rsidRPr="00457CAE" w14:paraId="4186265C" w14:textId="77777777" w:rsidTr="005C7DF7">
        <w:trPr>
          <w:cantSplit/>
          <w:tblHeader/>
        </w:trPr>
        <w:tc>
          <w:tcPr>
            <w:tcW w:w="1250" w:type="dxa"/>
          </w:tcPr>
          <w:p w14:paraId="55F816E1" w14:textId="77777777" w:rsidR="0054566F" w:rsidRPr="00457CAE" w:rsidRDefault="0054566F" w:rsidP="005C7DF7">
            <w:pPr>
              <w:pStyle w:val="TAH"/>
            </w:pPr>
          </w:p>
        </w:tc>
        <w:tc>
          <w:tcPr>
            <w:tcW w:w="1355" w:type="dxa"/>
            <w:shd w:val="clear" w:color="auto" w:fill="auto"/>
          </w:tcPr>
          <w:p w14:paraId="29929A38" w14:textId="77777777" w:rsidR="0054566F" w:rsidRDefault="0054566F" w:rsidP="005C7DF7">
            <w:pPr>
              <w:pStyle w:val="TAH"/>
            </w:pPr>
            <w:r>
              <w:t>Original Potential requirement</w:t>
            </w:r>
          </w:p>
          <w:p w14:paraId="78332012" w14:textId="77777777" w:rsidR="0054566F" w:rsidRPr="00457CAE" w:rsidRDefault="0054566F" w:rsidP="005C7DF7">
            <w:pPr>
              <w:pStyle w:val="TAH"/>
            </w:pPr>
            <w:r>
              <w:t>No.</w:t>
            </w:r>
          </w:p>
        </w:tc>
        <w:tc>
          <w:tcPr>
            <w:tcW w:w="7357" w:type="dxa"/>
            <w:shd w:val="clear" w:color="auto" w:fill="auto"/>
          </w:tcPr>
          <w:p w14:paraId="5C62488D" w14:textId="77777777" w:rsidR="0054566F" w:rsidRPr="00457CAE" w:rsidRDefault="0054566F" w:rsidP="005C7DF7">
            <w:pPr>
              <w:pStyle w:val="TAH"/>
              <w:jc w:val="left"/>
            </w:pPr>
            <w:r>
              <w:t>Potential requirement text</w:t>
            </w:r>
          </w:p>
        </w:tc>
      </w:tr>
      <w:tr w:rsidR="0054566F" w:rsidRPr="00457CAE" w14:paraId="24976300" w14:textId="77777777" w:rsidTr="005C7DF7">
        <w:trPr>
          <w:cantSplit/>
        </w:trPr>
        <w:tc>
          <w:tcPr>
            <w:tcW w:w="1250" w:type="dxa"/>
          </w:tcPr>
          <w:p w14:paraId="527A68CB" w14:textId="77777777" w:rsidR="0054566F" w:rsidRPr="00457CAE" w:rsidRDefault="0054566F" w:rsidP="005C7DF7">
            <w:pPr>
              <w:pStyle w:val="TAC"/>
            </w:pPr>
            <w:r>
              <w:t>TBD</w:t>
            </w:r>
          </w:p>
        </w:tc>
        <w:tc>
          <w:tcPr>
            <w:tcW w:w="1355" w:type="dxa"/>
            <w:shd w:val="clear" w:color="auto" w:fill="auto"/>
          </w:tcPr>
          <w:p w14:paraId="3D1317A0" w14:textId="77777777" w:rsidR="0054566F" w:rsidRPr="00457CAE" w:rsidRDefault="0054566F" w:rsidP="005C7DF7">
            <w:pPr>
              <w:pStyle w:val="TAC"/>
            </w:pPr>
            <w:r>
              <w:t>TBD</w:t>
            </w:r>
          </w:p>
        </w:tc>
        <w:tc>
          <w:tcPr>
            <w:tcW w:w="7357" w:type="dxa"/>
            <w:shd w:val="clear" w:color="auto" w:fill="auto"/>
            <w:vAlign w:val="bottom"/>
          </w:tcPr>
          <w:p w14:paraId="207E33D6" w14:textId="77777777" w:rsidR="0054566F" w:rsidRPr="00457CAE" w:rsidRDefault="0054566F" w:rsidP="005C7DF7">
            <w:pPr>
              <w:pStyle w:val="TAC"/>
              <w:jc w:val="left"/>
            </w:pPr>
            <w:r>
              <w:t>TBD</w:t>
            </w:r>
          </w:p>
        </w:tc>
      </w:tr>
    </w:tbl>
    <w:p w14:paraId="5EBDAAB3" w14:textId="77777777" w:rsidR="0054566F" w:rsidRDefault="0054566F" w:rsidP="0054566F"/>
    <w:p w14:paraId="2D4A7B9B" w14:textId="77777777" w:rsidR="0054566F" w:rsidRPr="00705B17" w:rsidRDefault="0054566F" w:rsidP="0054566F">
      <w:pPr>
        <w:pStyle w:val="Heading2"/>
      </w:pPr>
      <w:bookmarkStart w:id="327" w:name="_Toc72506662"/>
      <w:bookmarkStart w:id="328" w:name="_Toc74151753"/>
      <w:r>
        <w:t>7.8</w:t>
      </w:r>
      <w:r>
        <w:tab/>
        <w:t>Positioning</w:t>
      </w:r>
      <w:bookmarkEnd w:id="327"/>
      <w:bookmarkEnd w:id="328"/>
    </w:p>
    <w:p w14:paraId="1D74B656" w14:textId="77777777" w:rsidR="0054566F" w:rsidRDefault="0054566F" w:rsidP="0054566F">
      <w:pPr>
        <w:pStyle w:val="TH"/>
        <w:rPr>
          <w:lang w:eastAsia="ko-KR"/>
        </w:rPr>
      </w:pPr>
      <w:r>
        <w:t xml:space="preserve">Table </w:t>
      </w:r>
      <w:r>
        <w:rPr>
          <w:rFonts w:hint="eastAsia"/>
        </w:rPr>
        <w:t>7</w:t>
      </w:r>
      <w:r>
        <w:rPr>
          <w:rFonts w:eastAsia="DengXian"/>
        </w:rPr>
        <w:t>.8</w:t>
      </w:r>
      <w:r w:rsidRPr="004F7325">
        <w:rPr>
          <w:rFonts w:eastAsia="DengXian"/>
        </w:rPr>
        <w:t xml:space="preserve">-1 </w:t>
      </w:r>
      <w:r>
        <w:t>– PIN Positioning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0E4328AC" w14:textId="77777777" w:rsidTr="005C7DF7">
        <w:trPr>
          <w:cantSplit/>
          <w:tblHeader/>
        </w:trPr>
        <w:tc>
          <w:tcPr>
            <w:tcW w:w="1250" w:type="dxa"/>
          </w:tcPr>
          <w:p w14:paraId="2183D098" w14:textId="77777777" w:rsidR="0054566F" w:rsidRPr="00457CAE" w:rsidRDefault="0054566F" w:rsidP="005C7DF7">
            <w:pPr>
              <w:pStyle w:val="TAH"/>
            </w:pPr>
            <w:r>
              <w:t>CPR No.</w:t>
            </w:r>
          </w:p>
        </w:tc>
        <w:tc>
          <w:tcPr>
            <w:tcW w:w="8712" w:type="dxa"/>
            <w:gridSpan w:val="2"/>
            <w:shd w:val="clear" w:color="auto" w:fill="auto"/>
          </w:tcPr>
          <w:p w14:paraId="58E61868" w14:textId="77777777" w:rsidR="0054566F" w:rsidRPr="00457CAE" w:rsidRDefault="0054566F" w:rsidP="005C7DF7">
            <w:pPr>
              <w:pStyle w:val="TAH"/>
            </w:pPr>
            <w:r>
              <w:t>Potential Requirement</w:t>
            </w:r>
          </w:p>
        </w:tc>
      </w:tr>
      <w:tr w:rsidR="0054566F" w:rsidRPr="00457CAE" w14:paraId="254A0FE5" w14:textId="77777777" w:rsidTr="005C7DF7">
        <w:trPr>
          <w:cantSplit/>
          <w:tblHeader/>
        </w:trPr>
        <w:tc>
          <w:tcPr>
            <w:tcW w:w="1250" w:type="dxa"/>
          </w:tcPr>
          <w:p w14:paraId="417C0EA0" w14:textId="77777777" w:rsidR="0054566F" w:rsidRPr="00457CAE" w:rsidRDefault="0054566F" w:rsidP="005C7DF7">
            <w:pPr>
              <w:pStyle w:val="TAH"/>
            </w:pPr>
          </w:p>
        </w:tc>
        <w:tc>
          <w:tcPr>
            <w:tcW w:w="1355" w:type="dxa"/>
            <w:shd w:val="clear" w:color="auto" w:fill="auto"/>
          </w:tcPr>
          <w:p w14:paraId="4F49D62F" w14:textId="77777777" w:rsidR="0054566F" w:rsidRDefault="0054566F" w:rsidP="005C7DF7">
            <w:pPr>
              <w:pStyle w:val="TAH"/>
            </w:pPr>
            <w:r>
              <w:t>Original Potential requirement</w:t>
            </w:r>
          </w:p>
          <w:p w14:paraId="5EAA9C8B" w14:textId="77777777" w:rsidR="0054566F" w:rsidRPr="00457CAE" w:rsidRDefault="0054566F" w:rsidP="005C7DF7">
            <w:pPr>
              <w:pStyle w:val="TAH"/>
            </w:pPr>
            <w:r>
              <w:t>No.</w:t>
            </w:r>
          </w:p>
        </w:tc>
        <w:tc>
          <w:tcPr>
            <w:tcW w:w="7357" w:type="dxa"/>
            <w:shd w:val="clear" w:color="auto" w:fill="auto"/>
          </w:tcPr>
          <w:p w14:paraId="524467AC" w14:textId="77777777" w:rsidR="0054566F" w:rsidRPr="00457CAE" w:rsidRDefault="0054566F" w:rsidP="005C7DF7">
            <w:pPr>
              <w:pStyle w:val="TAH"/>
              <w:jc w:val="left"/>
            </w:pPr>
            <w:r>
              <w:t>Potential requirement text</w:t>
            </w:r>
          </w:p>
        </w:tc>
      </w:tr>
      <w:tr w:rsidR="0054566F" w:rsidRPr="00457CAE" w14:paraId="4C8943F8" w14:textId="77777777" w:rsidTr="005C7DF7">
        <w:trPr>
          <w:cantSplit/>
        </w:trPr>
        <w:tc>
          <w:tcPr>
            <w:tcW w:w="1250" w:type="dxa"/>
          </w:tcPr>
          <w:p w14:paraId="255098F0" w14:textId="77777777" w:rsidR="0054566F" w:rsidRPr="00457CAE" w:rsidRDefault="0054566F" w:rsidP="005C7DF7">
            <w:pPr>
              <w:pStyle w:val="TAC"/>
            </w:pPr>
            <w:r>
              <w:t>TBD</w:t>
            </w:r>
          </w:p>
        </w:tc>
        <w:tc>
          <w:tcPr>
            <w:tcW w:w="1355" w:type="dxa"/>
            <w:shd w:val="clear" w:color="auto" w:fill="auto"/>
          </w:tcPr>
          <w:p w14:paraId="2007F360" w14:textId="77777777" w:rsidR="0054566F" w:rsidRPr="00457CAE" w:rsidRDefault="0054566F" w:rsidP="005C7DF7">
            <w:pPr>
              <w:pStyle w:val="TAC"/>
            </w:pPr>
            <w:r>
              <w:t>TBD</w:t>
            </w:r>
          </w:p>
        </w:tc>
        <w:tc>
          <w:tcPr>
            <w:tcW w:w="7357" w:type="dxa"/>
            <w:shd w:val="clear" w:color="auto" w:fill="auto"/>
            <w:vAlign w:val="bottom"/>
          </w:tcPr>
          <w:p w14:paraId="6C106896" w14:textId="77777777" w:rsidR="0054566F" w:rsidRPr="00457CAE" w:rsidRDefault="0054566F" w:rsidP="005C7DF7">
            <w:pPr>
              <w:pStyle w:val="TAC"/>
              <w:jc w:val="left"/>
            </w:pPr>
            <w:r>
              <w:t>TBD</w:t>
            </w:r>
          </w:p>
        </w:tc>
      </w:tr>
    </w:tbl>
    <w:p w14:paraId="49015623" w14:textId="77777777" w:rsidR="0054566F" w:rsidRDefault="0054566F" w:rsidP="0054566F"/>
    <w:p w14:paraId="53525CC6" w14:textId="77777777" w:rsidR="0054566F" w:rsidRDefault="0054566F" w:rsidP="0054566F">
      <w:pPr>
        <w:pStyle w:val="Heading2"/>
      </w:pPr>
      <w:bookmarkStart w:id="329" w:name="_Toc72506663"/>
      <w:bookmarkStart w:id="330" w:name="_Toc74151754"/>
      <w:r>
        <w:t>7.9</w:t>
      </w:r>
      <w:r>
        <w:tab/>
        <w:t>KPIs</w:t>
      </w:r>
      <w:bookmarkEnd w:id="329"/>
      <w:bookmarkEnd w:id="330"/>
    </w:p>
    <w:p w14:paraId="297A45E1" w14:textId="5DDBD151" w:rsidR="00E8629F" w:rsidRDefault="0054566F" w:rsidP="00D22ABA">
      <w:pPr>
        <w:pStyle w:val="EditorsNote"/>
      </w:pPr>
      <w:r>
        <w:t>Editor’s note:</w:t>
      </w:r>
      <w:r>
        <w:tab/>
        <w:t>KPI still need to be completed at SA1#95e, this section will be updated then.</w:t>
      </w:r>
    </w:p>
    <w:p w14:paraId="52D79E75" w14:textId="77777777" w:rsidR="00705B17" w:rsidRPr="00235394" w:rsidRDefault="00F94E05" w:rsidP="00705B17">
      <w:pPr>
        <w:pStyle w:val="Heading1"/>
      </w:pPr>
      <w:bookmarkStart w:id="331" w:name="_Toc408371059"/>
      <w:bookmarkStart w:id="332" w:name="_Toc493157739"/>
      <w:bookmarkStart w:id="333" w:name="_Toc498348616"/>
      <w:bookmarkStart w:id="334" w:name="_Toc503534323"/>
      <w:bookmarkStart w:id="335" w:name="_Toc521309626"/>
      <w:bookmarkStart w:id="336" w:name="_Toc49943815"/>
      <w:bookmarkStart w:id="337" w:name="_Toc72506664"/>
      <w:bookmarkStart w:id="338" w:name="_Toc74151755"/>
      <w:r>
        <w:t>8</w:t>
      </w:r>
      <w:r w:rsidR="00705B17" w:rsidRPr="00235394">
        <w:tab/>
      </w:r>
      <w:r w:rsidR="0001192F">
        <w:t>Conclusions and Recommendations</w:t>
      </w:r>
      <w:bookmarkEnd w:id="331"/>
      <w:bookmarkEnd w:id="332"/>
      <w:bookmarkEnd w:id="333"/>
      <w:bookmarkEnd w:id="334"/>
      <w:bookmarkEnd w:id="335"/>
      <w:bookmarkEnd w:id="336"/>
      <w:bookmarkEnd w:id="337"/>
      <w:bookmarkEnd w:id="338"/>
    </w:p>
    <w:p w14:paraId="1375B718" w14:textId="50FFEE27" w:rsidR="00705B17" w:rsidRPr="00705B17" w:rsidRDefault="00705B17" w:rsidP="00705B17">
      <w:pPr>
        <w:rPr>
          <w:color w:val="FF0000"/>
        </w:rPr>
      </w:pPr>
      <w:r>
        <w:t xml:space="preserve"> </w:t>
      </w:r>
      <w:r w:rsidRPr="00705B17">
        <w:rPr>
          <w:color w:val="FF0000"/>
        </w:rPr>
        <w:t>[Editor’s note: Text to be provided</w:t>
      </w:r>
      <w:r w:rsidR="00957287">
        <w:rPr>
          <w:color w:val="FF0000"/>
        </w:rPr>
        <w:t xml:space="preserve"> at the end of study</w:t>
      </w:r>
      <w:r w:rsidRPr="00705B17">
        <w:rPr>
          <w:color w:val="FF0000"/>
        </w:rPr>
        <w:t>.]</w:t>
      </w:r>
    </w:p>
    <w:p w14:paraId="7E62DC70" w14:textId="77777777" w:rsidR="001F789C" w:rsidRDefault="00E8629F" w:rsidP="00D22ABA">
      <w:pPr>
        <w:pStyle w:val="Heading9"/>
      </w:pPr>
      <w:bookmarkStart w:id="339" w:name="historyclause"/>
      <w:r w:rsidRPr="00235394">
        <w:br w:type="page"/>
      </w:r>
      <w:bookmarkStart w:id="340" w:name="_Toc72506665"/>
      <w:bookmarkStart w:id="341" w:name="_Toc74151756"/>
      <w:bookmarkStart w:id="342" w:name="_Toc521309630"/>
      <w:bookmarkStart w:id="343" w:name="_Toc49943817"/>
      <w:r w:rsidR="001F789C">
        <w:lastRenderedPageBreak/>
        <w:t>Appendix A</w:t>
      </w:r>
      <w:r w:rsidR="001F789C">
        <w:tab/>
        <w:t>Connectivity models</w:t>
      </w:r>
      <w:bookmarkEnd w:id="340"/>
      <w:bookmarkEnd w:id="341"/>
    </w:p>
    <w:p w14:paraId="31AFBC9C" w14:textId="77777777" w:rsidR="001F789C" w:rsidRDefault="001F789C" w:rsidP="001F789C">
      <w:pPr>
        <w:pStyle w:val="Heading2"/>
      </w:pPr>
      <w:bookmarkStart w:id="344" w:name="_Toc72506666"/>
      <w:bookmarkStart w:id="345" w:name="_Toc74151757"/>
      <w:r>
        <w:t>A.1</w:t>
      </w:r>
      <w:r>
        <w:tab/>
        <w:t>General</w:t>
      </w:r>
      <w:bookmarkEnd w:id="344"/>
      <w:bookmarkEnd w:id="345"/>
    </w:p>
    <w:p w14:paraId="3DE37354" w14:textId="010AE746" w:rsidR="001F789C" w:rsidRDefault="001F789C" w:rsidP="001F789C">
      <w:r>
        <w:t>This annex provides a diagrammatic view of the types of connectivity models that are supported in a PIN.</w:t>
      </w:r>
      <w:r w:rsidR="00D22ABA">
        <w:t xml:space="preserve"> </w:t>
      </w:r>
      <w:r>
        <w:t>Each diagram will contain 2 types of lines, one that shows a PIN Element to PIN Element transport and a second line that shows the end to end communication.</w:t>
      </w:r>
      <w:r w:rsidR="00D22ABA">
        <w:t xml:space="preserve"> </w:t>
      </w:r>
      <w:r>
        <w:t>In both diagrams PIN Elements use PIN direct connections, however PIN Element to PIN Element end to end communication may require a relay.</w:t>
      </w:r>
    </w:p>
    <w:p w14:paraId="59CC425E" w14:textId="77777777" w:rsidR="001F789C" w:rsidRDefault="001F789C" w:rsidP="001F789C">
      <w:r>
        <w:t>A PIN Element may support more than one form of connectivity but this is not shown in the diagrams.</w:t>
      </w:r>
    </w:p>
    <w:p w14:paraId="0C1AFCB9" w14:textId="77777777" w:rsidR="001F789C" w:rsidRDefault="001F789C" w:rsidP="001F789C">
      <w:pPr>
        <w:pStyle w:val="Heading2"/>
      </w:pPr>
      <w:bookmarkStart w:id="346" w:name="_Toc72506667"/>
      <w:bookmarkStart w:id="347" w:name="_Toc74151758"/>
      <w:r>
        <w:t>A.2</w:t>
      </w:r>
      <w:r>
        <w:tab/>
        <w:t>PIN direct connectivity with no relay</w:t>
      </w:r>
      <w:bookmarkEnd w:id="346"/>
      <w:bookmarkEnd w:id="347"/>
    </w:p>
    <w:p w14:paraId="025E0041" w14:textId="7A47047C" w:rsidR="001F789C" w:rsidRDefault="001F789C" w:rsidP="001F789C">
      <w:pPr>
        <w:jc w:val="center"/>
      </w:pPr>
    </w:p>
    <w:p w14:paraId="6B3C762F" w14:textId="77777777" w:rsidR="001F789C" w:rsidRDefault="001F789C" w:rsidP="001F789C">
      <w:pPr>
        <w:jc w:val="center"/>
      </w:pPr>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979035"/>
                    </a:xfrm>
                    <a:prstGeom prst="rect">
                      <a:avLst/>
                    </a:prstGeom>
                  </pic:spPr>
                </pic:pic>
              </a:graphicData>
            </a:graphic>
          </wp:inline>
        </w:drawing>
      </w:r>
    </w:p>
    <w:p w14:paraId="098EC83D" w14:textId="77777777" w:rsidR="001F789C" w:rsidRDefault="001F789C" w:rsidP="001F789C">
      <w:pPr>
        <w:pStyle w:val="TF"/>
      </w:pPr>
      <w:r>
        <w:t>Figure A2</w:t>
      </w:r>
      <w:r w:rsidRPr="00CB0C8A">
        <w:t xml:space="preserve">-1: </w:t>
      </w:r>
      <w:r>
        <w:rPr>
          <w:lang w:val="en-US"/>
        </w:rPr>
        <w:t>Examples PIN direct connectivity in a PIN</w:t>
      </w:r>
    </w:p>
    <w:p w14:paraId="45A48A93" w14:textId="77777777" w:rsidR="001F789C" w:rsidRDefault="001F789C" w:rsidP="001F789C">
      <w:r>
        <w:t>Figure A2-1 shows PIN Elements that communicate directly, without any relay elements to another PIN Element, this is collectively known as PIN direct connection. PIN direct connection can encompass different types of direct connection as show in Figure A2-1:</w:t>
      </w:r>
    </w:p>
    <w:p w14:paraId="54650F01" w14:textId="77777777" w:rsidR="001F789C" w:rsidRDefault="001F789C" w:rsidP="001F789C">
      <w:pPr>
        <w:pStyle w:val="B1"/>
      </w:pPr>
      <w:r>
        <w:t>a)</w:t>
      </w:r>
      <w:r>
        <w:tab/>
        <w:t>Door sensor (a device PIN Element) uses PIN direct connection (e.g. WLAN) to communicate with a light bulb (e.g. door opens and the light turns on).</w:t>
      </w:r>
    </w:p>
    <w:p w14:paraId="43FD7EE4" w14:textId="77777777" w:rsidR="001F789C" w:rsidRDefault="001F789C" w:rsidP="001F789C">
      <w:pPr>
        <w:pStyle w:val="B1"/>
      </w:pPr>
      <w:r>
        <w:t>b)</w:t>
      </w:r>
      <w:r>
        <w:tab/>
        <w:t>Motion sensor (UE PIN Element) uses PIN direct connection in licensed spectrum to communicate with the light bulb (e.g. motion is detected in the room and the light bulb turns on).</w:t>
      </w:r>
    </w:p>
    <w:p w14:paraId="6EF9CF63" w14:textId="0E1449CF" w:rsidR="001F789C" w:rsidRDefault="001F789C" w:rsidP="00EA6F36">
      <w:pPr>
        <w:pStyle w:val="NO"/>
      </w:pPr>
      <w:r>
        <w:lastRenderedPageBreak/>
        <w:t>NOTE</w:t>
      </w:r>
      <w:r>
        <w:tab/>
        <w:t>PIN direct connection in 3GPP licensed spectrum is direct device connection as defined in TS 22.261 [</w:t>
      </w:r>
      <w:r w:rsidR="00594650">
        <w:t>2</w:t>
      </w:r>
      <w:r>
        <w:t>].</w:t>
      </w:r>
    </w:p>
    <w:p w14:paraId="0095EBA6" w14:textId="77777777" w:rsidR="001F789C" w:rsidRDefault="001F789C" w:rsidP="001F789C">
      <w:pPr>
        <w:pStyle w:val="B1"/>
      </w:pPr>
      <w:r>
        <w:t>c)</w:t>
      </w:r>
      <w:r>
        <w:tab/>
        <w:t xml:space="preserve">The key uses PIN direct connection in non licensed spectrum to communicate with the door lock (e.g. key opens the door). </w:t>
      </w:r>
    </w:p>
    <w:p w14:paraId="127DFB53" w14:textId="77777777" w:rsidR="001F789C" w:rsidRDefault="001F789C" w:rsidP="001F789C">
      <w:pPr>
        <w:pStyle w:val="B1"/>
      </w:pPr>
      <w:r>
        <w:t>d)</w:t>
      </w:r>
      <w:r>
        <w:tab/>
        <w:t>The smart plug (UE PIN Element) uses PIN direct connection in licensed spectrum to communicate with the smartphone (e.g. notification that it is using 60 watts of energy).</w:t>
      </w:r>
    </w:p>
    <w:p w14:paraId="061F6597" w14:textId="77777777" w:rsidR="001F789C" w:rsidRDefault="001F789C" w:rsidP="001F789C">
      <w:pPr>
        <w:pStyle w:val="Heading2"/>
      </w:pPr>
      <w:bookmarkStart w:id="348" w:name="_Toc72506668"/>
      <w:bookmarkStart w:id="349" w:name="_Toc74151759"/>
      <w:r>
        <w:t>A.3</w:t>
      </w:r>
      <w:r>
        <w:tab/>
        <w:t>PIN direct connection using a relay.</w:t>
      </w:r>
      <w:bookmarkEnd w:id="348"/>
      <w:bookmarkEnd w:id="349"/>
    </w:p>
    <w:p w14:paraId="7D8906F0" w14:textId="22C518DF" w:rsidR="001F789C" w:rsidRDefault="001F789C" w:rsidP="001F789C">
      <w:pPr>
        <w:jc w:val="center"/>
      </w:pPr>
      <w:r w:rsidRPr="000F3D90">
        <w:rPr>
          <w:noProof/>
          <w:lang w:val="en-US"/>
        </w:rPr>
        <w:t xml:space="preserve"> </w:t>
      </w:r>
    </w:p>
    <w:p w14:paraId="0CDC2CC6" w14:textId="77777777" w:rsidR="001F789C" w:rsidRDefault="001F789C" w:rsidP="001F789C">
      <w:pPr>
        <w:jc w:val="center"/>
      </w:pPr>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979035"/>
                    </a:xfrm>
                    <a:prstGeom prst="rect">
                      <a:avLst/>
                    </a:prstGeom>
                  </pic:spPr>
                </pic:pic>
              </a:graphicData>
            </a:graphic>
          </wp:inline>
        </w:drawing>
      </w:r>
    </w:p>
    <w:p w14:paraId="75AE624C" w14:textId="77777777" w:rsidR="001F789C" w:rsidRDefault="001F789C" w:rsidP="001F789C">
      <w:pPr>
        <w:pStyle w:val="TF"/>
      </w:pPr>
      <w:r>
        <w:t>Figure A3</w:t>
      </w:r>
      <w:r w:rsidRPr="00CB0C8A">
        <w:t xml:space="preserve">-1: </w:t>
      </w:r>
      <w:r>
        <w:rPr>
          <w:lang w:val="en-US"/>
        </w:rPr>
        <w:t>Examples PIN direct connection using a relay in a PIN</w:t>
      </w:r>
    </w:p>
    <w:p w14:paraId="3DFDEA8E" w14:textId="1C15769A" w:rsidR="001F789C" w:rsidRDefault="001F789C" w:rsidP="001F789C">
      <w:r>
        <w:t>Figure A3-1 shows PIN Elements that communicate directly but there is a relay in the communication path. Figure A3-1</w:t>
      </w:r>
      <w:r w:rsidR="00D22ABA">
        <w:t xml:space="preserve"> </w:t>
      </w:r>
      <w:r>
        <w:t>shows the following:</w:t>
      </w:r>
    </w:p>
    <w:p w14:paraId="511C279F" w14:textId="77777777" w:rsidR="001F789C" w:rsidRDefault="001F789C" w:rsidP="001F789C">
      <w:pPr>
        <w:pStyle w:val="B1"/>
      </w:pPr>
      <w:r>
        <w:t>a)</w:t>
      </w:r>
      <w:r>
        <w:tab/>
        <w:t>Door sensor (device PIN Element) uses PIN direct connection (Non 3GPP communication) to communicate with a PIN Element with management capability via 2 relays (light bulb and smart switch).</w:t>
      </w:r>
    </w:p>
    <w:p w14:paraId="4028D707" w14:textId="77777777" w:rsidR="001F789C" w:rsidRDefault="001F789C" w:rsidP="001F789C">
      <w:pPr>
        <w:pStyle w:val="B1"/>
      </w:pPr>
      <w:r>
        <w:t>b)</w:t>
      </w:r>
      <w:r>
        <w:tab/>
        <w:t>Motion sensor (UE PIN Element) uses PIN direct connection in licensed spectrum to communicate with the a PIN Element with management capability via a relays (light bulb) (e.g. to configure the motion sensor to turn the light bulb on or off).</w:t>
      </w:r>
    </w:p>
    <w:p w14:paraId="79CE0054" w14:textId="77777777" w:rsidR="001F789C" w:rsidRPr="00235394" w:rsidRDefault="001F789C" w:rsidP="001F789C">
      <w:pPr>
        <w:pStyle w:val="B1"/>
      </w:pPr>
      <w:r>
        <w:t>c)</w:t>
      </w:r>
      <w:r>
        <w:tab/>
        <w:t>The door lock (UE PIN Element) uses PIN direct connection in licensed spectrum to communicate with the smartphone (e.g. notification that it opened) via a relay (smart socket).</w:t>
      </w:r>
    </w:p>
    <w:p w14:paraId="6C68E034" w14:textId="29183D17" w:rsidR="00E8629F" w:rsidRPr="00235394" w:rsidRDefault="00523E0A">
      <w:pPr>
        <w:pStyle w:val="Heading9"/>
      </w:pPr>
      <w:bookmarkStart w:id="350" w:name="_Toc72506669"/>
      <w:bookmarkStart w:id="351" w:name="_Toc74151760"/>
      <w:r>
        <w:lastRenderedPageBreak/>
        <w:t>Annex A</w:t>
      </w:r>
      <w:r w:rsidR="00E8629F" w:rsidRPr="00235394">
        <w:t>:</w:t>
      </w:r>
      <w:r w:rsidR="00E8629F" w:rsidRPr="00235394">
        <w:br/>
        <w:t>Change history</w:t>
      </w:r>
      <w:bookmarkEnd w:id="342"/>
      <w:bookmarkEnd w:id="343"/>
      <w:bookmarkEnd w:id="350"/>
      <w:bookmarkEnd w:id="351"/>
    </w:p>
    <w:p w14:paraId="0E6E08EE" w14:textId="77777777" w:rsidR="00D756B6" w:rsidRPr="00235394" w:rsidRDefault="00D756B6" w:rsidP="00D756B6">
      <w:pPr>
        <w:pStyle w:val="TH"/>
      </w:pPr>
      <w:bookmarkStart w:id="352" w:name="OLE_LINK6"/>
      <w:bookmarkStart w:id="353" w:name="OLE_LINK7"/>
      <w:bookmarkStart w:id="354" w:name="OLE_LINK20"/>
      <w:bookmarkStart w:id="355" w:name="OLE_LINK21"/>
      <w:bookmarkStart w:id="35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352"/>
          <w:bookmarkEnd w:id="353"/>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523E0A">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2680BA11" w14:textId="77777777" w:rsidR="006B0D02" w:rsidRPr="00235394" w:rsidRDefault="006B0D02">
            <w:pPr>
              <w:pStyle w:val="TAL"/>
              <w:rPr>
                <w:b/>
                <w:sz w:val="16"/>
              </w:rPr>
            </w:pPr>
            <w:r w:rsidRPr="00235394">
              <w:rPr>
                <w:b/>
                <w:sz w:val="16"/>
              </w:rPr>
              <w:t>CR</w:t>
            </w:r>
          </w:p>
        </w:tc>
        <w:tc>
          <w:tcPr>
            <w:tcW w:w="425"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523E0A">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425" w:type="dxa"/>
            <w:shd w:val="solid" w:color="FFFFFF" w:fill="auto"/>
          </w:tcPr>
          <w:p w14:paraId="7A27AD05" w14:textId="77777777" w:rsidR="006B0D02" w:rsidRPr="006B0D02" w:rsidRDefault="006B0D02" w:rsidP="006B0D02">
            <w:pPr>
              <w:pStyle w:val="TAL"/>
              <w:rPr>
                <w:sz w:val="16"/>
                <w:szCs w:val="16"/>
                <w:lang w:eastAsia="ko-KR"/>
              </w:rPr>
            </w:pPr>
          </w:p>
        </w:tc>
        <w:tc>
          <w:tcPr>
            <w:tcW w:w="425"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523E0A">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425" w:type="dxa"/>
            <w:shd w:val="solid" w:color="FFFFFF" w:fill="auto"/>
          </w:tcPr>
          <w:p w14:paraId="0F9A2506" w14:textId="77777777" w:rsidR="00523E0A" w:rsidRPr="006B0D02" w:rsidRDefault="00523E0A" w:rsidP="00523E0A">
            <w:pPr>
              <w:pStyle w:val="TAL"/>
              <w:rPr>
                <w:sz w:val="16"/>
                <w:szCs w:val="16"/>
                <w:lang w:eastAsia="ko-KR"/>
              </w:rPr>
            </w:pPr>
          </w:p>
        </w:tc>
        <w:tc>
          <w:tcPr>
            <w:tcW w:w="425"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523E0A">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425" w:type="dxa"/>
            <w:shd w:val="solid" w:color="FFFFFF" w:fill="auto"/>
          </w:tcPr>
          <w:p w14:paraId="3CA690FA" w14:textId="77777777" w:rsidR="00095702" w:rsidRPr="006B0D02" w:rsidRDefault="00095702" w:rsidP="00523E0A">
            <w:pPr>
              <w:pStyle w:val="TAL"/>
              <w:rPr>
                <w:sz w:val="16"/>
                <w:szCs w:val="16"/>
                <w:lang w:eastAsia="ko-KR"/>
              </w:rPr>
            </w:pPr>
          </w:p>
        </w:tc>
        <w:tc>
          <w:tcPr>
            <w:tcW w:w="425"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523E0A">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425" w:type="dxa"/>
            <w:shd w:val="solid" w:color="FFFFFF" w:fill="auto"/>
          </w:tcPr>
          <w:p w14:paraId="62787DAE" w14:textId="77777777" w:rsidR="007253AE" w:rsidRPr="006B0D02" w:rsidRDefault="007253AE" w:rsidP="00523E0A">
            <w:pPr>
              <w:pStyle w:val="TAL"/>
              <w:rPr>
                <w:sz w:val="16"/>
                <w:szCs w:val="16"/>
                <w:lang w:eastAsia="ko-KR"/>
              </w:rPr>
            </w:pPr>
          </w:p>
        </w:tc>
        <w:tc>
          <w:tcPr>
            <w:tcW w:w="425"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D22ABA">
              <w:rPr>
                <w:sz w:val="16"/>
                <w:szCs w:val="16"/>
                <w:lang w:eastAsia="ko-KR"/>
              </w:rPr>
              <w:t xml:space="preserve">S1-210486, </w:t>
            </w:r>
            <w:r w:rsidR="005E265E" w:rsidRPr="00D22ABA">
              <w:rPr>
                <w:sz w:val="16"/>
                <w:szCs w:val="16"/>
                <w:lang w:eastAsia="ko-KR"/>
              </w:rPr>
              <w:t xml:space="preserve">S1-210487, </w:t>
            </w:r>
            <w:r w:rsidR="0093171D" w:rsidRPr="00D22ABA">
              <w:rPr>
                <w:sz w:val="16"/>
                <w:szCs w:val="16"/>
                <w:lang w:eastAsia="ko-KR"/>
              </w:rPr>
              <w:t>S1-210488, S1-210489, S1-210490</w:t>
            </w:r>
            <w:r w:rsidR="00AD18A8" w:rsidRPr="00D22ABA">
              <w:rPr>
                <w:sz w:val="16"/>
                <w:szCs w:val="16"/>
                <w:lang w:eastAsia="ko-KR"/>
              </w:rPr>
              <w:t>, S1-210491</w:t>
            </w:r>
            <w:r w:rsidR="005C2811" w:rsidRPr="00D22ABA">
              <w:rPr>
                <w:sz w:val="16"/>
                <w:szCs w:val="16"/>
                <w:lang w:eastAsia="ko-KR"/>
              </w:rPr>
              <w:t xml:space="preserve">, </w:t>
            </w:r>
            <w:r w:rsidR="00A527B9" w:rsidRPr="00D22ABA">
              <w:rPr>
                <w:sz w:val="16"/>
                <w:szCs w:val="16"/>
                <w:lang w:eastAsia="ko-KR"/>
              </w:rPr>
              <w:t xml:space="preserve">S1-210492, </w:t>
            </w:r>
            <w:r w:rsidR="005C2811" w:rsidRPr="00D22ABA">
              <w:rPr>
                <w:sz w:val="16"/>
                <w:szCs w:val="16"/>
                <w:lang w:eastAsia="ko-KR"/>
              </w:rPr>
              <w:t>S1-210493</w:t>
            </w:r>
            <w:r w:rsidR="00AD18A8" w:rsidRPr="00D22ABA">
              <w:rPr>
                <w:sz w:val="16"/>
                <w:szCs w:val="16"/>
                <w:lang w:eastAsia="ko-KR"/>
              </w:rPr>
              <w:t>, S1-210494</w:t>
            </w:r>
            <w:r w:rsidR="000952AB" w:rsidRPr="00D22ABA">
              <w:rPr>
                <w:sz w:val="16"/>
                <w:szCs w:val="16"/>
                <w:lang w:eastAsia="ko-KR"/>
              </w:rPr>
              <w:t>, S1-210495, S1-210496</w:t>
            </w:r>
            <w:r w:rsidR="00580A86" w:rsidRPr="00D22ABA">
              <w:rPr>
                <w:sz w:val="16"/>
                <w:szCs w:val="16"/>
                <w:lang w:eastAsia="ko-KR"/>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523E0A">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425" w:type="dxa"/>
            <w:shd w:val="solid" w:color="FFFFFF" w:fill="auto"/>
          </w:tcPr>
          <w:p w14:paraId="59997C2B" w14:textId="77777777" w:rsidR="00376944" w:rsidRPr="006B0D02" w:rsidRDefault="00376944" w:rsidP="00523E0A">
            <w:pPr>
              <w:pStyle w:val="TAL"/>
              <w:rPr>
                <w:sz w:val="16"/>
                <w:szCs w:val="16"/>
                <w:lang w:eastAsia="ko-KR"/>
              </w:rPr>
            </w:pPr>
          </w:p>
        </w:tc>
        <w:tc>
          <w:tcPr>
            <w:tcW w:w="425"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523E0A">
        <w:tc>
          <w:tcPr>
            <w:tcW w:w="800" w:type="dxa"/>
            <w:shd w:val="solid" w:color="FFFFFF" w:fill="auto"/>
          </w:tcPr>
          <w:p w14:paraId="2C88A418" w14:textId="34F806B0" w:rsidR="001D6589" w:rsidRDefault="001D6589" w:rsidP="00523E0A">
            <w:pPr>
              <w:pStyle w:val="TAC"/>
              <w:rPr>
                <w:sz w:val="16"/>
                <w:szCs w:val="16"/>
                <w:lang w:eastAsia="ko-KR"/>
              </w:rPr>
            </w:pPr>
            <w:r>
              <w:rPr>
                <w:sz w:val="16"/>
                <w:szCs w:val="16"/>
                <w:lang w:eastAsia="ko-KR"/>
              </w:rPr>
              <w:t>2021-05</w:t>
            </w:r>
          </w:p>
        </w:tc>
        <w:tc>
          <w:tcPr>
            <w:tcW w:w="800" w:type="dxa"/>
            <w:shd w:val="solid" w:color="FFFFFF" w:fill="auto"/>
          </w:tcPr>
          <w:p w14:paraId="110BF926" w14:textId="188A99A1" w:rsidR="001D6589" w:rsidRDefault="001D6589" w:rsidP="00523E0A">
            <w:pPr>
              <w:pStyle w:val="TAC"/>
              <w:rPr>
                <w:sz w:val="16"/>
                <w:szCs w:val="16"/>
                <w:lang w:eastAsia="ko-KR"/>
              </w:rPr>
            </w:pPr>
            <w:r>
              <w:rPr>
                <w:sz w:val="16"/>
                <w:szCs w:val="16"/>
                <w:lang w:eastAsia="ko-KR"/>
              </w:rPr>
              <w:t>SA</w:t>
            </w:r>
            <w:r w:rsidR="00212EC5">
              <w:rPr>
                <w:sz w:val="16"/>
                <w:szCs w:val="16"/>
                <w:lang w:eastAsia="ko-KR"/>
              </w:rPr>
              <w:t>1</w:t>
            </w:r>
            <w:r>
              <w:rPr>
                <w:sz w:val="16"/>
                <w:szCs w:val="16"/>
                <w:lang w:eastAsia="ko-KR"/>
              </w:rPr>
              <w:t>#94e</w:t>
            </w:r>
          </w:p>
        </w:tc>
        <w:tc>
          <w:tcPr>
            <w:tcW w:w="1094" w:type="dxa"/>
            <w:shd w:val="solid" w:color="FFFFFF" w:fill="auto"/>
          </w:tcPr>
          <w:p w14:paraId="1361E4C6" w14:textId="6A3CBBE0" w:rsidR="001D6589" w:rsidRDefault="005D2481" w:rsidP="00523E0A">
            <w:pPr>
              <w:pStyle w:val="TAC"/>
              <w:rPr>
                <w:sz w:val="16"/>
                <w:szCs w:val="16"/>
                <w:lang w:eastAsia="ko-KR"/>
              </w:rPr>
            </w:pPr>
            <w:r>
              <w:rPr>
                <w:sz w:val="16"/>
                <w:szCs w:val="16"/>
                <w:lang w:eastAsia="ko-KR"/>
              </w:rPr>
              <w:t>S1-211309</w:t>
            </w:r>
          </w:p>
        </w:tc>
        <w:tc>
          <w:tcPr>
            <w:tcW w:w="425" w:type="dxa"/>
            <w:shd w:val="solid" w:color="FFFFFF" w:fill="auto"/>
          </w:tcPr>
          <w:p w14:paraId="2D923BB9" w14:textId="77777777" w:rsidR="001D6589" w:rsidRPr="006B0D02" w:rsidRDefault="001D6589" w:rsidP="00523E0A">
            <w:pPr>
              <w:pStyle w:val="TAL"/>
              <w:rPr>
                <w:sz w:val="16"/>
                <w:szCs w:val="16"/>
                <w:lang w:eastAsia="ko-KR"/>
              </w:rPr>
            </w:pPr>
          </w:p>
        </w:tc>
        <w:tc>
          <w:tcPr>
            <w:tcW w:w="425" w:type="dxa"/>
            <w:shd w:val="solid" w:color="FFFFFF" w:fill="auto"/>
          </w:tcPr>
          <w:p w14:paraId="5E0A0019" w14:textId="77777777" w:rsidR="001D6589" w:rsidRPr="006B0D02" w:rsidRDefault="001D6589" w:rsidP="00523E0A">
            <w:pPr>
              <w:pStyle w:val="TAR"/>
              <w:rPr>
                <w:sz w:val="16"/>
                <w:szCs w:val="16"/>
                <w:lang w:eastAsia="ko-KR"/>
              </w:rPr>
            </w:pPr>
          </w:p>
        </w:tc>
        <w:tc>
          <w:tcPr>
            <w:tcW w:w="425" w:type="dxa"/>
            <w:shd w:val="solid" w:color="FFFFFF" w:fill="auto"/>
          </w:tcPr>
          <w:p w14:paraId="40B29B65" w14:textId="77777777" w:rsidR="001D6589" w:rsidRPr="006B0D02" w:rsidRDefault="001D6589" w:rsidP="00523E0A">
            <w:pPr>
              <w:pStyle w:val="TAC"/>
              <w:rPr>
                <w:sz w:val="16"/>
                <w:szCs w:val="16"/>
                <w:lang w:eastAsia="ko-KR"/>
              </w:rPr>
            </w:pPr>
          </w:p>
        </w:tc>
        <w:tc>
          <w:tcPr>
            <w:tcW w:w="4962" w:type="dxa"/>
            <w:shd w:val="solid" w:color="FFFFFF" w:fill="auto"/>
          </w:tcPr>
          <w:p w14:paraId="1F004324" w14:textId="3B7DD04A" w:rsidR="001D6589" w:rsidRPr="00212EC5" w:rsidRDefault="001D6589" w:rsidP="00523E0A">
            <w:pPr>
              <w:pStyle w:val="TAL"/>
              <w:rPr>
                <w:sz w:val="16"/>
                <w:szCs w:val="16"/>
                <w:lang w:eastAsia="ko-KR"/>
              </w:rPr>
            </w:pPr>
            <w:r w:rsidRPr="00D22ABA">
              <w:rPr>
                <w:sz w:val="16"/>
                <w:szCs w:val="16"/>
                <w:lang w:eastAsia="ko-KR"/>
              </w:rPr>
              <w:t>S1-211457</w:t>
            </w:r>
            <w:r w:rsidR="00EB278F" w:rsidRPr="00D22ABA">
              <w:rPr>
                <w:sz w:val="16"/>
                <w:szCs w:val="16"/>
                <w:lang w:eastAsia="ko-KR"/>
              </w:rPr>
              <w:t>, S1-211458</w:t>
            </w:r>
            <w:r w:rsidR="001F789C" w:rsidRPr="00D22ABA">
              <w:rPr>
                <w:sz w:val="16"/>
                <w:szCs w:val="16"/>
                <w:lang w:eastAsia="ko-KR"/>
              </w:rPr>
              <w:t>, S1-211459, S1-211460</w:t>
            </w:r>
            <w:r w:rsidR="0054566F" w:rsidRPr="00D22ABA">
              <w:rPr>
                <w:sz w:val="16"/>
                <w:szCs w:val="16"/>
                <w:lang w:eastAsia="ko-KR"/>
              </w:rPr>
              <w:t>, S1-211461, S1-211469</w:t>
            </w:r>
            <w:r w:rsidR="00C178B7" w:rsidRPr="00D22ABA">
              <w:rPr>
                <w:sz w:val="16"/>
                <w:szCs w:val="16"/>
                <w:lang w:eastAsia="ko-KR"/>
              </w:rPr>
              <w:t>, S1-211092</w:t>
            </w:r>
            <w:r w:rsidR="00B42EA5" w:rsidRPr="00D22ABA">
              <w:rPr>
                <w:sz w:val="16"/>
                <w:szCs w:val="16"/>
                <w:lang w:eastAsia="ko-KR"/>
              </w:rPr>
              <w:t xml:space="preserve">, </w:t>
            </w:r>
            <w:r w:rsidR="00250EA9" w:rsidRPr="00D22ABA">
              <w:rPr>
                <w:sz w:val="16"/>
                <w:szCs w:val="16"/>
                <w:lang w:eastAsia="ko-KR"/>
              </w:rPr>
              <w:t>S1-211508</w:t>
            </w:r>
            <w:r w:rsidR="00F21237" w:rsidRPr="00D22ABA">
              <w:rPr>
                <w:sz w:val="16"/>
                <w:szCs w:val="16"/>
                <w:lang w:eastAsia="ko-KR"/>
              </w:rPr>
              <w:t>, S1-211464</w:t>
            </w:r>
            <w:r w:rsidR="004B5C7B" w:rsidRPr="00D22ABA">
              <w:rPr>
                <w:sz w:val="16"/>
                <w:szCs w:val="16"/>
                <w:lang w:eastAsia="ko-KR"/>
              </w:rPr>
              <w:t>, S1-211157</w:t>
            </w:r>
            <w:r w:rsidR="00C8702D" w:rsidRPr="00D22ABA">
              <w:rPr>
                <w:sz w:val="16"/>
                <w:szCs w:val="16"/>
                <w:lang w:eastAsia="ko-KR"/>
              </w:rPr>
              <w:t>, S1-211158</w:t>
            </w:r>
            <w:r w:rsidR="002D271C" w:rsidRPr="00D22ABA">
              <w:rPr>
                <w:sz w:val="16"/>
                <w:szCs w:val="16"/>
                <w:lang w:eastAsia="ko-KR"/>
              </w:rPr>
              <w:t>, S1-211465</w:t>
            </w:r>
            <w:r w:rsidR="008F0A4D" w:rsidRPr="00D22ABA">
              <w:rPr>
                <w:sz w:val="16"/>
                <w:szCs w:val="16"/>
                <w:lang w:eastAsia="ko-KR"/>
              </w:rPr>
              <w:t>, S1-211467</w:t>
            </w:r>
            <w:r w:rsidR="00CD7107" w:rsidRPr="00D22ABA">
              <w:rPr>
                <w:sz w:val="16"/>
                <w:szCs w:val="16"/>
                <w:lang w:eastAsia="ko-KR"/>
              </w:rPr>
              <w:t>, S1-211468</w:t>
            </w:r>
            <w:r w:rsidR="002B20A3" w:rsidRPr="00D22ABA">
              <w:rPr>
                <w:sz w:val="16"/>
                <w:szCs w:val="16"/>
                <w:lang w:eastAsia="ko-KR"/>
              </w:rPr>
              <w:t>, S1-211466</w:t>
            </w:r>
          </w:p>
        </w:tc>
        <w:tc>
          <w:tcPr>
            <w:tcW w:w="708" w:type="dxa"/>
            <w:shd w:val="solid" w:color="FFFFFF" w:fill="auto"/>
          </w:tcPr>
          <w:p w14:paraId="681C808F" w14:textId="6D582DBB" w:rsidR="001D6589" w:rsidRDefault="00212EC5" w:rsidP="00523E0A">
            <w:pPr>
              <w:pStyle w:val="TAC"/>
              <w:rPr>
                <w:sz w:val="16"/>
                <w:szCs w:val="16"/>
                <w:lang w:eastAsia="ko-KR"/>
              </w:rPr>
            </w:pPr>
            <w:r>
              <w:rPr>
                <w:sz w:val="16"/>
                <w:szCs w:val="16"/>
                <w:lang w:eastAsia="ko-KR"/>
              </w:rPr>
              <w:t>1.1.0</w:t>
            </w:r>
          </w:p>
        </w:tc>
      </w:tr>
      <w:tr w:rsidR="005D2481" w:rsidRPr="006B0D02" w14:paraId="7B9A2154" w14:textId="77777777" w:rsidTr="00523E0A">
        <w:tc>
          <w:tcPr>
            <w:tcW w:w="800" w:type="dxa"/>
            <w:shd w:val="solid" w:color="FFFFFF" w:fill="auto"/>
          </w:tcPr>
          <w:p w14:paraId="0EBB277C" w14:textId="5A247977" w:rsidR="005D2481" w:rsidRDefault="005D2481" w:rsidP="00523E0A">
            <w:pPr>
              <w:pStyle w:val="TAC"/>
              <w:rPr>
                <w:sz w:val="16"/>
                <w:szCs w:val="16"/>
                <w:lang w:eastAsia="ko-KR"/>
              </w:rPr>
            </w:pPr>
            <w:r>
              <w:rPr>
                <w:sz w:val="16"/>
                <w:szCs w:val="16"/>
                <w:lang w:eastAsia="ko-KR"/>
              </w:rPr>
              <w:t>2021-06</w:t>
            </w:r>
          </w:p>
        </w:tc>
        <w:tc>
          <w:tcPr>
            <w:tcW w:w="800" w:type="dxa"/>
            <w:shd w:val="solid" w:color="FFFFFF" w:fill="auto"/>
          </w:tcPr>
          <w:p w14:paraId="3CE67CAA" w14:textId="77499296" w:rsidR="005D2481" w:rsidRDefault="005D2481" w:rsidP="00523E0A">
            <w:pPr>
              <w:pStyle w:val="TAC"/>
              <w:rPr>
                <w:sz w:val="16"/>
                <w:szCs w:val="16"/>
                <w:lang w:eastAsia="ko-KR"/>
              </w:rPr>
            </w:pPr>
            <w:r>
              <w:rPr>
                <w:sz w:val="16"/>
                <w:szCs w:val="16"/>
                <w:lang w:eastAsia="ko-KR"/>
              </w:rPr>
              <w:t>SA#92e</w:t>
            </w:r>
          </w:p>
        </w:tc>
        <w:tc>
          <w:tcPr>
            <w:tcW w:w="1094" w:type="dxa"/>
            <w:shd w:val="solid" w:color="FFFFFF" w:fill="auto"/>
          </w:tcPr>
          <w:p w14:paraId="71495D92" w14:textId="24C17DF9" w:rsidR="005D2481" w:rsidRDefault="005D2481" w:rsidP="00523E0A">
            <w:pPr>
              <w:pStyle w:val="TAC"/>
              <w:rPr>
                <w:sz w:val="16"/>
                <w:szCs w:val="16"/>
                <w:lang w:eastAsia="ko-KR"/>
              </w:rPr>
            </w:pPr>
            <w:r>
              <w:rPr>
                <w:sz w:val="16"/>
                <w:szCs w:val="16"/>
                <w:lang w:eastAsia="ko-KR"/>
              </w:rPr>
              <w:t>SP-210513</w:t>
            </w:r>
          </w:p>
        </w:tc>
        <w:tc>
          <w:tcPr>
            <w:tcW w:w="425" w:type="dxa"/>
            <w:shd w:val="solid" w:color="FFFFFF" w:fill="auto"/>
          </w:tcPr>
          <w:p w14:paraId="2697A5BF" w14:textId="77777777" w:rsidR="005D2481" w:rsidRPr="006B0D02" w:rsidRDefault="005D2481" w:rsidP="00523E0A">
            <w:pPr>
              <w:pStyle w:val="TAL"/>
              <w:rPr>
                <w:sz w:val="16"/>
                <w:szCs w:val="16"/>
                <w:lang w:eastAsia="ko-KR"/>
              </w:rPr>
            </w:pPr>
          </w:p>
        </w:tc>
        <w:tc>
          <w:tcPr>
            <w:tcW w:w="425" w:type="dxa"/>
            <w:shd w:val="solid" w:color="FFFFFF" w:fill="auto"/>
          </w:tcPr>
          <w:p w14:paraId="22BE6608" w14:textId="77777777" w:rsidR="005D2481" w:rsidRPr="006B0D02" w:rsidRDefault="005D2481" w:rsidP="00523E0A">
            <w:pPr>
              <w:pStyle w:val="TAR"/>
              <w:rPr>
                <w:sz w:val="16"/>
                <w:szCs w:val="16"/>
                <w:lang w:eastAsia="ko-KR"/>
              </w:rPr>
            </w:pPr>
          </w:p>
        </w:tc>
        <w:tc>
          <w:tcPr>
            <w:tcW w:w="425" w:type="dxa"/>
            <w:shd w:val="solid" w:color="FFFFFF" w:fill="auto"/>
          </w:tcPr>
          <w:p w14:paraId="7D5D0BFB" w14:textId="77777777" w:rsidR="005D2481" w:rsidRPr="006B0D02" w:rsidRDefault="005D2481" w:rsidP="00523E0A">
            <w:pPr>
              <w:pStyle w:val="TAC"/>
              <w:rPr>
                <w:sz w:val="16"/>
                <w:szCs w:val="16"/>
                <w:lang w:eastAsia="ko-KR"/>
              </w:rPr>
            </w:pPr>
          </w:p>
        </w:tc>
        <w:tc>
          <w:tcPr>
            <w:tcW w:w="4962" w:type="dxa"/>
            <w:shd w:val="solid" w:color="FFFFFF" w:fill="auto"/>
          </w:tcPr>
          <w:p w14:paraId="75A19C88" w14:textId="21A19A3A" w:rsidR="005D2481" w:rsidRPr="00D22ABA" w:rsidRDefault="005D2481" w:rsidP="00523E0A">
            <w:pPr>
              <w:pStyle w:val="TAL"/>
              <w:rPr>
                <w:sz w:val="16"/>
                <w:szCs w:val="16"/>
                <w:lang w:eastAsia="ko-KR"/>
              </w:rPr>
            </w:pPr>
            <w:r w:rsidRPr="00D22ABA">
              <w:rPr>
                <w:sz w:val="16"/>
                <w:szCs w:val="16"/>
                <w:lang w:eastAsia="ko-KR"/>
              </w:rPr>
              <w:t>Raised to v.2.0.0 by MCC for SA approval</w:t>
            </w:r>
          </w:p>
        </w:tc>
        <w:tc>
          <w:tcPr>
            <w:tcW w:w="708" w:type="dxa"/>
            <w:shd w:val="solid" w:color="FFFFFF" w:fill="auto"/>
          </w:tcPr>
          <w:p w14:paraId="53FF1374" w14:textId="3C2693D2" w:rsidR="005D2481" w:rsidRDefault="005D2481" w:rsidP="00523E0A">
            <w:pPr>
              <w:pStyle w:val="TAC"/>
              <w:rPr>
                <w:sz w:val="16"/>
                <w:szCs w:val="16"/>
                <w:lang w:eastAsia="ko-KR"/>
              </w:rPr>
            </w:pPr>
            <w:r>
              <w:rPr>
                <w:sz w:val="16"/>
                <w:szCs w:val="16"/>
                <w:lang w:eastAsia="ko-KR"/>
              </w:rPr>
              <w:t>2.0.0</w:t>
            </w:r>
          </w:p>
        </w:tc>
      </w:tr>
      <w:tr w:rsidR="003F582F" w:rsidRPr="006B0D02" w14:paraId="525611B4" w14:textId="77777777" w:rsidTr="00523E0A">
        <w:tc>
          <w:tcPr>
            <w:tcW w:w="800" w:type="dxa"/>
            <w:shd w:val="solid" w:color="FFFFFF" w:fill="auto"/>
          </w:tcPr>
          <w:p w14:paraId="675E18D9" w14:textId="53144D18" w:rsidR="003F582F" w:rsidRDefault="003F582F" w:rsidP="003F582F">
            <w:pPr>
              <w:pStyle w:val="TAC"/>
              <w:rPr>
                <w:sz w:val="16"/>
                <w:szCs w:val="16"/>
                <w:lang w:eastAsia="ko-KR"/>
              </w:rPr>
            </w:pPr>
            <w:r>
              <w:rPr>
                <w:sz w:val="16"/>
                <w:szCs w:val="16"/>
                <w:lang w:eastAsia="ko-KR"/>
              </w:rPr>
              <w:t>2021-06</w:t>
            </w:r>
          </w:p>
        </w:tc>
        <w:tc>
          <w:tcPr>
            <w:tcW w:w="800" w:type="dxa"/>
            <w:shd w:val="solid" w:color="FFFFFF" w:fill="auto"/>
          </w:tcPr>
          <w:p w14:paraId="1FEC3685" w14:textId="4CDE7C0B" w:rsidR="003F582F" w:rsidRDefault="003F582F" w:rsidP="003F582F">
            <w:pPr>
              <w:pStyle w:val="TAC"/>
              <w:rPr>
                <w:sz w:val="16"/>
                <w:szCs w:val="16"/>
                <w:lang w:eastAsia="ko-KR"/>
              </w:rPr>
            </w:pPr>
            <w:r>
              <w:rPr>
                <w:sz w:val="16"/>
                <w:szCs w:val="16"/>
                <w:lang w:eastAsia="ko-KR"/>
              </w:rPr>
              <w:t>SA#92e</w:t>
            </w:r>
          </w:p>
        </w:tc>
        <w:tc>
          <w:tcPr>
            <w:tcW w:w="1094" w:type="dxa"/>
            <w:shd w:val="solid" w:color="FFFFFF" w:fill="auto"/>
          </w:tcPr>
          <w:p w14:paraId="43F43F31" w14:textId="0E49822C" w:rsidR="003F582F" w:rsidRDefault="003F582F" w:rsidP="003F582F">
            <w:pPr>
              <w:pStyle w:val="TAC"/>
              <w:rPr>
                <w:sz w:val="16"/>
                <w:szCs w:val="16"/>
                <w:lang w:eastAsia="ko-KR"/>
              </w:rPr>
            </w:pPr>
            <w:r>
              <w:rPr>
                <w:sz w:val="16"/>
                <w:szCs w:val="16"/>
                <w:lang w:eastAsia="ko-KR"/>
              </w:rPr>
              <w:t>SP-210513</w:t>
            </w:r>
          </w:p>
        </w:tc>
        <w:tc>
          <w:tcPr>
            <w:tcW w:w="425" w:type="dxa"/>
            <w:shd w:val="solid" w:color="FFFFFF" w:fill="auto"/>
          </w:tcPr>
          <w:p w14:paraId="0C292175" w14:textId="77777777" w:rsidR="003F582F" w:rsidRPr="006B0D02" w:rsidRDefault="003F582F" w:rsidP="003F582F">
            <w:pPr>
              <w:pStyle w:val="TAL"/>
              <w:rPr>
                <w:sz w:val="16"/>
                <w:szCs w:val="16"/>
                <w:lang w:eastAsia="ko-KR"/>
              </w:rPr>
            </w:pPr>
          </w:p>
        </w:tc>
        <w:tc>
          <w:tcPr>
            <w:tcW w:w="425" w:type="dxa"/>
            <w:shd w:val="solid" w:color="FFFFFF" w:fill="auto"/>
          </w:tcPr>
          <w:p w14:paraId="20F53323" w14:textId="77777777" w:rsidR="003F582F" w:rsidRPr="006B0D02" w:rsidRDefault="003F582F" w:rsidP="003F582F">
            <w:pPr>
              <w:pStyle w:val="TAR"/>
              <w:rPr>
                <w:sz w:val="16"/>
                <w:szCs w:val="16"/>
                <w:lang w:eastAsia="ko-KR"/>
              </w:rPr>
            </w:pPr>
          </w:p>
        </w:tc>
        <w:tc>
          <w:tcPr>
            <w:tcW w:w="425" w:type="dxa"/>
            <w:shd w:val="solid" w:color="FFFFFF" w:fill="auto"/>
          </w:tcPr>
          <w:p w14:paraId="79B790F1" w14:textId="77777777" w:rsidR="003F582F" w:rsidRPr="006B0D02" w:rsidRDefault="003F582F" w:rsidP="003F582F">
            <w:pPr>
              <w:pStyle w:val="TAC"/>
              <w:rPr>
                <w:sz w:val="16"/>
                <w:szCs w:val="16"/>
                <w:lang w:eastAsia="ko-KR"/>
              </w:rPr>
            </w:pPr>
          </w:p>
        </w:tc>
        <w:tc>
          <w:tcPr>
            <w:tcW w:w="4962" w:type="dxa"/>
            <w:shd w:val="solid" w:color="FFFFFF" w:fill="auto"/>
          </w:tcPr>
          <w:p w14:paraId="1240557B" w14:textId="0FC778B1" w:rsidR="003F582F" w:rsidRPr="00D22ABA" w:rsidRDefault="003F582F" w:rsidP="003F582F">
            <w:pPr>
              <w:pStyle w:val="TAL"/>
              <w:rPr>
                <w:sz w:val="16"/>
                <w:szCs w:val="16"/>
                <w:lang w:eastAsia="ko-KR"/>
              </w:rPr>
            </w:pPr>
            <w:r w:rsidRPr="00D22ABA">
              <w:rPr>
                <w:sz w:val="16"/>
                <w:szCs w:val="16"/>
                <w:lang w:eastAsia="ko-KR"/>
              </w:rPr>
              <w:t>Raised to v.</w:t>
            </w:r>
            <w:r>
              <w:rPr>
                <w:sz w:val="16"/>
                <w:szCs w:val="16"/>
                <w:lang w:eastAsia="ko-KR"/>
              </w:rPr>
              <w:t>18</w:t>
            </w:r>
            <w:r w:rsidRPr="00D22ABA">
              <w:rPr>
                <w:sz w:val="16"/>
                <w:szCs w:val="16"/>
                <w:lang w:eastAsia="ko-KR"/>
              </w:rPr>
              <w:t>.0.0 by MCC fo</w:t>
            </w:r>
            <w:r>
              <w:rPr>
                <w:sz w:val="16"/>
                <w:szCs w:val="16"/>
                <w:lang w:eastAsia="ko-KR"/>
              </w:rPr>
              <w:t>llowing</w:t>
            </w:r>
            <w:r w:rsidRPr="00D22ABA">
              <w:rPr>
                <w:sz w:val="16"/>
                <w:szCs w:val="16"/>
                <w:lang w:eastAsia="ko-KR"/>
              </w:rPr>
              <w:t xml:space="preserve"> SA approval</w:t>
            </w:r>
          </w:p>
        </w:tc>
        <w:tc>
          <w:tcPr>
            <w:tcW w:w="708" w:type="dxa"/>
            <w:shd w:val="solid" w:color="FFFFFF" w:fill="auto"/>
          </w:tcPr>
          <w:p w14:paraId="491C00C3" w14:textId="63C09453" w:rsidR="003F582F" w:rsidRDefault="003F582F" w:rsidP="003F582F">
            <w:pPr>
              <w:pStyle w:val="TAC"/>
              <w:rPr>
                <w:sz w:val="16"/>
                <w:szCs w:val="16"/>
                <w:lang w:eastAsia="ko-KR"/>
              </w:rPr>
            </w:pPr>
            <w:r>
              <w:rPr>
                <w:sz w:val="16"/>
                <w:szCs w:val="16"/>
                <w:lang w:eastAsia="ko-KR"/>
              </w:rPr>
              <w:t>18</w:t>
            </w:r>
            <w:r>
              <w:rPr>
                <w:sz w:val="16"/>
                <w:szCs w:val="16"/>
                <w:lang w:eastAsia="ko-KR"/>
              </w:rPr>
              <w:t>.0.0</w:t>
            </w:r>
          </w:p>
        </w:tc>
      </w:tr>
      <w:bookmarkEnd w:id="339"/>
      <w:bookmarkEnd w:id="354"/>
      <w:bookmarkEnd w:id="355"/>
      <w:bookmarkEnd w:id="356"/>
    </w:tbl>
    <w:p w14:paraId="63A0DF99" w14:textId="77777777" w:rsidR="00E8629F" w:rsidRPr="00235394" w:rsidRDefault="00E8629F" w:rsidP="00376944"/>
    <w:sectPr w:rsidR="00E8629F" w:rsidRPr="00235394" w:rsidSect="007A238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F4D2D" w14:textId="77777777" w:rsidR="00F7014B" w:rsidRDefault="00F7014B">
      <w:r>
        <w:separator/>
      </w:r>
    </w:p>
  </w:endnote>
  <w:endnote w:type="continuationSeparator" w:id="0">
    <w:p w14:paraId="05AA7610" w14:textId="77777777" w:rsidR="00F7014B" w:rsidRDefault="00F70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3A5859" w14:textId="77777777" w:rsidR="00CB2C2C" w:rsidRDefault="00CB2C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82B711" w14:textId="77777777" w:rsidR="00F7014B" w:rsidRDefault="00F7014B">
      <w:r>
        <w:separator/>
      </w:r>
    </w:p>
  </w:footnote>
  <w:footnote w:type="continuationSeparator" w:id="0">
    <w:p w14:paraId="20D11BBD" w14:textId="77777777" w:rsidR="00F7014B" w:rsidRDefault="00F7014B">
      <w:r>
        <w:continuationSeparator/>
      </w:r>
    </w:p>
  </w:footnote>
  <w:footnote w:id="1">
    <w:p w14:paraId="6BD1B1B2" w14:textId="77777777" w:rsidR="00CB2C2C" w:rsidRPr="008A577D" w:rsidRDefault="00CB2C2C"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CB2C2C" w:rsidRPr="00631594" w:rsidRDefault="00CB2C2C"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CB2C2C" w:rsidRDefault="00CB2C2C"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CB2C2C" w:rsidRPr="00631594" w:rsidRDefault="00CB2C2C"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CB2C2C" w:rsidRPr="009C03B6" w:rsidRDefault="00CB2C2C" w:rsidP="00C178B7">
      <w:pPr>
        <w:pStyle w:val="HTMLPreformatted"/>
        <w:rPr>
          <w:sz w:val="12"/>
        </w:rPr>
      </w:pPr>
      <w:r w:rsidRPr="00EA6F36">
        <w:rPr>
          <w:rStyle w:val="FootnoteReference"/>
          <w:sz w:val="8"/>
        </w:rPr>
        <w:footnoteRef/>
      </w:r>
      <w:r w:rsidRPr="00EA6F36">
        <w:rPr>
          <w:sz w:val="12"/>
        </w:rPr>
        <w:t xml:space="preserve"> Looking for this as a starting point for coding in ASN.1 </w:t>
      </w:r>
      <w:r w:rsidRPr="00EA6F36">
        <w:rPr>
          <w:sz w:val="12"/>
        </w:rPr>
        <w:br/>
      </w:r>
      <w:r w:rsidRPr="009C03B6">
        <w:rPr>
          <w:sz w:val="12"/>
        </w:rPr>
        <w:t>ThreeDLocation ::= SEQUENCE {</w:t>
      </w:r>
    </w:p>
    <w:p w14:paraId="31A0DA5D" w14:textId="593F8BB5" w:rsidR="00CB2C2C" w:rsidRPr="005D2481" w:rsidRDefault="00D22ABA" w:rsidP="00C178B7">
      <w:pPr>
        <w:pStyle w:val="HTMLPreformatted"/>
        <w:rPr>
          <w:sz w:val="12"/>
          <w:lang w:val="fr-FR"/>
        </w:rPr>
      </w:pPr>
      <w:r w:rsidRPr="003F582F">
        <w:rPr>
          <w:sz w:val="12"/>
          <w:lang w:val="en-GB"/>
        </w:rPr>
        <w:t xml:space="preserve"> </w:t>
      </w:r>
      <w:r w:rsidR="00CB2C2C" w:rsidRPr="005D2481">
        <w:rPr>
          <w:sz w:val="12"/>
          <w:lang w:val="fr-FR"/>
        </w:rPr>
        <w:t>latitude</w:t>
      </w:r>
      <w:r>
        <w:rPr>
          <w:sz w:val="12"/>
          <w:lang w:val="fr-FR"/>
        </w:rPr>
        <w:t xml:space="preserve"> </w:t>
      </w:r>
      <w:r w:rsidR="00CB2C2C" w:rsidRPr="005D2481">
        <w:rPr>
          <w:sz w:val="12"/>
          <w:lang w:val="fr-FR"/>
        </w:rPr>
        <w:t>Latitude,</w:t>
      </w:r>
    </w:p>
    <w:p w14:paraId="02E5EC7E" w14:textId="1B63F6E6"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longitude</w:t>
      </w:r>
      <w:r>
        <w:rPr>
          <w:sz w:val="12"/>
          <w:lang w:val="fr-FR"/>
        </w:rPr>
        <w:t xml:space="preserve"> </w:t>
      </w:r>
      <w:r w:rsidR="00CB2C2C" w:rsidRPr="005D2481">
        <w:rPr>
          <w:sz w:val="12"/>
          <w:lang w:val="fr-FR"/>
        </w:rPr>
        <w:t>Longitude,</w:t>
      </w:r>
    </w:p>
    <w:p w14:paraId="49AE606C" w14:textId="55F72F32"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elevation</w:t>
      </w:r>
      <w:r>
        <w:rPr>
          <w:sz w:val="12"/>
          <w:lang w:val="fr-FR"/>
        </w:rPr>
        <w:t xml:space="preserve"> </w:t>
      </w:r>
      <w:r w:rsidR="00CB2C2C" w:rsidRPr="005D2481">
        <w:rPr>
          <w:sz w:val="12"/>
          <w:lang w:val="fr-FR"/>
        </w:rPr>
        <w:t>Elevation</w:t>
      </w:r>
    </w:p>
    <w:p w14:paraId="41B5EBBC" w14:textId="22B6F003" w:rsidR="00CB2C2C" w:rsidRPr="009C03B6" w:rsidRDefault="00D22ABA" w:rsidP="00C178B7">
      <w:pPr>
        <w:pStyle w:val="HTMLPreformatted"/>
        <w:rPr>
          <w:sz w:val="12"/>
        </w:rPr>
      </w:pPr>
      <w:r>
        <w:rPr>
          <w:sz w:val="12"/>
          <w:lang w:val="fr-FR"/>
        </w:rPr>
        <w:t xml:space="preserve"> </w:t>
      </w:r>
      <w:r w:rsidR="00CB2C2C" w:rsidRPr="009C03B6">
        <w:rPr>
          <w:sz w:val="12"/>
        </w:rPr>
        <w:t>}</w:t>
      </w:r>
    </w:p>
    <w:p w14:paraId="7B2171F2" w14:textId="77777777" w:rsidR="00CB2C2C" w:rsidRPr="009C03B6" w:rsidRDefault="00CB2C2C" w:rsidP="00C178B7">
      <w:pPr>
        <w:pStyle w:val="HTMLPreformatted"/>
        <w:rPr>
          <w:sz w:val="12"/>
        </w:rPr>
      </w:pPr>
    </w:p>
    <w:p w14:paraId="4D1D4B46" w14:textId="77777777" w:rsidR="00CB2C2C" w:rsidRPr="00EA6F36" w:rsidRDefault="00CB2C2C" w:rsidP="00C178B7">
      <w:pPr>
        <w:pStyle w:val="HTMLPreformatted"/>
        <w:rPr>
          <w:sz w:val="1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FA764" w14:textId="11CA3BC5" w:rsidR="00CB2C2C" w:rsidRDefault="00CB2C2C">
    <w:pPr>
      <w:pStyle w:val="Header"/>
      <w:framePr w:wrap="auto" w:vAnchor="text" w:hAnchor="margin" w:xAlign="right" w:y="1"/>
      <w:widowControl/>
    </w:pPr>
    <w:r>
      <w:fldChar w:fldCharType="begin"/>
    </w:r>
    <w:r>
      <w:instrText xml:space="preserve"> STYLEREF ZA </w:instrText>
    </w:r>
    <w:r>
      <w:fldChar w:fldCharType="separate"/>
    </w:r>
    <w:r w:rsidR="003F582F">
      <w:t>3GPP TR 22.859 V18.0.0 (2021-06)</w:t>
    </w:r>
    <w:r>
      <w:fldChar w:fldCharType="end"/>
    </w:r>
  </w:p>
  <w:p w14:paraId="54B575B4" w14:textId="572D0FDC" w:rsidR="00CB2C2C" w:rsidRDefault="00CB2C2C">
    <w:pPr>
      <w:pStyle w:val="Header"/>
      <w:framePr w:wrap="auto" w:vAnchor="text" w:hAnchor="margin" w:xAlign="center" w:y="1"/>
      <w:widowControl/>
    </w:pPr>
    <w:r>
      <w:fldChar w:fldCharType="begin"/>
    </w:r>
    <w:r>
      <w:instrText xml:space="preserve"> PAGE </w:instrText>
    </w:r>
    <w:r>
      <w:fldChar w:fldCharType="separate"/>
    </w:r>
    <w:r w:rsidR="00EA6F36">
      <w:t>28</w:t>
    </w:r>
    <w:r>
      <w:fldChar w:fldCharType="end"/>
    </w:r>
  </w:p>
  <w:p w14:paraId="50715414" w14:textId="0888BBCB" w:rsidR="00CB2C2C" w:rsidRDefault="00CB2C2C">
    <w:pPr>
      <w:pStyle w:val="Header"/>
      <w:framePr w:wrap="auto" w:vAnchor="text" w:hAnchor="margin" w:y="1"/>
      <w:widowControl/>
    </w:pPr>
    <w:r>
      <w:fldChar w:fldCharType="begin"/>
    </w:r>
    <w:r>
      <w:instrText xml:space="preserve"> STYLEREF ZGSM </w:instrText>
    </w:r>
    <w:r>
      <w:fldChar w:fldCharType="separate"/>
    </w:r>
    <w:r w:rsidR="003F582F">
      <w:t>Release 18</w:t>
    </w:r>
    <w:r>
      <w:fldChar w:fldCharType="end"/>
    </w:r>
  </w:p>
  <w:p w14:paraId="26B36D5E" w14:textId="77777777" w:rsidR="00CB2C2C" w:rsidRDefault="00CB2C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7528"/>
    <w:rsid w:val="0001192F"/>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F5AEA"/>
    <w:rsid w:val="00113A9D"/>
    <w:rsid w:val="001439FA"/>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224"/>
    <w:rsid w:val="003F582F"/>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57A8"/>
    <w:rsid w:val="00523E0A"/>
    <w:rsid w:val="0054566F"/>
    <w:rsid w:val="00555A18"/>
    <w:rsid w:val="0057491E"/>
    <w:rsid w:val="00580A86"/>
    <w:rsid w:val="00594650"/>
    <w:rsid w:val="005C2811"/>
    <w:rsid w:val="005C68DC"/>
    <w:rsid w:val="005C7DF7"/>
    <w:rsid w:val="005C7F7D"/>
    <w:rsid w:val="005D2481"/>
    <w:rsid w:val="005D4A43"/>
    <w:rsid w:val="005E265E"/>
    <w:rsid w:val="00617347"/>
    <w:rsid w:val="006275F9"/>
    <w:rsid w:val="00631594"/>
    <w:rsid w:val="00645857"/>
    <w:rsid w:val="00655BA6"/>
    <w:rsid w:val="0066094E"/>
    <w:rsid w:val="00673C03"/>
    <w:rsid w:val="00682BC3"/>
    <w:rsid w:val="006856E5"/>
    <w:rsid w:val="006B0D02"/>
    <w:rsid w:val="006B2CB3"/>
    <w:rsid w:val="006B7E10"/>
    <w:rsid w:val="006C09B0"/>
    <w:rsid w:val="006D7613"/>
    <w:rsid w:val="006E4F22"/>
    <w:rsid w:val="006F2616"/>
    <w:rsid w:val="006F542D"/>
    <w:rsid w:val="007002ED"/>
    <w:rsid w:val="00705B17"/>
    <w:rsid w:val="0070646B"/>
    <w:rsid w:val="007066FA"/>
    <w:rsid w:val="00707941"/>
    <w:rsid w:val="00712027"/>
    <w:rsid w:val="007122C1"/>
    <w:rsid w:val="007222F7"/>
    <w:rsid w:val="007253AE"/>
    <w:rsid w:val="0075000C"/>
    <w:rsid w:val="00751C51"/>
    <w:rsid w:val="00781B9E"/>
    <w:rsid w:val="007A2380"/>
    <w:rsid w:val="007C3852"/>
    <w:rsid w:val="007D6048"/>
    <w:rsid w:val="007D6514"/>
    <w:rsid w:val="007E7472"/>
    <w:rsid w:val="007F0E1E"/>
    <w:rsid w:val="007F377A"/>
    <w:rsid w:val="007F3E72"/>
    <w:rsid w:val="007F62EA"/>
    <w:rsid w:val="00824D95"/>
    <w:rsid w:val="00831C39"/>
    <w:rsid w:val="00836C44"/>
    <w:rsid w:val="008574D6"/>
    <w:rsid w:val="00860649"/>
    <w:rsid w:val="00863885"/>
    <w:rsid w:val="008716C1"/>
    <w:rsid w:val="008736CA"/>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10B70"/>
    <w:rsid w:val="00A14E4E"/>
    <w:rsid w:val="00A16CF7"/>
    <w:rsid w:val="00A17573"/>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22ABA"/>
    <w:rsid w:val="00D32228"/>
    <w:rsid w:val="00D43876"/>
    <w:rsid w:val="00D47035"/>
    <w:rsid w:val="00D520E4"/>
    <w:rsid w:val="00D52D7A"/>
    <w:rsid w:val="00D57DFA"/>
    <w:rsid w:val="00D7175A"/>
    <w:rsid w:val="00D756B6"/>
    <w:rsid w:val="00D87EF7"/>
    <w:rsid w:val="00DB59E3"/>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A6F36"/>
    <w:rsid w:val="00EB278F"/>
    <w:rsid w:val="00EB36D7"/>
    <w:rsid w:val="00EB3BDE"/>
    <w:rsid w:val="00EB7998"/>
    <w:rsid w:val="00EC0173"/>
    <w:rsid w:val="00ED293D"/>
    <w:rsid w:val="00EF1A33"/>
    <w:rsid w:val="00EF1EA0"/>
    <w:rsid w:val="00F072D8"/>
    <w:rsid w:val="00F21237"/>
    <w:rsid w:val="00F2461A"/>
    <w:rsid w:val="00F61892"/>
    <w:rsid w:val="00F7014B"/>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hyperlink" Target="https://forge.etsi.org/rep/ITS/asn1/ieee1609.2/blob/1609.2-etsi2020/Ieee1609Dot2BaseTypes.asn" TargetMode="External"/><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ensus.gov/construction/chars/highlights.html" TargetMode="External"/><Relationship Id="rId17" Type="http://schemas.openxmlformats.org/officeDocument/2006/relationships/hyperlink" Target="https://www.usatoday.com/story/tech/columnist/komando/2020/12/17/amazons-sidewalk-shares-internet-connection-you-may-want-opt-out/3887227001/" TargetMode="Externa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http://www.slatools.com/sla-uptime-calculator" TargetMode="Externa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0.png"/><Relationship Id="rId53"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7.jpeg"/><Relationship Id="rId28"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6" Type="http://schemas.openxmlformats.org/officeDocument/2006/relationships/image" Target="media/image19.png"/><Relationship Id="rId49" Type="http://schemas.openxmlformats.org/officeDocument/2006/relationships/package" Target="embeddings/Microsoft_Visio_Drawing.vsdx"/><Relationship Id="rId57" Type="http://schemas.openxmlformats.org/officeDocument/2006/relationships/theme" Target="theme/theme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18.png"/><Relationship Id="rId52"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28.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package" Target="embeddings/Microsoft_Visio_Drawing1.vsdx"/><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47</Pages>
  <Words>22199</Words>
  <Characters>118254</Characters>
  <Application>Microsoft Office Word</Application>
  <DocSecurity>0</DocSecurity>
  <Lines>985</Lines>
  <Paragraphs>280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140173</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2</cp:revision>
  <dcterms:created xsi:type="dcterms:W3CDTF">2021-06-23T17:55:00Z</dcterms:created>
  <dcterms:modified xsi:type="dcterms:W3CDTF">2021-06-23T17:55:00Z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