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EA3DAD" w:rsidRPr="00C81A41" w14:paraId="6420D5CF" w14:textId="77777777" w:rsidTr="000572A3">
        <w:trPr>
          <w:cantSplit/>
        </w:trPr>
        <w:tc>
          <w:tcPr>
            <w:tcW w:w="10423" w:type="dxa"/>
            <w:gridSpan w:val="2"/>
            <w:shd w:val="clear" w:color="auto" w:fill="auto"/>
          </w:tcPr>
          <w:p w14:paraId="3FDEDF14" w14:textId="16848487" w:rsidR="004F0988" w:rsidRPr="00C81A41" w:rsidRDefault="004F0988" w:rsidP="00133525">
            <w:pPr>
              <w:pStyle w:val="ZA"/>
              <w:framePr w:w="0" w:hRule="auto" w:wrap="auto" w:vAnchor="margin" w:hAnchor="text" w:yAlign="inline"/>
            </w:pPr>
            <w:bookmarkStart w:id="0" w:name="page1"/>
            <w:r w:rsidRPr="00C81A41">
              <w:rPr>
                <w:sz w:val="64"/>
              </w:rPr>
              <w:t xml:space="preserve">3GPP </w:t>
            </w:r>
            <w:bookmarkStart w:id="1" w:name="specType1"/>
            <w:r w:rsidR="0063543D" w:rsidRPr="00C81A41">
              <w:rPr>
                <w:sz w:val="64"/>
              </w:rPr>
              <w:t>TR</w:t>
            </w:r>
            <w:bookmarkEnd w:id="1"/>
            <w:r w:rsidRPr="00C81A41">
              <w:rPr>
                <w:sz w:val="64"/>
              </w:rPr>
              <w:t xml:space="preserve"> </w:t>
            </w:r>
            <w:bookmarkStart w:id="2" w:name="specNumber"/>
            <w:r w:rsidR="00EA3DAD" w:rsidRPr="00C81A41">
              <w:rPr>
                <w:sz w:val="64"/>
              </w:rPr>
              <w:t>22</w:t>
            </w:r>
            <w:r w:rsidRPr="00C81A41">
              <w:rPr>
                <w:sz w:val="64"/>
              </w:rPr>
              <w:t>.</w:t>
            </w:r>
            <w:bookmarkEnd w:id="2"/>
            <w:r w:rsidR="00EA3DAD" w:rsidRPr="00C81A41">
              <w:rPr>
                <w:sz w:val="64"/>
              </w:rPr>
              <w:t>850</w:t>
            </w:r>
            <w:r w:rsidRPr="00C81A41">
              <w:rPr>
                <w:sz w:val="64"/>
              </w:rPr>
              <w:t xml:space="preserve"> </w:t>
            </w:r>
            <w:r w:rsidRPr="00C81A41">
              <w:t>V</w:t>
            </w:r>
            <w:bookmarkStart w:id="3" w:name="specVersion"/>
            <w:r w:rsidR="00EA3DAD" w:rsidRPr="00C81A41">
              <w:t>0</w:t>
            </w:r>
            <w:r w:rsidRPr="00C81A41">
              <w:t>.</w:t>
            </w:r>
            <w:r w:rsidR="00FC0C00">
              <w:t>4</w:t>
            </w:r>
            <w:r w:rsidRPr="00C81A41">
              <w:t>.</w:t>
            </w:r>
            <w:bookmarkEnd w:id="3"/>
            <w:r w:rsidR="00EA3DAD" w:rsidRPr="00C81A41">
              <w:t>0</w:t>
            </w:r>
            <w:r w:rsidRPr="00C81A41">
              <w:t xml:space="preserve"> </w:t>
            </w:r>
            <w:r w:rsidRPr="00C81A41">
              <w:rPr>
                <w:sz w:val="32"/>
              </w:rPr>
              <w:t>(</w:t>
            </w:r>
            <w:bookmarkStart w:id="4" w:name="issueDate"/>
            <w:r w:rsidR="00EA3DAD" w:rsidRPr="00C81A41">
              <w:rPr>
                <w:sz w:val="32"/>
              </w:rPr>
              <w:t>202</w:t>
            </w:r>
            <w:r w:rsidR="00851E04" w:rsidRPr="00C81A41">
              <w:rPr>
                <w:sz w:val="32"/>
              </w:rPr>
              <w:t>5</w:t>
            </w:r>
            <w:r w:rsidRPr="00C81A41">
              <w:rPr>
                <w:sz w:val="32"/>
              </w:rPr>
              <w:t>-</w:t>
            </w:r>
            <w:bookmarkEnd w:id="4"/>
            <w:r w:rsidR="00851E04" w:rsidRPr="00C81A41">
              <w:rPr>
                <w:sz w:val="32"/>
              </w:rPr>
              <w:t>0</w:t>
            </w:r>
            <w:r w:rsidR="009F70B1">
              <w:rPr>
                <w:sz w:val="32"/>
              </w:rPr>
              <w:t>6</w:t>
            </w:r>
            <w:r w:rsidRPr="00C81A41">
              <w:rPr>
                <w:sz w:val="32"/>
              </w:rPr>
              <w:t>)</w:t>
            </w:r>
          </w:p>
        </w:tc>
      </w:tr>
      <w:tr w:rsidR="00EA3DAD" w:rsidRPr="00C81A41" w14:paraId="0FFD4F19" w14:textId="77777777" w:rsidTr="000572A3">
        <w:trPr>
          <w:cantSplit/>
          <w:trHeight w:hRule="exact" w:val="1134"/>
        </w:trPr>
        <w:tc>
          <w:tcPr>
            <w:tcW w:w="10423" w:type="dxa"/>
            <w:gridSpan w:val="2"/>
            <w:shd w:val="clear" w:color="auto" w:fill="auto"/>
          </w:tcPr>
          <w:p w14:paraId="5AB75458" w14:textId="368D8D07" w:rsidR="004F0988" w:rsidRPr="00C81A41" w:rsidRDefault="004F0988" w:rsidP="00133525">
            <w:pPr>
              <w:pStyle w:val="ZB"/>
              <w:framePr w:w="0" w:hRule="auto" w:wrap="auto" w:vAnchor="margin" w:hAnchor="text" w:yAlign="inline"/>
            </w:pPr>
            <w:r w:rsidRPr="00C81A41">
              <w:t xml:space="preserve">Technical </w:t>
            </w:r>
            <w:bookmarkStart w:id="5" w:name="spectype2"/>
            <w:r w:rsidR="00D57972" w:rsidRPr="00C81A41">
              <w:t>Report</w:t>
            </w:r>
            <w:bookmarkEnd w:id="5"/>
          </w:p>
          <w:p w14:paraId="462B8E42" w14:textId="0F6D017C" w:rsidR="00BA4B8D" w:rsidRPr="00C81A41" w:rsidRDefault="00BA4B8D" w:rsidP="00BA4B8D">
            <w:pPr>
              <w:pStyle w:val="Guidance"/>
              <w:rPr>
                <w:color w:val="auto"/>
              </w:rPr>
            </w:pPr>
          </w:p>
        </w:tc>
      </w:tr>
      <w:tr w:rsidR="00EA3DAD" w:rsidRPr="00C81A41" w14:paraId="717C4EBE" w14:textId="77777777" w:rsidTr="000572A3">
        <w:trPr>
          <w:cantSplit/>
          <w:trHeight w:hRule="exact" w:val="3686"/>
        </w:trPr>
        <w:tc>
          <w:tcPr>
            <w:tcW w:w="10423" w:type="dxa"/>
            <w:gridSpan w:val="2"/>
            <w:shd w:val="clear" w:color="auto" w:fill="auto"/>
          </w:tcPr>
          <w:p w14:paraId="03D032C0" w14:textId="77777777" w:rsidR="004F0988" w:rsidRPr="00C81A41" w:rsidRDefault="004F0988" w:rsidP="00133525">
            <w:pPr>
              <w:pStyle w:val="ZT"/>
              <w:framePr w:wrap="auto" w:hAnchor="text" w:yAlign="inline"/>
            </w:pPr>
            <w:r w:rsidRPr="00C81A41">
              <w:t>3rd Generation Partnership Project;</w:t>
            </w:r>
          </w:p>
          <w:p w14:paraId="653799DC" w14:textId="47A26710" w:rsidR="004F0988" w:rsidRPr="00C81A41" w:rsidRDefault="00EA3DAD" w:rsidP="00133525">
            <w:pPr>
              <w:pStyle w:val="ZT"/>
              <w:framePr w:wrap="auto" w:hAnchor="text" w:yAlign="inline"/>
            </w:pPr>
            <w:bookmarkStart w:id="6" w:name="specTitle"/>
            <w:r w:rsidRPr="00C81A41">
              <w:t>Technical Specification Group Services and System Aspects</w:t>
            </w:r>
            <w:r w:rsidR="004F0988" w:rsidRPr="00C81A41">
              <w:t>;</w:t>
            </w:r>
          </w:p>
          <w:bookmarkEnd w:id="6"/>
          <w:p w14:paraId="1D2A8F5E" w14:textId="71A0C338" w:rsidR="004F0988" w:rsidRPr="00C81A41" w:rsidRDefault="00EA3DAD" w:rsidP="00133525">
            <w:pPr>
              <w:pStyle w:val="ZT"/>
              <w:framePr w:wrap="auto" w:hAnchor="text" w:yAlign="inline"/>
            </w:pPr>
            <w:r w:rsidRPr="00C81A41">
              <w:t>Study on 3GPP AI/ML Consistency Alignment</w:t>
            </w:r>
          </w:p>
          <w:p w14:paraId="04CAC1E0" w14:textId="01348F87" w:rsidR="004F0988" w:rsidRPr="00C81A41" w:rsidRDefault="004F0988" w:rsidP="00133525">
            <w:pPr>
              <w:pStyle w:val="ZT"/>
              <w:framePr w:wrap="auto" w:hAnchor="text" w:yAlign="inline"/>
              <w:rPr>
                <w:i/>
                <w:sz w:val="28"/>
              </w:rPr>
            </w:pPr>
            <w:r w:rsidRPr="00C81A41">
              <w:t>(</w:t>
            </w:r>
            <w:r w:rsidRPr="00C81A41">
              <w:rPr>
                <w:rStyle w:val="ZGSM"/>
              </w:rPr>
              <w:t xml:space="preserve">Release </w:t>
            </w:r>
            <w:bookmarkStart w:id="7" w:name="specRelease"/>
            <w:r w:rsidRPr="00C81A41">
              <w:rPr>
                <w:rStyle w:val="ZGSM"/>
              </w:rPr>
              <w:t>1</w:t>
            </w:r>
            <w:r w:rsidR="000270B9" w:rsidRPr="00C81A41">
              <w:rPr>
                <w:rStyle w:val="ZGSM"/>
              </w:rPr>
              <w:t>9</w:t>
            </w:r>
            <w:bookmarkEnd w:id="7"/>
            <w:r w:rsidRPr="00C81A41">
              <w:t>)</w:t>
            </w:r>
          </w:p>
        </w:tc>
      </w:tr>
      <w:tr w:rsidR="00EA3DAD" w:rsidRPr="00C81A41" w14:paraId="0B3A7FFE" w14:textId="77777777" w:rsidTr="000572A3">
        <w:trPr>
          <w:cantSplit/>
        </w:trPr>
        <w:tc>
          <w:tcPr>
            <w:tcW w:w="10423" w:type="dxa"/>
            <w:gridSpan w:val="2"/>
            <w:shd w:val="clear" w:color="auto" w:fill="auto"/>
          </w:tcPr>
          <w:p w14:paraId="05619269" w14:textId="5308E5DC" w:rsidR="00670CF4" w:rsidRPr="00C81A41" w:rsidRDefault="00670CF4" w:rsidP="00670CF4">
            <w:pPr>
              <w:pStyle w:val="TAR"/>
            </w:pPr>
          </w:p>
        </w:tc>
      </w:tr>
      <w:tr w:rsidR="00EA3DAD" w:rsidRPr="00C81A41" w14:paraId="54D79086" w14:textId="77777777" w:rsidTr="000572A3">
        <w:trPr>
          <w:cantSplit/>
          <w:trHeight w:hRule="exact" w:val="1531"/>
        </w:trPr>
        <w:tc>
          <w:tcPr>
            <w:tcW w:w="5211" w:type="dxa"/>
            <w:shd w:val="clear" w:color="auto" w:fill="auto"/>
          </w:tcPr>
          <w:p w14:paraId="12985B09" w14:textId="6540CE44" w:rsidR="00670CF4" w:rsidRPr="00C81A41" w:rsidRDefault="006130C7" w:rsidP="00670CF4">
            <w:pPr>
              <w:pStyle w:val="TAL"/>
            </w:pPr>
            <w:r w:rsidRPr="00C81A41">
              <w:pict w14:anchorId="624AA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03.25pt;height:63.15pt">
                  <v:imagedata r:id="rId9" o:title=""/>
                </v:shape>
              </w:pict>
            </w:r>
          </w:p>
        </w:tc>
        <w:tc>
          <w:tcPr>
            <w:tcW w:w="5212" w:type="dxa"/>
            <w:shd w:val="clear" w:color="auto" w:fill="auto"/>
          </w:tcPr>
          <w:p w14:paraId="5D244E2A" w14:textId="648ED13F" w:rsidR="00670CF4" w:rsidRPr="00C81A41" w:rsidRDefault="006130C7" w:rsidP="00670CF4">
            <w:pPr>
              <w:pStyle w:val="TAR"/>
            </w:pPr>
            <w:r w:rsidRPr="00C81A41">
              <w:pict w14:anchorId="1164D6BD">
                <v:shape id="_x0000_i1081" type="#_x0000_t75" style="width:127.7pt;height:74.7pt">
                  <v:imagedata r:id="rId10" o:title=""/>
                </v:shape>
              </w:pict>
            </w:r>
          </w:p>
        </w:tc>
      </w:tr>
      <w:tr w:rsidR="00EA3DAD" w:rsidRPr="00C81A41" w14:paraId="6092823F" w14:textId="77777777" w:rsidTr="000572A3">
        <w:trPr>
          <w:cantSplit/>
          <w:trHeight w:hRule="exact" w:val="5783"/>
        </w:trPr>
        <w:tc>
          <w:tcPr>
            <w:tcW w:w="10423" w:type="dxa"/>
            <w:gridSpan w:val="2"/>
            <w:shd w:val="clear" w:color="auto" w:fill="auto"/>
          </w:tcPr>
          <w:p w14:paraId="076C4B54" w14:textId="71DCF4C3" w:rsidR="000270B9" w:rsidRPr="00C81A41" w:rsidRDefault="000270B9" w:rsidP="000270B9">
            <w:pPr>
              <w:pStyle w:val="TAL"/>
            </w:pPr>
          </w:p>
        </w:tc>
      </w:tr>
      <w:tr w:rsidR="000270B9" w:rsidRPr="00C81A41" w14:paraId="4E59D888" w14:textId="77777777" w:rsidTr="000572A3">
        <w:trPr>
          <w:cantSplit/>
          <w:trHeight w:hRule="exact" w:val="964"/>
        </w:trPr>
        <w:tc>
          <w:tcPr>
            <w:tcW w:w="10423" w:type="dxa"/>
            <w:gridSpan w:val="2"/>
            <w:shd w:val="clear" w:color="auto" w:fill="auto"/>
          </w:tcPr>
          <w:p w14:paraId="7B678B59" w14:textId="026D0490" w:rsidR="000270B9" w:rsidRPr="00C81A41" w:rsidRDefault="000270B9" w:rsidP="000270B9">
            <w:pPr>
              <w:rPr>
                <w:sz w:val="16"/>
                <w:szCs w:val="16"/>
              </w:rPr>
            </w:pPr>
            <w:r w:rsidRPr="00C81A41">
              <w:rPr>
                <w:sz w:val="16"/>
                <w:szCs w:val="16"/>
              </w:rPr>
              <w:t>The present document has been developed within the 3rd Generation Partnership Project (3GPP</w:t>
            </w:r>
            <w:r w:rsidRPr="00C81A41">
              <w:rPr>
                <w:sz w:val="16"/>
                <w:szCs w:val="16"/>
                <w:vertAlign w:val="superscript"/>
              </w:rPr>
              <w:t xml:space="preserve"> TM</w:t>
            </w:r>
            <w:r w:rsidRPr="00C81A41">
              <w:rPr>
                <w:sz w:val="16"/>
                <w:szCs w:val="16"/>
              </w:rPr>
              <w:t>) and may be further elaborated for the purposes of 3GPP.</w:t>
            </w:r>
            <w:r w:rsidRPr="00C81A41">
              <w:rPr>
                <w:sz w:val="16"/>
                <w:szCs w:val="16"/>
              </w:rPr>
              <w:br/>
              <w:t>The present document has not been subject to any approval process by the 3GPP</w:t>
            </w:r>
            <w:r w:rsidRPr="00C81A41">
              <w:rPr>
                <w:sz w:val="16"/>
                <w:szCs w:val="16"/>
                <w:vertAlign w:val="superscript"/>
              </w:rPr>
              <w:t xml:space="preserve"> </w:t>
            </w:r>
            <w:r w:rsidRPr="00C81A41">
              <w:rPr>
                <w:sz w:val="16"/>
                <w:szCs w:val="16"/>
              </w:rPr>
              <w:t>Organizational Partners and shall not be implemented.</w:t>
            </w:r>
            <w:r w:rsidRPr="00C81A41">
              <w:rPr>
                <w:sz w:val="16"/>
                <w:szCs w:val="16"/>
              </w:rPr>
              <w:br/>
              <w:t>This Specification is provided for future development work within 3GPP</w:t>
            </w:r>
            <w:r w:rsidRPr="00C81A41">
              <w:rPr>
                <w:sz w:val="16"/>
                <w:szCs w:val="16"/>
                <w:vertAlign w:val="superscript"/>
              </w:rPr>
              <w:t xml:space="preserve"> </w:t>
            </w:r>
            <w:r w:rsidRPr="00C81A41">
              <w:rPr>
                <w:sz w:val="16"/>
                <w:szCs w:val="16"/>
              </w:rPr>
              <w:t>only. The Organizational Partners accept no liability for any use of this Specification.</w:t>
            </w:r>
            <w:r w:rsidRPr="00C81A41">
              <w:rPr>
                <w:sz w:val="16"/>
                <w:szCs w:val="16"/>
              </w:rPr>
              <w:br/>
              <w:t>Specifications and Reports for implementation of the 3GPP</w:t>
            </w:r>
            <w:r w:rsidRPr="00C81A41">
              <w:rPr>
                <w:sz w:val="16"/>
                <w:szCs w:val="16"/>
                <w:vertAlign w:val="superscript"/>
              </w:rPr>
              <w:t xml:space="preserve"> TM</w:t>
            </w:r>
            <w:r w:rsidRPr="00C81A41">
              <w:rPr>
                <w:sz w:val="16"/>
                <w:szCs w:val="16"/>
              </w:rPr>
              <w:t xml:space="preserve"> system should be obtained via the 3GPP Organizational Partners</w:t>
            </w:r>
            <w:r w:rsidR="001946B9" w:rsidRPr="00C81A41">
              <w:rPr>
                <w:sz w:val="16"/>
                <w:szCs w:val="16"/>
              </w:rPr>
              <w:t>'</w:t>
            </w:r>
            <w:r w:rsidRPr="00C81A41">
              <w:rPr>
                <w:sz w:val="16"/>
                <w:szCs w:val="16"/>
              </w:rPr>
              <w:t xml:space="preserve"> Publications Offices.</w:t>
            </w:r>
          </w:p>
        </w:tc>
      </w:tr>
    </w:tbl>
    <w:p w14:paraId="62A41910" w14:textId="77777777" w:rsidR="00080512" w:rsidRPr="00C81A41" w:rsidRDefault="00080512">
      <w:pPr>
        <w:sectPr w:rsidR="00080512" w:rsidRPr="00C81A41"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A3DAD" w:rsidRPr="00C81A41" w14:paraId="779AAB31" w14:textId="77777777" w:rsidTr="00133525">
        <w:trPr>
          <w:trHeight w:hRule="exact" w:val="5670"/>
        </w:trPr>
        <w:tc>
          <w:tcPr>
            <w:tcW w:w="10423" w:type="dxa"/>
            <w:shd w:val="clear" w:color="auto" w:fill="auto"/>
          </w:tcPr>
          <w:p w14:paraId="4C627120" w14:textId="77777777" w:rsidR="00E16509" w:rsidRPr="00C81A41" w:rsidRDefault="00E16509" w:rsidP="00E16509">
            <w:pPr>
              <w:pStyle w:val="Guidance"/>
              <w:rPr>
                <w:color w:val="auto"/>
              </w:rPr>
            </w:pPr>
            <w:bookmarkStart w:id="9" w:name="page2"/>
          </w:p>
        </w:tc>
      </w:tr>
      <w:tr w:rsidR="00EA3DAD" w:rsidRPr="00C81A41" w14:paraId="7A3B3A7F" w14:textId="77777777" w:rsidTr="00C074DD">
        <w:trPr>
          <w:trHeight w:hRule="exact" w:val="5387"/>
        </w:trPr>
        <w:tc>
          <w:tcPr>
            <w:tcW w:w="10423" w:type="dxa"/>
            <w:shd w:val="clear" w:color="auto" w:fill="auto"/>
          </w:tcPr>
          <w:p w14:paraId="03A67D73" w14:textId="77777777" w:rsidR="00E16509" w:rsidRPr="00C81A41" w:rsidRDefault="00E16509" w:rsidP="00133525">
            <w:pPr>
              <w:pStyle w:val="FP"/>
              <w:spacing w:after="240"/>
              <w:ind w:left="2835" w:right="2835"/>
              <w:jc w:val="center"/>
              <w:rPr>
                <w:rFonts w:ascii="Arial" w:hAnsi="Arial"/>
                <w:b/>
                <w:i/>
              </w:rPr>
            </w:pPr>
            <w:bookmarkStart w:id="10" w:name="coords3gpp"/>
            <w:r w:rsidRPr="00C81A41">
              <w:rPr>
                <w:rFonts w:ascii="Arial" w:hAnsi="Arial"/>
                <w:b/>
                <w:i/>
              </w:rPr>
              <w:t>3GPP</w:t>
            </w:r>
          </w:p>
          <w:p w14:paraId="252767FD" w14:textId="77777777" w:rsidR="00E16509" w:rsidRPr="00C81A41" w:rsidRDefault="00E16509" w:rsidP="00133525">
            <w:pPr>
              <w:pStyle w:val="FP"/>
              <w:pBdr>
                <w:bottom w:val="single" w:sz="6" w:space="1" w:color="auto"/>
              </w:pBdr>
              <w:ind w:left="2835" w:right="2835"/>
              <w:jc w:val="center"/>
            </w:pPr>
            <w:r w:rsidRPr="00C81A41">
              <w:t>Postal address</w:t>
            </w:r>
          </w:p>
          <w:p w14:paraId="73CD2C20" w14:textId="77777777" w:rsidR="00E16509" w:rsidRPr="00C81A41" w:rsidRDefault="00E16509" w:rsidP="00133525">
            <w:pPr>
              <w:pStyle w:val="FP"/>
              <w:ind w:left="2835" w:right="2835"/>
              <w:jc w:val="center"/>
              <w:rPr>
                <w:rFonts w:ascii="Arial" w:hAnsi="Arial"/>
                <w:sz w:val="18"/>
              </w:rPr>
            </w:pPr>
          </w:p>
          <w:p w14:paraId="2122B1F3" w14:textId="77777777" w:rsidR="00E16509" w:rsidRPr="00C81A41" w:rsidRDefault="00E16509" w:rsidP="00133525">
            <w:pPr>
              <w:pStyle w:val="FP"/>
              <w:pBdr>
                <w:bottom w:val="single" w:sz="6" w:space="1" w:color="auto"/>
              </w:pBdr>
              <w:spacing w:before="240"/>
              <w:ind w:left="2835" w:right="2835"/>
              <w:jc w:val="center"/>
            </w:pPr>
            <w:r w:rsidRPr="00C81A41">
              <w:t>3GPP support office address</w:t>
            </w:r>
          </w:p>
          <w:p w14:paraId="4B118786"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650 Route des Lucioles - Sophia Antipolis</w:t>
            </w:r>
          </w:p>
          <w:p w14:paraId="7A890E1F"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Valbonne - FRANCE</w:t>
            </w:r>
          </w:p>
          <w:p w14:paraId="76EFB16C" w14:textId="77777777" w:rsidR="00E16509" w:rsidRPr="00C81A41" w:rsidRDefault="00E16509" w:rsidP="00133525">
            <w:pPr>
              <w:pStyle w:val="FP"/>
              <w:spacing w:after="20"/>
              <w:ind w:left="2835" w:right="2835"/>
              <w:jc w:val="center"/>
              <w:rPr>
                <w:rFonts w:ascii="Arial" w:hAnsi="Arial"/>
                <w:sz w:val="18"/>
              </w:rPr>
            </w:pPr>
            <w:r w:rsidRPr="00C81A41">
              <w:rPr>
                <w:rFonts w:ascii="Arial" w:hAnsi="Arial"/>
                <w:sz w:val="18"/>
              </w:rPr>
              <w:t>Tel.: +33 4 92 94 42 00 Fax: +33 4 93 65 47 16</w:t>
            </w:r>
          </w:p>
          <w:p w14:paraId="6476674E" w14:textId="77777777" w:rsidR="00E16509" w:rsidRPr="00C81A41" w:rsidRDefault="00E16509" w:rsidP="00133525">
            <w:pPr>
              <w:pStyle w:val="FP"/>
              <w:pBdr>
                <w:bottom w:val="single" w:sz="6" w:space="1" w:color="auto"/>
              </w:pBdr>
              <w:spacing w:before="240"/>
              <w:ind w:left="2835" w:right="2835"/>
              <w:jc w:val="center"/>
            </w:pPr>
            <w:r w:rsidRPr="00C81A41">
              <w:t>Internet</w:t>
            </w:r>
          </w:p>
          <w:p w14:paraId="2D660AE8" w14:textId="402C4CD1" w:rsidR="00E16509" w:rsidRPr="00C81A41" w:rsidRDefault="00E16509" w:rsidP="00133525">
            <w:pPr>
              <w:pStyle w:val="FP"/>
              <w:ind w:left="2835" w:right="2835"/>
              <w:jc w:val="center"/>
              <w:rPr>
                <w:rFonts w:ascii="Arial" w:hAnsi="Arial"/>
                <w:sz w:val="18"/>
              </w:rPr>
            </w:pPr>
            <w:r w:rsidRPr="00C81A41">
              <w:rPr>
                <w:rFonts w:ascii="Arial" w:hAnsi="Arial"/>
                <w:sz w:val="18"/>
              </w:rPr>
              <w:t>http</w:t>
            </w:r>
            <w:r w:rsidR="00C6688B" w:rsidRPr="00C81A41">
              <w:rPr>
                <w:rFonts w:ascii="Arial" w:hAnsi="Arial"/>
                <w:sz w:val="18"/>
              </w:rPr>
              <w:t>s</w:t>
            </w:r>
            <w:r w:rsidRPr="00C81A41">
              <w:rPr>
                <w:rFonts w:ascii="Arial" w:hAnsi="Arial"/>
                <w:sz w:val="18"/>
              </w:rPr>
              <w:t>://www.3gpp.org</w:t>
            </w:r>
            <w:bookmarkEnd w:id="10"/>
          </w:p>
          <w:p w14:paraId="3EBD2B84" w14:textId="77777777" w:rsidR="00E16509" w:rsidRPr="00C81A41" w:rsidRDefault="00E16509" w:rsidP="00133525"/>
        </w:tc>
      </w:tr>
      <w:tr w:rsidR="00EA3DAD" w:rsidRPr="00C81A41" w14:paraId="1D69F471" w14:textId="77777777" w:rsidTr="00C074DD">
        <w:tc>
          <w:tcPr>
            <w:tcW w:w="10423" w:type="dxa"/>
            <w:shd w:val="clear" w:color="auto" w:fill="auto"/>
            <w:vAlign w:val="bottom"/>
          </w:tcPr>
          <w:p w14:paraId="4D400848" w14:textId="77777777" w:rsidR="00E16509" w:rsidRPr="00C81A41" w:rsidRDefault="00E16509" w:rsidP="00133525">
            <w:pPr>
              <w:pStyle w:val="FP"/>
              <w:pBdr>
                <w:bottom w:val="single" w:sz="6" w:space="1" w:color="auto"/>
              </w:pBdr>
              <w:spacing w:after="240"/>
              <w:jc w:val="center"/>
              <w:rPr>
                <w:rFonts w:ascii="Arial" w:hAnsi="Arial"/>
                <w:b/>
                <w:i/>
                <w:noProof/>
              </w:rPr>
            </w:pPr>
            <w:bookmarkStart w:id="11" w:name="copyrightNotification"/>
            <w:r w:rsidRPr="00C81A41">
              <w:rPr>
                <w:rFonts w:ascii="Arial" w:hAnsi="Arial"/>
                <w:b/>
                <w:i/>
                <w:noProof/>
              </w:rPr>
              <w:t>Copyright Notification</w:t>
            </w:r>
          </w:p>
          <w:p w14:paraId="2C8A8C99" w14:textId="77777777" w:rsidR="00E16509" w:rsidRPr="00C81A41" w:rsidRDefault="00E16509" w:rsidP="00133525">
            <w:pPr>
              <w:pStyle w:val="FP"/>
              <w:jc w:val="center"/>
              <w:rPr>
                <w:noProof/>
              </w:rPr>
            </w:pPr>
            <w:r w:rsidRPr="00C81A41">
              <w:rPr>
                <w:noProof/>
              </w:rPr>
              <w:t>No part may be reproduced except as authorized by written permission.</w:t>
            </w:r>
            <w:r w:rsidRPr="00C81A41">
              <w:rPr>
                <w:noProof/>
              </w:rPr>
              <w:br/>
              <w:t>The copyright and the foregoing restriction extend to reproduction in all media.</w:t>
            </w:r>
          </w:p>
          <w:p w14:paraId="5A408646" w14:textId="77777777" w:rsidR="00E16509" w:rsidRPr="00C81A41" w:rsidRDefault="00E16509" w:rsidP="00133525">
            <w:pPr>
              <w:pStyle w:val="FP"/>
              <w:jc w:val="center"/>
              <w:rPr>
                <w:noProof/>
              </w:rPr>
            </w:pPr>
          </w:p>
          <w:p w14:paraId="786C0A36" w14:textId="2992CF31" w:rsidR="00E16509" w:rsidRPr="00C81A41" w:rsidRDefault="00E16509" w:rsidP="00133525">
            <w:pPr>
              <w:pStyle w:val="FP"/>
              <w:jc w:val="center"/>
              <w:rPr>
                <w:noProof/>
                <w:sz w:val="18"/>
              </w:rPr>
            </w:pPr>
            <w:r w:rsidRPr="00C81A41">
              <w:rPr>
                <w:noProof/>
                <w:sz w:val="18"/>
              </w:rPr>
              <w:t xml:space="preserve">© </w:t>
            </w:r>
            <w:bookmarkStart w:id="12" w:name="copyrightDate"/>
            <w:r w:rsidRPr="00C81A41">
              <w:rPr>
                <w:noProof/>
                <w:sz w:val="18"/>
              </w:rPr>
              <w:t>2</w:t>
            </w:r>
            <w:r w:rsidR="008E2D68" w:rsidRPr="00C81A41">
              <w:rPr>
                <w:noProof/>
                <w:sz w:val="18"/>
              </w:rPr>
              <w:t>02</w:t>
            </w:r>
            <w:r w:rsidR="00C81A41" w:rsidRPr="00C81A41">
              <w:rPr>
                <w:noProof/>
                <w:sz w:val="18"/>
              </w:rPr>
              <w:t>5</w:t>
            </w:r>
            <w:bookmarkEnd w:id="12"/>
            <w:r w:rsidRPr="00C81A41">
              <w:rPr>
                <w:noProof/>
                <w:sz w:val="18"/>
              </w:rPr>
              <w:t>, 3GPP Organizational Partners (ARIB, ATIS, CCSA, ETSI, TSDSI, TTA, TTC).</w:t>
            </w:r>
            <w:bookmarkStart w:id="13" w:name="copyrightaddon"/>
            <w:bookmarkEnd w:id="13"/>
          </w:p>
          <w:p w14:paraId="63D0B133" w14:textId="77777777" w:rsidR="00E16509" w:rsidRPr="00C81A41" w:rsidRDefault="00E16509" w:rsidP="00133525">
            <w:pPr>
              <w:pStyle w:val="FP"/>
              <w:jc w:val="center"/>
              <w:rPr>
                <w:noProof/>
                <w:sz w:val="18"/>
              </w:rPr>
            </w:pPr>
            <w:r w:rsidRPr="00C81A41">
              <w:rPr>
                <w:noProof/>
                <w:sz w:val="18"/>
              </w:rPr>
              <w:t>All rights reserved.</w:t>
            </w:r>
          </w:p>
          <w:p w14:paraId="582AEDD5" w14:textId="77777777" w:rsidR="00E16509" w:rsidRPr="00C81A41" w:rsidRDefault="00E16509" w:rsidP="00E16509">
            <w:pPr>
              <w:pStyle w:val="FP"/>
              <w:rPr>
                <w:noProof/>
                <w:sz w:val="18"/>
              </w:rPr>
            </w:pPr>
          </w:p>
          <w:p w14:paraId="01F2EB56" w14:textId="77777777" w:rsidR="00E16509" w:rsidRPr="00C81A41" w:rsidRDefault="00E16509" w:rsidP="00E16509">
            <w:pPr>
              <w:pStyle w:val="FP"/>
              <w:rPr>
                <w:noProof/>
                <w:sz w:val="18"/>
              </w:rPr>
            </w:pPr>
            <w:r w:rsidRPr="00C81A41">
              <w:rPr>
                <w:noProof/>
                <w:sz w:val="18"/>
              </w:rPr>
              <w:t>UMTS™ is a Trade Mark of ETSI registered for the benefit of its members</w:t>
            </w:r>
          </w:p>
          <w:p w14:paraId="5F3AE562" w14:textId="77777777" w:rsidR="00E16509" w:rsidRPr="00C81A41" w:rsidRDefault="00E16509" w:rsidP="00E16509">
            <w:pPr>
              <w:pStyle w:val="FP"/>
              <w:rPr>
                <w:noProof/>
                <w:sz w:val="18"/>
              </w:rPr>
            </w:pPr>
            <w:r w:rsidRPr="00C81A41">
              <w:rPr>
                <w:noProof/>
                <w:sz w:val="18"/>
              </w:rPr>
              <w:t>3GPP™ is a Trade Mark of ETSI registered for the benefit of its Members and of the 3GPP Organizational Partners</w:t>
            </w:r>
            <w:r w:rsidRPr="00C81A41">
              <w:rPr>
                <w:noProof/>
                <w:sz w:val="18"/>
              </w:rPr>
              <w:br/>
              <w:t>LTE™ is a Trade Mark of ETSI registered for the benefit of its Members and of the 3GPP Organizational Partners</w:t>
            </w:r>
          </w:p>
          <w:p w14:paraId="717EC1B5" w14:textId="77777777" w:rsidR="00E16509" w:rsidRPr="00C81A41" w:rsidRDefault="00E16509" w:rsidP="00E16509">
            <w:pPr>
              <w:pStyle w:val="FP"/>
              <w:rPr>
                <w:noProof/>
                <w:sz w:val="18"/>
              </w:rPr>
            </w:pPr>
            <w:r w:rsidRPr="00C81A41">
              <w:rPr>
                <w:noProof/>
                <w:sz w:val="18"/>
              </w:rPr>
              <w:t>GSM® and the GSM logo are registered and owned by the GSM Association</w:t>
            </w:r>
            <w:bookmarkEnd w:id="11"/>
          </w:p>
          <w:p w14:paraId="26DA3D2F" w14:textId="77777777" w:rsidR="00E16509" w:rsidRPr="00C81A41" w:rsidRDefault="00E16509" w:rsidP="00133525"/>
        </w:tc>
      </w:tr>
      <w:bookmarkEnd w:id="9"/>
    </w:tbl>
    <w:p w14:paraId="05AF32CD" w14:textId="77777777" w:rsidR="00E71358" w:rsidRDefault="00E71358">
      <w:pPr>
        <w:overflowPunct/>
        <w:autoSpaceDE/>
        <w:autoSpaceDN/>
        <w:adjustRightInd/>
        <w:spacing w:after="0"/>
        <w:textAlignment w:val="auto"/>
        <w:rPr>
          <w:rFonts w:ascii="Arial" w:hAnsi="Arial"/>
          <w:sz w:val="36"/>
        </w:rPr>
      </w:pPr>
      <w:r>
        <w:lastRenderedPageBreak/>
        <w:br w:type="page"/>
      </w:r>
    </w:p>
    <w:p w14:paraId="04F96FD9" w14:textId="11DDD132" w:rsidR="00E71358" w:rsidRPr="004D3578" w:rsidRDefault="00E71358" w:rsidP="00E71358">
      <w:pPr>
        <w:pStyle w:val="TT"/>
      </w:pPr>
      <w:r w:rsidRPr="004D3578">
        <w:lastRenderedPageBreak/>
        <w:t>Contents</w:t>
      </w:r>
    </w:p>
    <w:p w14:paraId="79D75103" w14:textId="2BE569FF" w:rsidR="00E71358" w:rsidRDefault="00E7135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t>Foreword</w:t>
      </w:r>
      <w:r>
        <w:tab/>
      </w:r>
      <w:r>
        <w:fldChar w:fldCharType="begin"/>
      </w:r>
      <w:r>
        <w:instrText xml:space="preserve"> PAGEREF _Toc205528996 \h </w:instrText>
      </w:r>
      <w:r>
        <w:fldChar w:fldCharType="separate"/>
      </w:r>
      <w:r>
        <w:t>7</w:t>
      </w:r>
      <w:r>
        <w:fldChar w:fldCharType="end"/>
      </w:r>
    </w:p>
    <w:p w14:paraId="544BD2E1" w14:textId="591ECA39" w:rsidR="00E71358" w:rsidRDefault="00E7135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_Toc205528997 \h </w:instrText>
      </w:r>
      <w:r>
        <w:fldChar w:fldCharType="separate"/>
      </w:r>
      <w:r>
        <w:t>9</w:t>
      </w:r>
      <w:r>
        <w:fldChar w:fldCharType="end"/>
      </w:r>
    </w:p>
    <w:p w14:paraId="7BE5E610" w14:textId="7C67608F" w:rsidR="00E71358" w:rsidRDefault="00E7135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_Toc205528998 \h </w:instrText>
      </w:r>
      <w:r>
        <w:fldChar w:fldCharType="separate"/>
      </w:r>
      <w:r>
        <w:t>9</w:t>
      </w:r>
      <w:r>
        <w:fldChar w:fldCharType="end"/>
      </w:r>
    </w:p>
    <w:p w14:paraId="3DB7FC55" w14:textId="52125A27" w:rsidR="00E71358" w:rsidRDefault="00E7135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_Toc205528999 \h </w:instrText>
      </w:r>
      <w:r>
        <w:fldChar w:fldCharType="separate"/>
      </w:r>
      <w:r>
        <w:t>12</w:t>
      </w:r>
      <w:r>
        <w:fldChar w:fldCharType="end"/>
      </w:r>
    </w:p>
    <w:p w14:paraId="565820EB" w14:textId="5949C451" w:rsidR="00E71358" w:rsidRDefault="00E7135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_Toc205529000 \h </w:instrText>
      </w:r>
      <w:r>
        <w:fldChar w:fldCharType="separate"/>
      </w:r>
      <w:r>
        <w:t>12</w:t>
      </w:r>
      <w:r>
        <w:fldChar w:fldCharType="end"/>
      </w:r>
    </w:p>
    <w:p w14:paraId="0DF3C19F" w14:textId="79E831AA" w:rsidR="00E71358" w:rsidRDefault="00E7135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_Toc205529001 \h </w:instrText>
      </w:r>
      <w:r>
        <w:fldChar w:fldCharType="separate"/>
      </w:r>
      <w:r>
        <w:t>12</w:t>
      </w:r>
      <w:r>
        <w:fldChar w:fldCharType="end"/>
      </w:r>
    </w:p>
    <w:p w14:paraId="5B57B9F7" w14:textId="498B5234" w:rsidR="00E71358" w:rsidRDefault="00E7135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Background</w:t>
      </w:r>
      <w:r>
        <w:tab/>
      </w:r>
      <w:r>
        <w:fldChar w:fldCharType="begin"/>
      </w:r>
      <w:r>
        <w:instrText xml:space="preserve"> PAGEREF _Toc205529002 \h </w:instrText>
      </w:r>
      <w:r>
        <w:fldChar w:fldCharType="separate"/>
      </w:r>
      <w:r>
        <w:t>12</w:t>
      </w:r>
      <w:r>
        <w:fldChar w:fldCharType="end"/>
      </w:r>
    </w:p>
    <w:p w14:paraId="4F862454" w14:textId="2981493B" w:rsidR="00E71358" w:rsidRDefault="00E7135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AI/ML related activities in all Working Groups</w:t>
      </w:r>
      <w:r>
        <w:tab/>
      </w:r>
      <w:r>
        <w:fldChar w:fldCharType="begin"/>
      </w:r>
      <w:r>
        <w:instrText xml:space="preserve"> PAGEREF _Toc205529003 \h </w:instrText>
      </w:r>
      <w:r>
        <w:fldChar w:fldCharType="separate"/>
      </w:r>
      <w:r>
        <w:t>13</w:t>
      </w:r>
      <w:r>
        <w:fldChar w:fldCharType="end"/>
      </w:r>
    </w:p>
    <w:p w14:paraId="682C7E0F" w14:textId="5EB3B2B1" w:rsidR="00E71358" w:rsidRDefault="00E7135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_Toc205529004 \h </w:instrText>
      </w:r>
      <w:r>
        <w:fldChar w:fldCharType="separate"/>
      </w:r>
      <w:r>
        <w:t>13</w:t>
      </w:r>
      <w:r>
        <w:fldChar w:fldCharType="end"/>
      </w:r>
    </w:p>
    <w:p w14:paraId="0DECF399" w14:textId="4B8E287C" w:rsidR="00E71358" w:rsidRDefault="00E7135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AI/ML related activities in TSG SA &amp; CT Working Groups</w:t>
      </w:r>
      <w:r>
        <w:tab/>
      </w:r>
      <w:r>
        <w:fldChar w:fldCharType="begin"/>
      </w:r>
      <w:r>
        <w:instrText xml:space="preserve"> PAGEREF _Toc205529005 \h </w:instrText>
      </w:r>
      <w:r>
        <w:fldChar w:fldCharType="separate"/>
      </w:r>
      <w:r>
        <w:t>16</w:t>
      </w:r>
      <w:r>
        <w:fldChar w:fldCharType="end"/>
      </w:r>
    </w:p>
    <w:p w14:paraId="5649E882" w14:textId="7BD115B2" w:rsidR="00E71358" w:rsidRDefault="00E71358">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_Toc205529006 \h </w:instrText>
      </w:r>
      <w:r>
        <w:fldChar w:fldCharType="separate"/>
      </w:r>
      <w:r>
        <w:t>16</w:t>
      </w:r>
      <w:r>
        <w:fldChar w:fldCharType="end"/>
      </w:r>
    </w:p>
    <w:p w14:paraId="6C699858" w14:textId="725FB8D6" w:rsidR="00E71358" w:rsidRDefault="00E71358">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TSG SA WG2</w:t>
      </w:r>
      <w:r>
        <w:tab/>
      </w:r>
      <w:r>
        <w:fldChar w:fldCharType="begin"/>
      </w:r>
      <w:r>
        <w:instrText xml:space="preserve"> PAGEREF _Toc205529007 \h </w:instrText>
      </w:r>
      <w:r>
        <w:fldChar w:fldCharType="separate"/>
      </w:r>
      <w:r>
        <w:t>16</w:t>
      </w:r>
      <w:r>
        <w:fldChar w:fldCharType="end"/>
      </w:r>
    </w:p>
    <w:p w14:paraId="2A064EFF" w14:textId="35B3DF59" w:rsidR="00E71358" w:rsidRPr="00E71358" w:rsidRDefault="00E71358">
      <w:pPr>
        <w:pStyle w:val="TOC4"/>
        <w:rPr>
          <w:rFonts w:asciiTheme="minorHAnsi" w:eastAsiaTheme="minorEastAsia" w:hAnsiTheme="minorHAnsi" w:cstheme="minorBidi"/>
          <w:kern w:val="2"/>
          <w:sz w:val="24"/>
          <w:szCs w:val="24"/>
          <w:lang w:val="fr-FR"/>
          <w14:ligatures w14:val="standardContextual"/>
        </w:rPr>
      </w:pPr>
      <w:r w:rsidRPr="00E71358">
        <w:rPr>
          <w:lang w:val="fr-FR"/>
        </w:rPr>
        <w:t>5.2.1.2</w:t>
      </w:r>
      <w:r w:rsidRPr="00E71358">
        <w:rPr>
          <w:rFonts w:asciiTheme="minorHAnsi" w:eastAsiaTheme="minorEastAsia" w:hAnsiTheme="minorHAnsi" w:cstheme="minorBidi"/>
          <w:kern w:val="2"/>
          <w:sz w:val="24"/>
          <w:szCs w:val="24"/>
          <w:lang w:val="fr-FR"/>
          <w14:ligatures w14:val="standardContextual"/>
        </w:rPr>
        <w:tab/>
      </w:r>
      <w:r w:rsidRPr="00E71358">
        <w:rPr>
          <w:lang w:val="fr-FR"/>
        </w:rPr>
        <w:t>TSG SA WG5</w:t>
      </w:r>
      <w:r w:rsidRPr="00E71358">
        <w:rPr>
          <w:lang w:val="fr-FR"/>
        </w:rPr>
        <w:tab/>
      </w:r>
      <w:r>
        <w:fldChar w:fldCharType="begin"/>
      </w:r>
      <w:r w:rsidRPr="00E71358">
        <w:rPr>
          <w:lang w:val="fr-FR"/>
        </w:rPr>
        <w:instrText xml:space="preserve"> PAGEREF _Toc205529008 \h </w:instrText>
      </w:r>
      <w:r>
        <w:fldChar w:fldCharType="separate"/>
      </w:r>
      <w:r w:rsidRPr="00E71358">
        <w:rPr>
          <w:lang w:val="fr-FR"/>
        </w:rPr>
        <w:t>17</w:t>
      </w:r>
      <w:r>
        <w:fldChar w:fldCharType="end"/>
      </w:r>
    </w:p>
    <w:p w14:paraId="4F115D2F" w14:textId="0C02D95C" w:rsidR="00E71358" w:rsidRPr="00E71358" w:rsidRDefault="00E71358">
      <w:pPr>
        <w:pStyle w:val="TOC4"/>
        <w:rPr>
          <w:rFonts w:asciiTheme="minorHAnsi" w:eastAsiaTheme="minorEastAsia" w:hAnsiTheme="minorHAnsi" w:cstheme="minorBidi"/>
          <w:kern w:val="2"/>
          <w:sz w:val="24"/>
          <w:szCs w:val="24"/>
          <w:lang w:val="fr-FR"/>
          <w14:ligatures w14:val="standardContextual"/>
        </w:rPr>
      </w:pPr>
      <w:r w:rsidRPr="00E71358">
        <w:rPr>
          <w:lang w:val="fr-FR"/>
        </w:rPr>
        <w:t>5.2.1.3</w:t>
      </w:r>
      <w:r w:rsidRPr="00E71358">
        <w:rPr>
          <w:rFonts w:asciiTheme="minorHAnsi" w:eastAsiaTheme="minorEastAsia" w:hAnsiTheme="minorHAnsi" w:cstheme="minorBidi"/>
          <w:kern w:val="2"/>
          <w:sz w:val="24"/>
          <w:szCs w:val="24"/>
          <w:lang w:val="fr-FR"/>
          <w14:ligatures w14:val="standardContextual"/>
        </w:rPr>
        <w:tab/>
      </w:r>
      <w:r w:rsidRPr="00E71358">
        <w:rPr>
          <w:lang w:val="fr-FR"/>
        </w:rPr>
        <w:t>TSG SA WG6</w:t>
      </w:r>
      <w:r w:rsidRPr="00E71358">
        <w:rPr>
          <w:lang w:val="fr-FR"/>
        </w:rPr>
        <w:tab/>
      </w:r>
      <w:r>
        <w:fldChar w:fldCharType="begin"/>
      </w:r>
      <w:r w:rsidRPr="00E71358">
        <w:rPr>
          <w:lang w:val="fr-FR"/>
        </w:rPr>
        <w:instrText xml:space="preserve"> PAGEREF _Toc205529009 \h </w:instrText>
      </w:r>
      <w:r>
        <w:fldChar w:fldCharType="separate"/>
      </w:r>
      <w:r w:rsidRPr="00E71358">
        <w:rPr>
          <w:lang w:val="fr-FR"/>
        </w:rPr>
        <w:t>18</w:t>
      </w:r>
      <w:r>
        <w:fldChar w:fldCharType="end"/>
      </w:r>
    </w:p>
    <w:p w14:paraId="6830B807" w14:textId="10B18219" w:rsidR="00E71358" w:rsidRDefault="00E71358">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AI/ML related activities</w:t>
      </w:r>
      <w:r>
        <w:tab/>
      </w:r>
      <w:r>
        <w:fldChar w:fldCharType="begin"/>
      </w:r>
      <w:r>
        <w:instrText xml:space="preserve"> PAGEREF _Toc205529010 \h </w:instrText>
      </w:r>
      <w:r>
        <w:fldChar w:fldCharType="separate"/>
      </w:r>
      <w:r>
        <w:t>19</w:t>
      </w:r>
      <w:r>
        <w:fldChar w:fldCharType="end"/>
      </w:r>
    </w:p>
    <w:p w14:paraId="3010CA39" w14:textId="7B664F4F" w:rsidR="00E71358" w:rsidRDefault="00E71358">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Rel-18 SA WG1 WID - AI/ML model transfer in 5GS (AIML_MT)</w:t>
      </w:r>
      <w:r>
        <w:tab/>
      </w:r>
      <w:r>
        <w:fldChar w:fldCharType="begin"/>
      </w:r>
      <w:r>
        <w:instrText xml:space="preserve"> PAGEREF _Toc205529011 \h </w:instrText>
      </w:r>
      <w:r>
        <w:fldChar w:fldCharType="separate"/>
      </w:r>
      <w:r>
        <w:t>19</w:t>
      </w:r>
      <w:r>
        <w:fldChar w:fldCharType="end"/>
      </w:r>
    </w:p>
    <w:p w14:paraId="0F2AB2D8" w14:textId="1E68B8BA" w:rsidR="00E71358" w:rsidRDefault="00E71358">
      <w:pPr>
        <w:pStyle w:val="TOC5"/>
        <w:rPr>
          <w:rFonts w:asciiTheme="minorHAnsi" w:eastAsiaTheme="minorEastAsia" w:hAnsiTheme="minorHAnsi" w:cstheme="minorBidi"/>
          <w:kern w:val="2"/>
          <w:sz w:val="24"/>
          <w:szCs w:val="24"/>
          <w14:ligatures w14:val="standardContextual"/>
        </w:rPr>
      </w:pPr>
      <w:r>
        <w:t>5.2.2.1.1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_Toc205529012 \h </w:instrText>
      </w:r>
      <w:r>
        <w:fldChar w:fldCharType="separate"/>
      </w:r>
      <w:r>
        <w:t>19</w:t>
      </w:r>
      <w:r>
        <w:fldChar w:fldCharType="end"/>
      </w:r>
    </w:p>
    <w:p w14:paraId="741BBC8B" w14:textId="517C1A1C" w:rsidR="00E71358" w:rsidRDefault="00E71358">
      <w:pPr>
        <w:pStyle w:val="TOC5"/>
        <w:rPr>
          <w:rFonts w:asciiTheme="minorHAnsi" w:eastAsiaTheme="minorEastAsia" w:hAnsiTheme="minorHAnsi" w:cstheme="minorBidi"/>
          <w:kern w:val="2"/>
          <w:sz w:val="24"/>
          <w:szCs w:val="24"/>
          <w14:ligatures w14:val="standardContextual"/>
        </w:rPr>
      </w:pPr>
      <w:r>
        <w:t>5.2.2.1.2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_Toc205529013 \h </w:instrText>
      </w:r>
      <w:r>
        <w:fldChar w:fldCharType="separate"/>
      </w:r>
      <w:r>
        <w:t>19</w:t>
      </w:r>
      <w:r>
        <w:fldChar w:fldCharType="end"/>
      </w:r>
    </w:p>
    <w:p w14:paraId="671D038D" w14:textId="4482F7B3" w:rsidR="00E71358" w:rsidRDefault="00E71358">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Rel-19 SA WG1 SID - AI/ML Model Transfer Phase 2 (FS_AIML_MT_Ph2)</w:t>
      </w:r>
      <w:r>
        <w:tab/>
      </w:r>
      <w:r>
        <w:fldChar w:fldCharType="begin"/>
      </w:r>
      <w:r>
        <w:instrText xml:space="preserve"> PAGEREF _Toc205529014 \h </w:instrText>
      </w:r>
      <w:r>
        <w:fldChar w:fldCharType="separate"/>
      </w:r>
      <w:r>
        <w:t>20</w:t>
      </w:r>
      <w:r>
        <w:fldChar w:fldCharType="end"/>
      </w:r>
    </w:p>
    <w:p w14:paraId="5F1E1728" w14:textId="27AD9E87" w:rsidR="00E71358" w:rsidRDefault="00E71358">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_Toc205529015 \h </w:instrText>
      </w:r>
      <w:r>
        <w:fldChar w:fldCharType="separate"/>
      </w:r>
      <w:r>
        <w:t>20</w:t>
      </w:r>
      <w:r>
        <w:fldChar w:fldCharType="end"/>
      </w:r>
    </w:p>
    <w:p w14:paraId="206B38B1" w14:textId="324673DB" w:rsidR="00E71358" w:rsidRDefault="00E71358">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_Toc205529016 \h </w:instrText>
      </w:r>
      <w:r>
        <w:fldChar w:fldCharType="separate"/>
      </w:r>
      <w:r>
        <w:t>20</w:t>
      </w:r>
      <w:r>
        <w:fldChar w:fldCharType="end"/>
      </w:r>
    </w:p>
    <w:p w14:paraId="4C6AAC00" w14:textId="766FBFA3" w:rsidR="00E71358" w:rsidRDefault="00E71358">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Rel-19 SA WG1 WID - AI/ML Model Transfer Phase 2 (AIML_MT_Ph2)</w:t>
      </w:r>
      <w:r>
        <w:tab/>
      </w:r>
      <w:r>
        <w:fldChar w:fldCharType="begin"/>
      </w:r>
      <w:r>
        <w:instrText xml:space="preserve"> PAGEREF _Toc205529017 \h </w:instrText>
      </w:r>
      <w:r>
        <w:fldChar w:fldCharType="separate"/>
      </w:r>
      <w:r>
        <w:t>20</w:t>
      </w:r>
      <w:r>
        <w:fldChar w:fldCharType="end"/>
      </w:r>
    </w:p>
    <w:p w14:paraId="335563B4" w14:textId="59B00043" w:rsidR="00E71358" w:rsidRDefault="00E71358">
      <w:pPr>
        <w:pStyle w:val="TOC5"/>
        <w:rPr>
          <w:rFonts w:asciiTheme="minorHAnsi" w:eastAsiaTheme="minorEastAsia" w:hAnsiTheme="minorHAnsi" w:cstheme="minorBidi"/>
          <w:kern w:val="2"/>
          <w:sz w:val="24"/>
          <w:szCs w:val="24"/>
          <w14:ligatures w14:val="standardContextual"/>
        </w:rPr>
      </w:pPr>
      <w:r>
        <w:t>5.2.2.3.1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_Toc205529018 \h </w:instrText>
      </w:r>
      <w:r>
        <w:fldChar w:fldCharType="separate"/>
      </w:r>
      <w:r>
        <w:t>20</w:t>
      </w:r>
      <w:r>
        <w:fldChar w:fldCharType="end"/>
      </w:r>
    </w:p>
    <w:p w14:paraId="6DDEB2D9" w14:textId="59B28C1D" w:rsidR="00E71358" w:rsidRDefault="00E71358">
      <w:pPr>
        <w:pStyle w:val="TOC5"/>
        <w:rPr>
          <w:rFonts w:asciiTheme="minorHAnsi" w:eastAsiaTheme="minorEastAsia" w:hAnsiTheme="minorHAnsi" w:cstheme="minorBidi"/>
          <w:kern w:val="2"/>
          <w:sz w:val="24"/>
          <w:szCs w:val="24"/>
          <w14:ligatures w14:val="standardContextual"/>
        </w:rPr>
      </w:pPr>
      <w:r>
        <w:t>5.2.2.3.2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_Toc205529019 \h </w:instrText>
      </w:r>
      <w:r>
        <w:fldChar w:fldCharType="separate"/>
      </w:r>
      <w:r>
        <w:t>20</w:t>
      </w:r>
      <w:r>
        <w:fldChar w:fldCharType="end"/>
      </w:r>
    </w:p>
    <w:p w14:paraId="13803375" w14:textId="45D3C423" w:rsidR="00E71358" w:rsidRDefault="00E71358">
      <w:pPr>
        <w:pStyle w:val="TOC4"/>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t>Rel-18 SA WG2 WID - Enablers for Network Automation for 5G - phase 3 (eNA_Ph3)</w:t>
      </w:r>
      <w:r>
        <w:tab/>
      </w:r>
      <w:r>
        <w:fldChar w:fldCharType="begin"/>
      </w:r>
      <w:r>
        <w:instrText xml:space="preserve"> PAGEREF _Toc205529020 \h </w:instrText>
      </w:r>
      <w:r>
        <w:fldChar w:fldCharType="separate"/>
      </w:r>
      <w:r>
        <w:t>21</w:t>
      </w:r>
      <w:r>
        <w:fldChar w:fldCharType="end"/>
      </w:r>
    </w:p>
    <w:p w14:paraId="3842D676" w14:textId="77574EB0" w:rsidR="00E71358" w:rsidRDefault="00E71358">
      <w:pPr>
        <w:pStyle w:val="TOC5"/>
        <w:rPr>
          <w:rFonts w:asciiTheme="minorHAnsi" w:eastAsiaTheme="minorEastAsia" w:hAnsiTheme="minorHAnsi" w:cstheme="minorBidi"/>
          <w:kern w:val="2"/>
          <w:sz w:val="24"/>
          <w:szCs w:val="24"/>
          <w14:ligatures w14:val="standardContextual"/>
        </w:rPr>
      </w:pPr>
      <w:r>
        <w:t>5.2.2.4.1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_Toc205529021 \h </w:instrText>
      </w:r>
      <w:r>
        <w:fldChar w:fldCharType="separate"/>
      </w:r>
      <w:r>
        <w:t>21</w:t>
      </w:r>
      <w:r>
        <w:fldChar w:fldCharType="end"/>
      </w:r>
    </w:p>
    <w:p w14:paraId="772A473A" w14:textId="1E45BFAB" w:rsidR="00E71358" w:rsidRDefault="00E71358">
      <w:pPr>
        <w:pStyle w:val="TOC5"/>
        <w:rPr>
          <w:rFonts w:asciiTheme="minorHAnsi" w:eastAsiaTheme="minorEastAsia" w:hAnsiTheme="minorHAnsi" w:cstheme="minorBidi"/>
          <w:kern w:val="2"/>
          <w:sz w:val="24"/>
          <w:szCs w:val="24"/>
          <w14:ligatures w14:val="standardContextual"/>
        </w:rPr>
      </w:pPr>
      <w:r>
        <w:t>5.2.2.4.2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_Toc205529022 \h </w:instrText>
      </w:r>
      <w:r>
        <w:fldChar w:fldCharType="separate"/>
      </w:r>
      <w:r>
        <w:t>21</w:t>
      </w:r>
      <w:r>
        <w:fldChar w:fldCharType="end"/>
      </w:r>
    </w:p>
    <w:p w14:paraId="2BFB7E86" w14:textId="47AC49DC" w:rsidR="00E71358" w:rsidRDefault="00E71358">
      <w:pPr>
        <w:pStyle w:val="TOC4"/>
        <w:rPr>
          <w:rFonts w:asciiTheme="minorHAnsi" w:eastAsiaTheme="minorEastAsia" w:hAnsiTheme="minorHAnsi" w:cstheme="minorBidi"/>
          <w:kern w:val="2"/>
          <w:sz w:val="24"/>
          <w:szCs w:val="24"/>
          <w14:ligatures w14:val="standardContextual"/>
        </w:rPr>
      </w:pPr>
      <w:r>
        <w:t>5.2.2.5</w:t>
      </w:r>
      <w:r>
        <w:rPr>
          <w:rFonts w:asciiTheme="minorHAnsi" w:eastAsiaTheme="minorEastAsia" w:hAnsiTheme="minorHAnsi" w:cstheme="minorBidi"/>
          <w:kern w:val="2"/>
          <w:sz w:val="24"/>
          <w:szCs w:val="24"/>
          <w14:ligatures w14:val="standardContextual"/>
        </w:rPr>
        <w:tab/>
      </w:r>
      <w:r>
        <w:t>Rel-18 SA WG2 WID - System Support for AI/ML-based Services (AIMLsys)</w:t>
      </w:r>
      <w:r>
        <w:tab/>
      </w:r>
      <w:r>
        <w:fldChar w:fldCharType="begin"/>
      </w:r>
      <w:r>
        <w:instrText xml:space="preserve"> PAGEREF _Toc205529023 \h </w:instrText>
      </w:r>
      <w:r>
        <w:fldChar w:fldCharType="separate"/>
      </w:r>
      <w:r>
        <w:t>22</w:t>
      </w:r>
      <w:r>
        <w:fldChar w:fldCharType="end"/>
      </w:r>
    </w:p>
    <w:p w14:paraId="6A31974B" w14:textId="54F5587B" w:rsidR="00E71358" w:rsidRDefault="00E71358">
      <w:pPr>
        <w:pStyle w:val="TOC5"/>
        <w:rPr>
          <w:rFonts w:asciiTheme="minorHAnsi" w:eastAsiaTheme="minorEastAsia" w:hAnsiTheme="minorHAnsi" w:cstheme="minorBidi"/>
          <w:kern w:val="2"/>
          <w:sz w:val="24"/>
          <w:szCs w:val="24"/>
          <w14:ligatures w14:val="standardContextual"/>
        </w:rPr>
      </w:pPr>
      <w:r>
        <w:t>5.2.2.5.1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_Toc205529024 \h </w:instrText>
      </w:r>
      <w:r>
        <w:fldChar w:fldCharType="separate"/>
      </w:r>
      <w:r>
        <w:t>22</w:t>
      </w:r>
      <w:r>
        <w:fldChar w:fldCharType="end"/>
      </w:r>
    </w:p>
    <w:p w14:paraId="0B86166E" w14:textId="50D8928D" w:rsidR="00E71358" w:rsidRDefault="00E71358">
      <w:pPr>
        <w:pStyle w:val="TOC5"/>
        <w:rPr>
          <w:rFonts w:asciiTheme="minorHAnsi" w:eastAsiaTheme="minorEastAsia" w:hAnsiTheme="minorHAnsi" w:cstheme="minorBidi"/>
          <w:kern w:val="2"/>
          <w:sz w:val="24"/>
          <w:szCs w:val="24"/>
          <w14:ligatures w14:val="standardContextual"/>
        </w:rPr>
      </w:pPr>
      <w:r>
        <w:t>5.2.2.5.2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_Toc205529025 \h </w:instrText>
      </w:r>
      <w:r>
        <w:fldChar w:fldCharType="separate"/>
      </w:r>
      <w:r>
        <w:t>23</w:t>
      </w:r>
      <w:r>
        <w:fldChar w:fldCharType="end"/>
      </w:r>
    </w:p>
    <w:p w14:paraId="321728F1" w14:textId="08F109A8" w:rsidR="00E71358" w:rsidRDefault="00E71358">
      <w:pPr>
        <w:pStyle w:val="TOC4"/>
        <w:rPr>
          <w:rFonts w:asciiTheme="minorHAnsi" w:eastAsiaTheme="minorEastAsia" w:hAnsiTheme="minorHAnsi" w:cstheme="minorBidi"/>
          <w:kern w:val="2"/>
          <w:sz w:val="24"/>
          <w:szCs w:val="24"/>
          <w14:ligatures w14:val="standardContextual"/>
        </w:rPr>
      </w:pPr>
      <w:r>
        <w:t>5.2.2.6</w:t>
      </w:r>
      <w:r>
        <w:rPr>
          <w:rFonts w:asciiTheme="minorHAnsi" w:eastAsiaTheme="minorEastAsia" w:hAnsiTheme="minorHAnsi" w:cstheme="minorBidi"/>
          <w:kern w:val="2"/>
          <w:sz w:val="24"/>
          <w:szCs w:val="24"/>
          <w14:ligatures w14:val="standardContextual"/>
        </w:rPr>
        <w:tab/>
      </w:r>
      <w:r>
        <w:t>Rel-19 SA WG2 SID - Core Network Enhanced Support for Artificial Intelligence (AI)/Machine Learning (ML) (FS_AIML_CN)</w:t>
      </w:r>
      <w:r>
        <w:tab/>
      </w:r>
      <w:r>
        <w:fldChar w:fldCharType="begin"/>
      </w:r>
      <w:r>
        <w:instrText xml:space="preserve"> PAGEREF _Toc205529026 \h </w:instrText>
      </w:r>
      <w:r>
        <w:fldChar w:fldCharType="separate"/>
      </w:r>
      <w:r>
        <w:t>24</w:t>
      </w:r>
      <w:r>
        <w:fldChar w:fldCharType="end"/>
      </w:r>
    </w:p>
    <w:p w14:paraId="3D8A7B1F" w14:textId="307A24FE" w:rsidR="00E71358" w:rsidRDefault="00E71358">
      <w:pPr>
        <w:pStyle w:val="TOC5"/>
        <w:rPr>
          <w:rFonts w:asciiTheme="minorHAnsi" w:eastAsiaTheme="minorEastAsia" w:hAnsiTheme="minorHAnsi" w:cstheme="minorBidi"/>
          <w:kern w:val="2"/>
          <w:sz w:val="24"/>
          <w:szCs w:val="24"/>
          <w14:ligatures w14:val="standardContextual"/>
        </w:rPr>
      </w:pPr>
      <w:r>
        <w:t>5.2.2.6.1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_Toc205529027 \h </w:instrText>
      </w:r>
      <w:r>
        <w:fldChar w:fldCharType="separate"/>
      </w:r>
      <w:r>
        <w:t>24</w:t>
      </w:r>
      <w:r>
        <w:fldChar w:fldCharType="end"/>
      </w:r>
    </w:p>
    <w:p w14:paraId="04A21860" w14:textId="714B34D4" w:rsidR="00E71358" w:rsidRDefault="00E71358">
      <w:pPr>
        <w:pStyle w:val="TOC4"/>
        <w:rPr>
          <w:rFonts w:asciiTheme="minorHAnsi" w:eastAsiaTheme="minorEastAsia" w:hAnsiTheme="minorHAnsi" w:cstheme="minorBidi"/>
          <w:kern w:val="2"/>
          <w:sz w:val="24"/>
          <w:szCs w:val="24"/>
          <w14:ligatures w14:val="standardContextual"/>
        </w:rPr>
      </w:pPr>
      <w:r>
        <w:t>5.2.2.7</w:t>
      </w:r>
      <w:r>
        <w:rPr>
          <w:rFonts w:asciiTheme="minorHAnsi" w:eastAsiaTheme="minorEastAsia" w:hAnsiTheme="minorHAnsi" w:cstheme="minorBidi"/>
          <w:kern w:val="2"/>
          <w:sz w:val="24"/>
          <w:szCs w:val="24"/>
          <w14:ligatures w14:val="standardContextual"/>
        </w:rPr>
        <w:tab/>
      </w:r>
      <w:r>
        <w:t>Rel-19 SA WG2 WID - Core Network Enhanced Support for Artificial Intelligence (AI)/Machine Learning (ML) (AIML_CN)</w:t>
      </w:r>
      <w:r>
        <w:tab/>
      </w:r>
      <w:r>
        <w:fldChar w:fldCharType="begin"/>
      </w:r>
      <w:r>
        <w:instrText xml:space="preserve"> PAGEREF _Toc205529028 \h </w:instrText>
      </w:r>
      <w:r>
        <w:fldChar w:fldCharType="separate"/>
      </w:r>
      <w:r>
        <w:t>24</w:t>
      </w:r>
      <w:r>
        <w:fldChar w:fldCharType="end"/>
      </w:r>
    </w:p>
    <w:p w14:paraId="598DD29F" w14:textId="715247CC" w:rsidR="00E71358" w:rsidRDefault="00E71358">
      <w:pPr>
        <w:pStyle w:val="TOC5"/>
        <w:rPr>
          <w:rFonts w:asciiTheme="minorHAnsi" w:eastAsiaTheme="minorEastAsia" w:hAnsiTheme="minorHAnsi" w:cstheme="minorBidi"/>
          <w:kern w:val="2"/>
          <w:sz w:val="24"/>
          <w:szCs w:val="24"/>
          <w14:ligatures w14:val="standardContextual"/>
        </w:rPr>
      </w:pPr>
      <w:r>
        <w:t>5.2.2.7.1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_Toc205529029 \h </w:instrText>
      </w:r>
      <w:r>
        <w:fldChar w:fldCharType="separate"/>
      </w:r>
      <w:r>
        <w:t>24</w:t>
      </w:r>
      <w:r>
        <w:fldChar w:fldCharType="end"/>
      </w:r>
    </w:p>
    <w:p w14:paraId="30D5FCFF" w14:textId="3EC128BA" w:rsidR="00E71358" w:rsidRDefault="00E71358">
      <w:pPr>
        <w:pStyle w:val="TOC5"/>
        <w:rPr>
          <w:rFonts w:asciiTheme="minorHAnsi" w:eastAsiaTheme="minorEastAsia" w:hAnsiTheme="minorHAnsi" w:cstheme="minorBidi"/>
          <w:kern w:val="2"/>
          <w:sz w:val="24"/>
          <w:szCs w:val="24"/>
          <w14:ligatures w14:val="standardContextual"/>
        </w:rPr>
      </w:pPr>
      <w:r>
        <w:t>5.2.2.7.2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_Toc205529030 \h </w:instrText>
      </w:r>
      <w:r>
        <w:fldChar w:fldCharType="separate"/>
      </w:r>
      <w:r>
        <w:t>25</w:t>
      </w:r>
      <w:r>
        <w:fldChar w:fldCharType="end"/>
      </w:r>
    </w:p>
    <w:p w14:paraId="1C57974F" w14:textId="1FC4494B" w:rsidR="00E71358" w:rsidRDefault="00E71358">
      <w:pPr>
        <w:pStyle w:val="TOC4"/>
        <w:rPr>
          <w:rFonts w:asciiTheme="minorHAnsi" w:eastAsiaTheme="minorEastAsia" w:hAnsiTheme="minorHAnsi" w:cstheme="minorBidi"/>
          <w:kern w:val="2"/>
          <w:sz w:val="24"/>
          <w:szCs w:val="24"/>
          <w14:ligatures w14:val="standardContextual"/>
        </w:rPr>
      </w:pPr>
      <w:r>
        <w:t>5.2.2.8</w:t>
      </w:r>
      <w:r>
        <w:rPr>
          <w:rFonts w:asciiTheme="minorHAnsi" w:eastAsiaTheme="minorEastAsia" w:hAnsiTheme="minorHAnsi" w:cstheme="minorBidi"/>
          <w:kern w:val="2"/>
          <w:sz w:val="24"/>
          <w:szCs w:val="24"/>
          <w14:ligatures w14:val="standardContextual"/>
        </w:rPr>
        <w:tab/>
      </w:r>
      <w:r>
        <w:t>Rel-18 SA WG3 WID - Security aspects of enablers for Network Automation for 5G - phase 3 (eNA_SEC_PH3)</w:t>
      </w:r>
      <w:r>
        <w:tab/>
      </w:r>
      <w:r>
        <w:fldChar w:fldCharType="begin"/>
      </w:r>
      <w:r>
        <w:instrText xml:space="preserve"> PAGEREF _Toc205529031 \h </w:instrText>
      </w:r>
      <w:r>
        <w:fldChar w:fldCharType="separate"/>
      </w:r>
      <w:r>
        <w:t>25</w:t>
      </w:r>
      <w:r>
        <w:fldChar w:fldCharType="end"/>
      </w:r>
    </w:p>
    <w:p w14:paraId="67546EEA" w14:textId="19A91705" w:rsidR="00E71358" w:rsidRDefault="00E71358">
      <w:pPr>
        <w:pStyle w:val="TOC5"/>
        <w:rPr>
          <w:rFonts w:asciiTheme="minorHAnsi" w:eastAsiaTheme="minorEastAsia" w:hAnsiTheme="minorHAnsi" w:cstheme="minorBidi"/>
          <w:kern w:val="2"/>
          <w:sz w:val="24"/>
          <w:szCs w:val="24"/>
          <w14:ligatures w14:val="standardContextual"/>
        </w:rPr>
      </w:pPr>
      <w:r>
        <w:t>5.2.2.8.1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_Toc205529032 \h </w:instrText>
      </w:r>
      <w:r>
        <w:fldChar w:fldCharType="separate"/>
      </w:r>
      <w:r>
        <w:t>25</w:t>
      </w:r>
      <w:r>
        <w:fldChar w:fldCharType="end"/>
      </w:r>
    </w:p>
    <w:p w14:paraId="2D2FF035" w14:textId="76B91218" w:rsidR="00E71358" w:rsidRDefault="00E71358">
      <w:pPr>
        <w:pStyle w:val="TOC5"/>
        <w:rPr>
          <w:rFonts w:asciiTheme="minorHAnsi" w:eastAsiaTheme="minorEastAsia" w:hAnsiTheme="minorHAnsi" w:cstheme="minorBidi"/>
          <w:kern w:val="2"/>
          <w:sz w:val="24"/>
          <w:szCs w:val="24"/>
          <w14:ligatures w14:val="standardContextual"/>
        </w:rPr>
      </w:pPr>
      <w:r>
        <w:t>5.2.2.8.2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_Toc205529033 \h </w:instrText>
      </w:r>
      <w:r>
        <w:fldChar w:fldCharType="separate"/>
      </w:r>
      <w:r>
        <w:t>25</w:t>
      </w:r>
      <w:r>
        <w:fldChar w:fldCharType="end"/>
      </w:r>
    </w:p>
    <w:p w14:paraId="231EFBFF" w14:textId="7C2A499F" w:rsidR="00E71358" w:rsidRDefault="00E71358">
      <w:pPr>
        <w:pStyle w:val="TOC4"/>
        <w:rPr>
          <w:rFonts w:asciiTheme="minorHAnsi" w:eastAsiaTheme="minorEastAsia" w:hAnsiTheme="minorHAnsi" w:cstheme="minorBidi"/>
          <w:kern w:val="2"/>
          <w:sz w:val="24"/>
          <w:szCs w:val="24"/>
          <w14:ligatures w14:val="standardContextual"/>
        </w:rPr>
      </w:pPr>
      <w:r>
        <w:t>5.2.2.9</w:t>
      </w:r>
      <w:r>
        <w:rPr>
          <w:rFonts w:asciiTheme="minorHAnsi" w:eastAsiaTheme="minorEastAsia" w:hAnsiTheme="minorHAnsi" w:cstheme="minorBidi"/>
          <w:kern w:val="2"/>
          <w:sz w:val="24"/>
          <w:szCs w:val="24"/>
          <w14:ligatures w14:val="standardContextual"/>
        </w:rPr>
        <w:tab/>
      </w:r>
      <w:r>
        <w:t>Rel-19 SA WG3 SID - Security aspects of Core Network Enhanced Support for AIML (FS_AIML_CN_SEC)</w:t>
      </w:r>
      <w:r>
        <w:tab/>
      </w:r>
      <w:r>
        <w:fldChar w:fldCharType="begin"/>
      </w:r>
      <w:r>
        <w:instrText xml:space="preserve"> PAGEREF _Toc205529034 \h </w:instrText>
      </w:r>
      <w:r>
        <w:fldChar w:fldCharType="separate"/>
      </w:r>
      <w:r>
        <w:t>26</w:t>
      </w:r>
      <w:r>
        <w:fldChar w:fldCharType="end"/>
      </w:r>
    </w:p>
    <w:p w14:paraId="76B617D6" w14:textId="224C28B3" w:rsidR="00E71358" w:rsidRDefault="00E71358">
      <w:pPr>
        <w:pStyle w:val="TOC5"/>
        <w:rPr>
          <w:rFonts w:asciiTheme="minorHAnsi" w:eastAsiaTheme="minorEastAsia" w:hAnsiTheme="minorHAnsi" w:cstheme="minorBidi"/>
          <w:kern w:val="2"/>
          <w:sz w:val="24"/>
          <w:szCs w:val="24"/>
          <w14:ligatures w14:val="standardContextual"/>
        </w:rPr>
      </w:pPr>
      <w:r>
        <w:t>5.2.2.9.1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_Toc205529035 \h </w:instrText>
      </w:r>
      <w:r>
        <w:fldChar w:fldCharType="separate"/>
      </w:r>
      <w:r>
        <w:t>26</w:t>
      </w:r>
      <w:r>
        <w:fldChar w:fldCharType="end"/>
      </w:r>
    </w:p>
    <w:p w14:paraId="42BD6168" w14:textId="63AEA2A6" w:rsidR="00E71358" w:rsidRDefault="00E71358">
      <w:pPr>
        <w:pStyle w:val="TOC4"/>
        <w:rPr>
          <w:rFonts w:asciiTheme="minorHAnsi" w:eastAsiaTheme="minorEastAsia" w:hAnsiTheme="minorHAnsi" w:cstheme="minorBidi"/>
          <w:kern w:val="2"/>
          <w:sz w:val="24"/>
          <w:szCs w:val="24"/>
          <w14:ligatures w14:val="standardContextual"/>
        </w:rPr>
      </w:pPr>
      <w:r>
        <w:t>5.2.2.10</w:t>
      </w:r>
      <w:r>
        <w:rPr>
          <w:rFonts w:asciiTheme="minorHAnsi" w:eastAsiaTheme="minorEastAsia" w:hAnsiTheme="minorHAnsi" w:cstheme="minorBidi"/>
          <w:kern w:val="2"/>
          <w:sz w:val="24"/>
          <w:szCs w:val="24"/>
          <w14:ligatures w14:val="standardContextual"/>
        </w:rPr>
        <w:tab/>
      </w:r>
      <w:r>
        <w:t>Rel-19 SA WG4 SID - Artificial Intelligence (AI) and Machine Learning (ML) for Media (FS_AI4Media)</w:t>
      </w:r>
      <w:r>
        <w:tab/>
      </w:r>
      <w:r>
        <w:fldChar w:fldCharType="begin"/>
      </w:r>
      <w:r>
        <w:instrText xml:space="preserve"> PAGEREF _Toc205529036 \h </w:instrText>
      </w:r>
      <w:r>
        <w:fldChar w:fldCharType="separate"/>
      </w:r>
      <w:r>
        <w:t>26</w:t>
      </w:r>
      <w:r>
        <w:fldChar w:fldCharType="end"/>
      </w:r>
    </w:p>
    <w:p w14:paraId="764EA593" w14:textId="6AA9954D" w:rsidR="00E71358" w:rsidRPr="00E71358" w:rsidRDefault="00E71358">
      <w:pPr>
        <w:pStyle w:val="TOC5"/>
        <w:rPr>
          <w:rFonts w:asciiTheme="minorHAnsi" w:eastAsiaTheme="minorEastAsia" w:hAnsiTheme="minorHAnsi" w:cstheme="minorBidi"/>
          <w:kern w:val="2"/>
          <w:sz w:val="24"/>
          <w:szCs w:val="24"/>
          <w:lang w:val="fr-FR"/>
          <w14:ligatures w14:val="standardContextual"/>
        </w:rPr>
      </w:pPr>
      <w:r w:rsidRPr="00E71358">
        <w:rPr>
          <w:lang w:val="fr-FR"/>
        </w:rPr>
        <w:t>5.2.2.10.1</w:t>
      </w:r>
      <w:r w:rsidRPr="00E71358">
        <w:rPr>
          <w:rFonts w:asciiTheme="minorHAnsi" w:eastAsiaTheme="minorEastAsia" w:hAnsiTheme="minorHAnsi" w:cstheme="minorBidi"/>
          <w:kern w:val="2"/>
          <w:sz w:val="24"/>
          <w:szCs w:val="24"/>
          <w:lang w:val="fr-FR"/>
          <w14:ligatures w14:val="standardContextual"/>
        </w:rPr>
        <w:tab/>
      </w:r>
      <w:r w:rsidRPr="00E71358">
        <w:rPr>
          <w:lang w:val="fr-FR"/>
        </w:rPr>
        <w:t>Description</w:t>
      </w:r>
      <w:r w:rsidRPr="00E71358">
        <w:rPr>
          <w:lang w:val="fr-FR"/>
        </w:rPr>
        <w:tab/>
      </w:r>
      <w:r>
        <w:fldChar w:fldCharType="begin"/>
      </w:r>
      <w:r w:rsidRPr="00E71358">
        <w:rPr>
          <w:lang w:val="fr-FR"/>
        </w:rPr>
        <w:instrText xml:space="preserve"> PAGEREF _Toc205529037 \h </w:instrText>
      </w:r>
      <w:r>
        <w:fldChar w:fldCharType="separate"/>
      </w:r>
      <w:r w:rsidRPr="00E71358">
        <w:rPr>
          <w:lang w:val="fr-FR"/>
        </w:rPr>
        <w:t>26</w:t>
      </w:r>
      <w:r>
        <w:fldChar w:fldCharType="end"/>
      </w:r>
    </w:p>
    <w:p w14:paraId="4232ED97" w14:textId="4AF74706" w:rsidR="00E71358" w:rsidRPr="00E71358" w:rsidRDefault="00E71358">
      <w:pPr>
        <w:pStyle w:val="TOC4"/>
        <w:rPr>
          <w:rFonts w:asciiTheme="minorHAnsi" w:eastAsiaTheme="minorEastAsia" w:hAnsiTheme="minorHAnsi" w:cstheme="minorBidi"/>
          <w:kern w:val="2"/>
          <w:sz w:val="24"/>
          <w:szCs w:val="24"/>
          <w:lang w:val="fr-FR"/>
          <w14:ligatures w14:val="standardContextual"/>
        </w:rPr>
      </w:pPr>
      <w:r w:rsidRPr="007C2A19">
        <w:rPr>
          <w:lang w:val="fr-FR"/>
        </w:rPr>
        <w:t>5.2.2.11</w:t>
      </w:r>
      <w:r w:rsidRPr="00E71358">
        <w:rPr>
          <w:rFonts w:asciiTheme="minorHAnsi" w:eastAsiaTheme="minorEastAsia" w:hAnsiTheme="minorHAnsi" w:cstheme="minorBidi"/>
          <w:kern w:val="2"/>
          <w:sz w:val="24"/>
          <w:szCs w:val="24"/>
          <w:lang w:val="fr-FR"/>
          <w14:ligatures w14:val="standardContextual"/>
        </w:rPr>
        <w:tab/>
      </w:r>
      <w:r w:rsidRPr="007C2A19">
        <w:rPr>
          <w:lang w:val="fr-FR"/>
        </w:rPr>
        <w:t>Rel-18 SA WG5 WID - AI/ML management (AIML_MGT)</w:t>
      </w:r>
      <w:r w:rsidRPr="00E71358">
        <w:rPr>
          <w:lang w:val="fr-FR"/>
        </w:rPr>
        <w:tab/>
      </w:r>
      <w:r>
        <w:fldChar w:fldCharType="begin"/>
      </w:r>
      <w:r w:rsidRPr="00E71358">
        <w:rPr>
          <w:lang w:val="fr-FR"/>
        </w:rPr>
        <w:instrText xml:space="preserve"> PAGEREF _Toc205529038 \h </w:instrText>
      </w:r>
      <w:r>
        <w:fldChar w:fldCharType="separate"/>
      </w:r>
      <w:r w:rsidRPr="00E71358">
        <w:rPr>
          <w:lang w:val="fr-FR"/>
        </w:rPr>
        <w:t>26</w:t>
      </w:r>
      <w:r>
        <w:fldChar w:fldCharType="end"/>
      </w:r>
    </w:p>
    <w:p w14:paraId="36D196FE" w14:textId="3A1525E7" w:rsidR="00E71358" w:rsidRPr="00E71358" w:rsidRDefault="00E71358">
      <w:pPr>
        <w:pStyle w:val="TOC5"/>
        <w:rPr>
          <w:rFonts w:asciiTheme="minorHAnsi" w:eastAsiaTheme="minorEastAsia" w:hAnsiTheme="minorHAnsi" w:cstheme="minorBidi"/>
          <w:kern w:val="2"/>
          <w:sz w:val="24"/>
          <w:szCs w:val="24"/>
          <w:lang w:val="fr-FR"/>
          <w14:ligatures w14:val="standardContextual"/>
        </w:rPr>
      </w:pPr>
      <w:r w:rsidRPr="00E71358">
        <w:rPr>
          <w:lang w:val="fr-FR"/>
        </w:rPr>
        <w:t>5.2.2.11.1</w:t>
      </w:r>
      <w:r w:rsidRPr="00E71358">
        <w:rPr>
          <w:rFonts w:asciiTheme="minorHAnsi" w:eastAsiaTheme="minorEastAsia" w:hAnsiTheme="minorHAnsi" w:cstheme="minorBidi"/>
          <w:kern w:val="2"/>
          <w:sz w:val="24"/>
          <w:szCs w:val="24"/>
          <w:lang w:val="fr-FR"/>
          <w14:ligatures w14:val="standardContextual"/>
        </w:rPr>
        <w:tab/>
      </w:r>
      <w:r w:rsidRPr="00E71358">
        <w:rPr>
          <w:lang w:val="fr-FR"/>
        </w:rPr>
        <w:t>Description</w:t>
      </w:r>
      <w:r w:rsidRPr="00E71358">
        <w:rPr>
          <w:lang w:val="fr-FR"/>
        </w:rPr>
        <w:tab/>
      </w:r>
      <w:r>
        <w:fldChar w:fldCharType="begin"/>
      </w:r>
      <w:r w:rsidRPr="00E71358">
        <w:rPr>
          <w:lang w:val="fr-FR"/>
        </w:rPr>
        <w:instrText xml:space="preserve"> PAGEREF _Toc205529039 \h </w:instrText>
      </w:r>
      <w:r>
        <w:fldChar w:fldCharType="separate"/>
      </w:r>
      <w:r w:rsidRPr="00E71358">
        <w:rPr>
          <w:lang w:val="fr-FR"/>
        </w:rPr>
        <w:t>26</w:t>
      </w:r>
      <w:r>
        <w:fldChar w:fldCharType="end"/>
      </w:r>
    </w:p>
    <w:p w14:paraId="219A5FA6" w14:textId="7B9A9F9D" w:rsidR="00E71358" w:rsidRPr="00E71358" w:rsidRDefault="00E71358">
      <w:pPr>
        <w:pStyle w:val="TOC5"/>
        <w:rPr>
          <w:rFonts w:asciiTheme="minorHAnsi" w:eastAsiaTheme="minorEastAsia" w:hAnsiTheme="minorHAnsi" w:cstheme="minorBidi"/>
          <w:kern w:val="2"/>
          <w:sz w:val="24"/>
          <w:szCs w:val="24"/>
          <w:lang w:val="fr-FR"/>
          <w14:ligatures w14:val="standardContextual"/>
        </w:rPr>
      </w:pPr>
      <w:r w:rsidRPr="00E71358">
        <w:rPr>
          <w:lang w:val="fr-FR"/>
        </w:rPr>
        <w:t>5.2.2.11.2</w:t>
      </w:r>
      <w:r w:rsidRPr="00E71358">
        <w:rPr>
          <w:rFonts w:asciiTheme="minorHAnsi" w:eastAsiaTheme="minorEastAsia" w:hAnsiTheme="minorHAnsi" w:cstheme="minorBidi"/>
          <w:kern w:val="2"/>
          <w:sz w:val="24"/>
          <w:szCs w:val="24"/>
          <w:lang w:val="fr-FR"/>
          <w14:ligatures w14:val="standardContextual"/>
        </w:rPr>
        <w:tab/>
      </w:r>
      <w:r w:rsidRPr="00E71358">
        <w:rPr>
          <w:lang w:val="fr-FR"/>
        </w:rPr>
        <w:t>Activities summary</w:t>
      </w:r>
      <w:r w:rsidRPr="00E71358">
        <w:rPr>
          <w:lang w:val="fr-FR"/>
        </w:rPr>
        <w:tab/>
      </w:r>
      <w:r>
        <w:fldChar w:fldCharType="begin"/>
      </w:r>
      <w:r w:rsidRPr="00E71358">
        <w:rPr>
          <w:lang w:val="fr-FR"/>
        </w:rPr>
        <w:instrText xml:space="preserve"> PAGEREF _Toc205529040 \h </w:instrText>
      </w:r>
      <w:r>
        <w:fldChar w:fldCharType="separate"/>
      </w:r>
      <w:r w:rsidRPr="00E71358">
        <w:rPr>
          <w:lang w:val="fr-FR"/>
        </w:rPr>
        <w:t>27</w:t>
      </w:r>
      <w:r>
        <w:fldChar w:fldCharType="end"/>
      </w:r>
    </w:p>
    <w:p w14:paraId="3A5420D2" w14:textId="0B9F1CC9" w:rsidR="00E71358" w:rsidRPr="00E71358" w:rsidRDefault="00E71358">
      <w:pPr>
        <w:pStyle w:val="TOC4"/>
        <w:rPr>
          <w:rFonts w:asciiTheme="minorHAnsi" w:eastAsiaTheme="minorEastAsia" w:hAnsiTheme="minorHAnsi" w:cstheme="minorBidi"/>
          <w:kern w:val="2"/>
          <w:sz w:val="24"/>
          <w:szCs w:val="24"/>
          <w:lang w:val="fr-FR"/>
          <w14:ligatures w14:val="standardContextual"/>
        </w:rPr>
      </w:pPr>
      <w:r w:rsidRPr="007C2A19">
        <w:rPr>
          <w:lang w:val="fr-FR"/>
        </w:rPr>
        <w:t>5.2.2.12</w:t>
      </w:r>
      <w:r w:rsidRPr="00E71358">
        <w:rPr>
          <w:rFonts w:asciiTheme="minorHAnsi" w:eastAsiaTheme="minorEastAsia" w:hAnsiTheme="minorHAnsi" w:cstheme="minorBidi"/>
          <w:kern w:val="2"/>
          <w:sz w:val="24"/>
          <w:szCs w:val="24"/>
          <w:lang w:val="fr-FR"/>
          <w14:ligatures w14:val="standardContextual"/>
        </w:rPr>
        <w:tab/>
      </w:r>
      <w:r w:rsidRPr="007C2A19">
        <w:rPr>
          <w:lang w:val="fr-FR"/>
        </w:rPr>
        <w:t>Rel-19 SA WG5 SID - AI/ML management - phase 2 (FS_AIML_MGT_Ph2)</w:t>
      </w:r>
      <w:r w:rsidRPr="00E71358">
        <w:rPr>
          <w:lang w:val="fr-FR"/>
        </w:rPr>
        <w:tab/>
      </w:r>
      <w:r>
        <w:fldChar w:fldCharType="begin"/>
      </w:r>
      <w:r w:rsidRPr="00E71358">
        <w:rPr>
          <w:lang w:val="fr-FR"/>
        </w:rPr>
        <w:instrText xml:space="preserve"> PAGEREF _Toc205529041 \h </w:instrText>
      </w:r>
      <w:r>
        <w:fldChar w:fldCharType="separate"/>
      </w:r>
      <w:r w:rsidRPr="00E71358">
        <w:rPr>
          <w:lang w:val="fr-FR"/>
        </w:rPr>
        <w:t>27</w:t>
      </w:r>
      <w:r>
        <w:fldChar w:fldCharType="end"/>
      </w:r>
    </w:p>
    <w:p w14:paraId="487BF700" w14:textId="5A1CC5C4" w:rsidR="00E71358" w:rsidRPr="00E71358" w:rsidRDefault="00E71358">
      <w:pPr>
        <w:pStyle w:val="TOC5"/>
        <w:rPr>
          <w:rFonts w:asciiTheme="minorHAnsi" w:eastAsiaTheme="minorEastAsia" w:hAnsiTheme="minorHAnsi" w:cstheme="minorBidi"/>
          <w:kern w:val="2"/>
          <w:sz w:val="24"/>
          <w:szCs w:val="24"/>
          <w:lang w:val="fr-FR"/>
          <w14:ligatures w14:val="standardContextual"/>
        </w:rPr>
      </w:pPr>
      <w:r w:rsidRPr="00E71358">
        <w:rPr>
          <w:lang w:val="fr-FR"/>
        </w:rPr>
        <w:t>5.2.2.12.1</w:t>
      </w:r>
      <w:r w:rsidRPr="00E71358">
        <w:rPr>
          <w:rFonts w:asciiTheme="minorHAnsi" w:eastAsiaTheme="minorEastAsia" w:hAnsiTheme="minorHAnsi" w:cstheme="minorBidi"/>
          <w:kern w:val="2"/>
          <w:sz w:val="24"/>
          <w:szCs w:val="24"/>
          <w:lang w:val="fr-FR"/>
          <w14:ligatures w14:val="standardContextual"/>
        </w:rPr>
        <w:tab/>
      </w:r>
      <w:r w:rsidRPr="00E71358">
        <w:rPr>
          <w:lang w:val="fr-FR"/>
        </w:rPr>
        <w:t>Description</w:t>
      </w:r>
      <w:r w:rsidRPr="00E71358">
        <w:rPr>
          <w:lang w:val="fr-FR"/>
        </w:rPr>
        <w:tab/>
      </w:r>
      <w:r>
        <w:fldChar w:fldCharType="begin"/>
      </w:r>
      <w:r w:rsidRPr="00E71358">
        <w:rPr>
          <w:lang w:val="fr-FR"/>
        </w:rPr>
        <w:instrText xml:space="preserve"> PAGEREF _Toc205529042 \h </w:instrText>
      </w:r>
      <w:r>
        <w:fldChar w:fldCharType="separate"/>
      </w:r>
      <w:r w:rsidRPr="00E71358">
        <w:rPr>
          <w:lang w:val="fr-FR"/>
        </w:rPr>
        <w:t>27</w:t>
      </w:r>
      <w:r>
        <w:fldChar w:fldCharType="end"/>
      </w:r>
    </w:p>
    <w:p w14:paraId="56BF8541" w14:textId="44F66DDA" w:rsidR="00E71358" w:rsidRPr="00E71358" w:rsidRDefault="00E71358">
      <w:pPr>
        <w:pStyle w:val="TOC5"/>
        <w:rPr>
          <w:rFonts w:asciiTheme="minorHAnsi" w:eastAsiaTheme="minorEastAsia" w:hAnsiTheme="minorHAnsi" w:cstheme="minorBidi"/>
          <w:kern w:val="2"/>
          <w:sz w:val="24"/>
          <w:szCs w:val="24"/>
          <w:lang w:val="fr-FR"/>
          <w14:ligatures w14:val="standardContextual"/>
        </w:rPr>
      </w:pPr>
      <w:r w:rsidRPr="00E71358">
        <w:rPr>
          <w:lang w:val="fr-FR"/>
        </w:rPr>
        <w:t>5.2.2.12.2</w:t>
      </w:r>
      <w:r w:rsidRPr="00E71358">
        <w:rPr>
          <w:rFonts w:asciiTheme="minorHAnsi" w:eastAsiaTheme="minorEastAsia" w:hAnsiTheme="minorHAnsi" w:cstheme="minorBidi"/>
          <w:kern w:val="2"/>
          <w:sz w:val="24"/>
          <w:szCs w:val="24"/>
          <w:lang w:val="fr-FR"/>
          <w14:ligatures w14:val="standardContextual"/>
        </w:rPr>
        <w:tab/>
      </w:r>
      <w:r w:rsidRPr="00E71358">
        <w:rPr>
          <w:lang w:val="fr-FR"/>
        </w:rPr>
        <w:t>Activities summary</w:t>
      </w:r>
      <w:r w:rsidRPr="00E71358">
        <w:rPr>
          <w:lang w:val="fr-FR"/>
        </w:rPr>
        <w:tab/>
      </w:r>
      <w:r>
        <w:fldChar w:fldCharType="begin"/>
      </w:r>
      <w:r w:rsidRPr="00E71358">
        <w:rPr>
          <w:lang w:val="fr-FR"/>
        </w:rPr>
        <w:instrText xml:space="preserve"> PAGEREF _Toc205529043 \h </w:instrText>
      </w:r>
      <w:r>
        <w:fldChar w:fldCharType="separate"/>
      </w:r>
      <w:r w:rsidRPr="00E71358">
        <w:rPr>
          <w:lang w:val="fr-FR"/>
        </w:rPr>
        <w:t>28</w:t>
      </w:r>
      <w:r>
        <w:fldChar w:fldCharType="end"/>
      </w:r>
    </w:p>
    <w:p w14:paraId="0C67E8AE" w14:textId="4250EE88" w:rsidR="00E71358" w:rsidRPr="00E71358" w:rsidRDefault="00E71358">
      <w:pPr>
        <w:pStyle w:val="TOC4"/>
        <w:rPr>
          <w:rFonts w:asciiTheme="minorHAnsi" w:eastAsiaTheme="minorEastAsia" w:hAnsiTheme="minorHAnsi" w:cstheme="minorBidi"/>
          <w:kern w:val="2"/>
          <w:sz w:val="24"/>
          <w:szCs w:val="24"/>
          <w:lang w:val="fr-FR"/>
          <w14:ligatures w14:val="standardContextual"/>
        </w:rPr>
      </w:pPr>
      <w:r w:rsidRPr="00E71358">
        <w:rPr>
          <w:lang w:val="fr-FR"/>
        </w:rPr>
        <w:t>5.2.2.13</w:t>
      </w:r>
      <w:r w:rsidRPr="00E71358">
        <w:rPr>
          <w:rFonts w:asciiTheme="minorHAnsi" w:eastAsiaTheme="minorEastAsia" w:hAnsiTheme="minorHAnsi" w:cstheme="minorBidi"/>
          <w:kern w:val="2"/>
          <w:sz w:val="24"/>
          <w:szCs w:val="24"/>
          <w:lang w:val="fr-FR"/>
          <w14:ligatures w14:val="standardContextual"/>
        </w:rPr>
        <w:tab/>
      </w:r>
      <w:r w:rsidRPr="00E71358">
        <w:rPr>
          <w:lang w:val="fr-FR"/>
        </w:rPr>
        <w:t>Rel-19 SA WG6 SID - Application layer support for AI/ML services (FS_AIMLAPP)</w:t>
      </w:r>
      <w:r w:rsidRPr="00E71358">
        <w:rPr>
          <w:lang w:val="fr-FR"/>
        </w:rPr>
        <w:tab/>
      </w:r>
      <w:r>
        <w:fldChar w:fldCharType="begin"/>
      </w:r>
      <w:r w:rsidRPr="00E71358">
        <w:rPr>
          <w:lang w:val="fr-FR"/>
        </w:rPr>
        <w:instrText xml:space="preserve"> PAGEREF _Toc205529044 \h </w:instrText>
      </w:r>
      <w:r>
        <w:fldChar w:fldCharType="separate"/>
      </w:r>
      <w:r w:rsidRPr="00E71358">
        <w:rPr>
          <w:lang w:val="fr-FR"/>
        </w:rPr>
        <w:t>28</w:t>
      </w:r>
      <w:r>
        <w:fldChar w:fldCharType="end"/>
      </w:r>
    </w:p>
    <w:p w14:paraId="09561B6E" w14:textId="4499AB41" w:rsidR="00E71358" w:rsidRDefault="00E71358">
      <w:pPr>
        <w:pStyle w:val="TOC5"/>
        <w:rPr>
          <w:rFonts w:asciiTheme="minorHAnsi" w:eastAsiaTheme="minorEastAsia" w:hAnsiTheme="minorHAnsi" w:cstheme="minorBidi"/>
          <w:kern w:val="2"/>
          <w:sz w:val="24"/>
          <w:szCs w:val="24"/>
          <w14:ligatures w14:val="standardContextual"/>
        </w:rPr>
      </w:pPr>
      <w:r>
        <w:t>5.2.2.13.1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_Toc205529045 \h </w:instrText>
      </w:r>
      <w:r>
        <w:fldChar w:fldCharType="separate"/>
      </w:r>
      <w:r>
        <w:t>28</w:t>
      </w:r>
      <w:r>
        <w:fldChar w:fldCharType="end"/>
      </w:r>
    </w:p>
    <w:p w14:paraId="4766F1A0" w14:textId="1AA01984" w:rsidR="00E71358" w:rsidRDefault="00E71358">
      <w:pPr>
        <w:pStyle w:val="TOC5"/>
        <w:rPr>
          <w:rFonts w:asciiTheme="minorHAnsi" w:eastAsiaTheme="minorEastAsia" w:hAnsiTheme="minorHAnsi" w:cstheme="minorBidi"/>
          <w:kern w:val="2"/>
          <w:sz w:val="24"/>
          <w:szCs w:val="24"/>
          <w14:ligatures w14:val="standardContextual"/>
        </w:rPr>
      </w:pPr>
      <w:r>
        <w:lastRenderedPageBreak/>
        <w:t>5.2.2.13.2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_Toc205529046 \h </w:instrText>
      </w:r>
      <w:r>
        <w:fldChar w:fldCharType="separate"/>
      </w:r>
      <w:r>
        <w:t>28</w:t>
      </w:r>
      <w:r>
        <w:fldChar w:fldCharType="end"/>
      </w:r>
    </w:p>
    <w:p w14:paraId="53505679" w14:textId="73E21A05" w:rsidR="00E71358" w:rsidRDefault="00E71358">
      <w:pPr>
        <w:pStyle w:val="TOC4"/>
        <w:rPr>
          <w:rFonts w:asciiTheme="minorHAnsi" w:eastAsiaTheme="minorEastAsia" w:hAnsiTheme="minorHAnsi" w:cstheme="minorBidi"/>
          <w:kern w:val="2"/>
          <w:sz w:val="24"/>
          <w:szCs w:val="24"/>
          <w14:ligatures w14:val="standardContextual"/>
        </w:rPr>
      </w:pPr>
      <w:r>
        <w:t>5.2.2.14</w:t>
      </w:r>
      <w:r>
        <w:rPr>
          <w:rFonts w:asciiTheme="minorHAnsi" w:eastAsiaTheme="minorEastAsia" w:hAnsiTheme="minorHAnsi" w:cstheme="minorBidi"/>
          <w:kern w:val="2"/>
          <w:sz w:val="24"/>
          <w:szCs w:val="24"/>
          <w14:ligatures w14:val="standardContextual"/>
        </w:rPr>
        <w:tab/>
      </w:r>
      <w:r>
        <w:t>Rel-19 SA WG6 WID - Application enablement for AI/ML services (AIML_App)</w:t>
      </w:r>
      <w:r>
        <w:tab/>
      </w:r>
      <w:r>
        <w:fldChar w:fldCharType="begin"/>
      </w:r>
      <w:r>
        <w:instrText xml:space="preserve"> PAGEREF _Toc205529047 \h </w:instrText>
      </w:r>
      <w:r>
        <w:fldChar w:fldCharType="separate"/>
      </w:r>
      <w:r>
        <w:t>29</w:t>
      </w:r>
      <w:r>
        <w:fldChar w:fldCharType="end"/>
      </w:r>
    </w:p>
    <w:p w14:paraId="4C124782" w14:textId="7164DA70" w:rsidR="00E71358" w:rsidRDefault="00E71358">
      <w:pPr>
        <w:pStyle w:val="TOC5"/>
        <w:rPr>
          <w:rFonts w:asciiTheme="minorHAnsi" w:eastAsiaTheme="minorEastAsia" w:hAnsiTheme="minorHAnsi" w:cstheme="minorBidi"/>
          <w:kern w:val="2"/>
          <w:sz w:val="24"/>
          <w:szCs w:val="24"/>
          <w14:ligatures w14:val="standardContextual"/>
        </w:rPr>
      </w:pPr>
      <w:r>
        <w:t>5.2.2.14.1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_Toc205529048 \h </w:instrText>
      </w:r>
      <w:r>
        <w:fldChar w:fldCharType="separate"/>
      </w:r>
      <w:r>
        <w:t>29</w:t>
      </w:r>
      <w:r>
        <w:fldChar w:fldCharType="end"/>
      </w:r>
    </w:p>
    <w:p w14:paraId="744E211D" w14:textId="6A518A9F" w:rsidR="00E71358" w:rsidRDefault="00E71358">
      <w:pPr>
        <w:pStyle w:val="TOC5"/>
        <w:rPr>
          <w:rFonts w:asciiTheme="minorHAnsi" w:eastAsiaTheme="minorEastAsia" w:hAnsiTheme="minorHAnsi" w:cstheme="minorBidi"/>
          <w:kern w:val="2"/>
          <w:sz w:val="24"/>
          <w:szCs w:val="24"/>
          <w14:ligatures w14:val="standardContextual"/>
        </w:rPr>
      </w:pPr>
      <w:r>
        <w:t>5.2.2.14.2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_Toc205529049 \h </w:instrText>
      </w:r>
      <w:r>
        <w:fldChar w:fldCharType="separate"/>
      </w:r>
      <w:r>
        <w:t>29</w:t>
      </w:r>
      <w:r>
        <w:fldChar w:fldCharType="end"/>
      </w:r>
    </w:p>
    <w:p w14:paraId="74593C09" w14:textId="6B4B4E5D" w:rsidR="00E71358" w:rsidRDefault="00E71358">
      <w:pPr>
        <w:pStyle w:val="TOC4"/>
        <w:rPr>
          <w:rFonts w:asciiTheme="minorHAnsi" w:eastAsiaTheme="minorEastAsia" w:hAnsiTheme="minorHAnsi" w:cstheme="minorBidi"/>
          <w:kern w:val="2"/>
          <w:sz w:val="24"/>
          <w:szCs w:val="24"/>
          <w14:ligatures w14:val="standardContextual"/>
        </w:rPr>
      </w:pPr>
      <w:r>
        <w:t>5.2.2.15</w:t>
      </w:r>
      <w:r>
        <w:rPr>
          <w:rFonts w:asciiTheme="minorHAnsi" w:eastAsiaTheme="minorEastAsia" w:hAnsiTheme="minorHAnsi" w:cstheme="minorBidi"/>
          <w:kern w:val="2"/>
          <w:sz w:val="24"/>
          <w:szCs w:val="24"/>
          <w14:ligatures w14:val="standardContextual"/>
        </w:rPr>
        <w:tab/>
      </w:r>
      <w:r w:rsidRPr="007C2A19">
        <w:rPr>
          <w:rFonts w:eastAsia="DengXian"/>
        </w:rPr>
        <w:t>Rel-19 CT</w:t>
      </w:r>
      <w:r>
        <w:t> WG</w:t>
      </w:r>
      <w:r w:rsidRPr="007C2A19">
        <w:rPr>
          <w:rFonts w:eastAsia="DengXian"/>
        </w:rPr>
        <w:t>4 WID</w:t>
      </w:r>
      <w:r>
        <w:t xml:space="preserve"> - </w:t>
      </w:r>
      <w:r w:rsidRPr="007C2A19">
        <w:rPr>
          <w:rFonts w:eastAsia="DengXian"/>
        </w:rPr>
        <w:t>Protocol for AI Data Collection from UPF</w:t>
      </w:r>
      <w:r>
        <w:t xml:space="preserve"> (</w:t>
      </w:r>
      <w:r w:rsidRPr="007C2A19">
        <w:rPr>
          <w:rFonts w:eastAsia="DengXian"/>
        </w:rPr>
        <w:t>FS_PAIDC-UPF)</w:t>
      </w:r>
      <w:r>
        <w:tab/>
      </w:r>
      <w:r>
        <w:fldChar w:fldCharType="begin"/>
      </w:r>
      <w:r>
        <w:instrText xml:space="preserve"> PAGEREF _Toc205529050 \h </w:instrText>
      </w:r>
      <w:r>
        <w:fldChar w:fldCharType="separate"/>
      </w:r>
      <w:r>
        <w:t>31</w:t>
      </w:r>
      <w:r>
        <w:fldChar w:fldCharType="end"/>
      </w:r>
    </w:p>
    <w:p w14:paraId="1E6111B1" w14:textId="4F9F3770" w:rsidR="00E71358" w:rsidRDefault="00E71358">
      <w:pPr>
        <w:pStyle w:val="TOC5"/>
        <w:rPr>
          <w:rFonts w:asciiTheme="minorHAnsi" w:eastAsiaTheme="minorEastAsia" w:hAnsiTheme="minorHAnsi" w:cstheme="minorBidi"/>
          <w:kern w:val="2"/>
          <w:sz w:val="24"/>
          <w:szCs w:val="24"/>
          <w14:ligatures w14:val="standardContextual"/>
        </w:rPr>
      </w:pPr>
      <w:r>
        <w:t>5.2.2.15.1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_Toc205529051 \h </w:instrText>
      </w:r>
      <w:r>
        <w:fldChar w:fldCharType="separate"/>
      </w:r>
      <w:r>
        <w:t>31</w:t>
      </w:r>
      <w:r>
        <w:fldChar w:fldCharType="end"/>
      </w:r>
    </w:p>
    <w:p w14:paraId="0CF086D9" w14:textId="406543F0" w:rsidR="00E71358" w:rsidRDefault="00E71358">
      <w:pPr>
        <w:pStyle w:val="TOC5"/>
        <w:rPr>
          <w:rFonts w:asciiTheme="minorHAnsi" w:eastAsiaTheme="minorEastAsia" w:hAnsiTheme="minorHAnsi" w:cstheme="minorBidi"/>
          <w:kern w:val="2"/>
          <w:sz w:val="24"/>
          <w:szCs w:val="24"/>
          <w14:ligatures w14:val="standardContextual"/>
        </w:rPr>
      </w:pPr>
      <w:r>
        <w:t>5.2.2.15.2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_Toc205529052 \h </w:instrText>
      </w:r>
      <w:r>
        <w:fldChar w:fldCharType="separate"/>
      </w:r>
      <w:r>
        <w:t>31</w:t>
      </w:r>
      <w:r>
        <w:fldChar w:fldCharType="end"/>
      </w:r>
    </w:p>
    <w:p w14:paraId="0271FA9E" w14:textId="665D7B85" w:rsidR="00E71358" w:rsidRDefault="00E71358">
      <w:pPr>
        <w:pStyle w:val="TOC4"/>
        <w:rPr>
          <w:rFonts w:asciiTheme="minorHAnsi" w:eastAsiaTheme="minorEastAsia" w:hAnsiTheme="minorHAnsi" w:cstheme="minorBidi"/>
          <w:kern w:val="2"/>
          <w:sz w:val="24"/>
          <w:szCs w:val="24"/>
          <w14:ligatures w14:val="standardContextual"/>
        </w:rPr>
      </w:pPr>
      <w:r>
        <w:rPr>
          <w:lang w:eastAsia="en-US"/>
        </w:rPr>
        <w:t>5.2.2.16</w:t>
      </w:r>
      <w:r>
        <w:rPr>
          <w:rFonts w:asciiTheme="minorHAnsi" w:eastAsiaTheme="minorEastAsia" w:hAnsiTheme="minorHAnsi" w:cstheme="minorBidi"/>
          <w:kern w:val="2"/>
          <w:sz w:val="24"/>
          <w:szCs w:val="24"/>
          <w14:ligatures w14:val="standardContextual"/>
        </w:rPr>
        <w:tab/>
      </w:r>
      <w:r>
        <w:rPr>
          <w:lang w:eastAsia="en-US"/>
        </w:rPr>
        <w:t>Rel-19 SA WG3 WID - Security aspects of Core Network Enhanced Support for AIML (AIML_CN_SEC)</w:t>
      </w:r>
      <w:r>
        <w:tab/>
      </w:r>
      <w:r>
        <w:fldChar w:fldCharType="begin"/>
      </w:r>
      <w:r>
        <w:instrText xml:space="preserve"> PAGEREF _Toc205529053 \h </w:instrText>
      </w:r>
      <w:r>
        <w:fldChar w:fldCharType="separate"/>
      </w:r>
      <w:r>
        <w:t>31</w:t>
      </w:r>
      <w:r>
        <w:fldChar w:fldCharType="end"/>
      </w:r>
    </w:p>
    <w:p w14:paraId="69A83352" w14:textId="29D4C505" w:rsidR="00E71358" w:rsidRDefault="00E71358">
      <w:pPr>
        <w:pStyle w:val="TOC5"/>
        <w:rPr>
          <w:rFonts w:asciiTheme="minorHAnsi" w:eastAsiaTheme="minorEastAsia" w:hAnsiTheme="minorHAnsi" w:cstheme="minorBidi"/>
          <w:kern w:val="2"/>
          <w:sz w:val="24"/>
          <w:szCs w:val="24"/>
          <w14:ligatures w14:val="standardContextual"/>
        </w:rPr>
      </w:pPr>
      <w:r>
        <w:t>5.2.2.16.1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_Toc205529054 \h </w:instrText>
      </w:r>
      <w:r>
        <w:fldChar w:fldCharType="separate"/>
      </w:r>
      <w:r>
        <w:t>31</w:t>
      </w:r>
      <w:r>
        <w:fldChar w:fldCharType="end"/>
      </w:r>
    </w:p>
    <w:p w14:paraId="74C5CC45" w14:textId="2287D664" w:rsidR="00E71358" w:rsidRDefault="00E71358">
      <w:pPr>
        <w:pStyle w:val="TOC5"/>
        <w:rPr>
          <w:rFonts w:asciiTheme="minorHAnsi" w:eastAsiaTheme="minorEastAsia" w:hAnsiTheme="minorHAnsi" w:cstheme="minorBidi"/>
          <w:kern w:val="2"/>
          <w:sz w:val="24"/>
          <w:szCs w:val="24"/>
          <w14:ligatures w14:val="standardContextual"/>
        </w:rPr>
      </w:pPr>
      <w:r>
        <w:t>5.2.2.16.2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_Toc205529055 \h </w:instrText>
      </w:r>
      <w:r>
        <w:fldChar w:fldCharType="separate"/>
      </w:r>
      <w:r>
        <w:t>31</w:t>
      </w:r>
      <w:r>
        <w:fldChar w:fldCharType="end"/>
      </w:r>
    </w:p>
    <w:p w14:paraId="633A7118" w14:textId="504676B2" w:rsidR="00E71358" w:rsidRDefault="00E71358">
      <w:pPr>
        <w:pStyle w:val="TOC4"/>
        <w:rPr>
          <w:rFonts w:asciiTheme="minorHAnsi" w:eastAsiaTheme="minorEastAsia" w:hAnsiTheme="minorHAnsi" w:cstheme="minorBidi"/>
          <w:kern w:val="2"/>
          <w:sz w:val="24"/>
          <w:szCs w:val="24"/>
          <w14:ligatures w14:val="standardContextual"/>
        </w:rPr>
      </w:pPr>
      <w:r>
        <w:rPr>
          <w:lang w:eastAsia="en-US"/>
        </w:rPr>
        <w:t>5.2.2.17</w:t>
      </w:r>
      <w:r>
        <w:rPr>
          <w:rFonts w:asciiTheme="minorHAnsi" w:eastAsiaTheme="minorEastAsia" w:hAnsiTheme="minorHAnsi" w:cstheme="minorBidi"/>
          <w:kern w:val="2"/>
          <w:sz w:val="24"/>
          <w:szCs w:val="24"/>
          <w14:ligatures w14:val="standardContextual"/>
        </w:rPr>
        <w:tab/>
      </w:r>
      <w:r>
        <w:rPr>
          <w:lang w:eastAsia="en-US"/>
        </w:rPr>
        <w:t>Rel-19 SA WG5 WID - AI/ML management phase 2  (AIML_MGT_Ph2)</w:t>
      </w:r>
      <w:r>
        <w:tab/>
      </w:r>
      <w:r>
        <w:fldChar w:fldCharType="begin"/>
      </w:r>
      <w:r>
        <w:instrText xml:space="preserve"> PAGEREF _Toc205529056 \h </w:instrText>
      </w:r>
      <w:r>
        <w:fldChar w:fldCharType="separate"/>
      </w:r>
      <w:r>
        <w:t>32</w:t>
      </w:r>
      <w:r>
        <w:fldChar w:fldCharType="end"/>
      </w:r>
    </w:p>
    <w:p w14:paraId="541193A3" w14:textId="3C3AA782" w:rsidR="00E71358" w:rsidRDefault="00E71358">
      <w:pPr>
        <w:pStyle w:val="TOC5"/>
        <w:rPr>
          <w:rFonts w:asciiTheme="minorHAnsi" w:eastAsiaTheme="minorEastAsia" w:hAnsiTheme="minorHAnsi" w:cstheme="minorBidi"/>
          <w:kern w:val="2"/>
          <w:sz w:val="24"/>
          <w:szCs w:val="24"/>
          <w14:ligatures w14:val="standardContextual"/>
        </w:rPr>
      </w:pPr>
      <w:r>
        <w:t>5.2.2.17.1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_Toc205529057 \h </w:instrText>
      </w:r>
      <w:r>
        <w:fldChar w:fldCharType="separate"/>
      </w:r>
      <w:r>
        <w:t>32</w:t>
      </w:r>
      <w:r>
        <w:fldChar w:fldCharType="end"/>
      </w:r>
    </w:p>
    <w:p w14:paraId="4159BFF6" w14:textId="536671C5" w:rsidR="00E71358" w:rsidRDefault="00E71358">
      <w:pPr>
        <w:pStyle w:val="TOC5"/>
        <w:rPr>
          <w:rFonts w:asciiTheme="minorHAnsi" w:eastAsiaTheme="minorEastAsia" w:hAnsiTheme="minorHAnsi" w:cstheme="minorBidi"/>
          <w:kern w:val="2"/>
          <w:sz w:val="24"/>
          <w:szCs w:val="24"/>
          <w14:ligatures w14:val="standardContextual"/>
        </w:rPr>
      </w:pPr>
      <w:r>
        <w:t>5.2.2.17.2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_Toc205529058 \h </w:instrText>
      </w:r>
      <w:r>
        <w:fldChar w:fldCharType="separate"/>
      </w:r>
      <w:r>
        <w:t>33</w:t>
      </w:r>
      <w:r>
        <w:fldChar w:fldCharType="end"/>
      </w:r>
    </w:p>
    <w:p w14:paraId="2B2621DA" w14:textId="37C75433" w:rsidR="00E71358" w:rsidRDefault="00E71358">
      <w:pPr>
        <w:pStyle w:val="TOC4"/>
        <w:rPr>
          <w:rFonts w:asciiTheme="minorHAnsi" w:eastAsiaTheme="minorEastAsia" w:hAnsiTheme="minorHAnsi" w:cstheme="minorBidi"/>
          <w:kern w:val="2"/>
          <w:sz w:val="24"/>
          <w:szCs w:val="24"/>
          <w14:ligatures w14:val="standardContextual"/>
        </w:rPr>
      </w:pPr>
      <w:r>
        <w:rPr>
          <w:lang w:eastAsia="en-US"/>
        </w:rPr>
        <w:t>5.2.2.18</w:t>
      </w:r>
      <w:r>
        <w:rPr>
          <w:rFonts w:asciiTheme="minorHAnsi" w:eastAsiaTheme="minorEastAsia" w:hAnsiTheme="minorHAnsi" w:cstheme="minorBidi"/>
          <w:kern w:val="2"/>
          <w:sz w:val="24"/>
          <w:szCs w:val="24"/>
          <w14:ligatures w14:val="standardContextual"/>
        </w:rPr>
        <w:tab/>
      </w:r>
      <w:r>
        <w:rPr>
          <w:lang w:eastAsia="en-US"/>
        </w:rPr>
        <w:t>Rel-19 SA WG6 WID - Application Data Analytics Enablement Service  (TEI19_ADAES)</w:t>
      </w:r>
      <w:r>
        <w:tab/>
      </w:r>
      <w:r>
        <w:fldChar w:fldCharType="begin"/>
      </w:r>
      <w:r>
        <w:instrText xml:space="preserve"> PAGEREF _Toc205529059 \h </w:instrText>
      </w:r>
      <w:r>
        <w:fldChar w:fldCharType="separate"/>
      </w:r>
      <w:r>
        <w:t>33</w:t>
      </w:r>
      <w:r>
        <w:fldChar w:fldCharType="end"/>
      </w:r>
    </w:p>
    <w:p w14:paraId="70ED67BB" w14:textId="4595C1FC" w:rsidR="00E71358" w:rsidRDefault="00E71358">
      <w:pPr>
        <w:pStyle w:val="TOC5"/>
        <w:rPr>
          <w:rFonts w:asciiTheme="minorHAnsi" w:eastAsiaTheme="minorEastAsia" w:hAnsiTheme="minorHAnsi" w:cstheme="minorBidi"/>
          <w:kern w:val="2"/>
          <w:sz w:val="24"/>
          <w:szCs w:val="24"/>
          <w14:ligatures w14:val="standardContextual"/>
        </w:rPr>
      </w:pPr>
      <w:r>
        <w:t>5.2.2.18.1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_Toc205529060 \h </w:instrText>
      </w:r>
      <w:r>
        <w:fldChar w:fldCharType="separate"/>
      </w:r>
      <w:r>
        <w:t>33</w:t>
      </w:r>
      <w:r>
        <w:fldChar w:fldCharType="end"/>
      </w:r>
    </w:p>
    <w:p w14:paraId="5EB17255" w14:textId="13B3DE8E" w:rsidR="00E71358" w:rsidRDefault="00E71358">
      <w:pPr>
        <w:pStyle w:val="TOC5"/>
        <w:rPr>
          <w:rFonts w:asciiTheme="minorHAnsi" w:eastAsiaTheme="minorEastAsia" w:hAnsiTheme="minorHAnsi" w:cstheme="minorBidi"/>
          <w:kern w:val="2"/>
          <w:sz w:val="24"/>
          <w:szCs w:val="24"/>
          <w14:ligatures w14:val="standardContextual"/>
        </w:rPr>
      </w:pPr>
      <w:r>
        <w:t>5.2.2.18.2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_Toc205529061 \h </w:instrText>
      </w:r>
      <w:r>
        <w:fldChar w:fldCharType="separate"/>
      </w:r>
      <w:r>
        <w:t>33</w:t>
      </w:r>
      <w:r>
        <w:fldChar w:fldCharType="end"/>
      </w:r>
    </w:p>
    <w:p w14:paraId="587C1B64" w14:textId="3A9BB429" w:rsidR="00E71358" w:rsidRDefault="00E71358">
      <w:pPr>
        <w:pStyle w:val="TOC4"/>
        <w:rPr>
          <w:rFonts w:asciiTheme="minorHAnsi" w:eastAsiaTheme="minorEastAsia" w:hAnsiTheme="minorHAnsi" w:cstheme="minorBidi"/>
          <w:kern w:val="2"/>
          <w:sz w:val="24"/>
          <w:szCs w:val="24"/>
          <w14:ligatures w14:val="standardContextual"/>
        </w:rPr>
      </w:pPr>
      <w:r>
        <w:rPr>
          <w:lang w:eastAsia="en-US"/>
        </w:rPr>
        <w:t>5.2.2.19</w:t>
      </w:r>
      <w:r>
        <w:rPr>
          <w:rFonts w:asciiTheme="minorHAnsi" w:eastAsiaTheme="minorEastAsia" w:hAnsiTheme="minorHAnsi" w:cstheme="minorBidi"/>
          <w:kern w:val="2"/>
          <w:sz w:val="24"/>
          <w:szCs w:val="24"/>
          <w14:ligatures w14:val="standardContextual"/>
        </w:rPr>
        <w:tab/>
      </w:r>
      <w:r>
        <w:rPr>
          <w:lang w:eastAsia="en-US"/>
        </w:rPr>
        <w:t>Rel-19 CT WG1/WG3 WID – CT aspects of application enablement for AI/ML services (AIML_App)</w:t>
      </w:r>
      <w:r>
        <w:tab/>
      </w:r>
      <w:r>
        <w:fldChar w:fldCharType="begin"/>
      </w:r>
      <w:r>
        <w:instrText xml:space="preserve"> PAGEREF _Toc205529062 \h </w:instrText>
      </w:r>
      <w:r>
        <w:fldChar w:fldCharType="separate"/>
      </w:r>
      <w:r>
        <w:t>33</w:t>
      </w:r>
      <w:r>
        <w:fldChar w:fldCharType="end"/>
      </w:r>
    </w:p>
    <w:p w14:paraId="2C33B67A" w14:textId="218E6207" w:rsidR="00E71358" w:rsidRDefault="00E71358">
      <w:pPr>
        <w:pStyle w:val="TOC5"/>
        <w:rPr>
          <w:rFonts w:asciiTheme="minorHAnsi" w:eastAsiaTheme="minorEastAsia" w:hAnsiTheme="minorHAnsi" w:cstheme="minorBidi"/>
          <w:kern w:val="2"/>
          <w:sz w:val="24"/>
          <w:szCs w:val="24"/>
          <w14:ligatures w14:val="standardContextual"/>
        </w:rPr>
      </w:pPr>
      <w:r>
        <w:t>5.2.2.19.1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_Toc205529063 \h </w:instrText>
      </w:r>
      <w:r>
        <w:fldChar w:fldCharType="separate"/>
      </w:r>
      <w:r>
        <w:t>33</w:t>
      </w:r>
      <w:r>
        <w:fldChar w:fldCharType="end"/>
      </w:r>
    </w:p>
    <w:p w14:paraId="56EC366B" w14:textId="7A377BB3" w:rsidR="00E71358" w:rsidRDefault="00E71358">
      <w:pPr>
        <w:pStyle w:val="TOC5"/>
        <w:rPr>
          <w:rFonts w:asciiTheme="minorHAnsi" w:eastAsiaTheme="minorEastAsia" w:hAnsiTheme="minorHAnsi" w:cstheme="minorBidi"/>
          <w:kern w:val="2"/>
          <w:sz w:val="24"/>
          <w:szCs w:val="24"/>
          <w14:ligatures w14:val="standardContextual"/>
        </w:rPr>
      </w:pPr>
      <w:r>
        <w:t>5.2.2.19.2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_Toc205529064 \h </w:instrText>
      </w:r>
      <w:r>
        <w:fldChar w:fldCharType="separate"/>
      </w:r>
      <w:r>
        <w:t>34</w:t>
      </w:r>
      <w:r>
        <w:fldChar w:fldCharType="end"/>
      </w:r>
    </w:p>
    <w:p w14:paraId="3EF08761" w14:textId="28C71D2A" w:rsidR="00E71358" w:rsidRDefault="00E71358">
      <w:pPr>
        <w:pStyle w:val="TOC4"/>
        <w:rPr>
          <w:rFonts w:asciiTheme="minorHAnsi" w:eastAsiaTheme="minorEastAsia" w:hAnsiTheme="minorHAnsi" w:cstheme="minorBidi"/>
          <w:kern w:val="2"/>
          <w:sz w:val="24"/>
          <w:szCs w:val="24"/>
          <w14:ligatures w14:val="standardContextual"/>
        </w:rPr>
      </w:pPr>
      <w:r>
        <w:rPr>
          <w:lang w:eastAsia="en-US"/>
        </w:rPr>
        <w:t>5.2.2.20</w:t>
      </w:r>
      <w:r>
        <w:rPr>
          <w:rFonts w:asciiTheme="minorHAnsi" w:eastAsiaTheme="minorEastAsia" w:hAnsiTheme="minorHAnsi" w:cstheme="minorBidi"/>
          <w:kern w:val="2"/>
          <w:sz w:val="24"/>
          <w:szCs w:val="24"/>
          <w14:ligatures w14:val="standardContextual"/>
        </w:rPr>
        <w:tab/>
      </w:r>
      <w:r>
        <w:rPr>
          <w:lang w:eastAsia="en-US"/>
        </w:rPr>
        <w:t>Rel-19 CT WG3 WID – Rel-19 Enhancements of Network Automation Enablers (eNetAE19)</w:t>
      </w:r>
      <w:r>
        <w:tab/>
      </w:r>
      <w:r>
        <w:fldChar w:fldCharType="begin"/>
      </w:r>
      <w:r>
        <w:instrText xml:space="preserve"> PAGEREF _Toc205529065 \h </w:instrText>
      </w:r>
      <w:r>
        <w:fldChar w:fldCharType="separate"/>
      </w:r>
      <w:r>
        <w:t>35</w:t>
      </w:r>
      <w:r>
        <w:fldChar w:fldCharType="end"/>
      </w:r>
    </w:p>
    <w:p w14:paraId="2C866C48" w14:textId="599974A9" w:rsidR="00E71358" w:rsidRDefault="00E71358">
      <w:pPr>
        <w:pStyle w:val="TOC5"/>
        <w:rPr>
          <w:rFonts w:asciiTheme="minorHAnsi" w:eastAsiaTheme="minorEastAsia" w:hAnsiTheme="minorHAnsi" w:cstheme="minorBidi"/>
          <w:kern w:val="2"/>
          <w:sz w:val="24"/>
          <w:szCs w:val="24"/>
          <w14:ligatures w14:val="standardContextual"/>
        </w:rPr>
      </w:pPr>
      <w:r>
        <w:t>5.2.2.20.1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_Toc205529066 \h </w:instrText>
      </w:r>
      <w:r>
        <w:fldChar w:fldCharType="separate"/>
      </w:r>
      <w:r>
        <w:t>35</w:t>
      </w:r>
      <w:r>
        <w:fldChar w:fldCharType="end"/>
      </w:r>
    </w:p>
    <w:p w14:paraId="3BF4CA0B" w14:textId="29FCB3C2" w:rsidR="00E71358" w:rsidRDefault="00E71358">
      <w:pPr>
        <w:pStyle w:val="TOC5"/>
        <w:rPr>
          <w:rFonts w:asciiTheme="minorHAnsi" w:eastAsiaTheme="minorEastAsia" w:hAnsiTheme="minorHAnsi" w:cstheme="minorBidi"/>
          <w:kern w:val="2"/>
          <w:sz w:val="24"/>
          <w:szCs w:val="24"/>
          <w14:ligatures w14:val="standardContextual"/>
        </w:rPr>
      </w:pPr>
      <w:r>
        <w:t>5.2.2.20.2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_Toc205529067 \h </w:instrText>
      </w:r>
      <w:r>
        <w:fldChar w:fldCharType="separate"/>
      </w:r>
      <w:r>
        <w:t>35</w:t>
      </w:r>
      <w:r>
        <w:fldChar w:fldCharType="end"/>
      </w:r>
    </w:p>
    <w:p w14:paraId="38F7D134" w14:textId="72F29433" w:rsidR="00E71358" w:rsidRDefault="00E71358">
      <w:pPr>
        <w:pStyle w:val="TOC4"/>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Rel-19 CT WG3/WG4 WID – CT aspects of Core Network Enhanced Support for Artificial Intelligence (AI) and Machine Learning (ML) (AIML_CN)</w:t>
      </w:r>
      <w:r>
        <w:tab/>
      </w:r>
      <w:r>
        <w:fldChar w:fldCharType="begin"/>
      </w:r>
      <w:r>
        <w:instrText xml:space="preserve"> PAGEREF _Toc205529068 \h </w:instrText>
      </w:r>
      <w:r>
        <w:fldChar w:fldCharType="separate"/>
      </w:r>
      <w:r>
        <w:t>35</w:t>
      </w:r>
      <w:r>
        <w:fldChar w:fldCharType="end"/>
      </w:r>
    </w:p>
    <w:p w14:paraId="16217D21" w14:textId="3B585031" w:rsidR="00E71358" w:rsidRDefault="00E71358">
      <w:pPr>
        <w:pStyle w:val="TOC5"/>
        <w:rPr>
          <w:rFonts w:asciiTheme="minorHAnsi" w:eastAsiaTheme="minorEastAsia" w:hAnsiTheme="minorHAnsi" w:cstheme="minorBidi"/>
          <w:kern w:val="2"/>
          <w:sz w:val="24"/>
          <w:szCs w:val="24"/>
          <w14:ligatures w14:val="standardContextual"/>
        </w:rPr>
      </w:pPr>
      <w:r>
        <w:t>5.2.2.21.1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_Toc205529069 \h </w:instrText>
      </w:r>
      <w:r>
        <w:fldChar w:fldCharType="separate"/>
      </w:r>
      <w:r>
        <w:t>35</w:t>
      </w:r>
      <w:r>
        <w:fldChar w:fldCharType="end"/>
      </w:r>
    </w:p>
    <w:p w14:paraId="1DCA082C" w14:textId="63F615BA" w:rsidR="00E71358" w:rsidRDefault="00E71358">
      <w:pPr>
        <w:pStyle w:val="TOC5"/>
        <w:rPr>
          <w:rFonts w:asciiTheme="minorHAnsi" w:eastAsiaTheme="minorEastAsia" w:hAnsiTheme="minorHAnsi" w:cstheme="minorBidi"/>
          <w:kern w:val="2"/>
          <w:sz w:val="24"/>
          <w:szCs w:val="24"/>
          <w14:ligatures w14:val="standardContextual"/>
        </w:rPr>
      </w:pPr>
      <w:r>
        <w:t>5.2.2.21.2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_Toc205529070 \h </w:instrText>
      </w:r>
      <w:r>
        <w:fldChar w:fldCharType="separate"/>
      </w:r>
      <w:r>
        <w:t>36</w:t>
      </w:r>
      <w:r>
        <w:fldChar w:fldCharType="end"/>
      </w:r>
    </w:p>
    <w:p w14:paraId="6AA847C3" w14:textId="3A7A18D2" w:rsidR="00E71358" w:rsidRDefault="00E71358">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AI/ML related activities in TSG RAN Working Groups</w:t>
      </w:r>
      <w:r>
        <w:tab/>
      </w:r>
      <w:r>
        <w:fldChar w:fldCharType="begin"/>
      </w:r>
      <w:r>
        <w:instrText xml:space="preserve"> PAGEREF _Toc205529071 \h </w:instrText>
      </w:r>
      <w:r>
        <w:fldChar w:fldCharType="separate"/>
      </w:r>
      <w:r>
        <w:t>36</w:t>
      </w:r>
      <w:r>
        <w:fldChar w:fldCharType="end"/>
      </w:r>
    </w:p>
    <w:p w14:paraId="54D6047E" w14:textId="587BDCBE" w:rsidR="00E71358" w:rsidRDefault="00E71358">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_Toc205529072 \h </w:instrText>
      </w:r>
      <w:r>
        <w:fldChar w:fldCharType="separate"/>
      </w:r>
      <w:r>
        <w:t>36</w:t>
      </w:r>
      <w:r>
        <w:fldChar w:fldCharType="end"/>
      </w:r>
    </w:p>
    <w:p w14:paraId="31772AE5" w14:textId="29016EED" w:rsidR="00E71358" w:rsidRDefault="00E71358">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TSG RAN WG1</w:t>
      </w:r>
      <w:r>
        <w:tab/>
      </w:r>
      <w:r>
        <w:fldChar w:fldCharType="begin"/>
      </w:r>
      <w:r>
        <w:instrText xml:space="preserve"> PAGEREF _Toc205529073 \h </w:instrText>
      </w:r>
      <w:r>
        <w:fldChar w:fldCharType="separate"/>
      </w:r>
      <w:r>
        <w:t>36</w:t>
      </w:r>
      <w:r>
        <w:fldChar w:fldCharType="end"/>
      </w:r>
    </w:p>
    <w:p w14:paraId="43B553DB" w14:textId="4B348E3B" w:rsidR="00E71358" w:rsidRDefault="00E71358">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TSG RAN WG3</w:t>
      </w:r>
      <w:r>
        <w:tab/>
      </w:r>
      <w:r>
        <w:fldChar w:fldCharType="begin"/>
      </w:r>
      <w:r>
        <w:instrText xml:space="preserve"> PAGEREF _Toc205529074 \h </w:instrText>
      </w:r>
      <w:r>
        <w:fldChar w:fldCharType="separate"/>
      </w:r>
      <w:r>
        <w:t>38</w:t>
      </w:r>
      <w:r>
        <w:fldChar w:fldCharType="end"/>
      </w:r>
    </w:p>
    <w:p w14:paraId="1E5EC909" w14:textId="54386D64" w:rsidR="00E71358" w:rsidRDefault="00E71358">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AI/ML related activities</w:t>
      </w:r>
      <w:r>
        <w:tab/>
      </w:r>
      <w:r>
        <w:fldChar w:fldCharType="begin"/>
      </w:r>
      <w:r>
        <w:instrText xml:space="preserve"> PAGEREF _Toc205529075 \h </w:instrText>
      </w:r>
      <w:r>
        <w:fldChar w:fldCharType="separate"/>
      </w:r>
      <w:r>
        <w:t>38</w:t>
      </w:r>
      <w:r>
        <w:fldChar w:fldCharType="end"/>
      </w:r>
    </w:p>
    <w:p w14:paraId="355314E5" w14:textId="36E3A04A" w:rsidR="00E71358" w:rsidRDefault="00E71358">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Rel-19 RAN WG1/RAN WG4 WID - Artificial Intelligence (AI)/Machine Learning (ML) for NR Air Interface (NR_AIML_air)</w:t>
      </w:r>
      <w:r>
        <w:tab/>
      </w:r>
      <w:r>
        <w:fldChar w:fldCharType="begin"/>
      </w:r>
      <w:r>
        <w:instrText xml:space="preserve"> PAGEREF _Toc205529076 \h </w:instrText>
      </w:r>
      <w:r>
        <w:fldChar w:fldCharType="separate"/>
      </w:r>
      <w:r>
        <w:t>38</w:t>
      </w:r>
      <w:r>
        <w:fldChar w:fldCharType="end"/>
      </w:r>
    </w:p>
    <w:p w14:paraId="4F5558A0" w14:textId="4ABF285D" w:rsidR="00E71358" w:rsidRDefault="00E71358">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_Toc205529077 \h </w:instrText>
      </w:r>
      <w:r>
        <w:fldChar w:fldCharType="separate"/>
      </w:r>
      <w:r>
        <w:t>38</w:t>
      </w:r>
      <w:r>
        <w:fldChar w:fldCharType="end"/>
      </w:r>
    </w:p>
    <w:p w14:paraId="1835DE40" w14:textId="071220A0" w:rsidR="00E71358" w:rsidRDefault="00E71358">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_Toc205529078 \h </w:instrText>
      </w:r>
      <w:r>
        <w:fldChar w:fldCharType="separate"/>
      </w:r>
      <w:r>
        <w:t>40</w:t>
      </w:r>
      <w:r>
        <w:fldChar w:fldCharType="end"/>
      </w:r>
    </w:p>
    <w:p w14:paraId="659BF4D8" w14:textId="4135A95B" w:rsidR="00E71358" w:rsidRDefault="00E71358">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Rel-19 RAN WG2 SID - AIML for mobility in NR (FS_NR_AIML_Mob)</w:t>
      </w:r>
      <w:r>
        <w:tab/>
      </w:r>
      <w:r>
        <w:fldChar w:fldCharType="begin"/>
      </w:r>
      <w:r>
        <w:instrText xml:space="preserve"> PAGEREF _Toc205529079 \h </w:instrText>
      </w:r>
      <w:r>
        <w:fldChar w:fldCharType="separate"/>
      </w:r>
      <w:r>
        <w:t>41</w:t>
      </w:r>
      <w:r>
        <w:fldChar w:fldCharType="end"/>
      </w:r>
    </w:p>
    <w:p w14:paraId="2B0CFA21" w14:textId="582D624F" w:rsidR="00E71358" w:rsidRDefault="00E71358">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_Toc205529080 \h </w:instrText>
      </w:r>
      <w:r>
        <w:fldChar w:fldCharType="separate"/>
      </w:r>
      <w:r>
        <w:t>41</w:t>
      </w:r>
      <w:r>
        <w:fldChar w:fldCharType="end"/>
      </w:r>
    </w:p>
    <w:p w14:paraId="2BE4A0E7" w14:textId="69CB6167" w:rsidR="00E71358" w:rsidRDefault="00E71358">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_Toc205529081 \h </w:instrText>
      </w:r>
      <w:r>
        <w:fldChar w:fldCharType="separate"/>
      </w:r>
      <w:r>
        <w:t>41</w:t>
      </w:r>
      <w:r>
        <w:fldChar w:fldCharType="end"/>
      </w:r>
    </w:p>
    <w:p w14:paraId="7CFD7A62" w14:textId="1BD3E884" w:rsidR="00E71358" w:rsidRDefault="00E71358">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Rel-18 RAN WG3 WID - Artificial Intelligence (AI)/Machine Learning (ML) for NG-RAN (NR_AIML_NGRAN-Core)</w:t>
      </w:r>
      <w:r>
        <w:tab/>
      </w:r>
      <w:r>
        <w:fldChar w:fldCharType="begin"/>
      </w:r>
      <w:r>
        <w:instrText xml:space="preserve"> PAGEREF _Toc205529082 \h </w:instrText>
      </w:r>
      <w:r>
        <w:fldChar w:fldCharType="separate"/>
      </w:r>
      <w:r>
        <w:t>41</w:t>
      </w:r>
      <w:r>
        <w:fldChar w:fldCharType="end"/>
      </w:r>
    </w:p>
    <w:p w14:paraId="234CF1D9" w14:textId="1CFF6643" w:rsidR="00E71358" w:rsidRDefault="00E71358">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_Toc205529083 \h </w:instrText>
      </w:r>
      <w:r>
        <w:fldChar w:fldCharType="separate"/>
      </w:r>
      <w:r>
        <w:t>41</w:t>
      </w:r>
      <w:r>
        <w:fldChar w:fldCharType="end"/>
      </w:r>
    </w:p>
    <w:p w14:paraId="59E6C934" w14:textId="3931BE03" w:rsidR="00E71358" w:rsidRDefault="00E71358">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_Toc205529084 \h </w:instrText>
      </w:r>
      <w:r>
        <w:fldChar w:fldCharType="separate"/>
      </w:r>
      <w:r>
        <w:t>42</w:t>
      </w:r>
      <w:r>
        <w:fldChar w:fldCharType="end"/>
      </w:r>
    </w:p>
    <w:p w14:paraId="05C1B2A6" w14:textId="739103D8" w:rsidR="00E71358" w:rsidRDefault="00E71358">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Rel-19 RAN WG3 SID - Enhancements for Artificial Intelligence (AI)/Machine Learning (ML) for NG-RAN (FS_NR_AIML_NGRAN_enh)</w:t>
      </w:r>
      <w:r>
        <w:tab/>
      </w:r>
      <w:r>
        <w:fldChar w:fldCharType="begin"/>
      </w:r>
      <w:r>
        <w:instrText xml:space="preserve"> PAGEREF _Toc205529085 \h </w:instrText>
      </w:r>
      <w:r>
        <w:fldChar w:fldCharType="separate"/>
      </w:r>
      <w:r>
        <w:t>42</w:t>
      </w:r>
      <w:r>
        <w:fldChar w:fldCharType="end"/>
      </w:r>
    </w:p>
    <w:p w14:paraId="72EF4D36" w14:textId="1FA5AC48" w:rsidR="00E71358" w:rsidRDefault="00E71358">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_Toc205529086 \h </w:instrText>
      </w:r>
      <w:r>
        <w:fldChar w:fldCharType="separate"/>
      </w:r>
      <w:r>
        <w:t>42</w:t>
      </w:r>
      <w:r>
        <w:fldChar w:fldCharType="end"/>
      </w:r>
    </w:p>
    <w:p w14:paraId="617218AF" w14:textId="1AF9C78E" w:rsidR="00E71358" w:rsidRDefault="00E71358">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_Toc205529087 \h </w:instrText>
      </w:r>
      <w:r>
        <w:fldChar w:fldCharType="separate"/>
      </w:r>
      <w:r>
        <w:t>42</w:t>
      </w:r>
      <w:r>
        <w:fldChar w:fldCharType="end"/>
      </w:r>
    </w:p>
    <w:p w14:paraId="7129EC61" w14:textId="44AA76C9" w:rsidR="00E71358" w:rsidRDefault="00E71358">
      <w:pPr>
        <w:pStyle w:val="TOC4"/>
        <w:rPr>
          <w:rFonts w:asciiTheme="minorHAnsi" w:eastAsiaTheme="minorEastAsia" w:hAnsiTheme="minorHAnsi" w:cstheme="minorBidi"/>
          <w:kern w:val="2"/>
          <w:sz w:val="24"/>
          <w:szCs w:val="24"/>
          <w14:ligatures w14:val="standardContextual"/>
        </w:rPr>
      </w:pPr>
      <w:r>
        <w:rPr>
          <w:lang w:eastAsia="en-US"/>
        </w:rPr>
        <w:t>5.3.2.5</w:t>
      </w:r>
      <w:r>
        <w:rPr>
          <w:rFonts w:asciiTheme="minorHAnsi" w:eastAsiaTheme="minorEastAsia" w:hAnsiTheme="minorHAnsi" w:cstheme="minorBidi"/>
          <w:kern w:val="2"/>
          <w:sz w:val="24"/>
          <w:szCs w:val="24"/>
          <w14:ligatures w14:val="standardContextual"/>
        </w:rPr>
        <w:tab/>
      </w:r>
      <w:r>
        <w:rPr>
          <w:lang w:eastAsia="en-US"/>
        </w:rPr>
        <w:t>Rel-19 RAN WG1/RAN WG4 SID - Artificial Intelligence (AI)/Machine Learning (ML) for NR Air Interface (FS_NR_AIML_air_Ph2)</w:t>
      </w:r>
      <w:r>
        <w:tab/>
      </w:r>
      <w:r>
        <w:fldChar w:fldCharType="begin"/>
      </w:r>
      <w:r>
        <w:instrText xml:space="preserve"> PAGEREF _Toc205529088 \h </w:instrText>
      </w:r>
      <w:r>
        <w:fldChar w:fldCharType="separate"/>
      </w:r>
      <w:r>
        <w:t>42</w:t>
      </w:r>
      <w:r>
        <w:fldChar w:fldCharType="end"/>
      </w:r>
    </w:p>
    <w:p w14:paraId="705E3A46" w14:textId="7A949A27" w:rsidR="00E71358" w:rsidRDefault="00E71358">
      <w:pPr>
        <w:pStyle w:val="TOC5"/>
        <w:rPr>
          <w:rFonts w:asciiTheme="minorHAnsi" w:eastAsiaTheme="minorEastAsia" w:hAnsiTheme="minorHAnsi" w:cstheme="minorBidi"/>
          <w:kern w:val="2"/>
          <w:sz w:val="24"/>
          <w:szCs w:val="24"/>
          <w14:ligatures w14:val="standardContextual"/>
        </w:rPr>
      </w:pPr>
      <w:r>
        <w:rPr>
          <w:lang w:eastAsia="en-US"/>
        </w:rPr>
        <w:t>5.3.2.5.1</w:t>
      </w:r>
      <w:r>
        <w:rPr>
          <w:rFonts w:asciiTheme="minorHAnsi" w:eastAsiaTheme="minorEastAsia" w:hAnsiTheme="minorHAnsi" w:cstheme="minorBidi"/>
          <w:kern w:val="2"/>
          <w:sz w:val="24"/>
          <w:szCs w:val="24"/>
          <w14:ligatures w14:val="standardContextual"/>
        </w:rPr>
        <w:tab/>
      </w:r>
      <w:r>
        <w:rPr>
          <w:lang w:eastAsia="en-US"/>
        </w:rPr>
        <w:t>Description</w:t>
      </w:r>
      <w:r>
        <w:tab/>
      </w:r>
      <w:r>
        <w:fldChar w:fldCharType="begin"/>
      </w:r>
      <w:r>
        <w:instrText xml:space="preserve"> PAGEREF _Toc205529089 \h </w:instrText>
      </w:r>
      <w:r>
        <w:fldChar w:fldCharType="separate"/>
      </w:r>
      <w:r>
        <w:t>42</w:t>
      </w:r>
      <w:r>
        <w:fldChar w:fldCharType="end"/>
      </w:r>
    </w:p>
    <w:p w14:paraId="69EE8524" w14:textId="2CF70004" w:rsidR="00E71358" w:rsidRDefault="00E71358">
      <w:pPr>
        <w:pStyle w:val="TOC4"/>
        <w:rPr>
          <w:rFonts w:asciiTheme="minorHAnsi" w:eastAsiaTheme="minorEastAsia" w:hAnsiTheme="minorHAnsi" w:cstheme="minorBidi"/>
          <w:kern w:val="2"/>
          <w:sz w:val="24"/>
          <w:szCs w:val="24"/>
          <w14:ligatures w14:val="standardContextual"/>
        </w:rPr>
      </w:pPr>
      <w:r>
        <w:rPr>
          <w:lang w:eastAsia="en-US"/>
        </w:rPr>
        <w:t>5.3.2.6</w:t>
      </w:r>
      <w:r>
        <w:rPr>
          <w:rFonts w:asciiTheme="minorHAnsi" w:eastAsiaTheme="minorEastAsia" w:hAnsiTheme="minorHAnsi" w:cstheme="minorBidi"/>
          <w:kern w:val="2"/>
          <w:sz w:val="24"/>
          <w:szCs w:val="24"/>
          <w14:ligatures w14:val="standardContextual"/>
        </w:rPr>
        <w:tab/>
      </w:r>
      <w:r>
        <w:rPr>
          <w:lang w:eastAsia="en-US"/>
        </w:rPr>
        <w:t>Rel-19 RAN WG3 WID - Enhancements for Artificial Intelligence (AI)/Machine Learning (ML) for NG-RAN (FS_NR_AIML_NGRAN_enh-Core)</w:t>
      </w:r>
      <w:r>
        <w:tab/>
      </w:r>
      <w:r>
        <w:fldChar w:fldCharType="begin"/>
      </w:r>
      <w:r>
        <w:instrText xml:space="preserve"> PAGEREF _Toc205529090 \h </w:instrText>
      </w:r>
      <w:r>
        <w:fldChar w:fldCharType="separate"/>
      </w:r>
      <w:r>
        <w:t>43</w:t>
      </w:r>
      <w:r>
        <w:fldChar w:fldCharType="end"/>
      </w:r>
    </w:p>
    <w:p w14:paraId="7E769DB3" w14:textId="4AA2DF2A" w:rsidR="00E71358" w:rsidRDefault="00E71358">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_Toc205529091 \h </w:instrText>
      </w:r>
      <w:r>
        <w:fldChar w:fldCharType="separate"/>
      </w:r>
      <w:r>
        <w:t>43</w:t>
      </w:r>
      <w:r>
        <w:fldChar w:fldCharType="end"/>
      </w:r>
    </w:p>
    <w:p w14:paraId="278CE440" w14:textId="73394B7B" w:rsidR="00E71358" w:rsidRDefault="00E71358">
      <w:pPr>
        <w:pStyle w:val="TOC5"/>
        <w:rPr>
          <w:rFonts w:asciiTheme="minorHAnsi" w:eastAsiaTheme="minorEastAsia" w:hAnsiTheme="minorHAnsi" w:cstheme="minorBidi"/>
          <w:kern w:val="2"/>
          <w:sz w:val="24"/>
          <w:szCs w:val="24"/>
          <w14:ligatures w14:val="standardContextual"/>
        </w:rPr>
      </w:pPr>
      <w:r w:rsidRPr="007C2A19">
        <w:rPr>
          <w:rFonts w:eastAsia="Yu Mincho"/>
        </w:rPr>
        <w:t>5.3.2.6.2</w:t>
      </w:r>
      <w:r>
        <w:rPr>
          <w:rFonts w:asciiTheme="minorHAnsi" w:eastAsiaTheme="minorEastAsia" w:hAnsiTheme="minorHAnsi" w:cstheme="minorBidi"/>
          <w:kern w:val="2"/>
          <w:sz w:val="24"/>
          <w:szCs w:val="24"/>
          <w14:ligatures w14:val="standardContextual"/>
        </w:rPr>
        <w:tab/>
      </w:r>
      <w:r>
        <w:rPr>
          <w:lang w:eastAsia="en-US"/>
        </w:rPr>
        <w:t>Activities summary</w:t>
      </w:r>
      <w:r>
        <w:tab/>
      </w:r>
      <w:r>
        <w:fldChar w:fldCharType="begin"/>
      </w:r>
      <w:r>
        <w:instrText xml:space="preserve"> PAGEREF _Toc205529092 \h </w:instrText>
      </w:r>
      <w:r>
        <w:fldChar w:fldCharType="separate"/>
      </w:r>
      <w:r>
        <w:t>44</w:t>
      </w:r>
      <w:r>
        <w:fldChar w:fldCharType="end"/>
      </w:r>
    </w:p>
    <w:p w14:paraId="631D276A" w14:textId="63FDE802" w:rsidR="00E71358" w:rsidRDefault="00E7135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Analysis on AI/ML across 3GPP</w:t>
      </w:r>
      <w:r>
        <w:tab/>
      </w:r>
      <w:r>
        <w:fldChar w:fldCharType="begin"/>
      </w:r>
      <w:r>
        <w:instrText xml:space="preserve"> PAGEREF _Toc205529093 \h </w:instrText>
      </w:r>
      <w:r>
        <w:fldChar w:fldCharType="separate"/>
      </w:r>
      <w:r>
        <w:t>44</w:t>
      </w:r>
      <w:r>
        <w:fldChar w:fldCharType="end"/>
      </w:r>
    </w:p>
    <w:p w14:paraId="707E083D" w14:textId="1833434E" w:rsidR="00E71358" w:rsidRDefault="00E71358">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_Toc205529094 \h </w:instrText>
      </w:r>
      <w:r>
        <w:fldChar w:fldCharType="separate"/>
      </w:r>
      <w:r>
        <w:t>44</w:t>
      </w:r>
      <w:r>
        <w:fldChar w:fldCharType="end"/>
      </w:r>
    </w:p>
    <w:p w14:paraId="2E0EFA3B" w14:textId="5403C0D2" w:rsidR="00E71358" w:rsidRDefault="00E71358">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_Toc205529095 \h </w:instrText>
      </w:r>
      <w:r>
        <w:fldChar w:fldCharType="separate"/>
      </w:r>
      <w:r>
        <w:t>44</w:t>
      </w:r>
      <w:r>
        <w:fldChar w:fldCharType="end"/>
      </w:r>
    </w:p>
    <w:p w14:paraId="0FA27CD5" w14:textId="5AD09322" w:rsidR="00E71358" w:rsidRDefault="00E71358">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 xml:space="preserve">Analysis on </w:t>
      </w:r>
      <w:r>
        <w:rPr>
          <w:lang w:eastAsia="zh-CN"/>
        </w:rPr>
        <w:t xml:space="preserve">AI/ML model related </w:t>
      </w:r>
      <w:r>
        <w:t>terminology consistency</w:t>
      </w:r>
      <w:r>
        <w:tab/>
      </w:r>
      <w:r>
        <w:fldChar w:fldCharType="begin"/>
      </w:r>
      <w:r>
        <w:instrText xml:space="preserve"> PAGEREF _Toc205529096 \h </w:instrText>
      </w:r>
      <w:r>
        <w:fldChar w:fldCharType="separate"/>
      </w:r>
      <w:r>
        <w:t>44</w:t>
      </w:r>
      <w:r>
        <w:fldChar w:fldCharType="end"/>
      </w:r>
    </w:p>
    <w:p w14:paraId="679BB139" w14:textId="2B06FF05" w:rsidR="00E71358" w:rsidRDefault="00E71358">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Analysis on ML model</w:t>
      </w:r>
      <w:r>
        <w:tab/>
      </w:r>
      <w:r>
        <w:fldChar w:fldCharType="begin"/>
      </w:r>
      <w:r>
        <w:instrText xml:space="preserve"> PAGEREF _Toc205529097 \h </w:instrText>
      </w:r>
      <w:r>
        <w:fldChar w:fldCharType="separate"/>
      </w:r>
      <w:r>
        <w:t>44</w:t>
      </w:r>
      <w:r>
        <w:fldChar w:fldCharType="end"/>
      </w:r>
    </w:p>
    <w:p w14:paraId="5AEABA3D" w14:textId="37244C17" w:rsidR="00E71358" w:rsidRDefault="00E71358">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Analysis on ML model training</w:t>
      </w:r>
      <w:r>
        <w:tab/>
      </w:r>
      <w:r>
        <w:fldChar w:fldCharType="begin"/>
      </w:r>
      <w:r>
        <w:instrText xml:space="preserve"> PAGEREF _Toc205529098 \h </w:instrText>
      </w:r>
      <w:r>
        <w:fldChar w:fldCharType="separate"/>
      </w:r>
      <w:r>
        <w:t>44</w:t>
      </w:r>
      <w:r>
        <w:fldChar w:fldCharType="end"/>
      </w:r>
    </w:p>
    <w:p w14:paraId="79F78A87" w14:textId="43ECE5A2" w:rsidR="00E71358" w:rsidRDefault="00E71358">
      <w:pPr>
        <w:pStyle w:val="TOC4"/>
        <w:rPr>
          <w:rFonts w:asciiTheme="minorHAnsi" w:eastAsiaTheme="minorEastAsia" w:hAnsiTheme="minorHAnsi" w:cstheme="minorBidi"/>
          <w:kern w:val="2"/>
          <w:sz w:val="24"/>
          <w:szCs w:val="24"/>
          <w14:ligatures w14:val="standardContextual"/>
        </w:rPr>
      </w:pPr>
      <w:r>
        <w:lastRenderedPageBreak/>
        <w:t>6.2.1.3</w:t>
      </w:r>
      <w:r>
        <w:rPr>
          <w:rFonts w:asciiTheme="minorHAnsi" w:eastAsiaTheme="minorEastAsia" w:hAnsiTheme="minorHAnsi" w:cstheme="minorBidi"/>
          <w:kern w:val="2"/>
          <w:sz w:val="24"/>
          <w:szCs w:val="24"/>
          <w14:ligatures w14:val="standardContextual"/>
        </w:rPr>
        <w:tab/>
      </w:r>
      <w:r>
        <w:t>Analysis on ML model re-training</w:t>
      </w:r>
      <w:r>
        <w:tab/>
      </w:r>
      <w:r>
        <w:fldChar w:fldCharType="begin"/>
      </w:r>
      <w:r>
        <w:instrText xml:space="preserve"> PAGEREF _Toc205529099 \h </w:instrText>
      </w:r>
      <w:r>
        <w:fldChar w:fldCharType="separate"/>
      </w:r>
      <w:r>
        <w:t>45</w:t>
      </w:r>
      <w:r>
        <w:fldChar w:fldCharType="end"/>
      </w:r>
    </w:p>
    <w:p w14:paraId="288A4B1D" w14:textId="3AAAFE63" w:rsidR="00E71358" w:rsidRDefault="00E71358">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Analysis on ML model testing</w:t>
      </w:r>
      <w:r>
        <w:tab/>
      </w:r>
      <w:r>
        <w:fldChar w:fldCharType="begin"/>
      </w:r>
      <w:r>
        <w:instrText xml:space="preserve"> PAGEREF _Toc205529100 \h </w:instrText>
      </w:r>
      <w:r>
        <w:fldChar w:fldCharType="separate"/>
      </w:r>
      <w:r>
        <w:t>45</w:t>
      </w:r>
      <w:r>
        <w:fldChar w:fldCharType="end"/>
      </w:r>
    </w:p>
    <w:p w14:paraId="5C706AEE" w14:textId="58581737" w:rsidR="00E71358" w:rsidRDefault="00E71358">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Analysis on ML model inference</w:t>
      </w:r>
      <w:r>
        <w:tab/>
      </w:r>
      <w:r>
        <w:fldChar w:fldCharType="begin"/>
      </w:r>
      <w:r>
        <w:instrText xml:space="preserve"> PAGEREF _Toc205529101 \h </w:instrText>
      </w:r>
      <w:r>
        <w:fldChar w:fldCharType="separate"/>
      </w:r>
      <w:r>
        <w:t>46</w:t>
      </w:r>
      <w:r>
        <w:fldChar w:fldCharType="end"/>
      </w:r>
    </w:p>
    <w:p w14:paraId="5FC30CAB" w14:textId="7ABE44C0" w:rsidR="00E71358" w:rsidRDefault="00E71358">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Analysis on ML model activation &amp; ML model de-activation</w:t>
      </w:r>
      <w:r>
        <w:tab/>
      </w:r>
      <w:r>
        <w:fldChar w:fldCharType="begin"/>
      </w:r>
      <w:r>
        <w:instrText xml:space="preserve"> PAGEREF _Toc205529102 \h </w:instrText>
      </w:r>
      <w:r>
        <w:fldChar w:fldCharType="separate"/>
      </w:r>
      <w:r>
        <w:t>46</w:t>
      </w:r>
      <w:r>
        <w:fldChar w:fldCharType="end"/>
      </w:r>
    </w:p>
    <w:p w14:paraId="58C9DEA7" w14:textId="7CD6BF7A" w:rsidR="00E71358" w:rsidRDefault="00E71358">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Analysis on ML model lifecycle</w:t>
      </w:r>
      <w:r>
        <w:tab/>
      </w:r>
      <w:r>
        <w:fldChar w:fldCharType="begin"/>
      </w:r>
      <w:r>
        <w:instrText xml:space="preserve"> PAGEREF _Toc205529103 \h </w:instrText>
      </w:r>
      <w:r>
        <w:fldChar w:fldCharType="separate"/>
      </w:r>
      <w:r>
        <w:t>46</w:t>
      </w:r>
      <w:r>
        <w:fldChar w:fldCharType="end"/>
      </w:r>
    </w:p>
    <w:p w14:paraId="536F8109" w14:textId="122DC761" w:rsidR="00E71358" w:rsidRDefault="00E71358">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Analysis on ML model lifecycle management</w:t>
      </w:r>
      <w:r>
        <w:tab/>
      </w:r>
      <w:r>
        <w:fldChar w:fldCharType="begin"/>
      </w:r>
      <w:r>
        <w:instrText xml:space="preserve"> PAGEREF _Toc205529104 \h </w:instrText>
      </w:r>
      <w:r>
        <w:fldChar w:fldCharType="separate"/>
      </w:r>
      <w:r>
        <w:t>47</w:t>
      </w:r>
      <w:r>
        <w:fldChar w:fldCharType="end"/>
      </w:r>
    </w:p>
    <w:p w14:paraId="77B62456" w14:textId="0134FC4B" w:rsidR="00E71358" w:rsidRDefault="00E71358">
      <w:pPr>
        <w:pStyle w:val="TOC4"/>
        <w:rPr>
          <w:rFonts w:asciiTheme="minorHAnsi" w:eastAsiaTheme="minorEastAsia" w:hAnsiTheme="minorHAnsi" w:cstheme="minorBidi"/>
          <w:kern w:val="2"/>
          <w:sz w:val="24"/>
          <w:szCs w:val="24"/>
          <w14:ligatures w14:val="standardContextual"/>
        </w:rPr>
      </w:pPr>
      <w:r>
        <w:rPr>
          <w:lang w:eastAsia="en-US"/>
        </w:rPr>
        <w:t>6.2.1.9</w:t>
      </w:r>
      <w:r>
        <w:rPr>
          <w:rFonts w:asciiTheme="minorHAnsi" w:eastAsiaTheme="minorEastAsia" w:hAnsiTheme="minorHAnsi" w:cstheme="minorBidi"/>
          <w:kern w:val="2"/>
          <w:sz w:val="24"/>
          <w:szCs w:val="24"/>
          <w14:ligatures w14:val="standardContextual"/>
        </w:rPr>
        <w:tab/>
      </w:r>
      <w:r>
        <w:rPr>
          <w:lang w:eastAsia="en-US"/>
        </w:rPr>
        <w:t>Analysis on usage of ML Model identifier in each Working Group</w:t>
      </w:r>
      <w:r>
        <w:tab/>
      </w:r>
      <w:r>
        <w:fldChar w:fldCharType="begin"/>
      </w:r>
      <w:r>
        <w:instrText xml:space="preserve"> PAGEREF _Toc205529105 \h </w:instrText>
      </w:r>
      <w:r>
        <w:fldChar w:fldCharType="separate"/>
      </w:r>
      <w:r>
        <w:t>49</w:t>
      </w:r>
      <w:r>
        <w:fldChar w:fldCharType="end"/>
      </w:r>
    </w:p>
    <w:p w14:paraId="219CF0EE" w14:textId="27BC0066" w:rsidR="00E71358" w:rsidRDefault="00E71358">
      <w:pPr>
        <w:pStyle w:val="TOC5"/>
        <w:rPr>
          <w:rFonts w:asciiTheme="minorHAnsi" w:eastAsiaTheme="minorEastAsia" w:hAnsiTheme="minorHAnsi" w:cstheme="minorBidi"/>
          <w:kern w:val="2"/>
          <w:sz w:val="24"/>
          <w:szCs w:val="24"/>
          <w14:ligatures w14:val="standardContextual"/>
        </w:rPr>
      </w:pPr>
      <w:r>
        <w:rPr>
          <w:lang w:eastAsia="zh-CN"/>
        </w:rPr>
        <w:t>6.2.1.9.1</w:t>
      </w:r>
      <w:r>
        <w:rPr>
          <w:rFonts w:asciiTheme="minorHAnsi" w:eastAsiaTheme="minorEastAsia" w:hAnsiTheme="minorHAnsi" w:cstheme="minorBidi"/>
          <w:kern w:val="2"/>
          <w:sz w:val="24"/>
          <w:szCs w:val="24"/>
          <w14:ligatures w14:val="standardContextual"/>
        </w:rPr>
        <w:tab/>
      </w:r>
      <w:r>
        <w:rPr>
          <w:lang w:eastAsia="zh-CN"/>
        </w:rPr>
        <w:t>RAN WG 1</w:t>
      </w:r>
      <w:r>
        <w:tab/>
      </w:r>
      <w:r>
        <w:fldChar w:fldCharType="begin"/>
      </w:r>
      <w:r>
        <w:instrText xml:space="preserve"> PAGEREF _Toc205529106 \h </w:instrText>
      </w:r>
      <w:r>
        <w:fldChar w:fldCharType="separate"/>
      </w:r>
      <w:r>
        <w:t>49</w:t>
      </w:r>
      <w:r>
        <w:fldChar w:fldCharType="end"/>
      </w:r>
    </w:p>
    <w:p w14:paraId="1CD38D57" w14:textId="081CE919" w:rsidR="00E71358" w:rsidRDefault="00E71358">
      <w:pPr>
        <w:pStyle w:val="TOC5"/>
        <w:rPr>
          <w:rFonts w:asciiTheme="minorHAnsi" w:eastAsiaTheme="minorEastAsia" w:hAnsiTheme="minorHAnsi" w:cstheme="minorBidi"/>
          <w:kern w:val="2"/>
          <w:sz w:val="24"/>
          <w:szCs w:val="24"/>
          <w14:ligatures w14:val="standardContextual"/>
        </w:rPr>
      </w:pPr>
      <w:r>
        <w:rPr>
          <w:lang w:eastAsia="zh-CN"/>
        </w:rPr>
        <w:t>6.2.1.9.2</w:t>
      </w:r>
      <w:r>
        <w:rPr>
          <w:rFonts w:asciiTheme="minorHAnsi" w:eastAsiaTheme="minorEastAsia" w:hAnsiTheme="minorHAnsi" w:cstheme="minorBidi"/>
          <w:kern w:val="2"/>
          <w:sz w:val="24"/>
          <w:szCs w:val="24"/>
          <w14:ligatures w14:val="standardContextual"/>
        </w:rPr>
        <w:tab/>
      </w:r>
      <w:r>
        <w:rPr>
          <w:lang w:eastAsia="zh-CN"/>
        </w:rPr>
        <w:t>RAN WG 3</w:t>
      </w:r>
      <w:r>
        <w:tab/>
      </w:r>
      <w:r>
        <w:fldChar w:fldCharType="begin"/>
      </w:r>
      <w:r>
        <w:instrText xml:space="preserve"> PAGEREF _Toc205529107 \h </w:instrText>
      </w:r>
      <w:r>
        <w:fldChar w:fldCharType="separate"/>
      </w:r>
      <w:r>
        <w:t>50</w:t>
      </w:r>
      <w:r>
        <w:fldChar w:fldCharType="end"/>
      </w:r>
    </w:p>
    <w:p w14:paraId="7AE202E4" w14:textId="2C5F94B9" w:rsidR="00E71358" w:rsidRDefault="00E71358">
      <w:pPr>
        <w:pStyle w:val="TOC5"/>
        <w:rPr>
          <w:rFonts w:asciiTheme="minorHAnsi" w:eastAsiaTheme="minorEastAsia" w:hAnsiTheme="minorHAnsi" w:cstheme="minorBidi"/>
          <w:kern w:val="2"/>
          <w:sz w:val="24"/>
          <w:szCs w:val="24"/>
          <w14:ligatures w14:val="standardContextual"/>
        </w:rPr>
      </w:pPr>
      <w:r>
        <w:rPr>
          <w:lang w:eastAsia="zh-CN"/>
        </w:rPr>
        <w:t>6.2.1.9.3</w:t>
      </w:r>
      <w:r>
        <w:rPr>
          <w:rFonts w:asciiTheme="minorHAnsi" w:eastAsiaTheme="minorEastAsia" w:hAnsiTheme="minorHAnsi" w:cstheme="minorBidi"/>
          <w:kern w:val="2"/>
          <w:sz w:val="24"/>
          <w:szCs w:val="24"/>
          <w14:ligatures w14:val="standardContextual"/>
        </w:rPr>
        <w:tab/>
      </w:r>
      <w:r>
        <w:rPr>
          <w:lang w:eastAsia="zh-CN"/>
        </w:rPr>
        <w:t>SA WG 2</w:t>
      </w:r>
      <w:r>
        <w:tab/>
      </w:r>
      <w:r>
        <w:fldChar w:fldCharType="begin"/>
      </w:r>
      <w:r>
        <w:instrText xml:space="preserve"> PAGEREF _Toc205529108 \h </w:instrText>
      </w:r>
      <w:r>
        <w:fldChar w:fldCharType="separate"/>
      </w:r>
      <w:r>
        <w:t>50</w:t>
      </w:r>
      <w:r>
        <w:fldChar w:fldCharType="end"/>
      </w:r>
    </w:p>
    <w:p w14:paraId="4B95DF30" w14:textId="3E17D3EC" w:rsidR="00E71358" w:rsidRDefault="00E71358">
      <w:pPr>
        <w:pStyle w:val="TOC5"/>
        <w:rPr>
          <w:rFonts w:asciiTheme="minorHAnsi" w:eastAsiaTheme="minorEastAsia" w:hAnsiTheme="minorHAnsi" w:cstheme="minorBidi"/>
          <w:kern w:val="2"/>
          <w:sz w:val="24"/>
          <w:szCs w:val="24"/>
          <w14:ligatures w14:val="standardContextual"/>
        </w:rPr>
      </w:pPr>
      <w:r>
        <w:rPr>
          <w:lang w:eastAsia="en-US"/>
        </w:rPr>
        <w:t>6.2.1.9.4</w:t>
      </w:r>
      <w:r>
        <w:rPr>
          <w:rFonts w:asciiTheme="minorHAnsi" w:eastAsiaTheme="minorEastAsia" w:hAnsiTheme="minorHAnsi" w:cstheme="minorBidi"/>
          <w:kern w:val="2"/>
          <w:sz w:val="24"/>
          <w:szCs w:val="24"/>
          <w14:ligatures w14:val="standardContextual"/>
        </w:rPr>
        <w:tab/>
      </w:r>
      <w:r>
        <w:rPr>
          <w:lang w:eastAsia="en-US"/>
        </w:rPr>
        <w:t>SA WG5</w:t>
      </w:r>
      <w:r>
        <w:tab/>
      </w:r>
      <w:r>
        <w:fldChar w:fldCharType="begin"/>
      </w:r>
      <w:r>
        <w:instrText xml:space="preserve"> PAGEREF _Toc205529109 \h </w:instrText>
      </w:r>
      <w:r>
        <w:fldChar w:fldCharType="separate"/>
      </w:r>
      <w:r>
        <w:t>51</w:t>
      </w:r>
      <w:r>
        <w:fldChar w:fldCharType="end"/>
      </w:r>
    </w:p>
    <w:p w14:paraId="4F9FFFBD" w14:textId="6410155C" w:rsidR="00E71358" w:rsidRDefault="00E71358">
      <w:pPr>
        <w:pStyle w:val="TOC5"/>
        <w:rPr>
          <w:rFonts w:asciiTheme="minorHAnsi" w:eastAsiaTheme="minorEastAsia" w:hAnsiTheme="minorHAnsi" w:cstheme="minorBidi"/>
          <w:kern w:val="2"/>
          <w:sz w:val="24"/>
          <w:szCs w:val="24"/>
          <w14:ligatures w14:val="standardContextual"/>
        </w:rPr>
      </w:pPr>
      <w:r>
        <w:rPr>
          <w:lang w:eastAsia="zh-CN"/>
        </w:rPr>
        <w:t>6.2.1.9.5</w:t>
      </w:r>
      <w:r>
        <w:rPr>
          <w:rFonts w:asciiTheme="minorHAnsi" w:eastAsiaTheme="minorEastAsia" w:hAnsiTheme="minorHAnsi" w:cstheme="minorBidi"/>
          <w:kern w:val="2"/>
          <w:sz w:val="24"/>
          <w:szCs w:val="24"/>
          <w14:ligatures w14:val="standardContextual"/>
        </w:rPr>
        <w:tab/>
      </w:r>
      <w:r>
        <w:rPr>
          <w:lang w:eastAsia="zh-CN"/>
        </w:rPr>
        <w:t>SA WG6</w:t>
      </w:r>
      <w:r>
        <w:tab/>
      </w:r>
      <w:r>
        <w:fldChar w:fldCharType="begin"/>
      </w:r>
      <w:r>
        <w:instrText xml:space="preserve"> PAGEREF _Toc205529110 \h </w:instrText>
      </w:r>
      <w:r>
        <w:fldChar w:fldCharType="separate"/>
      </w:r>
      <w:r>
        <w:t>52</w:t>
      </w:r>
      <w:r>
        <w:fldChar w:fldCharType="end"/>
      </w:r>
    </w:p>
    <w:p w14:paraId="4822E48E" w14:textId="4FA317D3" w:rsidR="00E71358" w:rsidRDefault="00E71358">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Analysis on </w:t>
      </w:r>
      <w:r>
        <w:rPr>
          <w:lang w:eastAsia="zh-CN"/>
        </w:rPr>
        <w:t>Federated Learning</w:t>
      </w:r>
      <w:r>
        <w:tab/>
      </w:r>
      <w:r>
        <w:fldChar w:fldCharType="begin"/>
      </w:r>
      <w:r>
        <w:instrText xml:space="preserve"> PAGEREF _Toc205529111 \h </w:instrText>
      </w:r>
      <w:r>
        <w:fldChar w:fldCharType="separate"/>
      </w:r>
      <w:r>
        <w:t>52</w:t>
      </w:r>
      <w:r>
        <w:fldChar w:fldCharType="end"/>
      </w:r>
    </w:p>
    <w:p w14:paraId="7DA6EED4" w14:textId="74EE64C4" w:rsidR="00E71358" w:rsidRDefault="00E71358">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Analysis on Decision vs Prediction vs Output</w:t>
      </w:r>
      <w:r>
        <w:tab/>
      </w:r>
      <w:r>
        <w:fldChar w:fldCharType="begin"/>
      </w:r>
      <w:r>
        <w:instrText xml:space="preserve"> PAGEREF _Toc205529112 \h </w:instrText>
      </w:r>
      <w:r>
        <w:fldChar w:fldCharType="separate"/>
      </w:r>
      <w:r>
        <w:t>53</w:t>
      </w:r>
      <w:r>
        <w:fldChar w:fldCharType="end"/>
      </w:r>
    </w:p>
    <w:p w14:paraId="082533A7" w14:textId="673EA372" w:rsidR="00E71358" w:rsidRPr="00E71358" w:rsidRDefault="00E71358">
      <w:pPr>
        <w:pStyle w:val="TOC3"/>
        <w:rPr>
          <w:rFonts w:asciiTheme="minorHAnsi" w:eastAsiaTheme="minorEastAsia" w:hAnsiTheme="minorHAnsi" w:cstheme="minorBidi"/>
          <w:kern w:val="2"/>
          <w:sz w:val="24"/>
          <w:szCs w:val="24"/>
          <w:lang w:val="fr-FR"/>
          <w14:ligatures w14:val="standardContextual"/>
        </w:rPr>
      </w:pPr>
      <w:r w:rsidRPr="007C2A19">
        <w:rPr>
          <w:lang w:val="fr-FR"/>
        </w:rPr>
        <w:t>6.2.5</w:t>
      </w:r>
      <w:r w:rsidRPr="00E71358">
        <w:rPr>
          <w:rFonts w:asciiTheme="minorHAnsi" w:eastAsiaTheme="minorEastAsia" w:hAnsiTheme="minorHAnsi" w:cstheme="minorBidi"/>
          <w:kern w:val="2"/>
          <w:sz w:val="24"/>
          <w:szCs w:val="24"/>
          <w:lang w:val="fr-FR"/>
          <w14:ligatures w14:val="standardContextual"/>
        </w:rPr>
        <w:tab/>
      </w:r>
      <w:r w:rsidRPr="007C2A19">
        <w:rPr>
          <w:lang w:val="fr-FR"/>
        </w:rPr>
        <w:t>Analysis on ML vs AI vs AI/ML</w:t>
      </w:r>
      <w:r w:rsidRPr="00E71358">
        <w:rPr>
          <w:lang w:val="fr-FR"/>
        </w:rPr>
        <w:tab/>
      </w:r>
      <w:r>
        <w:fldChar w:fldCharType="begin"/>
      </w:r>
      <w:r w:rsidRPr="00E71358">
        <w:rPr>
          <w:lang w:val="fr-FR"/>
        </w:rPr>
        <w:instrText xml:space="preserve"> PAGEREF _Toc205529113 \h </w:instrText>
      </w:r>
      <w:r>
        <w:fldChar w:fldCharType="separate"/>
      </w:r>
      <w:r w:rsidRPr="00E71358">
        <w:rPr>
          <w:lang w:val="fr-FR"/>
        </w:rPr>
        <w:t>54</w:t>
      </w:r>
      <w:r>
        <w:fldChar w:fldCharType="end"/>
      </w:r>
    </w:p>
    <w:p w14:paraId="163B523B" w14:textId="54C34045" w:rsidR="00E71358" w:rsidRDefault="00E71358">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Analysis on Transfer Learning</w:t>
      </w:r>
      <w:r>
        <w:tab/>
      </w:r>
      <w:r>
        <w:fldChar w:fldCharType="begin"/>
      </w:r>
      <w:r>
        <w:instrText xml:space="preserve"> PAGEREF _Toc205529114 \h </w:instrText>
      </w:r>
      <w:r>
        <w:fldChar w:fldCharType="separate"/>
      </w:r>
      <w:r>
        <w:t>54</w:t>
      </w:r>
      <w:r>
        <w:fldChar w:fldCharType="end"/>
      </w:r>
    </w:p>
    <w:p w14:paraId="7CCE5CA0" w14:textId="1310C0CB" w:rsidR="00E71358" w:rsidRDefault="00E71358">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AI/ML related features</w:t>
      </w:r>
      <w:r>
        <w:tab/>
      </w:r>
      <w:r>
        <w:fldChar w:fldCharType="begin"/>
      </w:r>
      <w:r>
        <w:instrText xml:space="preserve"> PAGEREF _Toc205529115 \h </w:instrText>
      </w:r>
      <w:r>
        <w:fldChar w:fldCharType="separate"/>
      </w:r>
      <w:r>
        <w:t>54</w:t>
      </w:r>
      <w:r>
        <w:fldChar w:fldCharType="end"/>
      </w:r>
    </w:p>
    <w:p w14:paraId="13C45300" w14:textId="2A5E9555" w:rsidR="00E71358" w:rsidRDefault="00E71358">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Analysis on ML model training services</w:t>
      </w:r>
      <w:r>
        <w:tab/>
      </w:r>
      <w:r>
        <w:fldChar w:fldCharType="begin"/>
      </w:r>
      <w:r>
        <w:instrText xml:space="preserve"> PAGEREF _Toc205529116 \h </w:instrText>
      </w:r>
      <w:r>
        <w:fldChar w:fldCharType="separate"/>
      </w:r>
      <w:r>
        <w:t>54</w:t>
      </w:r>
      <w:r>
        <w:fldChar w:fldCharType="end"/>
      </w:r>
    </w:p>
    <w:p w14:paraId="6DB0D7A0" w14:textId="6686C997" w:rsidR="00E71358" w:rsidRDefault="00E71358">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Analysis on analytics related services</w:t>
      </w:r>
      <w:r>
        <w:tab/>
      </w:r>
      <w:r>
        <w:fldChar w:fldCharType="begin"/>
      </w:r>
      <w:r>
        <w:instrText xml:space="preserve"> PAGEREF _Toc205529117 \h </w:instrText>
      </w:r>
      <w:r>
        <w:fldChar w:fldCharType="separate"/>
      </w:r>
      <w:r>
        <w:t>56</w:t>
      </w:r>
      <w:r>
        <w:fldChar w:fldCharType="end"/>
      </w:r>
    </w:p>
    <w:p w14:paraId="344D10E8" w14:textId="3D5E1723" w:rsidR="00E71358" w:rsidRDefault="00E71358">
      <w:pPr>
        <w:pStyle w:val="TOC3"/>
        <w:rPr>
          <w:rFonts w:asciiTheme="minorHAnsi" w:eastAsiaTheme="minorEastAsia" w:hAnsiTheme="minorHAnsi" w:cstheme="minorBidi"/>
          <w:kern w:val="2"/>
          <w:sz w:val="24"/>
          <w:szCs w:val="24"/>
          <w14:ligatures w14:val="standardContextual"/>
        </w:rPr>
      </w:pPr>
      <w:r w:rsidRPr="007C2A19">
        <w:rPr>
          <w:rFonts w:eastAsia="SimSun"/>
          <w:lang w:eastAsia="en-US"/>
        </w:rPr>
        <w:t>6.3.3</w:t>
      </w:r>
      <w:r>
        <w:rPr>
          <w:rFonts w:asciiTheme="minorHAnsi" w:eastAsiaTheme="minorEastAsia" w:hAnsiTheme="minorHAnsi" w:cstheme="minorBidi"/>
          <w:kern w:val="2"/>
          <w:sz w:val="24"/>
          <w:szCs w:val="24"/>
          <w14:ligatures w14:val="standardContextual"/>
        </w:rPr>
        <w:tab/>
      </w:r>
      <w:r>
        <w:t>Analysis</w:t>
      </w:r>
      <w:r w:rsidRPr="007C2A19">
        <w:rPr>
          <w:rFonts w:eastAsia="SimSun"/>
          <w:lang w:eastAsia="en-US"/>
        </w:rPr>
        <w:t xml:space="preserve"> on ML performance evaluation and monitoring</w:t>
      </w:r>
      <w:r>
        <w:tab/>
      </w:r>
      <w:r>
        <w:fldChar w:fldCharType="begin"/>
      </w:r>
      <w:r>
        <w:instrText xml:space="preserve"> PAGEREF _Toc205529118 \h </w:instrText>
      </w:r>
      <w:r>
        <w:fldChar w:fldCharType="separate"/>
      </w:r>
      <w:r>
        <w:t>61</w:t>
      </w:r>
      <w:r>
        <w:fldChar w:fldCharType="end"/>
      </w:r>
    </w:p>
    <w:p w14:paraId="0B8E70D2" w14:textId="1F63BF22" w:rsidR="00E71358" w:rsidRDefault="00E71358">
      <w:pPr>
        <w:pStyle w:val="TOC3"/>
        <w:rPr>
          <w:rFonts w:asciiTheme="minorHAnsi" w:eastAsiaTheme="minorEastAsia" w:hAnsiTheme="minorHAnsi" w:cstheme="minorBidi"/>
          <w:kern w:val="2"/>
          <w:sz w:val="24"/>
          <w:szCs w:val="24"/>
          <w14:ligatures w14:val="standardContextual"/>
        </w:rPr>
      </w:pPr>
      <w:r w:rsidRPr="007C2A19">
        <w:rPr>
          <w:rFonts w:eastAsia="SimSun"/>
          <w:lang w:eastAsia="en-US"/>
        </w:rPr>
        <w:t>6.3.4</w:t>
      </w:r>
      <w:r>
        <w:rPr>
          <w:rFonts w:asciiTheme="minorHAnsi" w:eastAsiaTheme="minorEastAsia" w:hAnsiTheme="minorHAnsi" w:cstheme="minorBidi"/>
          <w:kern w:val="2"/>
          <w:sz w:val="24"/>
          <w:szCs w:val="24"/>
          <w14:ligatures w14:val="standardContextual"/>
        </w:rPr>
        <w:tab/>
      </w:r>
      <w:r w:rsidRPr="007C2A19">
        <w:rPr>
          <w:rFonts w:eastAsia="SimSun"/>
          <w:lang w:eastAsia="en-US"/>
        </w:rPr>
        <w:t>Analysis on data collection and management for AI/ML</w:t>
      </w:r>
      <w:r>
        <w:tab/>
      </w:r>
      <w:r>
        <w:fldChar w:fldCharType="begin"/>
      </w:r>
      <w:r>
        <w:instrText xml:space="preserve"> PAGEREF _Toc205529119 \h </w:instrText>
      </w:r>
      <w:r>
        <w:fldChar w:fldCharType="separate"/>
      </w:r>
      <w:r>
        <w:t>63</w:t>
      </w:r>
      <w:r>
        <w:fldChar w:fldCharType="end"/>
      </w:r>
    </w:p>
    <w:p w14:paraId="728AE846" w14:textId="21B97CE4" w:rsidR="00E71358" w:rsidRDefault="00E71358">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Overall Evaluation</w:t>
      </w:r>
      <w:r>
        <w:tab/>
      </w:r>
      <w:r>
        <w:fldChar w:fldCharType="begin"/>
      </w:r>
      <w:r>
        <w:instrText xml:space="preserve"> PAGEREF _Toc205529120 \h </w:instrText>
      </w:r>
      <w:r>
        <w:fldChar w:fldCharType="separate"/>
      </w:r>
      <w:r>
        <w:t>70</w:t>
      </w:r>
      <w:r>
        <w:fldChar w:fldCharType="end"/>
      </w:r>
    </w:p>
    <w:p w14:paraId="55FDCA47" w14:textId="55240AE5" w:rsidR="00E71358" w:rsidRDefault="00E71358">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_Toc205529121 \h </w:instrText>
      </w:r>
      <w:r>
        <w:fldChar w:fldCharType="separate"/>
      </w:r>
      <w:r>
        <w:t>71</w:t>
      </w:r>
      <w:r>
        <w:fldChar w:fldCharType="end"/>
      </w:r>
    </w:p>
    <w:p w14:paraId="0445E196" w14:textId="7B06F745" w:rsidR="00E71358" w:rsidRDefault="00E71358">
      <w:pPr>
        <w:pStyle w:val="TOC9"/>
        <w:rPr>
          <w:rFonts w:asciiTheme="minorHAnsi" w:eastAsiaTheme="minorEastAsia" w:hAnsiTheme="minorHAnsi" w:cstheme="minorBidi"/>
          <w:b w:val="0"/>
          <w:kern w:val="2"/>
          <w:sz w:val="24"/>
          <w:szCs w:val="24"/>
          <w14:ligatures w14:val="standardContextual"/>
        </w:rPr>
      </w:pPr>
      <w:r>
        <w:t>Annex A:</w:t>
      </w:r>
      <w:r>
        <w:tab/>
        <w:t>ML Model</w:t>
      </w:r>
      <w:r>
        <w:tab/>
      </w:r>
      <w:r>
        <w:fldChar w:fldCharType="begin"/>
      </w:r>
      <w:r>
        <w:instrText xml:space="preserve"> PAGEREF _Toc205529122 \h </w:instrText>
      </w:r>
      <w:r>
        <w:fldChar w:fldCharType="separate"/>
      </w:r>
      <w:r>
        <w:t>72</w:t>
      </w:r>
      <w:r>
        <w:fldChar w:fldCharType="end"/>
      </w:r>
    </w:p>
    <w:p w14:paraId="07EBD82A" w14:textId="1B345943" w:rsidR="00E71358" w:rsidRDefault="00E71358">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ML model life cycle management (LCM)</w:t>
      </w:r>
      <w:r>
        <w:tab/>
      </w:r>
      <w:r>
        <w:fldChar w:fldCharType="begin"/>
      </w:r>
      <w:r>
        <w:instrText xml:space="preserve"> PAGEREF _Toc205529123 \h </w:instrText>
      </w:r>
      <w:r>
        <w:fldChar w:fldCharType="separate"/>
      </w:r>
      <w:r>
        <w:t>72</w:t>
      </w:r>
      <w:r>
        <w:fldChar w:fldCharType="end"/>
      </w:r>
    </w:p>
    <w:p w14:paraId="7DD07E39" w14:textId="1DBA9B3D" w:rsidR="00E71358" w:rsidRDefault="00E71358">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Observations and analyses: AI/ML LCM</w:t>
      </w:r>
      <w:r>
        <w:tab/>
      </w:r>
      <w:r>
        <w:fldChar w:fldCharType="begin"/>
      </w:r>
      <w:r>
        <w:instrText xml:space="preserve"> PAGEREF _Toc205529124 \h </w:instrText>
      </w:r>
      <w:r>
        <w:fldChar w:fldCharType="separate"/>
      </w:r>
      <w:r>
        <w:t>72</w:t>
      </w:r>
      <w:r>
        <w:fldChar w:fldCharType="end"/>
      </w:r>
    </w:p>
    <w:p w14:paraId="42874F09" w14:textId="2D81AD0F" w:rsidR="00E71358" w:rsidRDefault="00E71358">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ML model lifecycle management capabilities</w:t>
      </w:r>
      <w:r>
        <w:tab/>
      </w:r>
      <w:r>
        <w:fldChar w:fldCharType="begin"/>
      </w:r>
      <w:r>
        <w:instrText xml:space="preserve"> PAGEREF _Toc205529125 \h </w:instrText>
      </w:r>
      <w:r>
        <w:fldChar w:fldCharType="separate"/>
      </w:r>
      <w:r>
        <w:t>72</w:t>
      </w:r>
      <w:r>
        <w:fldChar w:fldCharType="end"/>
      </w:r>
    </w:p>
    <w:p w14:paraId="5BEFEFB3" w14:textId="3B0B61B8" w:rsidR="00E71358" w:rsidRDefault="00E71358">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Observations and analyses: ML model lifecycle management capabilities</w:t>
      </w:r>
      <w:r>
        <w:tab/>
      </w:r>
      <w:r>
        <w:fldChar w:fldCharType="begin"/>
      </w:r>
      <w:r>
        <w:instrText xml:space="preserve"> PAGEREF _Toc205529126 \h </w:instrText>
      </w:r>
      <w:r>
        <w:fldChar w:fldCharType="separate"/>
      </w:r>
      <w:r>
        <w:t>73</w:t>
      </w:r>
      <w:r>
        <w:fldChar w:fldCharType="end"/>
      </w:r>
    </w:p>
    <w:p w14:paraId="1ECB814B" w14:textId="57583EF9" w:rsidR="00E71358" w:rsidRPr="00E71358" w:rsidRDefault="00E71358">
      <w:pPr>
        <w:pStyle w:val="TOC1"/>
        <w:rPr>
          <w:rFonts w:asciiTheme="minorHAnsi" w:eastAsiaTheme="minorEastAsia" w:hAnsiTheme="minorHAnsi" w:cstheme="minorBidi"/>
          <w:kern w:val="2"/>
          <w:sz w:val="24"/>
          <w:szCs w:val="24"/>
          <w:lang w:val="fr-FR"/>
          <w14:ligatures w14:val="standardContextual"/>
        </w:rPr>
      </w:pPr>
      <w:r w:rsidRPr="007C2A19">
        <w:rPr>
          <w:lang w:val="fr-FR"/>
        </w:rPr>
        <w:t>A.3</w:t>
      </w:r>
      <w:r w:rsidRPr="00E71358">
        <w:rPr>
          <w:rFonts w:asciiTheme="minorHAnsi" w:eastAsiaTheme="minorEastAsia" w:hAnsiTheme="minorHAnsi" w:cstheme="minorBidi"/>
          <w:kern w:val="2"/>
          <w:sz w:val="24"/>
          <w:szCs w:val="24"/>
          <w:lang w:val="fr-FR"/>
          <w14:ligatures w14:val="standardContextual"/>
        </w:rPr>
        <w:tab/>
      </w:r>
      <w:r w:rsidRPr="007C2A19">
        <w:rPr>
          <w:lang w:val="fr-FR"/>
        </w:rPr>
        <w:t>AI/ML functionalities management scenarios</w:t>
      </w:r>
      <w:r w:rsidRPr="00E71358">
        <w:rPr>
          <w:lang w:val="fr-FR"/>
        </w:rPr>
        <w:tab/>
      </w:r>
      <w:r>
        <w:fldChar w:fldCharType="begin"/>
      </w:r>
      <w:r w:rsidRPr="00E71358">
        <w:rPr>
          <w:lang w:val="fr-FR"/>
        </w:rPr>
        <w:instrText xml:space="preserve"> PAGEREF _Toc205529127 \h </w:instrText>
      </w:r>
      <w:r>
        <w:fldChar w:fldCharType="separate"/>
      </w:r>
      <w:r w:rsidRPr="00E71358">
        <w:rPr>
          <w:lang w:val="fr-FR"/>
        </w:rPr>
        <w:t>73</w:t>
      </w:r>
      <w:r>
        <w:fldChar w:fldCharType="end"/>
      </w:r>
    </w:p>
    <w:p w14:paraId="002BD6DE" w14:textId="0B28DF05" w:rsidR="00E71358" w:rsidRDefault="00E71358">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Observations and analyses: AI/ML functionalities management scenarios</w:t>
      </w:r>
      <w:r>
        <w:tab/>
      </w:r>
      <w:r>
        <w:fldChar w:fldCharType="begin"/>
      </w:r>
      <w:r>
        <w:instrText xml:space="preserve"> PAGEREF _Toc205529128 \h </w:instrText>
      </w:r>
      <w:r>
        <w:fldChar w:fldCharType="separate"/>
      </w:r>
      <w:r>
        <w:t>73</w:t>
      </w:r>
      <w:r>
        <w:fldChar w:fldCharType="end"/>
      </w:r>
    </w:p>
    <w:p w14:paraId="2CDEB41A" w14:textId="6B90ADA9" w:rsidR="00E71358" w:rsidRDefault="00E71358">
      <w:pPr>
        <w:pStyle w:val="TOC9"/>
        <w:rPr>
          <w:rFonts w:asciiTheme="minorHAnsi" w:eastAsiaTheme="minorEastAsia" w:hAnsiTheme="minorHAnsi" w:cstheme="minorBidi"/>
          <w:b w:val="0"/>
          <w:kern w:val="2"/>
          <w:sz w:val="24"/>
          <w:szCs w:val="24"/>
          <w14:ligatures w14:val="standardContextual"/>
        </w:rPr>
      </w:pPr>
      <w:r>
        <w:t>Annex B:</w:t>
      </w:r>
      <w:r>
        <w:tab/>
        <w:t>Change history</w:t>
      </w:r>
      <w:r>
        <w:tab/>
      </w:r>
      <w:r>
        <w:fldChar w:fldCharType="begin"/>
      </w:r>
      <w:r>
        <w:instrText xml:space="preserve"> PAGEREF _Toc205529129 \h </w:instrText>
      </w:r>
      <w:r>
        <w:fldChar w:fldCharType="separate"/>
      </w:r>
      <w:r>
        <w:t>74</w:t>
      </w:r>
      <w:r>
        <w:fldChar w:fldCharType="end"/>
      </w:r>
    </w:p>
    <w:p w14:paraId="0391B50D" w14:textId="76B01EC9" w:rsidR="00E71358" w:rsidRPr="004D3578" w:rsidRDefault="00E71358" w:rsidP="00E71358">
      <w:r w:rsidRPr="004D3578">
        <w:rPr>
          <w:noProof/>
          <w:sz w:val="22"/>
        </w:rPr>
        <w:fldChar w:fldCharType="end"/>
      </w:r>
    </w:p>
    <w:p w14:paraId="747690AD" w14:textId="4BA29861" w:rsidR="0074026F" w:rsidRPr="00C81A41" w:rsidRDefault="00080512" w:rsidP="00EA3DAD">
      <w:r w:rsidRPr="00C81A41">
        <w:br w:type="page"/>
      </w:r>
    </w:p>
    <w:p w14:paraId="03993004" w14:textId="77777777" w:rsidR="00080512" w:rsidRPr="00C81A41" w:rsidRDefault="00080512">
      <w:pPr>
        <w:pStyle w:val="Heading1"/>
      </w:pPr>
      <w:bookmarkStart w:id="14" w:name="foreword"/>
      <w:bookmarkStart w:id="15" w:name="_Toc185258272"/>
      <w:bookmarkStart w:id="16" w:name="_Toc185258354"/>
      <w:bookmarkStart w:id="17" w:name="_Toc195517028"/>
      <w:bookmarkStart w:id="18" w:name="_Toc201334587"/>
      <w:bookmarkStart w:id="19" w:name="_Toc205528996"/>
      <w:bookmarkEnd w:id="14"/>
      <w:r w:rsidRPr="00C81A41">
        <w:lastRenderedPageBreak/>
        <w:t>Foreword</w:t>
      </w:r>
      <w:bookmarkEnd w:id="15"/>
      <w:bookmarkEnd w:id="16"/>
      <w:bookmarkEnd w:id="17"/>
      <w:bookmarkEnd w:id="18"/>
      <w:bookmarkEnd w:id="19"/>
    </w:p>
    <w:p w14:paraId="2511FBFA" w14:textId="0A4B4F1A" w:rsidR="00080512" w:rsidRPr="00C81A41" w:rsidRDefault="00080512">
      <w:r w:rsidRPr="00C81A41">
        <w:t xml:space="preserve">This Technical </w:t>
      </w:r>
      <w:bookmarkStart w:id="20" w:name="spectype3"/>
      <w:r w:rsidR="00602AEA" w:rsidRPr="00C81A41">
        <w:t>Report</w:t>
      </w:r>
      <w:bookmarkEnd w:id="20"/>
      <w:r w:rsidRPr="00C81A41">
        <w:t xml:space="preserve"> has been produced by the 3</w:t>
      </w:r>
      <w:r w:rsidR="00F04712" w:rsidRPr="00C81A41">
        <w:t>rd</w:t>
      </w:r>
      <w:r w:rsidRPr="00C81A41">
        <w:t xml:space="preserve"> Generation Partnership Project (3GPP).</w:t>
      </w:r>
    </w:p>
    <w:p w14:paraId="3DFC7B77" w14:textId="77777777" w:rsidR="00080512" w:rsidRPr="00C81A41" w:rsidRDefault="00080512">
      <w:r w:rsidRPr="00C81A4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81A41" w:rsidRDefault="00080512">
      <w:pPr>
        <w:pStyle w:val="B1"/>
      </w:pPr>
      <w:r w:rsidRPr="00C81A41">
        <w:t xml:space="preserve">Version </w:t>
      </w:r>
      <w:proofErr w:type="spellStart"/>
      <w:r w:rsidRPr="00C81A41">
        <w:t>x.y.z</w:t>
      </w:r>
      <w:proofErr w:type="spellEnd"/>
    </w:p>
    <w:p w14:paraId="580463B0" w14:textId="77777777" w:rsidR="00080512" w:rsidRPr="00C81A41" w:rsidRDefault="00080512">
      <w:pPr>
        <w:pStyle w:val="B1"/>
      </w:pPr>
      <w:r w:rsidRPr="00C81A41">
        <w:t>where:</w:t>
      </w:r>
    </w:p>
    <w:p w14:paraId="3B71368C" w14:textId="77777777" w:rsidR="00080512" w:rsidRPr="00C81A41" w:rsidRDefault="00080512">
      <w:pPr>
        <w:pStyle w:val="B2"/>
      </w:pPr>
      <w:r w:rsidRPr="00C81A41">
        <w:t>x</w:t>
      </w:r>
      <w:r w:rsidRPr="00C81A41">
        <w:tab/>
        <w:t>the first digit:</w:t>
      </w:r>
    </w:p>
    <w:p w14:paraId="01466A03" w14:textId="77777777" w:rsidR="00080512" w:rsidRPr="00C81A41" w:rsidRDefault="00080512">
      <w:pPr>
        <w:pStyle w:val="B3"/>
      </w:pPr>
      <w:r w:rsidRPr="00C81A41">
        <w:t>1</w:t>
      </w:r>
      <w:r w:rsidRPr="00C81A41">
        <w:tab/>
        <w:t>presented to TSG for information;</w:t>
      </w:r>
    </w:p>
    <w:p w14:paraId="055D9DB4" w14:textId="77777777" w:rsidR="00080512" w:rsidRPr="00C81A41" w:rsidRDefault="00080512">
      <w:pPr>
        <w:pStyle w:val="B3"/>
      </w:pPr>
      <w:r w:rsidRPr="00C81A41">
        <w:t>2</w:t>
      </w:r>
      <w:r w:rsidRPr="00C81A41">
        <w:tab/>
        <w:t>presented to TSG for approval;</w:t>
      </w:r>
    </w:p>
    <w:p w14:paraId="7377C719" w14:textId="77777777" w:rsidR="00080512" w:rsidRPr="00C81A41" w:rsidRDefault="00080512">
      <w:pPr>
        <w:pStyle w:val="B3"/>
      </w:pPr>
      <w:r w:rsidRPr="00C81A41">
        <w:t>3</w:t>
      </w:r>
      <w:r w:rsidRPr="00C81A41">
        <w:tab/>
        <w:t>or greater indicates TSG approved document under change control.</w:t>
      </w:r>
    </w:p>
    <w:p w14:paraId="551E0512" w14:textId="77777777" w:rsidR="00080512" w:rsidRPr="00C81A41" w:rsidRDefault="00080512">
      <w:pPr>
        <w:pStyle w:val="B2"/>
      </w:pPr>
      <w:r w:rsidRPr="00C81A41">
        <w:t>y</w:t>
      </w:r>
      <w:r w:rsidRPr="00C81A41">
        <w:tab/>
        <w:t>the second digit is incremented for all changes of substance, i.e. technical enhancements, corrections, updates, etc.</w:t>
      </w:r>
    </w:p>
    <w:p w14:paraId="7BB56F35" w14:textId="77777777" w:rsidR="00080512" w:rsidRPr="00C81A41" w:rsidRDefault="00080512">
      <w:pPr>
        <w:pStyle w:val="B2"/>
      </w:pPr>
      <w:r w:rsidRPr="00C81A41">
        <w:t>z</w:t>
      </w:r>
      <w:r w:rsidRPr="00C81A41">
        <w:tab/>
        <w:t>the third digit is incremented when editorial only changes have been incorporated in the document.</w:t>
      </w:r>
    </w:p>
    <w:p w14:paraId="7300ED02" w14:textId="77777777" w:rsidR="008C384C" w:rsidRPr="00C81A41" w:rsidRDefault="008C384C" w:rsidP="008C384C">
      <w:r w:rsidRPr="00C81A41">
        <w:t xml:space="preserve">In </w:t>
      </w:r>
      <w:r w:rsidR="0074026F" w:rsidRPr="00C81A41">
        <w:t>the present</w:t>
      </w:r>
      <w:r w:rsidRPr="00C81A41">
        <w:t xml:space="preserve"> document, modal verbs have the following meanings:</w:t>
      </w:r>
    </w:p>
    <w:p w14:paraId="059166D5" w14:textId="50F31FCC" w:rsidR="008C384C" w:rsidRPr="00C81A41" w:rsidRDefault="008C384C" w:rsidP="00774DA4">
      <w:pPr>
        <w:pStyle w:val="EX"/>
      </w:pPr>
      <w:r w:rsidRPr="00C81A41">
        <w:rPr>
          <w:b/>
        </w:rPr>
        <w:t>shall</w:t>
      </w:r>
      <w:r w:rsidR="000270B9" w:rsidRPr="00C81A41">
        <w:tab/>
      </w:r>
      <w:r w:rsidRPr="00C81A41">
        <w:t>indicates a mandatory requirement to do something</w:t>
      </w:r>
    </w:p>
    <w:p w14:paraId="3622ABA8" w14:textId="77777777" w:rsidR="008C384C" w:rsidRPr="00C81A41" w:rsidRDefault="008C384C" w:rsidP="00774DA4">
      <w:pPr>
        <w:pStyle w:val="EX"/>
      </w:pPr>
      <w:r w:rsidRPr="00C81A41">
        <w:rPr>
          <w:b/>
        </w:rPr>
        <w:t>shall not</w:t>
      </w:r>
      <w:r w:rsidRPr="00C81A41">
        <w:tab/>
        <w:t>indicates an interdiction (</w:t>
      </w:r>
      <w:r w:rsidR="001F1132" w:rsidRPr="00C81A41">
        <w:t>prohibition</w:t>
      </w:r>
      <w:r w:rsidRPr="00C81A41">
        <w:t>) to do something</w:t>
      </w:r>
    </w:p>
    <w:p w14:paraId="6B20214C" w14:textId="5E4C8F54" w:rsidR="00BA19ED" w:rsidRPr="00C81A41" w:rsidRDefault="00BA19ED" w:rsidP="00A27486">
      <w:r w:rsidRPr="00C81A41">
        <w:t xml:space="preserve">The constructions </w:t>
      </w:r>
      <w:r w:rsidR="001946B9" w:rsidRPr="00C81A41">
        <w:t>"</w:t>
      </w:r>
      <w:r w:rsidRPr="00C81A41">
        <w:t>shall</w:t>
      </w:r>
      <w:r w:rsidR="001946B9" w:rsidRPr="00C81A41">
        <w:t>"</w:t>
      </w:r>
      <w:r w:rsidRPr="00C81A41">
        <w:t xml:space="preserve"> and </w:t>
      </w:r>
      <w:r w:rsidR="001946B9" w:rsidRPr="00C81A41">
        <w:t>"</w:t>
      </w:r>
      <w:r w:rsidRPr="00C81A41">
        <w:t>shall not</w:t>
      </w:r>
      <w:r w:rsidR="001946B9" w:rsidRPr="00C81A41">
        <w:t>"</w:t>
      </w:r>
      <w:r w:rsidRPr="00C81A41">
        <w:t xml:space="preserve"> are confined to the context of normative provisions</w:t>
      </w:r>
      <w:r w:rsidR="001946B9" w:rsidRPr="00C81A41">
        <w:t xml:space="preserve"> and</w:t>
      </w:r>
      <w:r w:rsidRPr="00C81A41">
        <w:t xml:space="preserve"> do not appear in Technical Reports.</w:t>
      </w:r>
    </w:p>
    <w:p w14:paraId="4AAA5592" w14:textId="7C6D974B" w:rsidR="00C1496A" w:rsidRPr="00C81A41" w:rsidRDefault="00C1496A" w:rsidP="00A27486">
      <w:r w:rsidRPr="00C81A41">
        <w:t xml:space="preserve">The constructions </w:t>
      </w:r>
      <w:r w:rsidR="001946B9" w:rsidRPr="00C81A41">
        <w:t>"</w:t>
      </w:r>
      <w:r w:rsidRPr="00C81A41">
        <w:t>must</w:t>
      </w:r>
      <w:r w:rsidR="001946B9" w:rsidRPr="00C81A41">
        <w:t>"</w:t>
      </w:r>
      <w:r w:rsidRPr="00C81A41">
        <w:t xml:space="preserve"> and </w:t>
      </w:r>
      <w:r w:rsidR="001946B9" w:rsidRPr="00C81A41">
        <w:t>"</w:t>
      </w:r>
      <w:r w:rsidRPr="00C81A41">
        <w:t>must not</w:t>
      </w:r>
      <w:r w:rsidR="001946B9" w:rsidRPr="00C81A41">
        <w:t>"</w:t>
      </w:r>
      <w:r w:rsidRPr="00C81A41">
        <w:t xml:space="preserve"> are not used as substitutes for </w:t>
      </w:r>
      <w:r w:rsidR="001946B9" w:rsidRPr="00C81A41">
        <w:t>"</w:t>
      </w:r>
      <w:r w:rsidRPr="00C81A41">
        <w:t>shall</w:t>
      </w:r>
      <w:r w:rsidR="001946B9" w:rsidRPr="00C81A41">
        <w:t>"</w:t>
      </w:r>
      <w:r w:rsidRPr="00C81A41">
        <w:t xml:space="preserve"> and </w:t>
      </w:r>
      <w:r w:rsidR="001946B9" w:rsidRPr="00C81A41">
        <w:t>"</w:t>
      </w:r>
      <w:r w:rsidRPr="00C81A41">
        <w:t>shall not</w:t>
      </w:r>
      <w:r w:rsidR="001946B9" w:rsidRPr="00C81A41">
        <w:t>"</w:t>
      </w:r>
      <w:r w:rsidRPr="00C81A41">
        <w:t>. Their use is avoided insofar as possible</w:t>
      </w:r>
      <w:r w:rsidR="001946B9" w:rsidRPr="00C81A41">
        <w:t xml:space="preserve"> and</w:t>
      </w:r>
      <w:r w:rsidRPr="00C81A41">
        <w:t xml:space="preserve"> </w:t>
      </w:r>
      <w:r w:rsidR="001F1132" w:rsidRPr="00C81A41">
        <w:t xml:space="preserve">they </w:t>
      </w:r>
      <w:r w:rsidRPr="00C81A41">
        <w:t xml:space="preserve">are </w:t>
      </w:r>
      <w:r w:rsidR="001F1132" w:rsidRPr="00C81A41">
        <w:t>not</w:t>
      </w:r>
      <w:r w:rsidRPr="00C81A41">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81A41" w:rsidRDefault="008C384C" w:rsidP="00774DA4">
      <w:pPr>
        <w:pStyle w:val="EX"/>
      </w:pPr>
      <w:r w:rsidRPr="00C81A41">
        <w:rPr>
          <w:b/>
        </w:rPr>
        <w:t>should</w:t>
      </w:r>
      <w:r w:rsidR="000270B9" w:rsidRPr="00C81A41">
        <w:tab/>
      </w:r>
      <w:r w:rsidRPr="00C81A41">
        <w:t>indicates a recommendation to do something</w:t>
      </w:r>
    </w:p>
    <w:p w14:paraId="6D04F475" w14:textId="77777777" w:rsidR="008C384C" w:rsidRPr="00C81A41" w:rsidRDefault="008C384C" w:rsidP="00774DA4">
      <w:pPr>
        <w:pStyle w:val="EX"/>
      </w:pPr>
      <w:r w:rsidRPr="00C81A41">
        <w:rPr>
          <w:b/>
        </w:rPr>
        <w:t>should not</w:t>
      </w:r>
      <w:r w:rsidRPr="00C81A41">
        <w:tab/>
        <w:t>indicates a recommendation not to do something</w:t>
      </w:r>
    </w:p>
    <w:p w14:paraId="72230B23" w14:textId="56AABB4F" w:rsidR="008C384C" w:rsidRPr="00C81A41" w:rsidRDefault="008C384C" w:rsidP="00774DA4">
      <w:pPr>
        <w:pStyle w:val="EX"/>
      </w:pPr>
      <w:r w:rsidRPr="00C81A41">
        <w:rPr>
          <w:b/>
        </w:rPr>
        <w:t>may</w:t>
      </w:r>
      <w:r w:rsidR="000270B9" w:rsidRPr="00C81A41">
        <w:tab/>
      </w:r>
      <w:r w:rsidRPr="00C81A41">
        <w:t>indicates permission to do something</w:t>
      </w:r>
    </w:p>
    <w:p w14:paraId="456F2770" w14:textId="77777777" w:rsidR="008C384C" w:rsidRPr="00C81A41" w:rsidRDefault="008C384C" w:rsidP="00774DA4">
      <w:pPr>
        <w:pStyle w:val="EX"/>
      </w:pPr>
      <w:r w:rsidRPr="00C81A41">
        <w:rPr>
          <w:b/>
        </w:rPr>
        <w:t>need not</w:t>
      </w:r>
      <w:r w:rsidRPr="00C81A41">
        <w:tab/>
        <w:t>indicates permission not to do something</w:t>
      </w:r>
    </w:p>
    <w:p w14:paraId="5448D8EA" w14:textId="29C4AC59" w:rsidR="008C384C" w:rsidRPr="00C81A41" w:rsidRDefault="008C384C" w:rsidP="00A27486">
      <w:r w:rsidRPr="00C81A41">
        <w:t xml:space="preserve">The construction </w:t>
      </w:r>
      <w:r w:rsidR="001946B9" w:rsidRPr="00C81A41">
        <w:t>"</w:t>
      </w:r>
      <w:r w:rsidRPr="00C81A41">
        <w:t>may not</w:t>
      </w:r>
      <w:r w:rsidR="001946B9" w:rsidRPr="00C81A41">
        <w:t>"</w:t>
      </w:r>
      <w:r w:rsidRPr="00C81A41">
        <w:t xml:space="preserve"> is ambiguous</w:t>
      </w:r>
      <w:r w:rsidR="001F1132" w:rsidRPr="00C81A41">
        <w:t xml:space="preserve"> </w:t>
      </w:r>
      <w:r w:rsidRPr="00C81A41">
        <w:t xml:space="preserve">and </w:t>
      </w:r>
      <w:r w:rsidR="00774DA4" w:rsidRPr="00C81A41">
        <w:t>is not</w:t>
      </w:r>
      <w:r w:rsidR="00F9008D" w:rsidRPr="00C81A41">
        <w:t xml:space="preserve"> </w:t>
      </w:r>
      <w:r w:rsidRPr="00C81A41">
        <w:t>used in normative elements.</w:t>
      </w:r>
      <w:r w:rsidR="001F1132" w:rsidRPr="00C81A41">
        <w:t xml:space="preserve"> The </w:t>
      </w:r>
      <w:r w:rsidR="003765B8" w:rsidRPr="00C81A41">
        <w:t xml:space="preserve">unambiguous </w:t>
      </w:r>
      <w:r w:rsidR="001F1132" w:rsidRPr="00C81A41">
        <w:t>construction</w:t>
      </w:r>
      <w:r w:rsidR="003765B8" w:rsidRPr="00C81A41">
        <w:t>s</w:t>
      </w:r>
      <w:r w:rsidR="001F1132" w:rsidRPr="00C81A41">
        <w:t xml:space="preserve"> </w:t>
      </w:r>
      <w:r w:rsidR="001946B9" w:rsidRPr="00C81A41">
        <w:t>"</w:t>
      </w:r>
      <w:r w:rsidR="001F1132" w:rsidRPr="00C81A41">
        <w:t>might not</w:t>
      </w:r>
      <w:r w:rsidR="001946B9" w:rsidRPr="00C81A41">
        <w:t>"</w:t>
      </w:r>
      <w:r w:rsidR="001F1132" w:rsidRPr="00C81A41">
        <w:t xml:space="preserve"> </w:t>
      </w:r>
      <w:r w:rsidR="003765B8" w:rsidRPr="00C81A41">
        <w:t xml:space="preserve">or </w:t>
      </w:r>
      <w:r w:rsidR="001946B9" w:rsidRPr="00C81A41">
        <w:t>"</w:t>
      </w:r>
      <w:r w:rsidR="003765B8" w:rsidRPr="00C81A41">
        <w:t>shall not</w:t>
      </w:r>
      <w:r w:rsidR="001946B9" w:rsidRPr="00C81A41">
        <w:t>"</w:t>
      </w:r>
      <w:r w:rsidR="003765B8" w:rsidRPr="00C81A41">
        <w:t xml:space="preserve"> are</w:t>
      </w:r>
      <w:r w:rsidR="001F1132" w:rsidRPr="00C81A41">
        <w:t xml:space="preserve"> used </w:t>
      </w:r>
      <w:r w:rsidR="003765B8" w:rsidRPr="00C81A41">
        <w:t xml:space="preserve">instead, depending upon the </w:t>
      </w:r>
      <w:r w:rsidR="001F1132" w:rsidRPr="00C81A41">
        <w:t>meaning intended.</w:t>
      </w:r>
    </w:p>
    <w:p w14:paraId="09B67210" w14:textId="3C9428F1" w:rsidR="008C384C" w:rsidRPr="00C81A41" w:rsidRDefault="008C384C" w:rsidP="00774DA4">
      <w:pPr>
        <w:pStyle w:val="EX"/>
      </w:pPr>
      <w:r w:rsidRPr="00C81A41">
        <w:rPr>
          <w:b/>
        </w:rPr>
        <w:t>can</w:t>
      </w:r>
      <w:r w:rsidR="000270B9" w:rsidRPr="00C81A41">
        <w:tab/>
      </w:r>
      <w:r w:rsidRPr="00C81A41">
        <w:t>indicates</w:t>
      </w:r>
      <w:r w:rsidR="00774DA4" w:rsidRPr="00C81A41">
        <w:t xml:space="preserve"> that something is possible</w:t>
      </w:r>
    </w:p>
    <w:p w14:paraId="37427640" w14:textId="07969198" w:rsidR="00774DA4" w:rsidRPr="00C81A41" w:rsidRDefault="00774DA4" w:rsidP="00774DA4">
      <w:pPr>
        <w:pStyle w:val="EX"/>
      </w:pPr>
      <w:r w:rsidRPr="00C81A41">
        <w:rPr>
          <w:b/>
        </w:rPr>
        <w:t>cannot</w:t>
      </w:r>
      <w:r w:rsidR="000270B9" w:rsidRPr="00C81A41">
        <w:tab/>
      </w:r>
      <w:r w:rsidRPr="00C81A41">
        <w:t>indicates that something is impossible</w:t>
      </w:r>
    </w:p>
    <w:p w14:paraId="0BBF5610" w14:textId="5DB90CBB" w:rsidR="00774DA4" w:rsidRPr="00C81A41" w:rsidRDefault="00774DA4" w:rsidP="00A27486">
      <w:r w:rsidRPr="00C81A41">
        <w:t xml:space="preserve">The constructions </w:t>
      </w:r>
      <w:r w:rsidR="001946B9" w:rsidRPr="00C81A41">
        <w:t>"</w:t>
      </w:r>
      <w:r w:rsidRPr="00C81A41">
        <w:t>can</w:t>
      </w:r>
      <w:r w:rsidR="001946B9" w:rsidRPr="00C81A41">
        <w:t>"</w:t>
      </w:r>
      <w:r w:rsidRPr="00C81A41">
        <w:t xml:space="preserve"> and </w:t>
      </w:r>
      <w:r w:rsidR="001946B9" w:rsidRPr="00C81A41">
        <w:t>"</w:t>
      </w:r>
      <w:r w:rsidRPr="00C81A41">
        <w:t>cannot</w:t>
      </w:r>
      <w:r w:rsidR="001946B9" w:rsidRPr="00C81A41">
        <w:t>"</w:t>
      </w:r>
      <w:r w:rsidRPr="00C81A41">
        <w:t xml:space="preserve"> </w:t>
      </w:r>
      <w:r w:rsidR="00F9008D" w:rsidRPr="00C81A41">
        <w:t xml:space="preserve">are not </w:t>
      </w:r>
      <w:r w:rsidRPr="00C81A41">
        <w:t>substitute</w:t>
      </w:r>
      <w:r w:rsidR="003765B8" w:rsidRPr="00C81A41">
        <w:t>s</w:t>
      </w:r>
      <w:r w:rsidRPr="00C81A41">
        <w:t xml:space="preserve"> for </w:t>
      </w:r>
      <w:r w:rsidR="001946B9" w:rsidRPr="00C81A41">
        <w:t>"</w:t>
      </w:r>
      <w:r w:rsidRPr="00C81A41">
        <w:t>may</w:t>
      </w:r>
      <w:r w:rsidR="001946B9" w:rsidRPr="00C81A41">
        <w:t>"</w:t>
      </w:r>
      <w:r w:rsidRPr="00C81A41">
        <w:t xml:space="preserve"> and </w:t>
      </w:r>
      <w:r w:rsidR="001946B9" w:rsidRPr="00C81A41">
        <w:t>"</w:t>
      </w:r>
      <w:r w:rsidRPr="00C81A41">
        <w:t>need not</w:t>
      </w:r>
      <w:r w:rsidR="001946B9" w:rsidRPr="00C81A41">
        <w:t>"</w:t>
      </w:r>
      <w:r w:rsidRPr="00C81A41">
        <w:t>.</w:t>
      </w:r>
    </w:p>
    <w:p w14:paraId="46554B00" w14:textId="08C1E576" w:rsidR="00774DA4" w:rsidRPr="00C81A41" w:rsidRDefault="00774DA4" w:rsidP="00774DA4">
      <w:pPr>
        <w:pStyle w:val="EX"/>
      </w:pPr>
      <w:r w:rsidRPr="00C81A41">
        <w:rPr>
          <w:b/>
        </w:rPr>
        <w:t>will</w:t>
      </w:r>
      <w:r w:rsidR="000270B9" w:rsidRPr="00C81A41">
        <w:tab/>
      </w:r>
      <w:r w:rsidRPr="00C81A41">
        <w:t xml:space="preserve">indicates that something is certain </w:t>
      </w:r>
      <w:r w:rsidR="003765B8" w:rsidRPr="00C81A41">
        <w:t xml:space="preserve">or </w:t>
      </w:r>
      <w:r w:rsidRPr="00C81A41">
        <w:t xml:space="preserve">expected to happen </w:t>
      </w:r>
      <w:r w:rsidR="003765B8" w:rsidRPr="00C81A41">
        <w:t xml:space="preserve">as a result of action taken by an </w:t>
      </w:r>
      <w:r w:rsidRPr="00C81A41">
        <w:t>agency the behaviour of which is outside the scope of the present document</w:t>
      </w:r>
    </w:p>
    <w:p w14:paraId="512B18C3" w14:textId="57A47829" w:rsidR="00774DA4" w:rsidRPr="00C81A41" w:rsidRDefault="00774DA4" w:rsidP="00774DA4">
      <w:pPr>
        <w:pStyle w:val="EX"/>
      </w:pPr>
      <w:r w:rsidRPr="00C81A41">
        <w:rPr>
          <w:b/>
        </w:rPr>
        <w:t>will not</w:t>
      </w:r>
      <w:r w:rsidR="000270B9" w:rsidRPr="00C81A41">
        <w:tab/>
      </w:r>
      <w:r w:rsidRPr="00C81A41">
        <w:t xml:space="preserve">indicates that something is certain </w:t>
      </w:r>
      <w:r w:rsidR="003765B8" w:rsidRPr="00C81A41">
        <w:t xml:space="preserve">or expected not </w:t>
      </w:r>
      <w:r w:rsidRPr="00C81A41">
        <w:t xml:space="preserve">to happen </w:t>
      </w:r>
      <w:r w:rsidR="003765B8" w:rsidRPr="00C81A41">
        <w:t xml:space="preserve">as a result of action taken </w:t>
      </w:r>
      <w:r w:rsidRPr="00C81A41">
        <w:t xml:space="preserve">by </w:t>
      </w:r>
      <w:r w:rsidR="003765B8" w:rsidRPr="00C81A41">
        <w:t xml:space="preserve">an </w:t>
      </w:r>
      <w:r w:rsidRPr="00C81A41">
        <w:t>agency the behaviour of which is outside the scope of the present document</w:t>
      </w:r>
    </w:p>
    <w:p w14:paraId="7D61E1E7" w14:textId="77777777" w:rsidR="001F1132" w:rsidRPr="00C81A41" w:rsidRDefault="001F1132" w:rsidP="00774DA4">
      <w:pPr>
        <w:pStyle w:val="EX"/>
      </w:pPr>
      <w:r w:rsidRPr="00C81A41">
        <w:rPr>
          <w:b/>
        </w:rPr>
        <w:t>might</w:t>
      </w:r>
      <w:r w:rsidRPr="00C81A41">
        <w:tab/>
        <w:t xml:space="preserve">indicates a likelihood that something will happen as a result of </w:t>
      </w:r>
      <w:r w:rsidR="003765B8" w:rsidRPr="00C81A41">
        <w:t xml:space="preserve">action taken by </w:t>
      </w:r>
      <w:r w:rsidRPr="00C81A41">
        <w:t>some agency the behaviour of which is outside the scope of the present document</w:t>
      </w:r>
    </w:p>
    <w:p w14:paraId="2F245ECB" w14:textId="77777777" w:rsidR="003765B8" w:rsidRPr="00C81A41" w:rsidRDefault="003765B8" w:rsidP="003765B8">
      <w:pPr>
        <w:pStyle w:val="EX"/>
      </w:pPr>
      <w:r w:rsidRPr="00C81A41">
        <w:rPr>
          <w:b/>
        </w:rPr>
        <w:lastRenderedPageBreak/>
        <w:t>might not</w:t>
      </w:r>
      <w:r w:rsidRPr="00C81A41">
        <w:tab/>
        <w:t>indicates a likelihood that something will not happen as a result of action taken by some agency the behaviour of which is outside the scope of the present document</w:t>
      </w:r>
    </w:p>
    <w:p w14:paraId="21555F99" w14:textId="77777777" w:rsidR="001F1132" w:rsidRPr="00C81A41" w:rsidRDefault="001F1132" w:rsidP="001F1132">
      <w:r w:rsidRPr="00C81A41">
        <w:t>In addition:</w:t>
      </w:r>
    </w:p>
    <w:p w14:paraId="63413FDB" w14:textId="77777777" w:rsidR="00774DA4" w:rsidRPr="00C81A41" w:rsidRDefault="00774DA4" w:rsidP="00774DA4">
      <w:pPr>
        <w:pStyle w:val="EX"/>
      </w:pPr>
      <w:r w:rsidRPr="00C81A41">
        <w:rPr>
          <w:b/>
        </w:rPr>
        <w:t>is</w:t>
      </w:r>
      <w:r w:rsidRPr="00C81A41">
        <w:tab/>
        <w:t>(or any other verb in the indicative</w:t>
      </w:r>
      <w:r w:rsidR="001F1132" w:rsidRPr="00C81A41">
        <w:t xml:space="preserve"> mood</w:t>
      </w:r>
      <w:r w:rsidRPr="00C81A41">
        <w:t>) indicates a statement of fact</w:t>
      </w:r>
    </w:p>
    <w:p w14:paraId="593B9524" w14:textId="77777777" w:rsidR="00647114" w:rsidRPr="00C81A41" w:rsidRDefault="00647114" w:rsidP="00774DA4">
      <w:pPr>
        <w:pStyle w:val="EX"/>
      </w:pPr>
      <w:r w:rsidRPr="00C81A41">
        <w:rPr>
          <w:b/>
        </w:rPr>
        <w:t>is not</w:t>
      </w:r>
      <w:r w:rsidRPr="00C81A41">
        <w:tab/>
        <w:t>(or any other negative verb in the indicative</w:t>
      </w:r>
      <w:r w:rsidR="001F1132" w:rsidRPr="00C81A41">
        <w:t xml:space="preserve"> mood</w:t>
      </w:r>
      <w:r w:rsidRPr="00C81A41">
        <w:t>) indicates a statement of fact</w:t>
      </w:r>
    </w:p>
    <w:p w14:paraId="5DD56516" w14:textId="23D97A59" w:rsidR="00774DA4" w:rsidRPr="00C81A41" w:rsidRDefault="00647114" w:rsidP="00A27486">
      <w:r w:rsidRPr="00C81A41">
        <w:t xml:space="preserve">The constructions </w:t>
      </w:r>
      <w:r w:rsidR="001946B9" w:rsidRPr="00C81A41">
        <w:t>"</w:t>
      </w:r>
      <w:r w:rsidRPr="00C81A41">
        <w:t>is</w:t>
      </w:r>
      <w:r w:rsidR="001946B9" w:rsidRPr="00C81A41">
        <w:t>"</w:t>
      </w:r>
      <w:r w:rsidRPr="00C81A41">
        <w:t xml:space="preserve"> and </w:t>
      </w:r>
      <w:r w:rsidR="001946B9" w:rsidRPr="00C81A41">
        <w:t>"</w:t>
      </w:r>
      <w:r w:rsidRPr="00C81A41">
        <w:t>is not</w:t>
      </w:r>
      <w:r w:rsidR="001946B9" w:rsidRPr="00C81A41">
        <w:t>"</w:t>
      </w:r>
      <w:r w:rsidRPr="00C81A41">
        <w:t xml:space="preserve"> do not indicate requirements.</w:t>
      </w:r>
    </w:p>
    <w:p w14:paraId="548A512E" w14:textId="77777777" w:rsidR="00080512" w:rsidRPr="00C81A41" w:rsidRDefault="00080512">
      <w:pPr>
        <w:pStyle w:val="Heading1"/>
      </w:pPr>
      <w:bookmarkStart w:id="21" w:name="introduction"/>
      <w:bookmarkEnd w:id="21"/>
      <w:r w:rsidRPr="00C81A41">
        <w:br w:type="page"/>
      </w:r>
      <w:bookmarkStart w:id="22" w:name="scope"/>
      <w:bookmarkStart w:id="23" w:name="_Toc185258273"/>
      <w:bookmarkStart w:id="24" w:name="_Toc185258355"/>
      <w:bookmarkStart w:id="25" w:name="_Toc195517029"/>
      <w:bookmarkStart w:id="26" w:name="_Toc201334588"/>
      <w:bookmarkStart w:id="27" w:name="_Toc205528997"/>
      <w:bookmarkEnd w:id="22"/>
      <w:r w:rsidRPr="00C81A41">
        <w:lastRenderedPageBreak/>
        <w:t>1</w:t>
      </w:r>
      <w:r w:rsidRPr="00C81A41">
        <w:tab/>
        <w:t>Scope</w:t>
      </w:r>
      <w:bookmarkEnd w:id="23"/>
      <w:bookmarkEnd w:id="24"/>
      <w:bookmarkEnd w:id="25"/>
      <w:bookmarkEnd w:id="26"/>
      <w:bookmarkEnd w:id="27"/>
    </w:p>
    <w:p w14:paraId="7B704871" w14:textId="77777777" w:rsidR="00EA3DAD" w:rsidRPr="00C81A41" w:rsidRDefault="00EA3DAD" w:rsidP="00EA3DAD">
      <w:pPr>
        <w:rPr>
          <w:lang w:eastAsia="ko-KR"/>
        </w:rPr>
      </w:pPr>
      <w:bookmarkStart w:id="28" w:name="references"/>
      <w:bookmarkEnd w:id="28"/>
      <w:r w:rsidRPr="00C81A41">
        <w:rPr>
          <w:lang w:eastAsia="ko-KR"/>
        </w:rPr>
        <w:t>This study will investigate ongoing AI/ML work in TSG CT, TSG RAN and TSG SA Working Groups and identify instances of any potential misalignment and/or inconsistencies and provide information on any potential outcome to the respective WGs to resolve any issues with appropriate SA-level co-ordination as necessary.</w:t>
      </w:r>
    </w:p>
    <w:p w14:paraId="1D9822DF" w14:textId="7995879C" w:rsidR="00EA3DAD" w:rsidRDefault="00EA3DAD" w:rsidP="00EA3DAD">
      <w:pPr>
        <w:rPr>
          <w:lang w:eastAsia="ko-KR"/>
        </w:rPr>
      </w:pPr>
      <w:r w:rsidRPr="00C81A41">
        <w:rPr>
          <w:lang w:eastAsia="ko-KR"/>
        </w:rPr>
        <w:t>The study is led by TSG SA in close collaboration and inputs from TSG CT and TSG RAN.</w:t>
      </w:r>
    </w:p>
    <w:p w14:paraId="06CBB8C3" w14:textId="77777777" w:rsidR="00AD3938" w:rsidRPr="00AD3938" w:rsidRDefault="00AD3938" w:rsidP="00DB0EBE">
      <w:pPr>
        <w:pStyle w:val="NO"/>
        <w:rPr>
          <w:lang w:eastAsia="en-US"/>
        </w:rPr>
      </w:pPr>
      <w:r w:rsidRPr="00AD3938">
        <w:rPr>
          <w:lang w:eastAsia="en-US"/>
        </w:rPr>
        <w:t>NOTE</w:t>
      </w:r>
      <w:r w:rsidRPr="00AD3938">
        <w:rPr>
          <w:b/>
          <w:bCs/>
          <w:lang w:eastAsia="en-US"/>
        </w:rPr>
        <w:t>:</w:t>
      </w:r>
      <w:r w:rsidRPr="00AD3938">
        <w:rPr>
          <w:lang w:eastAsia="en-US"/>
        </w:rPr>
        <w:t xml:space="preserve"> </w:t>
      </w:r>
      <w:r w:rsidRPr="00AD3938">
        <w:rPr>
          <w:lang w:eastAsia="en-US"/>
        </w:rPr>
        <w:tab/>
        <w:t>The study item does not impact ongoing studies and normative work for AI/ML across all SA/RAN/CT WGs for Rel-19.</w:t>
      </w:r>
    </w:p>
    <w:p w14:paraId="788074B6" w14:textId="77777777" w:rsidR="00AD3938" w:rsidRPr="00AD3938" w:rsidRDefault="00AD3938" w:rsidP="00EA3DAD">
      <w:pPr>
        <w:rPr>
          <w:lang w:eastAsia="ko-KR"/>
        </w:rPr>
      </w:pPr>
    </w:p>
    <w:p w14:paraId="79748BC9" w14:textId="77777777" w:rsidR="00EA3DAD" w:rsidRPr="00C81A41" w:rsidRDefault="00EA3DAD" w:rsidP="00EA3DAD">
      <w:pPr>
        <w:pStyle w:val="Heading1"/>
      </w:pPr>
      <w:bookmarkStart w:id="29" w:name="_Toc153792580"/>
      <w:bookmarkStart w:id="30" w:name="_Toc153792665"/>
      <w:bookmarkStart w:id="31" w:name="_Toc177219257"/>
      <w:bookmarkStart w:id="32" w:name="_Toc177219358"/>
      <w:bookmarkStart w:id="33" w:name="_Toc177219914"/>
      <w:bookmarkStart w:id="34" w:name="_Toc177470546"/>
      <w:bookmarkStart w:id="35" w:name="_Toc177470636"/>
      <w:bookmarkStart w:id="36" w:name="_Toc177572029"/>
      <w:bookmarkStart w:id="37" w:name="_Toc185258274"/>
      <w:bookmarkStart w:id="38" w:name="_Toc185258356"/>
      <w:bookmarkStart w:id="39" w:name="_Toc195517030"/>
      <w:bookmarkStart w:id="40" w:name="_Toc201334589"/>
      <w:bookmarkStart w:id="41" w:name="_Toc205528998"/>
      <w:r w:rsidRPr="00C81A41">
        <w:t>2</w:t>
      </w:r>
      <w:r w:rsidRPr="00C81A41">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7239589" w14:textId="77777777" w:rsidR="00EA3DAD" w:rsidRPr="00C81A41" w:rsidRDefault="00EA3DAD" w:rsidP="00EA3DAD">
      <w:r w:rsidRPr="00C81A41">
        <w:t>The following documents contain provisions which, through reference in this text, constitute provisions of the present document.</w:t>
      </w:r>
    </w:p>
    <w:p w14:paraId="7B2C5174" w14:textId="77777777" w:rsidR="00EA3DAD" w:rsidRPr="00C81A41" w:rsidRDefault="00EA3DAD" w:rsidP="00EA3DAD">
      <w:pPr>
        <w:pStyle w:val="B1"/>
      </w:pPr>
      <w:r w:rsidRPr="00C81A41">
        <w:t>-</w:t>
      </w:r>
      <w:r w:rsidRPr="00C81A41">
        <w:tab/>
        <w:t>References are either specific (identified by date of publication, edition number, version number, etc.) or non</w:t>
      </w:r>
      <w:r w:rsidRPr="00C81A41">
        <w:noBreakHyphen/>
        <w:t>specific.</w:t>
      </w:r>
    </w:p>
    <w:p w14:paraId="6E3DC12E" w14:textId="77777777" w:rsidR="00EA3DAD" w:rsidRPr="00C81A41" w:rsidRDefault="00EA3DAD" w:rsidP="00EA3DAD">
      <w:pPr>
        <w:pStyle w:val="B1"/>
      </w:pPr>
      <w:r w:rsidRPr="00C81A41">
        <w:t>-</w:t>
      </w:r>
      <w:r w:rsidRPr="00C81A41">
        <w:tab/>
        <w:t>For a specific reference, subsequent revisions do not apply.</w:t>
      </w:r>
    </w:p>
    <w:p w14:paraId="5228ED3B" w14:textId="77777777" w:rsidR="00EA3DAD" w:rsidRPr="00C81A41" w:rsidRDefault="00EA3DAD" w:rsidP="00EA3DAD">
      <w:pPr>
        <w:pStyle w:val="B1"/>
      </w:pPr>
      <w:r w:rsidRPr="00C81A41">
        <w:t>-</w:t>
      </w:r>
      <w:r w:rsidRPr="00C81A41">
        <w:tab/>
        <w:t>For a non-specific reference, the latest version applies. In the case of a reference to a 3GPP document (including a GSM document), a non-specific reference implicitly refers to the latest version of that document</w:t>
      </w:r>
      <w:r w:rsidRPr="00C81A41">
        <w:rPr>
          <w:i/>
        </w:rPr>
        <w:t xml:space="preserve"> in the same Release as the present document</w:t>
      </w:r>
      <w:r w:rsidRPr="00C81A41">
        <w:t>.</w:t>
      </w:r>
    </w:p>
    <w:p w14:paraId="0721E374" w14:textId="27846F7C" w:rsidR="00EA3DAD" w:rsidRPr="00C81A41" w:rsidRDefault="00EA3DAD" w:rsidP="00EA3DAD">
      <w:pPr>
        <w:pStyle w:val="EX"/>
      </w:pPr>
      <w:r w:rsidRPr="00C81A41">
        <w:t>[1]</w:t>
      </w:r>
      <w:r w:rsidRPr="00C81A41">
        <w:tab/>
      </w:r>
      <w:r w:rsidR="006130C7" w:rsidRPr="00C81A41">
        <w:t>3GPP</w:t>
      </w:r>
      <w:r w:rsidR="006130C7">
        <w:t> </w:t>
      </w:r>
      <w:r w:rsidR="006130C7" w:rsidRPr="00C81A41">
        <w:t>TR</w:t>
      </w:r>
      <w:r w:rsidR="006130C7">
        <w:t> </w:t>
      </w:r>
      <w:r w:rsidR="006130C7" w:rsidRPr="00C81A41">
        <w:t>21.905:</w:t>
      </w:r>
      <w:r w:rsidRPr="00C81A41">
        <w:t xml:space="preserve"> </w:t>
      </w:r>
      <w:r w:rsidR="001946B9" w:rsidRPr="00C81A41">
        <w:t>"</w:t>
      </w:r>
      <w:r w:rsidRPr="00C81A41">
        <w:t>Vocabulary for 3GPP Specifications</w:t>
      </w:r>
      <w:r w:rsidR="001946B9" w:rsidRPr="00C81A41">
        <w:t>"</w:t>
      </w:r>
      <w:r w:rsidRPr="00C81A41">
        <w:t>.</w:t>
      </w:r>
    </w:p>
    <w:p w14:paraId="3A1F85A6" w14:textId="31221D46" w:rsidR="00EA3DAD" w:rsidRPr="00C81A41" w:rsidRDefault="00EA3DAD" w:rsidP="00EA3DAD">
      <w:pPr>
        <w:pStyle w:val="EX"/>
      </w:pPr>
      <w:r w:rsidRPr="00C81A41">
        <w:t>[2]</w:t>
      </w:r>
      <w:r w:rsidRPr="00C81A41">
        <w:tab/>
      </w:r>
      <w:r w:rsidR="006130C7" w:rsidRPr="00C81A41">
        <w:t>3GPP</w:t>
      </w:r>
      <w:r w:rsidR="006130C7">
        <w:t> </w:t>
      </w:r>
      <w:r w:rsidR="006130C7" w:rsidRPr="00C81A41">
        <w:t>TR</w:t>
      </w:r>
      <w:r w:rsidR="006130C7">
        <w:t> </w:t>
      </w:r>
      <w:r w:rsidR="006130C7" w:rsidRPr="00C81A41">
        <w:t>21.918:</w:t>
      </w:r>
      <w:r w:rsidRPr="00C81A41">
        <w:t xml:space="preserve"> </w:t>
      </w:r>
      <w:r w:rsidR="001946B9" w:rsidRPr="00C81A41">
        <w:t>"</w:t>
      </w:r>
      <w:r w:rsidRPr="00C81A41">
        <w:t>Summary of Rel-18 Work Items</w:t>
      </w:r>
      <w:r w:rsidR="001946B9" w:rsidRPr="00C81A41">
        <w:t>"</w:t>
      </w:r>
      <w:r w:rsidRPr="00C81A41">
        <w:t>.</w:t>
      </w:r>
    </w:p>
    <w:p w14:paraId="66570718" w14:textId="6EE68CE2" w:rsidR="00EA3DAD" w:rsidRPr="00C81A41" w:rsidRDefault="00EA3DAD" w:rsidP="00EA3DAD">
      <w:pPr>
        <w:pStyle w:val="EX"/>
      </w:pPr>
      <w:r w:rsidRPr="00C81A41">
        <w:t>[3]</w:t>
      </w:r>
      <w:r w:rsidRPr="00C81A41">
        <w:tab/>
      </w:r>
      <w:r w:rsidR="006130C7" w:rsidRPr="00C81A41">
        <w:t>3GPP</w:t>
      </w:r>
      <w:r w:rsidR="006130C7">
        <w:t> </w:t>
      </w:r>
      <w:r w:rsidR="006130C7" w:rsidRPr="00C81A41">
        <w:t>TR</w:t>
      </w:r>
      <w:r w:rsidR="006130C7">
        <w:t> </w:t>
      </w:r>
      <w:r w:rsidR="006130C7" w:rsidRPr="00C81A41">
        <w:t>38.843:</w:t>
      </w:r>
      <w:r w:rsidRPr="00C81A41">
        <w:t xml:space="preserve"> </w:t>
      </w:r>
      <w:r w:rsidR="001946B9" w:rsidRPr="00C81A41">
        <w:t>"</w:t>
      </w:r>
      <w:r w:rsidRPr="00C81A41">
        <w:t>Study on Artificial Intelligence (AI)/Machine Learning (ML) for NR air interface (Release 18)</w:t>
      </w:r>
      <w:r w:rsidR="001946B9" w:rsidRPr="00C81A41">
        <w:t>"</w:t>
      </w:r>
      <w:r w:rsidRPr="00C81A41">
        <w:t>.</w:t>
      </w:r>
    </w:p>
    <w:p w14:paraId="33B82319" w14:textId="373AD735" w:rsidR="00EA3DAD" w:rsidRPr="00C81A41" w:rsidRDefault="00EA3DAD" w:rsidP="00EA3DAD">
      <w:pPr>
        <w:pStyle w:val="EX"/>
      </w:pPr>
      <w:r w:rsidRPr="00C81A41">
        <w:t>[4]</w:t>
      </w:r>
      <w:r w:rsidRPr="00C81A41">
        <w:tab/>
      </w:r>
      <w:r w:rsidR="006130C7" w:rsidRPr="00C81A41">
        <w:t>3GPP</w:t>
      </w:r>
      <w:r w:rsidR="006130C7">
        <w:t> </w:t>
      </w:r>
      <w:r w:rsidR="006130C7" w:rsidRPr="00C81A41">
        <w:t>TR</w:t>
      </w:r>
      <w:r w:rsidR="006130C7">
        <w:t> </w:t>
      </w:r>
      <w:r w:rsidR="006130C7" w:rsidRPr="00C81A41">
        <w:t>23</w:t>
      </w:r>
      <w:r w:rsidR="006130C7">
        <w:t>.</w:t>
      </w:r>
      <w:r w:rsidR="006130C7" w:rsidRPr="00C81A41">
        <w:t>700</w:t>
      </w:r>
      <w:r w:rsidR="006130C7">
        <w:noBreakHyphen/>
      </w:r>
      <w:r w:rsidR="006130C7" w:rsidRPr="00C81A41">
        <w:t>84:</w:t>
      </w:r>
      <w:r w:rsidRPr="00C81A41">
        <w:t xml:space="preserve"> </w:t>
      </w:r>
      <w:r w:rsidR="001946B9" w:rsidRPr="00C81A41">
        <w:t>"</w:t>
      </w:r>
      <w:r w:rsidRPr="00C81A41">
        <w:t>Study on Core Network Enhanced Support for Artificial Intelligence (AI) / Machine Learning (ML)</w:t>
      </w:r>
      <w:r w:rsidR="001946B9" w:rsidRPr="00C81A41">
        <w:t>"</w:t>
      </w:r>
      <w:r w:rsidRPr="00C81A41">
        <w:t>.</w:t>
      </w:r>
    </w:p>
    <w:p w14:paraId="3A2747D4" w14:textId="7694B98D" w:rsidR="00EA3DAD" w:rsidRPr="00C81A41" w:rsidRDefault="00EA3DAD" w:rsidP="00EA3DAD">
      <w:pPr>
        <w:pStyle w:val="EX"/>
      </w:pPr>
      <w:r w:rsidRPr="00C81A41">
        <w:t>[5]</w:t>
      </w:r>
      <w:r w:rsidRPr="00C81A41">
        <w:tab/>
      </w:r>
      <w:r w:rsidR="006130C7" w:rsidRPr="00C81A41">
        <w:t>3GPP</w:t>
      </w:r>
      <w:r w:rsidR="006130C7">
        <w:t> </w:t>
      </w:r>
      <w:r w:rsidR="006130C7" w:rsidRPr="00C81A41">
        <w:t>TR</w:t>
      </w:r>
      <w:r w:rsidR="006130C7">
        <w:t> </w:t>
      </w:r>
      <w:r w:rsidR="006130C7" w:rsidRPr="00C81A41">
        <w:t>22.874:</w:t>
      </w:r>
      <w:r w:rsidRPr="00C81A41">
        <w:t xml:space="preserve"> </w:t>
      </w:r>
      <w:r w:rsidR="001946B9" w:rsidRPr="00C81A41">
        <w:t>"</w:t>
      </w:r>
      <w:r w:rsidRPr="00C81A41">
        <w:t>5G System (5GS); Study on traffic characteristics and performance requirements for AI/ML model transfer</w:t>
      </w:r>
      <w:r w:rsidR="001946B9" w:rsidRPr="00C81A41">
        <w:t>"</w:t>
      </w:r>
      <w:r w:rsidRPr="00C81A41">
        <w:t>.</w:t>
      </w:r>
    </w:p>
    <w:p w14:paraId="0FFB7060" w14:textId="065668A2" w:rsidR="00EA3DAD" w:rsidRPr="00C81A41" w:rsidRDefault="00EA3DAD" w:rsidP="00EA3DAD">
      <w:pPr>
        <w:pStyle w:val="EX"/>
      </w:pPr>
      <w:r w:rsidRPr="00C81A41">
        <w:t>[6]</w:t>
      </w:r>
      <w:r w:rsidRPr="00C81A41">
        <w:tab/>
      </w:r>
      <w:r w:rsidR="006130C7" w:rsidRPr="00C81A41">
        <w:t>3GPP</w:t>
      </w:r>
      <w:r w:rsidR="006130C7">
        <w:t> </w:t>
      </w:r>
      <w:r w:rsidR="006130C7" w:rsidRPr="00C81A41">
        <w:t>TS</w:t>
      </w:r>
      <w:r w:rsidR="006130C7">
        <w:t> </w:t>
      </w:r>
      <w:r w:rsidR="006130C7" w:rsidRPr="00C81A41">
        <w:t>22.261:</w:t>
      </w:r>
      <w:r w:rsidRPr="00C81A41">
        <w:t xml:space="preserve"> </w:t>
      </w:r>
      <w:r w:rsidR="001946B9" w:rsidRPr="00C81A41">
        <w:t>"</w:t>
      </w:r>
      <w:r w:rsidRPr="00C81A41">
        <w:t>Service requirements for the 5G system</w:t>
      </w:r>
      <w:r w:rsidR="001946B9" w:rsidRPr="00C81A41">
        <w:t>"</w:t>
      </w:r>
      <w:r w:rsidRPr="00C81A41">
        <w:t>.</w:t>
      </w:r>
    </w:p>
    <w:p w14:paraId="3C12DCFB" w14:textId="09D5D7FE" w:rsidR="00EA3DAD" w:rsidRPr="00C81A41" w:rsidRDefault="00EA3DAD" w:rsidP="00EA3DAD">
      <w:pPr>
        <w:pStyle w:val="EX"/>
      </w:pPr>
      <w:r w:rsidRPr="00C81A41">
        <w:t>[7]</w:t>
      </w:r>
      <w:r w:rsidRPr="00C81A41">
        <w:tab/>
      </w:r>
      <w:r w:rsidR="006130C7" w:rsidRPr="00C81A41">
        <w:t>3GPP</w:t>
      </w:r>
      <w:r w:rsidR="006130C7">
        <w:t> </w:t>
      </w:r>
      <w:r w:rsidR="006130C7" w:rsidRPr="00C81A41">
        <w:t>TR</w:t>
      </w:r>
      <w:r w:rsidR="006130C7">
        <w:t> </w:t>
      </w:r>
      <w:r w:rsidR="006130C7" w:rsidRPr="00C81A41">
        <w:t>23</w:t>
      </w:r>
      <w:r w:rsidR="006130C7">
        <w:t>.</w:t>
      </w:r>
      <w:r w:rsidR="006130C7" w:rsidRPr="00C81A41">
        <w:t>700</w:t>
      </w:r>
      <w:r w:rsidR="006130C7">
        <w:noBreakHyphen/>
      </w:r>
      <w:r w:rsidR="006130C7" w:rsidRPr="00C81A41">
        <w:t>82:</w:t>
      </w:r>
      <w:r w:rsidRPr="00C81A41">
        <w:t xml:space="preserve"> </w:t>
      </w:r>
      <w:r w:rsidR="001946B9" w:rsidRPr="00C81A41">
        <w:t>"</w:t>
      </w:r>
      <w:r w:rsidRPr="00C81A41">
        <w:t>Study on application layer support for AI/ML services</w:t>
      </w:r>
      <w:r w:rsidR="001946B9" w:rsidRPr="00C81A41">
        <w:t>"</w:t>
      </w:r>
      <w:r w:rsidRPr="00C81A41">
        <w:t>.</w:t>
      </w:r>
    </w:p>
    <w:p w14:paraId="3AB45550" w14:textId="5A51E41E" w:rsidR="00EA3DAD" w:rsidRPr="00C81A41" w:rsidRDefault="00EA3DAD" w:rsidP="00EA3DAD">
      <w:pPr>
        <w:pStyle w:val="EX"/>
      </w:pPr>
      <w:r w:rsidRPr="00C81A41">
        <w:t>[8]</w:t>
      </w:r>
      <w:r w:rsidRPr="00C81A41">
        <w:tab/>
      </w:r>
      <w:r w:rsidR="006130C7" w:rsidRPr="00C81A41">
        <w:t>3GPP</w:t>
      </w:r>
      <w:r w:rsidR="006130C7">
        <w:t> </w:t>
      </w:r>
      <w:r w:rsidR="006130C7" w:rsidRPr="00C81A41">
        <w:t>TS</w:t>
      </w:r>
      <w:r w:rsidR="006130C7">
        <w:t> </w:t>
      </w:r>
      <w:r w:rsidR="006130C7" w:rsidRPr="00C81A41">
        <w:t>23.288:</w:t>
      </w:r>
      <w:r w:rsidRPr="00C81A41">
        <w:t xml:space="preserve"> </w:t>
      </w:r>
      <w:r w:rsidR="001946B9" w:rsidRPr="00C81A41">
        <w:t>"</w:t>
      </w:r>
      <w:r w:rsidRPr="00C81A41">
        <w:t>Architecture enhancements for 5G System (5GS) to support network data analytics services</w:t>
      </w:r>
      <w:r w:rsidR="001946B9" w:rsidRPr="00C81A41">
        <w:t>"</w:t>
      </w:r>
      <w:r w:rsidRPr="00C81A41">
        <w:t>.</w:t>
      </w:r>
    </w:p>
    <w:p w14:paraId="3339A685" w14:textId="5579E013" w:rsidR="00EA3DAD" w:rsidRPr="00C81A41" w:rsidRDefault="00EA3DAD" w:rsidP="00EA3DAD">
      <w:pPr>
        <w:pStyle w:val="EX"/>
      </w:pPr>
      <w:r w:rsidRPr="00C81A41">
        <w:t>[9]</w:t>
      </w:r>
      <w:r w:rsidRPr="00C81A41">
        <w:tab/>
      </w:r>
      <w:r w:rsidR="006130C7" w:rsidRPr="00C81A41">
        <w:t>3GPP</w:t>
      </w:r>
      <w:r w:rsidR="006130C7">
        <w:t> </w:t>
      </w:r>
      <w:r w:rsidR="006130C7" w:rsidRPr="00C81A41">
        <w:t>TS</w:t>
      </w:r>
      <w:r w:rsidR="006130C7">
        <w:t> </w:t>
      </w:r>
      <w:r w:rsidR="006130C7" w:rsidRPr="00C81A41">
        <w:t>28.105:</w:t>
      </w:r>
      <w:r w:rsidRPr="00C81A41">
        <w:t xml:space="preserve"> </w:t>
      </w:r>
      <w:r w:rsidR="001946B9" w:rsidRPr="00C81A41">
        <w:t>"</w:t>
      </w:r>
      <w:r w:rsidRPr="00C81A41">
        <w:t>Management and orchestration; Artificial Intelligence/ Machine Learning (AI/ML) management</w:t>
      </w:r>
      <w:r w:rsidR="001946B9" w:rsidRPr="00C81A41">
        <w:t>"</w:t>
      </w:r>
      <w:r w:rsidRPr="00C81A41">
        <w:t>.</w:t>
      </w:r>
    </w:p>
    <w:p w14:paraId="45B60898" w14:textId="604376E0" w:rsidR="00EA3DAD" w:rsidRPr="00C81A41" w:rsidRDefault="00EA3DAD" w:rsidP="00EA3DAD">
      <w:pPr>
        <w:pStyle w:val="EX"/>
      </w:pPr>
      <w:r w:rsidRPr="00C81A41">
        <w:t>[10]</w:t>
      </w:r>
      <w:r w:rsidRPr="00C81A41">
        <w:tab/>
      </w:r>
      <w:r w:rsidR="000572A3" w:rsidRPr="00C81A41">
        <w:t>Void.</w:t>
      </w:r>
    </w:p>
    <w:p w14:paraId="7374859C" w14:textId="0BD59B6E" w:rsidR="00EA3DAD" w:rsidRPr="00C81A41" w:rsidRDefault="00EA3DAD" w:rsidP="00EA3DAD">
      <w:pPr>
        <w:pStyle w:val="EX"/>
      </w:pPr>
      <w:r w:rsidRPr="00C81A41">
        <w:t>[11]</w:t>
      </w:r>
      <w:r w:rsidRPr="00C81A41">
        <w:tab/>
      </w:r>
      <w:r w:rsidR="006130C7" w:rsidRPr="00C81A41">
        <w:t>3GPP</w:t>
      </w:r>
      <w:r w:rsidR="006130C7">
        <w:t> </w:t>
      </w:r>
      <w:r w:rsidR="006130C7" w:rsidRPr="00C81A41">
        <w:t>TS</w:t>
      </w:r>
      <w:r w:rsidR="006130C7">
        <w:t> </w:t>
      </w:r>
      <w:r w:rsidR="006130C7" w:rsidRPr="00C81A41">
        <w:t>38.300:</w:t>
      </w:r>
      <w:r w:rsidRPr="00C81A41">
        <w:t xml:space="preserve"> </w:t>
      </w:r>
      <w:r w:rsidR="001946B9" w:rsidRPr="00C81A41">
        <w:t>"</w:t>
      </w:r>
      <w:r w:rsidRPr="00C81A41">
        <w:t>NR; NR and NG-RAN Overall description; Stage-2</w:t>
      </w:r>
      <w:r w:rsidR="001946B9" w:rsidRPr="00C81A41">
        <w:t>"</w:t>
      </w:r>
      <w:r w:rsidRPr="00C81A41">
        <w:t>.</w:t>
      </w:r>
    </w:p>
    <w:p w14:paraId="58369C12" w14:textId="73BAB42E" w:rsidR="00EA3DAD" w:rsidRPr="00C81A41" w:rsidRDefault="00EA3DAD" w:rsidP="00EA3DAD">
      <w:pPr>
        <w:pStyle w:val="EX"/>
      </w:pPr>
      <w:r w:rsidRPr="00C81A41">
        <w:t>[12]</w:t>
      </w:r>
      <w:r w:rsidRPr="00C81A41">
        <w:tab/>
      </w:r>
      <w:r w:rsidR="006130C7" w:rsidRPr="00C81A41">
        <w:t>3GPP</w:t>
      </w:r>
      <w:r w:rsidR="006130C7">
        <w:t> </w:t>
      </w:r>
      <w:r w:rsidR="006130C7" w:rsidRPr="00C81A41">
        <w:t>TR</w:t>
      </w:r>
      <w:r w:rsidR="006130C7">
        <w:t> </w:t>
      </w:r>
      <w:r w:rsidR="006130C7" w:rsidRPr="00C81A41">
        <w:t>26.927:</w:t>
      </w:r>
      <w:r w:rsidRPr="00C81A41">
        <w:t xml:space="preserve"> </w:t>
      </w:r>
      <w:r w:rsidR="001946B9" w:rsidRPr="00C81A41">
        <w:t>"</w:t>
      </w:r>
      <w:r w:rsidRPr="00C81A41">
        <w:t>Study on Artificial Intelligence and Machine learning in 5G media services</w:t>
      </w:r>
      <w:r w:rsidR="001946B9" w:rsidRPr="00C81A41">
        <w:t>"</w:t>
      </w:r>
      <w:r w:rsidRPr="00C81A41">
        <w:t>.</w:t>
      </w:r>
    </w:p>
    <w:p w14:paraId="420E35AE" w14:textId="6C827743" w:rsidR="00EA3DAD" w:rsidRPr="00C81A41" w:rsidRDefault="00EA3DAD" w:rsidP="00EA3DAD">
      <w:pPr>
        <w:pStyle w:val="EX"/>
      </w:pPr>
      <w:r w:rsidRPr="00C81A41">
        <w:t>[13]</w:t>
      </w:r>
      <w:r w:rsidRPr="00C81A41">
        <w:tab/>
      </w:r>
      <w:r w:rsidR="006130C7" w:rsidRPr="00C81A41">
        <w:t>3GPP</w:t>
      </w:r>
      <w:r w:rsidR="006130C7">
        <w:t> </w:t>
      </w:r>
      <w:r w:rsidR="006130C7" w:rsidRPr="00C81A41">
        <w:t>TS</w:t>
      </w:r>
      <w:r w:rsidR="006130C7">
        <w:t> </w:t>
      </w:r>
      <w:r w:rsidR="006130C7" w:rsidRPr="00C81A41">
        <w:t>38.401:</w:t>
      </w:r>
      <w:r w:rsidRPr="00C81A41">
        <w:t xml:space="preserve"> </w:t>
      </w:r>
      <w:r w:rsidR="001946B9" w:rsidRPr="00C81A41">
        <w:t>"</w:t>
      </w:r>
      <w:r w:rsidRPr="00C81A41">
        <w:t>NG-RAN; Architecture description</w:t>
      </w:r>
      <w:r w:rsidR="001946B9" w:rsidRPr="00C81A41">
        <w:t>"</w:t>
      </w:r>
      <w:r w:rsidRPr="00C81A41">
        <w:t>.</w:t>
      </w:r>
    </w:p>
    <w:p w14:paraId="362E3791" w14:textId="38D1E59A" w:rsidR="00EA3DAD" w:rsidRPr="00C81A41" w:rsidRDefault="00EA3DAD" w:rsidP="00EA3DAD">
      <w:pPr>
        <w:pStyle w:val="EX"/>
      </w:pPr>
      <w:r w:rsidRPr="00C81A41">
        <w:t>[14]</w:t>
      </w:r>
      <w:r w:rsidRPr="00C81A41">
        <w:tab/>
      </w:r>
      <w:r w:rsidR="006130C7" w:rsidRPr="00C81A41">
        <w:t>3GPP</w:t>
      </w:r>
      <w:r w:rsidR="006130C7">
        <w:t> </w:t>
      </w:r>
      <w:r w:rsidR="006130C7" w:rsidRPr="00C81A41">
        <w:t>TS</w:t>
      </w:r>
      <w:r w:rsidR="006130C7">
        <w:t> </w:t>
      </w:r>
      <w:r w:rsidR="006130C7" w:rsidRPr="00C81A41">
        <w:t>38.420:</w:t>
      </w:r>
      <w:r w:rsidRPr="00C81A41">
        <w:t xml:space="preserve"> </w:t>
      </w:r>
      <w:r w:rsidR="001946B9" w:rsidRPr="00C81A41">
        <w:t>"</w:t>
      </w:r>
      <w:r w:rsidRPr="00C81A41">
        <w:t xml:space="preserve">NG-RAN; </w:t>
      </w:r>
      <w:proofErr w:type="spellStart"/>
      <w:r w:rsidRPr="00C81A41">
        <w:t>Xn</w:t>
      </w:r>
      <w:proofErr w:type="spellEnd"/>
      <w:r w:rsidRPr="00C81A41">
        <w:t xml:space="preserve"> general aspects and principles</w:t>
      </w:r>
      <w:r w:rsidR="001946B9" w:rsidRPr="00C81A41">
        <w:t>"</w:t>
      </w:r>
      <w:r w:rsidRPr="00C81A41">
        <w:t>.</w:t>
      </w:r>
    </w:p>
    <w:p w14:paraId="261689F9" w14:textId="3A3B2911" w:rsidR="00EA3DAD" w:rsidRPr="00C81A41" w:rsidRDefault="00EA3DAD" w:rsidP="00EA3DAD">
      <w:pPr>
        <w:pStyle w:val="EX"/>
      </w:pPr>
      <w:r w:rsidRPr="00C81A41">
        <w:t>[15]</w:t>
      </w:r>
      <w:r w:rsidRPr="00C81A41">
        <w:tab/>
      </w:r>
      <w:r w:rsidR="006130C7" w:rsidRPr="00C81A41">
        <w:t>3GPP</w:t>
      </w:r>
      <w:r w:rsidR="006130C7">
        <w:t> </w:t>
      </w:r>
      <w:r w:rsidR="006130C7" w:rsidRPr="00C81A41">
        <w:t>TS</w:t>
      </w:r>
      <w:r w:rsidR="006130C7">
        <w:t> </w:t>
      </w:r>
      <w:r w:rsidR="006130C7" w:rsidRPr="00C81A41">
        <w:t>38.423:</w:t>
      </w:r>
      <w:r w:rsidRPr="00C81A41">
        <w:t xml:space="preserve"> </w:t>
      </w:r>
      <w:r w:rsidR="001946B9" w:rsidRPr="00C81A41">
        <w:t>"</w:t>
      </w:r>
      <w:r w:rsidRPr="00C81A41">
        <w:t xml:space="preserve">NG-RAN; </w:t>
      </w:r>
      <w:proofErr w:type="spellStart"/>
      <w:r w:rsidRPr="00C81A41">
        <w:t>Xn</w:t>
      </w:r>
      <w:proofErr w:type="spellEnd"/>
      <w:r w:rsidRPr="00C81A41">
        <w:t xml:space="preserve"> Application Protocol (</w:t>
      </w:r>
      <w:proofErr w:type="spellStart"/>
      <w:r w:rsidRPr="00C81A41">
        <w:t>XnAP</w:t>
      </w:r>
      <w:proofErr w:type="spellEnd"/>
      <w:r w:rsidRPr="00C81A41">
        <w:t>)</w:t>
      </w:r>
      <w:r w:rsidR="001946B9" w:rsidRPr="00C81A41">
        <w:t>"</w:t>
      </w:r>
      <w:r w:rsidRPr="00C81A41">
        <w:t>.</w:t>
      </w:r>
    </w:p>
    <w:p w14:paraId="49B7D632" w14:textId="06AA53D6" w:rsidR="00EA3DAD" w:rsidRPr="00C81A41" w:rsidRDefault="00EA3DAD" w:rsidP="00EA3DAD">
      <w:pPr>
        <w:pStyle w:val="EX"/>
      </w:pPr>
      <w:r w:rsidRPr="00C81A41">
        <w:t>[16]</w:t>
      </w:r>
      <w:r w:rsidRPr="00C81A41">
        <w:tab/>
      </w:r>
      <w:r w:rsidR="006130C7" w:rsidRPr="00C81A41">
        <w:t>3GPP</w:t>
      </w:r>
      <w:r w:rsidR="006130C7">
        <w:t> </w:t>
      </w:r>
      <w:r w:rsidR="006130C7" w:rsidRPr="00C81A41">
        <w:t>TS</w:t>
      </w:r>
      <w:r w:rsidR="006130C7">
        <w:t> </w:t>
      </w:r>
      <w:r w:rsidR="006130C7" w:rsidRPr="00C81A41">
        <w:t>23.273:</w:t>
      </w:r>
      <w:r w:rsidRPr="00C81A41">
        <w:t xml:space="preserve"> </w:t>
      </w:r>
      <w:r w:rsidR="001946B9" w:rsidRPr="00C81A41">
        <w:t>"</w:t>
      </w:r>
      <w:r w:rsidRPr="00C81A41">
        <w:t>5G System (5GS) Location Services (LCS); Stage 2</w:t>
      </w:r>
      <w:r w:rsidR="001946B9" w:rsidRPr="00C81A41">
        <w:t>"</w:t>
      </w:r>
      <w:r w:rsidRPr="00C81A41">
        <w:t>.</w:t>
      </w:r>
    </w:p>
    <w:p w14:paraId="2CA1139B" w14:textId="74D6FD77" w:rsidR="00EA3DAD" w:rsidRPr="00C81A41" w:rsidRDefault="00EA3DAD" w:rsidP="00EA3DAD">
      <w:pPr>
        <w:pStyle w:val="EX"/>
      </w:pPr>
      <w:r w:rsidRPr="00C81A41">
        <w:lastRenderedPageBreak/>
        <w:t>[17]</w:t>
      </w:r>
      <w:r w:rsidRPr="00C81A41">
        <w:tab/>
      </w:r>
      <w:r w:rsidR="006130C7" w:rsidRPr="00C81A41">
        <w:t>3GPP</w:t>
      </w:r>
      <w:r w:rsidR="006130C7">
        <w:t> </w:t>
      </w:r>
      <w:r w:rsidR="006130C7" w:rsidRPr="00C81A41">
        <w:t>TR</w:t>
      </w:r>
      <w:r w:rsidR="006130C7">
        <w:t> </w:t>
      </w:r>
      <w:r w:rsidR="006130C7" w:rsidRPr="00C81A41">
        <w:t>37.817:</w:t>
      </w:r>
      <w:r w:rsidRPr="00C81A41">
        <w:t xml:space="preserve"> </w:t>
      </w:r>
      <w:r w:rsidR="001946B9" w:rsidRPr="00C81A41">
        <w:t>"</w:t>
      </w:r>
      <w:r w:rsidRPr="00C81A41">
        <w:t>Study on enhancement for data collection for NR and ENDC</w:t>
      </w:r>
      <w:r w:rsidR="001946B9" w:rsidRPr="00C81A41">
        <w:t>"</w:t>
      </w:r>
      <w:r w:rsidRPr="00C81A41">
        <w:t>.</w:t>
      </w:r>
    </w:p>
    <w:p w14:paraId="3A79FA2D" w14:textId="5A893DA0" w:rsidR="00EA3DAD" w:rsidRPr="00C81A41" w:rsidRDefault="00EA3DAD" w:rsidP="00EA3DAD">
      <w:pPr>
        <w:pStyle w:val="EX"/>
      </w:pPr>
      <w:r w:rsidRPr="00C81A41">
        <w:t>[18]</w:t>
      </w:r>
      <w:r w:rsidRPr="00C81A41">
        <w:tab/>
      </w:r>
      <w:r w:rsidR="006130C7" w:rsidRPr="00C81A41">
        <w:t>3GPP</w:t>
      </w:r>
      <w:r w:rsidR="006130C7">
        <w:t> </w:t>
      </w:r>
      <w:r w:rsidR="006130C7" w:rsidRPr="00C81A41">
        <w:t>TR</w:t>
      </w:r>
      <w:r w:rsidR="006130C7">
        <w:t> </w:t>
      </w:r>
      <w:r w:rsidR="006130C7" w:rsidRPr="00C81A41">
        <w:t>28.908:</w:t>
      </w:r>
      <w:r w:rsidRPr="00C81A41">
        <w:t xml:space="preserve"> </w:t>
      </w:r>
      <w:r w:rsidR="001946B9" w:rsidRPr="00C81A41">
        <w:t>"</w:t>
      </w:r>
      <w:r w:rsidRPr="00C81A41">
        <w:t>Study on Artificial Intelligence/Machine Learning (AI/ ML) management</w:t>
      </w:r>
      <w:r w:rsidR="001946B9" w:rsidRPr="00C81A41">
        <w:t>"</w:t>
      </w:r>
      <w:r w:rsidRPr="00C81A41">
        <w:t>.</w:t>
      </w:r>
    </w:p>
    <w:p w14:paraId="747F5428" w14:textId="3883D124" w:rsidR="00EA3DAD" w:rsidRPr="00C81A41" w:rsidRDefault="00EA3DAD" w:rsidP="00EA3DAD">
      <w:pPr>
        <w:pStyle w:val="EX"/>
      </w:pPr>
      <w:r w:rsidRPr="00C81A41">
        <w:t>[19]</w:t>
      </w:r>
      <w:r w:rsidRPr="00C81A41">
        <w:tab/>
      </w:r>
      <w:r w:rsidR="006130C7" w:rsidRPr="00C81A41">
        <w:t>3GPP</w:t>
      </w:r>
      <w:r w:rsidR="006130C7">
        <w:t> </w:t>
      </w:r>
      <w:r w:rsidR="006130C7" w:rsidRPr="00C81A41">
        <w:t>TR</w:t>
      </w:r>
      <w:r w:rsidR="006130C7">
        <w:t> </w:t>
      </w:r>
      <w:r w:rsidR="006130C7" w:rsidRPr="00C81A41">
        <w:t>28.858:</w:t>
      </w:r>
      <w:r w:rsidRPr="00C81A41">
        <w:t xml:space="preserve"> </w:t>
      </w:r>
      <w:r w:rsidR="001946B9" w:rsidRPr="00C81A41">
        <w:t>"</w:t>
      </w:r>
      <w:r w:rsidRPr="00C81A41">
        <w:t>Study on Artificial Intelligence / Machine Learning (AI/ML) management; Phase 2</w:t>
      </w:r>
      <w:r w:rsidR="001946B9" w:rsidRPr="00C81A41">
        <w:t>"</w:t>
      </w:r>
      <w:r w:rsidRPr="00C81A41">
        <w:t>.</w:t>
      </w:r>
    </w:p>
    <w:p w14:paraId="53CC6B21" w14:textId="5CFF9250" w:rsidR="00EA3DAD" w:rsidRPr="00C81A41" w:rsidRDefault="00EA3DAD" w:rsidP="00EA3DAD">
      <w:pPr>
        <w:pStyle w:val="EX"/>
      </w:pPr>
      <w:r w:rsidRPr="00C81A41">
        <w:t>[20]</w:t>
      </w:r>
      <w:r w:rsidRPr="00C81A41">
        <w:tab/>
      </w:r>
      <w:r w:rsidR="006130C7" w:rsidRPr="00C81A41">
        <w:t>3GPP</w:t>
      </w:r>
      <w:r w:rsidR="006130C7">
        <w:t> </w:t>
      </w:r>
      <w:r w:rsidR="006130C7" w:rsidRPr="00C81A41">
        <w:t>TR</w:t>
      </w:r>
      <w:r w:rsidR="006130C7">
        <w:t> </w:t>
      </w:r>
      <w:r w:rsidR="006130C7" w:rsidRPr="00C81A41">
        <w:t>29.889:</w:t>
      </w:r>
      <w:r w:rsidRPr="00C81A41">
        <w:t xml:space="preserve"> </w:t>
      </w:r>
      <w:r w:rsidR="001946B9" w:rsidRPr="00C81A41">
        <w:t>"</w:t>
      </w:r>
      <w:r w:rsidRPr="00C81A41">
        <w:t>Study on Protocol for AI Data Collection from UPF</w:t>
      </w:r>
      <w:r w:rsidR="001946B9" w:rsidRPr="00C81A41">
        <w:t>"</w:t>
      </w:r>
      <w:r w:rsidRPr="00C81A41">
        <w:t>.</w:t>
      </w:r>
    </w:p>
    <w:p w14:paraId="6436C0B4" w14:textId="363E6448" w:rsidR="00EA3DAD" w:rsidRPr="00C81A41" w:rsidRDefault="00EA3DAD" w:rsidP="00EA3DAD">
      <w:pPr>
        <w:pStyle w:val="EX"/>
      </w:pPr>
      <w:bookmarkStart w:id="42" w:name="definitions"/>
      <w:bookmarkStart w:id="43" w:name="_Toc153792581"/>
      <w:bookmarkStart w:id="44" w:name="_Toc153792666"/>
      <w:bookmarkStart w:id="45" w:name="_Toc177219258"/>
      <w:bookmarkStart w:id="46" w:name="_Toc177219359"/>
      <w:bookmarkStart w:id="47" w:name="_Toc177219915"/>
      <w:bookmarkStart w:id="48" w:name="_Toc177470547"/>
      <w:bookmarkStart w:id="49" w:name="_Toc177470637"/>
      <w:bookmarkStart w:id="50" w:name="_Toc177572030"/>
      <w:bookmarkEnd w:id="42"/>
      <w:r w:rsidRPr="00C81A41">
        <w:t>[21]</w:t>
      </w:r>
      <w:r w:rsidRPr="00C81A41">
        <w:tab/>
      </w:r>
      <w:r w:rsidR="006130C7" w:rsidRPr="00C81A41">
        <w:t>3GPP</w:t>
      </w:r>
      <w:r w:rsidR="006130C7">
        <w:t> </w:t>
      </w:r>
      <w:r w:rsidR="006130C7" w:rsidRPr="00C81A41">
        <w:t>TR</w:t>
      </w:r>
      <w:r w:rsidR="006130C7">
        <w:t> </w:t>
      </w:r>
      <w:r w:rsidR="006130C7" w:rsidRPr="00C81A41">
        <w:t>22.876:</w:t>
      </w:r>
      <w:r w:rsidRPr="00C81A41">
        <w:t xml:space="preserve"> </w:t>
      </w:r>
      <w:r w:rsidR="001946B9" w:rsidRPr="00C81A41">
        <w:t>"</w:t>
      </w:r>
      <w:r w:rsidRPr="00C81A41">
        <w:t>Study on AI/ML Model Transfer; Phase 2</w:t>
      </w:r>
      <w:r w:rsidR="001946B9" w:rsidRPr="00C81A41">
        <w:t>"</w:t>
      </w:r>
      <w:r w:rsidRPr="00C81A41">
        <w:t>.</w:t>
      </w:r>
    </w:p>
    <w:p w14:paraId="238BB2ED" w14:textId="11E60471" w:rsidR="00EA3DAD" w:rsidRPr="00C81A41" w:rsidRDefault="00EA3DAD" w:rsidP="00EA3DAD">
      <w:pPr>
        <w:pStyle w:val="EX"/>
      </w:pPr>
      <w:r w:rsidRPr="00C81A41">
        <w:t>[22]</w:t>
      </w:r>
      <w:r w:rsidRPr="00C81A41">
        <w:tab/>
      </w:r>
      <w:r w:rsidR="006130C7" w:rsidRPr="00C81A41">
        <w:t>3GPP</w:t>
      </w:r>
      <w:r w:rsidR="006130C7">
        <w:t> </w:t>
      </w:r>
      <w:r w:rsidR="006130C7" w:rsidRPr="00C81A41">
        <w:t>TS</w:t>
      </w:r>
      <w:r w:rsidR="006130C7">
        <w:t> </w:t>
      </w:r>
      <w:r w:rsidR="006130C7" w:rsidRPr="00C81A41">
        <w:t>23.501:</w:t>
      </w:r>
      <w:r w:rsidRPr="00C81A41">
        <w:t xml:space="preserve"> </w:t>
      </w:r>
      <w:r w:rsidR="001946B9" w:rsidRPr="00C81A41">
        <w:t>"</w:t>
      </w:r>
      <w:r w:rsidRPr="00C81A41">
        <w:t>System architecture for the 5G System (5GS)</w:t>
      </w:r>
      <w:r w:rsidR="001946B9" w:rsidRPr="00C81A41">
        <w:t>"</w:t>
      </w:r>
      <w:r w:rsidRPr="00C81A41">
        <w:t>.</w:t>
      </w:r>
    </w:p>
    <w:p w14:paraId="415BF967" w14:textId="3EF5D86D" w:rsidR="00EA3DAD" w:rsidRPr="00C81A41" w:rsidRDefault="00EA3DAD" w:rsidP="00EA3DAD">
      <w:pPr>
        <w:pStyle w:val="EX"/>
      </w:pPr>
      <w:r w:rsidRPr="00C81A41">
        <w:t>[23]</w:t>
      </w:r>
      <w:r w:rsidRPr="00C81A41">
        <w:tab/>
      </w:r>
      <w:r w:rsidR="006130C7" w:rsidRPr="00C81A41">
        <w:t>3GPP</w:t>
      </w:r>
      <w:r w:rsidR="006130C7">
        <w:t> </w:t>
      </w:r>
      <w:r w:rsidR="006130C7" w:rsidRPr="00C81A41">
        <w:t>TS</w:t>
      </w:r>
      <w:r w:rsidR="006130C7">
        <w:t> </w:t>
      </w:r>
      <w:r w:rsidR="006130C7" w:rsidRPr="00C81A41">
        <w:t>23.502:</w:t>
      </w:r>
      <w:r w:rsidRPr="00C81A41">
        <w:t xml:space="preserve"> </w:t>
      </w:r>
      <w:r w:rsidR="001946B9" w:rsidRPr="00C81A41">
        <w:t>"</w:t>
      </w:r>
      <w:r w:rsidRPr="00C81A41">
        <w:t>Procedures for the 5G System (5GS)</w:t>
      </w:r>
      <w:r w:rsidR="001946B9" w:rsidRPr="00C81A41">
        <w:t>"</w:t>
      </w:r>
      <w:r w:rsidRPr="00C81A41">
        <w:t>.</w:t>
      </w:r>
    </w:p>
    <w:p w14:paraId="007BACF4" w14:textId="1E9C8485" w:rsidR="00EA3DAD" w:rsidRPr="00C81A41" w:rsidRDefault="00EA3DAD" w:rsidP="00EA3DAD">
      <w:pPr>
        <w:pStyle w:val="EX"/>
      </w:pPr>
      <w:r w:rsidRPr="00C81A41">
        <w:t>[24]</w:t>
      </w:r>
      <w:r w:rsidRPr="00C81A41">
        <w:tab/>
      </w:r>
      <w:r w:rsidR="006130C7" w:rsidRPr="00C81A41">
        <w:t>3GPP</w:t>
      </w:r>
      <w:r w:rsidR="006130C7">
        <w:t> </w:t>
      </w:r>
      <w:r w:rsidR="006130C7" w:rsidRPr="00C81A41">
        <w:t>TS</w:t>
      </w:r>
      <w:r w:rsidR="006130C7">
        <w:t> </w:t>
      </w:r>
      <w:r w:rsidR="006130C7" w:rsidRPr="00C81A41">
        <w:t>23.503:</w:t>
      </w:r>
      <w:r w:rsidRPr="00C81A41">
        <w:t xml:space="preserve"> </w:t>
      </w:r>
      <w:r w:rsidR="001946B9" w:rsidRPr="00C81A41">
        <w:t>"</w:t>
      </w:r>
      <w:r w:rsidRPr="00C81A41">
        <w:t>Policy and charging control framework for the 5G System (5GS); Stage 2</w:t>
      </w:r>
      <w:r w:rsidR="001946B9" w:rsidRPr="00C81A41">
        <w:t>"</w:t>
      </w:r>
      <w:r w:rsidRPr="00C81A41">
        <w:t>.</w:t>
      </w:r>
    </w:p>
    <w:p w14:paraId="23A6B986" w14:textId="1C3E3E74" w:rsidR="00EA3DAD" w:rsidRPr="00C81A41" w:rsidRDefault="00EA3DAD" w:rsidP="00EA3DAD">
      <w:pPr>
        <w:pStyle w:val="EX"/>
      </w:pPr>
      <w:r w:rsidRPr="00C81A41">
        <w:t>[25]</w:t>
      </w:r>
      <w:r w:rsidRPr="00C81A41">
        <w:tab/>
      </w:r>
      <w:r w:rsidR="006130C7" w:rsidRPr="00C81A41">
        <w:t>3GPP</w:t>
      </w:r>
      <w:r w:rsidR="006130C7">
        <w:t> </w:t>
      </w:r>
      <w:r w:rsidR="006130C7" w:rsidRPr="00C81A41">
        <w:t>TR</w:t>
      </w:r>
      <w:r w:rsidR="006130C7">
        <w:t> </w:t>
      </w:r>
      <w:r w:rsidR="006130C7" w:rsidRPr="00C81A41">
        <w:t>33.784:</w:t>
      </w:r>
      <w:r w:rsidRPr="00C81A41">
        <w:t xml:space="preserve"> </w:t>
      </w:r>
      <w:r w:rsidR="001946B9" w:rsidRPr="00C81A41">
        <w:t>"</w:t>
      </w:r>
      <w:r w:rsidRPr="00C81A41">
        <w:t>Study on security aspects of core network enhanced support for Artificial Intelligence Machine Learning (AIML)</w:t>
      </w:r>
      <w:r w:rsidR="001946B9" w:rsidRPr="00C81A41">
        <w:t>"</w:t>
      </w:r>
      <w:r w:rsidRPr="00C81A41">
        <w:t>.</w:t>
      </w:r>
    </w:p>
    <w:p w14:paraId="4E281BF4" w14:textId="56A9BCAF" w:rsidR="00EA3DAD" w:rsidRPr="00C81A41" w:rsidRDefault="00EA3DAD" w:rsidP="00EA3DAD">
      <w:pPr>
        <w:pStyle w:val="EX"/>
      </w:pPr>
      <w:r w:rsidRPr="00C81A41">
        <w:t>[26]</w:t>
      </w:r>
      <w:r w:rsidRPr="00C81A41">
        <w:tab/>
      </w:r>
      <w:r w:rsidR="006130C7" w:rsidRPr="00C81A41">
        <w:t>3GPP</w:t>
      </w:r>
      <w:r w:rsidR="006130C7">
        <w:t> </w:t>
      </w:r>
      <w:r w:rsidR="006130C7" w:rsidRPr="00C81A41">
        <w:t>TR</w:t>
      </w:r>
      <w:r w:rsidR="006130C7">
        <w:t> </w:t>
      </w:r>
      <w:r w:rsidR="006130C7" w:rsidRPr="00C81A41">
        <w:t>26.847:</w:t>
      </w:r>
      <w:r w:rsidRPr="00C81A41">
        <w:t xml:space="preserve"> </w:t>
      </w:r>
      <w:r w:rsidR="001946B9" w:rsidRPr="00C81A41">
        <w:t>"</w:t>
      </w:r>
      <w:r w:rsidRPr="00C81A41">
        <w:t>Evaluation of Artificial Intelligence and Machine learning in 5G media services</w:t>
      </w:r>
      <w:r w:rsidR="001946B9" w:rsidRPr="00C81A41">
        <w:t>"</w:t>
      </w:r>
      <w:r w:rsidRPr="00C81A41">
        <w:t>.</w:t>
      </w:r>
    </w:p>
    <w:p w14:paraId="73C52F8C" w14:textId="329AB134" w:rsidR="00EA3DAD" w:rsidRPr="00C81A41" w:rsidRDefault="00EA3DAD" w:rsidP="00EA3DAD">
      <w:pPr>
        <w:pStyle w:val="EX"/>
      </w:pPr>
      <w:r w:rsidRPr="00C81A41">
        <w:t>[27]</w:t>
      </w:r>
      <w:r w:rsidRPr="00C81A41">
        <w:tab/>
      </w:r>
      <w:r w:rsidR="006130C7" w:rsidRPr="00C81A41">
        <w:t>3GPP</w:t>
      </w:r>
      <w:r w:rsidR="006130C7">
        <w:t> </w:t>
      </w:r>
      <w:r w:rsidR="006130C7" w:rsidRPr="00C81A41">
        <w:t>TS</w:t>
      </w:r>
      <w:r w:rsidR="006130C7">
        <w:t> </w:t>
      </w:r>
      <w:r w:rsidR="006130C7" w:rsidRPr="00C81A41">
        <w:t>28.552:</w:t>
      </w:r>
      <w:r w:rsidRPr="00C81A41">
        <w:t xml:space="preserve"> </w:t>
      </w:r>
      <w:r w:rsidR="001946B9" w:rsidRPr="00C81A41">
        <w:t>"</w:t>
      </w:r>
      <w:r w:rsidRPr="00C81A41">
        <w:t>Management and orchestration; 5G performance measurements</w:t>
      </w:r>
      <w:r w:rsidR="001946B9" w:rsidRPr="00C81A41">
        <w:t>"</w:t>
      </w:r>
      <w:r w:rsidRPr="00C81A41">
        <w:t>.</w:t>
      </w:r>
    </w:p>
    <w:p w14:paraId="6EBE1687" w14:textId="48975D94" w:rsidR="00EA3DAD" w:rsidRPr="00C81A41" w:rsidRDefault="00EA3DAD" w:rsidP="00EA3DAD">
      <w:pPr>
        <w:pStyle w:val="EX"/>
      </w:pPr>
      <w:r w:rsidRPr="00C81A41">
        <w:t>[28]</w:t>
      </w:r>
      <w:r w:rsidRPr="00C81A41">
        <w:tab/>
      </w:r>
      <w:r w:rsidR="006130C7" w:rsidRPr="00C81A41">
        <w:t>3GPP</w:t>
      </w:r>
      <w:r w:rsidR="006130C7">
        <w:t> </w:t>
      </w:r>
      <w:r w:rsidR="006130C7" w:rsidRPr="00C81A41">
        <w:t>TS</w:t>
      </w:r>
      <w:r w:rsidR="006130C7">
        <w:t> </w:t>
      </w:r>
      <w:r w:rsidR="006130C7" w:rsidRPr="00C81A41">
        <w:t>32.425:</w:t>
      </w:r>
      <w:r w:rsidRPr="00C81A41">
        <w:t xml:space="preserve"> </w:t>
      </w:r>
      <w:r w:rsidR="001946B9" w:rsidRPr="00C81A41">
        <w:t>"</w:t>
      </w:r>
      <w:r w:rsidRPr="00C81A41">
        <w:t>Telecommunication management; Performance Management (PM); Performance measurements Evolved Universal Terrestrial Radio Access Network (E-UTRAN)</w:t>
      </w:r>
      <w:r w:rsidR="001946B9" w:rsidRPr="00C81A41">
        <w:t>"</w:t>
      </w:r>
      <w:r w:rsidRPr="00C81A41">
        <w:t>.</w:t>
      </w:r>
    </w:p>
    <w:p w14:paraId="0D731EE0" w14:textId="771BFE16" w:rsidR="00EA3DAD" w:rsidRPr="00C81A41" w:rsidRDefault="00EA3DAD" w:rsidP="00EA3DAD">
      <w:pPr>
        <w:pStyle w:val="EX"/>
      </w:pPr>
      <w:r w:rsidRPr="00C81A41">
        <w:t>[29]</w:t>
      </w:r>
      <w:r w:rsidRPr="00C81A41">
        <w:tab/>
      </w:r>
      <w:r w:rsidR="006130C7" w:rsidRPr="00C81A41">
        <w:t>3GPP</w:t>
      </w:r>
      <w:r w:rsidR="006130C7">
        <w:t> </w:t>
      </w:r>
      <w:r w:rsidR="006130C7" w:rsidRPr="00C81A41">
        <w:t>TS</w:t>
      </w:r>
      <w:r w:rsidR="006130C7">
        <w:t> </w:t>
      </w:r>
      <w:r w:rsidR="006130C7" w:rsidRPr="00C81A41">
        <w:t>28.554:</w:t>
      </w:r>
      <w:r w:rsidRPr="00C81A41">
        <w:t xml:space="preserve"> </w:t>
      </w:r>
      <w:r w:rsidR="001946B9" w:rsidRPr="00C81A41">
        <w:t>"</w:t>
      </w:r>
      <w:r w:rsidRPr="00C81A41">
        <w:t>Management and orchestration; 5G end to end Key Performance Indicators (KPI)</w:t>
      </w:r>
      <w:r w:rsidR="001946B9" w:rsidRPr="00C81A41">
        <w:t>"</w:t>
      </w:r>
      <w:r w:rsidRPr="00C81A41">
        <w:t>.</w:t>
      </w:r>
    </w:p>
    <w:p w14:paraId="14742529" w14:textId="0F1D16DB" w:rsidR="00EA3DAD" w:rsidRPr="00C81A41" w:rsidRDefault="00EA3DAD" w:rsidP="00EA3DAD">
      <w:pPr>
        <w:pStyle w:val="EX"/>
      </w:pPr>
      <w:r w:rsidRPr="00C81A41">
        <w:t>[30]</w:t>
      </w:r>
      <w:r w:rsidRPr="00C81A41">
        <w:tab/>
      </w:r>
      <w:r w:rsidR="006130C7" w:rsidRPr="00C81A41">
        <w:t>3GPP</w:t>
      </w:r>
      <w:r w:rsidR="006130C7">
        <w:t> </w:t>
      </w:r>
      <w:r w:rsidR="006130C7" w:rsidRPr="00C81A41">
        <w:t>TS</w:t>
      </w:r>
      <w:r w:rsidR="006130C7">
        <w:t> </w:t>
      </w:r>
      <w:r w:rsidR="006130C7" w:rsidRPr="00C81A41">
        <w:t>28.541:</w:t>
      </w:r>
      <w:r w:rsidRPr="00C81A41">
        <w:t xml:space="preserve"> </w:t>
      </w:r>
      <w:r w:rsidR="001946B9" w:rsidRPr="00C81A41">
        <w:t>"</w:t>
      </w:r>
      <w:r w:rsidRPr="00C81A41">
        <w:t>Management and orchestration; 5G Network Resource Model (NRM); Stage 2 and stage 3</w:t>
      </w:r>
      <w:r w:rsidR="001946B9" w:rsidRPr="00C81A41">
        <w:t>"</w:t>
      </w:r>
      <w:r w:rsidRPr="00C81A41">
        <w:t>.</w:t>
      </w:r>
    </w:p>
    <w:p w14:paraId="46C248B2" w14:textId="5FF17563" w:rsidR="00EA3DAD" w:rsidRPr="00C81A41" w:rsidRDefault="00EA3DAD" w:rsidP="00EA3DAD">
      <w:pPr>
        <w:pStyle w:val="EX"/>
      </w:pPr>
      <w:r w:rsidRPr="00C81A41">
        <w:t>[31]</w:t>
      </w:r>
      <w:r w:rsidRPr="00C81A41">
        <w:tab/>
      </w:r>
      <w:r w:rsidR="006130C7" w:rsidRPr="00C81A41">
        <w:t>3GPP</w:t>
      </w:r>
      <w:r w:rsidR="006130C7">
        <w:t> </w:t>
      </w:r>
      <w:r w:rsidR="006130C7" w:rsidRPr="00C81A41">
        <w:t>TS</w:t>
      </w:r>
      <w:r w:rsidR="006130C7">
        <w:t> </w:t>
      </w:r>
      <w:r w:rsidR="006130C7" w:rsidRPr="00C81A41">
        <w:t>32.254:</w:t>
      </w:r>
      <w:r w:rsidRPr="00C81A41">
        <w:t xml:space="preserve"> </w:t>
      </w:r>
      <w:r w:rsidR="001946B9" w:rsidRPr="00C81A41">
        <w:t>"</w:t>
      </w:r>
      <w:r w:rsidRPr="00C81A41">
        <w:t>Telecommunication management; Charging management; Exposure function Northbound Application Program Interfaces (APIs) charging</w:t>
      </w:r>
      <w:r w:rsidR="001946B9" w:rsidRPr="00C81A41">
        <w:t>"</w:t>
      </w:r>
      <w:r w:rsidRPr="00C81A41">
        <w:t>.</w:t>
      </w:r>
    </w:p>
    <w:p w14:paraId="266BB459" w14:textId="6310875C" w:rsidR="00EA3DAD" w:rsidRPr="00C81A41" w:rsidRDefault="00EA3DAD" w:rsidP="00EA3DAD">
      <w:pPr>
        <w:pStyle w:val="EX"/>
      </w:pPr>
      <w:r w:rsidRPr="00C81A41">
        <w:t>[32]</w:t>
      </w:r>
      <w:r w:rsidRPr="00C81A41">
        <w:tab/>
      </w:r>
      <w:r w:rsidR="006130C7" w:rsidRPr="00C81A41">
        <w:t>3GPP</w:t>
      </w:r>
      <w:r w:rsidR="006130C7">
        <w:t> </w:t>
      </w:r>
      <w:r w:rsidR="006130C7" w:rsidRPr="00C81A41">
        <w:t>TS</w:t>
      </w:r>
      <w:r w:rsidR="006130C7">
        <w:t> </w:t>
      </w:r>
      <w:r w:rsidR="006130C7" w:rsidRPr="00C81A41">
        <w:t>32.291:</w:t>
      </w:r>
      <w:r w:rsidRPr="00C81A41">
        <w:t xml:space="preserve"> </w:t>
      </w:r>
      <w:r w:rsidR="001946B9" w:rsidRPr="00C81A41">
        <w:t>"</w:t>
      </w:r>
      <w:r w:rsidRPr="00C81A41">
        <w:t>Telecommunication management; Charging management; 5G system, charging service; Stage 3</w:t>
      </w:r>
      <w:r w:rsidR="001946B9" w:rsidRPr="00C81A41">
        <w:t>"</w:t>
      </w:r>
      <w:r w:rsidRPr="00C81A41">
        <w:t>.</w:t>
      </w:r>
    </w:p>
    <w:p w14:paraId="0CF29273" w14:textId="18B3B77C" w:rsidR="00EA3DAD" w:rsidRPr="00C81A41" w:rsidRDefault="00EA3DAD" w:rsidP="00EA3DAD">
      <w:pPr>
        <w:pStyle w:val="EX"/>
      </w:pPr>
      <w:r w:rsidRPr="00C81A41">
        <w:t>[33]</w:t>
      </w:r>
      <w:r w:rsidRPr="00C81A41">
        <w:tab/>
      </w:r>
      <w:r w:rsidR="006130C7" w:rsidRPr="00C81A41">
        <w:t>3GPP</w:t>
      </w:r>
      <w:r w:rsidR="006130C7">
        <w:t> </w:t>
      </w:r>
      <w:r w:rsidR="006130C7" w:rsidRPr="00C81A41">
        <w:t>TS</w:t>
      </w:r>
      <w:r w:rsidR="006130C7">
        <w:t> </w:t>
      </w:r>
      <w:r w:rsidR="006130C7" w:rsidRPr="00C81A41">
        <w:t>23.436:</w:t>
      </w:r>
      <w:r w:rsidRPr="00C81A41">
        <w:t xml:space="preserve"> </w:t>
      </w:r>
      <w:r w:rsidR="001946B9" w:rsidRPr="00C81A41">
        <w:t>"</w:t>
      </w:r>
      <w:r w:rsidRPr="00C81A41">
        <w:t>Functional architecture and information flows for Application Data Analytics Enablement Service</w:t>
      </w:r>
      <w:r w:rsidR="001946B9" w:rsidRPr="00C81A41">
        <w:t>"</w:t>
      </w:r>
      <w:r w:rsidRPr="00C81A41">
        <w:t>.</w:t>
      </w:r>
    </w:p>
    <w:p w14:paraId="50E910A1" w14:textId="4832E3B4" w:rsidR="00EA3DAD" w:rsidRPr="00C81A41" w:rsidRDefault="00EA3DAD" w:rsidP="00EA3DAD">
      <w:pPr>
        <w:pStyle w:val="EX"/>
      </w:pPr>
      <w:r w:rsidRPr="00C81A41">
        <w:t>[34]</w:t>
      </w:r>
      <w:r w:rsidRPr="00C81A41">
        <w:tab/>
      </w:r>
      <w:r w:rsidR="006130C7" w:rsidRPr="00C81A41">
        <w:t>3GPP</w:t>
      </w:r>
      <w:r w:rsidR="006130C7">
        <w:t> </w:t>
      </w:r>
      <w:r w:rsidR="006130C7" w:rsidRPr="00C81A41">
        <w:t>TS</w:t>
      </w:r>
      <w:r w:rsidR="006130C7">
        <w:t> </w:t>
      </w:r>
      <w:r w:rsidR="006130C7" w:rsidRPr="00C81A41">
        <w:t>23.482:</w:t>
      </w:r>
      <w:r w:rsidRPr="00C81A41">
        <w:t xml:space="preserve"> </w:t>
      </w:r>
      <w:r w:rsidR="001946B9" w:rsidRPr="00C81A41">
        <w:t>"</w:t>
      </w:r>
      <w:r w:rsidRPr="00C81A41">
        <w:t>Functional architecture and information flows for AIML Enablement Service</w:t>
      </w:r>
      <w:r w:rsidR="001946B9" w:rsidRPr="00C81A41">
        <w:t>"</w:t>
      </w:r>
      <w:r w:rsidRPr="00C81A41">
        <w:t>.</w:t>
      </w:r>
    </w:p>
    <w:p w14:paraId="182FDBF0" w14:textId="7F4CF4BF" w:rsidR="00EA3DAD" w:rsidRPr="00C81A41" w:rsidRDefault="00EA3DAD" w:rsidP="00EA3DAD">
      <w:pPr>
        <w:pStyle w:val="EX"/>
      </w:pPr>
      <w:r w:rsidRPr="00C81A41">
        <w:t>[35]</w:t>
      </w:r>
      <w:r w:rsidRPr="00C81A41">
        <w:tab/>
      </w:r>
      <w:r w:rsidR="006130C7" w:rsidRPr="00C81A41">
        <w:t>3GPP</w:t>
      </w:r>
      <w:r w:rsidR="006130C7">
        <w:t> </w:t>
      </w:r>
      <w:r w:rsidR="006130C7" w:rsidRPr="00C81A41">
        <w:t>TS</w:t>
      </w:r>
      <w:r w:rsidR="006130C7">
        <w:t> </w:t>
      </w:r>
      <w:r w:rsidR="006130C7" w:rsidRPr="00C81A41">
        <w:t>23.434:</w:t>
      </w:r>
      <w:r w:rsidRPr="00C81A41">
        <w:t xml:space="preserve"> </w:t>
      </w:r>
      <w:r w:rsidR="001946B9" w:rsidRPr="00C81A41">
        <w:t>"</w:t>
      </w:r>
      <w:r w:rsidRPr="00C81A41">
        <w:t>Service Enabler Architecture Layer for Verticals (SEAL); Functional architecture and information flows</w:t>
      </w:r>
      <w:r w:rsidR="001946B9" w:rsidRPr="00C81A41">
        <w:t>"</w:t>
      </w:r>
      <w:r w:rsidRPr="00C81A41">
        <w:t>.</w:t>
      </w:r>
    </w:p>
    <w:p w14:paraId="7F154BCB" w14:textId="4D1315CB" w:rsidR="00EA3DAD" w:rsidRPr="00C81A41" w:rsidRDefault="00EA3DAD" w:rsidP="00EA3DAD">
      <w:pPr>
        <w:pStyle w:val="EX"/>
      </w:pPr>
      <w:r w:rsidRPr="00C81A41">
        <w:t>[36]</w:t>
      </w:r>
      <w:r w:rsidRPr="00C81A41">
        <w:tab/>
      </w:r>
      <w:r w:rsidR="006130C7" w:rsidRPr="00C81A41">
        <w:t>3GPP</w:t>
      </w:r>
      <w:r w:rsidR="006130C7">
        <w:t> </w:t>
      </w:r>
      <w:r w:rsidR="006130C7" w:rsidRPr="00C81A41">
        <w:t>TS</w:t>
      </w:r>
      <w:r w:rsidR="006130C7">
        <w:t> </w:t>
      </w:r>
      <w:r w:rsidR="006130C7" w:rsidRPr="00C81A41">
        <w:t>23.558:</w:t>
      </w:r>
      <w:r w:rsidRPr="00C81A41">
        <w:t xml:space="preserve"> </w:t>
      </w:r>
      <w:r w:rsidR="001946B9" w:rsidRPr="00C81A41">
        <w:t>"</w:t>
      </w:r>
      <w:r w:rsidRPr="00C81A41">
        <w:t>Architecture for enabling Edge Applications</w:t>
      </w:r>
      <w:r w:rsidR="001946B9" w:rsidRPr="00C81A41">
        <w:t>"</w:t>
      </w:r>
      <w:r w:rsidRPr="00C81A41">
        <w:t>.</w:t>
      </w:r>
    </w:p>
    <w:p w14:paraId="6F09A121" w14:textId="41490BD5" w:rsidR="00EA3DAD" w:rsidRPr="00C81A41" w:rsidRDefault="00EA3DAD" w:rsidP="00EA3DAD">
      <w:pPr>
        <w:pStyle w:val="EX"/>
      </w:pPr>
      <w:r w:rsidRPr="00C81A41">
        <w:t>[37]</w:t>
      </w:r>
      <w:r w:rsidRPr="00C81A41">
        <w:tab/>
      </w:r>
      <w:r w:rsidR="006130C7" w:rsidRPr="00C81A41">
        <w:t>3GPP</w:t>
      </w:r>
      <w:r w:rsidR="006130C7">
        <w:t> </w:t>
      </w:r>
      <w:r w:rsidR="006130C7" w:rsidRPr="00C81A41">
        <w:t>TS</w:t>
      </w:r>
      <w:r w:rsidR="006130C7">
        <w:t> </w:t>
      </w:r>
      <w:r w:rsidR="006130C7" w:rsidRPr="00C81A41">
        <w:t>29.122:</w:t>
      </w:r>
      <w:r w:rsidRPr="00C81A41">
        <w:t xml:space="preserve"> </w:t>
      </w:r>
      <w:r w:rsidR="001946B9" w:rsidRPr="00C81A41">
        <w:t>"</w:t>
      </w:r>
      <w:r w:rsidRPr="00C81A41">
        <w:t>T8 reference point for Northbound APIs</w:t>
      </w:r>
      <w:r w:rsidR="001946B9" w:rsidRPr="00C81A41">
        <w:t>"</w:t>
      </w:r>
      <w:r w:rsidRPr="00C81A41">
        <w:t>.</w:t>
      </w:r>
    </w:p>
    <w:p w14:paraId="5F776EE4" w14:textId="34968DAC" w:rsidR="00EA3DAD" w:rsidRPr="00C81A41" w:rsidRDefault="00EA3DAD" w:rsidP="00EA3DAD">
      <w:pPr>
        <w:pStyle w:val="EX"/>
      </w:pPr>
      <w:r w:rsidRPr="00C81A41">
        <w:t>[38]</w:t>
      </w:r>
      <w:r w:rsidRPr="00C81A41">
        <w:tab/>
      </w:r>
      <w:r w:rsidR="006130C7" w:rsidRPr="00C81A41">
        <w:t>3GPP</w:t>
      </w:r>
      <w:r w:rsidR="006130C7">
        <w:t> </w:t>
      </w:r>
      <w:r w:rsidR="006130C7" w:rsidRPr="00C81A41">
        <w:t>TS</w:t>
      </w:r>
      <w:r w:rsidR="006130C7">
        <w:t> </w:t>
      </w:r>
      <w:r w:rsidR="006130C7" w:rsidRPr="00C81A41">
        <w:t>29.513:</w:t>
      </w:r>
      <w:r w:rsidRPr="00C81A41">
        <w:t xml:space="preserve"> </w:t>
      </w:r>
      <w:r w:rsidR="001946B9" w:rsidRPr="00C81A41">
        <w:t>"</w:t>
      </w:r>
      <w:r w:rsidRPr="00C81A41">
        <w:t>5G System; Policy and Charging Control signalling flows and QoS parameter mapping; Stage 3</w:t>
      </w:r>
      <w:r w:rsidR="001946B9" w:rsidRPr="00C81A41">
        <w:t>"</w:t>
      </w:r>
      <w:r w:rsidRPr="00C81A41">
        <w:t>.</w:t>
      </w:r>
    </w:p>
    <w:p w14:paraId="03E5FD12" w14:textId="06ED205D" w:rsidR="00EA3DAD" w:rsidRPr="00C81A41" w:rsidRDefault="00EA3DAD" w:rsidP="00EA3DAD">
      <w:pPr>
        <w:pStyle w:val="EX"/>
      </w:pPr>
      <w:r w:rsidRPr="00C81A41">
        <w:t>[39]</w:t>
      </w:r>
      <w:r w:rsidRPr="00C81A41">
        <w:tab/>
      </w:r>
      <w:r w:rsidR="006130C7" w:rsidRPr="00C81A41">
        <w:t>3GPP</w:t>
      </w:r>
      <w:r w:rsidR="006130C7">
        <w:t> </w:t>
      </w:r>
      <w:r w:rsidR="006130C7" w:rsidRPr="00C81A41">
        <w:t>TS</w:t>
      </w:r>
      <w:r w:rsidR="006130C7">
        <w:t> </w:t>
      </w:r>
      <w:r w:rsidR="006130C7" w:rsidRPr="00C81A41">
        <w:t>29.514:</w:t>
      </w:r>
      <w:r w:rsidRPr="00C81A41">
        <w:t xml:space="preserve"> </w:t>
      </w:r>
      <w:r w:rsidR="001946B9" w:rsidRPr="00C81A41">
        <w:t>"</w:t>
      </w:r>
      <w:r w:rsidRPr="00C81A41">
        <w:t>5G System; Policy Authorization Service; Stage 3</w:t>
      </w:r>
      <w:r w:rsidR="001946B9" w:rsidRPr="00C81A41">
        <w:t>"</w:t>
      </w:r>
      <w:r w:rsidRPr="00C81A41">
        <w:t>.</w:t>
      </w:r>
    </w:p>
    <w:p w14:paraId="292A3FA8" w14:textId="79B8656F" w:rsidR="00EA3DAD" w:rsidRPr="00C81A41" w:rsidRDefault="00EA3DAD" w:rsidP="00EA3DAD">
      <w:pPr>
        <w:pStyle w:val="EX"/>
      </w:pPr>
      <w:r w:rsidRPr="00C81A41">
        <w:t>[40]</w:t>
      </w:r>
      <w:r w:rsidRPr="00C81A41">
        <w:tab/>
      </w:r>
      <w:r w:rsidR="006130C7" w:rsidRPr="00C81A41">
        <w:t>3GPP</w:t>
      </w:r>
      <w:r w:rsidR="006130C7">
        <w:t> </w:t>
      </w:r>
      <w:r w:rsidR="006130C7" w:rsidRPr="00C81A41">
        <w:t>TS</w:t>
      </w:r>
      <w:r w:rsidR="006130C7">
        <w:t> </w:t>
      </w:r>
      <w:r w:rsidR="006130C7" w:rsidRPr="00C81A41">
        <w:t>29.517:</w:t>
      </w:r>
      <w:r w:rsidRPr="00C81A41">
        <w:t xml:space="preserve"> </w:t>
      </w:r>
      <w:r w:rsidR="001946B9" w:rsidRPr="00C81A41">
        <w:t>"</w:t>
      </w:r>
      <w:r w:rsidRPr="00C81A41">
        <w:t>5G System; Application Function Event Exposure Service; Stage 3</w:t>
      </w:r>
      <w:r w:rsidR="001946B9" w:rsidRPr="00C81A41">
        <w:t>"</w:t>
      </w:r>
      <w:r w:rsidRPr="00C81A41">
        <w:t>.</w:t>
      </w:r>
    </w:p>
    <w:p w14:paraId="54D8D8A3" w14:textId="01480BDD" w:rsidR="00EA3DAD" w:rsidRPr="00C81A41" w:rsidRDefault="00EA3DAD" w:rsidP="00EA3DAD">
      <w:pPr>
        <w:pStyle w:val="EX"/>
      </w:pPr>
      <w:r w:rsidRPr="00C81A41">
        <w:t>[41]</w:t>
      </w:r>
      <w:r w:rsidRPr="00C81A41">
        <w:tab/>
      </w:r>
      <w:r w:rsidR="006130C7" w:rsidRPr="00C81A41">
        <w:t>3GPP</w:t>
      </w:r>
      <w:r w:rsidR="006130C7">
        <w:t> </w:t>
      </w:r>
      <w:r w:rsidR="006130C7" w:rsidRPr="00C81A41">
        <w:t>TS</w:t>
      </w:r>
      <w:r w:rsidR="006130C7">
        <w:t> </w:t>
      </w:r>
      <w:r w:rsidR="006130C7" w:rsidRPr="00C81A41">
        <w:t>29.591:</w:t>
      </w:r>
      <w:r w:rsidRPr="00C81A41">
        <w:t xml:space="preserve"> </w:t>
      </w:r>
      <w:r w:rsidR="001946B9" w:rsidRPr="00C81A41">
        <w:t>"</w:t>
      </w:r>
      <w:r w:rsidRPr="00C81A41">
        <w:t>5G System; Network Exposure Function Southbound Services; Stage 3</w:t>
      </w:r>
      <w:r w:rsidR="001946B9" w:rsidRPr="00C81A41">
        <w:t>"</w:t>
      </w:r>
      <w:r w:rsidRPr="00C81A41">
        <w:t>.</w:t>
      </w:r>
    </w:p>
    <w:p w14:paraId="1DFBBF6E" w14:textId="6909B8D8" w:rsidR="00EA3DAD" w:rsidRPr="00C81A41" w:rsidRDefault="00EA3DAD" w:rsidP="00EA3DAD">
      <w:pPr>
        <w:pStyle w:val="EX"/>
      </w:pPr>
      <w:r w:rsidRPr="00C81A41">
        <w:t>[42]</w:t>
      </w:r>
      <w:r w:rsidRPr="00C81A41">
        <w:tab/>
      </w:r>
      <w:r w:rsidR="006130C7" w:rsidRPr="00C81A41">
        <w:t>3GPP</w:t>
      </w:r>
      <w:r w:rsidR="006130C7">
        <w:t> </w:t>
      </w:r>
      <w:r w:rsidR="006130C7" w:rsidRPr="00C81A41">
        <w:t>TS</w:t>
      </w:r>
      <w:r w:rsidR="006130C7">
        <w:t> </w:t>
      </w:r>
      <w:r w:rsidR="006130C7" w:rsidRPr="00C81A41">
        <w:t>29.519:</w:t>
      </w:r>
      <w:r w:rsidRPr="00C81A41">
        <w:t xml:space="preserve"> </w:t>
      </w:r>
      <w:r w:rsidR="001946B9" w:rsidRPr="00C81A41">
        <w:t>"</w:t>
      </w:r>
      <w:r w:rsidRPr="00C81A41">
        <w:t>5G System; Usage of the Unified Data Repository Service for Policy Data, Application Data and Structured Data for Exposure; Stage 3</w:t>
      </w:r>
      <w:r w:rsidR="001946B9" w:rsidRPr="00C81A41">
        <w:t>"</w:t>
      </w:r>
      <w:r w:rsidRPr="00C81A41">
        <w:t>.</w:t>
      </w:r>
    </w:p>
    <w:p w14:paraId="5DEBAD1C" w14:textId="6874FC76" w:rsidR="00EA3DAD" w:rsidRPr="00C81A41" w:rsidRDefault="00EA3DAD" w:rsidP="00EA3DAD">
      <w:pPr>
        <w:pStyle w:val="EX"/>
      </w:pPr>
      <w:r w:rsidRPr="00C81A41">
        <w:t>[43]</w:t>
      </w:r>
      <w:r w:rsidRPr="00C81A41">
        <w:tab/>
      </w:r>
      <w:r w:rsidR="006130C7" w:rsidRPr="00C81A41">
        <w:t>3GPP</w:t>
      </w:r>
      <w:r w:rsidR="006130C7">
        <w:t> </w:t>
      </w:r>
      <w:r w:rsidR="006130C7" w:rsidRPr="00C81A41">
        <w:t>TS</w:t>
      </w:r>
      <w:r w:rsidR="006130C7">
        <w:t> </w:t>
      </w:r>
      <w:r w:rsidR="006130C7" w:rsidRPr="00C81A41">
        <w:t>29.520:</w:t>
      </w:r>
      <w:r w:rsidRPr="00C81A41">
        <w:t xml:space="preserve"> </w:t>
      </w:r>
      <w:r w:rsidR="001946B9" w:rsidRPr="00C81A41">
        <w:t>"</w:t>
      </w:r>
      <w:r w:rsidRPr="00C81A41">
        <w:t>5G System; Network Data Analytics Services; Stage 3</w:t>
      </w:r>
      <w:r w:rsidR="001946B9" w:rsidRPr="00C81A41">
        <w:t>"</w:t>
      </w:r>
      <w:r w:rsidRPr="00C81A41">
        <w:t>.</w:t>
      </w:r>
    </w:p>
    <w:p w14:paraId="355CF652" w14:textId="373DD8ED" w:rsidR="00EA3DAD" w:rsidRPr="00C81A41" w:rsidRDefault="00EA3DAD" w:rsidP="00EA3DAD">
      <w:pPr>
        <w:pStyle w:val="EX"/>
      </w:pPr>
      <w:r w:rsidRPr="00C81A41">
        <w:t>[44]</w:t>
      </w:r>
      <w:r w:rsidRPr="00C81A41">
        <w:tab/>
      </w:r>
      <w:r w:rsidR="006130C7" w:rsidRPr="00C81A41">
        <w:t>3GPP</w:t>
      </w:r>
      <w:r w:rsidR="006130C7">
        <w:t> </w:t>
      </w:r>
      <w:r w:rsidR="006130C7" w:rsidRPr="00C81A41">
        <w:t>TS</w:t>
      </w:r>
      <w:r w:rsidR="006130C7">
        <w:t> </w:t>
      </w:r>
      <w:r w:rsidR="006130C7" w:rsidRPr="00C81A41">
        <w:t>29.521:</w:t>
      </w:r>
      <w:r w:rsidRPr="00C81A41">
        <w:t xml:space="preserve"> </w:t>
      </w:r>
      <w:r w:rsidR="001946B9" w:rsidRPr="00C81A41">
        <w:t>"</w:t>
      </w:r>
      <w:r w:rsidRPr="00C81A41">
        <w:t>5G System; Binding Support Management Service; Stage 3</w:t>
      </w:r>
      <w:r w:rsidR="001946B9" w:rsidRPr="00C81A41">
        <w:t>"</w:t>
      </w:r>
      <w:r w:rsidRPr="00C81A41">
        <w:t>.</w:t>
      </w:r>
    </w:p>
    <w:p w14:paraId="4A6277E3" w14:textId="67D5C79C" w:rsidR="00EA3DAD" w:rsidRPr="00C81A41" w:rsidRDefault="00EA3DAD" w:rsidP="00EA3DAD">
      <w:pPr>
        <w:pStyle w:val="EX"/>
      </w:pPr>
      <w:r w:rsidRPr="00C81A41">
        <w:lastRenderedPageBreak/>
        <w:t>[45]</w:t>
      </w:r>
      <w:r w:rsidRPr="00C81A41">
        <w:tab/>
      </w:r>
      <w:r w:rsidR="006130C7" w:rsidRPr="00C81A41">
        <w:t>3GPP</w:t>
      </w:r>
      <w:r w:rsidR="006130C7">
        <w:t> </w:t>
      </w:r>
      <w:r w:rsidR="006130C7" w:rsidRPr="00C81A41">
        <w:t>TS</w:t>
      </w:r>
      <w:r w:rsidR="006130C7">
        <w:t> </w:t>
      </w:r>
      <w:r w:rsidR="006130C7" w:rsidRPr="00C81A41">
        <w:t>29.522:</w:t>
      </w:r>
      <w:r w:rsidRPr="00C81A41">
        <w:t xml:space="preserve"> </w:t>
      </w:r>
      <w:r w:rsidR="001946B9" w:rsidRPr="00C81A41">
        <w:t>"</w:t>
      </w:r>
      <w:r w:rsidRPr="00C81A41">
        <w:t>5G System; Network Exposure Function Northbound APIs; Stage 3</w:t>
      </w:r>
      <w:r w:rsidR="001946B9" w:rsidRPr="00C81A41">
        <w:t>"</w:t>
      </w:r>
      <w:r w:rsidRPr="00C81A41">
        <w:t>.</w:t>
      </w:r>
    </w:p>
    <w:p w14:paraId="3E9E1FF9" w14:textId="06239284" w:rsidR="00EA3DAD" w:rsidRPr="00C81A41" w:rsidRDefault="00EA3DAD" w:rsidP="00EA3DAD">
      <w:pPr>
        <w:pStyle w:val="EX"/>
      </w:pPr>
      <w:r w:rsidRPr="00C81A41">
        <w:t>[46]</w:t>
      </w:r>
      <w:r w:rsidRPr="00C81A41">
        <w:tab/>
      </w:r>
      <w:r w:rsidR="006130C7" w:rsidRPr="00C81A41">
        <w:t>3GPP</w:t>
      </w:r>
      <w:r w:rsidR="006130C7">
        <w:t> </w:t>
      </w:r>
      <w:r w:rsidR="006130C7" w:rsidRPr="00C81A41">
        <w:t>TS</w:t>
      </w:r>
      <w:r w:rsidR="006130C7">
        <w:t> </w:t>
      </w:r>
      <w:r w:rsidR="006130C7" w:rsidRPr="00C81A41">
        <w:t>29.523:</w:t>
      </w:r>
      <w:r w:rsidRPr="00C81A41">
        <w:t xml:space="preserve"> </w:t>
      </w:r>
      <w:r w:rsidR="001946B9" w:rsidRPr="00C81A41">
        <w:t>"</w:t>
      </w:r>
      <w:r w:rsidRPr="00C81A41">
        <w:t>5G System; Policy Control Event Exposure Service; Stage 3</w:t>
      </w:r>
      <w:r w:rsidR="001946B9" w:rsidRPr="00C81A41">
        <w:t>"</w:t>
      </w:r>
      <w:r w:rsidRPr="00C81A41">
        <w:t>.</w:t>
      </w:r>
    </w:p>
    <w:p w14:paraId="533D6B7F" w14:textId="203ABA8C" w:rsidR="00EA3DAD" w:rsidRPr="00C81A41" w:rsidRDefault="00EA3DAD" w:rsidP="00EA3DAD">
      <w:pPr>
        <w:pStyle w:val="EX"/>
      </w:pPr>
      <w:r w:rsidRPr="00C81A41">
        <w:t>[47]</w:t>
      </w:r>
      <w:r w:rsidRPr="00C81A41">
        <w:tab/>
      </w:r>
      <w:r w:rsidR="006130C7" w:rsidRPr="00C81A41">
        <w:t>3GPP</w:t>
      </w:r>
      <w:r w:rsidR="006130C7">
        <w:t> </w:t>
      </w:r>
      <w:r w:rsidR="006130C7" w:rsidRPr="00C81A41">
        <w:t>TS</w:t>
      </w:r>
      <w:r w:rsidR="006130C7">
        <w:t> </w:t>
      </w:r>
      <w:r w:rsidR="006130C7" w:rsidRPr="00C81A41">
        <w:t>29.525:</w:t>
      </w:r>
      <w:r w:rsidRPr="00C81A41">
        <w:t xml:space="preserve"> </w:t>
      </w:r>
      <w:r w:rsidR="001946B9" w:rsidRPr="00C81A41">
        <w:t>"</w:t>
      </w:r>
      <w:r w:rsidRPr="00C81A41">
        <w:t>5G System; UE Policy Control Service; Stage 3</w:t>
      </w:r>
      <w:r w:rsidR="001946B9" w:rsidRPr="00C81A41">
        <w:t>"</w:t>
      </w:r>
      <w:r w:rsidRPr="00C81A41">
        <w:t>.</w:t>
      </w:r>
    </w:p>
    <w:p w14:paraId="7651D162" w14:textId="228C3836" w:rsidR="00EA3DAD" w:rsidRPr="00C81A41" w:rsidRDefault="00EA3DAD" w:rsidP="00EA3DAD">
      <w:pPr>
        <w:pStyle w:val="EX"/>
      </w:pPr>
      <w:r w:rsidRPr="00C81A41">
        <w:t>[48]</w:t>
      </w:r>
      <w:r w:rsidRPr="00C81A41">
        <w:tab/>
      </w:r>
      <w:r w:rsidR="006130C7" w:rsidRPr="00C81A41">
        <w:t>3GPP</w:t>
      </w:r>
      <w:r w:rsidR="006130C7">
        <w:t> </w:t>
      </w:r>
      <w:r w:rsidR="006130C7" w:rsidRPr="00C81A41">
        <w:t>TS</w:t>
      </w:r>
      <w:r w:rsidR="006130C7">
        <w:t> </w:t>
      </w:r>
      <w:r w:rsidR="006130C7" w:rsidRPr="00C81A41">
        <w:t>29.508:</w:t>
      </w:r>
      <w:r w:rsidRPr="00C81A41">
        <w:t xml:space="preserve"> </w:t>
      </w:r>
      <w:r w:rsidR="001946B9" w:rsidRPr="00C81A41">
        <w:t>"</w:t>
      </w:r>
      <w:r w:rsidRPr="00C81A41">
        <w:t>5G System; Session Management Event Exposure Service; Stage 3</w:t>
      </w:r>
      <w:r w:rsidR="001946B9" w:rsidRPr="00C81A41">
        <w:t>"</w:t>
      </w:r>
      <w:r w:rsidRPr="00C81A41">
        <w:t>.</w:t>
      </w:r>
    </w:p>
    <w:p w14:paraId="3BDA8C2C" w14:textId="0558D659" w:rsidR="00EA3DAD" w:rsidRPr="00C81A41" w:rsidRDefault="00EA3DAD" w:rsidP="00EA3DAD">
      <w:pPr>
        <w:pStyle w:val="EX"/>
      </w:pPr>
      <w:r w:rsidRPr="00C81A41">
        <w:t>[49]</w:t>
      </w:r>
      <w:r w:rsidRPr="00C81A41">
        <w:tab/>
      </w:r>
      <w:r w:rsidR="006130C7" w:rsidRPr="00C81A41">
        <w:t>3GPP</w:t>
      </w:r>
      <w:r w:rsidR="006130C7">
        <w:t> </w:t>
      </w:r>
      <w:r w:rsidR="006130C7" w:rsidRPr="00C81A41">
        <w:t>TS</w:t>
      </w:r>
      <w:r w:rsidR="006130C7">
        <w:t> </w:t>
      </w:r>
      <w:r w:rsidR="006130C7" w:rsidRPr="00C81A41">
        <w:t>29.551:</w:t>
      </w:r>
      <w:r w:rsidRPr="00C81A41">
        <w:t xml:space="preserve"> </w:t>
      </w:r>
      <w:r w:rsidR="001946B9" w:rsidRPr="00C81A41">
        <w:t>"</w:t>
      </w:r>
      <w:r w:rsidRPr="00C81A41">
        <w:t>5G System; Packet Flow Description Management Service; Stage 3</w:t>
      </w:r>
      <w:r w:rsidR="001946B9" w:rsidRPr="00C81A41">
        <w:t>"</w:t>
      </w:r>
      <w:r w:rsidRPr="00C81A41">
        <w:t>.</w:t>
      </w:r>
    </w:p>
    <w:p w14:paraId="4A40394B" w14:textId="5104EBDC" w:rsidR="00EA3DAD" w:rsidRPr="00C81A41" w:rsidRDefault="00EA3DAD" w:rsidP="00EA3DAD">
      <w:pPr>
        <w:pStyle w:val="EX"/>
      </w:pPr>
      <w:r w:rsidRPr="00C81A41">
        <w:t>[50]</w:t>
      </w:r>
      <w:r w:rsidRPr="00C81A41">
        <w:tab/>
      </w:r>
      <w:r w:rsidR="006130C7" w:rsidRPr="00C81A41">
        <w:t>3GPP</w:t>
      </w:r>
      <w:r w:rsidR="006130C7">
        <w:t> </w:t>
      </w:r>
      <w:r w:rsidR="006130C7" w:rsidRPr="00C81A41">
        <w:t>TS</w:t>
      </w:r>
      <w:r w:rsidR="006130C7">
        <w:t> </w:t>
      </w:r>
      <w:r w:rsidR="006130C7" w:rsidRPr="00C81A41">
        <w:t>29.552:</w:t>
      </w:r>
      <w:r w:rsidRPr="00C81A41">
        <w:t xml:space="preserve"> </w:t>
      </w:r>
      <w:r w:rsidR="001946B9" w:rsidRPr="00C81A41">
        <w:t>"</w:t>
      </w:r>
      <w:r w:rsidRPr="00C81A41">
        <w:t>5G System; Network Data Analytics signalling flows; Stage 3</w:t>
      </w:r>
      <w:r w:rsidR="001946B9" w:rsidRPr="00C81A41">
        <w:t>"</w:t>
      </w:r>
      <w:r w:rsidRPr="00C81A41">
        <w:t>.</w:t>
      </w:r>
    </w:p>
    <w:p w14:paraId="1CE2CCC3" w14:textId="6F0A4C96" w:rsidR="00EA3DAD" w:rsidRPr="00C81A41" w:rsidRDefault="00EA3DAD" w:rsidP="00EA3DAD">
      <w:pPr>
        <w:pStyle w:val="EX"/>
      </w:pPr>
      <w:r w:rsidRPr="00C81A41">
        <w:t>[51]</w:t>
      </w:r>
      <w:r w:rsidRPr="00C81A41">
        <w:tab/>
      </w:r>
      <w:r w:rsidR="006130C7" w:rsidRPr="00C81A41">
        <w:t>3GPP</w:t>
      </w:r>
      <w:r w:rsidR="006130C7">
        <w:t> </w:t>
      </w:r>
      <w:r w:rsidR="006130C7" w:rsidRPr="00C81A41">
        <w:t>TS</w:t>
      </w:r>
      <w:r w:rsidR="006130C7">
        <w:t> </w:t>
      </w:r>
      <w:r w:rsidR="006130C7" w:rsidRPr="00C81A41">
        <w:t>29.574:</w:t>
      </w:r>
      <w:r w:rsidRPr="00C81A41">
        <w:t xml:space="preserve"> </w:t>
      </w:r>
      <w:r w:rsidR="001946B9" w:rsidRPr="00C81A41">
        <w:t>"</w:t>
      </w:r>
      <w:r w:rsidRPr="00C81A41">
        <w:t>5G System; Data Collection Coordination Services; Stage 3</w:t>
      </w:r>
      <w:r w:rsidR="001946B9" w:rsidRPr="00C81A41">
        <w:t>"</w:t>
      </w:r>
      <w:r w:rsidRPr="00C81A41">
        <w:t>.</w:t>
      </w:r>
    </w:p>
    <w:p w14:paraId="43D61880" w14:textId="2C3F4EF7" w:rsidR="00EA3DAD" w:rsidRPr="00C81A41" w:rsidRDefault="00EA3DAD" w:rsidP="00EA3DAD">
      <w:pPr>
        <w:pStyle w:val="EX"/>
      </w:pPr>
      <w:r w:rsidRPr="00C81A41">
        <w:t>[52]</w:t>
      </w:r>
      <w:r w:rsidRPr="00C81A41">
        <w:tab/>
      </w:r>
      <w:r w:rsidR="006130C7" w:rsidRPr="00C81A41">
        <w:t>3GPP</w:t>
      </w:r>
      <w:r w:rsidR="006130C7">
        <w:t> </w:t>
      </w:r>
      <w:r w:rsidR="006130C7" w:rsidRPr="00C81A41">
        <w:t>TS</w:t>
      </w:r>
      <w:r w:rsidR="006130C7">
        <w:t> </w:t>
      </w:r>
      <w:r w:rsidR="006130C7" w:rsidRPr="00C81A41">
        <w:t>29.575:</w:t>
      </w:r>
      <w:r w:rsidRPr="00C81A41">
        <w:t xml:space="preserve"> </w:t>
      </w:r>
      <w:r w:rsidR="001946B9" w:rsidRPr="00C81A41">
        <w:t>"</w:t>
      </w:r>
      <w:r w:rsidRPr="00C81A41">
        <w:t>5G System; Analytics Data Repository Services; Stage 3</w:t>
      </w:r>
      <w:r w:rsidR="001946B9" w:rsidRPr="00C81A41">
        <w:t>"</w:t>
      </w:r>
      <w:r w:rsidRPr="00C81A41">
        <w:t>.</w:t>
      </w:r>
    </w:p>
    <w:p w14:paraId="0776C12B" w14:textId="409E6F30" w:rsidR="00EA3DAD" w:rsidRPr="00C81A41" w:rsidRDefault="00EA3DAD" w:rsidP="00EA3DAD">
      <w:pPr>
        <w:pStyle w:val="EX"/>
      </w:pPr>
      <w:r w:rsidRPr="00C81A41">
        <w:t>[53]</w:t>
      </w:r>
      <w:r w:rsidRPr="00C81A41">
        <w:tab/>
      </w:r>
      <w:r w:rsidR="006130C7" w:rsidRPr="00C81A41">
        <w:t>3GPP</w:t>
      </w:r>
      <w:r w:rsidR="006130C7">
        <w:t> </w:t>
      </w:r>
      <w:r w:rsidR="006130C7" w:rsidRPr="00C81A41">
        <w:t>TS</w:t>
      </w:r>
      <w:r w:rsidR="006130C7">
        <w:t> </w:t>
      </w:r>
      <w:r w:rsidR="006130C7" w:rsidRPr="00C81A41">
        <w:t>29.576:</w:t>
      </w:r>
      <w:r w:rsidRPr="00C81A41">
        <w:t xml:space="preserve"> </w:t>
      </w:r>
      <w:r w:rsidR="001946B9" w:rsidRPr="00C81A41">
        <w:t>"</w:t>
      </w:r>
      <w:r w:rsidRPr="00C81A41">
        <w:t>5G System; Messaging Framework Adaptor Services; Stage 3</w:t>
      </w:r>
      <w:r w:rsidR="001946B9" w:rsidRPr="00C81A41">
        <w:t>"</w:t>
      </w:r>
      <w:r w:rsidRPr="00C81A41">
        <w:t>.</w:t>
      </w:r>
    </w:p>
    <w:p w14:paraId="71DD39DA" w14:textId="3DD7A94E" w:rsidR="00EA3DAD" w:rsidRPr="00C81A41" w:rsidRDefault="00EA3DAD" w:rsidP="00EA3DAD">
      <w:pPr>
        <w:pStyle w:val="EX"/>
      </w:pPr>
      <w:r w:rsidRPr="00C81A41">
        <w:t>[54]</w:t>
      </w:r>
      <w:r w:rsidRPr="00C81A41">
        <w:tab/>
      </w:r>
      <w:r w:rsidR="006130C7" w:rsidRPr="00C81A41">
        <w:t>3GPP</w:t>
      </w:r>
      <w:r w:rsidR="006130C7">
        <w:t> </w:t>
      </w:r>
      <w:r w:rsidR="006130C7" w:rsidRPr="00C81A41">
        <w:t>TS</w:t>
      </w:r>
      <w:r w:rsidR="006130C7">
        <w:t> </w:t>
      </w:r>
      <w:r w:rsidR="006130C7" w:rsidRPr="00C81A41">
        <w:t>29.503:</w:t>
      </w:r>
      <w:r w:rsidRPr="00C81A41">
        <w:t xml:space="preserve"> </w:t>
      </w:r>
      <w:r w:rsidR="001946B9" w:rsidRPr="00C81A41">
        <w:t>"</w:t>
      </w:r>
      <w:r w:rsidRPr="00C81A41">
        <w:t>5G System; Unified Data Management Services; Stage 3</w:t>
      </w:r>
      <w:r w:rsidR="001946B9" w:rsidRPr="00C81A41">
        <w:t>"</w:t>
      </w:r>
      <w:r w:rsidRPr="00C81A41">
        <w:t>.</w:t>
      </w:r>
    </w:p>
    <w:p w14:paraId="4F0158FB" w14:textId="12AA175D" w:rsidR="00EA3DAD" w:rsidRPr="00C81A41" w:rsidRDefault="00EA3DAD" w:rsidP="00EA3DAD">
      <w:pPr>
        <w:pStyle w:val="EX"/>
      </w:pPr>
      <w:r w:rsidRPr="00C81A41">
        <w:t>[55]</w:t>
      </w:r>
      <w:r w:rsidRPr="00C81A41">
        <w:tab/>
      </w:r>
      <w:r w:rsidR="006130C7" w:rsidRPr="00C81A41">
        <w:t>3GPP</w:t>
      </w:r>
      <w:r w:rsidR="006130C7">
        <w:t> </w:t>
      </w:r>
      <w:r w:rsidR="006130C7" w:rsidRPr="00C81A41">
        <w:t>TS</w:t>
      </w:r>
      <w:r w:rsidR="006130C7">
        <w:t> </w:t>
      </w:r>
      <w:r w:rsidR="006130C7" w:rsidRPr="00C81A41">
        <w:t>29.504:</w:t>
      </w:r>
      <w:r w:rsidRPr="00C81A41">
        <w:t xml:space="preserve"> </w:t>
      </w:r>
      <w:r w:rsidR="001946B9" w:rsidRPr="00C81A41">
        <w:t>"</w:t>
      </w:r>
      <w:r w:rsidRPr="00C81A41">
        <w:t>5G System; Unified Data Repository Services; Stage 3</w:t>
      </w:r>
      <w:r w:rsidR="001946B9" w:rsidRPr="00C81A41">
        <w:t>"</w:t>
      </w:r>
      <w:r w:rsidRPr="00C81A41">
        <w:t>.</w:t>
      </w:r>
    </w:p>
    <w:p w14:paraId="01BF6789" w14:textId="1D26C965" w:rsidR="00EA3DAD" w:rsidRPr="00C81A41" w:rsidRDefault="00EA3DAD" w:rsidP="00EA3DAD">
      <w:pPr>
        <w:pStyle w:val="EX"/>
      </w:pPr>
      <w:r w:rsidRPr="00C81A41">
        <w:t>[56]</w:t>
      </w:r>
      <w:r w:rsidRPr="00C81A41">
        <w:tab/>
      </w:r>
      <w:r w:rsidR="006130C7" w:rsidRPr="00C81A41">
        <w:t>3GPP</w:t>
      </w:r>
      <w:r w:rsidR="006130C7">
        <w:t> </w:t>
      </w:r>
      <w:r w:rsidR="006130C7" w:rsidRPr="00C81A41">
        <w:t>TS</w:t>
      </w:r>
      <w:r w:rsidR="006130C7">
        <w:t> </w:t>
      </w:r>
      <w:r w:rsidR="006130C7" w:rsidRPr="00C81A41">
        <w:t>29.505:</w:t>
      </w:r>
      <w:r w:rsidRPr="00C81A41">
        <w:t xml:space="preserve"> </w:t>
      </w:r>
      <w:r w:rsidR="001946B9" w:rsidRPr="00C81A41">
        <w:t>"</w:t>
      </w:r>
      <w:r w:rsidRPr="00C81A41">
        <w:t>5G System; Usage of the Unified Data Repository services for Subscription Data; Stage 3</w:t>
      </w:r>
      <w:r w:rsidR="001946B9" w:rsidRPr="00C81A41">
        <w:t>"</w:t>
      </w:r>
      <w:r w:rsidRPr="00C81A41">
        <w:t>.</w:t>
      </w:r>
    </w:p>
    <w:p w14:paraId="26F397C9" w14:textId="42077392" w:rsidR="00EA3DAD" w:rsidRPr="00C81A41" w:rsidRDefault="00EA3DAD" w:rsidP="00EA3DAD">
      <w:pPr>
        <w:pStyle w:val="EX"/>
      </w:pPr>
      <w:r w:rsidRPr="00C81A41">
        <w:t>[57]</w:t>
      </w:r>
      <w:r w:rsidRPr="00C81A41">
        <w:tab/>
      </w:r>
      <w:r w:rsidR="006130C7" w:rsidRPr="00C81A41">
        <w:t>3GPP</w:t>
      </w:r>
      <w:r w:rsidR="006130C7">
        <w:t> </w:t>
      </w:r>
      <w:r w:rsidR="006130C7" w:rsidRPr="00C81A41">
        <w:t>TS</w:t>
      </w:r>
      <w:r w:rsidR="006130C7">
        <w:t> </w:t>
      </w:r>
      <w:r w:rsidR="006130C7" w:rsidRPr="00C81A41">
        <w:t>29.510:</w:t>
      </w:r>
      <w:r w:rsidRPr="00C81A41">
        <w:t xml:space="preserve"> </w:t>
      </w:r>
      <w:r w:rsidR="001946B9" w:rsidRPr="00C81A41">
        <w:t>"</w:t>
      </w:r>
      <w:r w:rsidRPr="00C81A41">
        <w:t>5G System; Network function repository services; Stage 3</w:t>
      </w:r>
      <w:r w:rsidR="001946B9" w:rsidRPr="00C81A41">
        <w:t>"</w:t>
      </w:r>
      <w:r w:rsidRPr="00C81A41">
        <w:t>.</w:t>
      </w:r>
    </w:p>
    <w:p w14:paraId="6A12C985" w14:textId="0182445D" w:rsidR="00EA3DAD" w:rsidRPr="00C81A41" w:rsidRDefault="00EA3DAD" w:rsidP="00EA3DAD">
      <w:pPr>
        <w:pStyle w:val="EX"/>
      </w:pPr>
      <w:r w:rsidRPr="00C81A41">
        <w:t>[58]</w:t>
      </w:r>
      <w:r w:rsidRPr="00C81A41">
        <w:tab/>
      </w:r>
      <w:r w:rsidR="006130C7" w:rsidRPr="00C81A41">
        <w:t>3GPP</w:t>
      </w:r>
      <w:r w:rsidR="006130C7">
        <w:t> </w:t>
      </w:r>
      <w:r w:rsidR="006130C7" w:rsidRPr="00C81A41">
        <w:t>TS</w:t>
      </w:r>
      <w:r w:rsidR="006130C7">
        <w:t> </w:t>
      </w:r>
      <w:r w:rsidR="006130C7" w:rsidRPr="00C81A41">
        <w:t>29.564:</w:t>
      </w:r>
      <w:r w:rsidRPr="00C81A41">
        <w:t xml:space="preserve"> </w:t>
      </w:r>
      <w:r w:rsidR="001946B9" w:rsidRPr="00C81A41">
        <w:t>"</w:t>
      </w:r>
      <w:r w:rsidRPr="00C81A41">
        <w:t>5G System; User Plane Function Services; Stage 3</w:t>
      </w:r>
      <w:r w:rsidR="001946B9" w:rsidRPr="00C81A41">
        <w:t>"</w:t>
      </w:r>
      <w:r w:rsidRPr="00C81A41">
        <w:t>.</w:t>
      </w:r>
    </w:p>
    <w:p w14:paraId="6DC9D971" w14:textId="52694B01" w:rsidR="00EA3DAD" w:rsidRPr="00C81A41" w:rsidRDefault="00EA3DAD" w:rsidP="00EA3DAD">
      <w:pPr>
        <w:pStyle w:val="EX"/>
      </w:pPr>
      <w:r w:rsidRPr="00C81A41">
        <w:t>[59]</w:t>
      </w:r>
      <w:r w:rsidRPr="00C81A41">
        <w:tab/>
      </w:r>
      <w:r w:rsidR="006130C7" w:rsidRPr="00C81A41">
        <w:t>3GPP</w:t>
      </w:r>
      <w:r w:rsidR="006130C7">
        <w:t> </w:t>
      </w:r>
      <w:r w:rsidR="006130C7" w:rsidRPr="00C81A41">
        <w:t>TS</w:t>
      </w:r>
      <w:r w:rsidR="006130C7">
        <w:t> </w:t>
      </w:r>
      <w:r w:rsidR="006130C7" w:rsidRPr="00C81A41">
        <w:t>29.518:</w:t>
      </w:r>
      <w:r w:rsidRPr="00C81A41">
        <w:t xml:space="preserve"> </w:t>
      </w:r>
      <w:r w:rsidR="001946B9" w:rsidRPr="00C81A41">
        <w:t>"</w:t>
      </w:r>
      <w:r w:rsidRPr="00C81A41">
        <w:t>5G System; Access and Mobility Management Services; Stage 3</w:t>
      </w:r>
      <w:r w:rsidR="001946B9" w:rsidRPr="00C81A41">
        <w:t>"</w:t>
      </w:r>
      <w:r w:rsidRPr="00C81A41">
        <w:t>.</w:t>
      </w:r>
    </w:p>
    <w:p w14:paraId="73A7B3FE" w14:textId="0B5C16A6" w:rsidR="00EA3DAD" w:rsidRPr="00C81A41" w:rsidRDefault="00EA3DAD" w:rsidP="00EA3DAD">
      <w:pPr>
        <w:pStyle w:val="EX"/>
      </w:pPr>
      <w:r w:rsidRPr="00C81A41">
        <w:t>[60]</w:t>
      </w:r>
      <w:r w:rsidRPr="00C81A41">
        <w:tab/>
      </w:r>
      <w:r w:rsidR="006130C7" w:rsidRPr="00C81A41">
        <w:t>3GPP</w:t>
      </w:r>
      <w:r w:rsidR="006130C7">
        <w:t> </w:t>
      </w:r>
      <w:r w:rsidR="006130C7" w:rsidRPr="00C81A41">
        <w:t>TS</w:t>
      </w:r>
      <w:r w:rsidR="006130C7">
        <w:t> </w:t>
      </w:r>
      <w:r w:rsidR="006130C7" w:rsidRPr="00C81A41">
        <w:t>29.536:</w:t>
      </w:r>
      <w:r w:rsidRPr="00C81A41">
        <w:t xml:space="preserve"> </w:t>
      </w:r>
      <w:r w:rsidR="001946B9" w:rsidRPr="00C81A41">
        <w:t>"</w:t>
      </w:r>
      <w:r w:rsidRPr="00C81A41">
        <w:t>5G System; Network Slice Admission Control Services; Stage 3</w:t>
      </w:r>
      <w:r w:rsidR="001946B9" w:rsidRPr="00C81A41">
        <w:t>"</w:t>
      </w:r>
      <w:r w:rsidRPr="00C81A41">
        <w:t>.</w:t>
      </w:r>
    </w:p>
    <w:p w14:paraId="03B0FF81" w14:textId="39712B2D" w:rsidR="00EA3DAD" w:rsidRPr="00C81A41" w:rsidRDefault="00EA3DAD" w:rsidP="00EA3DAD">
      <w:pPr>
        <w:pStyle w:val="EX"/>
      </w:pPr>
      <w:r w:rsidRPr="00C81A41">
        <w:t>[61]</w:t>
      </w:r>
      <w:r w:rsidRPr="00C81A41">
        <w:tab/>
      </w:r>
      <w:r w:rsidR="006130C7" w:rsidRPr="00C81A41">
        <w:t>3GPP</w:t>
      </w:r>
      <w:r w:rsidR="006130C7">
        <w:t> </w:t>
      </w:r>
      <w:r w:rsidR="006130C7" w:rsidRPr="00C81A41">
        <w:t>TS</w:t>
      </w:r>
      <w:r w:rsidR="006130C7">
        <w:t> </w:t>
      </w:r>
      <w:r w:rsidR="006130C7" w:rsidRPr="00C81A41">
        <w:t>29.571:</w:t>
      </w:r>
      <w:r w:rsidRPr="00C81A41">
        <w:t xml:space="preserve"> </w:t>
      </w:r>
      <w:r w:rsidR="001946B9" w:rsidRPr="00C81A41">
        <w:t>"</w:t>
      </w:r>
      <w:r w:rsidRPr="00C81A41">
        <w:t>5G System; Common Data Types for Service Based Interfaces; Stage 3</w:t>
      </w:r>
      <w:r w:rsidR="001946B9" w:rsidRPr="00C81A41">
        <w:t>"</w:t>
      </w:r>
      <w:r w:rsidRPr="00C81A41">
        <w:t>.</w:t>
      </w:r>
    </w:p>
    <w:p w14:paraId="38469E74" w14:textId="606CD24B" w:rsidR="00EA3DAD" w:rsidRPr="00C81A41" w:rsidRDefault="00EA3DAD" w:rsidP="00EA3DAD">
      <w:pPr>
        <w:pStyle w:val="EX"/>
      </w:pPr>
      <w:r w:rsidRPr="00C81A41">
        <w:t>[62]</w:t>
      </w:r>
      <w:r w:rsidRPr="00C81A41">
        <w:tab/>
      </w:r>
      <w:r w:rsidR="006130C7" w:rsidRPr="00C81A41">
        <w:t>3GPP</w:t>
      </w:r>
      <w:r w:rsidR="006130C7">
        <w:t> </w:t>
      </w:r>
      <w:r w:rsidR="006130C7" w:rsidRPr="00C81A41">
        <w:t>TS</w:t>
      </w:r>
      <w:r w:rsidR="006130C7">
        <w:t> </w:t>
      </w:r>
      <w:r w:rsidR="006130C7" w:rsidRPr="00C81A41">
        <w:t>38.214:</w:t>
      </w:r>
      <w:r w:rsidRPr="00C81A41">
        <w:t xml:space="preserve"> </w:t>
      </w:r>
      <w:r w:rsidR="001946B9" w:rsidRPr="00C81A41">
        <w:t>"</w:t>
      </w:r>
      <w:r w:rsidRPr="00C81A41">
        <w:t>NR; Physical layer procedures for data</w:t>
      </w:r>
      <w:r w:rsidR="001946B9" w:rsidRPr="00C81A41">
        <w:t>"</w:t>
      </w:r>
      <w:r w:rsidRPr="00C81A41">
        <w:t>.</w:t>
      </w:r>
    </w:p>
    <w:p w14:paraId="08399086" w14:textId="6348A790" w:rsidR="00EA3DAD" w:rsidRPr="00C81A41" w:rsidRDefault="00EA3DAD" w:rsidP="00EA3DAD">
      <w:pPr>
        <w:pStyle w:val="EX"/>
      </w:pPr>
      <w:r w:rsidRPr="00C81A41">
        <w:t>[63]</w:t>
      </w:r>
      <w:r w:rsidRPr="00C81A41">
        <w:tab/>
      </w:r>
      <w:r w:rsidR="006130C7" w:rsidRPr="00C81A41">
        <w:t>3GPP</w:t>
      </w:r>
      <w:r w:rsidR="006130C7">
        <w:t> </w:t>
      </w:r>
      <w:r w:rsidR="006130C7" w:rsidRPr="00C81A41">
        <w:t>TS</w:t>
      </w:r>
      <w:r w:rsidR="006130C7">
        <w:t> </w:t>
      </w:r>
      <w:r w:rsidR="006130C7" w:rsidRPr="00C81A41">
        <w:t>38.215:</w:t>
      </w:r>
      <w:r w:rsidRPr="00C81A41">
        <w:t xml:space="preserve"> </w:t>
      </w:r>
      <w:r w:rsidR="001946B9" w:rsidRPr="00C81A41">
        <w:t>"</w:t>
      </w:r>
      <w:r w:rsidRPr="00C81A41">
        <w:t>NR; Physical layer measurements</w:t>
      </w:r>
      <w:r w:rsidR="001946B9" w:rsidRPr="00C81A41">
        <w:t>"</w:t>
      </w:r>
      <w:r w:rsidRPr="00C81A41">
        <w:t>.</w:t>
      </w:r>
    </w:p>
    <w:p w14:paraId="236A29FE" w14:textId="1B2700DD" w:rsidR="00EA3DAD" w:rsidRPr="00C81A41" w:rsidRDefault="00EA3DAD" w:rsidP="00EA3DAD">
      <w:pPr>
        <w:pStyle w:val="EX"/>
      </w:pPr>
      <w:r w:rsidRPr="00C81A41">
        <w:t>[64]</w:t>
      </w:r>
      <w:r w:rsidRPr="00C81A41">
        <w:tab/>
      </w:r>
      <w:r w:rsidR="006130C7" w:rsidRPr="00C81A41">
        <w:t>3GPP</w:t>
      </w:r>
      <w:r w:rsidR="006130C7">
        <w:t> </w:t>
      </w:r>
      <w:r w:rsidR="006130C7" w:rsidRPr="00C81A41">
        <w:t>TS</w:t>
      </w:r>
      <w:r w:rsidR="006130C7">
        <w:t> </w:t>
      </w:r>
      <w:r w:rsidR="006130C7" w:rsidRPr="00C81A41">
        <w:t>38.331:</w:t>
      </w:r>
      <w:r w:rsidRPr="00C81A41">
        <w:t xml:space="preserve"> </w:t>
      </w:r>
      <w:r w:rsidR="001946B9" w:rsidRPr="00C81A41">
        <w:t>"</w:t>
      </w:r>
      <w:r w:rsidRPr="00C81A41">
        <w:t>NR; Radio Resource Control (RRC); Protocol specification</w:t>
      </w:r>
      <w:r w:rsidR="001946B9" w:rsidRPr="00C81A41">
        <w:t>"</w:t>
      </w:r>
      <w:r w:rsidRPr="00C81A41">
        <w:t>.</w:t>
      </w:r>
    </w:p>
    <w:p w14:paraId="3AD9A96D" w14:textId="75802654" w:rsidR="00EA3DAD" w:rsidRPr="00C81A41" w:rsidRDefault="00EA3DAD" w:rsidP="00EA3DAD">
      <w:pPr>
        <w:pStyle w:val="EX"/>
      </w:pPr>
      <w:r w:rsidRPr="00C81A41">
        <w:t>[65]</w:t>
      </w:r>
      <w:r w:rsidRPr="00C81A41">
        <w:tab/>
      </w:r>
      <w:r w:rsidR="006130C7" w:rsidRPr="00C81A41">
        <w:t>3GPP</w:t>
      </w:r>
      <w:r w:rsidR="006130C7">
        <w:t> </w:t>
      </w:r>
      <w:r w:rsidR="006130C7" w:rsidRPr="00C81A41">
        <w:t>TS</w:t>
      </w:r>
      <w:r w:rsidR="006130C7">
        <w:t> </w:t>
      </w:r>
      <w:r w:rsidR="006130C7" w:rsidRPr="00C81A41">
        <w:t>38.305:</w:t>
      </w:r>
      <w:r w:rsidRPr="00C81A41">
        <w:t xml:space="preserve"> </w:t>
      </w:r>
      <w:r w:rsidR="001946B9" w:rsidRPr="00C81A41">
        <w:t>"</w:t>
      </w:r>
      <w:r w:rsidRPr="00C81A41">
        <w:t>NG Radio Access Network (NG-RAN); Stage 2 functional specification of User Equipment (UE) positioning in NG-RAN</w:t>
      </w:r>
      <w:r w:rsidR="001946B9" w:rsidRPr="00C81A41">
        <w:t>"</w:t>
      </w:r>
      <w:r w:rsidRPr="00C81A41">
        <w:t>.</w:t>
      </w:r>
    </w:p>
    <w:p w14:paraId="4B457E42" w14:textId="32BD1447" w:rsidR="00EA3DAD" w:rsidRPr="00C81A41" w:rsidRDefault="00EA3DAD" w:rsidP="00EA3DAD">
      <w:pPr>
        <w:pStyle w:val="EX"/>
      </w:pPr>
      <w:r w:rsidRPr="00C81A41">
        <w:t>[66]</w:t>
      </w:r>
      <w:r w:rsidRPr="00C81A41">
        <w:tab/>
      </w:r>
      <w:r w:rsidR="006130C7" w:rsidRPr="00C81A41">
        <w:t>3GPP</w:t>
      </w:r>
      <w:r w:rsidR="006130C7">
        <w:t> </w:t>
      </w:r>
      <w:r w:rsidR="006130C7" w:rsidRPr="00C81A41">
        <w:t>TS</w:t>
      </w:r>
      <w:r w:rsidR="006130C7">
        <w:t> </w:t>
      </w:r>
      <w:r w:rsidR="006130C7" w:rsidRPr="00C81A41">
        <w:t>37.355:</w:t>
      </w:r>
      <w:r w:rsidRPr="00C81A41">
        <w:t xml:space="preserve"> </w:t>
      </w:r>
      <w:r w:rsidR="001946B9" w:rsidRPr="00C81A41">
        <w:t>"</w:t>
      </w:r>
      <w:r w:rsidRPr="00C81A41">
        <w:t>LTE Positioning Protocol (LPP)</w:t>
      </w:r>
      <w:r w:rsidR="001946B9" w:rsidRPr="00C81A41">
        <w:t>"</w:t>
      </w:r>
      <w:r w:rsidRPr="00C81A41">
        <w:t>.</w:t>
      </w:r>
    </w:p>
    <w:p w14:paraId="440984A4" w14:textId="456DD4D4" w:rsidR="00EA3DAD" w:rsidRPr="00C81A41" w:rsidRDefault="00EA3DAD" w:rsidP="00EA3DAD">
      <w:pPr>
        <w:pStyle w:val="EX"/>
      </w:pPr>
      <w:r w:rsidRPr="00C81A41">
        <w:t>[67]</w:t>
      </w:r>
      <w:r w:rsidRPr="00C81A41">
        <w:tab/>
      </w:r>
      <w:r w:rsidR="006130C7" w:rsidRPr="00C81A41">
        <w:t>3GPP</w:t>
      </w:r>
      <w:r w:rsidR="006130C7">
        <w:t> </w:t>
      </w:r>
      <w:r w:rsidR="006130C7" w:rsidRPr="00C81A41">
        <w:t>TS</w:t>
      </w:r>
      <w:r w:rsidR="006130C7">
        <w:t> </w:t>
      </w:r>
      <w:r w:rsidR="006130C7" w:rsidRPr="00C81A41">
        <w:t>38.455:</w:t>
      </w:r>
      <w:r w:rsidRPr="00C81A41">
        <w:t xml:space="preserve"> </w:t>
      </w:r>
      <w:r w:rsidR="001946B9" w:rsidRPr="00C81A41">
        <w:t>"</w:t>
      </w:r>
      <w:r w:rsidRPr="00C81A41">
        <w:t>NG-RAN; NR Positioning Protocol A (</w:t>
      </w:r>
      <w:proofErr w:type="spellStart"/>
      <w:r w:rsidRPr="00C81A41">
        <w:t>NRPPa</w:t>
      </w:r>
      <w:proofErr w:type="spellEnd"/>
      <w:r w:rsidRPr="00C81A41">
        <w:t>)</w:t>
      </w:r>
      <w:r w:rsidR="001946B9" w:rsidRPr="00C81A41">
        <w:t>"</w:t>
      </w:r>
      <w:r w:rsidRPr="00C81A41">
        <w:t>.</w:t>
      </w:r>
    </w:p>
    <w:p w14:paraId="3C32592D" w14:textId="09DE14FA" w:rsidR="00EA3DAD" w:rsidRPr="00C81A41" w:rsidRDefault="00EA3DAD" w:rsidP="00EA3DAD">
      <w:pPr>
        <w:pStyle w:val="EX"/>
      </w:pPr>
      <w:r w:rsidRPr="00C81A41">
        <w:t>[68]</w:t>
      </w:r>
      <w:r w:rsidRPr="00C81A41">
        <w:tab/>
      </w:r>
      <w:r w:rsidR="006130C7" w:rsidRPr="00C81A41">
        <w:t>3GPP</w:t>
      </w:r>
      <w:r w:rsidR="006130C7">
        <w:t> </w:t>
      </w:r>
      <w:r w:rsidR="006130C7" w:rsidRPr="00C81A41">
        <w:t>TS</w:t>
      </w:r>
      <w:r w:rsidR="006130C7">
        <w:t> </w:t>
      </w:r>
      <w:r w:rsidR="006130C7" w:rsidRPr="00C81A41">
        <w:t>38.133:</w:t>
      </w:r>
      <w:r w:rsidRPr="00C81A41">
        <w:t xml:space="preserve"> </w:t>
      </w:r>
      <w:r w:rsidR="001946B9" w:rsidRPr="00C81A41">
        <w:t>"</w:t>
      </w:r>
      <w:r w:rsidRPr="00C81A41">
        <w:t>NR; Requirements for support of radio resource management</w:t>
      </w:r>
      <w:r w:rsidR="001946B9" w:rsidRPr="00C81A41">
        <w:t>"</w:t>
      </w:r>
      <w:r w:rsidRPr="00C81A41">
        <w:t>.</w:t>
      </w:r>
    </w:p>
    <w:p w14:paraId="7293E5C4" w14:textId="476C4684" w:rsidR="00EA3DAD" w:rsidRPr="00C81A41" w:rsidRDefault="00EA3DAD" w:rsidP="00EA3DAD">
      <w:pPr>
        <w:pStyle w:val="EX"/>
      </w:pPr>
      <w:r w:rsidRPr="00C81A41">
        <w:t>[69]</w:t>
      </w:r>
      <w:r w:rsidRPr="00C81A41">
        <w:tab/>
      </w:r>
      <w:r w:rsidR="006130C7" w:rsidRPr="00C81A41">
        <w:t>3GPP</w:t>
      </w:r>
      <w:r w:rsidR="006130C7">
        <w:t> </w:t>
      </w:r>
      <w:r w:rsidR="006130C7" w:rsidRPr="00C81A41">
        <w:t>TR</w:t>
      </w:r>
      <w:r w:rsidR="006130C7">
        <w:t> </w:t>
      </w:r>
      <w:r w:rsidR="006130C7" w:rsidRPr="00C81A41">
        <w:t>38.743:</w:t>
      </w:r>
      <w:r w:rsidRPr="00C81A41">
        <w:t xml:space="preserve"> </w:t>
      </w:r>
      <w:r w:rsidR="001946B9" w:rsidRPr="00C81A41">
        <w:t>"</w:t>
      </w:r>
      <w:r w:rsidRPr="00C81A41">
        <w:t>Study on enhancements for Artificial Intelligence (AI)/Machine Learning (ML) for NG-RAN</w:t>
      </w:r>
      <w:r w:rsidR="001946B9" w:rsidRPr="00C81A41">
        <w:t>"</w:t>
      </w:r>
      <w:r w:rsidRPr="00C81A41">
        <w:t>.</w:t>
      </w:r>
    </w:p>
    <w:p w14:paraId="2EE288EA" w14:textId="68D032B4" w:rsidR="00EA3DAD" w:rsidRPr="00C81A41" w:rsidRDefault="00EA3DAD" w:rsidP="00EA3DAD">
      <w:pPr>
        <w:pStyle w:val="EX"/>
      </w:pPr>
      <w:r w:rsidRPr="00C81A41">
        <w:t>[70]</w:t>
      </w:r>
      <w:r w:rsidRPr="00C81A41">
        <w:tab/>
      </w:r>
      <w:r w:rsidR="006130C7" w:rsidRPr="00C81A41">
        <w:t>3GPP</w:t>
      </w:r>
      <w:r w:rsidR="006130C7">
        <w:t> </w:t>
      </w:r>
      <w:r w:rsidR="006130C7" w:rsidRPr="00C81A41">
        <w:t>TR</w:t>
      </w:r>
      <w:r w:rsidR="006130C7">
        <w:t> </w:t>
      </w:r>
      <w:r w:rsidR="006130C7" w:rsidRPr="00C81A41">
        <w:t>38.744:</w:t>
      </w:r>
      <w:r w:rsidRPr="00C81A41">
        <w:t xml:space="preserve"> </w:t>
      </w:r>
      <w:r w:rsidR="001946B9" w:rsidRPr="00C81A41">
        <w:t>"</w:t>
      </w:r>
      <w:r w:rsidRPr="00C81A41">
        <w:t>Study on Artificial Intelligence (AI)/Machine Learning (ML) for mobility in NR</w:t>
      </w:r>
      <w:r w:rsidR="001946B9" w:rsidRPr="00C81A41">
        <w:t>"</w:t>
      </w:r>
      <w:r w:rsidRPr="00C81A41">
        <w:t>.</w:t>
      </w:r>
    </w:p>
    <w:p w14:paraId="0063BEB9" w14:textId="6F212565" w:rsidR="003344EB" w:rsidRPr="00C81A41" w:rsidRDefault="003344EB" w:rsidP="00EA3DAD">
      <w:pPr>
        <w:pStyle w:val="EX"/>
      </w:pPr>
      <w:r w:rsidRPr="00C81A41">
        <w:t>[71]</w:t>
      </w:r>
      <w:r w:rsidRPr="00C81A41">
        <w:tab/>
      </w:r>
      <w:r w:rsidR="006130C7" w:rsidRPr="00C81A41">
        <w:t>3GPP</w:t>
      </w:r>
      <w:r w:rsidR="006130C7">
        <w:t> </w:t>
      </w:r>
      <w:r w:rsidR="006130C7" w:rsidRPr="00C81A41">
        <w:t>TS</w:t>
      </w:r>
      <w:r w:rsidR="006130C7">
        <w:t> </w:t>
      </w:r>
      <w:r w:rsidR="006130C7" w:rsidRPr="00C81A41">
        <w:t>28.104:</w:t>
      </w:r>
      <w:r w:rsidR="001946B9" w:rsidRPr="00C81A41">
        <w:t xml:space="preserve"> "Management Data Analytics (MDA)".</w:t>
      </w:r>
    </w:p>
    <w:p w14:paraId="0614930F" w14:textId="4A085610" w:rsidR="00F04ED1" w:rsidRPr="00C81A41" w:rsidRDefault="00F04ED1" w:rsidP="00EA3DAD">
      <w:pPr>
        <w:pStyle w:val="EX"/>
      </w:pPr>
      <w:r w:rsidRPr="00C81A41">
        <w:t>[72]</w:t>
      </w:r>
      <w:r w:rsidRPr="00C81A41">
        <w:tab/>
      </w:r>
      <w:r w:rsidR="006130C7" w:rsidRPr="00C81A41">
        <w:t>3GPP</w:t>
      </w:r>
      <w:r w:rsidR="006130C7">
        <w:t> </w:t>
      </w:r>
      <w:r w:rsidR="006130C7" w:rsidRPr="00C81A41">
        <w:t>TS</w:t>
      </w:r>
      <w:r w:rsidR="006130C7">
        <w:t> </w:t>
      </w:r>
      <w:r w:rsidR="006130C7" w:rsidRPr="00C81A41">
        <w:t>28.622:</w:t>
      </w:r>
      <w:r w:rsidR="001946B9" w:rsidRPr="00C81A41">
        <w:t xml:space="preserve"> "Generic Network Resource Model (NRM) Integration Reference Point (IRP); Information Service (IS)".</w:t>
      </w:r>
    </w:p>
    <w:p w14:paraId="544CCF1B" w14:textId="60BFE25E" w:rsidR="001946B9" w:rsidRPr="00C81A41" w:rsidRDefault="001946B9" w:rsidP="001946B9">
      <w:pPr>
        <w:pStyle w:val="EX"/>
      </w:pPr>
      <w:bookmarkStart w:id="51" w:name="_Toc185258275"/>
      <w:bookmarkStart w:id="52" w:name="_Toc185258357"/>
      <w:r w:rsidRPr="00C81A41">
        <w:t>[7</w:t>
      </w:r>
      <w:r w:rsidR="00DD3CB5" w:rsidRPr="00C81A41">
        <w:t>3</w:t>
      </w:r>
      <w:r w:rsidRPr="00C81A41">
        <w:t>]</w:t>
      </w:r>
      <w:r w:rsidRPr="00C81A41">
        <w:tab/>
      </w:r>
      <w:r w:rsidR="006130C7" w:rsidRPr="00C81A41">
        <w:t>3GPP</w:t>
      </w:r>
      <w:r w:rsidR="006130C7">
        <w:t> </w:t>
      </w:r>
      <w:r w:rsidR="006130C7" w:rsidRPr="00C81A41">
        <w:t>TR</w:t>
      </w:r>
      <w:r w:rsidR="006130C7">
        <w:t> </w:t>
      </w:r>
      <w:r w:rsidR="006130C7" w:rsidRPr="00C81A41">
        <w:t>28.871:</w:t>
      </w:r>
      <w:r w:rsidRPr="00C81A41">
        <w:t xml:space="preserve"> "</w:t>
      </w:r>
      <w:r w:rsidR="00DD3CB5" w:rsidRPr="00C81A41">
        <w:t>Study on Service Based Management Architecture enhancement phase 3</w:t>
      </w:r>
      <w:r w:rsidRPr="00C81A41">
        <w:t>".</w:t>
      </w:r>
    </w:p>
    <w:p w14:paraId="16011540" w14:textId="530984C5" w:rsidR="00DD3CB5" w:rsidRDefault="00DD3CB5" w:rsidP="00DD3CB5">
      <w:pPr>
        <w:pStyle w:val="EX"/>
      </w:pPr>
      <w:r w:rsidRPr="00C81A41">
        <w:t>[74]</w:t>
      </w:r>
      <w:r w:rsidRPr="00C81A41">
        <w:tab/>
      </w:r>
      <w:r w:rsidR="006130C7" w:rsidRPr="00C81A41">
        <w:t>3GPP</w:t>
      </w:r>
      <w:r w:rsidR="006130C7">
        <w:t> </w:t>
      </w:r>
      <w:r w:rsidR="006130C7" w:rsidRPr="00C81A41">
        <w:t>TR</w:t>
      </w:r>
      <w:r w:rsidR="006130C7">
        <w:t> </w:t>
      </w:r>
      <w:r w:rsidR="006130C7" w:rsidRPr="00C81A41">
        <w:t>26.531:</w:t>
      </w:r>
      <w:r w:rsidRPr="00C81A41">
        <w:t xml:space="preserve"> "Data Collection and Reporting; General Description and Architecture".</w:t>
      </w:r>
    </w:p>
    <w:p w14:paraId="24E6CB76" w14:textId="6053722C" w:rsidR="00964F12" w:rsidRPr="007132BF" w:rsidRDefault="00964F12" w:rsidP="00964F12">
      <w:pPr>
        <w:pStyle w:val="EX"/>
      </w:pPr>
      <w:r w:rsidRPr="007132BF">
        <w:t>[</w:t>
      </w:r>
      <w:r w:rsidR="00532221">
        <w:t>75</w:t>
      </w:r>
      <w:r w:rsidRPr="007132BF">
        <w:t>]</w:t>
      </w:r>
      <w:r w:rsidRPr="00E97C12">
        <w:t xml:space="preserve"> </w:t>
      </w:r>
      <w:r w:rsidRPr="00E97C12">
        <w:tab/>
      </w:r>
      <w:r w:rsidR="006130C7" w:rsidRPr="00E97C12">
        <w:t>3GPP</w:t>
      </w:r>
      <w:r w:rsidR="006130C7">
        <w:t> </w:t>
      </w:r>
      <w:r w:rsidR="006130C7" w:rsidRPr="00E97C12">
        <w:t>T</w:t>
      </w:r>
      <w:r w:rsidR="006130C7" w:rsidRPr="007132BF">
        <w:t>S</w:t>
      </w:r>
      <w:r w:rsidR="006130C7">
        <w:t> </w:t>
      </w:r>
      <w:r w:rsidR="006130C7" w:rsidRPr="007132BF">
        <w:t>24.559</w:t>
      </w:r>
      <w:r w:rsidR="006130C7" w:rsidRPr="00E97C12">
        <w:t>:</w:t>
      </w:r>
      <w:r w:rsidRPr="00E97C12">
        <w:t xml:space="preserve"> "Application Data </w:t>
      </w:r>
      <w:r w:rsidRPr="007132BF">
        <w:t>Analytics Enablement Services (ADAES);</w:t>
      </w:r>
      <w:r w:rsidR="00BE2930">
        <w:t xml:space="preserve"> </w:t>
      </w:r>
      <w:r w:rsidRPr="007132BF">
        <w:t>Stage 3".</w:t>
      </w:r>
    </w:p>
    <w:p w14:paraId="45182C22" w14:textId="3B22AC72" w:rsidR="00964F12" w:rsidRPr="007132BF" w:rsidRDefault="00964F12" w:rsidP="00964F12">
      <w:pPr>
        <w:pStyle w:val="EX"/>
      </w:pPr>
      <w:r w:rsidRPr="007132BF">
        <w:lastRenderedPageBreak/>
        <w:t>[</w:t>
      </w:r>
      <w:r w:rsidR="00FE7B71">
        <w:t>76</w:t>
      </w:r>
      <w:r w:rsidRPr="007132BF">
        <w:t>]</w:t>
      </w:r>
      <w:r w:rsidRPr="00E97C12">
        <w:t xml:space="preserve"> </w:t>
      </w:r>
      <w:r w:rsidRPr="00E97C12">
        <w:tab/>
      </w:r>
      <w:r w:rsidR="006130C7" w:rsidRPr="00E97C12">
        <w:t>3GPP</w:t>
      </w:r>
      <w:r w:rsidR="006130C7">
        <w:t> </w:t>
      </w:r>
      <w:r w:rsidR="006130C7" w:rsidRPr="007132BF">
        <w:t>TS</w:t>
      </w:r>
      <w:r w:rsidR="006130C7">
        <w:t> </w:t>
      </w:r>
      <w:r w:rsidR="006130C7" w:rsidRPr="007132BF">
        <w:t>24.5</w:t>
      </w:r>
      <w:r w:rsidR="006130C7" w:rsidRPr="00E97C12">
        <w:t>60:</w:t>
      </w:r>
      <w:r w:rsidRPr="00E97C12">
        <w:t xml:space="preserve"> "</w:t>
      </w:r>
      <w:r w:rsidRPr="007132BF">
        <w:t>Artificial Intelligence Machine Learning (AIML) Services - Service Enabler Architecture Layer for Verticals (SEAL); Protocol Specification; Stage 3".</w:t>
      </w:r>
    </w:p>
    <w:p w14:paraId="4B61EC04" w14:textId="0565E3D3" w:rsidR="00964F12" w:rsidRPr="007132BF" w:rsidRDefault="00964F12" w:rsidP="00964F12">
      <w:pPr>
        <w:pStyle w:val="EX"/>
      </w:pPr>
      <w:r w:rsidRPr="007132BF">
        <w:t>[</w:t>
      </w:r>
      <w:r w:rsidR="00DE07DE">
        <w:t>77</w:t>
      </w:r>
      <w:r w:rsidRPr="007132BF">
        <w:t>]</w:t>
      </w:r>
      <w:r w:rsidRPr="00E97C12">
        <w:t xml:space="preserve"> </w:t>
      </w:r>
      <w:r w:rsidRPr="00E97C12">
        <w:tab/>
      </w:r>
      <w:r w:rsidR="006130C7" w:rsidRPr="00E97C12">
        <w:t>3GPP</w:t>
      </w:r>
      <w:r w:rsidR="006130C7">
        <w:t> </w:t>
      </w:r>
      <w:r w:rsidR="006130C7" w:rsidRPr="00E97C12">
        <w:t>T</w:t>
      </w:r>
      <w:r w:rsidR="006130C7" w:rsidRPr="007132BF">
        <w:t>S</w:t>
      </w:r>
      <w:r w:rsidR="006130C7">
        <w:t> </w:t>
      </w:r>
      <w:r w:rsidR="006130C7" w:rsidRPr="007132BF">
        <w:t>29.482:</w:t>
      </w:r>
      <w:r w:rsidRPr="007132BF">
        <w:t xml:space="preserve"> “Service Enabler Architecture Layer for Verticals (SEAL); Artificial Intelligence Machine Learning Enablement (AIMLE) Services; Stage 3”.</w:t>
      </w:r>
    </w:p>
    <w:p w14:paraId="06A8433A" w14:textId="2008A4D7" w:rsidR="00964F12" w:rsidRPr="007132BF" w:rsidRDefault="00964F12" w:rsidP="00964F12">
      <w:pPr>
        <w:pStyle w:val="EX"/>
      </w:pPr>
      <w:r w:rsidRPr="007132BF">
        <w:t>[</w:t>
      </w:r>
      <w:r w:rsidR="00DE07DE">
        <w:t>78</w:t>
      </w:r>
      <w:r w:rsidRPr="007132BF">
        <w:t>]</w:t>
      </w:r>
      <w:r w:rsidRPr="00E97C12">
        <w:tab/>
      </w:r>
      <w:r w:rsidR="006130C7" w:rsidRPr="00E97C12">
        <w:t>3GPP</w:t>
      </w:r>
      <w:r w:rsidR="006130C7">
        <w:t> </w:t>
      </w:r>
      <w:r w:rsidR="006130C7" w:rsidRPr="00E97C12">
        <w:t>T</w:t>
      </w:r>
      <w:r w:rsidR="006130C7" w:rsidRPr="007132BF">
        <w:t>S</w:t>
      </w:r>
      <w:r w:rsidR="006130C7">
        <w:t> </w:t>
      </w:r>
      <w:r w:rsidR="006130C7" w:rsidRPr="007132BF">
        <w:t>29.549:</w:t>
      </w:r>
      <w:r w:rsidRPr="007132BF">
        <w:t xml:space="preserve"> “Service Enabler Architecture Layer for Verticals (SEAL); Application Programming Interface (API) specification; Stage 3”.</w:t>
      </w:r>
    </w:p>
    <w:p w14:paraId="0027BF85" w14:textId="65EA9497" w:rsidR="00964F12" w:rsidRPr="007132BF" w:rsidRDefault="00964F12" w:rsidP="00964F12">
      <w:pPr>
        <w:pStyle w:val="EX"/>
      </w:pPr>
      <w:r w:rsidRPr="007132BF">
        <w:t>[</w:t>
      </w:r>
      <w:r w:rsidR="00DE07DE">
        <w:t>79</w:t>
      </w:r>
      <w:r w:rsidRPr="007132BF">
        <w:t>]</w:t>
      </w:r>
      <w:r w:rsidRPr="00E97C12">
        <w:tab/>
      </w:r>
      <w:r w:rsidR="006130C7" w:rsidRPr="00E97C12">
        <w:t>3GPP</w:t>
      </w:r>
      <w:r w:rsidR="006130C7">
        <w:t> </w:t>
      </w:r>
      <w:r w:rsidR="006130C7" w:rsidRPr="00E97C12">
        <w:t>T</w:t>
      </w:r>
      <w:r w:rsidR="006130C7" w:rsidRPr="007132BF">
        <w:t>S</w:t>
      </w:r>
      <w:r w:rsidR="006130C7">
        <w:t> </w:t>
      </w:r>
      <w:r w:rsidR="006130C7" w:rsidRPr="007132BF">
        <w:t>29.558:</w:t>
      </w:r>
      <w:r w:rsidRPr="007132BF">
        <w:t xml:space="preserve"> “Enabling Edge Applications; Application Programming Interface (API) specification; Stage 3”.</w:t>
      </w:r>
    </w:p>
    <w:p w14:paraId="0FEB14AE" w14:textId="52306773" w:rsidR="00964F12" w:rsidRPr="007132BF" w:rsidRDefault="00964F12" w:rsidP="00964F12">
      <w:pPr>
        <w:pStyle w:val="EX"/>
      </w:pPr>
      <w:r w:rsidRPr="007132BF">
        <w:t>[</w:t>
      </w:r>
      <w:r w:rsidR="00DE07DE">
        <w:t>80</w:t>
      </w:r>
      <w:r w:rsidRPr="007132BF">
        <w:t>]</w:t>
      </w:r>
      <w:r w:rsidRPr="00E97C12">
        <w:tab/>
      </w:r>
      <w:r w:rsidR="006130C7" w:rsidRPr="00E97C12">
        <w:t>3GPP</w:t>
      </w:r>
      <w:r w:rsidR="006130C7">
        <w:t> </w:t>
      </w:r>
      <w:r w:rsidR="006130C7" w:rsidRPr="00E97C12">
        <w:t>T</w:t>
      </w:r>
      <w:r w:rsidR="006130C7" w:rsidRPr="007132BF">
        <w:t>S</w:t>
      </w:r>
      <w:r w:rsidR="006130C7">
        <w:t> </w:t>
      </w:r>
      <w:r w:rsidR="006130C7" w:rsidRPr="007132BF">
        <w:t>24.080:</w:t>
      </w:r>
      <w:r w:rsidRPr="007132BF">
        <w:t xml:space="preserve"> “Mobile radio interface layer 3 Supplementary services specification; Formats and coding”.</w:t>
      </w:r>
    </w:p>
    <w:p w14:paraId="48851601" w14:textId="401DAA3D" w:rsidR="00964F12" w:rsidRPr="007132BF" w:rsidRDefault="00964F12" w:rsidP="00964F12">
      <w:pPr>
        <w:pStyle w:val="EX"/>
      </w:pPr>
      <w:r w:rsidRPr="007132BF">
        <w:t>[</w:t>
      </w:r>
      <w:r w:rsidR="00DE07DE">
        <w:t>81</w:t>
      </w:r>
      <w:r w:rsidRPr="007132BF">
        <w:t>]</w:t>
      </w:r>
      <w:r w:rsidRPr="00E97C12">
        <w:tab/>
      </w:r>
      <w:r w:rsidR="006130C7" w:rsidRPr="00E97C12">
        <w:t>3GPP</w:t>
      </w:r>
      <w:r w:rsidR="006130C7">
        <w:t> </w:t>
      </w:r>
      <w:r w:rsidR="006130C7" w:rsidRPr="00E97C12">
        <w:t>T</w:t>
      </w:r>
      <w:r w:rsidR="006130C7" w:rsidRPr="007132BF">
        <w:t>S</w:t>
      </w:r>
      <w:r w:rsidR="006130C7">
        <w:t> </w:t>
      </w:r>
      <w:r w:rsidR="006130C7" w:rsidRPr="007132BF">
        <w:t>29.570:</w:t>
      </w:r>
      <w:r w:rsidRPr="007132BF">
        <w:t xml:space="preserve"> “5G System; Service Communication Proxy Services Stage 3”.</w:t>
      </w:r>
    </w:p>
    <w:p w14:paraId="34A9EE73" w14:textId="18A637E0" w:rsidR="00964F12" w:rsidRDefault="00964F12" w:rsidP="00964F12">
      <w:pPr>
        <w:pStyle w:val="EX"/>
      </w:pPr>
      <w:r w:rsidRPr="007132BF">
        <w:t>[</w:t>
      </w:r>
      <w:r w:rsidR="00DE07DE">
        <w:t>82</w:t>
      </w:r>
      <w:r w:rsidRPr="007132BF">
        <w:t>]</w:t>
      </w:r>
      <w:r w:rsidRPr="00E97C12">
        <w:tab/>
      </w:r>
      <w:r w:rsidR="006130C7" w:rsidRPr="00E97C12">
        <w:t>3GPP</w:t>
      </w:r>
      <w:r w:rsidR="006130C7">
        <w:t> </w:t>
      </w:r>
      <w:r w:rsidR="006130C7" w:rsidRPr="00E97C12">
        <w:t>T</w:t>
      </w:r>
      <w:r w:rsidR="006130C7" w:rsidRPr="007132BF">
        <w:t>S</w:t>
      </w:r>
      <w:r w:rsidR="006130C7">
        <w:t> </w:t>
      </w:r>
      <w:r w:rsidR="006130C7" w:rsidRPr="007132BF">
        <w:t>29.572:</w:t>
      </w:r>
      <w:r w:rsidRPr="007132BF">
        <w:t xml:space="preserve"> “5G System; Location Management Services; Stage 3”.</w:t>
      </w:r>
    </w:p>
    <w:p w14:paraId="3B8DA470" w14:textId="29D8DD84" w:rsidR="0069558D" w:rsidRDefault="0069558D" w:rsidP="0069558D">
      <w:pPr>
        <w:pStyle w:val="EX"/>
      </w:pPr>
      <w:r>
        <w:rPr>
          <w:lang w:eastAsia="zh-CN"/>
        </w:rPr>
        <w:t>[83]</w:t>
      </w:r>
      <w:r>
        <w:rPr>
          <w:lang w:eastAsia="zh-CN"/>
        </w:rPr>
        <w:tab/>
      </w:r>
      <w:r w:rsidR="006130C7">
        <w:t>3GPP TS 37.340:</w:t>
      </w:r>
      <w:r>
        <w:t xml:space="preserve"> “Evolved Universal Terrestrial Radio Access (E-UTRA) and NR; Multi-connectivity; Overall Description; Stage 2”</w:t>
      </w:r>
      <w:r w:rsidR="00193AB7">
        <w:t>.</w:t>
      </w:r>
    </w:p>
    <w:p w14:paraId="43EA3C4C" w14:textId="0E40F542" w:rsidR="0069558D" w:rsidRDefault="0069558D" w:rsidP="0069558D">
      <w:pPr>
        <w:pStyle w:val="EX"/>
      </w:pPr>
      <w:r>
        <w:t>[84]</w:t>
      </w:r>
      <w:r>
        <w:tab/>
      </w:r>
      <w:r w:rsidR="006130C7">
        <w:t>3GPP TS 37.480:</w:t>
      </w:r>
      <w:r>
        <w:t xml:space="preserve"> “E1 general aspects and principles”</w:t>
      </w:r>
      <w:r w:rsidR="00193AB7">
        <w:t>.</w:t>
      </w:r>
    </w:p>
    <w:p w14:paraId="0C1817C3" w14:textId="7967A74B" w:rsidR="0069558D" w:rsidRDefault="0069558D" w:rsidP="0069558D">
      <w:pPr>
        <w:pStyle w:val="EX"/>
      </w:pPr>
      <w:r>
        <w:t>[85]</w:t>
      </w:r>
      <w:r>
        <w:tab/>
      </w:r>
      <w:r w:rsidR="006130C7">
        <w:t>3GPP TS 37.483:</w:t>
      </w:r>
      <w:r>
        <w:t xml:space="preserve"> “E1 Application Protocol (E1AP)”</w:t>
      </w:r>
      <w:r w:rsidR="00193AB7">
        <w:t>.</w:t>
      </w:r>
    </w:p>
    <w:p w14:paraId="135459C0" w14:textId="231AB287" w:rsidR="0069558D" w:rsidRDefault="0069558D" w:rsidP="0069558D">
      <w:pPr>
        <w:pStyle w:val="EX"/>
      </w:pPr>
      <w:r>
        <w:t>[86]</w:t>
      </w:r>
      <w:r>
        <w:tab/>
      </w:r>
      <w:r w:rsidR="006130C7">
        <w:t>3GPP TS 38.470:</w:t>
      </w:r>
      <w:r>
        <w:t xml:space="preserve"> “NG-RAN; F1 general aspects and principles”</w:t>
      </w:r>
      <w:r w:rsidR="00193AB7">
        <w:t>.</w:t>
      </w:r>
    </w:p>
    <w:p w14:paraId="67E8EB95" w14:textId="1328E5D8" w:rsidR="00964F12" w:rsidRPr="00C81A41" w:rsidRDefault="0069558D" w:rsidP="0069558D">
      <w:pPr>
        <w:pStyle w:val="EX"/>
      </w:pPr>
      <w:r>
        <w:t>[87]</w:t>
      </w:r>
      <w:r>
        <w:tab/>
      </w:r>
      <w:r w:rsidR="006130C7">
        <w:t>3GPP TS 38.473:</w:t>
      </w:r>
      <w:r>
        <w:t xml:space="preserve"> “NG-RAN; F1 Application Protocol (F1AP)”</w:t>
      </w:r>
      <w:r w:rsidR="00193AB7">
        <w:t>.</w:t>
      </w:r>
    </w:p>
    <w:p w14:paraId="43AB4476" w14:textId="19C529D5" w:rsidR="00EA3DAD" w:rsidRPr="00C81A41" w:rsidRDefault="00EA3DAD" w:rsidP="00EA3DAD">
      <w:pPr>
        <w:pStyle w:val="Heading1"/>
      </w:pPr>
      <w:bookmarkStart w:id="53" w:name="_Toc195517031"/>
      <w:bookmarkStart w:id="54" w:name="_Toc201334590"/>
      <w:bookmarkStart w:id="55" w:name="_Toc205528999"/>
      <w:r w:rsidRPr="00C81A41">
        <w:t>3</w:t>
      </w:r>
      <w:r w:rsidRPr="00C81A41">
        <w:tab/>
        <w:t>Definitions of terms 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1C6E3956" w14:textId="77777777" w:rsidR="00EA3DAD" w:rsidRPr="00C81A41" w:rsidRDefault="00EA3DAD" w:rsidP="00EA3DAD">
      <w:pPr>
        <w:pStyle w:val="Heading2"/>
      </w:pPr>
      <w:bookmarkStart w:id="56" w:name="_Toc153792582"/>
      <w:bookmarkStart w:id="57" w:name="_Toc153792667"/>
      <w:bookmarkStart w:id="58" w:name="_Toc177219259"/>
      <w:bookmarkStart w:id="59" w:name="_Toc177219360"/>
      <w:bookmarkStart w:id="60" w:name="_Toc177219916"/>
      <w:bookmarkStart w:id="61" w:name="_Toc177470548"/>
      <w:bookmarkStart w:id="62" w:name="_Toc177470638"/>
      <w:bookmarkStart w:id="63" w:name="_Toc177572031"/>
      <w:bookmarkStart w:id="64" w:name="_Toc185258276"/>
      <w:bookmarkStart w:id="65" w:name="_Toc185258358"/>
      <w:bookmarkStart w:id="66" w:name="_Toc195517032"/>
      <w:bookmarkStart w:id="67" w:name="_Toc201334591"/>
      <w:bookmarkStart w:id="68" w:name="_Toc205529000"/>
      <w:r w:rsidRPr="00C81A41">
        <w:t>3.1</w:t>
      </w:r>
      <w:r w:rsidRPr="00C81A41">
        <w:tab/>
        <w:t>Terms</w:t>
      </w:r>
      <w:bookmarkEnd w:id="56"/>
      <w:bookmarkEnd w:id="57"/>
      <w:bookmarkEnd w:id="58"/>
      <w:bookmarkEnd w:id="59"/>
      <w:bookmarkEnd w:id="60"/>
      <w:bookmarkEnd w:id="61"/>
      <w:bookmarkEnd w:id="62"/>
      <w:bookmarkEnd w:id="63"/>
      <w:bookmarkEnd w:id="64"/>
      <w:bookmarkEnd w:id="65"/>
      <w:bookmarkEnd w:id="66"/>
      <w:bookmarkEnd w:id="67"/>
      <w:bookmarkEnd w:id="68"/>
    </w:p>
    <w:p w14:paraId="4B9A633F" w14:textId="53B99C40" w:rsidR="00EA3DAD" w:rsidRPr="00C81A41" w:rsidRDefault="00EA3DAD" w:rsidP="00EA3DAD">
      <w:r w:rsidRPr="00C81A41">
        <w:t xml:space="preserve">For the purposes of the present document, the terms given in </w:t>
      </w:r>
      <w:r w:rsidR="006130C7" w:rsidRPr="00C81A41">
        <w:t>TR</w:t>
      </w:r>
      <w:r w:rsidR="006130C7">
        <w:t> </w:t>
      </w:r>
      <w:r w:rsidR="006130C7" w:rsidRPr="00C81A41">
        <w:t>21.905</w:t>
      </w:r>
      <w:r w:rsidR="006130C7">
        <w:t> </w:t>
      </w:r>
      <w:r w:rsidR="006130C7" w:rsidRPr="00C81A41">
        <w:t>[</w:t>
      </w:r>
      <w:r w:rsidRPr="00C81A41">
        <w:t xml:space="preserve">1] and the following apply. A term defined in the present document takes precedence over the definition of the same term, if any, in </w:t>
      </w:r>
      <w:r w:rsidR="006130C7" w:rsidRPr="00C81A41">
        <w:t>TR</w:t>
      </w:r>
      <w:r w:rsidR="006130C7">
        <w:t> </w:t>
      </w:r>
      <w:r w:rsidR="006130C7" w:rsidRPr="00C81A41">
        <w:t>21.905</w:t>
      </w:r>
      <w:r w:rsidR="006130C7">
        <w:t> </w:t>
      </w:r>
      <w:r w:rsidR="006130C7" w:rsidRPr="00C81A41">
        <w:t>[</w:t>
      </w:r>
      <w:r w:rsidRPr="00C81A41">
        <w:t>1].</w:t>
      </w:r>
    </w:p>
    <w:p w14:paraId="7CDE3AE7" w14:textId="77777777" w:rsidR="00EA3DAD" w:rsidRPr="00C81A41" w:rsidRDefault="00EA3DAD" w:rsidP="00EA3DAD">
      <w:r w:rsidRPr="00C81A41">
        <w:rPr>
          <w:b/>
        </w:rPr>
        <w:t>example:</w:t>
      </w:r>
      <w:r w:rsidRPr="00C81A41">
        <w:t xml:space="preserve"> text used to clarify abstract rules by applying them literally.</w:t>
      </w:r>
    </w:p>
    <w:p w14:paraId="7486BA02" w14:textId="77777777" w:rsidR="00EA3DAD" w:rsidRPr="00C81A41" w:rsidRDefault="00EA3DAD" w:rsidP="00EA3DAD"/>
    <w:p w14:paraId="6F9AD5EF" w14:textId="77777777" w:rsidR="00EA3DAD" w:rsidRPr="00C81A41" w:rsidRDefault="00EA3DAD" w:rsidP="00EA3DAD">
      <w:pPr>
        <w:pStyle w:val="Heading2"/>
      </w:pPr>
      <w:bookmarkStart w:id="69" w:name="_Toc153792584"/>
      <w:bookmarkStart w:id="70" w:name="_Toc153792669"/>
      <w:bookmarkStart w:id="71" w:name="_Toc177219260"/>
      <w:bookmarkStart w:id="72" w:name="_Toc177219361"/>
      <w:bookmarkStart w:id="73" w:name="_Toc177219917"/>
      <w:bookmarkStart w:id="74" w:name="_Toc177470549"/>
      <w:bookmarkStart w:id="75" w:name="_Toc177470639"/>
      <w:bookmarkStart w:id="76" w:name="_Toc177572032"/>
      <w:bookmarkStart w:id="77" w:name="_Toc185258277"/>
      <w:bookmarkStart w:id="78" w:name="_Toc185258359"/>
      <w:bookmarkStart w:id="79" w:name="_Toc195517033"/>
      <w:bookmarkStart w:id="80" w:name="_Toc201334592"/>
      <w:bookmarkStart w:id="81" w:name="_Toc205529001"/>
      <w:r w:rsidRPr="00C81A41">
        <w:t>3.2</w:t>
      </w:r>
      <w:r w:rsidRPr="00C81A41">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220E31BB" w14:textId="30E57C1B" w:rsidR="00EA3DAD" w:rsidRPr="00C81A41" w:rsidRDefault="00EA3DAD" w:rsidP="00EA3DAD">
      <w:pPr>
        <w:keepNext/>
      </w:pPr>
      <w:r w:rsidRPr="00C81A41">
        <w:t xml:space="preserve">For the purposes of the present document, the abbreviations given in </w:t>
      </w:r>
      <w:r w:rsidR="006130C7" w:rsidRPr="00C81A41">
        <w:t>TR</w:t>
      </w:r>
      <w:r w:rsidR="006130C7">
        <w:t> </w:t>
      </w:r>
      <w:r w:rsidR="006130C7" w:rsidRPr="00C81A41">
        <w:t>21.905</w:t>
      </w:r>
      <w:r w:rsidR="006130C7">
        <w:t> </w:t>
      </w:r>
      <w:r w:rsidR="006130C7" w:rsidRPr="00C81A41">
        <w:t>[</w:t>
      </w:r>
      <w:r w:rsidRPr="00C81A41">
        <w:t xml:space="preserve">1] and the following apply. An abbreviation defined in the present document takes precedence over the definition of the same abbreviation, if any, in </w:t>
      </w:r>
      <w:r w:rsidR="006130C7" w:rsidRPr="00C81A41">
        <w:t>TR</w:t>
      </w:r>
      <w:r w:rsidR="006130C7">
        <w:t> </w:t>
      </w:r>
      <w:r w:rsidR="006130C7" w:rsidRPr="00C81A41">
        <w:t>21.905</w:t>
      </w:r>
      <w:r w:rsidR="006130C7">
        <w:t> </w:t>
      </w:r>
      <w:r w:rsidR="006130C7" w:rsidRPr="00C81A41">
        <w:t>[</w:t>
      </w:r>
      <w:r w:rsidRPr="00C81A41">
        <w:t>1].</w:t>
      </w:r>
    </w:p>
    <w:p w14:paraId="159688CF" w14:textId="77777777" w:rsidR="00EA3DAD" w:rsidRPr="00C81A41" w:rsidRDefault="00EA3DAD" w:rsidP="00EA3DAD">
      <w:pPr>
        <w:pStyle w:val="EW"/>
      </w:pPr>
      <w:r w:rsidRPr="00C81A41">
        <w:t>&lt;ABBREVIATION&gt;</w:t>
      </w:r>
      <w:r w:rsidRPr="00C81A41">
        <w:tab/>
        <w:t>&lt;Expansion&gt;</w:t>
      </w:r>
    </w:p>
    <w:p w14:paraId="4B0B37AD" w14:textId="77777777" w:rsidR="00EA3DAD" w:rsidRPr="00C81A41" w:rsidRDefault="00EA3DAD" w:rsidP="00EA3DAD">
      <w:pPr>
        <w:pStyle w:val="EW"/>
      </w:pPr>
    </w:p>
    <w:p w14:paraId="0863D6D2" w14:textId="77777777" w:rsidR="00EA3DAD" w:rsidRPr="00C81A41" w:rsidRDefault="00EA3DAD" w:rsidP="00EA3DAD">
      <w:pPr>
        <w:pStyle w:val="Heading1"/>
        <w:rPr>
          <w:lang w:eastAsia="ja-JP"/>
        </w:rPr>
      </w:pPr>
      <w:bookmarkStart w:id="82" w:name="clause4"/>
      <w:bookmarkStart w:id="83" w:name="_Toc153792585"/>
      <w:bookmarkStart w:id="84" w:name="_Toc153792670"/>
      <w:bookmarkStart w:id="85" w:name="_Toc177219261"/>
      <w:bookmarkStart w:id="86" w:name="_Toc177219362"/>
      <w:bookmarkStart w:id="87" w:name="_Toc177219918"/>
      <w:bookmarkStart w:id="88" w:name="_Toc177470550"/>
      <w:bookmarkStart w:id="89" w:name="_Toc177470640"/>
      <w:bookmarkStart w:id="90" w:name="_Toc177572033"/>
      <w:bookmarkStart w:id="91" w:name="_Toc185258278"/>
      <w:bookmarkStart w:id="92" w:name="_Toc185258360"/>
      <w:bookmarkStart w:id="93" w:name="_Toc195517034"/>
      <w:bookmarkStart w:id="94" w:name="_Toc201334593"/>
      <w:bookmarkStart w:id="95" w:name="_Toc205529002"/>
      <w:bookmarkEnd w:id="82"/>
      <w:r w:rsidRPr="00C81A41">
        <w:t>4</w:t>
      </w:r>
      <w:r w:rsidRPr="00C81A41">
        <w:tab/>
      </w:r>
      <w:bookmarkEnd w:id="83"/>
      <w:bookmarkEnd w:id="84"/>
      <w:r w:rsidRPr="00C81A41">
        <w:rPr>
          <w:lang w:eastAsia="ja-JP"/>
        </w:rPr>
        <w:t>Background</w:t>
      </w:r>
      <w:bookmarkEnd w:id="85"/>
      <w:bookmarkEnd w:id="86"/>
      <w:bookmarkEnd w:id="87"/>
      <w:bookmarkEnd w:id="88"/>
      <w:bookmarkEnd w:id="89"/>
      <w:bookmarkEnd w:id="90"/>
      <w:bookmarkEnd w:id="91"/>
      <w:bookmarkEnd w:id="92"/>
      <w:bookmarkEnd w:id="93"/>
      <w:bookmarkEnd w:id="94"/>
      <w:bookmarkEnd w:id="95"/>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lastRenderedPageBreak/>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71D13807" w14:textId="77777777" w:rsidR="00EA3DAD" w:rsidRPr="00C81A41" w:rsidRDefault="00EA3DAD" w:rsidP="00EA3DAD">
      <w:pPr>
        <w:pStyle w:val="Heading1"/>
      </w:pPr>
      <w:bookmarkStart w:id="96" w:name="_Toc26431228"/>
      <w:bookmarkStart w:id="97" w:name="_Toc30694626"/>
      <w:bookmarkStart w:id="98" w:name="_Toc43906648"/>
      <w:bookmarkStart w:id="99" w:name="_Toc43906764"/>
      <w:bookmarkStart w:id="100" w:name="_Toc44311890"/>
      <w:bookmarkStart w:id="101" w:name="_Toc50536532"/>
      <w:bookmarkStart w:id="102" w:name="_Toc54930304"/>
      <w:bookmarkStart w:id="103" w:name="_Toc54968109"/>
      <w:bookmarkStart w:id="104" w:name="_Toc57236431"/>
      <w:bookmarkStart w:id="105" w:name="_Toc57236594"/>
      <w:bookmarkStart w:id="106" w:name="_Toc57530235"/>
      <w:bookmarkStart w:id="107" w:name="_Toc57532436"/>
      <w:bookmarkStart w:id="108" w:name="_Toc153792591"/>
      <w:bookmarkStart w:id="109" w:name="_Toc153792676"/>
      <w:bookmarkStart w:id="110" w:name="_Toc177219262"/>
      <w:bookmarkStart w:id="111" w:name="_Toc177219363"/>
      <w:bookmarkStart w:id="112" w:name="_Toc177219919"/>
      <w:bookmarkStart w:id="113" w:name="_Toc177470551"/>
      <w:bookmarkStart w:id="114" w:name="_Toc177470641"/>
      <w:bookmarkStart w:id="115" w:name="_Toc177572034"/>
      <w:bookmarkStart w:id="116" w:name="_Toc185258279"/>
      <w:bookmarkStart w:id="117" w:name="_Toc185258361"/>
      <w:bookmarkStart w:id="118" w:name="_Toc195517035"/>
      <w:bookmarkStart w:id="119" w:name="_Toc201334594"/>
      <w:bookmarkStart w:id="120" w:name="_Toc205529003"/>
      <w:r w:rsidRPr="00C81A41">
        <w:t>5</w:t>
      </w:r>
      <w:r w:rsidRPr="00C81A41">
        <w:tab/>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81A41">
        <w:t>AI/ML related activities in all Working Groups</w:t>
      </w:r>
      <w:bookmarkEnd w:id="110"/>
      <w:bookmarkEnd w:id="111"/>
      <w:bookmarkEnd w:id="112"/>
      <w:bookmarkEnd w:id="113"/>
      <w:bookmarkEnd w:id="114"/>
      <w:bookmarkEnd w:id="115"/>
      <w:bookmarkEnd w:id="116"/>
      <w:bookmarkEnd w:id="117"/>
      <w:bookmarkEnd w:id="118"/>
      <w:bookmarkEnd w:id="119"/>
      <w:bookmarkEnd w:id="120"/>
    </w:p>
    <w:p w14:paraId="025F4E7F" w14:textId="77777777" w:rsidR="00EA3DAD" w:rsidRPr="00C81A41" w:rsidRDefault="00EA3DAD" w:rsidP="00EA3DAD">
      <w:pPr>
        <w:pStyle w:val="Heading2"/>
      </w:pPr>
      <w:bookmarkStart w:id="121" w:name="startOfAnnexes"/>
      <w:bookmarkStart w:id="122" w:name="_Toc177219263"/>
      <w:bookmarkStart w:id="123" w:name="_Toc177219364"/>
      <w:bookmarkStart w:id="124" w:name="_Toc177219920"/>
      <w:bookmarkStart w:id="125" w:name="_Toc177470552"/>
      <w:bookmarkStart w:id="126" w:name="_Toc177470642"/>
      <w:bookmarkStart w:id="127" w:name="_Toc177572035"/>
      <w:bookmarkStart w:id="128" w:name="_Toc185258280"/>
      <w:bookmarkStart w:id="129" w:name="_Toc185258362"/>
      <w:bookmarkStart w:id="130" w:name="_Toc195517036"/>
      <w:bookmarkStart w:id="131" w:name="_Toc201334595"/>
      <w:bookmarkStart w:id="132" w:name="_Toc500949097"/>
      <w:bookmarkStart w:id="133" w:name="_Toc92875660"/>
      <w:bookmarkStart w:id="134" w:name="_Toc93070684"/>
      <w:bookmarkStart w:id="135" w:name="_Toc205529004"/>
      <w:bookmarkEnd w:id="121"/>
      <w:r w:rsidRPr="00C81A41">
        <w:t>5.1</w:t>
      </w:r>
      <w:r w:rsidRPr="00C81A41">
        <w:tab/>
        <w:t>General</w:t>
      </w:r>
      <w:bookmarkEnd w:id="122"/>
      <w:bookmarkEnd w:id="123"/>
      <w:bookmarkEnd w:id="124"/>
      <w:bookmarkEnd w:id="125"/>
      <w:bookmarkEnd w:id="126"/>
      <w:bookmarkEnd w:id="127"/>
      <w:bookmarkEnd w:id="128"/>
      <w:bookmarkEnd w:id="129"/>
      <w:bookmarkEnd w:id="130"/>
      <w:bookmarkEnd w:id="131"/>
      <w:bookmarkEnd w:id="135"/>
    </w:p>
    <w:p w14:paraId="1D530B9F" w14:textId="77777777" w:rsidR="00EA3DAD" w:rsidRPr="00C81A41" w:rsidRDefault="00EA3DAD" w:rsidP="00EA3DAD">
      <w:r w:rsidRPr="00C81A41">
        <w:t>This clause will investigate and identify AI/ML related activities of all working groups of Rel-18 features and Rel-19 studies and work items in TSG CT, TSG RAN and TSG SA Working Groups, as given in the list in Table 5.1-1.</w:t>
      </w:r>
    </w:p>
    <w:p w14:paraId="15F1900F" w14:textId="7D5F10C1" w:rsidR="00EA3DAD" w:rsidRPr="00C81A41" w:rsidRDefault="00EA3DAD" w:rsidP="00EA3DAD">
      <w:pPr>
        <w:pStyle w:val="TH"/>
      </w:pPr>
      <w:r w:rsidRPr="00C81A41">
        <w:t xml:space="preserve">Table 5.1-1: List of Rel-18 </w:t>
      </w:r>
      <w:r w:rsidR="002A0E76" w:rsidRPr="002A0E76">
        <w:t xml:space="preserve">work items </w:t>
      </w:r>
      <w:r w:rsidRPr="00C81A41">
        <w:t>and Rel-19</w:t>
      </w:r>
      <w:r w:rsidR="002A0E76" w:rsidRPr="002A0E76">
        <w:t xml:space="preserve"> studies and work items for</w:t>
      </w:r>
      <w:r w:rsidRPr="00C81A41">
        <w:t xml:space="preserve">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C81A41" w14:paraId="1C35C720" w14:textId="77777777" w:rsidTr="001946B9">
        <w:trPr>
          <w:cantSplit/>
          <w:tblHeader/>
          <w:jc w:val="center"/>
        </w:trPr>
        <w:tc>
          <w:tcPr>
            <w:tcW w:w="1098" w:type="dxa"/>
            <w:tcBorders>
              <w:bottom w:val="single" w:sz="6" w:space="0" w:color="000000"/>
            </w:tcBorders>
            <w:shd w:val="clear" w:color="auto" w:fill="E0E0E0"/>
          </w:tcPr>
          <w:p w14:paraId="6F3049E4" w14:textId="77777777" w:rsidR="00EA3DAD" w:rsidRPr="00C81A41" w:rsidRDefault="00EA3DAD" w:rsidP="00C10729">
            <w:pPr>
              <w:pStyle w:val="TAH"/>
              <w:rPr>
                <w:sz w:val="16"/>
                <w:szCs w:val="16"/>
              </w:rPr>
            </w:pPr>
            <w:r w:rsidRPr="00C81A41">
              <w:rPr>
                <w:sz w:val="16"/>
                <w:szCs w:val="16"/>
              </w:rPr>
              <w:t>Unique ID</w:t>
            </w:r>
          </w:p>
        </w:tc>
        <w:tc>
          <w:tcPr>
            <w:tcW w:w="850" w:type="dxa"/>
            <w:tcBorders>
              <w:bottom w:val="single" w:sz="6" w:space="0" w:color="000000"/>
            </w:tcBorders>
            <w:shd w:val="clear" w:color="auto" w:fill="E0E0E0"/>
          </w:tcPr>
          <w:p w14:paraId="2A8FA3BE" w14:textId="77777777" w:rsidR="00EA3DAD" w:rsidRPr="00C81A41" w:rsidRDefault="00EA3DAD" w:rsidP="00C10729">
            <w:pPr>
              <w:pStyle w:val="TAH"/>
              <w:rPr>
                <w:sz w:val="16"/>
                <w:szCs w:val="16"/>
              </w:rPr>
            </w:pPr>
            <w:r w:rsidRPr="00C81A41">
              <w:rPr>
                <w:sz w:val="16"/>
                <w:szCs w:val="16"/>
              </w:rPr>
              <w:t>Release</w:t>
            </w:r>
          </w:p>
        </w:tc>
        <w:tc>
          <w:tcPr>
            <w:tcW w:w="2516" w:type="dxa"/>
            <w:tcBorders>
              <w:bottom w:val="single" w:sz="6" w:space="0" w:color="000000"/>
            </w:tcBorders>
            <w:shd w:val="clear" w:color="auto" w:fill="E0E0E0"/>
          </w:tcPr>
          <w:p w14:paraId="638989DC" w14:textId="77777777" w:rsidR="00EA3DAD" w:rsidRPr="00C81A41" w:rsidRDefault="00EA3DAD" w:rsidP="00C10729">
            <w:pPr>
              <w:pStyle w:val="TAH"/>
              <w:rPr>
                <w:sz w:val="16"/>
                <w:szCs w:val="16"/>
              </w:rPr>
            </w:pPr>
            <w:r w:rsidRPr="00C81A41">
              <w:rPr>
                <w:sz w:val="16"/>
                <w:szCs w:val="16"/>
              </w:rPr>
              <w:t>Title</w:t>
            </w:r>
          </w:p>
        </w:tc>
        <w:tc>
          <w:tcPr>
            <w:tcW w:w="1500" w:type="dxa"/>
            <w:tcBorders>
              <w:bottom w:val="single" w:sz="6" w:space="0" w:color="000000"/>
            </w:tcBorders>
            <w:shd w:val="clear" w:color="auto" w:fill="E0E0E0"/>
          </w:tcPr>
          <w:p w14:paraId="2E7AB4F5" w14:textId="77777777" w:rsidR="00EA3DAD" w:rsidRPr="00C81A41" w:rsidRDefault="00EA3DAD" w:rsidP="00C10729">
            <w:pPr>
              <w:pStyle w:val="TAH"/>
              <w:rPr>
                <w:sz w:val="16"/>
                <w:szCs w:val="16"/>
              </w:rPr>
            </w:pPr>
            <w:r w:rsidRPr="00C81A41">
              <w:rPr>
                <w:sz w:val="16"/>
                <w:szCs w:val="16"/>
              </w:rPr>
              <w:t>Acronym</w:t>
            </w:r>
          </w:p>
        </w:tc>
        <w:tc>
          <w:tcPr>
            <w:tcW w:w="1476" w:type="dxa"/>
            <w:tcBorders>
              <w:bottom w:val="single" w:sz="6" w:space="0" w:color="000000"/>
            </w:tcBorders>
            <w:shd w:val="clear" w:color="auto" w:fill="E0E0E0"/>
          </w:tcPr>
          <w:p w14:paraId="347CF465" w14:textId="77777777" w:rsidR="00EA3DAD" w:rsidRPr="00C81A41" w:rsidRDefault="00EA3DAD" w:rsidP="00C10729">
            <w:pPr>
              <w:pStyle w:val="TAH"/>
              <w:rPr>
                <w:sz w:val="16"/>
                <w:szCs w:val="16"/>
              </w:rPr>
            </w:pPr>
            <w:r w:rsidRPr="00C81A41">
              <w:rPr>
                <w:sz w:val="16"/>
                <w:szCs w:val="16"/>
              </w:rPr>
              <w:t>Approved SID/WID</w:t>
            </w:r>
          </w:p>
        </w:tc>
        <w:tc>
          <w:tcPr>
            <w:tcW w:w="2410" w:type="dxa"/>
            <w:tcBorders>
              <w:bottom w:val="single" w:sz="6" w:space="0" w:color="000000"/>
            </w:tcBorders>
            <w:shd w:val="clear" w:color="auto" w:fill="E0E0E0"/>
          </w:tcPr>
          <w:p w14:paraId="38B894EB" w14:textId="77777777" w:rsidR="00EA3DAD" w:rsidRPr="00C81A41" w:rsidRDefault="00EA3DAD" w:rsidP="00C10729">
            <w:pPr>
              <w:pStyle w:val="TAH"/>
              <w:rPr>
                <w:sz w:val="16"/>
                <w:szCs w:val="16"/>
              </w:rPr>
            </w:pPr>
            <w:r w:rsidRPr="00C81A41">
              <w:rPr>
                <w:sz w:val="16"/>
                <w:szCs w:val="16"/>
              </w:rPr>
              <w:t>TRs/TSs</w:t>
            </w:r>
          </w:p>
        </w:tc>
      </w:tr>
      <w:tr w:rsidR="00EA3DAD" w:rsidRPr="00C81A41" w14:paraId="68A3575D" w14:textId="77777777" w:rsidTr="00C10729">
        <w:trPr>
          <w:cantSplit/>
          <w:jc w:val="center"/>
        </w:trPr>
        <w:tc>
          <w:tcPr>
            <w:tcW w:w="1098" w:type="dxa"/>
            <w:shd w:val="clear" w:color="auto" w:fill="DAE9F7"/>
          </w:tcPr>
          <w:p w14:paraId="5624E29A" w14:textId="77777777" w:rsidR="00EA3DAD" w:rsidRPr="00C81A41" w:rsidRDefault="00EA3DAD" w:rsidP="00C10729">
            <w:pPr>
              <w:pStyle w:val="TAH"/>
              <w:rPr>
                <w:sz w:val="16"/>
                <w:szCs w:val="16"/>
              </w:rPr>
            </w:pPr>
            <w:r w:rsidRPr="00C81A41">
              <w:rPr>
                <w:sz w:val="16"/>
                <w:szCs w:val="16"/>
              </w:rPr>
              <w:t>SA WG1</w:t>
            </w:r>
          </w:p>
        </w:tc>
        <w:tc>
          <w:tcPr>
            <w:tcW w:w="850" w:type="dxa"/>
            <w:shd w:val="clear" w:color="auto" w:fill="DAE9F7"/>
          </w:tcPr>
          <w:p w14:paraId="60160ED3" w14:textId="77777777" w:rsidR="00EA3DAD" w:rsidRPr="00C81A41" w:rsidRDefault="00EA3DAD" w:rsidP="00C10729">
            <w:pPr>
              <w:pStyle w:val="TAH"/>
              <w:rPr>
                <w:sz w:val="16"/>
                <w:szCs w:val="16"/>
              </w:rPr>
            </w:pPr>
          </w:p>
        </w:tc>
        <w:tc>
          <w:tcPr>
            <w:tcW w:w="2516" w:type="dxa"/>
            <w:shd w:val="clear" w:color="auto" w:fill="DAE9F7"/>
          </w:tcPr>
          <w:p w14:paraId="4943AF89" w14:textId="77777777" w:rsidR="00EA3DAD" w:rsidRPr="00C81A41" w:rsidRDefault="00EA3DAD" w:rsidP="00C10729">
            <w:pPr>
              <w:pStyle w:val="TAH"/>
              <w:rPr>
                <w:sz w:val="16"/>
                <w:szCs w:val="16"/>
              </w:rPr>
            </w:pPr>
          </w:p>
        </w:tc>
        <w:tc>
          <w:tcPr>
            <w:tcW w:w="1500" w:type="dxa"/>
            <w:shd w:val="clear" w:color="auto" w:fill="DAE9F7"/>
          </w:tcPr>
          <w:p w14:paraId="44B1F06A" w14:textId="77777777" w:rsidR="00EA3DAD" w:rsidRPr="00C81A41" w:rsidRDefault="00EA3DAD" w:rsidP="00C10729">
            <w:pPr>
              <w:pStyle w:val="TAH"/>
              <w:rPr>
                <w:sz w:val="16"/>
                <w:szCs w:val="16"/>
              </w:rPr>
            </w:pPr>
          </w:p>
        </w:tc>
        <w:tc>
          <w:tcPr>
            <w:tcW w:w="1476" w:type="dxa"/>
            <w:shd w:val="clear" w:color="auto" w:fill="DAE9F7"/>
          </w:tcPr>
          <w:p w14:paraId="7960DD95" w14:textId="77777777" w:rsidR="00EA3DAD" w:rsidRPr="00C81A41" w:rsidRDefault="00EA3DAD" w:rsidP="00C10729">
            <w:pPr>
              <w:pStyle w:val="TAH"/>
              <w:rPr>
                <w:sz w:val="16"/>
                <w:szCs w:val="16"/>
              </w:rPr>
            </w:pPr>
          </w:p>
        </w:tc>
        <w:tc>
          <w:tcPr>
            <w:tcW w:w="2410" w:type="dxa"/>
            <w:shd w:val="clear" w:color="auto" w:fill="DAE9F7"/>
          </w:tcPr>
          <w:p w14:paraId="14219D7C" w14:textId="77777777" w:rsidR="00EA3DAD" w:rsidRPr="00C81A41" w:rsidRDefault="00EA3DAD" w:rsidP="00C10729">
            <w:pPr>
              <w:pStyle w:val="TAH"/>
              <w:rPr>
                <w:sz w:val="16"/>
                <w:szCs w:val="16"/>
              </w:rPr>
            </w:pPr>
          </w:p>
        </w:tc>
      </w:tr>
      <w:tr w:rsidR="00EA3DAD" w:rsidRPr="006130C7"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6130C7" w:rsidRDefault="00EA3DAD" w:rsidP="00C10729">
            <w:pPr>
              <w:pStyle w:val="TAL"/>
              <w:keepNext w:val="0"/>
              <w:rPr>
                <w:sz w:val="16"/>
                <w:szCs w:val="16"/>
              </w:rPr>
            </w:pPr>
            <w:r w:rsidRPr="006130C7">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6130C7" w:rsidRDefault="00EA3DAD" w:rsidP="00C10729">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6130C7" w:rsidRDefault="00EA3DAD" w:rsidP="00C10729">
            <w:pPr>
              <w:pStyle w:val="TAL"/>
              <w:keepNext w:val="0"/>
              <w:rPr>
                <w:sz w:val="16"/>
                <w:szCs w:val="16"/>
              </w:rPr>
            </w:pPr>
            <w:r w:rsidRPr="006130C7">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6130C7" w:rsidRDefault="00EA3DAD" w:rsidP="00C10729">
            <w:pPr>
              <w:pStyle w:val="TAL"/>
              <w:keepNext w:val="0"/>
              <w:rPr>
                <w:sz w:val="16"/>
                <w:szCs w:val="16"/>
              </w:rPr>
            </w:pPr>
            <w:r w:rsidRPr="006130C7">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38F64A40" w14:textId="69A8F282" w:rsidR="00EA3DAD" w:rsidRPr="006130C7" w:rsidRDefault="00EA3DAD" w:rsidP="006130C7">
            <w:pPr>
              <w:pStyle w:val="TAL"/>
              <w:keepNext w:val="0"/>
              <w:rPr>
                <w:sz w:val="16"/>
                <w:szCs w:val="16"/>
              </w:rPr>
            </w:pPr>
            <w:r w:rsidRPr="006130C7">
              <w:rPr>
                <w:sz w:val="16"/>
                <w:szCs w:val="16"/>
              </w:rPr>
              <w:t>SP-220440</w:t>
            </w: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6130C7" w:rsidRDefault="00EA3DAD" w:rsidP="00C10729">
            <w:pPr>
              <w:pStyle w:val="TAL"/>
              <w:keepNext w:val="0"/>
              <w:rPr>
                <w:sz w:val="16"/>
                <w:szCs w:val="16"/>
              </w:rPr>
            </w:pPr>
            <w:r w:rsidRPr="006130C7">
              <w:rPr>
                <w:sz w:val="16"/>
                <w:szCs w:val="16"/>
              </w:rPr>
              <w:t>TS 22.261 [6]</w:t>
            </w:r>
          </w:p>
        </w:tc>
      </w:tr>
      <w:tr w:rsidR="00EA3DAD" w:rsidRPr="006130C7" w14:paraId="2E63CD63" w14:textId="77777777" w:rsidTr="00C10729">
        <w:trPr>
          <w:cantSplit/>
          <w:jc w:val="center"/>
        </w:trPr>
        <w:tc>
          <w:tcPr>
            <w:tcW w:w="1098" w:type="dxa"/>
          </w:tcPr>
          <w:p w14:paraId="2D1FD78F" w14:textId="77777777" w:rsidR="00EA3DAD" w:rsidRPr="006130C7" w:rsidRDefault="00EA3DAD" w:rsidP="00C10729">
            <w:pPr>
              <w:pStyle w:val="TAL"/>
              <w:keepNext w:val="0"/>
              <w:rPr>
                <w:sz w:val="16"/>
                <w:szCs w:val="16"/>
              </w:rPr>
            </w:pPr>
            <w:r w:rsidRPr="006130C7">
              <w:rPr>
                <w:sz w:val="16"/>
                <w:szCs w:val="16"/>
              </w:rPr>
              <w:t>950008</w:t>
            </w:r>
          </w:p>
        </w:tc>
        <w:tc>
          <w:tcPr>
            <w:tcW w:w="850" w:type="dxa"/>
          </w:tcPr>
          <w:p w14:paraId="399D4E2F"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62CD349E" w14:textId="77777777" w:rsidR="00EA3DAD" w:rsidRPr="006130C7" w:rsidRDefault="00EA3DAD" w:rsidP="00C10729">
            <w:pPr>
              <w:pStyle w:val="TAL"/>
              <w:keepNext w:val="0"/>
              <w:rPr>
                <w:sz w:val="16"/>
                <w:szCs w:val="16"/>
              </w:rPr>
            </w:pPr>
            <w:r w:rsidRPr="006130C7">
              <w:rPr>
                <w:sz w:val="16"/>
                <w:szCs w:val="16"/>
              </w:rPr>
              <w:t xml:space="preserve">Study on AI/ML Model Transfer Phase2 </w:t>
            </w:r>
          </w:p>
        </w:tc>
        <w:tc>
          <w:tcPr>
            <w:tcW w:w="1500" w:type="dxa"/>
          </w:tcPr>
          <w:p w14:paraId="75687F8A" w14:textId="77777777" w:rsidR="00EA3DAD" w:rsidRPr="006130C7" w:rsidRDefault="00EA3DAD" w:rsidP="00C10729">
            <w:pPr>
              <w:pStyle w:val="TAL"/>
              <w:keepNext w:val="0"/>
              <w:rPr>
                <w:sz w:val="16"/>
                <w:szCs w:val="16"/>
              </w:rPr>
            </w:pPr>
            <w:r w:rsidRPr="006130C7">
              <w:rPr>
                <w:sz w:val="16"/>
                <w:szCs w:val="16"/>
              </w:rPr>
              <w:t>FS_AIML_MT_Ph2</w:t>
            </w:r>
          </w:p>
        </w:tc>
        <w:tc>
          <w:tcPr>
            <w:tcW w:w="1476" w:type="dxa"/>
          </w:tcPr>
          <w:p w14:paraId="0C09E137" w14:textId="116C5866" w:rsidR="00EA3DAD" w:rsidRPr="006130C7" w:rsidRDefault="00EA3DAD" w:rsidP="006130C7">
            <w:pPr>
              <w:pStyle w:val="TAL"/>
              <w:keepNext w:val="0"/>
              <w:rPr>
                <w:sz w:val="16"/>
                <w:szCs w:val="16"/>
              </w:rPr>
            </w:pPr>
            <w:r w:rsidRPr="006130C7">
              <w:rPr>
                <w:sz w:val="16"/>
                <w:szCs w:val="16"/>
              </w:rPr>
              <w:t>SP-220439</w:t>
            </w:r>
          </w:p>
        </w:tc>
        <w:tc>
          <w:tcPr>
            <w:tcW w:w="2410" w:type="dxa"/>
          </w:tcPr>
          <w:p w14:paraId="7211C29C" w14:textId="77777777" w:rsidR="00EA3DAD" w:rsidRPr="006130C7" w:rsidRDefault="00EA3DAD" w:rsidP="00C10729">
            <w:pPr>
              <w:pStyle w:val="TAL"/>
              <w:keepNext w:val="0"/>
              <w:rPr>
                <w:sz w:val="16"/>
                <w:szCs w:val="16"/>
              </w:rPr>
            </w:pPr>
            <w:r w:rsidRPr="006130C7">
              <w:rPr>
                <w:sz w:val="16"/>
                <w:szCs w:val="16"/>
              </w:rPr>
              <w:t>TR 22.876 [21]</w:t>
            </w:r>
          </w:p>
        </w:tc>
      </w:tr>
      <w:tr w:rsidR="00EA3DAD" w:rsidRPr="006130C7" w14:paraId="70465446" w14:textId="77777777" w:rsidTr="00C10729">
        <w:trPr>
          <w:cantSplit/>
          <w:jc w:val="center"/>
        </w:trPr>
        <w:tc>
          <w:tcPr>
            <w:tcW w:w="1098" w:type="dxa"/>
          </w:tcPr>
          <w:p w14:paraId="45CB2C67" w14:textId="77777777" w:rsidR="00EA3DAD" w:rsidRPr="006130C7" w:rsidRDefault="00EA3DAD" w:rsidP="00C10729">
            <w:pPr>
              <w:pStyle w:val="TAL"/>
              <w:keepNext w:val="0"/>
              <w:rPr>
                <w:sz w:val="16"/>
                <w:szCs w:val="16"/>
              </w:rPr>
            </w:pPr>
            <w:r w:rsidRPr="006130C7">
              <w:rPr>
                <w:sz w:val="16"/>
                <w:szCs w:val="16"/>
              </w:rPr>
              <w:t>1000030</w:t>
            </w:r>
          </w:p>
        </w:tc>
        <w:tc>
          <w:tcPr>
            <w:tcW w:w="850" w:type="dxa"/>
          </w:tcPr>
          <w:p w14:paraId="1E73324D"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445D875E" w14:textId="77777777" w:rsidR="00EA3DAD" w:rsidRPr="006130C7" w:rsidRDefault="00EA3DAD" w:rsidP="00C10729">
            <w:pPr>
              <w:pStyle w:val="TAL"/>
              <w:keepNext w:val="0"/>
              <w:rPr>
                <w:sz w:val="16"/>
                <w:szCs w:val="16"/>
              </w:rPr>
            </w:pPr>
            <w:r w:rsidRPr="006130C7">
              <w:rPr>
                <w:sz w:val="16"/>
                <w:szCs w:val="16"/>
              </w:rPr>
              <w:t xml:space="preserve">AI/ML Model Transfer Phase 2 </w:t>
            </w:r>
          </w:p>
        </w:tc>
        <w:tc>
          <w:tcPr>
            <w:tcW w:w="1500" w:type="dxa"/>
          </w:tcPr>
          <w:p w14:paraId="531F015B" w14:textId="77777777" w:rsidR="00EA3DAD" w:rsidRPr="006130C7" w:rsidRDefault="00EA3DAD" w:rsidP="00C10729">
            <w:pPr>
              <w:pStyle w:val="TAL"/>
              <w:keepNext w:val="0"/>
              <w:rPr>
                <w:sz w:val="16"/>
                <w:szCs w:val="16"/>
              </w:rPr>
            </w:pPr>
            <w:r w:rsidRPr="006130C7">
              <w:rPr>
                <w:sz w:val="16"/>
                <w:szCs w:val="16"/>
              </w:rPr>
              <w:t>AIML_MT_Ph2</w:t>
            </w:r>
          </w:p>
        </w:tc>
        <w:tc>
          <w:tcPr>
            <w:tcW w:w="1476" w:type="dxa"/>
          </w:tcPr>
          <w:p w14:paraId="7CBB6BC6" w14:textId="0487EC24" w:rsidR="00EA3DAD" w:rsidRPr="006130C7" w:rsidRDefault="00EA3DAD" w:rsidP="006130C7">
            <w:pPr>
              <w:pStyle w:val="TAL"/>
              <w:keepNext w:val="0"/>
              <w:rPr>
                <w:sz w:val="16"/>
                <w:szCs w:val="16"/>
              </w:rPr>
            </w:pPr>
            <w:r w:rsidRPr="006130C7">
              <w:rPr>
                <w:sz w:val="16"/>
                <w:szCs w:val="16"/>
              </w:rPr>
              <w:t>SP-230514</w:t>
            </w:r>
          </w:p>
        </w:tc>
        <w:tc>
          <w:tcPr>
            <w:tcW w:w="2410" w:type="dxa"/>
          </w:tcPr>
          <w:p w14:paraId="3D22849D" w14:textId="77777777" w:rsidR="00EA3DAD" w:rsidRPr="006130C7" w:rsidRDefault="00EA3DAD" w:rsidP="00C10729">
            <w:pPr>
              <w:pStyle w:val="TAL"/>
              <w:keepNext w:val="0"/>
              <w:rPr>
                <w:sz w:val="16"/>
                <w:szCs w:val="16"/>
              </w:rPr>
            </w:pPr>
            <w:r w:rsidRPr="006130C7">
              <w:rPr>
                <w:sz w:val="16"/>
                <w:szCs w:val="16"/>
              </w:rPr>
              <w:t>TS 22.261 [6]</w:t>
            </w:r>
          </w:p>
        </w:tc>
      </w:tr>
      <w:tr w:rsidR="00EA3DAD" w:rsidRPr="00C81A41" w14:paraId="4C356235" w14:textId="77777777" w:rsidTr="00C10729">
        <w:trPr>
          <w:cantSplit/>
          <w:jc w:val="center"/>
        </w:trPr>
        <w:tc>
          <w:tcPr>
            <w:tcW w:w="1098" w:type="dxa"/>
            <w:shd w:val="clear" w:color="auto" w:fill="DAE9F7"/>
          </w:tcPr>
          <w:p w14:paraId="551BE815" w14:textId="77777777" w:rsidR="00EA3DAD" w:rsidRPr="00C81A41" w:rsidRDefault="00EA3DAD" w:rsidP="00C10729">
            <w:pPr>
              <w:pStyle w:val="TAH"/>
              <w:rPr>
                <w:sz w:val="16"/>
                <w:szCs w:val="16"/>
              </w:rPr>
            </w:pPr>
            <w:r w:rsidRPr="00C81A41">
              <w:rPr>
                <w:sz w:val="16"/>
                <w:szCs w:val="16"/>
              </w:rPr>
              <w:t>SA WG2</w:t>
            </w:r>
          </w:p>
        </w:tc>
        <w:tc>
          <w:tcPr>
            <w:tcW w:w="850" w:type="dxa"/>
            <w:shd w:val="clear" w:color="auto" w:fill="DAE9F7"/>
          </w:tcPr>
          <w:p w14:paraId="2AA341C6" w14:textId="77777777" w:rsidR="00EA3DAD" w:rsidRPr="00C81A41" w:rsidRDefault="00EA3DAD" w:rsidP="00C10729">
            <w:pPr>
              <w:pStyle w:val="TAH"/>
              <w:rPr>
                <w:sz w:val="16"/>
                <w:szCs w:val="16"/>
              </w:rPr>
            </w:pPr>
          </w:p>
        </w:tc>
        <w:tc>
          <w:tcPr>
            <w:tcW w:w="2516" w:type="dxa"/>
            <w:shd w:val="clear" w:color="auto" w:fill="DAE9F7"/>
          </w:tcPr>
          <w:p w14:paraId="541F2218" w14:textId="77777777" w:rsidR="00EA3DAD" w:rsidRPr="00C81A41" w:rsidRDefault="00EA3DAD" w:rsidP="00C10729">
            <w:pPr>
              <w:pStyle w:val="TAH"/>
              <w:rPr>
                <w:sz w:val="16"/>
                <w:szCs w:val="16"/>
              </w:rPr>
            </w:pPr>
          </w:p>
        </w:tc>
        <w:tc>
          <w:tcPr>
            <w:tcW w:w="1500" w:type="dxa"/>
            <w:shd w:val="clear" w:color="auto" w:fill="DAE9F7"/>
          </w:tcPr>
          <w:p w14:paraId="496BD267" w14:textId="77777777" w:rsidR="00EA3DAD" w:rsidRPr="00C81A41" w:rsidRDefault="00EA3DAD" w:rsidP="00C10729">
            <w:pPr>
              <w:pStyle w:val="TAH"/>
              <w:rPr>
                <w:sz w:val="16"/>
                <w:szCs w:val="16"/>
              </w:rPr>
            </w:pPr>
          </w:p>
        </w:tc>
        <w:tc>
          <w:tcPr>
            <w:tcW w:w="1476" w:type="dxa"/>
            <w:shd w:val="clear" w:color="auto" w:fill="DAE9F7"/>
          </w:tcPr>
          <w:p w14:paraId="48739189" w14:textId="77777777" w:rsidR="00EA3DAD" w:rsidRPr="00C81A41" w:rsidRDefault="00EA3DAD" w:rsidP="00C10729">
            <w:pPr>
              <w:pStyle w:val="TAH"/>
              <w:rPr>
                <w:sz w:val="16"/>
                <w:szCs w:val="16"/>
              </w:rPr>
            </w:pPr>
          </w:p>
        </w:tc>
        <w:tc>
          <w:tcPr>
            <w:tcW w:w="2410" w:type="dxa"/>
            <w:shd w:val="clear" w:color="auto" w:fill="DAE9F7"/>
          </w:tcPr>
          <w:p w14:paraId="14A2FFA0" w14:textId="77777777" w:rsidR="00EA3DAD" w:rsidRPr="00C81A41" w:rsidRDefault="00EA3DAD" w:rsidP="00C10729">
            <w:pPr>
              <w:pStyle w:val="TAH"/>
              <w:rPr>
                <w:sz w:val="16"/>
                <w:szCs w:val="16"/>
              </w:rPr>
            </w:pPr>
          </w:p>
        </w:tc>
      </w:tr>
      <w:tr w:rsidR="00EA3DAD" w:rsidRPr="006130C7"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6130C7" w:rsidRDefault="00EA3DAD" w:rsidP="00C10729">
            <w:pPr>
              <w:pStyle w:val="TAL"/>
              <w:keepNext w:val="0"/>
              <w:rPr>
                <w:sz w:val="16"/>
                <w:szCs w:val="16"/>
              </w:rPr>
            </w:pPr>
            <w:r w:rsidRPr="006130C7">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6130C7" w:rsidRDefault="00EA3DAD" w:rsidP="00C10729">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6130C7" w:rsidRDefault="00EA3DAD" w:rsidP="00C10729">
            <w:pPr>
              <w:pStyle w:val="TAL"/>
              <w:keepNext w:val="0"/>
              <w:rPr>
                <w:sz w:val="16"/>
                <w:szCs w:val="16"/>
              </w:rPr>
            </w:pPr>
            <w:r w:rsidRPr="006130C7">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6130C7" w:rsidRDefault="00EA3DAD" w:rsidP="00C10729">
            <w:pPr>
              <w:pStyle w:val="TAL"/>
              <w:keepNext w:val="0"/>
              <w:rPr>
                <w:sz w:val="16"/>
                <w:szCs w:val="16"/>
              </w:rPr>
            </w:pPr>
            <w:r w:rsidRPr="006130C7">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02936B96" w14:textId="6D7AE58F" w:rsidR="00EA3DAD" w:rsidRPr="006130C7" w:rsidRDefault="00EA3DAD" w:rsidP="006130C7">
            <w:pPr>
              <w:pStyle w:val="TAL"/>
              <w:keepNext w:val="0"/>
              <w:rPr>
                <w:sz w:val="16"/>
                <w:szCs w:val="16"/>
              </w:rPr>
            </w:pPr>
            <w:r w:rsidRPr="006130C7">
              <w:rPr>
                <w:sz w:val="16"/>
                <w:szCs w:val="16"/>
              </w:rPr>
              <w:t>SP-231278</w:t>
            </w: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6130C7" w:rsidRDefault="00EA3DAD" w:rsidP="00C10729">
            <w:pPr>
              <w:pStyle w:val="TAL"/>
              <w:keepNext w:val="0"/>
              <w:rPr>
                <w:sz w:val="16"/>
                <w:szCs w:val="16"/>
              </w:rPr>
            </w:pPr>
            <w:r w:rsidRPr="006130C7">
              <w:rPr>
                <w:sz w:val="16"/>
                <w:szCs w:val="16"/>
              </w:rPr>
              <w:t>TS 23.501 [22]</w:t>
            </w:r>
          </w:p>
          <w:p w14:paraId="606557C4" w14:textId="77777777" w:rsidR="00EA3DAD" w:rsidRPr="006130C7" w:rsidRDefault="00EA3DAD" w:rsidP="00C10729">
            <w:pPr>
              <w:pStyle w:val="TAL"/>
              <w:keepNext w:val="0"/>
              <w:rPr>
                <w:sz w:val="16"/>
                <w:szCs w:val="16"/>
              </w:rPr>
            </w:pPr>
            <w:r w:rsidRPr="006130C7">
              <w:rPr>
                <w:sz w:val="16"/>
                <w:szCs w:val="16"/>
              </w:rPr>
              <w:t>TS 23.502 [23]</w:t>
            </w:r>
          </w:p>
          <w:p w14:paraId="2AE4EAAC" w14:textId="77777777" w:rsidR="00EA3DAD" w:rsidRPr="006130C7" w:rsidRDefault="00EA3DAD" w:rsidP="00C10729">
            <w:pPr>
              <w:pStyle w:val="TAL"/>
              <w:keepNext w:val="0"/>
              <w:rPr>
                <w:sz w:val="16"/>
                <w:szCs w:val="16"/>
              </w:rPr>
            </w:pPr>
            <w:r w:rsidRPr="006130C7">
              <w:rPr>
                <w:sz w:val="16"/>
                <w:szCs w:val="16"/>
              </w:rPr>
              <w:t>TS 23.503 [24]</w:t>
            </w:r>
          </w:p>
          <w:p w14:paraId="2B0B949D" w14:textId="77777777" w:rsidR="00EA3DAD" w:rsidRPr="006130C7" w:rsidRDefault="00EA3DAD" w:rsidP="00C10729">
            <w:pPr>
              <w:pStyle w:val="TAL"/>
              <w:keepNext w:val="0"/>
              <w:rPr>
                <w:sz w:val="16"/>
                <w:szCs w:val="16"/>
              </w:rPr>
            </w:pPr>
            <w:r w:rsidRPr="006130C7">
              <w:rPr>
                <w:sz w:val="16"/>
                <w:szCs w:val="16"/>
              </w:rPr>
              <w:t>TS 23.288 [8]</w:t>
            </w:r>
          </w:p>
        </w:tc>
      </w:tr>
      <w:tr w:rsidR="00EA3DAD" w:rsidRPr="006130C7"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6130C7" w:rsidRDefault="00EA3DAD" w:rsidP="00C10729">
            <w:pPr>
              <w:pStyle w:val="TAL"/>
              <w:keepNext w:val="0"/>
              <w:rPr>
                <w:sz w:val="16"/>
                <w:szCs w:val="16"/>
              </w:rPr>
            </w:pPr>
            <w:r w:rsidRPr="006130C7">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6130C7" w:rsidRDefault="00EA3DAD" w:rsidP="00C10729">
            <w:pPr>
              <w:pStyle w:val="TAL"/>
              <w:keepNext w:val="0"/>
              <w:rPr>
                <w:rFonts w:eastAsia="Batang"/>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6130C7" w:rsidRDefault="00EA3DAD" w:rsidP="00C10729">
            <w:pPr>
              <w:pStyle w:val="TAL"/>
              <w:keepNext w:val="0"/>
              <w:rPr>
                <w:sz w:val="16"/>
                <w:szCs w:val="16"/>
              </w:rPr>
            </w:pPr>
            <w:r w:rsidRPr="006130C7">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6130C7" w:rsidRDefault="00EA3DAD" w:rsidP="00C10729">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28C0CE5" w14:textId="1EC59FE7" w:rsidR="00EA3DAD" w:rsidRPr="006130C7" w:rsidRDefault="00EA3DAD" w:rsidP="006130C7">
            <w:pPr>
              <w:pStyle w:val="TAL"/>
              <w:keepNext w:val="0"/>
              <w:rPr>
                <w:sz w:val="16"/>
                <w:szCs w:val="16"/>
              </w:rPr>
            </w:pPr>
            <w:r w:rsidRPr="006130C7">
              <w:rPr>
                <w:sz w:val="16"/>
                <w:szCs w:val="16"/>
              </w:rPr>
              <w:t>SP-230110</w:t>
            </w: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6130C7" w:rsidRDefault="00EA3DAD" w:rsidP="00C10729">
            <w:pPr>
              <w:pStyle w:val="TAL"/>
              <w:keepNext w:val="0"/>
              <w:rPr>
                <w:sz w:val="16"/>
                <w:szCs w:val="16"/>
              </w:rPr>
            </w:pPr>
            <w:r w:rsidRPr="006130C7">
              <w:rPr>
                <w:sz w:val="16"/>
                <w:szCs w:val="16"/>
              </w:rPr>
              <w:t>TS 23.501 [22]</w:t>
            </w:r>
          </w:p>
          <w:p w14:paraId="255584B7" w14:textId="77777777" w:rsidR="00EA3DAD" w:rsidRPr="006130C7" w:rsidRDefault="00EA3DAD" w:rsidP="00C10729">
            <w:pPr>
              <w:pStyle w:val="TAL"/>
              <w:keepNext w:val="0"/>
              <w:rPr>
                <w:sz w:val="16"/>
                <w:szCs w:val="16"/>
              </w:rPr>
            </w:pPr>
            <w:r w:rsidRPr="006130C7">
              <w:rPr>
                <w:sz w:val="16"/>
                <w:szCs w:val="16"/>
              </w:rPr>
              <w:t>TS 23.502 [23]</w:t>
            </w:r>
          </w:p>
          <w:p w14:paraId="5CD138F8" w14:textId="77777777" w:rsidR="00EA3DAD" w:rsidRPr="006130C7" w:rsidRDefault="00EA3DAD" w:rsidP="00C10729">
            <w:pPr>
              <w:pStyle w:val="TAL"/>
              <w:keepNext w:val="0"/>
              <w:rPr>
                <w:sz w:val="16"/>
                <w:szCs w:val="16"/>
              </w:rPr>
            </w:pPr>
            <w:r w:rsidRPr="006130C7">
              <w:rPr>
                <w:sz w:val="16"/>
                <w:szCs w:val="16"/>
              </w:rPr>
              <w:t>TS 23.503 [24]</w:t>
            </w:r>
          </w:p>
          <w:p w14:paraId="61836FC9" w14:textId="77777777" w:rsidR="00EA3DAD" w:rsidRPr="006130C7" w:rsidRDefault="00EA3DAD" w:rsidP="00C10729">
            <w:pPr>
              <w:pStyle w:val="TAL"/>
              <w:keepNext w:val="0"/>
              <w:rPr>
                <w:sz w:val="16"/>
                <w:szCs w:val="16"/>
              </w:rPr>
            </w:pPr>
            <w:r w:rsidRPr="006130C7">
              <w:rPr>
                <w:sz w:val="16"/>
                <w:szCs w:val="16"/>
              </w:rPr>
              <w:t>TS 23.288 [8]</w:t>
            </w:r>
          </w:p>
        </w:tc>
      </w:tr>
      <w:tr w:rsidR="00EA3DAD" w:rsidRPr="006130C7" w14:paraId="05E3CA5D" w14:textId="77777777" w:rsidTr="00C10729">
        <w:trPr>
          <w:cantSplit/>
          <w:jc w:val="center"/>
        </w:trPr>
        <w:tc>
          <w:tcPr>
            <w:tcW w:w="1098" w:type="dxa"/>
          </w:tcPr>
          <w:p w14:paraId="4A0BCB8D" w14:textId="77777777" w:rsidR="00EA3DAD" w:rsidRPr="006130C7" w:rsidRDefault="00EA3DAD" w:rsidP="00C10729">
            <w:pPr>
              <w:pStyle w:val="TAL"/>
              <w:keepNext w:val="0"/>
              <w:rPr>
                <w:sz w:val="16"/>
                <w:szCs w:val="16"/>
              </w:rPr>
            </w:pPr>
            <w:r w:rsidRPr="006130C7">
              <w:rPr>
                <w:sz w:val="16"/>
                <w:szCs w:val="16"/>
              </w:rPr>
              <w:t>1020068</w:t>
            </w:r>
          </w:p>
        </w:tc>
        <w:tc>
          <w:tcPr>
            <w:tcW w:w="850" w:type="dxa"/>
          </w:tcPr>
          <w:p w14:paraId="418CC500"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506E769A" w14:textId="77777777" w:rsidR="00EA3DAD" w:rsidRPr="006130C7" w:rsidRDefault="00EA3DAD" w:rsidP="00C10729">
            <w:pPr>
              <w:pStyle w:val="TAL"/>
              <w:keepNext w:val="0"/>
              <w:rPr>
                <w:sz w:val="16"/>
                <w:szCs w:val="16"/>
              </w:rPr>
            </w:pPr>
            <w:r w:rsidRPr="006130C7">
              <w:rPr>
                <w:sz w:val="16"/>
                <w:szCs w:val="16"/>
              </w:rPr>
              <w:t xml:space="preserve">Study on Core Network Enhanced Support for Artificial Intelligence (AI)/Machine Learning (ML) </w:t>
            </w:r>
          </w:p>
        </w:tc>
        <w:tc>
          <w:tcPr>
            <w:tcW w:w="1500" w:type="dxa"/>
          </w:tcPr>
          <w:p w14:paraId="38C8D779" w14:textId="77777777" w:rsidR="00EA3DAD" w:rsidRPr="006130C7" w:rsidRDefault="00EA3DAD" w:rsidP="00C10729">
            <w:pPr>
              <w:pStyle w:val="TAL"/>
              <w:keepNext w:val="0"/>
              <w:rPr>
                <w:sz w:val="16"/>
                <w:szCs w:val="16"/>
              </w:rPr>
            </w:pPr>
            <w:r w:rsidRPr="006130C7">
              <w:rPr>
                <w:sz w:val="16"/>
                <w:szCs w:val="16"/>
              </w:rPr>
              <w:t>FS_AIML_CN</w:t>
            </w:r>
          </w:p>
        </w:tc>
        <w:tc>
          <w:tcPr>
            <w:tcW w:w="1476" w:type="dxa"/>
          </w:tcPr>
          <w:p w14:paraId="54CF79A2" w14:textId="1DE53539" w:rsidR="00EA3DAD" w:rsidRPr="006130C7" w:rsidRDefault="002A0E76" w:rsidP="00C10729">
            <w:pPr>
              <w:pStyle w:val="TAL"/>
              <w:keepNext w:val="0"/>
              <w:rPr>
                <w:sz w:val="16"/>
                <w:szCs w:val="16"/>
              </w:rPr>
            </w:pPr>
            <w:r w:rsidRPr="006130C7">
              <w:rPr>
                <w:sz w:val="16"/>
                <w:szCs w:val="16"/>
              </w:rPr>
              <w:t>SP-241936</w:t>
            </w:r>
          </w:p>
        </w:tc>
        <w:tc>
          <w:tcPr>
            <w:tcW w:w="2410" w:type="dxa"/>
          </w:tcPr>
          <w:p w14:paraId="367A1E29" w14:textId="77777777" w:rsidR="00EA3DAD" w:rsidRPr="006130C7" w:rsidRDefault="00EA3DAD" w:rsidP="00C10729">
            <w:pPr>
              <w:pStyle w:val="TAL"/>
              <w:keepNext w:val="0"/>
              <w:rPr>
                <w:sz w:val="16"/>
                <w:szCs w:val="16"/>
              </w:rPr>
            </w:pPr>
            <w:r w:rsidRPr="006130C7">
              <w:rPr>
                <w:sz w:val="16"/>
                <w:szCs w:val="16"/>
              </w:rPr>
              <w:t>TR 23.700-84 [4]</w:t>
            </w:r>
          </w:p>
        </w:tc>
      </w:tr>
      <w:tr w:rsidR="00EA3DAD" w:rsidRPr="006130C7" w14:paraId="18DBF9CF" w14:textId="77777777" w:rsidTr="00C10729">
        <w:trPr>
          <w:cantSplit/>
          <w:jc w:val="center"/>
        </w:trPr>
        <w:tc>
          <w:tcPr>
            <w:tcW w:w="1098" w:type="dxa"/>
          </w:tcPr>
          <w:p w14:paraId="0ED6FF7F" w14:textId="77777777" w:rsidR="00EA3DAD" w:rsidRPr="006130C7" w:rsidRDefault="00EA3DAD" w:rsidP="00C10729">
            <w:pPr>
              <w:pStyle w:val="TAL"/>
              <w:keepNext w:val="0"/>
              <w:rPr>
                <w:sz w:val="16"/>
                <w:szCs w:val="16"/>
              </w:rPr>
            </w:pPr>
            <w:r w:rsidRPr="006130C7">
              <w:rPr>
                <w:sz w:val="16"/>
                <w:szCs w:val="16"/>
              </w:rPr>
              <w:t>1040033</w:t>
            </w:r>
          </w:p>
        </w:tc>
        <w:tc>
          <w:tcPr>
            <w:tcW w:w="850" w:type="dxa"/>
          </w:tcPr>
          <w:p w14:paraId="691456F8"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4C594BE6" w14:textId="77777777" w:rsidR="00EA3DAD" w:rsidRPr="006130C7" w:rsidRDefault="00EA3DAD" w:rsidP="00C10729">
            <w:pPr>
              <w:pStyle w:val="TAL"/>
              <w:keepNext w:val="0"/>
              <w:rPr>
                <w:sz w:val="16"/>
                <w:szCs w:val="16"/>
              </w:rPr>
            </w:pPr>
            <w:r w:rsidRPr="006130C7">
              <w:rPr>
                <w:sz w:val="16"/>
                <w:szCs w:val="16"/>
              </w:rPr>
              <w:t>Core Network Enhanced Support for Artificial Intelligence (AI)/Machine Learning (ML)</w:t>
            </w:r>
          </w:p>
        </w:tc>
        <w:tc>
          <w:tcPr>
            <w:tcW w:w="1500" w:type="dxa"/>
          </w:tcPr>
          <w:p w14:paraId="18C18E4C" w14:textId="77777777" w:rsidR="00EA3DAD" w:rsidRPr="006130C7" w:rsidRDefault="00EA3DAD" w:rsidP="00C10729">
            <w:pPr>
              <w:pStyle w:val="TAL"/>
              <w:keepNext w:val="0"/>
              <w:rPr>
                <w:sz w:val="16"/>
                <w:szCs w:val="16"/>
              </w:rPr>
            </w:pPr>
            <w:r w:rsidRPr="006130C7">
              <w:rPr>
                <w:sz w:val="16"/>
                <w:szCs w:val="16"/>
              </w:rPr>
              <w:t>AIML_CN</w:t>
            </w:r>
          </w:p>
        </w:tc>
        <w:tc>
          <w:tcPr>
            <w:tcW w:w="1476" w:type="dxa"/>
          </w:tcPr>
          <w:p w14:paraId="5210E83C" w14:textId="1E942BA0" w:rsidR="00EA3DAD" w:rsidRPr="006130C7" w:rsidRDefault="00EA3DAD" w:rsidP="006130C7">
            <w:pPr>
              <w:pStyle w:val="TAL"/>
              <w:keepNext w:val="0"/>
              <w:rPr>
                <w:sz w:val="16"/>
                <w:szCs w:val="16"/>
              </w:rPr>
            </w:pPr>
            <w:r w:rsidRPr="006130C7">
              <w:rPr>
                <w:sz w:val="16"/>
                <w:szCs w:val="16"/>
              </w:rPr>
              <w:t>SP-240991</w:t>
            </w:r>
          </w:p>
        </w:tc>
        <w:tc>
          <w:tcPr>
            <w:tcW w:w="2410" w:type="dxa"/>
          </w:tcPr>
          <w:p w14:paraId="6DAA2FE5" w14:textId="77777777" w:rsidR="00EA3DAD" w:rsidRPr="006130C7" w:rsidRDefault="00EA3DAD" w:rsidP="00C10729">
            <w:pPr>
              <w:pStyle w:val="TAL"/>
              <w:keepNext w:val="0"/>
              <w:rPr>
                <w:sz w:val="16"/>
                <w:szCs w:val="16"/>
              </w:rPr>
            </w:pPr>
            <w:r w:rsidRPr="006130C7">
              <w:rPr>
                <w:sz w:val="16"/>
                <w:szCs w:val="16"/>
              </w:rPr>
              <w:t>TS 23.288 [8]</w:t>
            </w:r>
          </w:p>
          <w:p w14:paraId="34FC45D3" w14:textId="77777777" w:rsidR="00EA3DAD" w:rsidRPr="006130C7" w:rsidRDefault="00EA3DAD" w:rsidP="00C10729">
            <w:pPr>
              <w:pStyle w:val="TAL"/>
              <w:keepNext w:val="0"/>
              <w:rPr>
                <w:sz w:val="16"/>
                <w:szCs w:val="16"/>
              </w:rPr>
            </w:pPr>
            <w:r w:rsidRPr="006130C7">
              <w:rPr>
                <w:sz w:val="16"/>
                <w:szCs w:val="16"/>
              </w:rPr>
              <w:t>TS 23.501 [22]</w:t>
            </w:r>
          </w:p>
          <w:p w14:paraId="4D0F7D34" w14:textId="77777777" w:rsidR="00EA3DAD" w:rsidRPr="006130C7" w:rsidRDefault="00EA3DAD" w:rsidP="00C10729">
            <w:pPr>
              <w:pStyle w:val="TAL"/>
              <w:keepNext w:val="0"/>
              <w:rPr>
                <w:sz w:val="16"/>
                <w:szCs w:val="16"/>
              </w:rPr>
            </w:pPr>
            <w:r w:rsidRPr="006130C7">
              <w:rPr>
                <w:sz w:val="16"/>
                <w:szCs w:val="16"/>
              </w:rPr>
              <w:t>TS 23.502 [23]</w:t>
            </w:r>
          </w:p>
          <w:p w14:paraId="66430DA7" w14:textId="77777777" w:rsidR="00EA3DAD" w:rsidRPr="006130C7" w:rsidRDefault="00EA3DAD" w:rsidP="00C10729">
            <w:pPr>
              <w:pStyle w:val="TAL"/>
              <w:keepNext w:val="0"/>
              <w:rPr>
                <w:sz w:val="16"/>
                <w:szCs w:val="16"/>
              </w:rPr>
            </w:pPr>
            <w:r w:rsidRPr="006130C7">
              <w:rPr>
                <w:sz w:val="16"/>
                <w:szCs w:val="16"/>
              </w:rPr>
              <w:t>TS 23.503 [24]</w:t>
            </w:r>
          </w:p>
          <w:p w14:paraId="356FB0BC" w14:textId="77777777" w:rsidR="00EA3DAD" w:rsidRPr="006130C7" w:rsidRDefault="00EA3DAD" w:rsidP="00C10729">
            <w:pPr>
              <w:pStyle w:val="TAL"/>
              <w:keepNext w:val="0"/>
              <w:rPr>
                <w:sz w:val="16"/>
                <w:szCs w:val="16"/>
              </w:rPr>
            </w:pPr>
            <w:r w:rsidRPr="006130C7">
              <w:rPr>
                <w:sz w:val="16"/>
                <w:szCs w:val="16"/>
              </w:rPr>
              <w:t>TS 23.273 [16]</w:t>
            </w:r>
          </w:p>
        </w:tc>
      </w:tr>
      <w:tr w:rsidR="00EA3DAD" w:rsidRPr="00C81A41" w14:paraId="4F7044A9" w14:textId="77777777" w:rsidTr="00C10729">
        <w:trPr>
          <w:cantSplit/>
          <w:jc w:val="center"/>
        </w:trPr>
        <w:tc>
          <w:tcPr>
            <w:tcW w:w="1098" w:type="dxa"/>
            <w:shd w:val="clear" w:color="auto" w:fill="DAE9F7"/>
          </w:tcPr>
          <w:p w14:paraId="4A0B480D" w14:textId="77777777" w:rsidR="00EA3DAD" w:rsidRPr="00C81A41" w:rsidRDefault="00EA3DAD" w:rsidP="00C10729">
            <w:pPr>
              <w:pStyle w:val="TAH"/>
              <w:rPr>
                <w:sz w:val="16"/>
                <w:szCs w:val="16"/>
              </w:rPr>
            </w:pPr>
            <w:r w:rsidRPr="00C81A41">
              <w:rPr>
                <w:sz w:val="16"/>
                <w:szCs w:val="16"/>
              </w:rPr>
              <w:t>SA WG3</w:t>
            </w:r>
          </w:p>
        </w:tc>
        <w:tc>
          <w:tcPr>
            <w:tcW w:w="850" w:type="dxa"/>
            <w:shd w:val="clear" w:color="auto" w:fill="DAE9F7"/>
          </w:tcPr>
          <w:p w14:paraId="2DD7EA00" w14:textId="77777777" w:rsidR="00EA3DAD" w:rsidRPr="00C81A41" w:rsidRDefault="00EA3DAD" w:rsidP="00C10729">
            <w:pPr>
              <w:pStyle w:val="TAH"/>
              <w:rPr>
                <w:sz w:val="16"/>
                <w:szCs w:val="16"/>
              </w:rPr>
            </w:pPr>
          </w:p>
        </w:tc>
        <w:tc>
          <w:tcPr>
            <w:tcW w:w="2516" w:type="dxa"/>
            <w:shd w:val="clear" w:color="auto" w:fill="DAE9F7"/>
          </w:tcPr>
          <w:p w14:paraId="4F38BC38" w14:textId="77777777" w:rsidR="00EA3DAD" w:rsidRPr="00C81A41" w:rsidRDefault="00EA3DAD" w:rsidP="00C10729">
            <w:pPr>
              <w:pStyle w:val="TAH"/>
              <w:rPr>
                <w:sz w:val="16"/>
                <w:szCs w:val="16"/>
              </w:rPr>
            </w:pPr>
          </w:p>
        </w:tc>
        <w:tc>
          <w:tcPr>
            <w:tcW w:w="1500" w:type="dxa"/>
            <w:shd w:val="clear" w:color="auto" w:fill="DAE9F7"/>
          </w:tcPr>
          <w:p w14:paraId="4E998F5A" w14:textId="77777777" w:rsidR="00EA3DAD" w:rsidRPr="00C81A41" w:rsidRDefault="00EA3DAD" w:rsidP="00C10729">
            <w:pPr>
              <w:pStyle w:val="TAH"/>
              <w:rPr>
                <w:sz w:val="16"/>
                <w:szCs w:val="16"/>
              </w:rPr>
            </w:pPr>
          </w:p>
        </w:tc>
        <w:tc>
          <w:tcPr>
            <w:tcW w:w="1476" w:type="dxa"/>
            <w:shd w:val="clear" w:color="auto" w:fill="DAE9F7"/>
          </w:tcPr>
          <w:p w14:paraId="741D55D2" w14:textId="77777777" w:rsidR="00EA3DAD" w:rsidRPr="00C81A41" w:rsidRDefault="00EA3DAD" w:rsidP="00C10729">
            <w:pPr>
              <w:pStyle w:val="TAH"/>
              <w:rPr>
                <w:sz w:val="16"/>
                <w:szCs w:val="16"/>
              </w:rPr>
            </w:pPr>
          </w:p>
        </w:tc>
        <w:tc>
          <w:tcPr>
            <w:tcW w:w="2410" w:type="dxa"/>
            <w:shd w:val="clear" w:color="auto" w:fill="DAE9F7"/>
          </w:tcPr>
          <w:p w14:paraId="2472493C" w14:textId="77777777" w:rsidR="00EA3DAD" w:rsidRPr="00C81A41" w:rsidRDefault="00EA3DAD" w:rsidP="00C10729">
            <w:pPr>
              <w:pStyle w:val="TAH"/>
              <w:rPr>
                <w:sz w:val="16"/>
                <w:szCs w:val="16"/>
              </w:rPr>
            </w:pPr>
          </w:p>
        </w:tc>
      </w:tr>
      <w:tr w:rsidR="00EA3DAD" w:rsidRPr="006130C7" w14:paraId="1C7DC023" w14:textId="77777777" w:rsidTr="00C10729">
        <w:trPr>
          <w:cantSplit/>
          <w:jc w:val="center"/>
        </w:trPr>
        <w:tc>
          <w:tcPr>
            <w:tcW w:w="1098" w:type="dxa"/>
          </w:tcPr>
          <w:p w14:paraId="2106D446" w14:textId="77777777" w:rsidR="00EA3DAD" w:rsidRPr="006130C7" w:rsidRDefault="00EA3DAD" w:rsidP="00C10729">
            <w:pPr>
              <w:pStyle w:val="TAL"/>
              <w:keepNext w:val="0"/>
              <w:rPr>
                <w:sz w:val="16"/>
                <w:szCs w:val="16"/>
              </w:rPr>
            </w:pPr>
            <w:r w:rsidRPr="006130C7">
              <w:rPr>
                <w:sz w:val="16"/>
                <w:szCs w:val="16"/>
              </w:rPr>
              <w:t>990042</w:t>
            </w:r>
          </w:p>
        </w:tc>
        <w:tc>
          <w:tcPr>
            <w:tcW w:w="850" w:type="dxa"/>
          </w:tcPr>
          <w:p w14:paraId="1E0A42D8" w14:textId="77777777" w:rsidR="00EA3DAD" w:rsidRPr="006130C7" w:rsidRDefault="00EA3DAD" w:rsidP="00C10729">
            <w:pPr>
              <w:pStyle w:val="TAL"/>
              <w:keepNext w:val="0"/>
              <w:rPr>
                <w:sz w:val="16"/>
                <w:szCs w:val="16"/>
              </w:rPr>
            </w:pPr>
            <w:r w:rsidRPr="006130C7">
              <w:rPr>
                <w:sz w:val="16"/>
                <w:szCs w:val="16"/>
              </w:rPr>
              <w:t>Rel-18</w:t>
            </w:r>
          </w:p>
        </w:tc>
        <w:tc>
          <w:tcPr>
            <w:tcW w:w="2516" w:type="dxa"/>
          </w:tcPr>
          <w:p w14:paraId="0AB321E7" w14:textId="77777777" w:rsidR="00EA3DAD" w:rsidRPr="006130C7" w:rsidRDefault="00EA3DAD" w:rsidP="00C10729">
            <w:pPr>
              <w:pStyle w:val="TAL"/>
              <w:keepNext w:val="0"/>
              <w:rPr>
                <w:sz w:val="16"/>
                <w:szCs w:val="16"/>
              </w:rPr>
            </w:pPr>
            <w:r w:rsidRPr="006130C7">
              <w:rPr>
                <w:sz w:val="16"/>
                <w:szCs w:val="16"/>
              </w:rPr>
              <w:t>Security aspects of enablers for Network Automation for 5G - phase 3</w:t>
            </w:r>
          </w:p>
        </w:tc>
        <w:tc>
          <w:tcPr>
            <w:tcW w:w="1500" w:type="dxa"/>
          </w:tcPr>
          <w:p w14:paraId="15284EB2" w14:textId="77777777" w:rsidR="00EA3DAD" w:rsidRPr="006130C7" w:rsidRDefault="00EA3DAD" w:rsidP="00C10729">
            <w:pPr>
              <w:pStyle w:val="TAL"/>
              <w:keepNext w:val="0"/>
              <w:rPr>
                <w:sz w:val="16"/>
                <w:szCs w:val="16"/>
              </w:rPr>
            </w:pPr>
            <w:r w:rsidRPr="006130C7">
              <w:rPr>
                <w:sz w:val="16"/>
                <w:szCs w:val="16"/>
              </w:rPr>
              <w:t>eNA_Ph3_SEC</w:t>
            </w:r>
          </w:p>
          <w:p w14:paraId="465FC9D9" w14:textId="77777777" w:rsidR="00EA3DAD" w:rsidRPr="006130C7" w:rsidRDefault="00EA3DAD" w:rsidP="00C10729">
            <w:pPr>
              <w:pStyle w:val="TAL"/>
              <w:keepNext w:val="0"/>
              <w:rPr>
                <w:sz w:val="16"/>
                <w:szCs w:val="16"/>
              </w:rPr>
            </w:pPr>
            <w:r w:rsidRPr="006130C7">
              <w:rPr>
                <w:sz w:val="16"/>
                <w:szCs w:val="16"/>
              </w:rPr>
              <w:t>Rel-18</w:t>
            </w:r>
          </w:p>
        </w:tc>
        <w:tc>
          <w:tcPr>
            <w:tcW w:w="1476" w:type="dxa"/>
          </w:tcPr>
          <w:p w14:paraId="23A5EC63" w14:textId="355A5046" w:rsidR="00EA3DAD" w:rsidRPr="006130C7" w:rsidRDefault="00EA3DAD" w:rsidP="006130C7">
            <w:pPr>
              <w:pStyle w:val="TAL"/>
              <w:keepNext w:val="0"/>
              <w:rPr>
                <w:sz w:val="16"/>
                <w:szCs w:val="16"/>
              </w:rPr>
            </w:pPr>
            <w:r w:rsidRPr="006130C7">
              <w:rPr>
                <w:sz w:val="16"/>
                <w:szCs w:val="16"/>
              </w:rPr>
              <w:t>SP-230155</w:t>
            </w:r>
          </w:p>
        </w:tc>
        <w:tc>
          <w:tcPr>
            <w:tcW w:w="2410" w:type="dxa"/>
          </w:tcPr>
          <w:p w14:paraId="2F6A4FA2" w14:textId="77777777" w:rsidR="00EA3DAD" w:rsidRPr="006130C7" w:rsidRDefault="00EA3DAD" w:rsidP="00C10729">
            <w:pPr>
              <w:pStyle w:val="TAL"/>
              <w:keepNext w:val="0"/>
              <w:rPr>
                <w:sz w:val="16"/>
                <w:szCs w:val="16"/>
              </w:rPr>
            </w:pPr>
            <w:r w:rsidRPr="006130C7">
              <w:rPr>
                <w:sz w:val="16"/>
                <w:szCs w:val="16"/>
              </w:rPr>
              <w:t>TS 33.501 [22]</w:t>
            </w:r>
          </w:p>
        </w:tc>
      </w:tr>
      <w:tr w:rsidR="00EA3DAD" w:rsidRPr="006130C7" w14:paraId="349CF582" w14:textId="77777777" w:rsidTr="00C10729">
        <w:trPr>
          <w:cantSplit/>
          <w:jc w:val="center"/>
        </w:trPr>
        <w:tc>
          <w:tcPr>
            <w:tcW w:w="1098" w:type="dxa"/>
          </w:tcPr>
          <w:p w14:paraId="1F40C0BB" w14:textId="77777777" w:rsidR="00EA3DAD" w:rsidRPr="006130C7" w:rsidRDefault="00EA3DAD" w:rsidP="00C10729">
            <w:pPr>
              <w:pStyle w:val="TAL"/>
              <w:keepNext w:val="0"/>
              <w:rPr>
                <w:sz w:val="16"/>
                <w:szCs w:val="16"/>
              </w:rPr>
            </w:pPr>
            <w:r w:rsidRPr="006130C7">
              <w:rPr>
                <w:sz w:val="16"/>
                <w:szCs w:val="16"/>
              </w:rPr>
              <w:t>1030035</w:t>
            </w:r>
          </w:p>
        </w:tc>
        <w:tc>
          <w:tcPr>
            <w:tcW w:w="850" w:type="dxa"/>
          </w:tcPr>
          <w:p w14:paraId="122E7A63"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1C19E123" w14:textId="77777777" w:rsidR="00EA3DAD" w:rsidRPr="006130C7" w:rsidRDefault="00EA3DAD" w:rsidP="00C10729">
            <w:pPr>
              <w:pStyle w:val="TAL"/>
              <w:keepNext w:val="0"/>
              <w:rPr>
                <w:sz w:val="16"/>
                <w:szCs w:val="16"/>
              </w:rPr>
            </w:pPr>
            <w:r w:rsidRPr="006130C7">
              <w:rPr>
                <w:sz w:val="16"/>
                <w:szCs w:val="16"/>
              </w:rPr>
              <w:t xml:space="preserve">Study on security aspects of Core Network Enhanced Support for AIML </w:t>
            </w:r>
          </w:p>
        </w:tc>
        <w:tc>
          <w:tcPr>
            <w:tcW w:w="1500" w:type="dxa"/>
          </w:tcPr>
          <w:p w14:paraId="27DEC5E5" w14:textId="77777777" w:rsidR="00EA3DAD" w:rsidRPr="006130C7" w:rsidRDefault="00EA3DAD" w:rsidP="00C10729">
            <w:pPr>
              <w:pStyle w:val="TAL"/>
              <w:keepNext w:val="0"/>
              <w:rPr>
                <w:sz w:val="16"/>
                <w:szCs w:val="16"/>
              </w:rPr>
            </w:pPr>
            <w:r w:rsidRPr="006130C7">
              <w:rPr>
                <w:sz w:val="16"/>
                <w:szCs w:val="16"/>
              </w:rPr>
              <w:t>FS_AIML_CN_SEC</w:t>
            </w:r>
          </w:p>
        </w:tc>
        <w:tc>
          <w:tcPr>
            <w:tcW w:w="1476" w:type="dxa"/>
          </w:tcPr>
          <w:p w14:paraId="3AE99C38" w14:textId="64C65B47" w:rsidR="00EA3DAD" w:rsidRPr="006130C7" w:rsidRDefault="00EA3DAD" w:rsidP="006130C7">
            <w:pPr>
              <w:pStyle w:val="TAL"/>
              <w:keepNext w:val="0"/>
              <w:rPr>
                <w:sz w:val="16"/>
                <w:szCs w:val="16"/>
              </w:rPr>
            </w:pPr>
            <w:r w:rsidRPr="006130C7">
              <w:rPr>
                <w:sz w:val="16"/>
                <w:szCs w:val="16"/>
              </w:rPr>
              <w:t>SP-240509</w:t>
            </w:r>
          </w:p>
        </w:tc>
        <w:tc>
          <w:tcPr>
            <w:tcW w:w="2410" w:type="dxa"/>
          </w:tcPr>
          <w:p w14:paraId="2F1ADCFF" w14:textId="77777777" w:rsidR="00EA3DAD" w:rsidRPr="006130C7" w:rsidRDefault="00EA3DAD" w:rsidP="00C10729">
            <w:pPr>
              <w:pStyle w:val="TAL"/>
              <w:keepNext w:val="0"/>
              <w:rPr>
                <w:sz w:val="16"/>
                <w:szCs w:val="16"/>
              </w:rPr>
            </w:pPr>
            <w:r w:rsidRPr="006130C7">
              <w:rPr>
                <w:sz w:val="16"/>
                <w:szCs w:val="16"/>
              </w:rPr>
              <w:t>TR 33.784 [25]</w:t>
            </w:r>
          </w:p>
        </w:tc>
      </w:tr>
      <w:tr w:rsidR="002A0E76" w:rsidRPr="006130C7" w14:paraId="26A9F700" w14:textId="77777777" w:rsidTr="00C10729">
        <w:trPr>
          <w:cantSplit/>
          <w:jc w:val="center"/>
        </w:trPr>
        <w:tc>
          <w:tcPr>
            <w:tcW w:w="1098" w:type="dxa"/>
          </w:tcPr>
          <w:p w14:paraId="4BD9044B" w14:textId="2FA1CCB3" w:rsidR="002A0E76" w:rsidRPr="006130C7" w:rsidRDefault="002A0E76" w:rsidP="002A0E76">
            <w:pPr>
              <w:pStyle w:val="TAL"/>
              <w:keepNext w:val="0"/>
              <w:rPr>
                <w:sz w:val="16"/>
                <w:szCs w:val="16"/>
              </w:rPr>
            </w:pPr>
            <w:r w:rsidRPr="006130C7">
              <w:rPr>
                <w:sz w:val="16"/>
                <w:szCs w:val="16"/>
              </w:rPr>
              <w:t>1060059</w:t>
            </w:r>
          </w:p>
        </w:tc>
        <w:tc>
          <w:tcPr>
            <w:tcW w:w="850" w:type="dxa"/>
          </w:tcPr>
          <w:p w14:paraId="5F869F77" w14:textId="6D36C92A" w:rsidR="002A0E76" w:rsidRPr="006130C7" w:rsidRDefault="002A0E76" w:rsidP="002A0E76">
            <w:pPr>
              <w:pStyle w:val="TAL"/>
              <w:keepNext w:val="0"/>
              <w:rPr>
                <w:sz w:val="16"/>
                <w:szCs w:val="16"/>
              </w:rPr>
            </w:pPr>
            <w:r w:rsidRPr="006130C7">
              <w:rPr>
                <w:sz w:val="16"/>
                <w:szCs w:val="16"/>
              </w:rPr>
              <w:t>Rel-19</w:t>
            </w:r>
          </w:p>
        </w:tc>
        <w:tc>
          <w:tcPr>
            <w:tcW w:w="2516" w:type="dxa"/>
          </w:tcPr>
          <w:p w14:paraId="4AA0797D" w14:textId="69D03DCD" w:rsidR="002A0E76" w:rsidRPr="006130C7" w:rsidRDefault="002A0E76" w:rsidP="002A0E76">
            <w:pPr>
              <w:pStyle w:val="TAL"/>
              <w:keepNext w:val="0"/>
              <w:rPr>
                <w:sz w:val="16"/>
                <w:szCs w:val="16"/>
              </w:rPr>
            </w:pPr>
            <w:r w:rsidRPr="006130C7">
              <w:rPr>
                <w:sz w:val="16"/>
                <w:szCs w:val="16"/>
              </w:rPr>
              <w:t>Security aspects of Core Network Enhanced Support for AIML</w:t>
            </w:r>
          </w:p>
        </w:tc>
        <w:tc>
          <w:tcPr>
            <w:tcW w:w="1500" w:type="dxa"/>
          </w:tcPr>
          <w:p w14:paraId="09618169" w14:textId="74DFD0E3" w:rsidR="002A0E76" w:rsidRPr="006130C7" w:rsidRDefault="002A0E76" w:rsidP="002A0E76">
            <w:pPr>
              <w:pStyle w:val="TAL"/>
              <w:keepNext w:val="0"/>
              <w:rPr>
                <w:sz w:val="16"/>
                <w:szCs w:val="16"/>
              </w:rPr>
            </w:pPr>
            <w:r w:rsidRPr="006130C7">
              <w:rPr>
                <w:sz w:val="16"/>
                <w:szCs w:val="16"/>
              </w:rPr>
              <w:t>AIML_CN_SEC</w:t>
            </w:r>
          </w:p>
        </w:tc>
        <w:tc>
          <w:tcPr>
            <w:tcW w:w="1476" w:type="dxa"/>
          </w:tcPr>
          <w:p w14:paraId="7CAE5A2E" w14:textId="787E5CE5" w:rsidR="002A0E76" w:rsidRPr="006130C7" w:rsidRDefault="002A0E76" w:rsidP="002A0E76">
            <w:pPr>
              <w:pStyle w:val="TAL"/>
              <w:keepNext w:val="0"/>
              <w:rPr>
                <w:sz w:val="16"/>
                <w:szCs w:val="16"/>
              </w:rPr>
            </w:pPr>
            <w:r w:rsidRPr="006130C7">
              <w:rPr>
                <w:sz w:val="16"/>
                <w:szCs w:val="16"/>
              </w:rPr>
              <w:t>SP-241957</w:t>
            </w:r>
          </w:p>
        </w:tc>
        <w:tc>
          <w:tcPr>
            <w:tcW w:w="2410" w:type="dxa"/>
          </w:tcPr>
          <w:p w14:paraId="47C68A07" w14:textId="26AFCF59" w:rsidR="002A0E76" w:rsidRPr="006130C7" w:rsidRDefault="002A0E76" w:rsidP="002A0E76">
            <w:pPr>
              <w:pStyle w:val="TAL"/>
              <w:keepNext w:val="0"/>
              <w:rPr>
                <w:sz w:val="16"/>
                <w:szCs w:val="16"/>
              </w:rPr>
            </w:pPr>
            <w:r w:rsidRPr="006130C7">
              <w:rPr>
                <w:sz w:val="16"/>
                <w:szCs w:val="16"/>
              </w:rPr>
              <w:t>TS 33.501 [22]</w:t>
            </w:r>
          </w:p>
        </w:tc>
      </w:tr>
      <w:tr w:rsidR="002A0E76" w:rsidRPr="00C81A41" w14:paraId="1F08B791" w14:textId="77777777" w:rsidTr="00C10729">
        <w:trPr>
          <w:cantSplit/>
          <w:jc w:val="center"/>
        </w:trPr>
        <w:tc>
          <w:tcPr>
            <w:tcW w:w="1098" w:type="dxa"/>
            <w:shd w:val="clear" w:color="auto" w:fill="DAE9F7"/>
          </w:tcPr>
          <w:p w14:paraId="04835206" w14:textId="77777777" w:rsidR="002A0E76" w:rsidRPr="00C81A41" w:rsidRDefault="002A0E76" w:rsidP="002A0E76">
            <w:pPr>
              <w:pStyle w:val="TAH"/>
              <w:rPr>
                <w:sz w:val="16"/>
                <w:szCs w:val="16"/>
              </w:rPr>
            </w:pPr>
            <w:r w:rsidRPr="00C81A41">
              <w:rPr>
                <w:sz w:val="16"/>
                <w:szCs w:val="16"/>
              </w:rPr>
              <w:t>SA WG4</w:t>
            </w:r>
          </w:p>
        </w:tc>
        <w:tc>
          <w:tcPr>
            <w:tcW w:w="850" w:type="dxa"/>
            <w:shd w:val="clear" w:color="auto" w:fill="DAE9F7"/>
          </w:tcPr>
          <w:p w14:paraId="3CEE62D5" w14:textId="77777777" w:rsidR="002A0E76" w:rsidRPr="00C81A41" w:rsidRDefault="002A0E76" w:rsidP="002A0E76">
            <w:pPr>
              <w:pStyle w:val="TAH"/>
              <w:rPr>
                <w:sz w:val="16"/>
                <w:szCs w:val="16"/>
              </w:rPr>
            </w:pPr>
          </w:p>
        </w:tc>
        <w:tc>
          <w:tcPr>
            <w:tcW w:w="2516" w:type="dxa"/>
            <w:shd w:val="clear" w:color="auto" w:fill="DAE9F7"/>
          </w:tcPr>
          <w:p w14:paraId="20525721" w14:textId="77777777" w:rsidR="002A0E76" w:rsidRPr="00C81A41" w:rsidRDefault="002A0E76" w:rsidP="002A0E76">
            <w:pPr>
              <w:pStyle w:val="TAH"/>
              <w:rPr>
                <w:sz w:val="16"/>
                <w:szCs w:val="16"/>
              </w:rPr>
            </w:pPr>
          </w:p>
        </w:tc>
        <w:tc>
          <w:tcPr>
            <w:tcW w:w="1500" w:type="dxa"/>
            <w:shd w:val="clear" w:color="auto" w:fill="DAE9F7"/>
          </w:tcPr>
          <w:p w14:paraId="11E546FC" w14:textId="77777777" w:rsidR="002A0E76" w:rsidRPr="00C81A41" w:rsidRDefault="002A0E76" w:rsidP="002A0E76">
            <w:pPr>
              <w:pStyle w:val="TAH"/>
              <w:rPr>
                <w:sz w:val="16"/>
                <w:szCs w:val="16"/>
              </w:rPr>
            </w:pPr>
          </w:p>
        </w:tc>
        <w:tc>
          <w:tcPr>
            <w:tcW w:w="1476" w:type="dxa"/>
            <w:shd w:val="clear" w:color="auto" w:fill="DAE9F7"/>
          </w:tcPr>
          <w:p w14:paraId="23E0FBA7" w14:textId="77777777" w:rsidR="002A0E76" w:rsidRPr="00C81A41" w:rsidRDefault="002A0E76" w:rsidP="002A0E76">
            <w:pPr>
              <w:pStyle w:val="TAH"/>
              <w:rPr>
                <w:sz w:val="16"/>
                <w:szCs w:val="16"/>
              </w:rPr>
            </w:pPr>
          </w:p>
        </w:tc>
        <w:tc>
          <w:tcPr>
            <w:tcW w:w="2410" w:type="dxa"/>
            <w:shd w:val="clear" w:color="auto" w:fill="DAE9F7"/>
          </w:tcPr>
          <w:p w14:paraId="092301CC" w14:textId="77777777" w:rsidR="002A0E76" w:rsidRPr="00C81A41" w:rsidRDefault="002A0E76" w:rsidP="002A0E76">
            <w:pPr>
              <w:pStyle w:val="TAH"/>
              <w:rPr>
                <w:sz w:val="16"/>
                <w:szCs w:val="16"/>
              </w:rPr>
            </w:pPr>
          </w:p>
        </w:tc>
      </w:tr>
      <w:tr w:rsidR="002A0E76" w:rsidRPr="006130C7"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2A0E76" w:rsidRPr="006130C7" w:rsidRDefault="002A0E76" w:rsidP="002A0E76">
            <w:pPr>
              <w:pStyle w:val="TAL"/>
              <w:keepNext w:val="0"/>
              <w:rPr>
                <w:sz w:val="16"/>
                <w:szCs w:val="16"/>
              </w:rPr>
            </w:pPr>
            <w:r w:rsidRPr="006130C7">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2A0E76" w:rsidRPr="006130C7" w:rsidRDefault="002A0E76" w:rsidP="002A0E76">
            <w:pPr>
              <w:pStyle w:val="TAL"/>
              <w:keepNext w:val="0"/>
              <w:rPr>
                <w:sz w:val="16"/>
                <w:szCs w:val="16"/>
              </w:rPr>
            </w:pPr>
            <w:r w:rsidRPr="006130C7">
              <w:rPr>
                <w:sz w:val="16"/>
                <w:szCs w:val="16"/>
              </w:rPr>
              <w:t>Rel-19</w:t>
            </w:r>
          </w:p>
          <w:p w14:paraId="5577514E" w14:textId="77777777" w:rsidR="002A0E76" w:rsidRPr="006130C7" w:rsidRDefault="002A0E76" w:rsidP="002A0E76">
            <w:pPr>
              <w:pStyle w:val="TAL"/>
              <w:keepNext w:val="0"/>
              <w:rPr>
                <w:sz w:val="16"/>
                <w:szCs w:val="16"/>
              </w:rPr>
            </w:pPr>
            <w:r w:rsidRPr="006130C7">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2A0E76" w:rsidRPr="006130C7" w:rsidRDefault="002A0E76" w:rsidP="002A0E76">
            <w:pPr>
              <w:pStyle w:val="TAL"/>
              <w:keepNext w:val="0"/>
              <w:rPr>
                <w:sz w:val="16"/>
                <w:szCs w:val="16"/>
              </w:rPr>
            </w:pPr>
            <w:r w:rsidRPr="006130C7">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2A0E76" w:rsidRPr="006130C7" w:rsidRDefault="002A0E76" w:rsidP="002A0E76">
            <w:pPr>
              <w:pStyle w:val="TAL"/>
              <w:keepNext w:val="0"/>
              <w:rPr>
                <w:sz w:val="16"/>
                <w:szCs w:val="16"/>
              </w:rPr>
            </w:pPr>
            <w:r w:rsidRPr="006130C7">
              <w:rPr>
                <w:sz w:val="16"/>
                <w:szCs w:val="16"/>
              </w:rPr>
              <w:t>FS_AI4Media</w:t>
            </w:r>
          </w:p>
          <w:p w14:paraId="5664F424" w14:textId="77777777" w:rsidR="002A0E76" w:rsidRPr="006130C7"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1168EC28" w14:textId="28A8A86F" w:rsidR="002A0E76" w:rsidRPr="006130C7" w:rsidRDefault="002A0E76" w:rsidP="006130C7">
            <w:pPr>
              <w:pStyle w:val="TAL"/>
              <w:keepNext w:val="0"/>
              <w:rPr>
                <w:sz w:val="16"/>
                <w:szCs w:val="16"/>
              </w:rPr>
            </w:pPr>
            <w:r w:rsidRPr="006130C7">
              <w:rPr>
                <w:sz w:val="16"/>
                <w:szCs w:val="16"/>
              </w:rPr>
              <w:t>SP-220328</w:t>
            </w: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2A0E76" w:rsidRPr="006130C7" w:rsidRDefault="002A0E76" w:rsidP="002A0E76">
            <w:pPr>
              <w:pStyle w:val="TAL"/>
              <w:keepNext w:val="0"/>
              <w:rPr>
                <w:sz w:val="16"/>
                <w:szCs w:val="16"/>
              </w:rPr>
            </w:pPr>
            <w:r w:rsidRPr="006130C7">
              <w:rPr>
                <w:sz w:val="16"/>
                <w:szCs w:val="16"/>
              </w:rPr>
              <w:t>TR 26.927 [12]</w:t>
            </w:r>
          </w:p>
          <w:p w14:paraId="6CBE95F3" w14:textId="77777777" w:rsidR="002A0E76" w:rsidRPr="006130C7" w:rsidRDefault="002A0E76" w:rsidP="002A0E76">
            <w:pPr>
              <w:pStyle w:val="TAL"/>
              <w:keepNext w:val="0"/>
              <w:rPr>
                <w:sz w:val="16"/>
                <w:szCs w:val="16"/>
              </w:rPr>
            </w:pPr>
            <w:r w:rsidRPr="006130C7">
              <w:rPr>
                <w:sz w:val="16"/>
                <w:szCs w:val="16"/>
              </w:rPr>
              <w:t>TR 26.847 [26]</w:t>
            </w:r>
          </w:p>
        </w:tc>
      </w:tr>
      <w:tr w:rsidR="002A0E76" w:rsidRPr="00C81A41" w14:paraId="50224E17" w14:textId="77777777" w:rsidTr="00C10729">
        <w:trPr>
          <w:cantSplit/>
          <w:jc w:val="center"/>
        </w:trPr>
        <w:tc>
          <w:tcPr>
            <w:tcW w:w="1098" w:type="dxa"/>
            <w:shd w:val="clear" w:color="auto" w:fill="DAE9F7"/>
          </w:tcPr>
          <w:p w14:paraId="0E4B3AD3" w14:textId="77777777" w:rsidR="002A0E76" w:rsidRPr="00C81A41" w:rsidRDefault="002A0E76" w:rsidP="002A0E76">
            <w:pPr>
              <w:pStyle w:val="TAH"/>
              <w:rPr>
                <w:sz w:val="16"/>
                <w:szCs w:val="16"/>
              </w:rPr>
            </w:pPr>
            <w:r w:rsidRPr="00C81A41">
              <w:rPr>
                <w:sz w:val="16"/>
                <w:szCs w:val="16"/>
              </w:rPr>
              <w:lastRenderedPageBreak/>
              <w:t>SA WG5</w:t>
            </w:r>
          </w:p>
        </w:tc>
        <w:tc>
          <w:tcPr>
            <w:tcW w:w="850" w:type="dxa"/>
            <w:shd w:val="clear" w:color="auto" w:fill="DAE9F7"/>
          </w:tcPr>
          <w:p w14:paraId="771C5FDB" w14:textId="77777777" w:rsidR="002A0E76" w:rsidRPr="00C81A41" w:rsidRDefault="002A0E76" w:rsidP="002A0E76">
            <w:pPr>
              <w:pStyle w:val="TAH"/>
              <w:rPr>
                <w:sz w:val="16"/>
                <w:szCs w:val="16"/>
              </w:rPr>
            </w:pPr>
          </w:p>
        </w:tc>
        <w:tc>
          <w:tcPr>
            <w:tcW w:w="2516" w:type="dxa"/>
            <w:shd w:val="clear" w:color="auto" w:fill="DAE9F7"/>
          </w:tcPr>
          <w:p w14:paraId="16963F09" w14:textId="77777777" w:rsidR="002A0E76" w:rsidRPr="00C81A41" w:rsidRDefault="002A0E76" w:rsidP="002A0E76">
            <w:pPr>
              <w:pStyle w:val="TAH"/>
              <w:rPr>
                <w:sz w:val="16"/>
                <w:szCs w:val="16"/>
              </w:rPr>
            </w:pPr>
          </w:p>
        </w:tc>
        <w:tc>
          <w:tcPr>
            <w:tcW w:w="1500" w:type="dxa"/>
            <w:shd w:val="clear" w:color="auto" w:fill="DAE9F7"/>
          </w:tcPr>
          <w:p w14:paraId="1CFCF418" w14:textId="77777777" w:rsidR="002A0E76" w:rsidRPr="00C81A41" w:rsidRDefault="002A0E76" w:rsidP="002A0E76">
            <w:pPr>
              <w:pStyle w:val="TAH"/>
              <w:rPr>
                <w:sz w:val="16"/>
                <w:szCs w:val="16"/>
              </w:rPr>
            </w:pPr>
          </w:p>
        </w:tc>
        <w:tc>
          <w:tcPr>
            <w:tcW w:w="1476" w:type="dxa"/>
            <w:shd w:val="clear" w:color="auto" w:fill="DAE9F7"/>
          </w:tcPr>
          <w:p w14:paraId="2F2CFC8F" w14:textId="77777777" w:rsidR="002A0E76" w:rsidRPr="00C81A41" w:rsidRDefault="002A0E76" w:rsidP="002A0E76">
            <w:pPr>
              <w:pStyle w:val="TAH"/>
              <w:rPr>
                <w:sz w:val="16"/>
                <w:szCs w:val="16"/>
              </w:rPr>
            </w:pPr>
          </w:p>
        </w:tc>
        <w:tc>
          <w:tcPr>
            <w:tcW w:w="2410" w:type="dxa"/>
            <w:shd w:val="clear" w:color="auto" w:fill="DAE9F7"/>
          </w:tcPr>
          <w:p w14:paraId="6BE1CA7F" w14:textId="77777777" w:rsidR="002A0E76" w:rsidRPr="00C81A41" w:rsidRDefault="002A0E76" w:rsidP="002A0E76">
            <w:pPr>
              <w:pStyle w:val="TAH"/>
              <w:rPr>
                <w:sz w:val="16"/>
                <w:szCs w:val="16"/>
              </w:rPr>
            </w:pPr>
          </w:p>
        </w:tc>
      </w:tr>
      <w:tr w:rsidR="002A0E76" w:rsidRPr="006130C7"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2A0E76" w:rsidRPr="006130C7" w:rsidRDefault="002A0E76" w:rsidP="002A0E76">
            <w:pPr>
              <w:pStyle w:val="TAL"/>
              <w:keepNext w:val="0"/>
              <w:rPr>
                <w:sz w:val="16"/>
                <w:szCs w:val="16"/>
              </w:rPr>
            </w:pPr>
            <w:r w:rsidRPr="006130C7">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2A0E76" w:rsidRPr="006130C7" w:rsidRDefault="002A0E76" w:rsidP="002A0E76">
            <w:pPr>
              <w:pStyle w:val="TAL"/>
              <w:keepNext w:val="0"/>
              <w:rPr>
                <w:sz w:val="16"/>
                <w:szCs w:val="16"/>
              </w:rPr>
            </w:pPr>
            <w:r w:rsidRPr="006130C7">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2A0E76" w:rsidRPr="006130C7" w:rsidRDefault="002A0E76" w:rsidP="002A0E76">
            <w:pPr>
              <w:pStyle w:val="TAL"/>
              <w:keepNext w:val="0"/>
              <w:rPr>
                <w:sz w:val="16"/>
                <w:szCs w:val="16"/>
              </w:rPr>
            </w:pPr>
            <w:r w:rsidRPr="006130C7">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2A0E76" w:rsidRPr="006130C7" w:rsidRDefault="002A0E76" w:rsidP="002A0E76">
            <w:pPr>
              <w:pStyle w:val="TAL"/>
              <w:keepNext w:val="0"/>
              <w:rPr>
                <w:sz w:val="16"/>
                <w:szCs w:val="16"/>
              </w:rPr>
            </w:pPr>
            <w:r w:rsidRPr="006130C7">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6017B2F4" w:rsidR="002A0E76" w:rsidRPr="006130C7" w:rsidRDefault="002A0E76" w:rsidP="002A0E76">
            <w:pPr>
              <w:pStyle w:val="TAL"/>
              <w:keepNext w:val="0"/>
              <w:rPr>
                <w:sz w:val="16"/>
                <w:szCs w:val="16"/>
              </w:rPr>
            </w:pPr>
            <w:r w:rsidRPr="006130C7">
              <w:rPr>
                <w:sz w:val="16"/>
                <w:szCs w:val="16"/>
              </w:rPr>
              <w:t>SP-230335</w:t>
            </w:r>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2A0E76" w:rsidRPr="006130C7" w:rsidRDefault="002A0E76" w:rsidP="002A0E76">
            <w:pPr>
              <w:pStyle w:val="TAL"/>
              <w:keepNext w:val="0"/>
              <w:rPr>
                <w:sz w:val="16"/>
                <w:szCs w:val="16"/>
              </w:rPr>
            </w:pPr>
            <w:r w:rsidRPr="006130C7">
              <w:rPr>
                <w:sz w:val="16"/>
                <w:szCs w:val="16"/>
              </w:rPr>
              <w:t>TS 28.105 [9]</w:t>
            </w:r>
          </w:p>
          <w:p w14:paraId="122797D8" w14:textId="77777777" w:rsidR="002A0E76" w:rsidRPr="006130C7" w:rsidRDefault="002A0E76" w:rsidP="002A0E76">
            <w:pPr>
              <w:pStyle w:val="TAL"/>
              <w:keepNext w:val="0"/>
              <w:rPr>
                <w:sz w:val="16"/>
                <w:szCs w:val="16"/>
              </w:rPr>
            </w:pPr>
            <w:r w:rsidRPr="006130C7">
              <w:rPr>
                <w:sz w:val="16"/>
                <w:szCs w:val="16"/>
              </w:rPr>
              <w:t>TS 28.552 [27]</w:t>
            </w:r>
          </w:p>
          <w:p w14:paraId="13F8FD35" w14:textId="77777777" w:rsidR="002A0E76" w:rsidRPr="006130C7" w:rsidRDefault="002A0E76" w:rsidP="002A0E76">
            <w:pPr>
              <w:pStyle w:val="TAL"/>
              <w:keepNext w:val="0"/>
              <w:rPr>
                <w:sz w:val="16"/>
                <w:szCs w:val="16"/>
              </w:rPr>
            </w:pPr>
            <w:r w:rsidRPr="006130C7">
              <w:rPr>
                <w:sz w:val="16"/>
                <w:szCs w:val="16"/>
              </w:rPr>
              <w:t>TS 32.425 [28]</w:t>
            </w:r>
          </w:p>
          <w:p w14:paraId="52169585" w14:textId="77777777" w:rsidR="002A0E76" w:rsidRPr="006130C7" w:rsidRDefault="002A0E76" w:rsidP="002A0E76">
            <w:pPr>
              <w:pStyle w:val="TAL"/>
              <w:keepNext w:val="0"/>
              <w:rPr>
                <w:sz w:val="16"/>
                <w:szCs w:val="16"/>
              </w:rPr>
            </w:pPr>
            <w:r w:rsidRPr="006130C7">
              <w:rPr>
                <w:sz w:val="16"/>
                <w:szCs w:val="16"/>
              </w:rPr>
              <w:t>TS 28.554 [29]</w:t>
            </w:r>
          </w:p>
          <w:p w14:paraId="47730328" w14:textId="77777777" w:rsidR="002A0E76" w:rsidRPr="006130C7" w:rsidRDefault="002A0E76" w:rsidP="002A0E76">
            <w:pPr>
              <w:pStyle w:val="TAL"/>
              <w:keepNext w:val="0"/>
              <w:rPr>
                <w:sz w:val="16"/>
                <w:szCs w:val="16"/>
              </w:rPr>
            </w:pPr>
            <w:r w:rsidRPr="006130C7">
              <w:rPr>
                <w:sz w:val="16"/>
                <w:szCs w:val="16"/>
              </w:rPr>
              <w:t>TS 28.541 [30]</w:t>
            </w:r>
          </w:p>
        </w:tc>
      </w:tr>
      <w:tr w:rsidR="002A0E76" w:rsidRPr="006130C7"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2A0E76" w:rsidRPr="006130C7" w:rsidRDefault="002A0E76" w:rsidP="002A0E76">
            <w:pPr>
              <w:pStyle w:val="TAL"/>
              <w:keepNext w:val="0"/>
              <w:rPr>
                <w:sz w:val="16"/>
                <w:szCs w:val="16"/>
              </w:rPr>
            </w:pPr>
            <w:r w:rsidRPr="006130C7">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2A0E76" w:rsidRPr="006130C7" w:rsidRDefault="002A0E76" w:rsidP="002A0E76">
            <w:pPr>
              <w:pStyle w:val="TAL"/>
              <w:keepNext w:val="0"/>
              <w:rPr>
                <w:sz w:val="16"/>
                <w:szCs w:val="16"/>
              </w:rPr>
            </w:pPr>
            <w:r w:rsidRPr="006130C7">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2A0E76" w:rsidRPr="006130C7" w:rsidRDefault="002A0E76" w:rsidP="002A0E76">
            <w:pPr>
              <w:pStyle w:val="TAL"/>
              <w:keepNext w:val="0"/>
              <w:rPr>
                <w:sz w:val="16"/>
                <w:szCs w:val="16"/>
              </w:rPr>
            </w:pPr>
            <w:r w:rsidRPr="006130C7">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2A0E76" w:rsidRPr="006130C7" w:rsidRDefault="002A0E76" w:rsidP="002A0E76">
            <w:pPr>
              <w:pStyle w:val="TAL"/>
              <w:keepNext w:val="0"/>
              <w:rPr>
                <w:sz w:val="16"/>
                <w:szCs w:val="16"/>
              </w:rPr>
            </w:pPr>
            <w:proofErr w:type="spellStart"/>
            <w:r w:rsidRPr="006130C7">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9DC5A34" w14:textId="6952648B" w:rsidR="002A0E76" w:rsidRPr="006130C7" w:rsidRDefault="002A0E76" w:rsidP="006130C7">
            <w:pPr>
              <w:pStyle w:val="TAL"/>
              <w:keepNext w:val="0"/>
              <w:rPr>
                <w:sz w:val="16"/>
                <w:szCs w:val="16"/>
              </w:rPr>
            </w:pPr>
            <w:r w:rsidRPr="006130C7">
              <w:rPr>
                <w:sz w:val="16"/>
                <w:szCs w:val="16"/>
              </w:rPr>
              <w:t>SP-231706</w:t>
            </w: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2A0E76" w:rsidRPr="006130C7" w:rsidRDefault="002A0E76" w:rsidP="002A0E76">
            <w:pPr>
              <w:pStyle w:val="TAL"/>
              <w:keepNext w:val="0"/>
              <w:rPr>
                <w:sz w:val="16"/>
                <w:szCs w:val="16"/>
              </w:rPr>
            </w:pPr>
            <w:r w:rsidRPr="006130C7">
              <w:rPr>
                <w:sz w:val="16"/>
                <w:szCs w:val="16"/>
              </w:rPr>
              <w:t>TS 32.254 [31]</w:t>
            </w:r>
          </w:p>
          <w:p w14:paraId="79B65914" w14:textId="77777777" w:rsidR="002A0E76" w:rsidRPr="006130C7" w:rsidRDefault="002A0E76" w:rsidP="002A0E76">
            <w:pPr>
              <w:pStyle w:val="TAL"/>
              <w:keepNext w:val="0"/>
              <w:rPr>
                <w:sz w:val="16"/>
                <w:szCs w:val="16"/>
              </w:rPr>
            </w:pPr>
            <w:r w:rsidRPr="006130C7">
              <w:rPr>
                <w:sz w:val="16"/>
                <w:szCs w:val="16"/>
              </w:rPr>
              <w:t>TS 32.291 [32]</w:t>
            </w:r>
          </w:p>
        </w:tc>
      </w:tr>
      <w:tr w:rsidR="002A0E76" w:rsidRPr="006130C7" w14:paraId="7DEE62BD" w14:textId="77777777" w:rsidTr="00C10729">
        <w:trPr>
          <w:cantSplit/>
          <w:jc w:val="center"/>
        </w:trPr>
        <w:tc>
          <w:tcPr>
            <w:tcW w:w="1098" w:type="dxa"/>
          </w:tcPr>
          <w:p w14:paraId="6505A438" w14:textId="77777777" w:rsidR="002A0E76" w:rsidRPr="006130C7" w:rsidRDefault="002A0E76" w:rsidP="002A0E76">
            <w:pPr>
              <w:pStyle w:val="TAL"/>
              <w:keepNext w:val="0"/>
              <w:rPr>
                <w:sz w:val="16"/>
                <w:szCs w:val="16"/>
              </w:rPr>
            </w:pPr>
            <w:r w:rsidRPr="006130C7">
              <w:rPr>
                <w:sz w:val="16"/>
                <w:szCs w:val="16"/>
              </w:rPr>
              <w:t>1020007</w:t>
            </w:r>
          </w:p>
        </w:tc>
        <w:tc>
          <w:tcPr>
            <w:tcW w:w="850" w:type="dxa"/>
          </w:tcPr>
          <w:p w14:paraId="2479F2EE" w14:textId="77777777" w:rsidR="002A0E76" w:rsidRPr="006130C7" w:rsidRDefault="002A0E76" w:rsidP="002A0E76">
            <w:pPr>
              <w:pStyle w:val="TAL"/>
              <w:keepNext w:val="0"/>
              <w:rPr>
                <w:sz w:val="16"/>
                <w:szCs w:val="16"/>
              </w:rPr>
            </w:pPr>
            <w:r w:rsidRPr="006130C7">
              <w:rPr>
                <w:rFonts w:eastAsia="Batang"/>
                <w:sz w:val="16"/>
                <w:szCs w:val="16"/>
              </w:rPr>
              <w:t>Rel-19</w:t>
            </w:r>
          </w:p>
        </w:tc>
        <w:tc>
          <w:tcPr>
            <w:tcW w:w="2516" w:type="dxa"/>
          </w:tcPr>
          <w:p w14:paraId="75694E3A" w14:textId="77777777" w:rsidR="002A0E76" w:rsidRPr="006130C7" w:rsidRDefault="002A0E76" w:rsidP="002A0E76">
            <w:pPr>
              <w:pStyle w:val="TAL"/>
              <w:keepNext w:val="0"/>
              <w:rPr>
                <w:sz w:val="16"/>
                <w:szCs w:val="16"/>
              </w:rPr>
            </w:pPr>
            <w:r w:rsidRPr="006130C7">
              <w:rPr>
                <w:sz w:val="16"/>
                <w:szCs w:val="16"/>
              </w:rPr>
              <w:t xml:space="preserve">Study on AI/ML management - phase 2 </w:t>
            </w:r>
          </w:p>
        </w:tc>
        <w:tc>
          <w:tcPr>
            <w:tcW w:w="1500" w:type="dxa"/>
          </w:tcPr>
          <w:p w14:paraId="63EB08FE" w14:textId="77777777" w:rsidR="002A0E76" w:rsidRPr="006130C7" w:rsidRDefault="002A0E76" w:rsidP="002A0E76">
            <w:pPr>
              <w:pStyle w:val="TAL"/>
              <w:keepNext w:val="0"/>
              <w:rPr>
                <w:sz w:val="16"/>
                <w:szCs w:val="16"/>
              </w:rPr>
            </w:pPr>
            <w:r w:rsidRPr="006130C7">
              <w:rPr>
                <w:sz w:val="16"/>
                <w:szCs w:val="16"/>
              </w:rPr>
              <w:t>FS_AIML_MGT_Ph2</w:t>
            </w:r>
          </w:p>
        </w:tc>
        <w:tc>
          <w:tcPr>
            <w:tcW w:w="1476" w:type="dxa"/>
          </w:tcPr>
          <w:p w14:paraId="014F3411" w14:textId="3FBE9495" w:rsidR="002A0E76" w:rsidRPr="006130C7" w:rsidRDefault="002A0E76" w:rsidP="002A0E76">
            <w:pPr>
              <w:pStyle w:val="TAL"/>
              <w:keepNext w:val="0"/>
              <w:rPr>
                <w:sz w:val="16"/>
                <w:szCs w:val="16"/>
              </w:rPr>
            </w:pPr>
            <w:r w:rsidRPr="006130C7">
              <w:rPr>
                <w:sz w:val="16"/>
                <w:szCs w:val="16"/>
              </w:rPr>
              <w:t>SP-241567</w:t>
            </w:r>
          </w:p>
        </w:tc>
        <w:tc>
          <w:tcPr>
            <w:tcW w:w="2410" w:type="dxa"/>
          </w:tcPr>
          <w:p w14:paraId="568D1869" w14:textId="77777777" w:rsidR="002A0E76" w:rsidRPr="006130C7" w:rsidRDefault="002A0E76" w:rsidP="002A0E76">
            <w:pPr>
              <w:pStyle w:val="TAL"/>
              <w:keepNext w:val="0"/>
              <w:rPr>
                <w:sz w:val="16"/>
                <w:szCs w:val="16"/>
              </w:rPr>
            </w:pPr>
            <w:r w:rsidRPr="006130C7">
              <w:rPr>
                <w:sz w:val="16"/>
                <w:szCs w:val="16"/>
              </w:rPr>
              <w:t>TR 28.858 [19]</w:t>
            </w:r>
          </w:p>
        </w:tc>
      </w:tr>
      <w:tr w:rsidR="002A0E76" w:rsidRPr="006130C7" w14:paraId="3E9ABB6C" w14:textId="77777777" w:rsidTr="00C10729">
        <w:trPr>
          <w:cantSplit/>
          <w:jc w:val="center"/>
        </w:trPr>
        <w:tc>
          <w:tcPr>
            <w:tcW w:w="1098" w:type="dxa"/>
          </w:tcPr>
          <w:p w14:paraId="345F2FBD" w14:textId="2D8B1FAF" w:rsidR="002A0E76" w:rsidRPr="006130C7" w:rsidRDefault="002A0E76" w:rsidP="002A0E76">
            <w:pPr>
              <w:pStyle w:val="TAL"/>
              <w:keepNext w:val="0"/>
              <w:rPr>
                <w:sz w:val="16"/>
                <w:szCs w:val="16"/>
              </w:rPr>
            </w:pPr>
            <w:r w:rsidRPr="006130C7">
              <w:rPr>
                <w:sz w:val="16"/>
                <w:szCs w:val="16"/>
              </w:rPr>
              <w:t>1060011</w:t>
            </w:r>
          </w:p>
        </w:tc>
        <w:tc>
          <w:tcPr>
            <w:tcW w:w="850" w:type="dxa"/>
          </w:tcPr>
          <w:p w14:paraId="42B7445F" w14:textId="4D4B58CF" w:rsidR="002A0E76" w:rsidRPr="006130C7" w:rsidRDefault="002A0E76" w:rsidP="002A0E76">
            <w:pPr>
              <w:pStyle w:val="TAL"/>
              <w:keepNext w:val="0"/>
              <w:rPr>
                <w:rFonts w:eastAsia="Batang"/>
                <w:sz w:val="16"/>
                <w:szCs w:val="16"/>
              </w:rPr>
            </w:pPr>
            <w:r w:rsidRPr="006130C7">
              <w:rPr>
                <w:rFonts w:eastAsia="Batang"/>
                <w:sz w:val="16"/>
                <w:szCs w:val="16"/>
              </w:rPr>
              <w:t>Rel-19</w:t>
            </w:r>
          </w:p>
        </w:tc>
        <w:tc>
          <w:tcPr>
            <w:tcW w:w="2516" w:type="dxa"/>
          </w:tcPr>
          <w:p w14:paraId="0BC6BAC5" w14:textId="5E9AEE0A" w:rsidR="002A0E76" w:rsidRPr="006130C7" w:rsidRDefault="002A0E76" w:rsidP="002A0E76">
            <w:pPr>
              <w:pStyle w:val="TAL"/>
              <w:keepNext w:val="0"/>
              <w:rPr>
                <w:sz w:val="16"/>
                <w:szCs w:val="16"/>
              </w:rPr>
            </w:pPr>
            <w:r w:rsidRPr="006130C7">
              <w:rPr>
                <w:sz w:val="16"/>
                <w:szCs w:val="16"/>
              </w:rPr>
              <w:t>AI/ML management - phase 2</w:t>
            </w:r>
          </w:p>
        </w:tc>
        <w:tc>
          <w:tcPr>
            <w:tcW w:w="1500" w:type="dxa"/>
          </w:tcPr>
          <w:p w14:paraId="61F7CB44" w14:textId="78AAE499" w:rsidR="002A0E76" w:rsidRPr="006130C7" w:rsidRDefault="002A0E76" w:rsidP="002A0E76">
            <w:pPr>
              <w:pStyle w:val="TAL"/>
              <w:keepNext w:val="0"/>
              <w:rPr>
                <w:sz w:val="16"/>
                <w:szCs w:val="16"/>
              </w:rPr>
            </w:pPr>
            <w:r w:rsidRPr="006130C7">
              <w:rPr>
                <w:sz w:val="16"/>
                <w:szCs w:val="16"/>
              </w:rPr>
              <w:t>AIML_MGT_Ph2</w:t>
            </w:r>
          </w:p>
        </w:tc>
        <w:tc>
          <w:tcPr>
            <w:tcW w:w="1476" w:type="dxa"/>
          </w:tcPr>
          <w:p w14:paraId="7A3DD647" w14:textId="558C8F22" w:rsidR="002A0E76" w:rsidRPr="006130C7" w:rsidRDefault="004A52FA" w:rsidP="002A0E76">
            <w:pPr>
              <w:pStyle w:val="TAL"/>
              <w:keepNext w:val="0"/>
              <w:rPr>
                <w:sz w:val="16"/>
                <w:szCs w:val="16"/>
              </w:rPr>
            </w:pPr>
            <w:r w:rsidRPr="006130C7">
              <w:rPr>
                <w:sz w:val="16"/>
                <w:szCs w:val="16"/>
              </w:rPr>
              <w:t>SP-241944</w:t>
            </w:r>
          </w:p>
        </w:tc>
        <w:tc>
          <w:tcPr>
            <w:tcW w:w="2410" w:type="dxa"/>
          </w:tcPr>
          <w:p w14:paraId="4B3A4231" w14:textId="77777777" w:rsidR="002A0E76" w:rsidRPr="006130C7" w:rsidRDefault="002A0E76" w:rsidP="002A0E76">
            <w:pPr>
              <w:pStyle w:val="TAL"/>
              <w:keepNext w:val="0"/>
              <w:rPr>
                <w:sz w:val="16"/>
                <w:szCs w:val="16"/>
              </w:rPr>
            </w:pPr>
            <w:r w:rsidRPr="006130C7">
              <w:rPr>
                <w:sz w:val="16"/>
                <w:szCs w:val="16"/>
              </w:rPr>
              <w:t>TS 28.105 [9]</w:t>
            </w:r>
          </w:p>
          <w:p w14:paraId="0C739C3C" w14:textId="77777777" w:rsidR="002A0E76" w:rsidRPr="006130C7" w:rsidRDefault="002A0E76" w:rsidP="002A0E76">
            <w:pPr>
              <w:pStyle w:val="TAL"/>
              <w:keepNext w:val="0"/>
              <w:rPr>
                <w:sz w:val="16"/>
                <w:szCs w:val="16"/>
              </w:rPr>
            </w:pPr>
            <w:r w:rsidRPr="006130C7">
              <w:rPr>
                <w:sz w:val="16"/>
                <w:szCs w:val="16"/>
              </w:rPr>
              <w:t>TS 28.552 [27]</w:t>
            </w:r>
          </w:p>
          <w:p w14:paraId="4A3D5F98" w14:textId="77777777" w:rsidR="002A0E76" w:rsidRPr="006130C7" w:rsidRDefault="002A0E76" w:rsidP="002A0E76">
            <w:pPr>
              <w:pStyle w:val="TAL"/>
              <w:keepNext w:val="0"/>
              <w:rPr>
                <w:sz w:val="16"/>
                <w:szCs w:val="16"/>
              </w:rPr>
            </w:pPr>
            <w:r w:rsidRPr="006130C7">
              <w:rPr>
                <w:sz w:val="16"/>
                <w:szCs w:val="16"/>
              </w:rPr>
              <w:t>TS 28.554 [29]</w:t>
            </w:r>
          </w:p>
          <w:p w14:paraId="3152552F" w14:textId="2F893418" w:rsidR="002A0E76" w:rsidRPr="006130C7" w:rsidRDefault="002A0E76" w:rsidP="002A0E76">
            <w:pPr>
              <w:pStyle w:val="TAL"/>
              <w:keepNext w:val="0"/>
              <w:rPr>
                <w:sz w:val="16"/>
                <w:szCs w:val="16"/>
              </w:rPr>
            </w:pPr>
            <w:r w:rsidRPr="006130C7">
              <w:rPr>
                <w:sz w:val="16"/>
                <w:szCs w:val="16"/>
              </w:rPr>
              <w:t>TS 28.541 [30]</w:t>
            </w:r>
          </w:p>
        </w:tc>
      </w:tr>
      <w:tr w:rsidR="002A0E76" w:rsidRPr="00C81A41" w14:paraId="59EA4A68" w14:textId="77777777" w:rsidTr="00C10729">
        <w:trPr>
          <w:cantSplit/>
          <w:jc w:val="center"/>
        </w:trPr>
        <w:tc>
          <w:tcPr>
            <w:tcW w:w="1098" w:type="dxa"/>
            <w:shd w:val="clear" w:color="auto" w:fill="DAE9F7"/>
          </w:tcPr>
          <w:p w14:paraId="3D4ED5DC" w14:textId="77777777" w:rsidR="002A0E76" w:rsidRPr="00C81A41" w:rsidRDefault="002A0E76" w:rsidP="002A0E76">
            <w:pPr>
              <w:pStyle w:val="TAH"/>
              <w:rPr>
                <w:sz w:val="16"/>
                <w:szCs w:val="16"/>
              </w:rPr>
            </w:pPr>
            <w:r w:rsidRPr="00C81A41">
              <w:rPr>
                <w:sz w:val="16"/>
                <w:szCs w:val="16"/>
              </w:rPr>
              <w:t>SA WG6</w:t>
            </w:r>
          </w:p>
        </w:tc>
        <w:tc>
          <w:tcPr>
            <w:tcW w:w="850" w:type="dxa"/>
            <w:shd w:val="clear" w:color="auto" w:fill="DAE9F7"/>
          </w:tcPr>
          <w:p w14:paraId="146F33AA" w14:textId="77777777" w:rsidR="002A0E76" w:rsidRPr="00C81A41" w:rsidRDefault="002A0E76" w:rsidP="002A0E76">
            <w:pPr>
              <w:pStyle w:val="TAH"/>
              <w:rPr>
                <w:sz w:val="16"/>
                <w:szCs w:val="16"/>
              </w:rPr>
            </w:pPr>
          </w:p>
        </w:tc>
        <w:tc>
          <w:tcPr>
            <w:tcW w:w="2516" w:type="dxa"/>
            <w:shd w:val="clear" w:color="auto" w:fill="DAE9F7"/>
          </w:tcPr>
          <w:p w14:paraId="091DB2F7" w14:textId="77777777" w:rsidR="002A0E76" w:rsidRPr="00C81A41" w:rsidRDefault="002A0E76" w:rsidP="002A0E76">
            <w:pPr>
              <w:pStyle w:val="TAH"/>
              <w:rPr>
                <w:sz w:val="16"/>
                <w:szCs w:val="16"/>
              </w:rPr>
            </w:pPr>
          </w:p>
        </w:tc>
        <w:tc>
          <w:tcPr>
            <w:tcW w:w="1500" w:type="dxa"/>
            <w:shd w:val="clear" w:color="auto" w:fill="DAE9F7"/>
          </w:tcPr>
          <w:p w14:paraId="536755AB" w14:textId="77777777" w:rsidR="002A0E76" w:rsidRPr="00C81A41" w:rsidRDefault="002A0E76" w:rsidP="002A0E76">
            <w:pPr>
              <w:pStyle w:val="TAH"/>
              <w:rPr>
                <w:sz w:val="16"/>
                <w:szCs w:val="16"/>
              </w:rPr>
            </w:pPr>
          </w:p>
        </w:tc>
        <w:tc>
          <w:tcPr>
            <w:tcW w:w="1476" w:type="dxa"/>
            <w:shd w:val="clear" w:color="auto" w:fill="DAE9F7"/>
          </w:tcPr>
          <w:p w14:paraId="3E4E53D8" w14:textId="77777777" w:rsidR="002A0E76" w:rsidRPr="00C81A41" w:rsidRDefault="002A0E76" w:rsidP="002A0E76">
            <w:pPr>
              <w:pStyle w:val="TAH"/>
              <w:rPr>
                <w:sz w:val="16"/>
                <w:szCs w:val="16"/>
              </w:rPr>
            </w:pPr>
          </w:p>
        </w:tc>
        <w:tc>
          <w:tcPr>
            <w:tcW w:w="2410" w:type="dxa"/>
            <w:shd w:val="clear" w:color="auto" w:fill="DAE9F7"/>
          </w:tcPr>
          <w:p w14:paraId="5DF34D53" w14:textId="77777777" w:rsidR="002A0E76" w:rsidRPr="00C81A41" w:rsidRDefault="002A0E76" w:rsidP="002A0E76">
            <w:pPr>
              <w:pStyle w:val="TAH"/>
              <w:rPr>
                <w:sz w:val="16"/>
                <w:szCs w:val="16"/>
              </w:rPr>
            </w:pPr>
          </w:p>
        </w:tc>
      </w:tr>
      <w:tr w:rsidR="002A0E76" w:rsidRPr="006130C7"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2A0E76" w:rsidRPr="006130C7" w:rsidRDefault="002A0E76" w:rsidP="002A0E76">
            <w:pPr>
              <w:pStyle w:val="TAL"/>
              <w:keepNext w:val="0"/>
              <w:rPr>
                <w:sz w:val="16"/>
                <w:szCs w:val="16"/>
              </w:rPr>
            </w:pPr>
            <w:r w:rsidRPr="006130C7">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2A0E76" w:rsidRPr="006130C7" w:rsidRDefault="002A0E76" w:rsidP="002A0E76">
            <w:pPr>
              <w:pStyle w:val="TAL"/>
              <w:keepNext w:val="0"/>
              <w:rPr>
                <w:sz w:val="16"/>
                <w:szCs w:val="16"/>
              </w:rPr>
            </w:pPr>
            <w:r w:rsidRPr="006130C7">
              <w:rPr>
                <w:sz w:val="16"/>
                <w:szCs w:val="16"/>
              </w:rPr>
              <w:t>ADAES</w:t>
            </w:r>
          </w:p>
          <w:p w14:paraId="2AA141C4" w14:textId="77777777" w:rsidR="002A0E76" w:rsidRPr="006130C7"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3FA25A28" w14:textId="18E80782" w:rsidR="002A0E76" w:rsidRPr="006130C7" w:rsidRDefault="002A0E76" w:rsidP="006130C7">
            <w:pPr>
              <w:pStyle w:val="TAL"/>
              <w:keepNext w:val="0"/>
              <w:rPr>
                <w:sz w:val="16"/>
                <w:szCs w:val="16"/>
              </w:rPr>
            </w:pPr>
            <w:r w:rsidRPr="006130C7">
              <w:rPr>
                <w:sz w:val="16"/>
                <w:szCs w:val="16"/>
              </w:rPr>
              <w:t>SP-230275</w:t>
            </w: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2A0E76" w:rsidRPr="006130C7" w:rsidRDefault="002A0E76" w:rsidP="002A0E76">
            <w:pPr>
              <w:pStyle w:val="TAL"/>
              <w:keepNext w:val="0"/>
              <w:rPr>
                <w:sz w:val="16"/>
                <w:szCs w:val="16"/>
              </w:rPr>
            </w:pPr>
            <w:r w:rsidRPr="006130C7">
              <w:rPr>
                <w:sz w:val="16"/>
                <w:szCs w:val="16"/>
              </w:rPr>
              <w:t>TS 23.436 [33]</w:t>
            </w:r>
          </w:p>
          <w:p w14:paraId="32FBA22C" w14:textId="77777777" w:rsidR="002A0E76" w:rsidRPr="006130C7" w:rsidRDefault="002A0E76" w:rsidP="002A0E76">
            <w:pPr>
              <w:pStyle w:val="TAL"/>
              <w:keepNext w:val="0"/>
              <w:rPr>
                <w:sz w:val="16"/>
                <w:szCs w:val="16"/>
              </w:rPr>
            </w:pPr>
            <w:r w:rsidRPr="006130C7">
              <w:rPr>
                <w:sz w:val="16"/>
                <w:szCs w:val="16"/>
              </w:rPr>
              <w:t>TS 23.434 [35]</w:t>
            </w:r>
          </w:p>
          <w:p w14:paraId="7A893019" w14:textId="77777777" w:rsidR="002A0E76" w:rsidRPr="006130C7" w:rsidRDefault="002A0E76" w:rsidP="002A0E76">
            <w:pPr>
              <w:pStyle w:val="TAL"/>
              <w:keepNext w:val="0"/>
              <w:rPr>
                <w:sz w:val="16"/>
                <w:szCs w:val="16"/>
              </w:rPr>
            </w:pPr>
            <w:r w:rsidRPr="006130C7">
              <w:rPr>
                <w:sz w:val="16"/>
                <w:szCs w:val="16"/>
              </w:rPr>
              <w:t>TS 23.558 [36]</w:t>
            </w:r>
          </w:p>
        </w:tc>
      </w:tr>
      <w:tr w:rsidR="002A0E76" w:rsidRPr="006130C7" w14:paraId="4E322B28" w14:textId="77777777" w:rsidTr="00C10729">
        <w:trPr>
          <w:cantSplit/>
          <w:jc w:val="center"/>
        </w:trPr>
        <w:tc>
          <w:tcPr>
            <w:tcW w:w="1098" w:type="dxa"/>
          </w:tcPr>
          <w:p w14:paraId="3843D0FF" w14:textId="77777777" w:rsidR="002A0E76" w:rsidRPr="006130C7" w:rsidRDefault="002A0E76" w:rsidP="002A0E76">
            <w:pPr>
              <w:pStyle w:val="TAL"/>
              <w:keepNext w:val="0"/>
              <w:rPr>
                <w:sz w:val="16"/>
                <w:szCs w:val="16"/>
              </w:rPr>
            </w:pPr>
            <w:r w:rsidRPr="006130C7">
              <w:rPr>
                <w:sz w:val="16"/>
                <w:szCs w:val="16"/>
              </w:rPr>
              <w:t>1010005</w:t>
            </w:r>
          </w:p>
        </w:tc>
        <w:tc>
          <w:tcPr>
            <w:tcW w:w="850" w:type="dxa"/>
          </w:tcPr>
          <w:p w14:paraId="1CB5A3C6"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Rel-19</w:t>
            </w:r>
          </w:p>
        </w:tc>
        <w:tc>
          <w:tcPr>
            <w:tcW w:w="2516" w:type="dxa"/>
          </w:tcPr>
          <w:p w14:paraId="7F58B44C"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 xml:space="preserve">Study on application layer support for AI/ML services </w:t>
            </w:r>
          </w:p>
        </w:tc>
        <w:tc>
          <w:tcPr>
            <w:tcW w:w="1500" w:type="dxa"/>
          </w:tcPr>
          <w:p w14:paraId="0909D1DB" w14:textId="77777777" w:rsidR="002A0E76" w:rsidRPr="006130C7" w:rsidRDefault="002A0E76" w:rsidP="002A0E76">
            <w:pPr>
              <w:pStyle w:val="TAL"/>
              <w:keepNext w:val="0"/>
              <w:rPr>
                <w:sz w:val="16"/>
                <w:szCs w:val="16"/>
              </w:rPr>
            </w:pPr>
            <w:r w:rsidRPr="006130C7">
              <w:rPr>
                <w:sz w:val="16"/>
                <w:szCs w:val="16"/>
              </w:rPr>
              <w:t>FS_AIMLAPP</w:t>
            </w:r>
          </w:p>
        </w:tc>
        <w:tc>
          <w:tcPr>
            <w:tcW w:w="1476" w:type="dxa"/>
          </w:tcPr>
          <w:p w14:paraId="04154C69" w14:textId="1874C5FE" w:rsidR="002A0E76" w:rsidRPr="006130C7" w:rsidRDefault="002A0E76" w:rsidP="006130C7">
            <w:pPr>
              <w:pStyle w:val="TAL"/>
              <w:keepNext w:val="0"/>
              <w:rPr>
                <w:sz w:val="16"/>
                <w:szCs w:val="16"/>
              </w:rPr>
            </w:pPr>
            <w:r w:rsidRPr="006130C7">
              <w:rPr>
                <w:sz w:val="16"/>
                <w:szCs w:val="16"/>
              </w:rPr>
              <w:t>SP-231182</w:t>
            </w:r>
          </w:p>
        </w:tc>
        <w:tc>
          <w:tcPr>
            <w:tcW w:w="2410" w:type="dxa"/>
          </w:tcPr>
          <w:p w14:paraId="402107B9" w14:textId="1AC4364C" w:rsidR="002A0E76" w:rsidRPr="006130C7" w:rsidRDefault="002A0E76" w:rsidP="002A0E76">
            <w:pPr>
              <w:pStyle w:val="TAL"/>
              <w:keepNext w:val="0"/>
              <w:rPr>
                <w:sz w:val="16"/>
                <w:szCs w:val="16"/>
              </w:rPr>
            </w:pPr>
            <w:r w:rsidRPr="006130C7">
              <w:rPr>
                <w:sz w:val="16"/>
                <w:szCs w:val="16"/>
              </w:rPr>
              <w:t>TR 23.700-82 [</w:t>
            </w:r>
            <w:r w:rsidR="006130C7">
              <w:rPr>
                <w:sz w:val="16"/>
                <w:szCs w:val="16"/>
              </w:rPr>
              <w:t>7</w:t>
            </w:r>
            <w:r w:rsidRPr="006130C7">
              <w:rPr>
                <w:sz w:val="16"/>
                <w:szCs w:val="16"/>
              </w:rPr>
              <w:t>]</w:t>
            </w:r>
          </w:p>
        </w:tc>
      </w:tr>
      <w:tr w:rsidR="002A0E76" w:rsidRPr="006130C7" w14:paraId="67715942" w14:textId="77777777" w:rsidTr="00C10729">
        <w:trPr>
          <w:cantSplit/>
          <w:jc w:val="center"/>
        </w:trPr>
        <w:tc>
          <w:tcPr>
            <w:tcW w:w="1098" w:type="dxa"/>
          </w:tcPr>
          <w:p w14:paraId="75AE8D65" w14:textId="77777777" w:rsidR="002A0E76" w:rsidRPr="006130C7" w:rsidRDefault="002A0E76" w:rsidP="002A0E76">
            <w:pPr>
              <w:pStyle w:val="TAL"/>
              <w:keepNext w:val="0"/>
              <w:rPr>
                <w:sz w:val="16"/>
                <w:szCs w:val="16"/>
              </w:rPr>
            </w:pPr>
            <w:r w:rsidRPr="006130C7">
              <w:rPr>
                <w:sz w:val="16"/>
                <w:szCs w:val="16"/>
              </w:rPr>
              <w:t>1040075</w:t>
            </w:r>
          </w:p>
        </w:tc>
        <w:tc>
          <w:tcPr>
            <w:tcW w:w="850" w:type="dxa"/>
          </w:tcPr>
          <w:p w14:paraId="44736329"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Rel-19</w:t>
            </w:r>
          </w:p>
        </w:tc>
        <w:tc>
          <w:tcPr>
            <w:tcW w:w="2516" w:type="dxa"/>
          </w:tcPr>
          <w:p w14:paraId="19B00552"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Application enablement for AI/ML services</w:t>
            </w:r>
          </w:p>
        </w:tc>
        <w:tc>
          <w:tcPr>
            <w:tcW w:w="1500" w:type="dxa"/>
          </w:tcPr>
          <w:p w14:paraId="10C8E412" w14:textId="77777777" w:rsidR="002A0E76" w:rsidRPr="006130C7" w:rsidRDefault="002A0E76" w:rsidP="002A0E76">
            <w:pPr>
              <w:pStyle w:val="TAL"/>
              <w:keepNext w:val="0"/>
              <w:rPr>
                <w:sz w:val="16"/>
                <w:szCs w:val="16"/>
              </w:rPr>
            </w:pPr>
            <w:proofErr w:type="spellStart"/>
            <w:r w:rsidRPr="006130C7">
              <w:rPr>
                <w:sz w:val="16"/>
                <w:szCs w:val="16"/>
              </w:rPr>
              <w:t>AIML_App</w:t>
            </w:r>
            <w:proofErr w:type="spellEnd"/>
          </w:p>
        </w:tc>
        <w:tc>
          <w:tcPr>
            <w:tcW w:w="1476" w:type="dxa"/>
          </w:tcPr>
          <w:p w14:paraId="568D1272" w14:textId="52DC6ADA" w:rsidR="002A0E76" w:rsidRPr="006130C7" w:rsidRDefault="002A0E76" w:rsidP="006130C7">
            <w:pPr>
              <w:pStyle w:val="TAL"/>
              <w:keepNext w:val="0"/>
              <w:rPr>
                <w:sz w:val="16"/>
                <w:szCs w:val="16"/>
              </w:rPr>
            </w:pPr>
            <w:r w:rsidRPr="006130C7">
              <w:rPr>
                <w:sz w:val="16"/>
                <w:szCs w:val="16"/>
              </w:rPr>
              <w:t>SP-241008</w:t>
            </w:r>
          </w:p>
        </w:tc>
        <w:tc>
          <w:tcPr>
            <w:tcW w:w="2410" w:type="dxa"/>
          </w:tcPr>
          <w:p w14:paraId="7D098DEE" w14:textId="77777777" w:rsidR="002A0E76" w:rsidRPr="006130C7" w:rsidRDefault="002A0E76" w:rsidP="002A0E76">
            <w:pPr>
              <w:pStyle w:val="TAL"/>
              <w:keepNext w:val="0"/>
              <w:rPr>
                <w:sz w:val="16"/>
                <w:szCs w:val="16"/>
              </w:rPr>
            </w:pPr>
            <w:r w:rsidRPr="006130C7">
              <w:rPr>
                <w:sz w:val="16"/>
                <w:szCs w:val="16"/>
              </w:rPr>
              <w:t>TS 23.482 [34]</w:t>
            </w:r>
          </w:p>
          <w:p w14:paraId="7296E097" w14:textId="77777777" w:rsidR="002A0E76" w:rsidRPr="006130C7" w:rsidRDefault="002A0E76" w:rsidP="002A0E76">
            <w:pPr>
              <w:pStyle w:val="TAL"/>
              <w:keepNext w:val="0"/>
              <w:rPr>
                <w:sz w:val="16"/>
                <w:szCs w:val="16"/>
              </w:rPr>
            </w:pPr>
            <w:r w:rsidRPr="006130C7">
              <w:rPr>
                <w:sz w:val="16"/>
                <w:szCs w:val="16"/>
              </w:rPr>
              <w:t>TS 23.436 [33]</w:t>
            </w:r>
          </w:p>
          <w:p w14:paraId="2132E7E2" w14:textId="77777777" w:rsidR="002A0E76" w:rsidRPr="006130C7" w:rsidRDefault="002A0E76" w:rsidP="002A0E76">
            <w:pPr>
              <w:pStyle w:val="TAL"/>
              <w:keepNext w:val="0"/>
              <w:rPr>
                <w:sz w:val="16"/>
                <w:szCs w:val="16"/>
              </w:rPr>
            </w:pPr>
            <w:r w:rsidRPr="006130C7">
              <w:rPr>
                <w:sz w:val="16"/>
                <w:szCs w:val="16"/>
              </w:rPr>
              <w:t>TS 23.434 [35]</w:t>
            </w:r>
          </w:p>
          <w:p w14:paraId="38F699A6" w14:textId="77777777" w:rsidR="002A0E76" w:rsidRPr="006130C7" w:rsidRDefault="002A0E76" w:rsidP="002A0E76">
            <w:pPr>
              <w:pStyle w:val="TAL"/>
              <w:keepNext w:val="0"/>
              <w:rPr>
                <w:sz w:val="16"/>
                <w:szCs w:val="16"/>
              </w:rPr>
            </w:pPr>
            <w:r w:rsidRPr="006130C7">
              <w:rPr>
                <w:sz w:val="16"/>
                <w:szCs w:val="16"/>
              </w:rPr>
              <w:t>TS 23.558 [36]</w:t>
            </w:r>
          </w:p>
        </w:tc>
      </w:tr>
      <w:tr w:rsidR="005B3133" w:rsidRPr="006130C7" w14:paraId="5D54A38B" w14:textId="77777777" w:rsidTr="00C10729">
        <w:trPr>
          <w:cantSplit/>
          <w:jc w:val="center"/>
        </w:trPr>
        <w:tc>
          <w:tcPr>
            <w:tcW w:w="1098" w:type="dxa"/>
          </w:tcPr>
          <w:p w14:paraId="63D0295E" w14:textId="6E6BEDE1" w:rsidR="005B3133" w:rsidRPr="006130C7" w:rsidRDefault="005B3133" w:rsidP="005B3133">
            <w:pPr>
              <w:pStyle w:val="TAL"/>
              <w:keepNext w:val="0"/>
              <w:rPr>
                <w:sz w:val="16"/>
                <w:szCs w:val="16"/>
              </w:rPr>
            </w:pPr>
            <w:r w:rsidRPr="006130C7">
              <w:rPr>
                <w:sz w:val="16"/>
                <w:szCs w:val="16"/>
              </w:rPr>
              <w:t>1060068</w:t>
            </w:r>
          </w:p>
        </w:tc>
        <w:tc>
          <w:tcPr>
            <w:tcW w:w="850" w:type="dxa"/>
          </w:tcPr>
          <w:p w14:paraId="43CFD656" w14:textId="3D91C2A1" w:rsidR="005B3133" w:rsidRPr="006130C7" w:rsidRDefault="005B3133" w:rsidP="005B3133">
            <w:pPr>
              <w:pStyle w:val="TAL"/>
              <w:keepNext w:val="0"/>
              <w:rPr>
                <w:rFonts w:eastAsia="Malgun Gothic"/>
                <w:sz w:val="16"/>
                <w:szCs w:val="16"/>
              </w:rPr>
            </w:pPr>
            <w:r w:rsidRPr="006130C7">
              <w:rPr>
                <w:sz w:val="16"/>
                <w:szCs w:val="16"/>
              </w:rPr>
              <w:t>Rel-19</w:t>
            </w:r>
          </w:p>
        </w:tc>
        <w:tc>
          <w:tcPr>
            <w:tcW w:w="2516" w:type="dxa"/>
          </w:tcPr>
          <w:p w14:paraId="175E7D42" w14:textId="1BE477ED" w:rsidR="005B3133" w:rsidRPr="006130C7" w:rsidRDefault="005B3133" w:rsidP="005B3133">
            <w:pPr>
              <w:pStyle w:val="TAL"/>
              <w:keepNext w:val="0"/>
              <w:rPr>
                <w:rFonts w:eastAsia="Malgun Gothic"/>
                <w:sz w:val="16"/>
                <w:szCs w:val="16"/>
              </w:rPr>
            </w:pPr>
            <w:r w:rsidRPr="006130C7">
              <w:rPr>
                <w:sz w:val="16"/>
                <w:szCs w:val="16"/>
              </w:rPr>
              <w:t>Application Data Analytics Enablement Service</w:t>
            </w:r>
          </w:p>
        </w:tc>
        <w:tc>
          <w:tcPr>
            <w:tcW w:w="1500" w:type="dxa"/>
          </w:tcPr>
          <w:p w14:paraId="1EF8028D" w14:textId="26D985FB" w:rsidR="005B3133" w:rsidRPr="006130C7" w:rsidRDefault="005B3133" w:rsidP="005B3133">
            <w:pPr>
              <w:pStyle w:val="TAL"/>
              <w:keepNext w:val="0"/>
              <w:rPr>
                <w:sz w:val="16"/>
                <w:szCs w:val="16"/>
              </w:rPr>
            </w:pPr>
            <w:r w:rsidRPr="006130C7">
              <w:rPr>
                <w:sz w:val="16"/>
                <w:szCs w:val="16"/>
              </w:rPr>
              <w:t>TEI19_ADAES</w:t>
            </w:r>
          </w:p>
        </w:tc>
        <w:tc>
          <w:tcPr>
            <w:tcW w:w="1476" w:type="dxa"/>
          </w:tcPr>
          <w:p w14:paraId="2B86B031" w14:textId="5E27BE78" w:rsidR="005B3133" w:rsidRPr="006130C7" w:rsidRDefault="005B3133" w:rsidP="005B3133">
            <w:pPr>
              <w:pStyle w:val="TAL"/>
              <w:keepNext w:val="0"/>
              <w:rPr>
                <w:sz w:val="16"/>
                <w:szCs w:val="16"/>
              </w:rPr>
            </w:pPr>
            <w:r w:rsidRPr="006130C7">
              <w:rPr>
                <w:sz w:val="16"/>
                <w:szCs w:val="16"/>
              </w:rPr>
              <w:t>SP-241695</w:t>
            </w:r>
          </w:p>
        </w:tc>
        <w:tc>
          <w:tcPr>
            <w:tcW w:w="2410" w:type="dxa"/>
          </w:tcPr>
          <w:p w14:paraId="4C102AF9" w14:textId="77777777" w:rsidR="005B3133" w:rsidRPr="006130C7" w:rsidRDefault="005B3133" w:rsidP="005B3133">
            <w:pPr>
              <w:pStyle w:val="TAL"/>
              <w:keepNext w:val="0"/>
              <w:rPr>
                <w:sz w:val="16"/>
                <w:szCs w:val="16"/>
              </w:rPr>
            </w:pPr>
            <w:r w:rsidRPr="006130C7">
              <w:rPr>
                <w:sz w:val="16"/>
                <w:szCs w:val="16"/>
              </w:rPr>
              <w:t>TS 23.436 [33]</w:t>
            </w:r>
          </w:p>
          <w:p w14:paraId="692220E3" w14:textId="77777777" w:rsidR="005B3133" w:rsidRPr="006130C7" w:rsidRDefault="005B3133" w:rsidP="005B3133">
            <w:pPr>
              <w:pStyle w:val="TAL"/>
              <w:keepNext w:val="0"/>
              <w:rPr>
                <w:sz w:val="16"/>
                <w:szCs w:val="16"/>
              </w:rPr>
            </w:pPr>
          </w:p>
        </w:tc>
      </w:tr>
      <w:tr w:rsidR="005B3133" w:rsidRPr="00C81A41" w14:paraId="06DC4493" w14:textId="77777777" w:rsidTr="00DB0EBE">
        <w:trPr>
          <w:cantSplit/>
          <w:jc w:val="center"/>
        </w:trPr>
        <w:tc>
          <w:tcPr>
            <w:tcW w:w="1098" w:type="dxa"/>
            <w:shd w:val="clear" w:color="auto" w:fill="DAE9F7"/>
          </w:tcPr>
          <w:p w14:paraId="10737E9A" w14:textId="13B961A9" w:rsidR="005B3133" w:rsidRPr="006B0200" w:rsidRDefault="005B3133" w:rsidP="00DB0EBE">
            <w:pPr>
              <w:pStyle w:val="TAH"/>
              <w:rPr>
                <w:sz w:val="16"/>
                <w:szCs w:val="16"/>
              </w:rPr>
            </w:pPr>
            <w:r w:rsidRPr="00C81A41">
              <w:rPr>
                <w:sz w:val="16"/>
                <w:szCs w:val="16"/>
              </w:rPr>
              <w:t>CT WG</w:t>
            </w:r>
            <w:r>
              <w:rPr>
                <w:sz w:val="16"/>
                <w:szCs w:val="16"/>
              </w:rPr>
              <w:t>1</w:t>
            </w:r>
          </w:p>
        </w:tc>
        <w:tc>
          <w:tcPr>
            <w:tcW w:w="850" w:type="dxa"/>
            <w:shd w:val="clear" w:color="auto" w:fill="DAE9F7"/>
          </w:tcPr>
          <w:p w14:paraId="39CC8E79" w14:textId="77777777" w:rsidR="005B3133" w:rsidRPr="006B0200" w:rsidRDefault="005B3133" w:rsidP="00DB0EBE">
            <w:pPr>
              <w:pStyle w:val="TAH"/>
              <w:rPr>
                <w:sz w:val="16"/>
                <w:szCs w:val="16"/>
              </w:rPr>
            </w:pPr>
          </w:p>
        </w:tc>
        <w:tc>
          <w:tcPr>
            <w:tcW w:w="2516" w:type="dxa"/>
            <w:shd w:val="clear" w:color="auto" w:fill="DAE9F7"/>
          </w:tcPr>
          <w:p w14:paraId="77827818" w14:textId="77777777" w:rsidR="005B3133" w:rsidRPr="006B0200" w:rsidRDefault="005B3133" w:rsidP="00DB0EBE">
            <w:pPr>
              <w:pStyle w:val="TAH"/>
              <w:rPr>
                <w:sz w:val="16"/>
                <w:szCs w:val="16"/>
              </w:rPr>
            </w:pPr>
          </w:p>
        </w:tc>
        <w:tc>
          <w:tcPr>
            <w:tcW w:w="1500" w:type="dxa"/>
            <w:shd w:val="clear" w:color="auto" w:fill="DAE9F7"/>
          </w:tcPr>
          <w:p w14:paraId="63461D23" w14:textId="77777777" w:rsidR="005B3133" w:rsidRPr="006B0200" w:rsidRDefault="005B3133" w:rsidP="00DB0EBE">
            <w:pPr>
              <w:pStyle w:val="TAH"/>
              <w:rPr>
                <w:sz w:val="16"/>
                <w:szCs w:val="16"/>
              </w:rPr>
            </w:pPr>
          </w:p>
        </w:tc>
        <w:tc>
          <w:tcPr>
            <w:tcW w:w="1476" w:type="dxa"/>
            <w:shd w:val="clear" w:color="auto" w:fill="DAE9F7"/>
          </w:tcPr>
          <w:p w14:paraId="13D8C1A0" w14:textId="77777777" w:rsidR="005B3133" w:rsidRPr="00F9398A" w:rsidRDefault="005B3133" w:rsidP="00DB0EBE">
            <w:pPr>
              <w:pStyle w:val="TAH"/>
              <w:rPr>
                <w:sz w:val="16"/>
                <w:szCs w:val="16"/>
              </w:rPr>
            </w:pPr>
          </w:p>
        </w:tc>
        <w:tc>
          <w:tcPr>
            <w:tcW w:w="2410" w:type="dxa"/>
            <w:shd w:val="clear" w:color="auto" w:fill="DAE9F7"/>
          </w:tcPr>
          <w:p w14:paraId="7D88DEE7" w14:textId="77777777" w:rsidR="005B3133" w:rsidRPr="00C81A41" w:rsidRDefault="005B3133" w:rsidP="00DB0EBE">
            <w:pPr>
              <w:pStyle w:val="TAH"/>
              <w:rPr>
                <w:sz w:val="16"/>
                <w:szCs w:val="16"/>
              </w:rPr>
            </w:pPr>
          </w:p>
        </w:tc>
      </w:tr>
      <w:tr w:rsidR="005B3133" w:rsidRPr="006130C7" w14:paraId="4C50F247" w14:textId="77777777" w:rsidTr="00C10729">
        <w:trPr>
          <w:cantSplit/>
          <w:jc w:val="center"/>
        </w:trPr>
        <w:tc>
          <w:tcPr>
            <w:tcW w:w="1098" w:type="dxa"/>
          </w:tcPr>
          <w:p w14:paraId="04776F3F" w14:textId="49E4557A" w:rsidR="005B3133" w:rsidRPr="006130C7" w:rsidRDefault="005B3133" w:rsidP="005B3133">
            <w:pPr>
              <w:pStyle w:val="TAL"/>
              <w:keepNext w:val="0"/>
              <w:rPr>
                <w:sz w:val="16"/>
                <w:szCs w:val="16"/>
              </w:rPr>
            </w:pPr>
            <w:r w:rsidRPr="006130C7">
              <w:rPr>
                <w:sz w:val="16"/>
                <w:szCs w:val="16"/>
              </w:rPr>
              <w:t>1050024</w:t>
            </w:r>
          </w:p>
        </w:tc>
        <w:tc>
          <w:tcPr>
            <w:tcW w:w="850" w:type="dxa"/>
          </w:tcPr>
          <w:p w14:paraId="74F3782F" w14:textId="57B0154A" w:rsidR="005B3133" w:rsidRPr="006130C7" w:rsidRDefault="005B3133" w:rsidP="005B3133">
            <w:pPr>
              <w:pStyle w:val="TAL"/>
              <w:keepNext w:val="0"/>
              <w:rPr>
                <w:sz w:val="16"/>
                <w:szCs w:val="16"/>
              </w:rPr>
            </w:pPr>
            <w:r w:rsidRPr="006130C7">
              <w:rPr>
                <w:sz w:val="16"/>
                <w:szCs w:val="16"/>
              </w:rPr>
              <w:t>Rel-19</w:t>
            </w:r>
          </w:p>
        </w:tc>
        <w:tc>
          <w:tcPr>
            <w:tcW w:w="2516" w:type="dxa"/>
          </w:tcPr>
          <w:p w14:paraId="3B569B09" w14:textId="192DAE46" w:rsidR="005B3133" w:rsidRPr="006130C7" w:rsidRDefault="005B3133" w:rsidP="005B3133">
            <w:pPr>
              <w:pStyle w:val="TAL"/>
              <w:keepNext w:val="0"/>
              <w:rPr>
                <w:sz w:val="16"/>
                <w:szCs w:val="16"/>
              </w:rPr>
            </w:pPr>
            <w:r w:rsidRPr="006130C7">
              <w:rPr>
                <w:sz w:val="16"/>
                <w:szCs w:val="16"/>
              </w:rPr>
              <w:t>CT1 aspects of application enablement for AIML services</w:t>
            </w:r>
          </w:p>
        </w:tc>
        <w:tc>
          <w:tcPr>
            <w:tcW w:w="1500" w:type="dxa"/>
          </w:tcPr>
          <w:p w14:paraId="04867AC5" w14:textId="0883669C" w:rsidR="005B3133" w:rsidRPr="006130C7" w:rsidRDefault="005B3133" w:rsidP="005B3133">
            <w:pPr>
              <w:pStyle w:val="TAL"/>
              <w:keepNext w:val="0"/>
              <w:rPr>
                <w:sz w:val="16"/>
                <w:szCs w:val="16"/>
              </w:rPr>
            </w:pPr>
            <w:proofErr w:type="spellStart"/>
            <w:r w:rsidRPr="006130C7">
              <w:rPr>
                <w:sz w:val="16"/>
                <w:szCs w:val="16"/>
              </w:rPr>
              <w:t>AIML_App</w:t>
            </w:r>
            <w:proofErr w:type="spellEnd"/>
          </w:p>
        </w:tc>
        <w:tc>
          <w:tcPr>
            <w:tcW w:w="1476" w:type="dxa"/>
          </w:tcPr>
          <w:p w14:paraId="36208A85" w14:textId="6CFC1545" w:rsidR="005B3133" w:rsidRPr="006130C7" w:rsidRDefault="005B3133" w:rsidP="006130C7">
            <w:pPr>
              <w:pStyle w:val="TAL"/>
              <w:keepNext w:val="0"/>
              <w:rPr>
                <w:sz w:val="16"/>
                <w:szCs w:val="16"/>
              </w:rPr>
            </w:pPr>
            <w:r w:rsidRPr="006130C7">
              <w:rPr>
                <w:sz w:val="16"/>
                <w:szCs w:val="16"/>
              </w:rPr>
              <w:t>CP-243310</w:t>
            </w:r>
          </w:p>
        </w:tc>
        <w:tc>
          <w:tcPr>
            <w:tcW w:w="2410" w:type="dxa"/>
          </w:tcPr>
          <w:p w14:paraId="1DF7F978" w14:textId="28D06F28" w:rsidR="005B3133" w:rsidRPr="006130C7" w:rsidRDefault="005B3133" w:rsidP="005B3133">
            <w:pPr>
              <w:pStyle w:val="TAL"/>
              <w:keepNext w:val="0"/>
              <w:rPr>
                <w:sz w:val="16"/>
                <w:szCs w:val="16"/>
              </w:rPr>
            </w:pPr>
            <w:r w:rsidRPr="006130C7">
              <w:rPr>
                <w:sz w:val="16"/>
                <w:szCs w:val="16"/>
              </w:rPr>
              <w:t>TS 24.559 [75]</w:t>
            </w:r>
          </w:p>
          <w:p w14:paraId="4D2A3D52" w14:textId="6C4E864D" w:rsidR="005B3133" w:rsidRPr="006130C7" w:rsidRDefault="005B3133" w:rsidP="005B3133">
            <w:pPr>
              <w:pStyle w:val="TAL"/>
              <w:keepNext w:val="0"/>
              <w:rPr>
                <w:sz w:val="16"/>
                <w:szCs w:val="16"/>
              </w:rPr>
            </w:pPr>
            <w:r w:rsidRPr="006130C7">
              <w:rPr>
                <w:sz w:val="16"/>
                <w:szCs w:val="16"/>
              </w:rPr>
              <w:t>TS 24.560 [76]</w:t>
            </w:r>
          </w:p>
          <w:p w14:paraId="196ED793" w14:textId="77777777" w:rsidR="005B3133" w:rsidRPr="006130C7" w:rsidRDefault="005B3133" w:rsidP="005B3133">
            <w:pPr>
              <w:pStyle w:val="TAL"/>
              <w:keepNext w:val="0"/>
              <w:rPr>
                <w:sz w:val="16"/>
                <w:szCs w:val="16"/>
              </w:rPr>
            </w:pPr>
          </w:p>
        </w:tc>
      </w:tr>
      <w:tr w:rsidR="005B3133" w:rsidRPr="00C81A41" w14:paraId="56F0754F" w14:textId="77777777" w:rsidTr="00C10729">
        <w:trPr>
          <w:cantSplit/>
          <w:jc w:val="center"/>
        </w:trPr>
        <w:tc>
          <w:tcPr>
            <w:tcW w:w="1098" w:type="dxa"/>
            <w:shd w:val="clear" w:color="auto" w:fill="DAE9F7"/>
          </w:tcPr>
          <w:p w14:paraId="027A1EA9" w14:textId="77777777" w:rsidR="005B3133" w:rsidRPr="00C81A41" w:rsidRDefault="005B3133" w:rsidP="005B3133">
            <w:pPr>
              <w:pStyle w:val="TAH"/>
              <w:rPr>
                <w:sz w:val="16"/>
                <w:szCs w:val="16"/>
              </w:rPr>
            </w:pPr>
            <w:r w:rsidRPr="00C81A41">
              <w:rPr>
                <w:sz w:val="16"/>
                <w:szCs w:val="16"/>
              </w:rPr>
              <w:t>CT WG3</w:t>
            </w:r>
          </w:p>
        </w:tc>
        <w:tc>
          <w:tcPr>
            <w:tcW w:w="850" w:type="dxa"/>
            <w:shd w:val="clear" w:color="auto" w:fill="DAE9F7"/>
          </w:tcPr>
          <w:p w14:paraId="21F6D92B" w14:textId="77777777" w:rsidR="005B3133" w:rsidRPr="00C81A41" w:rsidRDefault="005B3133" w:rsidP="005B3133">
            <w:pPr>
              <w:pStyle w:val="TAH"/>
              <w:rPr>
                <w:sz w:val="16"/>
                <w:szCs w:val="16"/>
              </w:rPr>
            </w:pPr>
          </w:p>
        </w:tc>
        <w:tc>
          <w:tcPr>
            <w:tcW w:w="2516" w:type="dxa"/>
            <w:shd w:val="clear" w:color="auto" w:fill="DAE9F7"/>
          </w:tcPr>
          <w:p w14:paraId="15F5FAB4" w14:textId="77777777" w:rsidR="005B3133" w:rsidRPr="00C81A41" w:rsidRDefault="005B3133" w:rsidP="005B3133">
            <w:pPr>
              <w:pStyle w:val="TAH"/>
              <w:rPr>
                <w:sz w:val="16"/>
                <w:szCs w:val="16"/>
              </w:rPr>
            </w:pPr>
          </w:p>
        </w:tc>
        <w:tc>
          <w:tcPr>
            <w:tcW w:w="1500" w:type="dxa"/>
            <w:shd w:val="clear" w:color="auto" w:fill="DAE9F7"/>
          </w:tcPr>
          <w:p w14:paraId="189F78BA" w14:textId="77777777" w:rsidR="005B3133" w:rsidRPr="00C81A41" w:rsidRDefault="005B3133" w:rsidP="005B3133">
            <w:pPr>
              <w:pStyle w:val="TAH"/>
              <w:rPr>
                <w:sz w:val="16"/>
                <w:szCs w:val="16"/>
              </w:rPr>
            </w:pPr>
          </w:p>
        </w:tc>
        <w:tc>
          <w:tcPr>
            <w:tcW w:w="1476" w:type="dxa"/>
            <w:shd w:val="clear" w:color="auto" w:fill="DAE9F7"/>
          </w:tcPr>
          <w:p w14:paraId="38E726ED" w14:textId="77777777" w:rsidR="005B3133" w:rsidRPr="00C81A41" w:rsidRDefault="005B3133" w:rsidP="005B3133">
            <w:pPr>
              <w:pStyle w:val="TAH"/>
              <w:rPr>
                <w:sz w:val="16"/>
                <w:szCs w:val="16"/>
              </w:rPr>
            </w:pPr>
          </w:p>
        </w:tc>
        <w:tc>
          <w:tcPr>
            <w:tcW w:w="2410" w:type="dxa"/>
            <w:shd w:val="clear" w:color="auto" w:fill="DAE9F7"/>
          </w:tcPr>
          <w:p w14:paraId="16CD2426" w14:textId="77777777" w:rsidR="005B3133" w:rsidRPr="00C81A41" w:rsidRDefault="005B3133" w:rsidP="005B3133">
            <w:pPr>
              <w:pStyle w:val="TAH"/>
              <w:rPr>
                <w:sz w:val="16"/>
                <w:szCs w:val="16"/>
              </w:rPr>
            </w:pPr>
          </w:p>
        </w:tc>
      </w:tr>
      <w:tr w:rsidR="005B3133" w:rsidRPr="006130C7"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5B3133" w:rsidRPr="006130C7" w:rsidRDefault="005B3133" w:rsidP="005B3133">
            <w:pPr>
              <w:pStyle w:val="TAL"/>
              <w:keepNext w:val="0"/>
              <w:rPr>
                <w:sz w:val="16"/>
                <w:szCs w:val="16"/>
              </w:rPr>
            </w:pPr>
            <w:r w:rsidRPr="006130C7">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5B3133" w:rsidRPr="006130C7" w:rsidRDefault="005B3133" w:rsidP="005B3133">
            <w:pPr>
              <w:pStyle w:val="TAL"/>
              <w:keepNext w:val="0"/>
              <w:rPr>
                <w:sz w:val="16"/>
                <w:szCs w:val="16"/>
              </w:rPr>
            </w:pPr>
            <w:r w:rsidRPr="006130C7">
              <w:rPr>
                <w:sz w:val="16"/>
                <w:szCs w:val="16"/>
              </w:rPr>
              <w:t>CT WG3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5B3133" w:rsidRPr="006130C7" w:rsidRDefault="005B3133" w:rsidP="005B3133">
            <w:pPr>
              <w:pStyle w:val="TAL"/>
              <w:keepNext w:val="0"/>
              <w:rPr>
                <w:sz w:val="16"/>
                <w:szCs w:val="16"/>
              </w:rPr>
            </w:pPr>
            <w:r w:rsidRPr="006130C7">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72F59816" w14:textId="1DC8DD5F" w:rsidR="005B3133" w:rsidRPr="006130C7" w:rsidRDefault="005B3133" w:rsidP="006130C7">
            <w:pPr>
              <w:pStyle w:val="TAL"/>
              <w:keepNext w:val="0"/>
              <w:rPr>
                <w:sz w:val="16"/>
                <w:szCs w:val="16"/>
              </w:rPr>
            </w:pPr>
            <w:r w:rsidRPr="006130C7">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5B3133" w:rsidRPr="006130C7" w:rsidRDefault="005B3133" w:rsidP="005B3133">
            <w:pPr>
              <w:pStyle w:val="TAL"/>
              <w:keepNext w:val="0"/>
              <w:rPr>
                <w:sz w:val="16"/>
                <w:szCs w:val="16"/>
              </w:rPr>
            </w:pPr>
            <w:r w:rsidRPr="006130C7">
              <w:rPr>
                <w:sz w:val="16"/>
                <w:szCs w:val="16"/>
              </w:rPr>
              <w:t>TS 29.122 [37]</w:t>
            </w:r>
          </w:p>
          <w:p w14:paraId="5868377F" w14:textId="77777777" w:rsidR="005B3133" w:rsidRPr="006130C7" w:rsidRDefault="005B3133" w:rsidP="005B3133">
            <w:pPr>
              <w:pStyle w:val="TAL"/>
              <w:keepNext w:val="0"/>
              <w:rPr>
                <w:sz w:val="16"/>
                <w:szCs w:val="16"/>
              </w:rPr>
            </w:pPr>
            <w:r w:rsidRPr="006130C7">
              <w:rPr>
                <w:sz w:val="16"/>
                <w:szCs w:val="16"/>
              </w:rPr>
              <w:t>TS 29.513 [38]</w:t>
            </w:r>
          </w:p>
          <w:p w14:paraId="3125D782" w14:textId="77777777" w:rsidR="005B3133" w:rsidRPr="006130C7" w:rsidRDefault="005B3133" w:rsidP="005B3133">
            <w:pPr>
              <w:pStyle w:val="TAL"/>
              <w:keepNext w:val="0"/>
              <w:rPr>
                <w:sz w:val="16"/>
                <w:szCs w:val="16"/>
              </w:rPr>
            </w:pPr>
            <w:r w:rsidRPr="006130C7">
              <w:rPr>
                <w:sz w:val="16"/>
                <w:szCs w:val="16"/>
              </w:rPr>
              <w:t>TS 29.514 [39]</w:t>
            </w:r>
          </w:p>
          <w:p w14:paraId="13C95DF0" w14:textId="77777777" w:rsidR="005B3133" w:rsidRPr="006130C7" w:rsidRDefault="005B3133" w:rsidP="005B3133">
            <w:pPr>
              <w:pStyle w:val="TAL"/>
              <w:keepNext w:val="0"/>
              <w:rPr>
                <w:sz w:val="16"/>
                <w:szCs w:val="16"/>
              </w:rPr>
            </w:pPr>
            <w:r w:rsidRPr="006130C7">
              <w:rPr>
                <w:sz w:val="16"/>
                <w:szCs w:val="16"/>
              </w:rPr>
              <w:t>TS 29.517 [40]</w:t>
            </w:r>
          </w:p>
          <w:p w14:paraId="2F256D25" w14:textId="77777777" w:rsidR="005B3133" w:rsidRPr="006130C7" w:rsidRDefault="005B3133" w:rsidP="005B3133">
            <w:pPr>
              <w:pStyle w:val="TAL"/>
              <w:keepNext w:val="0"/>
              <w:rPr>
                <w:sz w:val="16"/>
                <w:szCs w:val="16"/>
              </w:rPr>
            </w:pPr>
            <w:r w:rsidRPr="006130C7">
              <w:rPr>
                <w:sz w:val="16"/>
                <w:szCs w:val="16"/>
              </w:rPr>
              <w:t>TS 29.591 [41]</w:t>
            </w:r>
          </w:p>
          <w:p w14:paraId="49D8FDAE" w14:textId="77777777" w:rsidR="005B3133" w:rsidRPr="006130C7" w:rsidRDefault="005B3133" w:rsidP="005B3133">
            <w:pPr>
              <w:pStyle w:val="TAL"/>
              <w:keepNext w:val="0"/>
              <w:rPr>
                <w:sz w:val="16"/>
                <w:szCs w:val="16"/>
              </w:rPr>
            </w:pPr>
            <w:r w:rsidRPr="006130C7">
              <w:rPr>
                <w:sz w:val="16"/>
                <w:szCs w:val="16"/>
              </w:rPr>
              <w:t>TS 29.519 [42]</w:t>
            </w:r>
          </w:p>
          <w:p w14:paraId="2488E2DD" w14:textId="77777777" w:rsidR="005B3133" w:rsidRPr="006130C7" w:rsidRDefault="005B3133" w:rsidP="005B3133">
            <w:pPr>
              <w:pStyle w:val="TAL"/>
              <w:keepNext w:val="0"/>
              <w:rPr>
                <w:sz w:val="16"/>
                <w:szCs w:val="16"/>
              </w:rPr>
            </w:pPr>
            <w:r w:rsidRPr="006130C7">
              <w:rPr>
                <w:sz w:val="16"/>
                <w:szCs w:val="16"/>
              </w:rPr>
              <w:t>TS 29.520 [43]</w:t>
            </w:r>
          </w:p>
          <w:p w14:paraId="32740C48" w14:textId="77777777" w:rsidR="005B3133" w:rsidRPr="006130C7" w:rsidRDefault="005B3133" w:rsidP="005B3133">
            <w:pPr>
              <w:pStyle w:val="TAL"/>
              <w:keepNext w:val="0"/>
              <w:rPr>
                <w:sz w:val="16"/>
                <w:szCs w:val="16"/>
              </w:rPr>
            </w:pPr>
            <w:r w:rsidRPr="006130C7">
              <w:rPr>
                <w:sz w:val="16"/>
                <w:szCs w:val="16"/>
              </w:rPr>
              <w:t>TS 29.521 [44]</w:t>
            </w:r>
          </w:p>
          <w:p w14:paraId="2907F163" w14:textId="77777777" w:rsidR="005B3133" w:rsidRPr="006130C7" w:rsidRDefault="005B3133" w:rsidP="005B3133">
            <w:pPr>
              <w:pStyle w:val="TAL"/>
              <w:keepNext w:val="0"/>
              <w:rPr>
                <w:sz w:val="16"/>
                <w:szCs w:val="16"/>
              </w:rPr>
            </w:pPr>
            <w:r w:rsidRPr="006130C7">
              <w:rPr>
                <w:sz w:val="16"/>
                <w:szCs w:val="16"/>
              </w:rPr>
              <w:t>TS 29.522 [45]</w:t>
            </w:r>
          </w:p>
        </w:tc>
      </w:tr>
      <w:tr w:rsidR="005B3133" w:rsidRPr="006130C7"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5B3133" w:rsidRPr="006130C7" w:rsidRDefault="005B3133" w:rsidP="005B3133">
            <w:pPr>
              <w:pStyle w:val="TAL"/>
              <w:keepNext w:val="0"/>
              <w:rPr>
                <w:sz w:val="16"/>
                <w:szCs w:val="16"/>
              </w:rPr>
            </w:pPr>
            <w:r w:rsidRPr="006130C7">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5B3133" w:rsidRPr="006130C7" w:rsidRDefault="005B3133" w:rsidP="005B3133">
            <w:pPr>
              <w:pStyle w:val="TAL"/>
              <w:keepNext w:val="0"/>
              <w:rPr>
                <w:sz w:val="16"/>
                <w:szCs w:val="16"/>
              </w:rPr>
            </w:pPr>
            <w:r w:rsidRPr="006130C7">
              <w:rPr>
                <w:sz w:val="16"/>
                <w:szCs w:val="16"/>
              </w:rPr>
              <w:t>CT WG3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5B3133" w:rsidRPr="006130C7" w:rsidRDefault="005B3133" w:rsidP="005B3133">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C737685" w14:textId="3DE14F2B" w:rsidR="005B3133" w:rsidRPr="006130C7" w:rsidRDefault="005B3133" w:rsidP="006130C7">
            <w:pPr>
              <w:pStyle w:val="TAL"/>
              <w:keepNext w:val="0"/>
              <w:rPr>
                <w:sz w:val="16"/>
                <w:szCs w:val="16"/>
              </w:rPr>
            </w:pPr>
            <w:r w:rsidRPr="006130C7">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5B3133" w:rsidRPr="006130C7" w:rsidRDefault="005B3133" w:rsidP="005B3133">
            <w:pPr>
              <w:pStyle w:val="TAL"/>
              <w:keepNext w:val="0"/>
              <w:rPr>
                <w:sz w:val="16"/>
                <w:szCs w:val="16"/>
              </w:rPr>
            </w:pPr>
            <w:r w:rsidRPr="006130C7">
              <w:rPr>
                <w:sz w:val="16"/>
                <w:szCs w:val="16"/>
              </w:rPr>
              <w:t>TS 29.508 [48]</w:t>
            </w:r>
          </w:p>
          <w:p w14:paraId="35343E64" w14:textId="77777777" w:rsidR="005B3133" w:rsidRPr="006130C7" w:rsidRDefault="005B3133" w:rsidP="005B3133">
            <w:pPr>
              <w:pStyle w:val="TAL"/>
              <w:keepNext w:val="0"/>
              <w:rPr>
                <w:sz w:val="16"/>
                <w:szCs w:val="16"/>
              </w:rPr>
            </w:pPr>
            <w:r w:rsidRPr="006130C7">
              <w:rPr>
                <w:sz w:val="16"/>
                <w:szCs w:val="16"/>
              </w:rPr>
              <w:t>TS 29.122 [37]</w:t>
            </w:r>
          </w:p>
          <w:p w14:paraId="304A4B62" w14:textId="77777777" w:rsidR="005B3133" w:rsidRPr="006130C7" w:rsidRDefault="005B3133" w:rsidP="005B3133">
            <w:pPr>
              <w:pStyle w:val="TAL"/>
              <w:keepNext w:val="0"/>
              <w:rPr>
                <w:sz w:val="16"/>
                <w:szCs w:val="16"/>
              </w:rPr>
            </w:pPr>
            <w:r w:rsidRPr="006130C7">
              <w:rPr>
                <w:sz w:val="16"/>
                <w:szCs w:val="16"/>
              </w:rPr>
              <w:t>TS 29.513 [38]</w:t>
            </w:r>
          </w:p>
          <w:p w14:paraId="2D3ACC43" w14:textId="77777777" w:rsidR="005B3133" w:rsidRPr="006130C7" w:rsidRDefault="005B3133" w:rsidP="005B3133">
            <w:pPr>
              <w:pStyle w:val="TAL"/>
              <w:keepNext w:val="0"/>
              <w:rPr>
                <w:sz w:val="16"/>
                <w:szCs w:val="16"/>
              </w:rPr>
            </w:pPr>
            <w:r w:rsidRPr="006130C7">
              <w:rPr>
                <w:sz w:val="16"/>
                <w:szCs w:val="16"/>
              </w:rPr>
              <w:t>TS 29.517 [40]</w:t>
            </w:r>
          </w:p>
          <w:p w14:paraId="43BB0221" w14:textId="77777777" w:rsidR="005B3133" w:rsidRPr="006130C7" w:rsidRDefault="005B3133" w:rsidP="005B3133">
            <w:pPr>
              <w:pStyle w:val="TAL"/>
              <w:keepNext w:val="0"/>
              <w:rPr>
                <w:sz w:val="16"/>
                <w:szCs w:val="16"/>
              </w:rPr>
            </w:pPr>
            <w:r w:rsidRPr="006130C7">
              <w:rPr>
                <w:sz w:val="16"/>
                <w:szCs w:val="16"/>
              </w:rPr>
              <w:t>TS 29.519 [42]</w:t>
            </w:r>
          </w:p>
          <w:p w14:paraId="784D7304" w14:textId="77777777" w:rsidR="005B3133" w:rsidRPr="006130C7" w:rsidRDefault="005B3133" w:rsidP="005B3133">
            <w:pPr>
              <w:pStyle w:val="TAL"/>
              <w:keepNext w:val="0"/>
              <w:rPr>
                <w:sz w:val="16"/>
                <w:szCs w:val="16"/>
              </w:rPr>
            </w:pPr>
            <w:r w:rsidRPr="006130C7">
              <w:rPr>
                <w:sz w:val="16"/>
                <w:szCs w:val="16"/>
              </w:rPr>
              <w:t>TS 29.520 [43]</w:t>
            </w:r>
          </w:p>
          <w:p w14:paraId="4E426826" w14:textId="77777777" w:rsidR="005B3133" w:rsidRPr="006130C7" w:rsidRDefault="005B3133" w:rsidP="005B3133">
            <w:pPr>
              <w:pStyle w:val="TAL"/>
              <w:keepNext w:val="0"/>
              <w:rPr>
                <w:sz w:val="16"/>
                <w:szCs w:val="16"/>
              </w:rPr>
            </w:pPr>
            <w:r w:rsidRPr="006130C7">
              <w:rPr>
                <w:sz w:val="16"/>
                <w:szCs w:val="16"/>
              </w:rPr>
              <w:t>TS 29.522 [45]</w:t>
            </w:r>
          </w:p>
          <w:p w14:paraId="64A251D8" w14:textId="77777777" w:rsidR="005B3133" w:rsidRPr="006130C7" w:rsidRDefault="005B3133" w:rsidP="005B3133">
            <w:pPr>
              <w:pStyle w:val="TAL"/>
              <w:keepNext w:val="0"/>
              <w:rPr>
                <w:sz w:val="16"/>
                <w:szCs w:val="16"/>
              </w:rPr>
            </w:pPr>
            <w:r w:rsidRPr="006130C7">
              <w:rPr>
                <w:sz w:val="16"/>
                <w:szCs w:val="16"/>
              </w:rPr>
              <w:t>TS 29.523 [46]</w:t>
            </w:r>
          </w:p>
          <w:p w14:paraId="422AB5B8" w14:textId="77777777" w:rsidR="005B3133" w:rsidRPr="006130C7" w:rsidRDefault="005B3133" w:rsidP="005B3133">
            <w:pPr>
              <w:pStyle w:val="TAL"/>
              <w:keepNext w:val="0"/>
              <w:rPr>
                <w:sz w:val="16"/>
                <w:szCs w:val="16"/>
              </w:rPr>
            </w:pPr>
            <w:r w:rsidRPr="006130C7">
              <w:rPr>
                <w:sz w:val="16"/>
                <w:szCs w:val="16"/>
              </w:rPr>
              <w:t>TS 29.525 [47]</w:t>
            </w:r>
          </w:p>
          <w:p w14:paraId="7B8A1D0C" w14:textId="77777777" w:rsidR="005B3133" w:rsidRPr="006130C7" w:rsidRDefault="005B3133" w:rsidP="005B3133">
            <w:pPr>
              <w:pStyle w:val="TAL"/>
              <w:keepNext w:val="0"/>
              <w:rPr>
                <w:sz w:val="16"/>
                <w:szCs w:val="16"/>
              </w:rPr>
            </w:pPr>
            <w:r w:rsidRPr="006130C7">
              <w:rPr>
                <w:sz w:val="16"/>
                <w:szCs w:val="16"/>
              </w:rPr>
              <w:t>TS 29.551 [49]</w:t>
            </w:r>
          </w:p>
          <w:p w14:paraId="7C8940F4" w14:textId="77777777" w:rsidR="005B3133" w:rsidRPr="006130C7" w:rsidRDefault="005B3133" w:rsidP="005B3133">
            <w:pPr>
              <w:pStyle w:val="TAL"/>
              <w:keepNext w:val="0"/>
              <w:rPr>
                <w:sz w:val="16"/>
                <w:szCs w:val="16"/>
              </w:rPr>
            </w:pPr>
            <w:r w:rsidRPr="006130C7">
              <w:rPr>
                <w:sz w:val="16"/>
                <w:szCs w:val="16"/>
              </w:rPr>
              <w:t>TS 29.552 [50]</w:t>
            </w:r>
          </w:p>
          <w:p w14:paraId="388DCA8D" w14:textId="77777777" w:rsidR="005B3133" w:rsidRPr="006130C7" w:rsidRDefault="005B3133" w:rsidP="005B3133">
            <w:pPr>
              <w:pStyle w:val="TAL"/>
              <w:keepNext w:val="0"/>
              <w:rPr>
                <w:sz w:val="16"/>
                <w:szCs w:val="16"/>
              </w:rPr>
            </w:pPr>
            <w:r w:rsidRPr="006130C7">
              <w:rPr>
                <w:sz w:val="16"/>
                <w:szCs w:val="16"/>
              </w:rPr>
              <w:t>TS 29.574 [51]</w:t>
            </w:r>
          </w:p>
          <w:p w14:paraId="32A04B14" w14:textId="77777777" w:rsidR="005B3133" w:rsidRPr="006130C7" w:rsidRDefault="005B3133" w:rsidP="005B3133">
            <w:pPr>
              <w:pStyle w:val="TAL"/>
              <w:keepNext w:val="0"/>
              <w:rPr>
                <w:sz w:val="16"/>
                <w:szCs w:val="16"/>
              </w:rPr>
            </w:pPr>
            <w:r w:rsidRPr="006130C7">
              <w:rPr>
                <w:sz w:val="16"/>
                <w:szCs w:val="16"/>
              </w:rPr>
              <w:t>TS 29.575 [52]</w:t>
            </w:r>
          </w:p>
          <w:p w14:paraId="4A6D1F86" w14:textId="77777777" w:rsidR="005B3133" w:rsidRPr="006130C7" w:rsidRDefault="005B3133" w:rsidP="005B3133">
            <w:pPr>
              <w:pStyle w:val="TAL"/>
              <w:keepNext w:val="0"/>
              <w:rPr>
                <w:sz w:val="16"/>
                <w:szCs w:val="16"/>
              </w:rPr>
            </w:pPr>
            <w:r w:rsidRPr="006130C7">
              <w:rPr>
                <w:sz w:val="16"/>
                <w:szCs w:val="16"/>
              </w:rPr>
              <w:t>TS 29.576 [53]</w:t>
            </w:r>
          </w:p>
          <w:p w14:paraId="575F28AD" w14:textId="77777777" w:rsidR="005B3133" w:rsidRPr="006130C7" w:rsidRDefault="005B3133" w:rsidP="005B3133">
            <w:pPr>
              <w:pStyle w:val="TAL"/>
              <w:keepNext w:val="0"/>
              <w:rPr>
                <w:sz w:val="16"/>
                <w:szCs w:val="16"/>
              </w:rPr>
            </w:pPr>
            <w:r w:rsidRPr="006130C7">
              <w:rPr>
                <w:sz w:val="16"/>
                <w:szCs w:val="16"/>
              </w:rPr>
              <w:t>TS 29.591 [41]</w:t>
            </w:r>
          </w:p>
        </w:tc>
      </w:tr>
      <w:tr w:rsidR="005B3133" w:rsidRPr="006130C7" w14:paraId="504D333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07F1872" w14:textId="33F0BE98" w:rsidR="005B3133" w:rsidRPr="006130C7" w:rsidRDefault="005B3133" w:rsidP="005B3133">
            <w:pPr>
              <w:pStyle w:val="TAL"/>
              <w:keepNext w:val="0"/>
              <w:rPr>
                <w:sz w:val="16"/>
                <w:szCs w:val="16"/>
              </w:rPr>
            </w:pPr>
            <w:r w:rsidRPr="006130C7">
              <w:rPr>
                <w:sz w:val="16"/>
                <w:szCs w:val="16"/>
              </w:rPr>
              <w:t>1050010</w:t>
            </w:r>
          </w:p>
        </w:tc>
        <w:tc>
          <w:tcPr>
            <w:tcW w:w="850" w:type="dxa"/>
            <w:tcBorders>
              <w:top w:val="single" w:sz="6" w:space="0" w:color="000000"/>
              <w:left w:val="single" w:sz="6" w:space="0" w:color="000000"/>
              <w:bottom w:val="single" w:sz="6" w:space="0" w:color="000000"/>
              <w:right w:val="single" w:sz="6" w:space="0" w:color="000000"/>
            </w:tcBorders>
          </w:tcPr>
          <w:p w14:paraId="76D99425" w14:textId="35CCAF60"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4153B44" w14:textId="0870CDC5" w:rsidR="005B3133" w:rsidRPr="006130C7" w:rsidRDefault="005B3133" w:rsidP="005B3133">
            <w:pPr>
              <w:pStyle w:val="TAL"/>
              <w:keepNext w:val="0"/>
              <w:rPr>
                <w:sz w:val="16"/>
                <w:szCs w:val="16"/>
              </w:rPr>
            </w:pPr>
            <w:r w:rsidRPr="006130C7">
              <w:rPr>
                <w:sz w:val="16"/>
                <w:szCs w:val="16"/>
              </w:rPr>
              <w:t>Rel-19 Enhancements of Network Automation Enablers</w:t>
            </w:r>
          </w:p>
        </w:tc>
        <w:tc>
          <w:tcPr>
            <w:tcW w:w="1500" w:type="dxa"/>
            <w:tcBorders>
              <w:top w:val="single" w:sz="6" w:space="0" w:color="000000"/>
              <w:left w:val="single" w:sz="6" w:space="0" w:color="000000"/>
              <w:bottom w:val="single" w:sz="6" w:space="0" w:color="000000"/>
              <w:right w:val="single" w:sz="6" w:space="0" w:color="000000"/>
            </w:tcBorders>
          </w:tcPr>
          <w:p w14:paraId="0D8F61DE" w14:textId="6A92B483" w:rsidR="005B3133" w:rsidRPr="006130C7" w:rsidRDefault="005B3133" w:rsidP="005B3133">
            <w:pPr>
              <w:pStyle w:val="TAL"/>
              <w:keepNext w:val="0"/>
              <w:rPr>
                <w:sz w:val="16"/>
                <w:szCs w:val="16"/>
              </w:rPr>
            </w:pPr>
            <w:r w:rsidRPr="006130C7">
              <w:rPr>
                <w:sz w:val="16"/>
                <w:szCs w:val="16"/>
              </w:rPr>
              <w:t>eNetAE19</w:t>
            </w:r>
          </w:p>
        </w:tc>
        <w:tc>
          <w:tcPr>
            <w:tcW w:w="1476" w:type="dxa"/>
            <w:tcBorders>
              <w:top w:val="single" w:sz="6" w:space="0" w:color="000000"/>
              <w:left w:val="single" w:sz="6" w:space="0" w:color="000000"/>
              <w:bottom w:val="single" w:sz="6" w:space="0" w:color="000000"/>
              <w:right w:val="single" w:sz="6" w:space="0" w:color="000000"/>
            </w:tcBorders>
          </w:tcPr>
          <w:p w14:paraId="50AA4409" w14:textId="719046B9" w:rsidR="005B3133" w:rsidRPr="006130C7" w:rsidRDefault="005B3133" w:rsidP="005B3133">
            <w:pPr>
              <w:pStyle w:val="TAL"/>
              <w:keepNext w:val="0"/>
              <w:rPr>
                <w:sz w:val="16"/>
                <w:szCs w:val="16"/>
              </w:rPr>
            </w:pPr>
            <w:r w:rsidRPr="006130C7">
              <w:rPr>
                <w:sz w:val="16"/>
                <w:szCs w:val="16"/>
              </w:rPr>
              <w:t>CP-243078</w:t>
            </w:r>
          </w:p>
        </w:tc>
        <w:tc>
          <w:tcPr>
            <w:tcW w:w="2410" w:type="dxa"/>
            <w:tcBorders>
              <w:top w:val="single" w:sz="6" w:space="0" w:color="000000"/>
              <w:left w:val="single" w:sz="6" w:space="0" w:color="000000"/>
              <w:bottom w:val="single" w:sz="6" w:space="0" w:color="000000"/>
              <w:right w:val="single" w:sz="6" w:space="0" w:color="000000"/>
            </w:tcBorders>
          </w:tcPr>
          <w:p w14:paraId="14BD1CE8" w14:textId="77777777" w:rsidR="005B3133" w:rsidRPr="006130C7" w:rsidRDefault="005B3133" w:rsidP="005B3133">
            <w:pPr>
              <w:pStyle w:val="TAL"/>
              <w:keepNext w:val="0"/>
              <w:rPr>
                <w:sz w:val="16"/>
                <w:szCs w:val="16"/>
              </w:rPr>
            </w:pPr>
            <w:r w:rsidRPr="006130C7">
              <w:rPr>
                <w:sz w:val="16"/>
                <w:szCs w:val="16"/>
              </w:rPr>
              <w:t>TS 29.508 [48]</w:t>
            </w:r>
          </w:p>
          <w:p w14:paraId="360AA482" w14:textId="77777777" w:rsidR="005B3133" w:rsidRPr="006130C7" w:rsidRDefault="005B3133" w:rsidP="005B3133">
            <w:pPr>
              <w:pStyle w:val="TAL"/>
              <w:keepNext w:val="0"/>
              <w:rPr>
                <w:sz w:val="16"/>
                <w:szCs w:val="16"/>
              </w:rPr>
            </w:pPr>
            <w:r w:rsidRPr="006130C7">
              <w:rPr>
                <w:sz w:val="16"/>
                <w:szCs w:val="16"/>
              </w:rPr>
              <w:t>TS 29.517 [40]</w:t>
            </w:r>
          </w:p>
          <w:p w14:paraId="5155D9DB" w14:textId="77777777" w:rsidR="005B3133" w:rsidRPr="006130C7" w:rsidRDefault="005B3133" w:rsidP="005B3133">
            <w:pPr>
              <w:pStyle w:val="TAL"/>
              <w:keepNext w:val="0"/>
              <w:rPr>
                <w:sz w:val="16"/>
                <w:szCs w:val="16"/>
              </w:rPr>
            </w:pPr>
            <w:r w:rsidRPr="006130C7">
              <w:rPr>
                <w:sz w:val="16"/>
                <w:szCs w:val="16"/>
              </w:rPr>
              <w:t>TS 29.520 [43]</w:t>
            </w:r>
          </w:p>
          <w:p w14:paraId="65937D19" w14:textId="77777777" w:rsidR="005B3133" w:rsidRPr="006130C7" w:rsidRDefault="005B3133" w:rsidP="005B3133">
            <w:pPr>
              <w:pStyle w:val="TAL"/>
              <w:keepNext w:val="0"/>
              <w:rPr>
                <w:sz w:val="16"/>
                <w:szCs w:val="16"/>
              </w:rPr>
            </w:pPr>
            <w:r w:rsidRPr="006130C7">
              <w:rPr>
                <w:sz w:val="16"/>
                <w:szCs w:val="16"/>
              </w:rPr>
              <w:t>TS 29.522 [45]</w:t>
            </w:r>
          </w:p>
          <w:p w14:paraId="6633206A" w14:textId="77777777" w:rsidR="005B3133" w:rsidRPr="006130C7" w:rsidRDefault="005B3133" w:rsidP="005B3133">
            <w:pPr>
              <w:pStyle w:val="TAL"/>
              <w:keepNext w:val="0"/>
              <w:rPr>
                <w:sz w:val="16"/>
                <w:szCs w:val="16"/>
              </w:rPr>
            </w:pPr>
            <w:r w:rsidRPr="006130C7">
              <w:rPr>
                <w:sz w:val="16"/>
                <w:szCs w:val="16"/>
              </w:rPr>
              <w:t>TS 29.552 [50]</w:t>
            </w:r>
          </w:p>
          <w:p w14:paraId="526F77C5" w14:textId="77777777" w:rsidR="005B3133" w:rsidRPr="006130C7" w:rsidRDefault="005B3133" w:rsidP="005B3133">
            <w:pPr>
              <w:pStyle w:val="TAL"/>
              <w:keepNext w:val="0"/>
              <w:rPr>
                <w:sz w:val="16"/>
                <w:szCs w:val="16"/>
              </w:rPr>
            </w:pPr>
            <w:r w:rsidRPr="006130C7">
              <w:rPr>
                <w:sz w:val="16"/>
                <w:szCs w:val="16"/>
              </w:rPr>
              <w:t>TS 29.574 [51]</w:t>
            </w:r>
          </w:p>
          <w:p w14:paraId="1952A4AC" w14:textId="77777777" w:rsidR="005B3133" w:rsidRPr="006130C7" w:rsidRDefault="005B3133" w:rsidP="005B3133">
            <w:pPr>
              <w:pStyle w:val="TAL"/>
              <w:keepNext w:val="0"/>
              <w:rPr>
                <w:sz w:val="16"/>
                <w:szCs w:val="16"/>
              </w:rPr>
            </w:pPr>
            <w:r w:rsidRPr="006130C7">
              <w:rPr>
                <w:sz w:val="16"/>
                <w:szCs w:val="16"/>
              </w:rPr>
              <w:t>TS 29.575 [52]</w:t>
            </w:r>
          </w:p>
          <w:p w14:paraId="128427BD" w14:textId="77777777" w:rsidR="005B3133" w:rsidRPr="006130C7" w:rsidRDefault="005B3133" w:rsidP="005B3133">
            <w:pPr>
              <w:pStyle w:val="TAL"/>
              <w:keepNext w:val="0"/>
              <w:rPr>
                <w:sz w:val="16"/>
                <w:szCs w:val="16"/>
              </w:rPr>
            </w:pPr>
            <w:r w:rsidRPr="006130C7">
              <w:rPr>
                <w:sz w:val="16"/>
                <w:szCs w:val="16"/>
              </w:rPr>
              <w:t>TS 29.576 [53]</w:t>
            </w:r>
          </w:p>
          <w:p w14:paraId="2F00E490" w14:textId="72F53B8C" w:rsidR="005B3133" w:rsidRPr="006130C7" w:rsidRDefault="005B3133" w:rsidP="005B3133">
            <w:pPr>
              <w:pStyle w:val="TAL"/>
              <w:keepNext w:val="0"/>
              <w:rPr>
                <w:sz w:val="16"/>
                <w:szCs w:val="16"/>
              </w:rPr>
            </w:pPr>
            <w:r w:rsidRPr="006130C7">
              <w:rPr>
                <w:sz w:val="16"/>
                <w:szCs w:val="16"/>
              </w:rPr>
              <w:t>TS 29.591 [41]</w:t>
            </w:r>
          </w:p>
        </w:tc>
      </w:tr>
      <w:tr w:rsidR="005B3133" w:rsidRPr="006130C7" w14:paraId="3639749B"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7D716ED" w14:textId="44FA6B69" w:rsidR="005B3133" w:rsidRPr="006130C7" w:rsidRDefault="005B3133" w:rsidP="005B3133">
            <w:pPr>
              <w:pStyle w:val="TAL"/>
              <w:keepNext w:val="0"/>
              <w:rPr>
                <w:sz w:val="16"/>
                <w:szCs w:val="16"/>
              </w:rPr>
            </w:pPr>
            <w:r w:rsidRPr="006130C7">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tcPr>
          <w:p w14:paraId="21976A06" w14:textId="55F7773B"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48CB3F8C" w14:textId="11A5F558" w:rsidR="005B3133" w:rsidRPr="006130C7" w:rsidRDefault="005B3133" w:rsidP="005B3133">
            <w:pPr>
              <w:pStyle w:val="TAL"/>
              <w:keepNext w:val="0"/>
              <w:rPr>
                <w:sz w:val="16"/>
                <w:szCs w:val="16"/>
              </w:rPr>
            </w:pPr>
            <w:r w:rsidRPr="006130C7">
              <w:rPr>
                <w:sz w:val="16"/>
                <w:szCs w:val="16"/>
              </w:rPr>
              <w:t>CT3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tcPr>
          <w:p w14:paraId="3851AFC2" w14:textId="26C1DB74" w:rsidR="005B3133" w:rsidRPr="006130C7" w:rsidRDefault="005B3133" w:rsidP="005B3133">
            <w:pPr>
              <w:pStyle w:val="TAL"/>
              <w:keepNext w:val="0"/>
              <w:rPr>
                <w:sz w:val="16"/>
                <w:szCs w:val="16"/>
              </w:rPr>
            </w:pPr>
            <w:r w:rsidRPr="006130C7">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tcPr>
          <w:p w14:paraId="30D06D69" w14:textId="2FFBAA93" w:rsidR="005B3133" w:rsidRPr="006130C7" w:rsidRDefault="005B3133" w:rsidP="005B3133">
            <w:pPr>
              <w:pStyle w:val="TAL"/>
              <w:keepNext w:val="0"/>
              <w:rPr>
                <w:sz w:val="16"/>
                <w:szCs w:val="16"/>
              </w:rPr>
            </w:pPr>
            <w:r w:rsidRPr="006130C7">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tcPr>
          <w:p w14:paraId="63C57180" w14:textId="77777777" w:rsidR="005B3133" w:rsidRPr="006130C7" w:rsidRDefault="005B3133" w:rsidP="005B3133">
            <w:pPr>
              <w:pStyle w:val="TAL"/>
              <w:keepNext w:val="0"/>
              <w:rPr>
                <w:sz w:val="16"/>
                <w:szCs w:val="16"/>
              </w:rPr>
            </w:pPr>
            <w:r w:rsidRPr="006130C7">
              <w:rPr>
                <w:sz w:val="16"/>
                <w:szCs w:val="16"/>
              </w:rPr>
              <w:t>TS 29.508 [48]</w:t>
            </w:r>
          </w:p>
          <w:p w14:paraId="28A02992" w14:textId="77777777" w:rsidR="005B3133" w:rsidRPr="006130C7" w:rsidRDefault="005B3133" w:rsidP="005B3133">
            <w:pPr>
              <w:pStyle w:val="TAL"/>
              <w:keepNext w:val="0"/>
              <w:rPr>
                <w:sz w:val="16"/>
                <w:szCs w:val="16"/>
              </w:rPr>
            </w:pPr>
            <w:r w:rsidRPr="006130C7">
              <w:rPr>
                <w:sz w:val="16"/>
                <w:szCs w:val="16"/>
              </w:rPr>
              <w:t>TS 29.513 [38]</w:t>
            </w:r>
          </w:p>
          <w:p w14:paraId="2367995D" w14:textId="77777777" w:rsidR="005B3133" w:rsidRPr="006130C7" w:rsidRDefault="005B3133" w:rsidP="005B3133">
            <w:pPr>
              <w:pStyle w:val="TAL"/>
              <w:keepNext w:val="0"/>
              <w:rPr>
                <w:sz w:val="16"/>
                <w:szCs w:val="16"/>
              </w:rPr>
            </w:pPr>
            <w:r w:rsidRPr="006130C7">
              <w:rPr>
                <w:sz w:val="16"/>
                <w:szCs w:val="16"/>
              </w:rPr>
              <w:t>TS 29.517 [40]</w:t>
            </w:r>
          </w:p>
          <w:p w14:paraId="587337A9" w14:textId="77777777" w:rsidR="005B3133" w:rsidRPr="006130C7" w:rsidRDefault="005B3133" w:rsidP="005B3133">
            <w:pPr>
              <w:pStyle w:val="TAL"/>
              <w:keepNext w:val="0"/>
              <w:rPr>
                <w:sz w:val="16"/>
                <w:szCs w:val="16"/>
              </w:rPr>
            </w:pPr>
            <w:r w:rsidRPr="006130C7">
              <w:rPr>
                <w:sz w:val="16"/>
                <w:szCs w:val="16"/>
              </w:rPr>
              <w:t>TS 29.520 [43]</w:t>
            </w:r>
          </w:p>
          <w:p w14:paraId="572B350C" w14:textId="77777777" w:rsidR="005B3133" w:rsidRPr="006130C7" w:rsidRDefault="005B3133" w:rsidP="005B3133">
            <w:pPr>
              <w:pStyle w:val="TAL"/>
              <w:keepNext w:val="0"/>
              <w:rPr>
                <w:sz w:val="16"/>
                <w:szCs w:val="16"/>
              </w:rPr>
            </w:pPr>
            <w:r w:rsidRPr="006130C7">
              <w:rPr>
                <w:sz w:val="16"/>
                <w:szCs w:val="16"/>
              </w:rPr>
              <w:t>TS 29.522 [45]</w:t>
            </w:r>
          </w:p>
          <w:p w14:paraId="2F9EE15B" w14:textId="77777777" w:rsidR="005B3133" w:rsidRPr="006130C7" w:rsidRDefault="005B3133" w:rsidP="005B3133">
            <w:pPr>
              <w:pStyle w:val="TAL"/>
              <w:keepNext w:val="0"/>
              <w:rPr>
                <w:sz w:val="16"/>
                <w:szCs w:val="16"/>
              </w:rPr>
            </w:pPr>
            <w:r w:rsidRPr="006130C7">
              <w:rPr>
                <w:sz w:val="16"/>
                <w:szCs w:val="16"/>
              </w:rPr>
              <w:t>TS 29.552 [50]</w:t>
            </w:r>
          </w:p>
          <w:p w14:paraId="7D382B48" w14:textId="77777777" w:rsidR="005B3133" w:rsidRPr="006130C7" w:rsidRDefault="005B3133" w:rsidP="005B3133">
            <w:pPr>
              <w:pStyle w:val="TAL"/>
              <w:keepNext w:val="0"/>
              <w:rPr>
                <w:sz w:val="16"/>
                <w:szCs w:val="16"/>
              </w:rPr>
            </w:pPr>
            <w:r w:rsidRPr="006130C7">
              <w:rPr>
                <w:sz w:val="16"/>
                <w:szCs w:val="16"/>
              </w:rPr>
              <w:t>TS 29.574 [51]</w:t>
            </w:r>
          </w:p>
          <w:p w14:paraId="6EE17771" w14:textId="77777777" w:rsidR="005B3133" w:rsidRPr="006130C7" w:rsidRDefault="005B3133" w:rsidP="005B3133">
            <w:pPr>
              <w:pStyle w:val="TAL"/>
              <w:keepNext w:val="0"/>
              <w:rPr>
                <w:sz w:val="16"/>
                <w:szCs w:val="16"/>
              </w:rPr>
            </w:pPr>
            <w:r w:rsidRPr="006130C7">
              <w:rPr>
                <w:sz w:val="16"/>
                <w:szCs w:val="16"/>
              </w:rPr>
              <w:t>TS 29.575 [52]</w:t>
            </w:r>
          </w:p>
          <w:p w14:paraId="5AB027DB" w14:textId="77777777" w:rsidR="005B3133" w:rsidRPr="006130C7" w:rsidRDefault="005B3133" w:rsidP="005B3133">
            <w:pPr>
              <w:pStyle w:val="TAL"/>
              <w:keepNext w:val="0"/>
              <w:rPr>
                <w:sz w:val="16"/>
                <w:szCs w:val="16"/>
              </w:rPr>
            </w:pPr>
            <w:r w:rsidRPr="006130C7">
              <w:rPr>
                <w:sz w:val="16"/>
                <w:szCs w:val="16"/>
              </w:rPr>
              <w:t>TS 29.576 [53]</w:t>
            </w:r>
          </w:p>
          <w:p w14:paraId="47021702" w14:textId="32F5D580" w:rsidR="005B3133" w:rsidRPr="006130C7" w:rsidRDefault="005B3133" w:rsidP="005B3133">
            <w:pPr>
              <w:pStyle w:val="TAL"/>
              <w:keepNext w:val="0"/>
              <w:rPr>
                <w:sz w:val="16"/>
                <w:szCs w:val="16"/>
              </w:rPr>
            </w:pPr>
            <w:r w:rsidRPr="006130C7">
              <w:rPr>
                <w:sz w:val="16"/>
                <w:szCs w:val="16"/>
              </w:rPr>
              <w:t>TS 29.591 [41]</w:t>
            </w:r>
          </w:p>
        </w:tc>
      </w:tr>
      <w:tr w:rsidR="005B3133" w:rsidRPr="006130C7" w14:paraId="025A837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4C65329" w14:textId="012FB253" w:rsidR="005B3133" w:rsidRPr="006130C7" w:rsidRDefault="005B3133" w:rsidP="005B3133">
            <w:pPr>
              <w:pStyle w:val="TAL"/>
              <w:keepNext w:val="0"/>
              <w:rPr>
                <w:sz w:val="16"/>
                <w:szCs w:val="16"/>
              </w:rPr>
            </w:pPr>
            <w:r w:rsidRPr="006130C7">
              <w:rPr>
                <w:sz w:val="16"/>
                <w:szCs w:val="16"/>
              </w:rPr>
              <w:lastRenderedPageBreak/>
              <w:t>1050024</w:t>
            </w:r>
          </w:p>
        </w:tc>
        <w:tc>
          <w:tcPr>
            <w:tcW w:w="850" w:type="dxa"/>
            <w:tcBorders>
              <w:top w:val="single" w:sz="6" w:space="0" w:color="000000"/>
              <w:left w:val="single" w:sz="6" w:space="0" w:color="000000"/>
              <w:bottom w:val="single" w:sz="6" w:space="0" w:color="000000"/>
              <w:right w:val="single" w:sz="6" w:space="0" w:color="000000"/>
            </w:tcBorders>
          </w:tcPr>
          <w:p w14:paraId="477110AE" w14:textId="1DD8D054"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799B34F" w14:textId="21BCE682" w:rsidR="005B3133" w:rsidRPr="006130C7" w:rsidRDefault="005B3133" w:rsidP="005B3133">
            <w:pPr>
              <w:pStyle w:val="TAL"/>
              <w:keepNext w:val="0"/>
              <w:rPr>
                <w:sz w:val="16"/>
                <w:szCs w:val="16"/>
              </w:rPr>
            </w:pPr>
            <w:r w:rsidRPr="006130C7">
              <w:rPr>
                <w:sz w:val="16"/>
                <w:szCs w:val="16"/>
              </w:rPr>
              <w:t>CT3 aspects of application enablement for AIML services</w:t>
            </w:r>
          </w:p>
        </w:tc>
        <w:tc>
          <w:tcPr>
            <w:tcW w:w="1500" w:type="dxa"/>
            <w:tcBorders>
              <w:top w:val="single" w:sz="6" w:space="0" w:color="000000"/>
              <w:left w:val="single" w:sz="6" w:space="0" w:color="000000"/>
              <w:bottom w:val="single" w:sz="6" w:space="0" w:color="000000"/>
              <w:right w:val="single" w:sz="6" w:space="0" w:color="000000"/>
            </w:tcBorders>
          </w:tcPr>
          <w:p w14:paraId="3E80BE35" w14:textId="66E3CCD9" w:rsidR="005B3133" w:rsidRPr="006130C7" w:rsidRDefault="005B3133" w:rsidP="005B3133">
            <w:pPr>
              <w:pStyle w:val="TAL"/>
              <w:keepNext w:val="0"/>
              <w:rPr>
                <w:sz w:val="16"/>
                <w:szCs w:val="16"/>
              </w:rPr>
            </w:pPr>
            <w:proofErr w:type="spellStart"/>
            <w:r w:rsidRPr="006130C7">
              <w:rPr>
                <w:sz w:val="16"/>
                <w:szCs w:val="16"/>
              </w:rPr>
              <w:t>AIML_App</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C0DCF4B" w14:textId="369A4374" w:rsidR="005B3133" w:rsidRPr="006130C7" w:rsidRDefault="005B3133" w:rsidP="005B3133">
            <w:pPr>
              <w:pStyle w:val="TAL"/>
              <w:keepNext w:val="0"/>
              <w:rPr>
                <w:sz w:val="16"/>
                <w:szCs w:val="16"/>
              </w:rPr>
            </w:pPr>
            <w:r w:rsidRPr="006130C7">
              <w:rPr>
                <w:sz w:val="16"/>
                <w:szCs w:val="16"/>
              </w:rPr>
              <w:t>CP-243310</w:t>
            </w:r>
          </w:p>
        </w:tc>
        <w:tc>
          <w:tcPr>
            <w:tcW w:w="2410" w:type="dxa"/>
            <w:tcBorders>
              <w:top w:val="single" w:sz="6" w:space="0" w:color="000000"/>
              <w:left w:val="single" w:sz="6" w:space="0" w:color="000000"/>
              <w:bottom w:val="single" w:sz="6" w:space="0" w:color="000000"/>
              <w:right w:val="single" w:sz="6" w:space="0" w:color="000000"/>
            </w:tcBorders>
          </w:tcPr>
          <w:p w14:paraId="6386BD9A" w14:textId="3C65904B" w:rsidR="005B3133" w:rsidRPr="006130C7" w:rsidRDefault="005B3133" w:rsidP="005B3133">
            <w:pPr>
              <w:pStyle w:val="TAL"/>
              <w:keepNext w:val="0"/>
              <w:rPr>
                <w:sz w:val="16"/>
                <w:szCs w:val="16"/>
              </w:rPr>
            </w:pPr>
            <w:r w:rsidRPr="006130C7">
              <w:rPr>
                <w:sz w:val="16"/>
                <w:szCs w:val="16"/>
              </w:rPr>
              <w:t>TS 29.482 [77]</w:t>
            </w:r>
          </w:p>
          <w:p w14:paraId="43249EE0" w14:textId="14EE32D3" w:rsidR="005B3133" w:rsidRPr="006130C7" w:rsidRDefault="005B3133" w:rsidP="005B3133">
            <w:pPr>
              <w:pStyle w:val="TAL"/>
              <w:keepNext w:val="0"/>
              <w:rPr>
                <w:sz w:val="16"/>
                <w:szCs w:val="16"/>
              </w:rPr>
            </w:pPr>
            <w:r w:rsidRPr="006130C7">
              <w:rPr>
                <w:sz w:val="16"/>
                <w:szCs w:val="16"/>
              </w:rPr>
              <w:t>TS 29.549 [78]</w:t>
            </w:r>
          </w:p>
          <w:p w14:paraId="6EEFE0B9" w14:textId="3F73D655" w:rsidR="005B3133" w:rsidRPr="006130C7" w:rsidRDefault="005B3133" w:rsidP="005B3133">
            <w:pPr>
              <w:pStyle w:val="TAL"/>
              <w:keepNext w:val="0"/>
              <w:rPr>
                <w:sz w:val="16"/>
                <w:szCs w:val="16"/>
              </w:rPr>
            </w:pPr>
            <w:r w:rsidRPr="006130C7">
              <w:rPr>
                <w:sz w:val="16"/>
                <w:szCs w:val="16"/>
              </w:rPr>
              <w:t>TS 29.558 [79]</w:t>
            </w:r>
          </w:p>
          <w:p w14:paraId="68D65A7E" w14:textId="77777777" w:rsidR="005B3133" w:rsidRPr="006130C7" w:rsidRDefault="005B3133" w:rsidP="005B3133">
            <w:pPr>
              <w:pStyle w:val="TAL"/>
              <w:keepNext w:val="0"/>
              <w:rPr>
                <w:sz w:val="16"/>
                <w:szCs w:val="16"/>
              </w:rPr>
            </w:pPr>
          </w:p>
        </w:tc>
      </w:tr>
      <w:tr w:rsidR="005B3133" w:rsidRPr="006130C7" w14:paraId="05BA91A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A66CFF9" w14:textId="038D01E3" w:rsidR="005B3133" w:rsidRPr="006130C7" w:rsidRDefault="005B3133" w:rsidP="005B3133">
            <w:pPr>
              <w:pStyle w:val="TAL"/>
              <w:keepNext w:val="0"/>
              <w:rPr>
                <w:sz w:val="16"/>
                <w:szCs w:val="16"/>
              </w:rPr>
            </w:pPr>
            <w:r w:rsidRPr="006130C7">
              <w:rPr>
                <w:sz w:val="16"/>
                <w:szCs w:val="16"/>
              </w:rPr>
              <w:t>1070004</w:t>
            </w:r>
          </w:p>
        </w:tc>
        <w:tc>
          <w:tcPr>
            <w:tcW w:w="850" w:type="dxa"/>
            <w:tcBorders>
              <w:top w:val="single" w:sz="6" w:space="0" w:color="000000"/>
              <w:left w:val="single" w:sz="6" w:space="0" w:color="000000"/>
              <w:bottom w:val="single" w:sz="6" w:space="0" w:color="000000"/>
              <w:right w:val="single" w:sz="6" w:space="0" w:color="000000"/>
            </w:tcBorders>
          </w:tcPr>
          <w:p w14:paraId="05457CFF" w14:textId="538E0B80"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5D8E793" w14:textId="0B5C0385" w:rsidR="005B3133" w:rsidRPr="006130C7" w:rsidRDefault="005B3133" w:rsidP="005B3133">
            <w:pPr>
              <w:pStyle w:val="TAL"/>
              <w:keepNext w:val="0"/>
              <w:rPr>
                <w:sz w:val="16"/>
                <w:szCs w:val="16"/>
              </w:rPr>
            </w:pPr>
            <w:r w:rsidRPr="006130C7">
              <w:rPr>
                <w:sz w:val="16"/>
                <w:szCs w:val="16"/>
              </w:rPr>
              <w:t>CT3 aspects of Rel-19 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7D38E14B" w14:textId="63FFCCDF" w:rsidR="005B3133" w:rsidRPr="006130C7" w:rsidRDefault="005B3133" w:rsidP="005B3133">
            <w:pPr>
              <w:pStyle w:val="TAL"/>
              <w:keepNext w:val="0"/>
              <w:rPr>
                <w:sz w:val="16"/>
                <w:szCs w:val="16"/>
              </w:rPr>
            </w:pPr>
            <w:r w:rsidRPr="006130C7">
              <w:rPr>
                <w:sz w:val="16"/>
                <w:szCs w:val="16"/>
              </w:rPr>
              <w:t>TEI19_ADAES</w:t>
            </w:r>
          </w:p>
        </w:tc>
        <w:tc>
          <w:tcPr>
            <w:tcW w:w="1476" w:type="dxa"/>
            <w:tcBorders>
              <w:top w:val="single" w:sz="6" w:space="0" w:color="000000"/>
              <w:left w:val="single" w:sz="6" w:space="0" w:color="000000"/>
              <w:bottom w:val="single" w:sz="6" w:space="0" w:color="000000"/>
              <w:right w:val="single" w:sz="6" w:space="0" w:color="000000"/>
            </w:tcBorders>
          </w:tcPr>
          <w:p w14:paraId="0A27F3DC" w14:textId="4FCBAE44" w:rsidR="005B3133" w:rsidRPr="006130C7" w:rsidRDefault="005B3133" w:rsidP="005B3133">
            <w:pPr>
              <w:pStyle w:val="TAL"/>
              <w:keepNext w:val="0"/>
              <w:rPr>
                <w:sz w:val="16"/>
                <w:szCs w:val="16"/>
              </w:rPr>
            </w:pPr>
            <w:r w:rsidRPr="006130C7">
              <w:rPr>
                <w:sz w:val="16"/>
                <w:szCs w:val="16"/>
              </w:rPr>
              <w:t>CP-250074</w:t>
            </w:r>
          </w:p>
        </w:tc>
        <w:tc>
          <w:tcPr>
            <w:tcW w:w="2410" w:type="dxa"/>
            <w:tcBorders>
              <w:top w:val="single" w:sz="6" w:space="0" w:color="000000"/>
              <w:left w:val="single" w:sz="6" w:space="0" w:color="000000"/>
              <w:bottom w:val="single" w:sz="6" w:space="0" w:color="000000"/>
              <w:right w:val="single" w:sz="6" w:space="0" w:color="000000"/>
            </w:tcBorders>
          </w:tcPr>
          <w:p w14:paraId="6D365DF5" w14:textId="5709F3C0" w:rsidR="005B3133" w:rsidRPr="006130C7" w:rsidRDefault="005B3133" w:rsidP="005B3133">
            <w:pPr>
              <w:pStyle w:val="TAL"/>
              <w:keepNext w:val="0"/>
              <w:rPr>
                <w:sz w:val="16"/>
                <w:szCs w:val="16"/>
              </w:rPr>
            </w:pPr>
            <w:r w:rsidRPr="006130C7">
              <w:rPr>
                <w:sz w:val="16"/>
                <w:szCs w:val="16"/>
              </w:rPr>
              <w:t>TS 29.549 [78]</w:t>
            </w:r>
          </w:p>
          <w:p w14:paraId="39C2EAE8" w14:textId="77777777" w:rsidR="005B3133" w:rsidRPr="006130C7" w:rsidRDefault="005B3133" w:rsidP="005B3133">
            <w:pPr>
              <w:pStyle w:val="TAL"/>
              <w:keepNext w:val="0"/>
              <w:rPr>
                <w:sz w:val="16"/>
                <w:szCs w:val="16"/>
              </w:rPr>
            </w:pPr>
          </w:p>
        </w:tc>
      </w:tr>
      <w:tr w:rsidR="005B3133" w:rsidRPr="00C81A41" w14:paraId="1C6F9F7B" w14:textId="77777777" w:rsidTr="00C10729">
        <w:trPr>
          <w:cantSplit/>
          <w:jc w:val="center"/>
        </w:trPr>
        <w:tc>
          <w:tcPr>
            <w:tcW w:w="1098" w:type="dxa"/>
            <w:shd w:val="clear" w:color="auto" w:fill="DAE9F7"/>
          </w:tcPr>
          <w:p w14:paraId="6DE7D033" w14:textId="77777777" w:rsidR="005B3133" w:rsidRPr="00C81A41" w:rsidRDefault="005B3133" w:rsidP="005B3133">
            <w:pPr>
              <w:pStyle w:val="TAH"/>
              <w:rPr>
                <w:sz w:val="16"/>
                <w:szCs w:val="16"/>
              </w:rPr>
            </w:pPr>
            <w:r w:rsidRPr="00C81A41">
              <w:rPr>
                <w:sz w:val="16"/>
                <w:szCs w:val="16"/>
              </w:rPr>
              <w:t>CT WG4</w:t>
            </w:r>
          </w:p>
        </w:tc>
        <w:tc>
          <w:tcPr>
            <w:tcW w:w="850" w:type="dxa"/>
            <w:shd w:val="clear" w:color="auto" w:fill="DAE9F7"/>
          </w:tcPr>
          <w:p w14:paraId="712B2358" w14:textId="77777777" w:rsidR="005B3133" w:rsidRPr="00C81A41" w:rsidRDefault="005B3133" w:rsidP="005B3133">
            <w:pPr>
              <w:pStyle w:val="TAH"/>
              <w:rPr>
                <w:sz w:val="16"/>
                <w:szCs w:val="16"/>
              </w:rPr>
            </w:pPr>
          </w:p>
        </w:tc>
        <w:tc>
          <w:tcPr>
            <w:tcW w:w="2516" w:type="dxa"/>
            <w:shd w:val="clear" w:color="auto" w:fill="DAE9F7"/>
          </w:tcPr>
          <w:p w14:paraId="1EF7D9B0" w14:textId="77777777" w:rsidR="005B3133" w:rsidRPr="00C81A41" w:rsidRDefault="005B3133" w:rsidP="005B3133">
            <w:pPr>
              <w:pStyle w:val="TAH"/>
              <w:rPr>
                <w:sz w:val="16"/>
                <w:szCs w:val="16"/>
              </w:rPr>
            </w:pPr>
          </w:p>
        </w:tc>
        <w:tc>
          <w:tcPr>
            <w:tcW w:w="1500" w:type="dxa"/>
            <w:shd w:val="clear" w:color="auto" w:fill="DAE9F7"/>
          </w:tcPr>
          <w:p w14:paraId="2566EC03" w14:textId="77777777" w:rsidR="005B3133" w:rsidRPr="00C81A41" w:rsidRDefault="005B3133" w:rsidP="005B3133">
            <w:pPr>
              <w:pStyle w:val="TAH"/>
              <w:rPr>
                <w:sz w:val="16"/>
                <w:szCs w:val="16"/>
              </w:rPr>
            </w:pPr>
          </w:p>
        </w:tc>
        <w:tc>
          <w:tcPr>
            <w:tcW w:w="1476" w:type="dxa"/>
            <w:shd w:val="clear" w:color="auto" w:fill="DAE9F7"/>
          </w:tcPr>
          <w:p w14:paraId="7878F5F8" w14:textId="77777777" w:rsidR="005B3133" w:rsidRPr="00C81A41" w:rsidRDefault="005B3133" w:rsidP="005B3133">
            <w:pPr>
              <w:pStyle w:val="TAH"/>
              <w:rPr>
                <w:sz w:val="16"/>
                <w:szCs w:val="16"/>
              </w:rPr>
            </w:pPr>
          </w:p>
        </w:tc>
        <w:tc>
          <w:tcPr>
            <w:tcW w:w="2410" w:type="dxa"/>
            <w:shd w:val="clear" w:color="auto" w:fill="DAE9F7"/>
          </w:tcPr>
          <w:p w14:paraId="538124DA" w14:textId="77777777" w:rsidR="005B3133" w:rsidRPr="00C81A41" w:rsidRDefault="005B3133" w:rsidP="005B3133">
            <w:pPr>
              <w:pStyle w:val="TAH"/>
              <w:rPr>
                <w:sz w:val="16"/>
                <w:szCs w:val="16"/>
              </w:rPr>
            </w:pPr>
          </w:p>
        </w:tc>
      </w:tr>
      <w:tr w:rsidR="005B3133" w:rsidRPr="006130C7"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5B3133" w:rsidRPr="006130C7" w:rsidRDefault="005B3133" w:rsidP="005B3133">
            <w:pPr>
              <w:pStyle w:val="TAL"/>
              <w:keepNext w:val="0"/>
              <w:rPr>
                <w:sz w:val="16"/>
                <w:szCs w:val="16"/>
              </w:rPr>
            </w:pPr>
            <w:r w:rsidRPr="006130C7">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5B3133" w:rsidRPr="006130C7" w:rsidRDefault="005B3133" w:rsidP="005B3133">
            <w:pPr>
              <w:pStyle w:val="TAL"/>
              <w:keepNext w:val="0"/>
              <w:rPr>
                <w:sz w:val="16"/>
                <w:szCs w:val="16"/>
              </w:rPr>
            </w:pPr>
            <w:r w:rsidRPr="006130C7">
              <w:rPr>
                <w:sz w:val="16"/>
                <w:szCs w:val="16"/>
              </w:rPr>
              <w:t>CT WG4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5B3133" w:rsidRPr="006130C7" w:rsidRDefault="005B3133" w:rsidP="005B3133">
            <w:pPr>
              <w:pStyle w:val="TAL"/>
              <w:keepNext w:val="0"/>
              <w:rPr>
                <w:sz w:val="16"/>
                <w:szCs w:val="16"/>
              </w:rPr>
            </w:pPr>
            <w:r w:rsidRPr="006130C7">
              <w:rPr>
                <w:sz w:val="16"/>
                <w:szCs w:val="16"/>
              </w:rPr>
              <w:t>Rel-18 CT WG4 aspects of AI/ML</w:t>
            </w:r>
          </w:p>
        </w:tc>
        <w:tc>
          <w:tcPr>
            <w:tcW w:w="1476" w:type="dxa"/>
            <w:tcBorders>
              <w:top w:val="single" w:sz="6" w:space="0" w:color="000000"/>
              <w:left w:val="single" w:sz="6" w:space="0" w:color="000000"/>
              <w:bottom w:val="single" w:sz="6" w:space="0" w:color="000000"/>
              <w:right w:val="single" w:sz="6" w:space="0" w:color="000000"/>
            </w:tcBorders>
          </w:tcPr>
          <w:p w14:paraId="7C118AB7" w14:textId="07A6ED4E" w:rsidR="005B3133" w:rsidRPr="006130C7" w:rsidRDefault="005B3133" w:rsidP="006130C7">
            <w:pPr>
              <w:pStyle w:val="TAL"/>
              <w:keepNext w:val="0"/>
              <w:rPr>
                <w:sz w:val="16"/>
                <w:szCs w:val="16"/>
              </w:rPr>
            </w:pPr>
            <w:r w:rsidRPr="006130C7">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5B3133" w:rsidRPr="006130C7" w:rsidRDefault="005B3133" w:rsidP="005B3133">
            <w:pPr>
              <w:pStyle w:val="TAL"/>
              <w:keepNext w:val="0"/>
              <w:rPr>
                <w:sz w:val="16"/>
                <w:szCs w:val="16"/>
              </w:rPr>
            </w:pPr>
            <w:r w:rsidRPr="006130C7">
              <w:rPr>
                <w:sz w:val="16"/>
                <w:szCs w:val="16"/>
              </w:rPr>
              <w:t>TS 29.503 [54]</w:t>
            </w:r>
          </w:p>
          <w:p w14:paraId="4CFE3074" w14:textId="77777777" w:rsidR="005B3133" w:rsidRPr="006130C7" w:rsidRDefault="005B3133" w:rsidP="005B3133">
            <w:pPr>
              <w:pStyle w:val="TAL"/>
              <w:keepNext w:val="0"/>
              <w:rPr>
                <w:sz w:val="16"/>
                <w:szCs w:val="16"/>
              </w:rPr>
            </w:pPr>
            <w:r w:rsidRPr="006130C7">
              <w:rPr>
                <w:sz w:val="16"/>
                <w:szCs w:val="16"/>
              </w:rPr>
              <w:t>TS 29.504 [55]</w:t>
            </w:r>
          </w:p>
          <w:p w14:paraId="4E95B6B2" w14:textId="77777777" w:rsidR="005B3133" w:rsidRPr="006130C7" w:rsidRDefault="005B3133" w:rsidP="005B3133">
            <w:pPr>
              <w:pStyle w:val="TAL"/>
              <w:keepNext w:val="0"/>
              <w:rPr>
                <w:sz w:val="16"/>
                <w:szCs w:val="16"/>
              </w:rPr>
            </w:pPr>
            <w:r w:rsidRPr="006130C7">
              <w:rPr>
                <w:sz w:val="16"/>
                <w:szCs w:val="16"/>
              </w:rPr>
              <w:t>TS 29.505 [56]</w:t>
            </w:r>
          </w:p>
          <w:p w14:paraId="608E9B5C" w14:textId="77777777" w:rsidR="005B3133" w:rsidRPr="006130C7" w:rsidRDefault="005B3133" w:rsidP="005B3133">
            <w:pPr>
              <w:pStyle w:val="TAL"/>
              <w:keepNext w:val="0"/>
              <w:rPr>
                <w:sz w:val="16"/>
                <w:szCs w:val="16"/>
              </w:rPr>
            </w:pPr>
            <w:r w:rsidRPr="006130C7">
              <w:rPr>
                <w:sz w:val="16"/>
                <w:szCs w:val="16"/>
              </w:rPr>
              <w:t>TS 29.510 [57]</w:t>
            </w:r>
          </w:p>
          <w:p w14:paraId="59EB0A50" w14:textId="77777777" w:rsidR="005B3133" w:rsidRPr="006130C7" w:rsidRDefault="005B3133" w:rsidP="005B3133">
            <w:pPr>
              <w:pStyle w:val="TAL"/>
              <w:keepNext w:val="0"/>
              <w:rPr>
                <w:sz w:val="16"/>
                <w:szCs w:val="16"/>
              </w:rPr>
            </w:pPr>
            <w:r w:rsidRPr="006130C7">
              <w:rPr>
                <w:sz w:val="16"/>
                <w:szCs w:val="16"/>
              </w:rPr>
              <w:t>TS 29.564 [58]</w:t>
            </w:r>
          </w:p>
        </w:tc>
      </w:tr>
      <w:tr w:rsidR="005B3133" w:rsidRPr="006130C7"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5B3133" w:rsidRPr="006130C7" w:rsidRDefault="005B3133" w:rsidP="005B3133">
            <w:pPr>
              <w:pStyle w:val="TAL"/>
              <w:keepNext w:val="0"/>
              <w:rPr>
                <w:sz w:val="16"/>
                <w:szCs w:val="16"/>
              </w:rPr>
            </w:pPr>
            <w:r w:rsidRPr="006130C7">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5B3133" w:rsidRPr="006130C7" w:rsidRDefault="005B3133" w:rsidP="005B3133">
            <w:pPr>
              <w:pStyle w:val="TAL"/>
              <w:keepNext w:val="0"/>
              <w:rPr>
                <w:sz w:val="16"/>
                <w:szCs w:val="16"/>
              </w:rPr>
            </w:pPr>
            <w:r w:rsidRPr="006130C7">
              <w:rPr>
                <w:sz w:val="16"/>
                <w:szCs w:val="16"/>
              </w:rPr>
              <w:t>CT WG4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5B3133" w:rsidRPr="006130C7" w:rsidRDefault="005B3133" w:rsidP="005B3133">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36208E38" w14:textId="29EA8428" w:rsidR="005B3133" w:rsidRPr="006130C7" w:rsidRDefault="005B3133" w:rsidP="006130C7">
            <w:pPr>
              <w:pStyle w:val="TAL"/>
              <w:keepNext w:val="0"/>
              <w:rPr>
                <w:sz w:val="16"/>
                <w:szCs w:val="16"/>
              </w:rPr>
            </w:pPr>
            <w:r w:rsidRPr="006130C7">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5B3133" w:rsidRPr="006130C7" w:rsidRDefault="005B3133" w:rsidP="005B3133">
            <w:pPr>
              <w:pStyle w:val="TAL"/>
              <w:keepNext w:val="0"/>
              <w:rPr>
                <w:sz w:val="16"/>
                <w:szCs w:val="16"/>
              </w:rPr>
            </w:pPr>
            <w:r w:rsidRPr="006130C7">
              <w:rPr>
                <w:sz w:val="16"/>
                <w:szCs w:val="16"/>
              </w:rPr>
              <w:t>TS 29.503 [54]</w:t>
            </w:r>
          </w:p>
          <w:p w14:paraId="126DABDF" w14:textId="77777777" w:rsidR="005B3133" w:rsidRPr="006130C7" w:rsidRDefault="005B3133" w:rsidP="005B3133">
            <w:pPr>
              <w:pStyle w:val="TAL"/>
              <w:keepNext w:val="0"/>
              <w:rPr>
                <w:sz w:val="16"/>
                <w:szCs w:val="16"/>
              </w:rPr>
            </w:pPr>
            <w:r w:rsidRPr="006130C7">
              <w:rPr>
                <w:sz w:val="16"/>
                <w:szCs w:val="16"/>
              </w:rPr>
              <w:t>TS 29.510 [57]</w:t>
            </w:r>
          </w:p>
          <w:p w14:paraId="1467462F" w14:textId="77777777" w:rsidR="005B3133" w:rsidRPr="006130C7" w:rsidRDefault="005B3133" w:rsidP="005B3133">
            <w:pPr>
              <w:pStyle w:val="TAL"/>
              <w:keepNext w:val="0"/>
              <w:rPr>
                <w:sz w:val="16"/>
                <w:szCs w:val="16"/>
              </w:rPr>
            </w:pPr>
            <w:r w:rsidRPr="006130C7">
              <w:rPr>
                <w:sz w:val="16"/>
                <w:szCs w:val="16"/>
              </w:rPr>
              <w:t>TS 29.518 [59]</w:t>
            </w:r>
          </w:p>
          <w:p w14:paraId="58FC2714" w14:textId="77777777" w:rsidR="005B3133" w:rsidRPr="006130C7" w:rsidRDefault="005B3133" w:rsidP="005B3133">
            <w:pPr>
              <w:pStyle w:val="TAL"/>
              <w:keepNext w:val="0"/>
              <w:rPr>
                <w:sz w:val="16"/>
                <w:szCs w:val="16"/>
              </w:rPr>
            </w:pPr>
            <w:r w:rsidRPr="006130C7">
              <w:rPr>
                <w:sz w:val="16"/>
                <w:szCs w:val="16"/>
              </w:rPr>
              <w:t>TS 29.536 [60]</w:t>
            </w:r>
          </w:p>
          <w:p w14:paraId="5C741855" w14:textId="77777777" w:rsidR="005B3133" w:rsidRPr="006130C7" w:rsidRDefault="005B3133" w:rsidP="005B3133">
            <w:pPr>
              <w:pStyle w:val="TAL"/>
              <w:keepNext w:val="0"/>
              <w:rPr>
                <w:sz w:val="16"/>
                <w:szCs w:val="16"/>
              </w:rPr>
            </w:pPr>
            <w:r w:rsidRPr="006130C7">
              <w:rPr>
                <w:sz w:val="16"/>
                <w:szCs w:val="16"/>
              </w:rPr>
              <w:t>TS 29.564 [58]</w:t>
            </w:r>
          </w:p>
          <w:p w14:paraId="6CD66E8F" w14:textId="77777777" w:rsidR="005B3133" w:rsidRPr="006130C7" w:rsidRDefault="005B3133" w:rsidP="005B3133">
            <w:pPr>
              <w:pStyle w:val="TAL"/>
              <w:keepNext w:val="0"/>
              <w:rPr>
                <w:sz w:val="16"/>
                <w:szCs w:val="16"/>
              </w:rPr>
            </w:pPr>
            <w:r w:rsidRPr="006130C7">
              <w:rPr>
                <w:sz w:val="16"/>
                <w:szCs w:val="16"/>
              </w:rPr>
              <w:t>TS 29.571 [61]</w:t>
            </w:r>
          </w:p>
        </w:tc>
      </w:tr>
      <w:tr w:rsidR="005B3133" w:rsidRPr="006130C7"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6863FEF2" w14:textId="77777777" w:rsidR="005B3133" w:rsidRPr="006130C7" w:rsidRDefault="005B3133" w:rsidP="005B3133">
            <w:pPr>
              <w:pStyle w:val="TAL"/>
              <w:keepNext w:val="0"/>
              <w:rPr>
                <w:sz w:val="16"/>
                <w:szCs w:val="16"/>
              </w:rPr>
            </w:pPr>
            <w:r w:rsidRPr="006130C7">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F388B50" w14:textId="77777777"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457081" w14:textId="77777777" w:rsidR="005B3133" w:rsidRPr="006130C7" w:rsidRDefault="005B3133" w:rsidP="005B3133">
            <w:pPr>
              <w:pStyle w:val="TAL"/>
              <w:keepNext w:val="0"/>
              <w:rPr>
                <w:sz w:val="16"/>
                <w:szCs w:val="16"/>
              </w:rPr>
            </w:pPr>
            <w:r w:rsidRPr="006130C7">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DF9C2AD" w14:textId="77777777" w:rsidR="005B3133" w:rsidRPr="006130C7" w:rsidRDefault="005B3133" w:rsidP="005B3133">
            <w:pPr>
              <w:pStyle w:val="TAL"/>
              <w:keepNext w:val="0"/>
              <w:rPr>
                <w:sz w:val="16"/>
                <w:szCs w:val="16"/>
              </w:rPr>
            </w:pPr>
            <w:r w:rsidRPr="006130C7">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51AE616E" w14:textId="64B563FC" w:rsidR="005B3133" w:rsidRPr="006130C7" w:rsidRDefault="005B3133" w:rsidP="005B3133">
            <w:pPr>
              <w:pStyle w:val="TAL"/>
              <w:keepNext w:val="0"/>
              <w:rPr>
                <w:sz w:val="16"/>
                <w:szCs w:val="16"/>
              </w:rPr>
            </w:pPr>
            <w:r w:rsidRPr="006130C7">
              <w:rPr>
                <w:sz w:val="16"/>
                <w:szCs w:val="16"/>
              </w:rPr>
              <w:t>CP-241025</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9DC9918" w14:textId="77777777" w:rsidR="005B3133" w:rsidRPr="006130C7" w:rsidRDefault="005B3133" w:rsidP="005B3133">
            <w:pPr>
              <w:pStyle w:val="TAL"/>
              <w:keepNext w:val="0"/>
              <w:rPr>
                <w:sz w:val="16"/>
                <w:szCs w:val="16"/>
              </w:rPr>
            </w:pPr>
            <w:r w:rsidRPr="006130C7">
              <w:rPr>
                <w:sz w:val="16"/>
                <w:szCs w:val="16"/>
              </w:rPr>
              <w:t>TR 29.889 [20]</w:t>
            </w:r>
          </w:p>
        </w:tc>
      </w:tr>
      <w:tr w:rsidR="005B3133" w:rsidRPr="006130C7" w14:paraId="443D2A2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3270F558" w14:textId="7CB0BBD8" w:rsidR="005B3133" w:rsidRPr="006130C7" w:rsidRDefault="005B3133" w:rsidP="005B3133">
            <w:pPr>
              <w:pStyle w:val="TAL"/>
              <w:keepNext w:val="0"/>
              <w:rPr>
                <w:sz w:val="16"/>
                <w:szCs w:val="16"/>
              </w:rPr>
            </w:pPr>
            <w:r w:rsidRPr="006130C7">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3280F1A2" w14:textId="23234941"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C2A454" w14:textId="1BBDF8CA" w:rsidR="005B3133" w:rsidRPr="006130C7" w:rsidRDefault="005B3133" w:rsidP="005B3133">
            <w:pPr>
              <w:pStyle w:val="TAL"/>
              <w:keepNext w:val="0"/>
              <w:rPr>
                <w:sz w:val="16"/>
                <w:szCs w:val="16"/>
              </w:rPr>
            </w:pPr>
            <w:r w:rsidRPr="006130C7">
              <w:rPr>
                <w:sz w:val="16"/>
                <w:szCs w:val="16"/>
              </w:rPr>
              <w:t>CT4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2126E124" w14:textId="61FE1D5F" w:rsidR="005B3133" w:rsidRPr="006130C7" w:rsidRDefault="005B3133" w:rsidP="005B3133">
            <w:pPr>
              <w:pStyle w:val="TAL"/>
              <w:keepNext w:val="0"/>
              <w:rPr>
                <w:sz w:val="16"/>
                <w:szCs w:val="16"/>
              </w:rPr>
            </w:pPr>
            <w:r w:rsidRPr="006130C7">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6B97E583" w14:textId="366ACA4F" w:rsidR="005B3133" w:rsidRPr="006130C7" w:rsidRDefault="005B3133" w:rsidP="005B3133">
            <w:pPr>
              <w:pStyle w:val="TAL"/>
              <w:keepNext w:val="0"/>
              <w:rPr>
                <w:sz w:val="16"/>
                <w:szCs w:val="16"/>
              </w:rPr>
            </w:pPr>
            <w:r w:rsidRPr="006130C7">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8D5495A" w14:textId="7D9D5A6D" w:rsidR="005B3133" w:rsidRPr="006130C7" w:rsidRDefault="005B3133" w:rsidP="005B3133">
            <w:pPr>
              <w:pStyle w:val="TAL"/>
              <w:keepNext w:val="0"/>
              <w:rPr>
                <w:sz w:val="16"/>
                <w:szCs w:val="16"/>
              </w:rPr>
            </w:pPr>
            <w:r w:rsidRPr="006130C7">
              <w:rPr>
                <w:sz w:val="16"/>
                <w:szCs w:val="16"/>
              </w:rPr>
              <w:t>TS 24.080 [80]</w:t>
            </w:r>
          </w:p>
          <w:p w14:paraId="196BC1C3" w14:textId="77777777" w:rsidR="005B3133" w:rsidRPr="006130C7" w:rsidRDefault="005B3133" w:rsidP="005B3133">
            <w:pPr>
              <w:pStyle w:val="TAL"/>
              <w:keepNext w:val="0"/>
              <w:rPr>
                <w:sz w:val="16"/>
                <w:szCs w:val="16"/>
              </w:rPr>
            </w:pPr>
            <w:r w:rsidRPr="006130C7">
              <w:rPr>
                <w:sz w:val="16"/>
                <w:szCs w:val="16"/>
              </w:rPr>
              <w:t>TS 29.503 [54]</w:t>
            </w:r>
          </w:p>
          <w:p w14:paraId="55F514EE" w14:textId="77777777" w:rsidR="005B3133" w:rsidRPr="006130C7" w:rsidRDefault="005B3133" w:rsidP="005B3133">
            <w:pPr>
              <w:pStyle w:val="TAL"/>
              <w:keepNext w:val="0"/>
              <w:rPr>
                <w:sz w:val="16"/>
                <w:szCs w:val="16"/>
              </w:rPr>
            </w:pPr>
            <w:r w:rsidRPr="006130C7">
              <w:rPr>
                <w:sz w:val="16"/>
                <w:szCs w:val="16"/>
              </w:rPr>
              <w:t>TS 29.510 [57]</w:t>
            </w:r>
          </w:p>
          <w:p w14:paraId="3630C60E" w14:textId="77777777" w:rsidR="005B3133" w:rsidRPr="006130C7" w:rsidRDefault="005B3133" w:rsidP="005B3133">
            <w:pPr>
              <w:pStyle w:val="TAL"/>
              <w:keepNext w:val="0"/>
              <w:rPr>
                <w:sz w:val="16"/>
                <w:szCs w:val="16"/>
              </w:rPr>
            </w:pPr>
            <w:r w:rsidRPr="006130C7">
              <w:rPr>
                <w:sz w:val="16"/>
                <w:szCs w:val="16"/>
              </w:rPr>
              <w:t>TS 29.518 [59]</w:t>
            </w:r>
          </w:p>
          <w:p w14:paraId="082AC787" w14:textId="63186368" w:rsidR="005B3133" w:rsidRPr="006130C7" w:rsidRDefault="005B3133" w:rsidP="005B3133">
            <w:pPr>
              <w:pStyle w:val="TAL"/>
              <w:keepNext w:val="0"/>
              <w:rPr>
                <w:sz w:val="16"/>
                <w:szCs w:val="16"/>
              </w:rPr>
            </w:pPr>
            <w:r w:rsidRPr="006130C7">
              <w:rPr>
                <w:sz w:val="16"/>
                <w:szCs w:val="16"/>
              </w:rPr>
              <w:t>TS 29.570 [81]</w:t>
            </w:r>
          </w:p>
          <w:p w14:paraId="3D4CBEB6" w14:textId="1066ADAC" w:rsidR="005B3133" w:rsidRPr="006130C7" w:rsidRDefault="005B3133" w:rsidP="005B3133">
            <w:pPr>
              <w:pStyle w:val="TAL"/>
              <w:keepNext w:val="0"/>
              <w:rPr>
                <w:sz w:val="16"/>
                <w:szCs w:val="16"/>
              </w:rPr>
            </w:pPr>
            <w:r w:rsidRPr="006130C7">
              <w:rPr>
                <w:sz w:val="16"/>
                <w:szCs w:val="16"/>
              </w:rPr>
              <w:t>TS 29.572 [82]</w:t>
            </w:r>
          </w:p>
        </w:tc>
      </w:tr>
      <w:tr w:rsidR="005B3133" w:rsidRPr="00C81A41" w14:paraId="3860765E" w14:textId="77777777" w:rsidTr="00C10729">
        <w:trPr>
          <w:cantSplit/>
          <w:jc w:val="center"/>
        </w:trPr>
        <w:tc>
          <w:tcPr>
            <w:tcW w:w="1098" w:type="dxa"/>
            <w:shd w:val="clear" w:color="auto" w:fill="DAE9F7"/>
          </w:tcPr>
          <w:p w14:paraId="4372E7A6" w14:textId="77777777" w:rsidR="005B3133" w:rsidRPr="00C81A41" w:rsidRDefault="005B3133" w:rsidP="005B3133">
            <w:pPr>
              <w:pStyle w:val="TAH"/>
              <w:rPr>
                <w:sz w:val="16"/>
                <w:szCs w:val="16"/>
              </w:rPr>
            </w:pPr>
            <w:r w:rsidRPr="00C81A41">
              <w:rPr>
                <w:sz w:val="16"/>
                <w:szCs w:val="16"/>
              </w:rPr>
              <w:t>RAN WG1</w:t>
            </w:r>
          </w:p>
        </w:tc>
        <w:tc>
          <w:tcPr>
            <w:tcW w:w="850" w:type="dxa"/>
            <w:shd w:val="clear" w:color="auto" w:fill="DAE9F7"/>
          </w:tcPr>
          <w:p w14:paraId="2A2D92A3" w14:textId="77777777" w:rsidR="005B3133" w:rsidRPr="00C81A41" w:rsidRDefault="005B3133" w:rsidP="005B3133">
            <w:pPr>
              <w:pStyle w:val="TAH"/>
              <w:rPr>
                <w:sz w:val="16"/>
                <w:szCs w:val="16"/>
              </w:rPr>
            </w:pPr>
          </w:p>
        </w:tc>
        <w:tc>
          <w:tcPr>
            <w:tcW w:w="2516" w:type="dxa"/>
            <w:shd w:val="clear" w:color="auto" w:fill="DAE9F7"/>
          </w:tcPr>
          <w:p w14:paraId="315F4E0F" w14:textId="77777777" w:rsidR="005B3133" w:rsidRPr="00C81A41" w:rsidRDefault="005B3133" w:rsidP="005B3133">
            <w:pPr>
              <w:pStyle w:val="TAH"/>
              <w:rPr>
                <w:sz w:val="16"/>
                <w:szCs w:val="16"/>
              </w:rPr>
            </w:pPr>
          </w:p>
        </w:tc>
        <w:tc>
          <w:tcPr>
            <w:tcW w:w="1500" w:type="dxa"/>
            <w:shd w:val="clear" w:color="auto" w:fill="DAE9F7"/>
          </w:tcPr>
          <w:p w14:paraId="30425CEF" w14:textId="77777777" w:rsidR="005B3133" w:rsidRPr="00C81A41" w:rsidRDefault="005B3133" w:rsidP="005B3133">
            <w:pPr>
              <w:pStyle w:val="TAH"/>
              <w:rPr>
                <w:sz w:val="16"/>
                <w:szCs w:val="16"/>
              </w:rPr>
            </w:pPr>
          </w:p>
        </w:tc>
        <w:tc>
          <w:tcPr>
            <w:tcW w:w="1476" w:type="dxa"/>
            <w:shd w:val="clear" w:color="auto" w:fill="DAE9F7"/>
          </w:tcPr>
          <w:p w14:paraId="7CF3FB3C" w14:textId="77777777" w:rsidR="005B3133" w:rsidRPr="00C81A41" w:rsidRDefault="005B3133" w:rsidP="005B3133">
            <w:pPr>
              <w:pStyle w:val="TAH"/>
              <w:rPr>
                <w:sz w:val="16"/>
                <w:szCs w:val="16"/>
              </w:rPr>
            </w:pPr>
          </w:p>
        </w:tc>
        <w:tc>
          <w:tcPr>
            <w:tcW w:w="2410" w:type="dxa"/>
            <w:shd w:val="clear" w:color="auto" w:fill="DAE9F7"/>
          </w:tcPr>
          <w:p w14:paraId="36FA38C4" w14:textId="77777777" w:rsidR="005B3133" w:rsidRPr="00C81A41" w:rsidRDefault="005B3133" w:rsidP="005B3133">
            <w:pPr>
              <w:pStyle w:val="TAH"/>
              <w:rPr>
                <w:sz w:val="16"/>
                <w:szCs w:val="16"/>
              </w:rPr>
            </w:pPr>
          </w:p>
        </w:tc>
      </w:tr>
      <w:tr w:rsidR="005B3133" w:rsidRPr="006130C7" w14:paraId="4C7FBF57" w14:textId="77777777" w:rsidTr="00C10729">
        <w:trPr>
          <w:cantSplit/>
          <w:jc w:val="center"/>
        </w:trPr>
        <w:tc>
          <w:tcPr>
            <w:tcW w:w="1098" w:type="dxa"/>
          </w:tcPr>
          <w:p w14:paraId="67A9D2B5" w14:textId="0F7320E6" w:rsidR="005B3133" w:rsidRPr="006130C7" w:rsidRDefault="006C5936" w:rsidP="005B3133">
            <w:pPr>
              <w:pStyle w:val="TAL"/>
              <w:keepNext w:val="0"/>
              <w:rPr>
                <w:sz w:val="16"/>
                <w:szCs w:val="16"/>
              </w:rPr>
            </w:pPr>
            <w:r w:rsidRPr="006130C7">
              <w:rPr>
                <w:sz w:val="16"/>
                <w:szCs w:val="16"/>
              </w:rPr>
              <w:t>1020093</w:t>
            </w:r>
          </w:p>
        </w:tc>
        <w:tc>
          <w:tcPr>
            <w:tcW w:w="850" w:type="dxa"/>
          </w:tcPr>
          <w:p w14:paraId="79054C6E" w14:textId="77777777" w:rsidR="005B3133" w:rsidRPr="006130C7" w:rsidRDefault="005B3133" w:rsidP="005B3133">
            <w:pPr>
              <w:pStyle w:val="TAL"/>
              <w:keepNext w:val="0"/>
              <w:rPr>
                <w:sz w:val="16"/>
                <w:szCs w:val="16"/>
              </w:rPr>
            </w:pPr>
            <w:r w:rsidRPr="006130C7">
              <w:rPr>
                <w:sz w:val="16"/>
                <w:szCs w:val="16"/>
              </w:rPr>
              <w:t>Rel-19</w:t>
            </w:r>
          </w:p>
        </w:tc>
        <w:tc>
          <w:tcPr>
            <w:tcW w:w="2516" w:type="dxa"/>
          </w:tcPr>
          <w:p w14:paraId="5B5220A1" w14:textId="4EC1CA95" w:rsidR="005B3133" w:rsidRPr="006130C7" w:rsidRDefault="005B3133" w:rsidP="005B3133">
            <w:pPr>
              <w:pStyle w:val="TAL"/>
              <w:keepNext w:val="0"/>
              <w:rPr>
                <w:sz w:val="16"/>
                <w:szCs w:val="16"/>
              </w:rPr>
            </w:pPr>
            <w:r w:rsidRPr="006130C7">
              <w:rPr>
                <w:sz w:val="16"/>
                <w:szCs w:val="16"/>
              </w:rPr>
              <w:t xml:space="preserve">Artificial Intelligence (AI)/Machine Learning (ML) for NR air interface </w:t>
            </w:r>
          </w:p>
        </w:tc>
        <w:tc>
          <w:tcPr>
            <w:tcW w:w="1500" w:type="dxa"/>
          </w:tcPr>
          <w:p w14:paraId="78BAA650" w14:textId="3D9E2F65" w:rsidR="005B3133" w:rsidRPr="006130C7" w:rsidRDefault="005B3133" w:rsidP="005B3133">
            <w:pPr>
              <w:pStyle w:val="TAL"/>
              <w:keepNext w:val="0"/>
              <w:rPr>
                <w:sz w:val="16"/>
                <w:szCs w:val="16"/>
              </w:rPr>
            </w:pPr>
            <w:proofErr w:type="spellStart"/>
            <w:r w:rsidRPr="006130C7">
              <w:rPr>
                <w:sz w:val="16"/>
                <w:szCs w:val="16"/>
              </w:rPr>
              <w:t>NR_AIML_air</w:t>
            </w:r>
            <w:proofErr w:type="spellEnd"/>
          </w:p>
        </w:tc>
        <w:tc>
          <w:tcPr>
            <w:tcW w:w="1476" w:type="dxa"/>
          </w:tcPr>
          <w:p w14:paraId="18F5EB7C" w14:textId="3BB1E1D6" w:rsidR="005B3133" w:rsidRPr="006130C7" w:rsidRDefault="006C5936" w:rsidP="005B3133">
            <w:pPr>
              <w:pStyle w:val="TAL"/>
              <w:keepNext w:val="0"/>
              <w:rPr>
                <w:sz w:val="16"/>
                <w:szCs w:val="16"/>
              </w:rPr>
            </w:pPr>
            <w:r w:rsidRPr="006130C7">
              <w:rPr>
                <w:sz w:val="16"/>
                <w:szCs w:val="16"/>
              </w:rPr>
              <w:t>RP-250792</w:t>
            </w:r>
          </w:p>
        </w:tc>
        <w:tc>
          <w:tcPr>
            <w:tcW w:w="2410" w:type="dxa"/>
          </w:tcPr>
          <w:p w14:paraId="2D57BF6D" w14:textId="6A62919D" w:rsidR="005B3133" w:rsidRPr="006130C7" w:rsidRDefault="005B3133" w:rsidP="005B3133">
            <w:pPr>
              <w:pStyle w:val="TAL"/>
              <w:keepNext w:val="0"/>
              <w:rPr>
                <w:sz w:val="16"/>
                <w:szCs w:val="16"/>
              </w:rPr>
            </w:pPr>
            <w:r w:rsidRPr="006130C7">
              <w:rPr>
                <w:sz w:val="16"/>
                <w:szCs w:val="16"/>
              </w:rPr>
              <w:t>T</w:t>
            </w:r>
            <w:r w:rsidR="006C5936" w:rsidRPr="006130C7">
              <w:rPr>
                <w:sz w:val="16"/>
                <w:szCs w:val="16"/>
              </w:rPr>
              <w:t>R</w:t>
            </w:r>
            <w:r w:rsidRPr="006130C7">
              <w:rPr>
                <w:sz w:val="16"/>
                <w:szCs w:val="16"/>
              </w:rPr>
              <w:t> 38.843 [3]</w:t>
            </w:r>
          </w:p>
          <w:p w14:paraId="1A578819" w14:textId="77777777" w:rsidR="005B3133" w:rsidRPr="006130C7" w:rsidRDefault="005B3133" w:rsidP="005B3133">
            <w:pPr>
              <w:pStyle w:val="TAL"/>
              <w:keepNext w:val="0"/>
              <w:rPr>
                <w:sz w:val="16"/>
                <w:szCs w:val="16"/>
              </w:rPr>
            </w:pPr>
            <w:r w:rsidRPr="006130C7">
              <w:rPr>
                <w:sz w:val="16"/>
                <w:szCs w:val="16"/>
              </w:rPr>
              <w:t>TS 38.300 [11]</w:t>
            </w:r>
          </w:p>
          <w:p w14:paraId="2B0CF635" w14:textId="77777777" w:rsidR="005B3133" w:rsidRPr="006130C7" w:rsidRDefault="005B3133" w:rsidP="005B3133">
            <w:pPr>
              <w:pStyle w:val="TAL"/>
              <w:keepNext w:val="0"/>
              <w:rPr>
                <w:sz w:val="16"/>
                <w:szCs w:val="16"/>
              </w:rPr>
            </w:pPr>
            <w:r w:rsidRPr="006130C7">
              <w:rPr>
                <w:sz w:val="16"/>
                <w:szCs w:val="16"/>
              </w:rPr>
              <w:t>TS 38.214 [62]</w:t>
            </w:r>
          </w:p>
          <w:p w14:paraId="2B4E21E7" w14:textId="77777777" w:rsidR="005B3133" w:rsidRPr="006130C7" w:rsidRDefault="005B3133" w:rsidP="005B3133">
            <w:pPr>
              <w:pStyle w:val="TAL"/>
              <w:keepNext w:val="0"/>
              <w:rPr>
                <w:sz w:val="16"/>
                <w:szCs w:val="16"/>
              </w:rPr>
            </w:pPr>
            <w:r w:rsidRPr="006130C7">
              <w:rPr>
                <w:sz w:val="16"/>
                <w:szCs w:val="16"/>
              </w:rPr>
              <w:t>TS 38.215 [63]</w:t>
            </w:r>
          </w:p>
          <w:p w14:paraId="6F775BCE" w14:textId="77777777" w:rsidR="005B3133" w:rsidRPr="006130C7" w:rsidRDefault="005B3133" w:rsidP="005B3133">
            <w:pPr>
              <w:pStyle w:val="TAL"/>
              <w:keepNext w:val="0"/>
              <w:rPr>
                <w:sz w:val="16"/>
                <w:szCs w:val="16"/>
              </w:rPr>
            </w:pPr>
            <w:r w:rsidRPr="006130C7">
              <w:rPr>
                <w:sz w:val="16"/>
                <w:szCs w:val="16"/>
              </w:rPr>
              <w:t>TS 38.331 [64]</w:t>
            </w:r>
          </w:p>
          <w:p w14:paraId="5109D337" w14:textId="77777777" w:rsidR="005B3133" w:rsidRPr="006130C7" w:rsidRDefault="005B3133" w:rsidP="005B3133">
            <w:pPr>
              <w:pStyle w:val="TAL"/>
              <w:keepNext w:val="0"/>
              <w:rPr>
                <w:sz w:val="16"/>
                <w:szCs w:val="16"/>
              </w:rPr>
            </w:pPr>
            <w:r w:rsidRPr="006130C7">
              <w:rPr>
                <w:sz w:val="16"/>
                <w:szCs w:val="16"/>
              </w:rPr>
              <w:t>TS 38.305 [65]</w:t>
            </w:r>
          </w:p>
          <w:p w14:paraId="00F8B5AF" w14:textId="77777777" w:rsidR="005B3133" w:rsidRPr="006130C7" w:rsidRDefault="005B3133" w:rsidP="005B3133">
            <w:pPr>
              <w:pStyle w:val="TAL"/>
              <w:keepNext w:val="0"/>
              <w:rPr>
                <w:sz w:val="16"/>
                <w:szCs w:val="16"/>
              </w:rPr>
            </w:pPr>
            <w:r w:rsidRPr="006130C7">
              <w:rPr>
                <w:sz w:val="16"/>
                <w:szCs w:val="16"/>
              </w:rPr>
              <w:t>TS 37.355 [66]</w:t>
            </w:r>
          </w:p>
          <w:p w14:paraId="605E9FBD" w14:textId="77777777" w:rsidR="005B3133" w:rsidRPr="006130C7" w:rsidRDefault="005B3133" w:rsidP="005B3133">
            <w:pPr>
              <w:pStyle w:val="TAL"/>
              <w:keepNext w:val="0"/>
              <w:rPr>
                <w:sz w:val="16"/>
                <w:szCs w:val="16"/>
              </w:rPr>
            </w:pPr>
            <w:r w:rsidRPr="006130C7">
              <w:rPr>
                <w:sz w:val="16"/>
                <w:szCs w:val="16"/>
              </w:rPr>
              <w:t>TS 38.455 [67]</w:t>
            </w:r>
          </w:p>
          <w:p w14:paraId="3CD4D86E" w14:textId="3816CB90" w:rsidR="005B3133" w:rsidRPr="006130C7" w:rsidRDefault="005B3133" w:rsidP="005B3133">
            <w:pPr>
              <w:pStyle w:val="TAL"/>
              <w:keepNext w:val="0"/>
              <w:rPr>
                <w:sz w:val="16"/>
                <w:szCs w:val="16"/>
              </w:rPr>
            </w:pPr>
            <w:r w:rsidRPr="006130C7">
              <w:rPr>
                <w:sz w:val="16"/>
                <w:szCs w:val="16"/>
              </w:rPr>
              <w:t>TS 38.133 [68]</w:t>
            </w:r>
          </w:p>
        </w:tc>
      </w:tr>
      <w:tr w:rsidR="006C5936" w:rsidRPr="006130C7" w14:paraId="37BD7FEE" w14:textId="77777777" w:rsidTr="00C10729">
        <w:trPr>
          <w:cantSplit/>
          <w:jc w:val="center"/>
        </w:trPr>
        <w:tc>
          <w:tcPr>
            <w:tcW w:w="1098" w:type="dxa"/>
          </w:tcPr>
          <w:p w14:paraId="67BE5C67" w14:textId="22C07355" w:rsidR="006C5936" w:rsidRPr="006130C7" w:rsidRDefault="006C5936" w:rsidP="006C5936">
            <w:pPr>
              <w:pStyle w:val="TAL"/>
              <w:keepNext w:val="0"/>
              <w:rPr>
                <w:sz w:val="16"/>
                <w:szCs w:val="16"/>
              </w:rPr>
            </w:pPr>
            <w:r w:rsidRPr="006130C7">
              <w:rPr>
                <w:sz w:val="16"/>
                <w:szCs w:val="16"/>
              </w:rPr>
              <w:t>1060078</w:t>
            </w:r>
          </w:p>
        </w:tc>
        <w:tc>
          <w:tcPr>
            <w:tcW w:w="850" w:type="dxa"/>
          </w:tcPr>
          <w:p w14:paraId="0CEBD16F" w14:textId="4C154717" w:rsidR="006C5936" w:rsidRPr="006130C7" w:rsidRDefault="006C5936" w:rsidP="006C5936">
            <w:pPr>
              <w:pStyle w:val="TAL"/>
              <w:keepNext w:val="0"/>
              <w:rPr>
                <w:sz w:val="16"/>
                <w:szCs w:val="16"/>
              </w:rPr>
            </w:pPr>
            <w:r w:rsidRPr="006130C7">
              <w:rPr>
                <w:sz w:val="16"/>
                <w:szCs w:val="16"/>
              </w:rPr>
              <w:t>Rel 19</w:t>
            </w:r>
          </w:p>
        </w:tc>
        <w:tc>
          <w:tcPr>
            <w:tcW w:w="2516" w:type="dxa"/>
          </w:tcPr>
          <w:p w14:paraId="4DCE4605" w14:textId="67551492" w:rsidR="006C5936" w:rsidRPr="006130C7" w:rsidDel="006C5936" w:rsidRDefault="006C5936" w:rsidP="006C5936">
            <w:pPr>
              <w:pStyle w:val="TAL"/>
              <w:keepNext w:val="0"/>
              <w:rPr>
                <w:sz w:val="16"/>
                <w:szCs w:val="16"/>
              </w:rPr>
            </w:pPr>
            <w:r w:rsidRPr="006130C7">
              <w:rPr>
                <w:sz w:val="16"/>
                <w:szCs w:val="16"/>
              </w:rPr>
              <w:t>Study on Artificial Intelligence (AI)/Machine Learning (ML) for NR air interface Phase 2</w:t>
            </w:r>
          </w:p>
        </w:tc>
        <w:tc>
          <w:tcPr>
            <w:tcW w:w="1500" w:type="dxa"/>
          </w:tcPr>
          <w:p w14:paraId="7D611E94" w14:textId="46030F5D" w:rsidR="006C5936" w:rsidRPr="006130C7" w:rsidRDefault="006C5936" w:rsidP="006C5936">
            <w:pPr>
              <w:pStyle w:val="TAL"/>
              <w:keepNext w:val="0"/>
              <w:rPr>
                <w:sz w:val="16"/>
                <w:szCs w:val="16"/>
              </w:rPr>
            </w:pPr>
            <w:r w:rsidRPr="006130C7">
              <w:rPr>
                <w:sz w:val="16"/>
                <w:szCs w:val="16"/>
              </w:rPr>
              <w:t>NR_AIML_air_Ph2</w:t>
            </w:r>
          </w:p>
        </w:tc>
        <w:tc>
          <w:tcPr>
            <w:tcW w:w="1476" w:type="dxa"/>
          </w:tcPr>
          <w:p w14:paraId="11DF2222" w14:textId="61B28254" w:rsidR="006C5936" w:rsidRPr="006130C7" w:rsidRDefault="006C5936" w:rsidP="006C5936">
            <w:pPr>
              <w:pStyle w:val="TAL"/>
              <w:keepNext w:val="0"/>
              <w:rPr>
                <w:sz w:val="16"/>
                <w:szCs w:val="16"/>
              </w:rPr>
            </w:pPr>
            <w:r w:rsidRPr="006130C7">
              <w:rPr>
                <w:sz w:val="16"/>
                <w:szCs w:val="16"/>
              </w:rPr>
              <w:t>RP-250308</w:t>
            </w:r>
          </w:p>
        </w:tc>
        <w:tc>
          <w:tcPr>
            <w:tcW w:w="2410" w:type="dxa"/>
          </w:tcPr>
          <w:p w14:paraId="382D2A53" w14:textId="57BCC87B" w:rsidR="006C5936" w:rsidRPr="006130C7" w:rsidRDefault="006C5936" w:rsidP="006C5936">
            <w:pPr>
              <w:pStyle w:val="TAL"/>
              <w:keepNext w:val="0"/>
              <w:rPr>
                <w:sz w:val="16"/>
                <w:szCs w:val="16"/>
              </w:rPr>
            </w:pPr>
            <w:r w:rsidRPr="006130C7">
              <w:rPr>
                <w:sz w:val="16"/>
                <w:szCs w:val="16"/>
              </w:rPr>
              <w:t>TR 38.843 [3]</w:t>
            </w:r>
          </w:p>
        </w:tc>
      </w:tr>
      <w:tr w:rsidR="006C5936" w:rsidRPr="00C81A41" w14:paraId="1229C7D9" w14:textId="77777777" w:rsidTr="00C10729">
        <w:trPr>
          <w:cantSplit/>
          <w:jc w:val="center"/>
        </w:trPr>
        <w:tc>
          <w:tcPr>
            <w:tcW w:w="1098" w:type="dxa"/>
            <w:shd w:val="clear" w:color="auto" w:fill="DAE9F7"/>
          </w:tcPr>
          <w:p w14:paraId="5BDC3C1A" w14:textId="77777777" w:rsidR="006C5936" w:rsidRPr="00C81A41" w:rsidRDefault="006C5936" w:rsidP="006C5936">
            <w:pPr>
              <w:pStyle w:val="TAH"/>
              <w:rPr>
                <w:sz w:val="16"/>
                <w:szCs w:val="16"/>
              </w:rPr>
            </w:pPr>
            <w:r w:rsidRPr="00C81A41">
              <w:rPr>
                <w:sz w:val="16"/>
                <w:szCs w:val="16"/>
              </w:rPr>
              <w:t>RAN WG2</w:t>
            </w:r>
          </w:p>
        </w:tc>
        <w:tc>
          <w:tcPr>
            <w:tcW w:w="850" w:type="dxa"/>
            <w:shd w:val="clear" w:color="auto" w:fill="DAE9F7"/>
          </w:tcPr>
          <w:p w14:paraId="2AFAA6EF" w14:textId="77777777" w:rsidR="006C5936" w:rsidRPr="00C81A41" w:rsidRDefault="006C5936" w:rsidP="006C5936">
            <w:pPr>
              <w:pStyle w:val="TAH"/>
              <w:rPr>
                <w:sz w:val="16"/>
                <w:szCs w:val="16"/>
              </w:rPr>
            </w:pPr>
          </w:p>
        </w:tc>
        <w:tc>
          <w:tcPr>
            <w:tcW w:w="2516" w:type="dxa"/>
            <w:shd w:val="clear" w:color="auto" w:fill="DAE9F7"/>
          </w:tcPr>
          <w:p w14:paraId="6CE2F178" w14:textId="77777777" w:rsidR="006C5936" w:rsidRPr="00C81A41" w:rsidRDefault="006C5936" w:rsidP="006C5936">
            <w:pPr>
              <w:pStyle w:val="TAH"/>
              <w:rPr>
                <w:sz w:val="16"/>
                <w:szCs w:val="16"/>
              </w:rPr>
            </w:pPr>
          </w:p>
        </w:tc>
        <w:tc>
          <w:tcPr>
            <w:tcW w:w="1500" w:type="dxa"/>
            <w:shd w:val="clear" w:color="auto" w:fill="DAE9F7"/>
          </w:tcPr>
          <w:p w14:paraId="59566FD8" w14:textId="77777777" w:rsidR="006C5936" w:rsidRPr="00C81A41" w:rsidRDefault="006C5936" w:rsidP="006C5936">
            <w:pPr>
              <w:pStyle w:val="TAH"/>
              <w:rPr>
                <w:sz w:val="16"/>
                <w:szCs w:val="16"/>
              </w:rPr>
            </w:pPr>
          </w:p>
        </w:tc>
        <w:tc>
          <w:tcPr>
            <w:tcW w:w="1476" w:type="dxa"/>
            <w:shd w:val="clear" w:color="auto" w:fill="DAE9F7"/>
          </w:tcPr>
          <w:p w14:paraId="640D96FF" w14:textId="77777777" w:rsidR="006C5936" w:rsidRPr="00C81A41" w:rsidRDefault="006C5936" w:rsidP="006C5936">
            <w:pPr>
              <w:pStyle w:val="TAH"/>
              <w:rPr>
                <w:sz w:val="16"/>
                <w:szCs w:val="16"/>
              </w:rPr>
            </w:pPr>
          </w:p>
        </w:tc>
        <w:tc>
          <w:tcPr>
            <w:tcW w:w="2410" w:type="dxa"/>
            <w:shd w:val="clear" w:color="auto" w:fill="DAE9F7"/>
          </w:tcPr>
          <w:p w14:paraId="78669331" w14:textId="77777777" w:rsidR="006C5936" w:rsidRPr="00C81A41" w:rsidRDefault="006C5936" w:rsidP="006C5936">
            <w:pPr>
              <w:pStyle w:val="TAH"/>
              <w:rPr>
                <w:sz w:val="16"/>
                <w:szCs w:val="16"/>
              </w:rPr>
            </w:pPr>
          </w:p>
        </w:tc>
      </w:tr>
      <w:tr w:rsidR="006C5936" w:rsidRPr="006130C7" w14:paraId="1FAF551F" w14:textId="77777777" w:rsidTr="00C10729">
        <w:trPr>
          <w:cantSplit/>
          <w:jc w:val="center"/>
        </w:trPr>
        <w:tc>
          <w:tcPr>
            <w:tcW w:w="1098" w:type="dxa"/>
          </w:tcPr>
          <w:p w14:paraId="67E48BD9" w14:textId="77777777" w:rsidR="006C5936" w:rsidRPr="006130C7" w:rsidRDefault="006C5936" w:rsidP="006C5936">
            <w:pPr>
              <w:pStyle w:val="TAL"/>
              <w:keepNext w:val="0"/>
              <w:rPr>
                <w:sz w:val="16"/>
                <w:szCs w:val="16"/>
              </w:rPr>
            </w:pPr>
            <w:r w:rsidRPr="006130C7">
              <w:rPr>
                <w:sz w:val="16"/>
                <w:szCs w:val="16"/>
              </w:rPr>
              <w:t>1020084</w:t>
            </w:r>
          </w:p>
        </w:tc>
        <w:tc>
          <w:tcPr>
            <w:tcW w:w="850" w:type="dxa"/>
          </w:tcPr>
          <w:p w14:paraId="45D5F0A1" w14:textId="77777777" w:rsidR="006C5936" w:rsidRPr="006130C7" w:rsidRDefault="006C5936" w:rsidP="006C5936">
            <w:pPr>
              <w:pStyle w:val="TAL"/>
              <w:keepNext w:val="0"/>
              <w:rPr>
                <w:sz w:val="16"/>
                <w:szCs w:val="16"/>
              </w:rPr>
            </w:pPr>
            <w:r w:rsidRPr="006130C7">
              <w:rPr>
                <w:sz w:val="16"/>
                <w:szCs w:val="16"/>
              </w:rPr>
              <w:t>Rel-19</w:t>
            </w:r>
          </w:p>
        </w:tc>
        <w:tc>
          <w:tcPr>
            <w:tcW w:w="2516" w:type="dxa"/>
          </w:tcPr>
          <w:p w14:paraId="3B7D2070" w14:textId="77777777" w:rsidR="006C5936" w:rsidRPr="006130C7" w:rsidRDefault="006C5936" w:rsidP="006C5936">
            <w:pPr>
              <w:pStyle w:val="TAL"/>
              <w:keepNext w:val="0"/>
              <w:rPr>
                <w:sz w:val="16"/>
                <w:szCs w:val="16"/>
              </w:rPr>
            </w:pPr>
            <w:r w:rsidRPr="006130C7">
              <w:rPr>
                <w:sz w:val="16"/>
                <w:szCs w:val="16"/>
              </w:rPr>
              <w:t xml:space="preserve">Study on Artificial Intelligence (AI)/Machine Learning (ML) for mobility in NR </w:t>
            </w:r>
          </w:p>
        </w:tc>
        <w:tc>
          <w:tcPr>
            <w:tcW w:w="1500" w:type="dxa"/>
          </w:tcPr>
          <w:p w14:paraId="4A523B42" w14:textId="77777777" w:rsidR="006C5936" w:rsidRPr="006130C7" w:rsidRDefault="006C5936" w:rsidP="006C5936">
            <w:pPr>
              <w:pStyle w:val="TAL"/>
              <w:keepNext w:val="0"/>
              <w:rPr>
                <w:sz w:val="16"/>
                <w:szCs w:val="16"/>
              </w:rPr>
            </w:pPr>
            <w:proofErr w:type="spellStart"/>
            <w:r w:rsidRPr="006130C7">
              <w:rPr>
                <w:sz w:val="16"/>
                <w:szCs w:val="16"/>
              </w:rPr>
              <w:t>FS_NR_AIML_Mob</w:t>
            </w:r>
            <w:proofErr w:type="spellEnd"/>
          </w:p>
        </w:tc>
        <w:tc>
          <w:tcPr>
            <w:tcW w:w="1476" w:type="dxa"/>
          </w:tcPr>
          <w:p w14:paraId="68935479" w14:textId="6C21AB61" w:rsidR="006C5936" w:rsidRPr="006130C7" w:rsidRDefault="006C5936" w:rsidP="006C5936">
            <w:pPr>
              <w:pStyle w:val="TAL"/>
              <w:keepNext w:val="0"/>
              <w:rPr>
                <w:sz w:val="16"/>
                <w:szCs w:val="16"/>
              </w:rPr>
            </w:pPr>
            <w:r w:rsidRPr="006130C7">
              <w:rPr>
                <w:sz w:val="16"/>
                <w:szCs w:val="16"/>
              </w:rPr>
              <w:t>RP-242393</w:t>
            </w:r>
          </w:p>
        </w:tc>
        <w:tc>
          <w:tcPr>
            <w:tcW w:w="2410" w:type="dxa"/>
          </w:tcPr>
          <w:p w14:paraId="771C9C91" w14:textId="77777777" w:rsidR="006C5936" w:rsidRPr="006130C7" w:rsidRDefault="006C5936" w:rsidP="006C5936">
            <w:pPr>
              <w:pStyle w:val="TAL"/>
              <w:keepNext w:val="0"/>
              <w:rPr>
                <w:sz w:val="16"/>
                <w:szCs w:val="16"/>
              </w:rPr>
            </w:pPr>
            <w:r w:rsidRPr="006130C7">
              <w:rPr>
                <w:sz w:val="16"/>
                <w:szCs w:val="16"/>
              </w:rPr>
              <w:t>TR 38.744 [70]</w:t>
            </w:r>
          </w:p>
        </w:tc>
      </w:tr>
      <w:tr w:rsidR="006C5936" w:rsidRPr="00C81A41" w14:paraId="06397666" w14:textId="77777777" w:rsidTr="00C10729">
        <w:trPr>
          <w:cantSplit/>
          <w:jc w:val="center"/>
        </w:trPr>
        <w:tc>
          <w:tcPr>
            <w:tcW w:w="1098" w:type="dxa"/>
            <w:shd w:val="clear" w:color="auto" w:fill="DAE9F7"/>
          </w:tcPr>
          <w:p w14:paraId="24615636" w14:textId="77777777" w:rsidR="006C5936" w:rsidRPr="00C81A41" w:rsidRDefault="006C5936" w:rsidP="006C5936">
            <w:pPr>
              <w:pStyle w:val="TAH"/>
              <w:rPr>
                <w:sz w:val="16"/>
                <w:szCs w:val="16"/>
              </w:rPr>
            </w:pPr>
            <w:r w:rsidRPr="00C81A41">
              <w:rPr>
                <w:sz w:val="16"/>
                <w:szCs w:val="16"/>
              </w:rPr>
              <w:t>RAN WG3</w:t>
            </w:r>
          </w:p>
        </w:tc>
        <w:tc>
          <w:tcPr>
            <w:tcW w:w="850" w:type="dxa"/>
            <w:shd w:val="clear" w:color="auto" w:fill="DAE9F7"/>
          </w:tcPr>
          <w:p w14:paraId="45352830" w14:textId="77777777" w:rsidR="006C5936" w:rsidRPr="00C81A41" w:rsidRDefault="006C5936" w:rsidP="006C5936">
            <w:pPr>
              <w:pStyle w:val="TAH"/>
              <w:rPr>
                <w:sz w:val="16"/>
                <w:szCs w:val="16"/>
              </w:rPr>
            </w:pPr>
          </w:p>
        </w:tc>
        <w:tc>
          <w:tcPr>
            <w:tcW w:w="2516" w:type="dxa"/>
            <w:shd w:val="clear" w:color="auto" w:fill="DAE9F7"/>
          </w:tcPr>
          <w:p w14:paraId="235399B9" w14:textId="77777777" w:rsidR="006C5936" w:rsidRPr="00C81A41" w:rsidRDefault="006C5936" w:rsidP="006C5936">
            <w:pPr>
              <w:pStyle w:val="TAH"/>
              <w:rPr>
                <w:sz w:val="16"/>
                <w:szCs w:val="16"/>
              </w:rPr>
            </w:pPr>
          </w:p>
        </w:tc>
        <w:tc>
          <w:tcPr>
            <w:tcW w:w="1500" w:type="dxa"/>
            <w:shd w:val="clear" w:color="auto" w:fill="DAE9F7"/>
          </w:tcPr>
          <w:p w14:paraId="593D1157" w14:textId="77777777" w:rsidR="006C5936" w:rsidRPr="00C81A41" w:rsidRDefault="006C5936" w:rsidP="006C5936">
            <w:pPr>
              <w:pStyle w:val="TAH"/>
              <w:rPr>
                <w:sz w:val="16"/>
                <w:szCs w:val="16"/>
              </w:rPr>
            </w:pPr>
          </w:p>
        </w:tc>
        <w:tc>
          <w:tcPr>
            <w:tcW w:w="1476" w:type="dxa"/>
            <w:shd w:val="clear" w:color="auto" w:fill="DAE9F7"/>
          </w:tcPr>
          <w:p w14:paraId="16CF2D38" w14:textId="77777777" w:rsidR="006C5936" w:rsidRPr="00C81A41" w:rsidRDefault="006C5936" w:rsidP="006C5936">
            <w:pPr>
              <w:pStyle w:val="TAH"/>
              <w:rPr>
                <w:sz w:val="16"/>
                <w:szCs w:val="16"/>
              </w:rPr>
            </w:pPr>
          </w:p>
        </w:tc>
        <w:tc>
          <w:tcPr>
            <w:tcW w:w="2410" w:type="dxa"/>
            <w:shd w:val="clear" w:color="auto" w:fill="DAE9F7"/>
          </w:tcPr>
          <w:p w14:paraId="2506856D" w14:textId="77777777" w:rsidR="006C5936" w:rsidRPr="00C81A41" w:rsidRDefault="006C5936" w:rsidP="006C5936">
            <w:pPr>
              <w:pStyle w:val="TAH"/>
              <w:rPr>
                <w:sz w:val="16"/>
                <w:szCs w:val="16"/>
              </w:rPr>
            </w:pPr>
          </w:p>
        </w:tc>
      </w:tr>
      <w:tr w:rsidR="006C5936" w:rsidRPr="006130C7"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4DAE2B4D" w:rsidR="006C5936" w:rsidRPr="006130C7" w:rsidRDefault="006C5936" w:rsidP="006C5936">
            <w:pPr>
              <w:pStyle w:val="TAL"/>
              <w:keepNext w:val="0"/>
              <w:rPr>
                <w:sz w:val="16"/>
                <w:szCs w:val="16"/>
              </w:rPr>
            </w:pPr>
            <w:r w:rsidRPr="006130C7">
              <w:rPr>
                <w:sz w:val="16"/>
                <w:szCs w:val="16"/>
              </w:rPr>
              <w:t>941110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6C5936" w:rsidRPr="006130C7" w:rsidRDefault="006C5936" w:rsidP="006C5936">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6C5936" w:rsidRPr="006130C7" w:rsidRDefault="006C5936" w:rsidP="006C5936">
            <w:pPr>
              <w:pStyle w:val="TAL"/>
              <w:keepNext w:val="0"/>
              <w:rPr>
                <w:sz w:val="16"/>
                <w:szCs w:val="16"/>
              </w:rPr>
            </w:pPr>
            <w:r w:rsidRPr="006130C7">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6C5936" w:rsidRPr="006130C7" w:rsidRDefault="006C5936" w:rsidP="006C5936">
            <w:pPr>
              <w:pStyle w:val="TAL"/>
              <w:keepNext w:val="0"/>
              <w:rPr>
                <w:sz w:val="16"/>
                <w:szCs w:val="16"/>
              </w:rPr>
            </w:pPr>
            <w:r w:rsidRPr="006130C7">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69ABD244" w14:textId="24DCBC90" w:rsidR="006C5936" w:rsidRPr="006130C7" w:rsidRDefault="006C5936" w:rsidP="006130C7">
            <w:pPr>
              <w:pStyle w:val="TAL"/>
              <w:keepNext w:val="0"/>
              <w:rPr>
                <w:sz w:val="16"/>
                <w:szCs w:val="16"/>
              </w:rPr>
            </w:pPr>
            <w:r w:rsidRPr="006130C7">
              <w:rPr>
                <w:sz w:val="16"/>
                <w:szCs w:val="16"/>
              </w:rPr>
              <w:t>RP-233441</w:t>
            </w: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6C5936" w:rsidRPr="006130C7" w:rsidRDefault="006C5936" w:rsidP="006C5936">
            <w:pPr>
              <w:pStyle w:val="TAL"/>
              <w:keepNext w:val="0"/>
              <w:rPr>
                <w:sz w:val="16"/>
                <w:szCs w:val="16"/>
              </w:rPr>
            </w:pPr>
            <w:r w:rsidRPr="006130C7">
              <w:rPr>
                <w:sz w:val="16"/>
                <w:szCs w:val="16"/>
              </w:rPr>
              <w:t>TS 38.300 [11]</w:t>
            </w:r>
          </w:p>
          <w:p w14:paraId="602470B0" w14:textId="77777777" w:rsidR="006C5936" w:rsidRPr="006130C7" w:rsidRDefault="006C5936" w:rsidP="006C5936">
            <w:pPr>
              <w:pStyle w:val="TAL"/>
              <w:keepNext w:val="0"/>
              <w:rPr>
                <w:sz w:val="16"/>
                <w:szCs w:val="16"/>
              </w:rPr>
            </w:pPr>
            <w:r w:rsidRPr="006130C7">
              <w:rPr>
                <w:sz w:val="16"/>
                <w:szCs w:val="16"/>
              </w:rPr>
              <w:t>TS 38.401 [13]</w:t>
            </w:r>
          </w:p>
          <w:p w14:paraId="7104098B" w14:textId="77777777" w:rsidR="006C5936" w:rsidRPr="006130C7" w:rsidRDefault="006C5936" w:rsidP="006C5936">
            <w:pPr>
              <w:pStyle w:val="TAL"/>
              <w:keepNext w:val="0"/>
              <w:rPr>
                <w:sz w:val="16"/>
                <w:szCs w:val="16"/>
              </w:rPr>
            </w:pPr>
            <w:r w:rsidRPr="006130C7">
              <w:rPr>
                <w:sz w:val="16"/>
                <w:szCs w:val="16"/>
              </w:rPr>
              <w:t>TS 38.420 [14]</w:t>
            </w:r>
          </w:p>
          <w:p w14:paraId="42EF1221" w14:textId="77777777" w:rsidR="006C5936" w:rsidRPr="006130C7" w:rsidRDefault="006C5936" w:rsidP="006C5936">
            <w:pPr>
              <w:pStyle w:val="TAL"/>
              <w:keepNext w:val="0"/>
              <w:rPr>
                <w:sz w:val="16"/>
                <w:szCs w:val="16"/>
              </w:rPr>
            </w:pPr>
            <w:r w:rsidRPr="006130C7">
              <w:rPr>
                <w:sz w:val="16"/>
                <w:szCs w:val="16"/>
              </w:rPr>
              <w:t>TS 38.423 [15]</w:t>
            </w:r>
          </w:p>
        </w:tc>
      </w:tr>
      <w:tr w:rsidR="006C5936" w:rsidRPr="006130C7" w14:paraId="1B16289B" w14:textId="77777777" w:rsidTr="00C10729">
        <w:trPr>
          <w:cantSplit/>
          <w:jc w:val="center"/>
        </w:trPr>
        <w:tc>
          <w:tcPr>
            <w:tcW w:w="1098" w:type="dxa"/>
            <w:shd w:val="clear" w:color="auto" w:fill="auto"/>
          </w:tcPr>
          <w:p w14:paraId="1353DA34" w14:textId="77777777" w:rsidR="006C5936" w:rsidRPr="006130C7" w:rsidRDefault="006C5936" w:rsidP="006C5936">
            <w:pPr>
              <w:pStyle w:val="TAL"/>
              <w:keepNext w:val="0"/>
              <w:rPr>
                <w:sz w:val="16"/>
                <w:szCs w:val="16"/>
              </w:rPr>
            </w:pPr>
            <w:r w:rsidRPr="006130C7">
              <w:rPr>
                <w:sz w:val="16"/>
                <w:szCs w:val="16"/>
              </w:rPr>
              <w:t>1020083</w:t>
            </w:r>
          </w:p>
        </w:tc>
        <w:tc>
          <w:tcPr>
            <w:tcW w:w="850" w:type="dxa"/>
            <w:shd w:val="clear" w:color="auto" w:fill="auto"/>
          </w:tcPr>
          <w:p w14:paraId="12E6C367" w14:textId="77777777" w:rsidR="006C5936" w:rsidRPr="006130C7" w:rsidRDefault="006C5936" w:rsidP="006C5936">
            <w:pPr>
              <w:pStyle w:val="TAL"/>
              <w:keepNext w:val="0"/>
              <w:rPr>
                <w:sz w:val="16"/>
                <w:szCs w:val="16"/>
              </w:rPr>
            </w:pPr>
            <w:r w:rsidRPr="006130C7">
              <w:rPr>
                <w:sz w:val="16"/>
                <w:szCs w:val="16"/>
              </w:rPr>
              <w:t>Rel-19</w:t>
            </w:r>
          </w:p>
        </w:tc>
        <w:tc>
          <w:tcPr>
            <w:tcW w:w="2516" w:type="dxa"/>
            <w:shd w:val="clear" w:color="auto" w:fill="auto"/>
          </w:tcPr>
          <w:p w14:paraId="39E2F6F9" w14:textId="77777777" w:rsidR="006C5936" w:rsidRPr="006130C7" w:rsidRDefault="006C5936" w:rsidP="006C5936">
            <w:pPr>
              <w:pStyle w:val="TAL"/>
              <w:keepNext w:val="0"/>
              <w:rPr>
                <w:sz w:val="16"/>
                <w:szCs w:val="16"/>
              </w:rPr>
            </w:pPr>
            <w:r w:rsidRPr="006130C7">
              <w:rPr>
                <w:sz w:val="16"/>
                <w:szCs w:val="16"/>
              </w:rPr>
              <w:t xml:space="preserve">Study on enhancements for Artificial Intelligence (AI)/Machine Learning (ML) for NG-RAN </w:t>
            </w:r>
          </w:p>
        </w:tc>
        <w:tc>
          <w:tcPr>
            <w:tcW w:w="1500" w:type="dxa"/>
            <w:shd w:val="clear" w:color="auto" w:fill="auto"/>
          </w:tcPr>
          <w:p w14:paraId="53297CE8" w14:textId="77777777" w:rsidR="006C5936" w:rsidRPr="006130C7" w:rsidRDefault="006C5936" w:rsidP="006C5936">
            <w:pPr>
              <w:pStyle w:val="TAL"/>
              <w:keepNext w:val="0"/>
              <w:rPr>
                <w:sz w:val="16"/>
                <w:szCs w:val="16"/>
              </w:rPr>
            </w:pPr>
            <w:proofErr w:type="spellStart"/>
            <w:r w:rsidRPr="006130C7">
              <w:rPr>
                <w:sz w:val="16"/>
                <w:szCs w:val="16"/>
              </w:rPr>
              <w:t>FS_NR_AIML_NGRAN_enh</w:t>
            </w:r>
            <w:proofErr w:type="spellEnd"/>
          </w:p>
        </w:tc>
        <w:tc>
          <w:tcPr>
            <w:tcW w:w="1476" w:type="dxa"/>
            <w:shd w:val="clear" w:color="auto" w:fill="auto"/>
          </w:tcPr>
          <w:p w14:paraId="7DF5CD29" w14:textId="433AA579" w:rsidR="006C5936" w:rsidRPr="006130C7" w:rsidRDefault="006C5936" w:rsidP="006130C7">
            <w:pPr>
              <w:pStyle w:val="TAL"/>
              <w:keepNext w:val="0"/>
              <w:rPr>
                <w:sz w:val="16"/>
                <w:szCs w:val="16"/>
              </w:rPr>
            </w:pPr>
            <w:r w:rsidRPr="006130C7">
              <w:rPr>
                <w:sz w:val="16"/>
                <w:szCs w:val="16"/>
              </w:rPr>
              <w:t>RP-240323</w:t>
            </w:r>
          </w:p>
        </w:tc>
        <w:tc>
          <w:tcPr>
            <w:tcW w:w="2410" w:type="dxa"/>
            <w:shd w:val="clear" w:color="auto" w:fill="auto"/>
          </w:tcPr>
          <w:p w14:paraId="59CCA656" w14:textId="77777777" w:rsidR="006C5936" w:rsidRPr="006130C7" w:rsidRDefault="006C5936" w:rsidP="006C5936">
            <w:pPr>
              <w:pStyle w:val="TAL"/>
              <w:keepNext w:val="0"/>
              <w:rPr>
                <w:sz w:val="16"/>
                <w:szCs w:val="16"/>
              </w:rPr>
            </w:pPr>
            <w:r w:rsidRPr="006130C7">
              <w:rPr>
                <w:sz w:val="16"/>
                <w:szCs w:val="16"/>
              </w:rPr>
              <w:t>TR 38.743 [69]</w:t>
            </w:r>
          </w:p>
        </w:tc>
      </w:tr>
      <w:tr w:rsidR="006C5936" w:rsidRPr="006130C7" w14:paraId="16355782" w14:textId="77777777" w:rsidTr="00C10729">
        <w:trPr>
          <w:cantSplit/>
          <w:jc w:val="center"/>
        </w:trPr>
        <w:tc>
          <w:tcPr>
            <w:tcW w:w="1098" w:type="dxa"/>
            <w:shd w:val="clear" w:color="auto" w:fill="auto"/>
          </w:tcPr>
          <w:p w14:paraId="71882B22" w14:textId="73D87117" w:rsidR="006C5936" w:rsidRPr="006130C7" w:rsidRDefault="006C5936" w:rsidP="006C5936">
            <w:pPr>
              <w:pStyle w:val="TAL"/>
              <w:keepNext w:val="0"/>
              <w:rPr>
                <w:sz w:val="16"/>
                <w:szCs w:val="16"/>
              </w:rPr>
            </w:pPr>
            <w:r w:rsidRPr="006130C7">
              <w:rPr>
                <w:sz w:val="16"/>
                <w:szCs w:val="16"/>
              </w:rPr>
              <w:t>1051124</w:t>
            </w:r>
          </w:p>
        </w:tc>
        <w:tc>
          <w:tcPr>
            <w:tcW w:w="850" w:type="dxa"/>
            <w:shd w:val="clear" w:color="auto" w:fill="auto"/>
          </w:tcPr>
          <w:p w14:paraId="0FEBAD5E" w14:textId="5177627C" w:rsidR="006C5936" w:rsidRPr="006130C7" w:rsidRDefault="006C5936" w:rsidP="006C5936">
            <w:pPr>
              <w:pStyle w:val="TAL"/>
              <w:keepNext w:val="0"/>
              <w:rPr>
                <w:sz w:val="16"/>
                <w:szCs w:val="16"/>
              </w:rPr>
            </w:pPr>
            <w:r w:rsidRPr="006130C7">
              <w:rPr>
                <w:sz w:val="16"/>
                <w:szCs w:val="16"/>
              </w:rPr>
              <w:t>Rel-19</w:t>
            </w:r>
          </w:p>
        </w:tc>
        <w:tc>
          <w:tcPr>
            <w:tcW w:w="2516" w:type="dxa"/>
            <w:shd w:val="clear" w:color="auto" w:fill="auto"/>
          </w:tcPr>
          <w:p w14:paraId="5F66A5EB" w14:textId="6C0A14DF" w:rsidR="006C5936" w:rsidRPr="006130C7" w:rsidRDefault="006C5936" w:rsidP="006C5936">
            <w:pPr>
              <w:pStyle w:val="TAL"/>
              <w:keepNext w:val="0"/>
              <w:rPr>
                <w:sz w:val="16"/>
                <w:szCs w:val="16"/>
              </w:rPr>
            </w:pPr>
            <w:r w:rsidRPr="006130C7">
              <w:rPr>
                <w:sz w:val="16"/>
                <w:szCs w:val="16"/>
              </w:rPr>
              <w:t>Enhancements for Artificial Intelligence (AI)/Machine Learning (ML) for NG-RAN</w:t>
            </w:r>
          </w:p>
        </w:tc>
        <w:tc>
          <w:tcPr>
            <w:tcW w:w="1500" w:type="dxa"/>
            <w:shd w:val="clear" w:color="auto" w:fill="auto"/>
          </w:tcPr>
          <w:p w14:paraId="7FF8201A" w14:textId="59CFA971" w:rsidR="006C5936" w:rsidRPr="006130C7" w:rsidRDefault="006C5936" w:rsidP="006C5936">
            <w:pPr>
              <w:pStyle w:val="TAL"/>
              <w:keepNext w:val="0"/>
              <w:rPr>
                <w:sz w:val="16"/>
                <w:szCs w:val="16"/>
              </w:rPr>
            </w:pPr>
            <w:proofErr w:type="spellStart"/>
            <w:r w:rsidRPr="006130C7">
              <w:rPr>
                <w:sz w:val="16"/>
                <w:szCs w:val="16"/>
              </w:rPr>
              <w:t>NR_AIML_NGRAN_enh</w:t>
            </w:r>
            <w:proofErr w:type="spellEnd"/>
            <w:r w:rsidRPr="006130C7">
              <w:rPr>
                <w:sz w:val="16"/>
                <w:szCs w:val="16"/>
              </w:rPr>
              <w:t>-Core</w:t>
            </w:r>
          </w:p>
        </w:tc>
        <w:tc>
          <w:tcPr>
            <w:tcW w:w="1476" w:type="dxa"/>
            <w:shd w:val="clear" w:color="auto" w:fill="auto"/>
          </w:tcPr>
          <w:p w14:paraId="6CF48FB0" w14:textId="6662FA44" w:rsidR="006C5936" w:rsidRPr="006130C7" w:rsidRDefault="006C5936" w:rsidP="006C5936">
            <w:pPr>
              <w:pStyle w:val="TAL"/>
              <w:keepNext w:val="0"/>
              <w:rPr>
                <w:sz w:val="16"/>
                <w:szCs w:val="16"/>
              </w:rPr>
            </w:pPr>
            <w:r w:rsidRPr="006130C7">
              <w:rPr>
                <w:sz w:val="16"/>
                <w:szCs w:val="16"/>
              </w:rPr>
              <w:t>RP-250326</w:t>
            </w:r>
          </w:p>
        </w:tc>
        <w:tc>
          <w:tcPr>
            <w:tcW w:w="2410" w:type="dxa"/>
            <w:shd w:val="clear" w:color="auto" w:fill="auto"/>
          </w:tcPr>
          <w:p w14:paraId="3B9FDE66" w14:textId="77777777" w:rsidR="006130C7" w:rsidRPr="006130C7" w:rsidRDefault="006C5936" w:rsidP="006C5936">
            <w:pPr>
              <w:pStyle w:val="TAL"/>
              <w:keepNext w:val="0"/>
              <w:rPr>
                <w:sz w:val="16"/>
                <w:szCs w:val="16"/>
              </w:rPr>
            </w:pPr>
            <w:r w:rsidRPr="006130C7">
              <w:rPr>
                <w:sz w:val="16"/>
                <w:szCs w:val="16"/>
              </w:rPr>
              <w:t>TS 38.300 [11]</w:t>
            </w:r>
          </w:p>
          <w:p w14:paraId="1AB0CCEF" w14:textId="77777777" w:rsidR="006130C7" w:rsidRPr="006130C7" w:rsidRDefault="006C5936" w:rsidP="006C5936">
            <w:pPr>
              <w:pStyle w:val="TAL"/>
              <w:keepNext w:val="0"/>
              <w:rPr>
                <w:sz w:val="16"/>
                <w:szCs w:val="16"/>
              </w:rPr>
            </w:pPr>
            <w:r w:rsidRPr="006130C7">
              <w:rPr>
                <w:sz w:val="16"/>
                <w:szCs w:val="16"/>
              </w:rPr>
              <w:t>TS 38.401 [13]</w:t>
            </w:r>
          </w:p>
          <w:p w14:paraId="62D2CC91" w14:textId="77777777" w:rsidR="006130C7" w:rsidRPr="006130C7" w:rsidRDefault="006C5936" w:rsidP="006C5936">
            <w:pPr>
              <w:pStyle w:val="TAL"/>
              <w:keepNext w:val="0"/>
              <w:rPr>
                <w:sz w:val="16"/>
                <w:szCs w:val="16"/>
              </w:rPr>
            </w:pPr>
            <w:r w:rsidRPr="006130C7">
              <w:rPr>
                <w:sz w:val="16"/>
                <w:szCs w:val="16"/>
              </w:rPr>
              <w:t>TS 38.420 [14]</w:t>
            </w:r>
          </w:p>
          <w:p w14:paraId="09DF8EEA" w14:textId="77777777" w:rsidR="006130C7" w:rsidRPr="006130C7" w:rsidRDefault="006C5936" w:rsidP="006C5936">
            <w:pPr>
              <w:pStyle w:val="TAL"/>
              <w:keepNext w:val="0"/>
              <w:rPr>
                <w:sz w:val="16"/>
                <w:szCs w:val="16"/>
              </w:rPr>
            </w:pPr>
            <w:r w:rsidRPr="006130C7">
              <w:rPr>
                <w:sz w:val="16"/>
                <w:szCs w:val="16"/>
              </w:rPr>
              <w:t>TS 38.423 [15]</w:t>
            </w:r>
          </w:p>
          <w:p w14:paraId="5021A038" w14:textId="4BFED288" w:rsidR="006C5936" w:rsidRPr="006130C7" w:rsidRDefault="006C5936" w:rsidP="006C5936">
            <w:pPr>
              <w:pStyle w:val="TAL"/>
              <w:keepNext w:val="0"/>
              <w:rPr>
                <w:sz w:val="16"/>
                <w:szCs w:val="16"/>
              </w:rPr>
            </w:pPr>
            <w:r w:rsidRPr="006130C7">
              <w:rPr>
                <w:sz w:val="16"/>
                <w:szCs w:val="16"/>
              </w:rPr>
              <w:t>TS 37.340</w:t>
            </w:r>
            <w:r w:rsidR="00193AB7" w:rsidRPr="006130C7">
              <w:rPr>
                <w:sz w:val="16"/>
                <w:szCs w:val="16"/>
              </w:rPr>
              <w:t xml:space="preserve"> [83]</w:t>
            </w:r>
          </w:p>
          <w:p w14:paraId="52300A3C" w14:textId="77777777" w:rsidR="006130C7" w:rsidRPr="006130C7" w:rsidRDefault="006C5936" w:rsidP="006C5936">
            <w:pPr>
              <w:pStyle w:val="TAL"/>
              <w:keepNext w:val="0"/>
              <w:rPr>
                <w:sz w:val="16"/>
                <w:szCs w:val="16"/>
              </w:rPr>
            </w:pPr>
            <w:r w:rsidRPr="006130C7">
              <w:rPr>
                <w:sz w:val="16"/>
                <w:szCs w:val="16"/>
              </w:rPr>
              <w:t>TS 37.480</w:t>
            </w:r>
            <w:r w:rsidR="00193AB7" w:rsidRPr="006130C7">
              <w:rPr>
                <w:sz w:val="16"/>
                <w:szCs w:val="16"/>
              </w:rPr>
              <w:t xml:space="preserve"> [84]</w:t>
            </w:r>
          </w:p>
          <w:p w14:paraId="24D8F6BC" w14:textId="77777777" w:rsidR="006130C7" w:rsidRPr="006130C7" w:rsidRDefault="006C5936" w:rsidP="006C5936">
            <w:pPr>
              <w:pStyle w:val="TAL"/>
              <w:keepNext w:val="0"/>
              <w:rPr>
                <w:sz w:val="16"/>
                <w:szCs w:val="16"/>
              </w:rPr>
            </w:pPr>
            <w:r w:rsidRPr="006130C7">
              <w:rPr>
                <w:sz w:val="16"/>
                <w:szCs w:val="16"/>
              </w:rPr>
              <w:t>TS 37.483</w:t>
            </w:r>
            <w:r w:rsidR="00133A12" w:rsidRPr="006130C7">
              <w:rPr>
                <w:sz w:val="16"/>
                <w:szCs w:val="16"/>
              </w:rPr>
              <w:t xml:space="preserve"> [</w:t>
            </w:r>
            <w:r w:rsidR="00AE10F2" w:rsidRPr="006130C7">
              <w:rPr>
                <w:sz w:val="16"/>
                <w:szCs w:val="16"/>
              </w:rPr>
              <w:t>85]</w:t>
            </w:r>
          </w:p>
          <w:p w14:paraId="321A0F53" w14:textId="77777777" w:rsidR="006130C7" w:rsidRPr="006130C7" w:rsidRDefault="006C5936" w:rsidP="006C5936">
            <w:pPr>
              <w:pStyle w:val="TAL"/>
              <w:keepNext w:val="0"/>
              <w:rPr>
                <w:sz w:val="16"/>
                <w:szCs w:val="16"/>
              </w:rPr>
            </w:pPr>
            <w:r w:rsidRPr="006130C7">
              <w:rPr>
                <w:sz w:val="16"/>
                <w:szCs w:val="16"/>
              </w:rPr>
              <w:t>TS 38.470</w:t>
            </w:r>
            <w:r w:rsidR="00AE10F2" w:rsidRPr="006130C7">
              <w:rPr>
                <w:sz w:val="16"/>
                <w:szCs w:val="16"/>
              </w:rPr>
              <w:t xml:space="preserve"> [86]</w:t>
            </w:r>
          </w:p>
          <w:p w14:paraId="7D3931B8" w14:textId="327E4B43" w:rsidR="006C5936" w:rsidRPr="006130C7" w:rsidRDefault="006C5936" w:rsidP="006C5936">
            <w:pPr>
              <w:pStyle w:val="TAL"/>
              <w:keepNext w:val="0"/>
              <w:rPr>
                <w:sz w:val="16"/>
                <w:szCs w:val="16"/>
              </w:rPr>
            </w:pPr>
            <w:r w:rsidRPr="006130C7">
              <w:rPr>
                <w:sz w:val="16"/>
                <w:szCs w:val="16"/>
              </w:rPr>
              <w:t>TS 38.473</w:t>
            </w:r>
            <w:r w:rsidR="00AE10F2" w:rsidRPr="006130C7">
              <w:rPr>
                <w:sz w:val="16"/>
                <w:szCs w:val="16"/>
              </w:rPr>
              <w:t xml:space="preserve"> [87]</w:t>
            </w:r>
          </w:p>
        </w:tc>
      </w:tr>
      <w:tr w:rsidR="006C5936" w:rsidRPr="00C81A41" w14:paraId="4DCAB4E8" w14:textId="77777777" w:rsidTr="00C10729">
        <w:trPr>
          <w:cantSplit/>
          <w:jc w:val="center"/>
        </w:trPr>
        <w:tc>
          <w:tcPr>
            <w:tcW w:w="1098" w:type="dxa"/>
            <w:shd w:val="clear" w:color="auto" w:fill="DAE9F7"/>
          </w:tcPr>
          <w:p w14:paraId="3C208359" w14:textId="77777777" w:rsidR="006C5936" w:rsidRPr="00C81A41" w:rsidRDefault="006C5936" w:rsidP="006C5936">
            <w:pPr>
              <w:pStyle w:val="TAH"/>
              <w:rPr>
                <w:sz w:val="16"/>
                <w:szCs w:val="16"/>
              </w:rPr>
            </w:pPr>
            <w:r w:rsidRPr="00C81A41">
              <w:rPr>
                <w:sz w:val="16"/>
                <w:szCs w:val="16"/>
              </w:rPr>
              <w:t>RAN WG4</w:t>
            </w:r>
          </w:p>
        </w:tc>
        <w:tc>
          <w:tcPr>
            <w:tcW w:w="850" w:type="dxa"/>
            <w:shd w:val="clear" w:color="auto" w:fill="DAE9F7"/>
          </w:tcPr>
          <w:p w14:paraId="465BBA49" w14:textId="77777777" w:rsidR="006C5936" w:rsidRPr="00C81A41" w:rsidRDefault="006C5936" w:rsidP="006C5936">
            <w:pPr>
              <w:pStyle w:val="TAH"/>
              <w:rPr>
                <w:sz w:val="16"/>
                <w:szCs w:val="16"/>
              </w:rPr>
            </w:pPr>
          </w:p>
        </w:tc>
        <w:tc>
          <w:tcPr>
            <w:tcW w:w="2516" w:type="dxa"/>
            <w:shd w:val="clear" w:color="auto" w:fill="DAE9F7"/>
          </w:tcPr>
          <w:p w14:paraId="48064AE6" w14:textId="77777777" w:rsidR="006C5936" w:rsidRPr="00C81A41" w:rsidRDefault="006C5936" w:rsidP="006C5936">
            <w:pPr>
              <w:pStyle w:val="TAH"/>
              <w:rPr>
                <w:sz w:val="16"/>
                <w:szCs w:val="16"/>
              </w:rPr>
            </w:pPr>
          </w:p>
        </w:tc>
        <w:tc>
          <w:tcPr>
            <w:tcW w:w="1500" w:type="dxa"/>
            <w:shd w:val="clear" w:color="auto" w:fill="DAE9F7"/>
          </w:tcPr>
          <w:p w14:paraId="3474453A" w14:textId="77777777" w:rsidR="006C5936" w:rsidRPr="00C81A41" w:rsidRDefault="006C5936" w:rsidP="006C5936">
            <w:pPr>
              <w:pStyle w:val="TAH"/>
              <w:rPr>
                <w:sz w:val="16"/>
                <w:szCs w:val="16"/>
              </w:rPr>
            </w:pPr>
          </w:p>
        </w:tc>
        <w:tc>
          <w:tcPr>
            <w:tcW w:w="1476" w:type="dxa"/>
            <w:shd w:val="clear" w:color="auto" w:fill="DAE9F7"/>
          </w:tcPr>
          <w:p w14:paraId="6B909C95" w14:textId="77777777" w:rsidR="006C5936" w:rsidRPr="00C81A41" w:rsidRDefault="006C5936" w:rsidP="006C5936">
            <w:pPr>
              <w:pStyle w:val="TAH"/>
              <w:rPr>
                <w:sz w:val="16"/>
                <w:szCs w:val="16"/>
              </w:rPr>
            </w:pPr>
          </w:p>
        </w:tc>
        <w:tc>
          <w:tcPr>
            <w:tcW w:w="2410" w:type="dxa"/>
            <w:shd w:val="clear" w:color="auto" w:fill="DAE9F7"/>
          </w:tcPr>
          <w:p w14:paraId="25D3EA28" w14:textId="77777777" w:rsidR="006C5936" w:rsidRPr="00C81A41" w:rsidRDefault="006C5936" w:rsidP="006C5936">
            <w:pPr>
              <w:pStyle w:val="TAH"/>
              <w:rPr>
                <w:sz w:val="16"/>
                <w:szCs w:val="16"/>
              </w:rPr>
            </w:pPr>
          </w:p>
        </w:tc>
      </w:tr>
      <w:tr w:rsidR="006C5936" w:rsidRPr="006130C7" w14:paraId="21E071E8" w14:textId="77777777" w:rsidTr="00C10729">
        <w:trPr>
          <w:cantSplit/>
          <w:jc w:val="center"/>
        </w:trPr>
        <w:tc>
          <w:tcPr>
            <w:tcW w:w="1098" w:type="dxa"/>
          </w:tcPr>
          <w:p w14:paraId="748B00D8" w14:textId="2DC016E5" w:rsidR="006C5936" w:rsidRPr="006130C7" w:rsidRDefault="006C5936" w:rsidP="006C5936">
            <w:pPr>
              <w:pStyle w:val="TAL"/>
              <w:keepNext w:val="0"/>
              <w:rPr>
                <w:sz w:val="16"/>
                <w:szCs w:val="16"/>
              </w:rPr>
            </w:pPr>
            <w:r w:rsidRPr="006130C7">
              <w:rPr>
                <w:sz w:val="16"/>
                <w:szCs w:val="16"/>
              </w:rPr>
              <w:t>1020093</w:t>
            </w:r>
          </w:p>
        </w:tc>
        <w:tc>
          <w:tcPr>
            <w:tcW w:w="850" w:type="dxa"/>
          </w:tcPr>
          <w:p w14:paraId="13AC5323" w14:textId="77777777" w:rsidR="006C5936" w:rsidRPr="006130C7" w:rsidRDefault="006C5936" w:rsidP="006C5936">
            <w:pPr>
              <w:pStyle w:val="TAL"/>
              <w:keepNext w:val="0"/>
              <w:rPr>
                <w:sz w:val="16"/>
                <w:szCs w:val="16"/>
              </w:rPr>
            </w:pPr>
            <w:r w:rsidRPr="006130C7">
              <w:rPr>
                <w:sz w:val="16"/>
                <w:szCs w:val="16"/>
              </w:rPr>
              <w:t>Rel-19</w:t>
            </w:r>
          </w:p>
        </w:tc>
        <w:tc>
          <w:tcPr>
            <w:tcW w:w="2516" w:type="dxa"/>
          </w:tcPr>
          <w:p w14:paraId="54FE1225" w14:textId="77777777" w:rsidR="006C5936" w:rsidRPr="006130C7" w:rsidRDefault="006C5936" w:rsidP="006C5936">
            <w:pPr>
              <w:pStyle w:val="TAL"/>
              <w:keepNext w:val="0"/>
              <w:rPr>
                <w:sz w:val="16"/>
                <w:szCs w:val="16"/>
              </w:rPr>
            </w:pPr>
            <w:r w:rsidRPr="006130C7">
              <w:rPr>
                <w:sz w:val="16"/>
                <w:szCs w:val="16"/>
              </w:rPr>
              <w:t xml:space="preserve">Perf. part: Artificial Intelligence (AI)/Machine Learning (ML) for NR air interface </w:t>
            </w:r>
          </w:p>
        </w:tc>
        <w:tc>
          <w:tcPr>
            <w:tcW w:w="1500" w:type="dxa"/>
          </w:tcPr>
          <w:p w14:paraId="320B0AA1" w14:textId="3D3B1493" w:rsidR="006C5936" w:rsidRPr="006130C7" w:rsidRDefault="006C5936" w:rsidP="006C5936">
            <w:pPr>
              <w:pStyle w:val="TAL"/>
              <w:keepNext w:val="0"/>
              <w:rPr>
                <w:sz w:val="16"/>
                <w:szCs w:val="16"/>
              </w:rPr>
            </w:pPr>
            <w:proofErr w:type="spellStart"/>
            <w:r w:rsidRPr="006130C7">
              <w:rPr>
                <w:sz w:val="16"/>
                <w:szCs w:val="16"/>
              </w:rPr>
              <w:t>NR_AIML_air</w:t>
            </w:r>
            <w:proofErr w:type="spellEnd"/>
          </w:p>
        </w:tc>
        <w:tc>
          <w:tcPr>
            <w:tcW w:w="1476" w:type="dxa"/>
          </w:tcPr>
          <w:p w14:paraId="5C2F8E7F" w14:textId="746D82A9" w:rsidR="006C5936" w:rsidRPr="006130C7" w:rsidRDefault="006C5936" w:rsidP="006130C7">
            <w:pPr>
              <w:pStyle w:val="TAL"/>
              <w:rPr>
                <w:sz w:val="16"/>
                <w:szCs w:val="16"/>
              </w:rPr>
            </w:pPr>
            <w:r w:rsidRPr="006130C7">
              <w:rPr>
                <w:sz w:val="16"/>
                <w:szCs w:val="16"/>
              </w:rPr>
              <w:t>RP-250792</w:t>
            </w:r>
          </w:p>
        </w:tc>
        <w:tc>
          <w:tcPr>
            <w:tcW w:w="2410" w:type="dxa"/>
          </w:tcPr>
          <w:p w14:paraId="5E8D9899" w14:textId="77777777" w:rsidR="006C5936" w:rsidRPr="006130C7" w:rsidRDefault="006C5936" w:rsidP="006C5936">
            <w:pPr>
              <w:pStyle w:val="TAL"/>
              <w:keepNext w:val="0"/>
              <w:rPr>
                <w:sz w:val="16"/>
                <w:szCs w:val="16"/>
              </w:rPr>
            </w:pPr>
            <w:r w:rsidRPr="006130C7">
              <w:rPr>
                <w:sz w:val="16"/>
                <w:szCs w:val="16"/>
              </w:rPr>
              <w:t>TS 38.133 [68]</w:t>
            </w:r>
          </w:p>
          <w:p w14:paraId="1C26CB56" w14:textId="77777777" w:rsidR="006C5936" w:rsidRPr="006130C7" w:rsidRDefault="006C5936" w:rsidP="006C5936">
            <w:pPr>
              <w:pStyle w:val="TAL"/>
              <w:rPr>
                <w:sz w:val="16"/>
                <w:szCs w:val="16"/>
              </w:rPr>
            </w:pPr>
            <w:r w:rsidRPr="006130C7">
              <w:rPr>
                <w:sz w:val="16"/>
                <w:szCs w:val="16"/>
              </w:rPr>
              <w:t>TS 38.300 [11]</w:t>
            </w:r>
          </w:p>
          <w:p w14:paraId="17536DEC" w14:textId="77777777" w:rsidR="006C5936" w:rsidRPr="006130C7" w:rsidRDefault="006C5936" w:rsidP="006C5936">
            <w:pPr>
              <w:pStyle w:val="TAL"/>
              <w:rPr>
                <w:sz w:val="16"/>
                <w:szCs w:val="16"/>
              </w:rPr>
            </w:pPr>
            <w:r w:rsidRPr="006130C7">
              <w:rPr>
                <w:sz w:val="16"/>
                <w:szCs w:val="16"/>
              </w:rPr>
              <w:t>TS 38.214 [62]</w:t>
            </w:r>
          </w:p>
          <w:p w14:paraId="76ACBBBE" w14:textId="77777777" w:rsidR="006C5936" w:rsidRPr="006130C7" w:rsidRDefault="006C5936" w:rsidP="006C5936">
            <w:pPr>
              <w:pStyle w:val="TAL"/>
              <w:rPr>
                <w:sz w:val="16"/>
                <w:szCs w:val="16"/>
              </w:rPr>
            </w:pPr>
            <w:r w:rsidRPr="006130C7">
              <w:rPr>
                <w:sz w:val="16"/>
                <w:szCs w:val="16"/>
              </w:rPr>
              <w:t>TS 38.215 [63]</w:t>
            </w:r>
          </w:p>
          <w:p w14:paraId="5BAB4D07" w14:textId="77777777" w:rsidR="006C5936" w:rsidRPr="006130C7" w:rsidRDefault="006C5936" w:rsidP="006C5936">
            <w:pPr>
              <w:pStyle w:val="TAL"/>
              <w:rPr>
                <w:sz w:val="16"/>
                <w:szCs w:val="16"/>
              </w:rPr>
            </w:pPr>
            <w:r w:rsidRPr="006130C7">
              <w:rPr>
                <w:sz w:val="16"/>
                <w:szCs w:val="16"/>
              </w:rPr>
              <w:t>TS 38.331 [64]</w:t>
            </w:r>
          </w:p>
          <w:p w14:paraId="55B6D9B0" w14:textId="77777777" w:rsidR="006C5936" w:rsidRPr="006130C7" w:rsidRDefault="006C5936" w:rsidP="006C5936">
            <w:pPr>
              <w:pStyle w:val="TAL"/>
              <w:rPr>
                <w:sz w:val="16"/>
                <w:szCs w:val="16"/>
              </w:rPr>
            </w:pPr>
            <w:r w:rsidRPr="006130C7">
              <w:rPr>
                <w:sz w:val="16"/>
                <w:szCs w:val="16"/>
              </w:rPr>
              <w:t>TS 38.305 [65]</w:t>
            </w:r>
          </w:p>
          <w:p w14:paraId="62CA0E1A" w14:textId="3BEADF89" w:rsidR="006C5936" w:rsidRPr="006130C7" w:rsidRDefault="006C5936" w:rsidP="006C5936">
            <w:pPr>
              <w:pStyle w:val="TAL"/>
              <w:rPr>
                <w:sz w:val="16"/>
                <w:szCs w:val="16"/>
              </w:rPr>
            </w:pPr>
            <w:r w:rsidRPr="006130C7">
              <w:rPr>
                <w:sz w:val="16"/>
                <w:szCs w:val="16"/>
              </w:rPr>
              <w:t>TS 37.355 [66]</w:t>
            </w:r>
          </w:p>
          <w:p w14:paraId="277A822B" w14:textId="7C8BDB20" w:rsidR="006C5936" w:rsidRPr="006130C7" w:rsidRDefault="006C5936" w:rsidP="006C5936">
            <w:pPr>
              <w:pStyle w:val="TAL"/>
              <w:keepNext w:val="0"/>
              <w:rPr>
                <w:sz w:val="16"/>
                <w:szCs w:val="16"/>
              </w:rPr>
            </w:pPr>
            <w:r w:rsidRPr="006130C7">
              <w:rPr>
                <w:sz w:val="16"/>
                <w:szCs w:val="16"/>
              </w:rPr>
              <w:t>TS 38.455 [67]</w:t>
            </w:r>
          </w:p>
        </w:tc>
      </w:tr>
    </w:tbl>
    <w:p w14:paraId="5B6070BD" w14:textId="656F8F77" w:rsidR="002913CB" w:rsidRPr="00C81A41" w:rsidRDefault="002913CB" w:rsidP="00EA3DAD"/>
    <w:p w14:paraId="7DFC47DE" w14:textId="3D49D361" w:rsidR="002913CB" w:rsidRPr="00C81A41" w:rsidRDefault="002913CB" w:rsidP="002913CB">
      <w:pPr>
        <w:rPr>
          <w:lang w:eastAsia="en-US"/>
        </w:rPr>
      </w:pPr>
      <w:r w:rsidRPr="00C81A41">
        <w:lastRenderedPageBreak/>
        <w:t xml:space="preserve">Table 5.1-1 comprises 3GPP AI/ML related activities where the consumer of AI/ML models </w:t>
      </w:r>
      <w:r w:rsidRPr="00C81A41">
        <w:rPr>
          <w:lang w:val="en-US" w:eastAsia="zh-CN"/>
        </w:rPr>
        <w:t>can be either the 3GPP System (inc</w:t>
      </w:r>
      <w:r w:rsidR="003F4DA3" w:rsidRPr="00C81A41">
        <w:rPr>
          <w:lang w:val="en-US" w:eastAsia="zh-CN"/>
        </w:rPr>
        <w:t>l</w:t>
      </w:r>
      <w:r w:rsidRPr="00C81A41">
        <w:rPr>
          <w:lang w:val="en-US" w:eastAsia="zh-CN"/>
        </w:rPr>
        <w:t>uding RAN, Core, OAM</w:t>
      </w:r>
      <w:r w:rsidR="001946B9" w:rsidRPr="00C81A41">
        <w:rPr>
          <w:lang w:val="en-US" w:eastAsia="zh-CN"/>
        </w:rPr>
        <w:t xml:space="preserve"> and</w:t>
      </w:r>
      <w:r w:rsidRPr="00C81A41">
        <w:rPr>
          <w:lang w:val="en-US" w:eastAsia="zh-CN"/>
        </w:rPr>
        <w:t xml:space="preserve"> Application Enablement) itself to optimize 3GPP-specified functionalities and capabilities (i.e. equivalent to the common term </w:t>
      </w:r>
      <w:r w:rsidR="001946B9" w:rsidRPr="00C81A41">
        <w:rPr>
          <w:lang w:val="en-US" w:eastAsia="zh-CN"/>
        </w:rPr>
        <w:t>"</w:t>
      </w:r>
      <w:r w:rsidRPr="00C81A41">
        <w:rPr>
          <w:lang w:val="en-US" w:eastAsia="zh-CN"/>
        </w:rPr>
        <w:t>AI for Network</w:t>
      </w:r>
      <w:r w:rsidR="001946B9" w:rsidRPr="00C81A41">
        <w:rPr>
          <w:lang w:val="en-US" w:eastAsia="zh-CN"/>
        </w:rPr>
        <w:t>"</w:t>
      </w:r>
      <w:r w:rsidRPr="00C81A41">
        <w:rPr>
          <w:lang w:val="en-US" w:eastAsia="zh-CN"/>
        </w:rPr>
        <w:t xml:space="preserve">), or the applications and services that the 3GPP System provides support for (i.e. equivalent to the common term </w:t>
      </w:r>
      <w:r w:rsidR="001946B9" w:rsidRPr="00C81A41">
        <w:rPr>
          <w:lang w:val="en-US" w:eastAsia="zh-CN"/>
        </w:rPr>
        <w:t>"</w:t>
      </w:r>
      <w:r w:rsidRPr="00C81A41">
        <w:rPr>
          <w:lang w:val="en-US" w:eastAsia="zh-CN"/>
        </w:rPr>
        <w:t>Network for AI</w:t>
      </w:r>
      <w:r w:rsidR="001946B9" w:rsidRPr="00C81A41">
        <w:rPr>
          <w:lang w:val="en-US" w:eastAsia="zh-CN"/>
        </w:rPr>
        <w:t>"</w:t>
      </w:r>
      <w:r w:rsidRPr="00C81A41">
        <w:rPr>
          <w:lang w:val="en-US" w:eastAsia="zh-CN"/>
        </w:rPr>
        <w:t>).</w:t>
      </w:r>
    </w:p>
    <w:p w14:paraId="525E0729" w14:textId="77777777" w:rsidR="002913CB" w:rsidRPr="00C81A41" w:rsidRDefault="002913CB" w:rsidP="002913CB">
      <w:pPr>
        <w:rPr>
          <w:lang w:val="en-US" w:eastAsia="zh-CN"/>
        </w:rPr>
      </w:pPr>
      <w:r w:rsidRPr="00C81A41">
        <w:rPr>
          <w:lang w:val="en-US" w:eastAsia="zh-CN"/>
        </w:rPr>
        <w:t>Based on the above, the AI/ML related activities of 3GPP can be classified in the following two categories:</w:t>
      </w:r>
    </w:p>
    <w:p w14:paraId="59B5ED23" w14:textId="77777777" w:rsidR="00C81A41" w:rsidRPr="00C81A41" w:rsidRDefault="00C81A41" w:rsidP="00C81A41">
      <w:pPr>
        <w:pStyle w:val="B1"/>
      </w:pPr>
      <w:r w:rsidRPr="00C81A41">
        <w:t>-</w:t>
      </w:r>
      <w:r w:rsidRPr="00C81A41">
        <w:tab/>
        <w:t>'AI for Network': Work to optimize the 3GPP System performance by employing AI/ML on 3GPP-specified functionalities and capabilities.</w:t>
      </w:r>
    </w:p>
    <w:p w14:paraId="355F4BE0" w14:textId="77777777" w:rsidR="00C81A41" w:rsidRPr="00C81A41" w:rsidRDefault="00C81A41" w:rsidP="00C81A41">
      <w:pPr>
        <w:pStyle w:val="B1"/>
      </w:pPr>
      <w:r w:rsidRPr="00C81A41">
        <w:t>-</w:t>
      </w:r>
      <w:r w:rsidRPr="00C81A41">
        <w:tab/>
        <w:t>'Network for AI': Work to provide 3GPP System support for AI/ML-based applications and services.</w:t>
      </w:r>
    </w:p>
    <w:p w14:paraId="03DFC66A" w14:textId="335740D7" w:rsidR="002913CB" w:rsidRPr="00C81A41" w:rsidRDefault="006E18D2" w:rsidP="002913CB">
      <w:r w:rsidRPr="00C81A41">
        <w:t xml:space="preserve">Illustrative examples of 3GPP activities in Table 5.1-1 falling into the category </w:t>
      </w:r>
      <w:r w:rsidR="001946B9" w:rsidRPr="00C81A41">
        <w:t>'</w:t>
      </w:r>
      <w:r w:rsidRPr="00C81A41">
        <w:t>AI for Network</w:t>
      </w:r>
      <w:r w:rsidR="001946B9" w:rsidRPr="00C81A41">
        <w:t>'</w:t>
      </w:r>
      <w:r w:rsidRPr="00C81A41">
        <w:t xml:space="preserve"> include </w:t>
      </w:r>
      <w:proofErr w:type="spellStart"/>
      <w:r w:rsidRPr="00C81A41">
        <w:t>NR_AIML_air</w:t>
      </w:r>
      <w:proofErr w:type="spellEnd"/>
      <w:r w:rsidRPr="00C81A41">
        <w:t xml:space="preserve"> and AIML_MGT while </w:t>
      </w:r>
      <w:r w:rsidR="001946B9" w:rsidRPr="00C81A41">
        <w:t>'</w:t>
      </w:r>
      <w:r w:rsidRPr="00C81A41">
        <w:t>Network for AI</w:t>
      </w:r>
      <w:r w:rsidR="001946B9" w:rsidRPr="00C81A41">
        <w:t>'</w:t>
      </w:r>
      <w:r w:rsidRPr="00C81A41">
        <w:t xml:space="preserve"> activities include AIMLsys and </w:t>
      </w:r>
      <w:proofErr w:type="spellStart"/>
      <w:r w:rsidRPr="00C81A41">
        <w:t>AIML_App</w:t>
      </w:r>
      <w:proofErr w:type="spellEnd"/>
      <w:r w:rsidRPr="00C81A41">
        <w:t xml:space="preserve">. In addition, certain items may address both </w:t>
      </w:r>
      <w:r w:rsidR="001946B9" w:rsidRPr="00C81A41">
        <w:t>'</w:t>
      </w:r>
      <w:r w:rsidRPr="00C81A41">
        <w:t>AI for Network</w:t>
      </w:r>
      <w:r w:rsidR="001946B9" w:rsidRPr="00C81A41">
        <w:t>'</w:t>
      </w:r>
      <w:r w:rsidRPr="00C81A41">
        <w:t xml:space="preserve"> and </w:t>
      </w:r>
      <w:r w:rsidR="001946B9" w:rsidRPr="00C81A41">
        <w:t>'</w:t>
      </w:r>
      <w:r w:rsidRPr="00C81A41">
        <w:t>Network for AI</w:t>
      </w:r>
      <w:r w:rsidR="001946B9" w:rsidRPr="00C81A41">
        <w:t>'</w:t>
      </w:r>
      <w:r w:rsidRPr="00C81A41">
        <w:t xml:space="preserve"> aspects, e.g. eNA_Ph3, AIML_CN.</w:t>
      </w:r>
    </w:p>
    <w:p w14:paraId="134841FC" w14:textId="43DBE55B" w:rsidR="00EA3DAD" w:rsidRPr="00C81A41" w:rsidRDefault="00EA3DAD" w:rsidP="00EA3DAD">
      <w:pPr>
        <w:pStyle w:val="Heading2"/>
      </w:pPr>
      <w:bookmarkStart w:id="136" w:name="_Toc177219264"/>
      <w:bookmarkStart w:id="137" w:name="_Toc177219365"/>
      <w:bookmarkStart w:id="138" w:name="_Toc177219921"/>
      <w:bookmarkStart w:id="139" w:name="_Toc177470553"/>
      <w:bookmarkStart w:id="140" w:name="_Toc177470643"/>
      <w:bookmarkStart w:id="141" w:name="_Toc177572036"/>
      <w:bookmarkStart w:id="142" w:name="_Toc185258281"/>
      <w:bookmarkStart w:id="143" w:name="_Toc185258363"/>
      <w:bookmarkStart w:id="144" w:name="_Toc195517037"/>
      <w:bookmarkStart w:id="145" w:name="_Toc201334596"/>
      <w:bookmarkStart w:id="146" w:name="_Toc205529005"/>
      <w:r w:rsidRPr="00C81A41">
        <w:t>5.2</w:t>
      </w:r>
      <w:r w:rsidRPr="00C81A41">
        <w:tab/>
        <w:t>AI/ML related activities in TSG SA</w:t>
      </w:r>
      <w:bookmarkEnd w:id="132"/>
      <w:bookmarkEnd w:id="133"/>
      <w:bookmarkEnd w:id="134"/>
      <w:r w:rsidRPr="00C81A41">
        <w:t xml:space="preserve"> &amp; CT Working Groups</w:t>
      </w:r>
      <w:bookmarkEnd w:id="136"/>
      <w:bookmarkEnd w:id="137"/>
      <w:bookmarkEnd w:id="138"/>
      <w:bookmarkEnd w:id="139"/>
      <w:bookmarkEnd w:id="140"/>
      <w:bookmarkEnd w:id="141"/>
      <w:bookmarkEnd w:id="142"/>
      <w:bookmarkEnd w:id="143"/>
      <w:bookmarkEnd w:id="144"/>
      <w:bookmarkEnd w:id="145"/>
      <w:bookmarkEnd w:id="146"/>
    </w:p>
    <w:p w14:paraId="56182ABA" w14:textId="77777777" w:rsidR="00EA3DAD" w:rsidRPr="00C81A41" w:rsidRDefault="00EA3DAD" w:rsidP="00EA3DAD">
      <w:pPr>
        <w:pStyle w:val="Heading3"/>
      </w:pPr>
      <w:bookmarkStart w:id="147" w:name="_Toc185258282"/>
      <w:bookmarkStart w:id="148" w:name="_Toc185258364"/>
      <w:bookmarkStart w:id="149" w:name="_Toc195517038"/>
      <w:bookmarkStart w:id="150" w:name="_Toc201334597"/>
      <w:bookmarkStart w:id="151" w:name="_Toc205529006"/>
      <w:r w:rsidRPr="00C81A41">
        <w:t>5.2.1</w:t>
      </w:r>
      <w:r w:rsidRPr="00C81A41">
        <w:tab/>
        <w:t>AI/ML related terminology</w:t>
      </w:r>
      <w:bookmarkEnd w:id="147"/>
      <w:bookmarkEnd w:id="148"/>
      <w:bookmarkEnd w:id="149"/>
      <w:bookmarkEnd w:id="150"/>
      <w:bookmarkEnd w:id="151"/>
    </w:p>
    <w:p w14:paraId="782BF4AA" w14:textId="1D04DC06" w:rsidR="00EA3DAD" w:rsidRPr="00C81A41" w:rsidRDefault="00EA3DAD" w:rsidP="00EA3DAD">
      <w:pPr>
        <w:pStyle w:val="Heading4"/>
      </w:pPr>
      <w:bookmarkStart w:id="152" w:name="_Toc177470555"/>
      <w:bookmarkStart w:id="153" w:name="_Toc177470645"/>
      <w:bookmarkStart w:id="154" w:name="_Toc177572038"/>
      <w:bookmarkStart w:id="155" w:name="_Toc185258365"/>
      <w:bookmarkStart w:id="156" w:name="_Toc195517039"/>
      <w:bookmarkStart w:id="157" w:name="_Toc201334598"/>
      <w:bookmarkStart w:id="158" w:name="_Toc205529007"/>
      <w:r w:rsidRPr="00C81A41">
        <w:t>5.2.1.1</w:t>
      </w:r>
      <w:r w:rsidRPr="00C81A41">
        <w:tab/>
        <w:t>TSG SA WG2</w:t>
      </w:r>
      <w:bookmarkEnd w:id="152"/>
      <w:bookmarkEnd w:id="153"/>
      <w:bookmarkEnd w:id="154"/>
      <w:bookmarkEnd w:id="155"/>
      <w:bookmarkEnd w:id="156"/>
      <w:bookmarkEnd w:id="157"/>
      <w:bookmarkEnd w:id="158"/>
    </w:p>
    <w:p w14:paraId="49560875" w14:textId="20330B21" w:rsidR="00EA3DAD" w:rsidRPr="00C81A41" w:rsidRDefault="00EA3DAD" w:rsidP="00EA3DAD">
      <w:r w:rsidRPr="00C81A41">
        <w:t xml:space="preserve">The following definitions are provided in clause 3 of </w:t>
      </w:r>
      <w:r w:rsidR="006130C7" w:rsidRPr="00C81A41">
        <w:t>TS</w:t>
      </w:r>
      <w:r w:rsidR="006130C7">
        <w:t> </w:t>
      </w:r>
      <w:r w:rsidR="006130C7" w:rsidRPr="00C81A41">
        <w:t>23.288</w:t>
      </w:r>
      <w:r w:rsidR="006130C7">
        <w:t> </w:t>
      </w:r>
      <w:r w:rsidR="006130C7" w:rsidRPr="00C81A41">
        <w:t>[</w:t>
      </w:r>
      <w:r w:rsidRPr="00C81A41">
        <w:t>8]:</w:t>
      </w:r>
    </w:p>
    <w:p w14:paraId="048F3D29" w14:textId="77777777" w:rsidR="00EA3DAD" w:rsidRPr="00C81A41" w:rsidRDefault="00EA3DAD" w:rsidP="00EA3DAD">
      <w:pPr>
        <w:pStyle w:val="B1"/>
      </w:pPr>
      <w:r w:rsidRPr="00C81A41">
        <w:t>-</w:t>
      </w:r>
      <w:r w:rsidRPr="00C81A41">
        <w:tab/>
        <w:t xml:space="preserve">Analytics Accuracy Information: Represent a performance measure of an analytics ID provided by an NWDAF containing </w:t>
      </w:r>
      <w:proofErr w:type="spellStart"/>
      <w:r w:rsidRPr="00C81A41">
        <w:t>AnLF</w:t>
      </w:r>
      <w:proofErr w:type="spellEnd"/>
      <w:r w:rsidRPr="00C81A41">
        <w:t>, which is composed of the number of correct predictions of the analytics ID out of all predictions and the corresponding number of samples.</w:t>
      </w:r>
    </w:p>
    <w:p w14:paraId="0629FA68" w14:textId="77777777" w:rsidR="00EA3DAD" w:rsidRPr="00C81A41" w:rsidRDefault="00EA3DAD" w:rsidP="00EA3DAD">
      <w:pPr>
        <w:pStyle w:val="B1"/>
      </w:pPr>
      <w:r w:rsidRPr="00C81A41">
        <w:t>-</w:t>
      </w:r>
      <w:r w:rsidRPr="00C81A41">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C81A41" w:rsidRDefault="00EA3DAD" w:rsidP="00EA3DAD">
      <w:pPr>
        <w:pStyle w:val="B1"/>
      </w:pPr>
      <w:r w:rsidRPr="00C81A41">
        <w:t>-</w:t>
      </w:r>
      <w:r w:rsidRPr="00C81A41">
        <w:tab/>
        <w:t>Analytics Feedback Information: Indicates that the consumer NF has taken action(s) influenced by the previously provided analytics, which may or may not affect the ground truth data.</w:t>
      </w:r>
    </w:p>
    <w:p w14:paraId="011F4BA3" w14:textId="53544D39" w:rsidR="00EA3DAD" w:rsidRPr="00C81A41" w:rsidRDefault="00EA3DAD" w:rsidP="00EA3DAD">
      <w:r w:rsidRPr="00C81A41">
        <w:t xml:space="preserve">The following definitions are provided in clause 5 of </w:t>
      </w:r>
      <w:r w:rsidR="006130C7" w:rsidRPr="00C81A41">
        <w:t>TS</w:t>
      </w:r>
      <w:r w:rsidR="006130C7">
        <w:t> </w:t>
      </w:r>
      <w:r w:rsidR="006130C7" w:rsidRPr="00C81A41">
        <w:t>23.288</w:t>
      </w:r>
      <w:r w:rsidR="006130C7">
        <w:t> </w:t>
      </w:r>
      <w:r w:rsidR="006130C7" w:rsidRPr="00C81A41">
        <w:t>[</w:t>
      </w:r>
      <w:r w:rsidRPr="00C81A41">
        <w:t>8]:</w:t>
      </w:r>
    </w:p>
    <w:p w14:paraId="28A5579A" w14:textId="77777777" w:rsidR="00EA3DAD" w:rsidRPr="00C81A41" w:rsidRDefault="00EA3DAD" w:rsidP="00EA3DAD">
      <w:pPr>
        <w:pStyle w:val="B1"/>
      </w:pPr>
      <w:r w:rsidRPr="00C81A41">
        <w:t>-</w:t>
      </w:r>
      <w:r w:rsidRPr="00C81A41">
        <w:tab/>
        <w:t>Analytics logical function (</w:t>
      </w:r>
      <w:proofErr w:type="spellStart"/>
      <w:r w:rsidRPr="00C81A41">
        <w:t>AnLF</w:t>
      </w:r>
      <w:proofErr w:type="spellEnd"/>
      <w:r w:rsidRPr="00C81A41">
        <w:t xml:space="preserve">): A logical function in NWDAF, which performs inference, derives analytics information (i.e. derives statistics and/or predictions based on Analytics Consumer request) and exposes analytics service i.e. </w:t>
      </w:r>
      <w:proofErr w:type="spellStart"/>
      <w:r w:rsidRPr="00C81A41">
        <w:t>Nnwdaf_AnalyticsSubscription</w:t>
      </w:r>
      <w:proofErr w:type="spellEnd"/>
      <w:r w:rsidRPr="00C81A41">
        <w:t xml:space="preserve"> or </w:t>
      </w:r>
      <w:proofErr w:type="spellStart"/>
      <w:r w:rsidRPr="00C81A41">
        <w:t>Nnwdaf_AnalyticsInfo</w:t>
      </w:r>
      <w:proofErr w:type="spellEnd"/>
      <w:r w:rsidRPr="00C81A41">
        <w:t>.</w:t>
      </w:r>
    </w:p>
    <w:p w14:paraId="6A1E68F0" w14:textId="77777777" w:rsidR="00EA3DAD" w:rsidRPr="00C81A41" w:rsidRDefault="00EA3DAD" w:rsidP="00EA3DAD">
      <w:pPr>
        <w:pStyle w:val="B1"/>
      </w:pPr>
      <w:r w:rsidRPr="00C81A41">
        <w:t>-</w:t>
      </w:r>
      <w:r w:rsidRPr="00C81A41">
        <w:tab/>
        <w:t>Model Training logical function (MTLF): A logical function in NWDAF, which trains Machine Learning (ML) models and exposes new training services (e.g. providing trained ML Model) as defined in clause 7.5 and clause 7.6.</w:t>
      </w:r>
    </w:p>
    <w:p w14:paraId="2BACBB28" w14:textId="77777777" w:rsidR="00EA3DAD" w:rsidRPr="00C81A41" w:rsidRDefault="00EA3DAD" w:rsidP="00EA3DAD">
      <w:r w:rsidRPr="00C81A41">
        <w:t>The following definitions are provided in clause 3 of TR 23.700-84 [4]:</w:t>
      </w:r>
    </w:p>
    <w:p w14:paraId="1C94C859" w14:textId="77777777" w:rsidR="00EA3DAD" w:rsidRPr="00C81A41" w:rsidRDefault="00EA3DAD" w:rsidP="00EA3DAD">
      <w:pPr>
        <w:pStyle w:val="B1"/>
      </w:pPr>
      <w:r w:rsidRPr="00C81A41">
        <w:t>-</w:t>
      </w:r>
      <w:r w:rsidRPr="00C81A41">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C81A41" w:rsidRDefault="00EA3DAD" w:rsidP="00EA3DAD">
      <w:pPr>
        <w:pStyle w:val="B1"/>
      </w:pPr>
      <w:r w:rsidRPr="00C81A41">
        <w:t>-</w:t>
      </w:r>
      <w:r w:rsidRPr="00C81A41">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C81A41" w:rsidRDefault="00EA3DAD" w:rsidP="00EA3DAD">
      <w:pPr>
        <w:pStyle w:val="B1"/>
      </w:pPr>
      <w:r w:rsidRPr="00C81A41">
        <w:t>-</w:t>
      </w:r>
      <w:r w:rsidRPr="00C81A41">
        <w:tab/>
        <w:t>Label: A label is the training objective in supervised machine learning.</w:t>
      </w:r>
    </w:p>
    <w:p w14:paraId="13046B18" w14:textId="77777777" w:rsidR="00EA3DAD" w:rsidRPr="00C81A41" w:rsidRDefault="00EA3DAD" w:rsidP="00EA3DAD">
      <w:pPr>
        <w:pStyle w:val="B1"/>
      </w:pPr>
      <w:r w:rsidRPr="00C81A41">
        <w:t>-</w:t>
      </w:r>
      <w:r w:rsidRPr="00C81A41">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C81A41" w:rsidRDefault="00EA3DAD" w:rsidP="00EA3DAD">
      <w:pPr>
        <w:pStyle w:val="B1"/>
      </w:pPr>
      <w:r w:rsidRPr="00C81A41">
        <w:lastRenderedPageBreak/>
        <w:t>-</w:t>
      </w:r>
      <w:r w:rsidRPr="00C81A41">
        <w:tab/>
        <w:t>VFL Client: An NWDAF or AF that holds the local dataset and performs local training and inference as asked by VFL Server. There can be multiple VFL Clients in VFL training and inference.</w:t>
      </w:r>
    </w:p>
    <w:p w14:paraId="6445B1BC" w14:textId="77777777" w:rsidR="00EA3DAD" w:rsidRPr="00C81A41" w:rsidRDefault="00EA3DAD" w:rsidP="00EA3DAD">
      <w:r w:rsidRPr="00C81A41">
        <w:t>The following definitions are provided in clause 6.15 of TR 23.700-84 [4]:</w:t>
      </w:r>
    </w:p>
    <w:p w14:paraId="60C07287" w14:textId="77777777" w:rsidR="00EA3DAD" w:rsidRPr="00C81A41" w:rsidRDefault="00EA3DAD" w:rsidP="00EA3DAD">
      <w:pPr>
        <w:pStyle w:val="B1"/>
      </w:pPr>
      <w:r w:rsidRPr="00C81A41">
        <w:t>-</w:t>
      </w:r>
      <w:r w:rsidRPr="00C81A41">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C81A41" w:rsidRDefault="00EA3DAD" w:rsidP="00EA3DAD">
      <w:pPr>
        <w:pStyle w:val="B1"/>
      </w:pPr>
      <w:r w:rsidRPr="00C81A41">
        <w:t>-</w:t>
      </w:r>
      <w:r w:rsidRPr="00C81A41">
        <w:tab/>
        <w:t>VFL passive participant: A VFL function that owns part of an ML model for an analytic ID but does not know the labels of the ML model but is able to collect local data for one or more features.</w:t>
      </w:r>
    </w:p>
    <w:p w14:paraId="7D92FA8A" w14:textId="77777777" w:rsidR="00EA3DAD" w:rsidRPr="00C81A41" w:rsidRDefault="00EA3DAD" w:rsidP="00EA3DAD">
      <w:pPr>
        <w:pStyle w:val="Heading4"/>
      </w:pPr>
      <w:bookmarkStart w:id="159" w:name="_Toc177470556"/>
      <w:bookmarkStart w:id="160" w:name="_Toc177470646"/>
      <w:bookmarkStart w:id="161" w:name="_Toc177572039"/>
      <w:bookmarkStart w:id="162" w:name="_Toc185258366"/>
      <w:bookmarkStart w:id="163" w:name="_Toc195517040"/>
      <w:bookmarkStart w:id="164" w:name="_Toc201334599"/>
      <w:bookmarkStart w:id="165" w:name="_Toc205529008"/>
      <w:r w:rsidRPr="00C81A41">
        <w:t>5.2.1.2</w:t>
      </w:r>
      <w:r w:rsidRPr="00C81A41">
        <w:tab/>
        <w:t>TSG SA WG5</w:t>
      </w:r>
      <w:bookmarkEnd w:id="159"/>
      <w:bookmarkEnd w:id="160"/>
      <w:bookmarkEnd w:id="161"/>
      <w:bookmarkEnd w:id="162"/>
      <w:bookmarkEnd w:id="163"/>
      <w:bookmarkEnd w:id="164"/>
      <w:bookmarkEnd w:id="165"/>
    </w:p>
    <w:p w14:paraId="0AA2783F" w14:textId="54A33F26" w:rsidR="00EA3DAD" w:rsidRPr="00C81A41" w:rsidRDefault="00EA3DAD" w:rsidP="00EA3DAD">
      <w:r w:rsidRPr="00C81A41">
        <w:t xml:space="preserve">The following definitions are provided in clause 3 of </w:t>
      </w:r>
      <w:r w:rsidR="006130C7" w:rsidRPr="00C81A41">
        <w:t>TS</w:t>
      </w:r>
      <w:r w:rsidR="006130C7">
        <w:t> </w:t>
      </w:r>
      <w:r w:rsidR="006130C7" w:rsidRPr="00C81A41">
        <w:t>28.105</w:t>
      </w:r>
      <w:r w:rsidR="006130C7">
        <w:t> </w:t>
      </w:r>
      <w:r w:rsidR="006130C7" w:rsidRPr="00C81A41">
        <w:t>[</w:t>
      </w:r>
      <w:r w:rsidRPr="00C81A41">
        <w:t>9]:</w:t>
      </w:r>
    </w:p>
    <w:p w14:paraId="15EBC2F6" w14:textId="77777777" w:rsidR="00EA3DAD" w:rsidRPr="00D13913" w:rsidRDefault="00EA3DAD" w:rsidP="00EA3DAD">
      <w:pPr>
        <w:pStyle w:val="B1"/>
      </w:pPr>
      <w:r w:rsidRPr="00D13913">
        <w:t>-</w:t>
      </w:r>
      <w:r w:rsidRPr="00D13913">
        <w:tab/>
        <w:t>ML model: a manageable representation of an ML model algorithm.</w:t>
      </w:r>
    </w:p>
    <w:p w14:paraId="10A30214" w14:textId="77777777" w:rsidR="00EA3DAD" w:rsidRPr="00C81A41" w:rsidRDefault="00EA3DAD" w:rsidP="00EA3DAD">
      <w:pPr>
        <w:pStyle w:val="NO"/>
      </w:pPr>
      <w:r w:rsidRPr="00C81A41">
        <w:t>NOTE 1:</w:t>
      </w:r>
      <w:r w:rsidRPr="00C81A41">
        <w:tab/>
        <w:t>An ML model algorithm is a mathematical algorithm through which running a set of input data can generate a set of inference output.</w:t>
      </w:r>
    </w:p>
    <w:p w14:paraId="58938145" w14:textId="77777777" w:rsidR="00EA3DAD" w:rsidRPr="00C81A41" w:rsidRDefault="00EA3DAD" w:rsidP="00EA3DAD">
      <w:pPr>
        <w:pStyle w:val="NO"/>
      </w:pPr>
      <w:r w:rsidRPr="00C81A41">
        <w:t>NOTE 2:</w:t>
      </w:r>
      <w:r w:rsidRPr="00C81A41">
        <w:tab/>
        <w:t>An ML model algorithm is proprietary and not in scope for standardization and therefore not treated in this specification.</w:t>
      </w:r>
    </w:p>
    <w:p w14:paraId="2DD32343" w14:textId="1124D66F" w:rsidR="00EA3DAD" w:rsidRPr="00C81A41" w:rsidRDefault="00EA3DAD" w:rsidP="00EA3DAD">
      <w:pPr>
        <w:pStyle w:val="NO"/>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p w14:paraId="17FC8A19" w14:textId="77777777" w:rsidR="00EA3DAD" w:rsidRPr="00D13913" w:rsidRDefault="00EA3DAD" w:rsidP="00EA3DAD">
      <w:pPr>
        <w:pStyle w:val="B1"/>
      </w:pPr>
      <w:r w:rsidRPr="00D13913">
        <w:t>-</w:t>
      </w:r>
      <w:r w:rsidRPr="00D13913">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D13913" w:rsidRDefault="00EA3DAD" w:rsidP="00EA3DAD">
      <w:pPr>
        <w:pStyle w:val="B1"/>
      </w:pPr>
      <w:r w:rsidRPr="00D13913">
        <w:t>-</w:t>
      </w:r>
      <w:r w:rsidRPr="00D13913">
        <w:tab/>
        <w:t>ML model initial training: a process of training an initial version of an ML model.</w:t>
      </w:r>
    </w:p>
    <w:p w14:paraId="20570AEC" w14:textId="77777777" w:rsidR="00EA3DAD" w:rsidRPr="00D13913" w:rsidRDefault="00EA3DAD" w:rsidP="00EA3DAD">
      <w:pPr>
        <w:pStyle w:val="B1"/>
      </w:pPr>
      <w:r w:rsidRPr="00D13913">
        <w:t>-</w:t>
      </w:r>
      <w:r w:rsidRPr="00D13913">
        <w:tab/>
        <w:t>ML model re-training: a process of training a previous version of an ML model and generate a new version.</w:t>
      </w:r>
    </w:p>
    <w:p w14:paraId="464AC545" w14:textId="77777777" w:rsidR="00EA3DAD" w:rsidRPr="00D13913" w:rsidRDefault="00EA3DAD" w:rsidP="00EA3DAD">
      <w:pPr>
        <w:pStyle w:val="NO"/>
      </w:pPr>
      <w:r w:rsidRPr="00D13913">
        <w:t>NOTE 4:</w:t>
      </w:r>
      <w:r w:rsidRPr="00D13913">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0AEE313A" w14:textId="77777777" w:rsidR="00D13913" w:rsidRPr="00D13913" w:rsidRDefault="00D13913" w:rsidP="00D13913">
      <w:pPr>
        <w:pStyle w:val="B1"/>
        <w:rPr>
          <w:rFonts w:eastAsia="SimSun"/>
        </w:rPr>
      </w:pPr>
      <w:r w:rsidRPr="00D13913">
        <w:rPr>
          <w:rFonts w:eastAsia="SimSun"/>
        </w:rPr>
        <w:t>-</w:t>
      </w:r>
      <w:r w:rsidRPr="00D13913">
        <w:rPr>
          <w:rFonts w:eastAsia="SimSun"/>
        </w:rPr>
        <w:tab/>
        <w:t>ML model pre-specialized training: the process of training an ML model on a dataset not specific to any type of inference.</w:t>
      </w:r>
    </w:p>
    <w:p w14:paraId="394816CD" w14:textId="672F3B92" w:rsidR="00D13913" w:rsidRPr="00D13913" w:rsidRDefault="00D13913" w:rsidP="00D13913">
      <w:pPr>
        <w:pStyle w:val="NO"/>
        <w:rPr>
          <w:rFonts w:eastAsia="SimSun"/>
        </w:rPr>
      </w:pPr>
      <w:r w:rsidRPr="00D13913">
        <w:rPr>
          <w:rFonts w:eastAsia="SimSun"/>
        </w:rPr>
        <w:t>NOTE</w:t>
      </w:r>
      <w:r w:rsidRPr="00D13913">
        <w:t> </w:t>
      </w:r>
      <w:r w:rsidRPr="00D13913">
        <w:rPr>
          <w:rFonts w:eastAsia="SimSun"/>
        </w:rPr>
        <w:t>5:</w:t>
      </w:r>
      <w:r w:rsidRPr="00D13913">
        <w:rPr>
          <w:rFonts w:eastAsia="SimSu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46D11913" w14:textId="77777777" w:rsidR="00D13913" w:rsidRPr="00D13913" w:rsidRDefault="00D13913" w:rsidP="00D13913">
      <w:pPr>
        <w:pStyle w:val="B1"/>
        <w:rPr>
          <w:rFonts w:eastAsia="SimSun"/>
        </w:rPr>
      </w:pPr>
      <w:r w:rsidRPr="00D13913">
        <w:rPr>
          <w:rFonts w:eastAsia="SimSun"/>
        </w:rPr>
        <w:t>-</w:t>
      </w:r>
      <w:r w:rsidRPr="00D13913">
        <w:rPr>
          <w:rFonts w:eastAsia="SimSun"/>
        </w:rPr>
        <w:tab/>
        <w:t>ML model Fine-tuning: the process of training a pre-specialised trained ML model to narrow down its inference scope to a new single inference type, generating a new ML model.</w:t>
      </w:r>
    </w:p>
    <w:p w14:paraId="31B38EE4" w14:textId="7C445C93" w:rsidR="00D14DF2" w:rsidRPr="00D14DF2" w:rsidRDefault="00D14DF2" w:rsidP="00D13913">
      <w:pPr>
        <w:pStyle w:val="NO"/>
        <w:rPr>
          <w:rFonts w:eastAsia="SimSun"/>
          <w:lang w:eastAsia="en-US"/>
        </w:rPr>
      </w:pPr>
      <w:r w:rsidRPr="00D14DF2">
        <w:rPr>
          <w:rFonts w:eastAsia="SimSun"/>
          <w:lang w:eastAsia="en-US"/>
        </w:rPr>
        <w:t>NOTE</w:t>
      </w:r>
      <w:r w:rsidR="00D13913">
        <w:rPr>
          <w:rFonts w:eastAsia="SimSun"/>
          <w:lang w:eastAsia="en-US"/>
        </w:rPr>
        <w:t> </w:t>
      </w:r>
      <w:r w:rsidRPr="00D14DF2">
        <w:rPr>
          <w:rFonts w:eastAsia="SimSun"/>
          <w:lang w:eastAsia="en-US"/>
        </w:rPr>
        <w:t>6:</w:t>
      </w:r>
      <w:r w:rsidR="00D13913">
        <w:rPr>
          <w:rFonts w:eastAsia="SimSun"/>
          <w:lang w:eastAsia="en-US"/>
        </w:rPr>
        <w:tab/>
      </w:r>
      <w:r w:rsidRPr="00D14DF2">
        <w:rPr>
          <w:rFonts w:eastAsia="SimSun"/>
          <w:lang w:eastAsia="en-US"/>
        </w:rPr>
        <w:t xml:space="preserve">The inference scope refers to a list of inference types that the ML model may be </w:t>
      </w:r>
      <w:r w:rsidRPr="00D14DF2">
        <w:rPr>
          <w:rFonts w:eastAsia="SimSun" w:hint="eastAsia"/>
          <w:lang w:eastAsia="en-US"/>
        </w:rPr>
        <w:t>potentially</w:t>
      </w:r>
      <w:r w:rsidRPr="00D14DF2">
        <w:rPr>
          <w:rFonts w:eastAsia="SimSun"/>
          <w:lang w:eastAsia="en-US"/>
        </w:rPr>
        <w:t xml:space="preserve"> adapted to</w:t>
      </w:r>
      <w:r w:rsidRPr="00D14DF2">
        <w:rPr>
          <w:rFonts w:eastAsia="SimSun" w:hint="eastAsia"/>
          <w:lang w:eastAsia="en-US"/>
        </w:rPr>
        <w:t xml:space="preserve"> </w:t>
      </w:r>
      <w:r w:rsidRPr="00D14DF2">
        <w:rPr>
          <w:rFonts w:eastAsia="SimSun"/>
          <w:lang w:eastAsia="en-US"/>
        </w:rPr>
        <w:t>support.</w:t>
      </w:r>
    </w:p>
    <w:p w14:paraId="507D8CF4" w14:textId="1B02173A" w:rsidR="00D14DF2" w:rsidRPr="00D14DF2" w:rsidRDefault="00D14DF2" w:rsidP="00D13913">
      <w:pPr>
        <w:pStyle w:val="NO"/>
        <w:rPr>
          <w:rFonts w:eastAsia="SimSun"/>
          <w:lang w:eastAsia="en-US"/>
        </w:rPr>
      </w:pPr>
      <w:r w:rsidRPr="00D14DF2">
        <w:rPr>
          <w:rFonts w:eastAsia="SimSun"/>
          <w:lang w:eastAsia="en-US"/>
        </w:rPr>
        <w:t>NOTE</w:t>
      </w:r>
      <w:r w:rsidR="00D13913">
        <w:rPr>
          <w:rFonts w:eastAsia="SimSun"/>
          <w:lang w:eastAsia="en-US"/>
        </w:rPr>
        <w:t> </w:t>
      </w:r>
      <w:r w:rsidRPr="00D14DF2">
        <w:rPr>
          <w:rFonts w:eastAsia="SimSun"/>
          <w:lang w:eastAsia="en-US"/>
        </w:rPr>
        <w:t>7:</w:t>
      </w:r>
      <w:r w:rsidR="00D13913">
        <w:rPr>
          <w:rFonts w:eastAsia="SimSun"/>
          <w:lang w:eastAsia="en-US"/>
        </w:rPr>
        <w:tab/>
      </w:r>
      <w:r w:rsidRPr="00D14DF2">
        <w:rPr>
          <w:rFonts w:eastAsia="SimSun"/>
          <w:lang w:eastAsia="en-US"/>
        </w:rPr>
        <w:t xml:space="preserve">The type of inference represents the </w:t>
      </w:r>
      <w:r w:rsidRPr="00D14DF2">
        <w:rPr>
          <w:rFonts w:eastAsia="SimSun" w:hint="eastAsia"/>
          <w:lang w:eastAsia="en-US"/>
        </w:rPr>
        <w:t>specific type</w:t>
      </w:r>
      <w:r w:rsidRPr="00D14DF2">
        <w:rPr>
          <w:rFonts w:eastAsia="SimSun"/>
          <w:lang w:eastAsia="en-US"/>
        </w:rPr>
        <w:t xml:space="preserve"> of ML inference supported by the model, such</w:t>
      </w:r>
      <w:r w:rsidRPr="00D14DF2">
        <w:rPr>
          <w:rFonts w:eastAsia="SimSun" w:hint="eastAsia"/>
          <w:lang w:eastAsia="en-US"/>
        </w:rPr>
        <w:t xml:space="preserve"> as MDA type</w:t>
      </w:r>
      <w:r w:rsidRPr="00D14DF2">
        <w:rPr>
          <w:rFonts w:eastAsia="SimSun"/>
          <w:lang w:eastAsia="en-US"/>
        </w:rPr>
        <w:t>s</w:t>
      </w:r>
      <w:r w:rsidRPr="00D14DF2">
        <w:rPr>
          <w:rFonts w:eastAsia="SimSun" w:hint="eastAsia"/>
          <w:lang w:eastAsia="en-US"/>
        </w:rPr>
        <w:t xml:space="preserve"> in MDA, A</w:t>
      </w:r>
      <w:r w:rsidRPr="00D14DF2">
        <w:rPr>
          <w:rFonts w:eastAsia="SimSun"/>
          <w:lang w:eastAsia="en-US"/>
        </w:rPr>
        <w:t>n</w:t>
      </w:r>
      <w:r w:rsidRPr="00D14DF2">
        <w:rPr>
          <w:rFonts w:eastAsia="SimSun" w:hint="eastAsia"/>
          <w:lang w:eastAsia="en-US"/>
        </w:rPr>
        <w:t>alytics type</w:t>
      </w:r>
      <w:r w:rsidRPr="00D14DF2">
        <w:rPr>
          <w:rFonts w:eastAsia="SimSun"/>
          <w:lang w:eastAsia="en-US"/>
        </w:rPr>
        <w:t>s</w:t>
      </w:r>
      <w:r w:rsidRPr="00D14DF2">
        <w:rPr>
          <w:rFonts w:eastAsia="SimSun" w:hint="eastAsia"/>
          <w:lang w:eastAsia="en-US"/>
        </w:rPr>
        <w:t xml:space="preserve"> in NWDAF, type of AI/ML supported functions in NG-RAN, </w:t>
      </w:r>
      <w:r w:rsidRPr="00D14DF2">
        <w:rPr>
          <w:rFonts w:eastAsia="SimSun"/>
          <w:lang w:eastAsia="en-US"/>
        </w:rPr>
        <w:t>or vendor-specific extensions.</w:t>
      </w:r>
      <w:r w:rsidRPr="00D14DF2">
        <w:rPr>
          <w:rFonts w:eastAsia="SimSun" w:hint="eastAsia"/>
          <w:lang w:eastAsia="en-US"/>
        </w:rPr>
        <w:t xml:space="preserve"> </w:t>
      </w:r>
    </w:p>
    <w:p w14:paraId="4F95CD02" w14:textId="77777777" w:rsidR="00D13913" w:rsidRPr="00D13913" w:rsidRDefault="00D13913" w:rsidP="00D361A5">
      <w:pPr>
        <w:pStyle w:val="B1"/>
        <w:rPr>
          <w:rFonts w:eastAsia="SimSun"/>
        </w:rPr>
      </w:pPr>
      <w:r w:rsidRPr="00D361A5">
        <w:rPr>
          <w:rFonts w:eastAsia="SimSun"/>
        </w:rPr>
        <w:t>-</w:t>
      </w:r>
      <w:r w:rsidRPr="00D361A5">
        <w:rPr>
          <w:rFonts w:eastAsia="SimSun"/>
        </w:rPr>
        <w:tab/>
        <w:t>Distributed training: a process of distributing the training workload across multiple ML training functions.</w:t>
      </w:r>
    </w:p>
    <w:p w14:paraId="4DAFF0B7" w14:textId="77777777" w:rsidR="00D13913" w:rsidRPr="00D13913" w:rsidRDefault="00D13913" w:rsidP="00D361A5">
      <w:pPr>
        <w:pStyle w:val="B1"/>
        <w:rPr>
          <w:rFonts w:eastAsia="SimSun"/>
        </w:rPr>
      </w:pPr>
      <w:r w:rsidRPr="00D361A5">
        <w:rPr>
          <w:rFonts w:eastAsia="SimSun"/>
        </w:rPr>
        <w:t>-</w:t>
      </w:r>
      <w:r w:rsidRPr="00D361A5">
        <w:rPr>
          <w:rFonts w:eastAsia="SimSun"/>
        </w:rPr>
        <w:tab/>
        <w:t>Federated Learning: 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6278B64B" w14:textId="77777777" w:rsidR="00D13913" w:rsidRPr="00D13913" w:rsidRDefault="00D13913" w:rsidP="00D361A5">
      <w:pPr>
        <w:pStyle w:val="B1"/>
        <w:rPr>
          <w:rFonts w:eastAsia="SimSun"/>
        </w:rPr>
      </w:pPr>
      <w:r w:rsidRPr="00D361A5">
        <w:rPr>
          <w:rFonts w:eastAsia="SimSun"/>
        </w:rPr>
        <w:t>-</w:t>
      </w:r>
      <w:r w:rsidRPr="00D361A5">
        <w:rPr>
          <w:rFonts w:eastAsia="SimSun"/>
        </w:rPr>
        <w:tab/>
        <w:t>Horizontal Federated Learning: a federated learning technique without exchanging/sharing local data set, wherein the local data set in different HFL clients for local model training have the same feature space for different samples.</w:t>
      </w:r>
    </w:p>
    <w:p w14:paraId="32F9E0B3" w14:textId="77777777" w:rsidR="00D13913" w:rsidRPr="00D13913" w:rsidRDefault="00D13913" w:rsidP="00D361A5">
      <w:pPr>
        <w:pStyle w:val="B1"/>
        <w:rPr>
          <w:rFonts w:eastAsia="SimSun"/>
        </w:rPr>
      </w:pPr>
      <w:r w:rsidRPr="00D361A5">
        <w:rPr>
          <w:rFonts w:eastAsia="SimSun"/>
        </w:rPr>
        <w:lastRenderedPageBreak/>
        <w:t>-</w:t>
      </w:r>
      <w:r w:rsidRPr="00D361A5">
        <w:rPr>
          <w:rFonts w:eastAsia="SimSun"/>
        </w:rPr>
        <w:tab/>
        <w:t>FL Client: a training function that trains an ML model on local data and shares only the model updates with the FL server, preserving data privacy.</w:t>
      </w:r>
    </w:p>
    <w:p w14:paraId="7883226D" w14:textId="77777777" w:rsidR="00D13913" w:rsidRPr="00D13913" w:rsidRDefault="00D13913" w:rsidP="00D361A5">
      <w:pPr>
        <w:pStyle w:val="B1"/>
        <w:rPr>
          <w:rFonts w:eastAsia="SimSun"/>
        </w:rPr>
      </w:pPr>
      <w:r w:rsidRPr="00D361A5">
        <w:rPr>
          <w:rFonts w:eastAsia="SimSun"/>
        </w:rPr>
        <w:t>-</w:t>
      </w:r>
      <w:r w:rsidRPr="00D361A5">
        <w:rPr>
          <w:rFonts w:eastAsia="SimSun"/>
        </w:rPr>
        <w:tab/>
        <w:t>FL Server: a function that aggregates the ML model updates from FL Clients to produce a global ML model.</w:t>
      </w:r>
    </w:p>
    <w:p w14:paraId="3F5C5716" w14:textId="372DF0FE" w:rsidR="00D14DF2" w:rsidRPr="00D13913" w:rsidRDefault="00D14DF2" w:rsidP="00D361A5">
      <w:pPr>
        <w:pStyle w:val="B1"/>
        <w:rPr>
          <w:rFonts w:eastAsia="SimSun"/>
        </w:rPr>
      </w:pPr>
      <w:r w:rsidRPr="00D361A5">
        <w:rPr>
          <w:rFonts w:eastAsia="SimSun"/>
        </w:rPr>
        <w:t>-</w:t>
      </w:r>
      <w:r w:rsidRPr="00D361A5">
        <w:rPr>
          <w:rFonts w:eastAsia="SimSun"/>
        </w:rPr>
        <w:tab/>
        <w:t>Reinforcement Learning: a machine learning approach in which an</w:t>
      </w:r>
      <w:r w:rsidRPr="00D361A5">
        <w:rPr>
          <w:rFonts w:eastAsia="SimSun" w:hint="eastAsia"/>
        </w:rPr>
        <w:t xml:space="preserve"> RL</w:t>
      </w:r>
      <w:r w:rsidRPr="00D361A5">
        <w:rPr>
          <w:rFonts w:eastAsia="SimSun"/>
        </w:rPr>
        <w:t xml:space="preserve"> agent interacts with an RL environment by observing states, taking actions and receiving rewards as feedback. The RL agent learns a decision-making policy </w:t>
      </w:r>
      <w:r w:rsidRPr="00D361A5">
        <w:rPr>
          <w:rFonts w:eastAsia="SimSun" w:hint="eastAsia"/>
        </w:rPr>
        <w:t>by</w:t>
      </w:r>
      <w:r w:rsidRPr="00D361A5">
        <w:rPr>
          <w:rFonts w:eastAsia="SimSun"/>
        </w:rPr>
        <w:t xml:space="preserve"> maximizing rewards over time through trial and error. </w:t>
      </w:r>
    </w:p>
    <w:p w14:paraId="3D7EB11F" w14:textId="77777777" w:rsidR="00EA3DAD" w:rsidRPr="00D13913" w:rsidRDefault="00EA3DAD" w:rsidP="00EA3DAD">
      <w:pPr>
        <w:pStyle w:val="B1"/>
      </w:pPr>
      <w:r w:rsidRPr="00D13913">
        <w:t>-</w:t>
      </w:r>
      <w:r w:rsidRPr="00D13913">
        <w:tab/>
        <w:t>ML model joint training: a process of training a group of ML models.</w:t>
      </w:r>
    </w:p>
    <w:p w14:paraId="405DCFEC" w14:textId="77777777" w:rsidR="00EA3DAD" w:rsidRPr="00D13913" w:rsidRDefault="00EA3DAD" w:rsidP="00EA3DAD">
      <w:pPr>
        <w:pStyle w:val="B1"/>
      </w:pPr>
      <w:r w:rsidRPr="00D13913">
        <w:t>-</w:t>
      </w:r>
      <w:r w:rsidRPr="00D13913">
        <w:tab/>
        <w:t>ML training function: a logical function with ML model training capabilities.</w:t>
      </w:r>
    </w:p>
    <w:p w14:paraId="53EA0D38" w14:textId="44341D94" w:rsidR="00D14DF2" w:rsidRPr="00D13913" w:rsidRDefault="00D14DF2" w:rsidP="00D361A5">
      <w:pPr>
        <w:pStyle w:val="B1"/>
        <w:rPr>
          <w:rFonts w:eastAsia="SimSun"/>
        </w:rPr>
      </w:pPr>
      <w:r w:rsidRPr="00D361A5">
        <w:rPr>
          <w:rFonts w:eastAsia="SimSun"/>
        </w:rPr>
        <w:t>-</w:t>
      </w:r>
      <w:r w:rsidRPr="00D361A5">
        <w:rPr>
          <w:rFonts w:eastAsia="SimSun"/>
        </w:rPr>
        <w:tab/>
        <w:t xml:space="preserve">ML knowledge: the </w:t>
      </w:r>
      <w:r w:rsidRPr="00D361A5">
        <w:rPr>
          <w:rFonts w:eastAsia="DengXian" w:hint="eastAsia"/>
        </w:rPr>
        <w:t>implicit</w:t>
      </w:r>
      <w:r w:rsidRPr="00D361A5">
        <w:rPr>
          <w:rFonts w:eastAsia="SimSun"/>
        </w:rPr>
        <w:t xml:space="preserve"> information representing the experience gained by </w:t>
      </w:r>
      <w:r w:rsidRPr="00D361A5">
        <w:rPr>
          <w:rFonts w:eastAsia="SimSun" w:hint="eastAsia"/>
        </w:rPr>
        <w:t>the training an ML Model</w:t>
      </w:r>
    </w:p>
    <w:p w14:paraId="550A087E" w14:textId="3CB2508D" w:rsidR="00D14DF2" w:rsidRPr="00D14DF2" w:rsidRDefault="00D14DF2" w:rsidP="00D13913">
      <w:pPr>
        <w:pStyle w:val="NO"/>
        <w:rPr>
          <w:rFonts w:eastAsia="SimSun"/>
          <w:lang w:eastAsia="en-US"/>
        </w:rPr>
      </w:pPr>
      <w:r w:rsidRPr="00D14DF2">
        <w:rPr>
          <w:rFonts w:eastAsia="SimSun"/>
          <w:lang w:eastAsia="en-US"/>
        </w:rPr>
        <w:t>NOTE</w:t>
      </w:r>
      <w:r w:rsidR="00D13913">
        <w:rPr>
          <w:lang w:eastAsia="en-US"/>
        </w:rPr>
        <w:t> </w:t>
      </w:r>
      <w:r w:rsidRPr="00D14DF2">
        <w:rPr>
          <w:rFonts w:eastAsia="SimSun"/>
          <w:lang w:eastAsia="en-US"/>
        </w:rPr>
        <w:t>8</w:t>
      </w:r>
      <w:r w:rsidR="00D13913">
        <w:rPr>
          <w:lang w:eastAsia="en-US"/>
        </w:rPr>
        <w:tab/>
      </w:r>
      <w:r w:rsidRPr="00D14DF2">
        <w:rPr>
          <w:rFonts w:eastAsia="SimSun"/>
          <w:lang w:eastAsia="en-US"/>
        </w:rPr>
        <w:t xml:space="preserve">Examples of experience include statistics (e.g. a distribution) or summaries (e.g. tables) indicating the ML model’s recommended output for a given set of input data. </w:t>
      </w:r>
    </w:p>
    <w:p w14:paraId="69FE6C85" w14:textId="77777777" w:rsidR="00EA3DAD" w:rsidRPr="00C81A41" w:rsidRDefault="00EA3DAD" w:rsidP="00EA3DAD">
      <w:pPr>
        <w:pStyle w:val="B1"/>
      </w:pPr>
      <w:r w:rsidRPr="00C81A41">
        <w:t>-</w:t>
      </w:r>
      <w:r w:rsidRPr="00C81A41">
        <w:tab/>
        <w:t>AI/ML inference function: a logical function that employs an ML model to conduct inference.</w:t>
      </w:r>
    </w:p>
    <w:p w14:paraId="609617B6" w14:textId="0FD15AB0" w:rsidR="00EA3DAD" w:rsidRPr="00C81A41" w:rsidRDefault="00EA3DAD" w:rsidP="00EA3DAD">
      <w:pPr>
        <w:pStyle w:val="B1"/>
      </w:pPr>
      <w:r w:rsidRPr="00C81A41">
        <w:t>-</w:t>
      </w:r>
      <w:r w:rsidRPr="00C81A41">
        <w:tab/>
        <w:t xml:space="preserve">ML model testing: a process of </w:t>
      </w:r>
      <w:r w:rsidR="005508AD" w:rsidRPr="00C81A41">
        <w:rPr>
          <w:lang w:val="en-US"/>
        </w:rPr>
        <w:t>evaluating the performance of an ML model using testing data different from data used for model training and validation</w:t>
      </w:r>
      <w:r w:rsidRPr="00C81A41">
        <w:t>.</w:t>
      </w:r>
    </w:p>
    <w:p w14:paraId="01EA3EFD" w14:textId="35805EAD" w:rsidR="00912B25" w:rsidRPr="00C81A41" w:rsidRDefault="00912B25" w:rsidP="00422CE8">
      <w:pPr>
        <w:pStyle w:val="B1"/>
      </w:pPr>
      <w:r w:rsidRPr="00C81A41">
        <w:t>-</w:t>
      </w:r>
      <w:r w:rsidRPr="00C81A41">
        <w:tab/>
        <w:t xml:space="preserve">ML model joint testing: </w:t>
      </w:r>
      <w:r w:rsidRPr="00C81A41">
        <w:rPr>
          <w:lang w:val="en-US"/>
        </w:rPr>
        <w:t>a process of evaluating the performance of a group of ML models using testing data different from data used for model training and validation</w:t>
      </w:r>
      <w:r w:rsidRPr="00C81A41">
        <w:t>.</w:t>
      </w:r>
    </w:p>
    <w:p w14:paraId="79188272" w14:textId="77777777" w:rsidR="00EA3DAD" w:rsidRPr="00C81A41" w:rsidRDefault="00EA3DAD" w:rsidP="00EA3DAD">
      <w:pPr>
        <w:pStyle w:val="B1"/>
      </w:pPr>
      <w:r w:rsidRPr="00C81A41">
        <w:t>-</w:t>
      </w:r>
      <w:r w:rsidRPr="00C81A41">
        <w:tab/>
        <w:t>ML testing function: a logical function with ML model testing capabilities.</w:t>
      </w:r>
    </w:p>
    <w:p w14:paraId="3C514DBE" w14:textId="77777777" w:rsidR="00EA3DAD" w:rsidRPr="00C81A41" w:rsidRDefault="00EA3DAD" w:rsidP="00EA3DAD">
      <w:pPr>
        <w:pStyle w:val="B1"/>
      </w:pPr>
      <w:r w:rsidRPr="00C81A41">
        <w:t>-</w:t>
      </w:r>
      <w:r w:rsidRPr="00C81A41">
        <w:tab/>
        <w:t>AI/ML inference: a process of running a set of input data through a trained ML model to produce set of output data, such as predictions.</w:t>
      </w:r>
    </w:p>
    <w:p w14:paraId="16205575" w14:textId="77777777" w:rsidR="00EA3DAD" w:rsidRPr="00C81A41" w:rsidRDefault="00EA3DAD" w:rsidP="00EA3DAD">
      <w:pPr>
        <w:pStyle w:val="NO"/>
      </w:pPr>
      <w:r w:rsidRPr="00C81A41">
        <w:t>NOTE 5:</w:t>
      </w:r>
      <w:r w:rsidRPr="00C81A41">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C81A41" w:rsidRDefault="00EA3DAD" w:rsidP="00EA3DAD">
      <w:pPr>
        <w:pStyle w:val="B1"/>
      </w:pPr>
      <w:r w:rsidRPr="00C81A41">
        <w:t>-</w:t>
      </w:r>
      <w:r w:rsidRPr="00C81A41">
        <w:tab/>
        <w:t>AI/ML inference function: a logical function that employs trained ML model(s) to conduct inference.</w:t>
      </w:r>
    </w:p>
    <w:p w14:paraId="1B4A3867" w14:textId="77777777" w:rsidR="00EA3DAD" w:rsidRPr="00C81A41" w:rsidRDefault="00EA3DAD" w:rsidP="00EA3DAD">
      <w:pPr>
        <w:pStyle w:val="B1"/>
      </w:pPr>
      <w:r w:rsidRPr="00C81A41">
        <w:t>-</w:t>
      </w:r>
      <w:r w:rsidRPr="00C81A41">
        <w:tab/>
        <w:t>AI/ML inference emulation: running the inference process to evaluate the performance of an ML model in an emulation environment before deploying it into the target environment.</w:t>
      </w:r>
    </w:p>
    <w:p w14:paraId="096278F3" w14:textId="0D3B76D0" w:rsidR="00EA3DAD" w:rsidRPr="00C81A41" w:rsidRDefault="00EA3DAD" w:rsidP="00EA3DAD">
      <w:pPr>
        <w:pStyle w:val="B1"/>
      </w:pPr>
      <w:r w:rsidRPr="00C81A41">
        <w:t>-</w:t>
      </w:r>
      <w:r w:rsidRPr="00C81A41">
        <w:tab/>
        <w:t>ML model deployment: a process of making a trained ML model available for use in the target environment.</w:t>
      </w:r>
    </w:p>
    <w:p w14:paraId="0D07933F" w14:textId="77777777" w:rsidR="0014783B" w:rsidRPr="00C81A41" w:rsidRDefault="0014783B" w:rsidP="00D361A5">
      <w:pPr>
        <w:pStyle w:val="B1"/>
      </w:pPr>
      <w:r w:rsidRPr="00D361A5">
        <w:rPr>
          <w:b/>
        </w:rPr>
        <w:t>-</w:t>
      </w:r>
      <w:r w:rsidRPr="00D361A5">
        <w:rPr>
          <w:b/>
        </w:rPr>
        <w:tab/>
      </w:r>
      <w:r w:rsidRPr="00D361A5">
        <w:t>ML model loading: a process of making a trained ML model available to an inference function.</w:t>
      </w:r>
    </w:p>
    <w:p w14:paraId="76A8A12A" w14:textId="77777777" w:rsidR="0014783B" w:rsidRPr="00C81A41" w:rsidRDefault="0014783B" w:rsidP="00D361A5">
      <w:pPr>
        <w:pStyle w:val="B1"/>
      </w:pPr>
      <w:r w:rsidRPr="00D361A5">
        <w:rPr>
          <w:b/>
        </w:rPr>
        <w:t>-</w:t>
      </w:r>
      <w:r w:rsidRPr="00D361A5">
        <w:rPr>
          <w:b/>
        </w:rPr>
        <w:tab/>
      </w:r>
      <w:r w:rsidRPr="00D361A5">
        <w:t>AI/ML activation: a process of enabling the inference capability of an AI/ML inference function.</w:t>
      </w:r>
    </w:p>
    <w:p w14:paraId="3E3BBAD3" w14:textId="77777777" w:rsidR="0014783B" w:rsidRPr="00C81A41" w:rsidRDefault="0014783B" w:rsidP="00D361A5">
      <w:pPr>
        <w:pStyle w:val="B1"/>
      </w:pPr>
      <w:r w:rsidRPr="00D361A5">
        <w:rPr>
          <w:b/>
        </w:rPr>
        <w:t>-</w:t>
      </w:r>
      <w:r w:rsidRPr="00D361A5">
        <w:rPr>
          <w:b/>
        </w:rPr>
        <w:tab/>
      </w:r>
      <w:r w:rsidRPr="00D361A5">
        <w:t>AI/ML deactivation: a process of disabling the inference capability of an AI/ML inference function.</w:t>
      </w:r>
    </w:p>
    <w:p w14:paraId="21C6B83A" w14:textId="77777777" w:rsidR="00EA3DAD" w:rsidRPr="00C81A41" w:rsidRDefault="00EA3DAD" w:rsidP="00EA3DAD">
      <w:pPr>
        <w:pStyle w:val="Heading4"/>
      </w:pPr>
      <w:bookmarkStart w:id="166" w:name="_Toc177470557"/>
      <w:bookmarkStart w:id="167" w:name="_Toc177470647"/>
      <w:bookmarkStart w:id="168" w:name="_Toc177572040"/>
      <w:bookmarkStart w:id="169" w:name="_Toc185258367"/>
      <w:bookmarkStart w:id="170" w:name="_Toc195517041"/>
      <w:bookmarkStart w:id="171" w:name="_Toc201334600"/>
      <w:bookmarkStart w:id="172" w:name="_Toc205529009"/>
      <w:r w:rsidRPr="00C81A41">
        <w:t>5.2.1.3</w:t>
      </w:r>
      <w:r w:rsidRPr="00C81A41">
        <w:tab/>
        <w:t>TSG SA WG6</w:t>
      </w:r>
      <w:bookmarkEnd w:id="166"/>
      <w:bookmarkEnd w:id="167"/>
      <w:bookmarkEnd w:id="168"/>
      <w:bookmarkEnd w:id="169"/>
      <w:bookmarkEnd w:id="170"/>
      <w:bookmarkEnd w:id="171"/>
      <w:bookmarkEnd w:id="172"/>
    </w:p>
    <w:p w14:paraId="5F965A84" w14:textId="03212070" w:rsidR="00EA3DAD" w:rsidRPr="00C81A41" w:rsidRDefault="00EA3DAD" w:rsidP="00EA3DAD">
      <w:r w:rsidRPr="00C81A41">
        <w:t>The following definitions are provided in clause 3 of TR </w:t>
      </w:r>
      <w:r w:rsidR="006130C7" w:rsidRPr="00C81A41">
        <w:t>TS</w:t>
      </w:r>
      <w:r w:rsidR="006130C7">
        <w:t> </w:t>
      </w:r>
      <w:r w:rsidR="006130C7" w:rsidRPr="00C81A41">
        <w:t>23.482</w:t>
      </w:r>
      <w:r w:rsidR="006130C7">
        <w:t> </w:t>
      </w:r>
      <w:r w:rsidR="006130C7" w:rsidRPr="00C81A41">
        <w:t>[</w:t>
      </w:r>
      <w:r w:rsidR="00EA00D6" w:rsidRPr="00C81A41">
        <w:t>34</w:t>
      </w:r>
      <w:r w:rsidRPr="00C81A41">
        <w:t>]:</w:t>
      </w:r>
    </w:p>
    <w:p w14:paraId="261B64CE" w14:textId="64A5E4E5" w:rsidR="00EA3DAD" w:rsidRPr="00C81A41" w:rsidRDefault="00EA3DAD" w:rsidP="00EA3DAD">
      <w:pPr>
        <w:pStyle w:val="B1"/>
      </w:pPr>
      <w:r w:rsidRPr="00C81A41">
        <w:t>-</w:t>
      </w:r>
      <w:r w:rsidRPr="00C81A41">
        <w:tab/>
        <w:t xml:space="preserve">ML model: According to </w:t>
      </w:r>
      <w:r w:rsidR="006130C7" w:rsidRPr="00C81A41">
        <w:t>TS</w:t>
      </w:r>
      <w:r w:rsidR="006130C7">
        <w:t> </w:t>
      </w:r>
      <w:r w:rsidR="006130C7" w:rsidRPr="00C81A41">
        <w:t>28.105</w:t>
      </w:r>
      <w:r w:rsidR="006130C7">
        <w:t> </w:t>
      </w:r>
      <w:r w:rsidR="006130C7" w:rsidRPr="00C81A41">
        <w:t>[</w:t>
      </w:r>
      <w:r w:rsidRPr="00C81A41">
        <w:t xml:space="preserve">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p w14:paraId="03F6E711" w14:textId="417C88BD" w:rsidR="00EA3DAD" w:rsidRPr="00C81A41" w:rsidRDefault="00EA3DAD" w:rsidP="00EA3DAD">
      <w:pPr>
        <w:pStyle w:val="B1"/>
      </w:pPr>
      <w:r w:rsidRPr="00C81A41">
        <w:t>-</w:t>
      </w:r>
      <w:r w:rsidRPr="00C81A41">
        <w:tab/>
        <w:t xml:space="preserve">ML model lifecycle: </w:t>
      </w:r>
      <w:r w:rsidR="00EA00D6" w:rsidRPr="00C81A41">
        <w:t xml:space="preserve">The lifecycle of an ML model aka ML model operational workflow consists of a sequence of ML operations for a given ML task / job (such job can be an analytics task or a VAL automation task). This definition is aligned with the 3GPP definition on ML model lifecycle according to </w:t>
      </w:r>
      <w:r w:rsidR="006130C7" w:rsidRPr="00C81A41">
        <w:t>TS</w:t>
      </w:r>
      <w:r w:rsidR="006130C7">
        <w:t> </w:t>
      </w:r>
      <w:r w:rsidR="006130C7" w:rsidRPr="00C81A41">
        <w:t>28.105</w:t>
      </w:r>
      <w:r w:rsidR="006130C7">
        <w:t> </w:t>
      </w:r>
      <w:r w:rsidR="006130C7" w:rsidRPr="00C81A41">
        <w:t>[</w:t>
      </w:r>
      <w:r w:rsidR="00EA00D6" w:rsidRPr="00C81A41">
        <w:t>9].</w:t>
      </w:r>
    </w:p>
    <w:p w14:paraId="320B1B71" w14:textId="0DDF0AAC" w:rsidR="00EA3DAD" w:rsidRPr="00C81A41" w:rsidRDefault="00EA3DAD" w:rsidP="00EA3DAD">
      <w:pPr>
        <w:pStyle w:val="B1"/>
      </w:pPr>
      <w:r w:rsidRPr="00C81A41">
        <w:t>-</w:t>
      </w:r>
      <w:r w:rsidRPr="00C81A41">
        <w:tab/>
        <w:t xml:space="preserve">ML model training: According to </w:t>
      </w:r>
      <w:r w:rsidR="006130C7" w:rsidRPr="00C81A41">
        <w:t>TS</w:t>
      </w:r>
      <w:r w:rsidR="006130C7">
        <w:t> </w:t>
      </w:r>
      <w:r w:rsidR="006130C7" w:rsidRPr="00C81A41">
        <w:t>28.105</w:t>
      </w:r>
      <w:r w:rsidR="006130C7">
        <w:t> </w:t>
      </w:r>
      <w:r w:rsidR="006130C7" w:rsidRPr="00C81A41">
        <w:t>[</w:t>
      </w:r>
      <w:r w:rsidRPr="00C81A41">
        <w:t>9], ML model training includes capabilities of an ML training function or service to take data, run it through an ML model, derive the associated loss and adjust the parameterization of that ML model based on the computed loss.</w:t>
      </w:r>
    </w:p>
    <w:p w14:paraId="6F289497" w14:textId="2D1AA973" w:rsidR="00EA3DAD" w:rsidRPr="00C81A41" w:rsidRDefault="00EA3DAD" w:rsidP="00EA3DAD">
      <w:pPr>
        <w:pStyle w:val="B1"/>
      </w:pPr>
      <w:r w:rsidRPr="00C81A41">
        <w:t>-</w:t>
      </w:r>
      <w:r w:rsidRPr="00C81A41">
        <w:tab/>
        <w:t xml:space="preserve">ML model inference: According to </w:t>
      </w:r>
      <w:r w:rsidR="006130C7" w:rsidRPr="00C81A41">
        <w:t>TS</w:t>
      </w:r>
      <w:r w:rsidR="006130C7">
        <w:t> </w:t>
      </w:r>
      <w:r w:rsidR="006130C7" w:rsidRPr="00C81A41">
        <w:t>28.105</w:t>
      </w:r>
      <w:r w:rsidR="006130C7">
        <w:t> </w:t>
      </w:r>
      <w:r w:rsidR="006130C7" w:rsidRPr="00C81A41">
        <w:t>[</w:t>
      </w:r>
      <w:r w:rsidRPr="00C81A41">
        <w:t>9], ML model training includes capabilities of an ML model inference function that employs an ML model and/or AI decision entity to conduct inference.</w:t>
      </w:r>
    </w:p>
    <w:p w14:paraId="13967832" w14:textId="77777777" w:rsidR="00EE6176" w:rsidRPr="00C81A41" w:rsidRDefault="00EA3DAD" w:rsidP="00EE6176">
      <w:pPr>
        <w:pStyle w:val="B1"/>
      </w:pPr>
      <w:r w:rsidRPr="00C81A41">
        <w:lastRenderedPageBreak/>
        <w:t>-</w:t>
      </w:r>
      <w:r w:rsidRPr="00C81A41">
        <w:tab/>
      </w:r>
      <w:r w:rsidR="00EE6176" w:rsidRPr="00C81A41">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C81A41" w:rsidRDefault="00EE6176" w:rsidP="00EE6176">
      <w:pPr>
        <w:pStyle w:val="B1"/>
      </w:pPr>
      <w:r w:rsidRPr="00C81A41">
        <w:t>-</w:t>
      </w:r>
      <w:r w:rsidRPr="00C81A41">
        <w:tab/>
        <w:t>AIMLE service: An AIMLE service is an AIMLE capability which aims assisting in performing or enabling one or more AIML operations.</w:t>
      </w:r>
    </w:p>
    <w:p w14:paraId="67D8EFD9" w14:textId="4F01D08A" w:rsidR="00EA3DAD" w:rsidRPr="00C81A41" w:rsidRDefault="00EA3DAD" w:rsidP="00EA3DAD">
      <w:pPr>
        <w:pStyle w:val="B1"/>
      </w:pPr>
      <w:r w:rsidRPr="00C81A41">
        <w:t>-</w:t>
      </w:r>
      <w:r w:rsidRPr="00C81A41">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C81A41" w:rsidRDefault="00EE6176" w:rsidP="00EA3DAD">
      <w:pPr>
        <w:pStyle w:val="B1"/>
        <w:rPr>
          <w:lang w:eastAsia="zh-CN"/>
        </w:rPr>
      </w:pPr>
      <w:r w:rsidRPr="00C81A41">
        <w:rPr>
          <w:rFonts w:hint="eastAsia"/>
          <w:lang w:eastAsia="zh-CN"/>
        </w:rPr>
        <w:t>-</w:t>
      </w:r>
      <w:r w:rsidRPr="00C81A41">
        <w:rPr>
          <w:lang w:eastAsia="zh-CN"/>
        </w:rPr>
        <w:tab/>
      </w:r>
      <w:r w:rsidRPr="00C81A41">
        <w:t>AIMLE client set identifier</w:t>
      </w:r>
      <w:r w:rsidRPr="00C81A41">
        <w:rPr>
          <w:b/>
          <w:bCs/>
        </w:rPr>
        <w:t>:</w:t>
      </w:r>
      <w:r w:rsidRPr="00C81A41">
        <w:t xml:space="preserve"> an identifier of the set of selected AIMLE clients.</w:t>
      </w:r>
    </w:p>
    <w:p w14:paraId="087649E1" w14:textId="77777777" w:rsidR="00EA3DAD" w:rsidRPr="00C81A41" w:rsidRDefault="00EA3DAD" w:rsidP="00EA3DAD">
      <w:pPr>
        <w:pStyle w:val="B1"/>
      </w:pPr>
      <w:r w:rsidRPr="00C81A41">
        <w:t>-</w:t>
      </w:r>
      <w:r w:rsidRPr="00C81A41">
        <w:tab/>
        <w:t>AI/ML server: an application layer entity which is an AI/ML endpoint and performs server-side operations (e.g. related to the ML model lifecycle). Such AI/ML server can be a VAL server or AIML enabler server.</w:t>
      </w:r>
    </w:p>
    <w:p w14:paraId="3CFCF263" w14:textId="59C50C8C" w:rsidR="00EA3DAD" w:rsidRPr="00C81A41" w:rsidRDefault="00EA3DAD" w:rsidP="00EA3DAD">
      <w:pPr>
        <w:pStyle w:val="B1"/>
      </w:pPr>
      <w:r w:rsidRPr="00C81A41">
        <w:t>-</w:t>
      </w:r>
      <w:r w:rsidRPr="00C81A41">
        <w:tab/>
        <w:t>FL member: An FL member or participant is an entity which has a role in the FL process. An FL member can be an FL client performing ML model training, or an FL server performing aggregation/collaboration for the FL process.</w:t>
      </w:r>
    </w:p>
    <w:p w14:paraId="4EEB9BE7" w14:textId="6566F7DD" w:rsidR="00EA3DAD" w:rsidRPr="00C81A41" w:rsidRDefault="00EA3DAD" w:rsidP="00EA3DAD">
      <w:pPr>
        <w:pStyle w:val="B1"/>
      </w:pPr>
      <w:r w:rsidRPr="00C81A41">
        <w:t>-</w:t>
      </w:r>
      <w:r w:rsidRPr="00C81A41">
        <w:tab/>
        <w:t>FL client: An FL member which locally trains the ML model as requested by the FL server.</w:t>
      </w:r>
      <w:r w:rsidR="00EE6176" w:rsidRPr="00C81A41">
        <w:rPr>
          <w:noProof/>
        </w:rPr>
        <w:t xml:space="preserve"> Such FL client functionality can be at the network (e.g. AIMLE server with FL client capability) or at the device side (e.g. AIMLE client with FL client capability).</w:t>
      </w:r>
    </w:p>
    <w:p w14:paraId="3FC8C1E3" w14:textId="5AEC6562" w:rsidR="00EA3DAD" w:rsidRPr="00C81A41" w:rsidRDefault="00EA3DAD" w:rsidP="00EA3DAD">
      <w:pPr>
        <w:pStyle w:val="B1"/>
      </w:pPr>
      <w:r w:rsidRPr="00C81A41">
        <w:t>-</w:t>
      </w:r>
      <w:r w:rsidRPr="00C81A41">
        <w:tab/>
        <w:t>FL server: An FL member which generates global ML model by aggregating local model information from FL clients.</w:t>
      </w:r>
    </w:p>
    <w:p w14:paraId="4A897790" w14:textId="77777777" w:rsidR="00EE6176" w:rsidRPr="00C81A41" w:rsidRDefault="00EE6176" w:rsidP="00EE6176">
      <w:pPr>
        <w:pStyle w:val="B1"/>
      </w:pPr>
      <w:r w:rsidRPr="00C81A41">
        <w:t>-</w:t>
      </w:r>
      <w:r w:rsidRPr="00C81A41">
        <w:tab/>
        <w:t>Split AI/ML operation pipeline</w:t>
      </w:r>
      <w:r w:rsidRPr="00C81A41">
        <w:rPr>
          <w:b/>
          <w:bCs/>
        </w:rPr>
        <w:t>:</w:t>
      </w:r>
      <w:r w:rsidRPr="00C81A4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p>
    <w:p w14:paraId="13C2FA8F" w14:textId="438D1342" w:rsidR="00EA3DAD" w:rsidRPr="00C81A41" w:rsidRDefault="00EA3DAD" w:rsidP="00EA3DAD">
      <w:pPr>
        <w:pStyle w:val="Heading3"/>
      </w:pPr>
      <w:bookmarkStart w:id="173" w:name="_Toc177572041"/>
      <w:bookmarkStart w:id="174" w:name="_Toc177219299"/>
      <w:bookmarkStart w:id="175" w:name="_Toc177219400"/>
      <w:bookmarkStart w:id="176" w:name="_Toc177219956"/>
      <w:bookmarkStart w:id="177" w:name="_Toc177470558"/>
      <w:bookmarkStart w:id="178" w:name="_Toc177470648"/>
      <w:bookmarkStart w:id="179" w:name="_Toc185258283"/>
      <w:bookmarkStart w:id="180" w:name="_Toc185258368"/>
      <w:bookmarkStart w:id="181" w:name="_Toc195517042"/>
      <w:bookmarkStart w:id="182" w:name="_Toc201334601"/>
      <w:bookmarkStart w:id="183" w:name="_Toc205529010"/>
      <w:r w:rsidRPr="00C81A41">
        <w:t>5.2.2</w:t>
      </w:r>
      <w:r w:rsidRPr="00C81A41">
        <w:tab/>
        <w:t>AI/ML related activities</w:t>
      </w:r>
      <w:bookmarkEnd w:id="173"/>
      <w:bookmarkEnd w:id="174"/>
      <w:bookmarkEnd w:id="175"/>
      <w:bookmarkEnd w:id="176"/>
      <w:bookmarkEnd w:id="177"/>
      <w:bookmarkEnd w:id="178"/>
      <w:bookmarkEnd w:id="179"/>
      <w:bookmarkEnd w:id="180"/>
      <w:bookmarkEnd w:id="181"/>
      <w:bookmarkEnd w:id="182"/>
      <w:bookmarkEnd w:id="183"/>
    </w:p>
    <w:p w14:paraId="3A12F24D" w14:textId="77777777" w:rsidR="00EA3DAD" w:rsidRPr="00C81A41" w:rsidRDefault="00EA3DAD" w:rsidP="00EA3DAD">
      <w:pPr>
        <w:pStyle w:val="Heading4"/>
      </w:pPr>
      <w:bookmarkStart w:id="184" w:name="_Toc177219265"/>
      <w:bookmarkStart w:id="185" w:name="_Toc177219366"/>
      <w:bookmarkStart w:id="186" w:name="_Toc177219922"/>
      <w:bookmarkStart w:id="187" w:name="_Toc177470560"/>
      <w:bookmarkStart w:id="188" w:name="_Toc177470650"/>
      <w:bookmarkStart w:id="189" w:name="_Toc177572042"/>
      <w:bookmarkStart w:id="190" w:name="_Toc185258369"/>
      <w:bookmarkStart w:id="191" w:name="_Toc195517043"/>
      <w:bookmarkStart w:id="192" w:name="_Toc201334602"/>
      <w:bookmarkStart w:id="193" w:name="_Toc500949101"/>
      <w:bookmarkStart w:id="194" w:name="_Toc205529011"/>
      <w:r w:rsidRPr="00C81A41">
        <w:t>5.2.2.1</w:t>
      </w:r>
      <w:r w:rsidRPr="00C81A41">
        <w:tab/>
        <w:t>Rel-18 SA WG1 WID - AI/ML model transfer in 5GS (AIML_MT)</w:t>
      </w:r>
      <w:bookmarkEnd w:id="184"/>
      <w:bookmarkEnd w:id="185"/>
      <w:bookmarkEnd w:id="186"/>
      <w:bookmarkEnd w:id="187"/>
      <w:bookmarkEnd w:id="188"/>
      <w:bookmarkEnd w:id="189"/>
      <w:bookmarkEnd w:id="190"/>
      <w:bookmarkEnd w:id="191"/>
      <w:bookmarkEnd w:id="192"/>
      <w:bookmarkEnd w:id="194"/>
    </w:p>
    <w:p w14:paraId="03E65037" w14:textId="77777777" w:rsidR="00EA3DAD" w:rsidRPr="00C81A41" w:rsidRDefault="00EA3DAD" w:rsidP="00EA3DAD">
      <w:pPr>
        <w:pStyle w:val="Heading5"/>
      </w:pPr>
      <w:bookmarkStart w:id="195" w:name="_Toc177219266"/>
      <w:bookmarkStart w:id="196" w:name="_Toc177219367"/>
      <w:bookmarkStart w:id="197" w:name="_Toc177219923"/>
      <w:bookmarkStart w:id="198" w:name="_Toc177470561"/>
      <w:bookmarkStart w:id="199" w:name="_Toc177470651"/>
      <w:bookmarkStart w:id="200" w:name="_Toc177572043"/>
      <w:bookmarkStart w:id="201" w:name="_Toc185258370"/>
      <w:bookmarkStart w:id="202" w:name="_Toc195517044"/>
      <w:bookmarkStart w:id="203" w:name="_Toc201334603"/>
      <w:bookmarkStart w:id="204" w:name="_Toc205529012"/>
      <w:r w:rsidRPr="00C81A41">
        <w:t>5.2.2.1.1</w:t>
      </w:r>
      <w:r w:rsidRPr="00C81A41">
        <w:tab/>
        <w:t>Description</w:t>
      </w:r>
      <w:bookmarkEnd w:id="195"/>
      <w:bookmarkEnd w:id="196"/>
      <w:bookmarkEnd w:id="197"/>
      <w:bookmarkEnd w:id="198"/>
      <w:bookmarkEnd w:id="199"/>
      <w:bookmarkEnd w:id="200"/>
      <w:bookmarkEnd w:id="201"/>
      <w:bookmarkEnd w:id="202"/>
      <w:bookmarkEnd w:id="203"/>
      <w:bookmarkEnd w:id="204"/>
    </w:p>
    <w:p w14:paraId="541771B0" w14:textId="77777777" w:rsidR="00EA3DAD" w:rsidRPr="00C81A41" w:rsidRDefault="00EA3DAD" w:rsidP="00EA3DAD">
      <w:bookmarkStart w:id="205" w:name="_Toc177572044"/>
      <w:r w:rsidRPr="00C81A41">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C81A41" w:rsidRDefault="00EA3DAD" w:rsidP="00EA3DAD">
      <w:pPr>
        <w:pStyle w:val="B1"/>
      </w:pPr>
      <w:r w:rsidRPr="00C81A41">
        <w:t>-</w:t>
      </w:r>
      <w:r w:rsidRPr="00C81A41">
        <w:tab/>
        <w:t>AI/ML operation splitting between AI/ML endpoints.</w:t>
      </w:r>
    </w:p>
    <w:p w14:paraId="6EC37151" w14:textId="77777777" w:rsidR="00EA3DAD" w:rsidRPr="00C81A41" w:rsidRDefault="00EA3DAD" w:rsidP="00EA3DAD">
      <w:pPr>
        <w:pStyle w:val="B1"/>
      </w:pPr>
      <w:r w:rsidRPr="00C81A41">
        <w:t>-</w:t>
      </w:r>
      <w:r w:rsidRPr="00C81A41">
        <w:tab/>
        <w:t>AI/ML model/data distribution and sharing over 5G system.</w:t>
      </w:r>
    </w:p>
    <w:p w14:paraId="5ADF1B92" w14:textId="77777777" w:rsidR="00EA3DAD" w:rsidRPr="00C81A41" w:rsidRDefault="00EA3DAD" w:rsidP="00EA3DAD">
      <w:pPr>
        <w:pStyle w:val="B1"/>
      </w:pPr>
      <w:r w:rsidRPr="00C81A41">
        <w:t>-</w:t>
      </w:r>
      <w:r w:rsidRPr="00C81A41">
        <w:tab/>
        <w:t>Distributed/Federated Learning over 5G system.</w:t>
      </w:r>
    </w:p>
    <w:p w14:paraId="3C31A6A7" w14:textId="77777777" w:rsidR="00EA3DAD" w:rsidRPr="00C81A41" w:rsidRDefault="00EA3DAD" w:rsidP="00EA3DAD">
      <w:pPr>
        <w:pStyle w:val="Heading5"/>
      </w:pPr>
      <w:bookmarkStart w:id="206" w:name="_Toc185258371"/>
      <w:bookmarkStart w:id="207" w:name="_Toc195517045"/>
      <w:bookmarkStart w:id="208" w:name="_Toc201334604"/>
      <w:bookmarkStart w:id="209" w:name="_Toc205529013"/>
      <w:r w:rsidRPr="00C81A41">
        <w:t>5.2.2.1.2</w:t>
      </w:r>
      <w:r w:rsidRPr="00C81A41">
        <w:tab/>
        <w:t>Activities summary</w:t>
      </w:r>
      <w:bookmarkEnd w:id="205"/>
      <w:bookmarkEnd w:id="206"/>
      <w:bookmarkEnd w:id="207"/>
      <w:bookmarkEnd w:id="208"/>
      <w:bookmarkEnd w:id="209"/>
    </w:p>
    <w:p w14:paraId="73FAC875" w14:textId="40B8B187" w:rsidR="007A24FB" w:rsidRPr="00C81A41" w:rsidRDefault="007A24FB" w:rsidP="007A24FB">
      <w:pPr>
        <w:overflowPunct/>
        <w:autoSpaceDE/>
        <w:autoSpaceDN/>
        <w:adjustRightInd/>
        <w:textAlignment w:val="auto"/>
        <w:rPr>
          <w:rFonts w:eastAsia="SimSun"/>
          <w:lang w:eastAsia="en-US"/>
        </w:rPr>
      </w:pPr>
      <w:r w:rsidRPr="00C81A41">
        <w:rPr>
          <w:rFonts w:eastAsia="SimSun"/>
          <w:lang w:eastAsia="en-US"/>
        </w:rPr>
        <w:t>The three application AI/ML operations in 5.2.2.1.1 the 5G system can support were specified in cl</w:t>
      </w:r>
      <w:r w:rsidR="001946B9" w:rsidRPr="00C81A41">
        <w:rPr>
          <w:rFonts w:eastAsia="SimSun"/>
          <w:lang w:eastAsia="en-US"/>
        </w:rPr>
        <w:t>ause </w:t>
      </w:r>
      <w:r w:rsidRPr="00C81A41">
        <w:rPr>
          <w:rFonts w:eastAsia="SimSun"/>
          <w:lang w:eastAsia="en-US"/>
        </w:rPr>
        <w:t xml:space="preserve">6.40.1 of </w:t>
      </w:r>
      <w:r w:rsidR="006130C7" w:rsidRPr="00C81A41">
        <w:rPr>
          <w:rFonts w:eastAsia="SimSun"/>
          <w:lang w:eastAsia="en-US"/>
        </w:rPr>
        <w:t>TS</w:t>
      </w:r>
      <w:r w:rsidR="006130C7">
        <w:rPr>
          <w:rFonts w:eastAsia="SimSun"/>
          <w:lang w:eastAsia="en-US"/>
        </w:rPr>
        <w:t> </w:t>
      </w:r>
      <w:r w:rsidR="006130C7" w:rsidRPr="00C81A41">
        <w:rPr>
          <w:rFonts w:eastAsia="SimSun"/>
          <w:lang w:eastAsia="en-US"/>
        </w:rPr>
        <w:t>22.261</w:t>
      </w:r>
      <w:r w:rsidR="006130C7">
        <w:rPr>
          <w:rFonts w:eastAsia="SimSun"/>
          <w:lang w:eastAsia="en-US"/>
        </w:rPr>
        <w:t> </w:t>
      </w:r>
      <w:r w:rsidR="006130C7" w:rsidRPr="00C81A41">
        <w:rPr>
          <w:rFonts w:eastAsia="SimSun"/>
          <w:lang w:eastAsia="en-US"/>
        </w:rPr>
        <w:t>[</w:t>
      </w:r>
      <w:r w:rsidRPr="00C81A41">
        <w:rPr>
          <w:rFonts w:eastAsia="SimSun"/>
          <w:lang w:eastAsia="en-US"/>
        </w:rPr>
        <w:t>6] as follows:</w:t>
      </w:r>
    </w:p>
    <w:p w14:paraId="76E93353" w14:textId="77777777" w:rsidR="007A24FB" w:rsidRPr="00C81A41" w:rsidRDefault="007A24FB" w:rsidP="00D361A5">
      <w:pPr>
        <w:pStyle w:val="B1"/>
        <w:rPr>
          <w:rFonts w:eastAsia="SimSun"/>
          <w:lang w:eastAsia="en-US"/>
        </w:rPr>
      </w:pPr>
      <w:r w:rsidRPr="00D361A5">
        <w:rPr>
          <w:rFonts w:eastAsia="SimSun"/>
        </w:rPr>
        <w:t>-</w:t>
      </w:r>
      <w:r w:rsidRPr="00D361A5">
        <w:rPr>
          <w:rFonts w:eastAsia="SimSun"/>
        </w:rPr>
        <w:tab/>
        <w:t>AI/ML operation splitting between AI/ML endpoints: 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6B62FD0C" w14:textId="71EDEB0B" w:rsidR="007A24FB" w:rsidRPr="00C81A41" w:rsidRDefault="007A24FB" w:rsidP="00D361A5">
      <w:pPr>
        <w:pStyle w:val="B1"/>
        <w:rPr>
          <w:rFonts w:eastAsia="SimSun"/>
          <w:lang w:eastAsia="en-US"/>
        </w:rPr>
      </w:pPr>
      <w:r w:rsidRPr="00D361A5">
        <w:rPr>
          <w:rFonts w:eastAsia="SimSun"/>
        </w:rPr>
        <w:lastRenderedPageBreak/>
        <w:t xml:space="preserve"> -</w:t>
      </w:r>
      <w:r w:rsidRPr="00D361A5">
        <w:rPr>
          <w:rFonts w:eastAsia="SimSun"/>
        </w:rPr>
        <w:tab/>
        <w:t>AI/ML model/data distribution and sharing: 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w:t>
      </w:r>
      <w:r w:rsidR="001946B9" w:rsidRPr="00D361A5">
        <w:rPr>
          <w:rFonts w:eastAsia="SimSun"/>
        </w:rPr>
        <w:t xml:space="preserve"> and</w:t>
      </w:r>
      <w:r w:rsidRPr="00D361A5">
        <w:rPr>
          <w:rFonts w:eastAsia="SimSun"/>
        </w:rPr>
        <w:t xml:space="preserve"> with the limited storage resource in a UE, it can be determined to not pre-load all candidate AI/ML models on-board. Online model distribution (i.e. new model downloading) is needed, in which an AI/ML model can be distributed from a N</w:t>
      </w:r>
      <w:r w:rsidRPr="00D361A5">
        <w:rPr>
          <w:rFonts w:eastAsia="SimSun" w:hint="eastAsia"/>
        </w:rPr>
        <w:t>etwork</w:t>
      </w:r>
      <w:r w:rsidRPr="00D361A5">
        <w:rPr>
          <w:rFonts w:eastAsia="SimSun"/>
        </w:rPr>
        <w:t xml:space="preserve"> endpoint to the devices when they need it to adapt to the changed AI/ML tasks and environments. For this purpose, the model performance at the UE needs to be monitored constantly.</w:t>
      </w:r>
    </w:p>
    <w:p w14:paraId="4F92A5FA" w14:textId="77777777" w:rsidR="007A24FB" w:rsidRPr="00C81A41" w:rsidRDefault="007A24FB" w:rsidP="00D361A5">
      <w:pPr>
        <w:pStyle w:val="B1"/>
        <w:rPr>
          <w:rFonts w:eastAsia="SimSun"/>
          <w:lang w:eastAsia="en-US"/>
        </w:rPr>
      </w:pPr>
      <w:r w:rsidRPr="00D361A5">
        <w:rPr>
          <w:rFonts w:eastAsia="SimSun"/>
        </w:rPr>
        <w:t>-</w:t>
      </w:r>
      <w:r w:rsidRPr="00D361A5">
        <w:rPr>
          <w:rFonts w:eastAsia="SimSun"/>
        </w:rPr>
        <w:tab/>
        <w:t>Distributed/Federated Learning over 5G system: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5902C18C" w14:textId="68EB2B93" w:rsidR="00EA3DAD" w:rsidRPr="00C81A41" w:rsidRDefault="007A24FB" w:rsidP="007A24FB">
      <w:r w:rsidRPr="00C81A41">
        <w:rPr>
          <w:rFonts w:eastAsia="SimSun"/>
          <w:lang w:eastAsia="en-US"/>
        </w:rPr>
        <w:t xml:space="preserve">It is worth emphasizing that the above descriptions refer to AI/ML operations over the application layer. The service requirements and performance requirements for AI/ML model transfer over the application layer in 5GS with direct network connection are specified in </w:t>
      </w:r>
      <w:r w:rsidR="001946B9" w:rsidRPr="00C81A41">
        <w:rPr>
          <w:rFonts w:eastAsia="SimSun"/>
          <w:lang w:eastAsia="en-US"/>
        </w:rPr>
        <w:t>clause </w:t>
      </w:r>
      <w:r w:rsidRPr="00C81A41">
        <w:rPr>
          <w:rFonts w:eastAsia="SimSun"/>
          <w:lang w:eastAsia="en-US"/>
        </w:rPr>
        <w:t>6.40.2.1 and</w:t>
      </w:r>
      <w:r w:rsidR="001946B9" w:rsidRPr="00C81A41">
        <w:rPr>
          <w:rFonts w:eastAsia="SimSun"/>
          <w:lang w:eastAsia="en-US"/>
        </w:rPr>
        <w:t xml:space="preserve"> in</w:t>
      </w:r>
      <w:r w:rsidRPr="00C81A41">
        <w:rPr>
          <w:rFonts w:eastAsia="SimSun"/>
          <w:lang w:eastAsia="en-US"/>
        </w:rPr>
        <w:t xml:space="preserve"> </w:t>
      </w:r>
      <w:r w:rsidR="001946B9" w:rsidRPr="00C81A41">
        <w:rPr>
          <w:rFonts w:eastAsia="SimSun"/>
          <w:lang w:eastAsia="en-US"/>
        </w:rPr>
        <w:t>clause </w:t>
      </w:r>
      <w:r w:rsidRPr="00C81A41">
        <w:rPr>
          <w:rFonts w:eastAsia="SimSun"/>
          <w:lang w:eastAsia="en-US"/>
        </w:rPr>
        <w:t xml:space="preserve">7.10.1 of </w:t>
      </w:r>
      <w:r w:rsidR="006130C7" w:rsidRPr="00C81A41">
        <w:rPr>
          <w:rFonts w:eastAsia="SimSun"/>
          <w:lang w:eastAsia="en-US"/>
        </w:rPr>
        <w:t>TS</w:t>
      </w:r>
      <w:r w:rsidR="006130C7">
        <w:rPr>
          <w:rFonts w:eastAsia="SimSun"/>
          <w:lang w:eastAsia="en-US"/>
        </w:rPr>
        <w:t> </w:t>
      </w:r>
      <w:r w:rsidR="006130C7" w:rsidRPr="00C81A41">
        <w:rPr>
          <w:rFonts w:eastAsia="SimSun"/>
          <w:lang w:eastAsia="en-US"/>
        </w:rPr>
        <w:t>22.261</w:t>
      </w:r>
      <w:r w:rsidR="006130C7">
        <w:rPr>
          <w:rFonts w:eastAsia="SimSun"/>
          <w:lang w:eastAsia="en-US"/>
        </w:rPr>
        <w:t> </w:t>
      </w:r>
      <w:r w:rsidR="006130C7" w:rsidRPr="00C81A41">
        <w:rPr>
          <w:rFonts w:eastAsia="SimSun"/>
          <w:lang w:eastAsia="en-US"/>
        </w:rPr>
        <w:t>[</w:t>
      </w:r>
      <w:r w:rsidRPr="00C81A41">
        <w:rPr>
          <w:rFonts w:eastAsia="SimSun"/>
          <w:lang w:eastAsia="en-US"/>
        </w:rPr>
        <w:t>6], respectively.</w:t>
      </w:r>
    </w:p>
    <w:p w14:paraId="59C802DB" w14:textId="77777777" w:rsidR="00EA3DAD" w:rsidRPr="00C81A41" w:rsidRDefault="00EA3DAD" w:rsidP="00EA3DAD">
      <w:pPr>
        <w:pStyle w:val="Heading4"/>
      </w:pPr>
      <w:bookmarkStart w:id="210" w:name="_Toc177219267"/>
      <w:bookmarkStart w:id="211" w:name="_Toc177219368"/>
      <w:bookmarkStart w:id="212" w:name="_Toc177219924"/>
      <w:bookmarkStart w:id="213" w:name="_Toc177470562"/>
      <w:bookmarkStart w:id="214" w:name="_Toc177470652"/>
      <w:bookmarkStart w:id="215" w:name="_Toc177572045"/>
      <w:bookmarkStart w:id="216" w:name="_Toc185258372"/>
      <w:bookmarkStart w:id="217" w:name="_Toc195517046"/>
      <w:bookmarkStart w:id="218" w:name="_Toc201334605"/>
      <w:bookmarkStart w:id="219" w:name="_Toc205529014"/>
      <w:r w:rsidRPr="00C81A41">
        <w:t>5.2.2.2</w:t>
      </w:r>
      <w:r w:rsidRPr="00C81A41">
        <w:tab/>
        <w:t>Rel-19 SA WG1 SID - AI/ML Model Transfer Phase 2 (FS_AIML_MT_Ph2)</w:t>
      </w:r>
      <w:bookmarkEnd w:id="210"/>
      <w:bookmarkEnd w:id="211"/>
      <w:bookmarkEnd w:id="212"/>
      <w:bookmarkEnd w:id="213"/>
      <w:bookmarkEnd w:id="214"/>
      <w:bookmarkEnd w:id="215"/>
      <w:bookmarkEnd w:id="216"/>
      <w:bookmarkEnd w:id="217"/>
      <w:bookmarkEnd w:id="218"/>
      <w:bookmarkEnd w:id="219"/>
    </w:p>
    <w:p w14:paraId="69227415" w14:textId="77777777" w:rsidR="00EA3DAD" w:rsidRPr="00C81A41" w:rsidRDefault="00EA3DAD" w:rsidP="00EA3DAD">
      <w:pPr>
        <w:pStyle w:val="Heading5"/>
      </w:pPr>
      <w:bookmarkStart w:id="220" w:name="_Toc177219268"/>
      <w:bookmarkStart w:id="221" w:name="_Toc177219369"/>
      <w:bookmarkStart w:id="222" w:name="_Toc177219925"/>
      <w:bookmarkStart w:id="223" w:name="_Toc177470563"/>
      <w:bookmarkStart w:id="224" w:name="_Toc177470653"/>
      <w:bookmarkStart w:id="225" w:name="_Toc177572046"/>
      <w:bookmarkStart w:id="226" w:name="_Toc185258373"/>
      <w:bookmarkStart w:id="227" w:name="_Toc195517047"/>
      <w:bookmarkStart w:id="228" w:name="_Toc201334606"/>
      <w:bookmarkStart w:id="229" w:name="_Toc205529015"/>
      <w:r w:rsidRPr="00C81A41">
        <w:t>5.2.2.2.1</w:t>
      </w:r>
      <w:r w:rsidRPr="00C81A41">
        <w:tab/>
        <w:t>Description</w:t>
      </w:r>
      <w:bookmarkEnd w:id="220"/>
      <w:bookmarkEnd w:id="221"/>
      <w:bookmarkEnd w:id="222"/>
      <w:bookmarkEnd w:id="223"/>
      <w:bookmarkEnd w:id="224"/>
      <w:bookmarkEnd w:id="225"/>
      <w:bookmarkEnd w:id="226"/>
      <w:bookmarkEnd w:id="227"/>
      <w:bookmarkEnd w:id="228"/>
      <w:bookmarkEnd w:id="229"/>
    </w:p>
    <w:p w14:paraId="69CC3260" w14:textId="77777777" w:rsidR="00EA3DAD" w:rsidRPr="00C81A41" w:rsidRDefault="00EA3DAD" w:rsidP="00EA3DAD">
      <w:r w:rsidRPr="00C81A41">
        <w:t>The objective of this study is to explore new use cases and potential service and performance requirements to support efficient AI/ML operations using direct device connections. This includes:</w:t>
      </w:r>
    </w:p>
    <w:p w14:paraId="59B58A87" w14:textId="0A90F047" w:rsidR="00EA3DAD" w:rsidRPr="00C81A41" w:rsidRDefault="00EA3DAD" w:rsidP="00EA3DAD">
      <w:pPr>
        <w:pStyle w:val="B1"/>
      </w:pPr>
      <w:r w:rsidRPr="00C81A41">
        <w:t xml:space="preserve"> -</w:t>
      </w:r>
      <w:r w:rsidRPr="00C81A41">
        <w:tab/>
        <w:t>Distributed AI training and inference based on direct device connections, such as traffic KPIs, various QoS</w:t>
      </w:r>
      <w:r w:rsidR="001946B9" w:rsidRPr="00C81A41">
        <w:t xml:space="preserve"> and</w:t>
      </w:r>
      <w:r w:rsidRPr="00C81A41">
        <w:t xml:space="preserve"> functional requirements for </w:t>
      </w:r>
      <w:proofErr w:type="spellStart"/>
      <w:r w:rsidRPr="00C81A41">
        <w:t>sidelink</w:t>
      </w:r>
      <w:proofErr w:type="spellEnd"/>
      <w:r w:rsidRPr="00C81A41">
        <w:t xml:space="preserve"> transmission.</w:t>
      </w:r>
    </w:p>
    <w:p w14:paraId="24904E56" w14:textId="77777777" w:rsidR="00EA3DAD" w:rsidRPr="00C81A41" w:rsidRDefault="00EA3DAD" w:rsidP="00EA3DAD">
      <w:pPr>
        <w:pStyle w:val="B1"/>
      </w:pPr>
      <w:r w:rsidRPr="00C81A41">
        <w:t>-</w:t>
      </w:r>
      <w:r w:rsidRPr="00C81A41">
        <w:tab/>
        <w:t>Considerations for charging and security aspects.</w:t>
      </w:r>
    </w:p>
    <w:p w14:paraId="4F1A054B" w14:textId="77777777" w:rsidR="00EA3DAD" w:rsidRPr="00C81A41" w:rsidRDefault="00EA3DAD" w:rsidP="00EA3DAD">
      <w:pPr>
        <w:pStyle w:val="Heading5"/>
      </w:pPr>
      <w:bookmarkStart w:id="230" w:name="_Toc177572047"/>
      <w:bookmarkStart w:id="231" w:name="_Toc185258374"/>
      <w:bookmarkStart w:id="232" w:name="_Toc195517048"/>
      <w:bookmarkStart w:id="233" w:name="_Toc201334607"/>
      <w:bookmarkStart w:id="234" w:name="_Toc205529016"/>
      <w:r w:rsidRPr="00C81A41">
        <w:t>5.2.2.2.2</w:t>
      </w:r>
      <w:r w:rsidRPr="00C81A41">
        <w:tab/>
        <w:t>Activities summary</w:t>
      </w:r>
      <w:bookmarkEnd w:id="230"/>
      <w:bookmarkEnd w:id="231"/>
      <w:bookmarkEnd w:id="232"/>
      <w:bookmarkEnd w:id="233"/>
      <w:bookmarkEnd w:id="234"/>
    </w:p>
    <w:p w14:paraId="059E9021" w14:textId="1CFE5B75" w:rsidR="007A24FB" w:rsidRPr="00C81A41" w:rsidRDefault="001946B9" w:rsidP="007A24FB">
      <w:pPr>
        <w:overflowPunct/>
        <w:autoSpaceDE/>
        <w:autoSpaceDN/>
        <w:adjustRightInd/>
        <w:textAlignment w:val="auto"/>
      </w:pPr>
      <w:r w:rsidRPr="00C81A41">
        <w:t xml:space="preserve">In this study, </w:t>
      </w:r>
      <w:r w:rsidR="006130C7" w:rsidRPr="00C81A41">
        <w:t>TR</w:t>
      </w:r>
      <w:r w:rsidR="006130C7">
        <w:t> </w:t>
      </w:r>
      <w:r w:rsidR="006130C7" w:rsidRPr="00C81A41">
        <w:t>22.876</w:t>
      </w:r>
      <w:r w:rsidR="006130C7">
        <w:t> </w:t>
      </w:r>
      <w:r w:rsidR="006130C7" w:rsidRPr="00C81A41">
        <w:t>[</w:t>
      </w:r>
      <w:r w:rsidRPr="00C81A41">
        <w:t>21] described study the use cases with potential functional and performance requirements to support efficient AI/ML operations over the application layer using direct device connection for various applications e.g. auto-driving, robot remote control, video recognition, etc. The agreed activities which were progressed in normative phase are described in clause 5.2.2.3.2.</w:t>
      </w:r>
    </w:p>
    <w:p w14:paraId="180D5DB4" w14:textId="77777777" w:rsidR="00EA3DAD" w:rsidRPr="00C81A41" w:rsidRDefault="00EA3DAD" w:rsidP="00EA3DAD">
      <w:pPr>
        <w:pStyle w:val="Heading4"/>
      </w:pPr>
      <w:bookmarkStart w:id="235" w:name="_Toc177219269"/>
      <w:bookmarkStart w:id="236" w:name="_Toc177219370"/>
      <w:bookmarkStart w:id="237" w:name="_Toc177219926"/>
      <w:bookmarkStart w:id="238" w:name="_Toc177470564"/>
      <w:bookmarkStart w:id="239" w:name="_Toc177470654"/>
      <w:bookmarkStart w:id="240" w:name="_Toc177572048"/>
      <w:bookmarkStart w:id="241" w:name="_Toc185258375"/>
      <w:bookmarkStart w:id="242" w:name="_Toc195517049"/>
      <w:bookmarkStart w:id="243" w:name="_Toc201334608"/>
      <w:bookmarkStart w:id="244" w:name="_Toc205529017"/>
      <w:r w:rsidRPr="00C81A41">
        <w:t>5.2.2.3</w:t>
      </w:r>
      <w:r w:rsidRPr="00C81A41">
        <w:tab/>
        <w:t>Rel-19 SA WG1 WID - AI/ML Model Transfer Phase 2 (AIML_MT_Ph2)</w:t>
      </w:r>
      <w:bookmarkEnd w:id="235"/>
      <w:bookmarkEnd w:id="236"/>
      <w:bookmarkEnd w:id="237"/>
      <w:bookmarkEnd w:id="238"/>
      <w:bookmarkEnd w:id="239"/>
      <w:bookmarkEnd w:id="240"/>
      <w:bookmarkEnd w:id="241"/>
      <w:bookmarkEnd w:id="242"/>
      <w:bookmarkEnd w:id="243"/>
      <w:bookmarkEnd w:id="244"/>
    </w:p>
    <w:p w14:paraId="53D089F2" w14:textId="77777777" w:rsidR="00EA3DAD" w:rsidRPr="00C81A41" w:rsidRDefault="00EA3DAD" w:rsidP="00EA3DAD">
      <w:pPr>
        <w:pStyle w:val="Heading5"/>
      </w:pPr>
      <w:bookmarkStart w:id="245" w:name="_Toc177219270"/>
      <w:bookmarkStart w:id="246" w:name="_Toc177219371"/>
      <w:bookmarkStart w:id="247" w:name="_Toc177219927"/>
      <w:bookmarkStart w:id="248" w:name="_Toc177470565"/>
      <w:bookmarkStart w:id="249" w:name="_Toc177470655"/>
      <w:bookmarkStart w:id="250" w:name="_Toc177572049"/>
      <w:bookmarkStart w:id="251" w:name="_Toc185258376"/>
      <w:bookmarkStart w:id="252" w:name="_Toc195517050"/>
      <w:bookmarkStart w:id="253" w:name="_Toc201334609"/>
      <w:bookmarkStart w:id="254" w:name="_Toc205529018"/>
      <w:r w:rsidRPr="00C81A41">
        <w:t>5.2.2.3.1</w:t>
      </w:r>
      <w:r w:rsidRPr="00C81A41">
        <w:tab/>
        <w:t>Description</w:t>
      </w:r>
      <w:bookmarkEnd w:id="245"/>
      <w:bookmarkEnd w:id="246"/>
      <w:bookmarkEnd w:id="247"/>
      <w:bookmarkEnd w:id="248"/>
      <w:bookmarkEnd w:id="249"/>
      <w:bookmarkEnd w:id="250"/>
      <w:bookmarkEnd w:id="251"/>
      <w:bookmarkEnd w:id="252"/>
      <w:bookmarkEnd w:id="253"/>
      <w:bookmarkEnd w:id="254"/>
    </w:p>
    <w:p w14:paraId="0248F4AA" w14:textId="451C6363" w:rsidR="00EA3DAD" w:rsidRPr="00C81A41" w:rsidRDefault="00EA3DAD" w:rsidP="00435392">
      <w:r w:rsidRPr="00C81A41">
        <w:t>The objective of this work item is to specify KPI and functional requirements for 5GS to support the AIML data transfer by leveraging direct device connection under 5G network control. These objectives were derived based on outcome of Rel-19 study in SA</w:t>
      </w:r>
      <w:r w:rsidR="00435392" w:rsidRPr="00C81A41">
        <w:t> WG</w:t>
      </w:r>
      <w:r w:rsidRPr="00C81A41">
        <w:t>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w:t>
      </w:r>
      <w:r w:rsidR="001946B9" w:rsidRPr="00C81A41">
        <w:t xml:space="preserve"> and</w:t>
      </w:r>
      <w:r w:rsidRPr="00C81A41">
        <w:t xml:space="preserve"> identified traffic characteristics of AI/ML model distribution, transfer and training for various applications, e.g. video/speech recognition, robot control, automotive, other verticals.</w:t>
      </w:r>
    </w:p>
    <w:p w14:paraId="43DED8E0" w14:textId="77777777" w:rsidR="00EA3DAD" w:rsidRPr="00C81A41" w:rsidRDefault="00EA3DAD" w:rsidP="00EA3DAD">
      <w:pPr>
        <w:pStyle w:val="Heading5"/>
      </w:pPr>
      <w:bookmarkStart w:id="255" w:name="_Toc177572050"/>
      <w:bookmarkStart w:id="256" w:name="_Toc185258377"/>
      <w:bookmarkStart w:id="257" w:name="_Toc195517051"/>
      <w:bookmarkStart w:id="258" w:name="_Toc201334610"/>
      <w:bookmarkStart w:id="259" w:name="_Toc205529019"/>
      <w:r w:rsidRPr="00C81A41">
        <w:t>5.2.2.3.2</w:t>
      </w:r>
      <w:r w:rsidRPr="00C81A41">
        <w:tab/>
        <w:t>Activities summary</w:t>
      </w:r>
      <w:bookmarkEnd w:id="255"/>
      <w:bookmarkEnd w:id="256"/>
      <w:bookmarkEnd w:id="257"/>
      <w:bookmarkEnd w:id="258"/>
      <w:bookmarkEnd w:id="259"/>
    </w:p>
    <w:p w14:paraId="3F8723E6" w14:textId="2A8B40DF" w:rsidR="00DB29EA" w:rsidRPr="00C81A41" w:rsidRDefault="001946B9" w:rsidP="00DB29EA">
      <w:pPr>
        <w:overflowPunct/>
        <w:autoSpaceDE/>
        <w:autoSpaceDN/>
        <w:adjustRightInd/>
        <w:textAlignment w:val="auto"/>
        <w:rPr>
          <w:rFonts w:eastAsia="SimSun"/>
          <w:lang w:eastAsia="en-US"/>
        </w:rPr>
      </w:pPr>
      <w:bookmarkStart w:id="260" w:name="_Toc177219271"/>
      <w:bookmarkStart w:id="261" w:name="_Toc177219372"/>
      <w:bookmarkStart w:id="262" w:name="_Toc177219928"/>
      <w:bookmarkStart w:id="263" w:name="_Toc177470566"/>
      <w:bookmarkStart w:id="264" w:name="_Toc177470656"/>
      <w:bookmarkStart w:id="265" w:name="_Toc177572051"/>
      <w:bookmarkStart w:id="266" w:name="_Toc185258378"/>
      <w:r w:rsidRPr="00C81A41">
        <w:rPr>
          <w:rFonts w:eastAsia="SimSun"/>
          <w:lang w:eastAsia="en-US"/>
        </w:rPr>
        <w:t xml:space="preserve">The service requirements and performance requirements for AI/ML model transfer over the application layer in 5GS with direct device connection are specified in clause 6.40.2.2 and in clause 7.10.2 of </w:t>
      </w:r>
      <w:r w:rsidR="006130C7" w:rsidRPr="00C81A41">
        <w:rPr>
          <w:rFonts w:eastAsia="SimSun"/>
          <w:lang w:eastAsia="en-US"/>
        </w:rPr>
        <w:t>TS</w:t>
      </w:r>
      <w:r w:rsidR="006130C7">
        <w:rPr>
          <w:rFonts w:eastAsia="SimSun"/>
          <w:lang w:eastAsia="en-US"/>
        </w:rPr>
        <w:t> </w:t>
      </w:r>
      <w:r w:rsidR="006130C7" w:rsidRPr="00C81A41">
        <w:rPr>
          <w:rFonts w:eastAsia="SimSun"/>
          <w:lang w:eastAsia="en-US"/>
        </w:rPr>
        <w:t>22.261</w:t>
      </w:r>
      <w:r w:rsidR="006130C7">
        <w:rPr>
          <w:rFonts w:eastAsia="SimSun"/>
          <w:lang w:eastAsia="en-US"/>
        </w:rPr>
        <w:t> </w:t>
      </w:r>
      <w:r w:rsidR="006130C7" w:rsidRPr="00C81A41">
        <w:rPr>
          <w:rFonts w:eastAsia="SimSun"/>
          <w:lang w:eastAsia="en-US"/>
        </w:rPr>
        <w:t>[</w:t>
      </w:r>
      <w:r w:rsidRPr="00C81A41">
        <w:rPr>
          <w:rFonts w:eastAsia="SimSun"/>
          <w:lang w:eastAsia="en-US"/>
        </w:rPr>
        <w:t>6], respectively.</w:t>
      </w:r>
    </w:p>
    <w:p w14:paraId="581268D5" w14:textId="77777777" w:rsidR="00EA3DAD" w:rsidRPr="00C81A41" w:rsidRDefault="00EA3DAD" w:rsidP="00EA3DAD">
      <w:pPr>
        <w:pStyle w:val="Heading4"/>
      </w:pPr>
      <w:bookmarkStart w:id="267" w:name="_Toc195517052"/>
      <w:bookmarkStart w:id="268" w:name="_Toc201334611"/>
      <w:bookmarkStart w:id="269" w:name="_Toc205529020"/>
      <w:r w:rsidRPr="00C81A41">
        <w:lastRenderedPageBreak/>
        <w:t>5.2.2.4</w:t>
      </w:r>
      <w:r w:rsidRPr="00C81A41">
        <w:tab/>
        <w:t>Rel-18 SA WG2 WID - Enablers for Network Automation for 5G - phase 3 (eNA_Ph3)</w:t>
      </w:r>
      <w:bookmarkEnd w:id="260"/>
      <w:bookmarkEnd w:id="261"/>
      <w:bookmarkEnd w:id="262"/>
      <w:bookmarkEnd w:id="263"/>
      <w:bookmarkEnd w:id="264"/>
      <w:bookmarkEnd w:id="265"/>
      <w:bookmarkEnd w:id="266"/>
      <w:bookmarkEnd w:id="267"/>
      <w:bookmarkEnd w:id="268"/>
      <w:bookmarkEnd w:id="269"/>
    </w:p>
    <w:p w14:paraId="554C9EC0" w14:textId="77777777" w:rsidR="00EA3DAD" w:rsidRPr="00C81A41" w:rsidRDefault="00EA3DAD" w:rsidP="00EA3DAD">
      <w:pPr>
        <w:pStyle w:val="Heading5"/>
      </w:pPr>
      <w:bookmarkStart w:id="270" w:name="_Toc177219272"/>
      <w:bookmarkStart w:id="271" w:name="_Toc177219373"/>
      <w:bookmarkStart w:id="272" w:name="_Toc177219929"/>
      <w:bookmarkStart w:id="273" w:name="_Toc177470567"/>
      <w:bookmarkStart w:id="274" w:name="_Toc177470657"/>
      <w:bookmarkStart w:id="275" w:name="_Toc177572052"/>
      <w:bookmarkStart w:id="276" w:name="_Toc185258379"/>
      <w:bookmarkStart w:id="277" w:name="_Toc195517053"/>
      <w:bookmarkStart w:id="278" w:name="_Toc201334612"/>
      <w:bookmarkStart w:id="279" w:name="_Toc205529021"/>
      <w:r w:rsidRPr="00C81A41">
        <w:t>5.2.2.4.1</w:t>
      </w:r>
      <w:r w:rsidRPr="00C81A41">
        <w:tab/>
        <w:t>Description</w:t>
      </w:r>
      <w:bookmarkEnd w:id="270"/>
      <w:bookmarkEnd w:id="271"/>
      <w:bookmarkEnd w:id="272"/>
      <w:bookmarkEnd w:id="273"/>
      <w:bookmarkEnd w:id="274"/>
      <w:bookmarkEnd w:id="275"/>
      <w:bookmarkEnd w:id="276"/>
      <w:bookmarkEnd w:id="277"/>
      <w:bookmarkEnd w:id="278"/>
      <w:bookmarkEnd w:id="279"/>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Heading5"/>
      </w:pPr>
      <w:bookmarkStart w:id="280" w:name="_Toc177572053"/>
      <w:bookmarkStart w:id="281" w:name="_Toc185258380"/>
      <w:bookmarkStart w:id="282" w:name="_Toc195517054"/>
      <w:bookmarkStart w:id="283" w:name="_Toc201334613"/>
      <w:bookmarkStart w:id="284" w:name="_Toc205529022"/>
      <w:r w:rsidRPr="00C81A41">
        <w:t>5.2.2.4.2</w:t>
      </w:r>
      <w:r w:rsidRPr="00C81A41">
        <w:tab/>
        <w:t>Activities summary</w:t>
      </w:r>
      <w:bookmarkEnd w:id="280"/>
      <w:bookmarkEnd w:id="281"/>
      <w:bookmarkEnd w:id="282"/>
      <w:bookmarkEnd w:id="283"/>
      <w:bookmarkEnd w:id="284"/>
    </w:p>
    <w:p w14:paraId="241585C9" w14:textId="3DCB50D6" w:rsidR="00933A2D" w:rsidRPr="00C81A41" w:rsidRDefault="00933A2D" w:rsidP="00D361A5">
      <w:pPr>
        <w:pStyle w:val="H6"/>
      </w:pPr>
      <w:bookmarkStart w:id="285" w:name="_Toc185258381"/>
      <w:bookmarkStart w:id="286" w:name="_Toc195517055"/>
      <w:bookmarkStart w:id="287" w:name="_Toc201334614"/>
      <w:r w:rsidRPr="00C81A41">
        <w:t>5.2.2.4.2.1</w:t>
      </w:r>
      <w:r w:rsidRPr="00C81A41">
        <w:tab/>
        <w:t>AIML related LCM activities</w:t>
      </w:r>
      <w:bookmarkEnd w:id="285"/>
      <w:bookmarkEnd w:id="286"/>
      <w:bookmarkEnd w:id="287"/>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369C9509" w:rsidR="001946B9" w:rsidRPr="00C81A41" w:rsidRDefault="001946B9" w:rsidP="001946B9">
      <w:pPr>
        <w:pStyle w:val="B1"/>
      </w:pPr>
      <w:r w:rsidRPr="00C81A41">
        <w:t>-</w:t>
      </w:r>
      <w:r w:rsidRPr="00C81A41">
        <w:tab/>
        <w:t xml:space="preserve">Data collection in </w:t>
      </w:r>
      <w:r w:rsidR="006130C7" w:rsidRPr="00C81A41">
        <w:t>TS</w:t>
      </w:r>
      <w:r w:rsidR="006130C7">
        <w:t> </w:t>
      </w:r>
      <w:r w:rsidR="006130C7" w:rsidRPr="00C81A41">
        <w:t>23.288</w:t>
      </w:r>
      <w:r w:rsidR="006130C7">
        <w:t> </w:t>
      </w:r>
      <w:r w:rsidR="006130C7" w:rsidRPr="00C81A41">
        <w:t>[</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6508284A" w:rsidR="00933A2D" w:rsidRPr="00C81A41" w:rsidRDefault="001946B9" w:rsidP="00933A2D">
      <w:r w:rsidRPr="00C81A41">
        <w:t xml:space="preserve">As depicted in Figure 4.2.0-1 of </w:t>
      </w:r>
      <w:r w:rsidR="006130C7" w:rsidRPr="00C81A41">
        <w:t>TS</w:t>
      </w:r>
      <w:r w:rsidR="006130C7">
        <w:t> </w:t>
      </w:r>
      <w:r w:rsidR="006130C7" w:rsidRPr="00C81A41">
        <w:t>23.288</w:t>
      </w:r>
      <w:r w:rsidR="006130C7">
        <w:t> </w:t>
      </w:r>
      <w:r w:rsidR="006130C7" w:rsidRPr="00C81A41">
        <w:t>[</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6130C7" w:rsidRPr="00C81A41">
        <w:t>TR</w:t>
      </w:r>
      <w:r w:rsidR="006130C7">
        <w:t> </w:t>
      </w:r>
      <w:r w:rsidR="006130C7" w:rsidRPr="00C81A41">
        <w:t>23.288</w:t>
      </w:r>
      <w:r w:rsidR="006130C7">
        <w:t> </w:t>
      </w:r>
      <w:r w:rsidR="006130C7" w:rsidRPr="00C81A41">
        <w:t>[</w:t>
      </w:r>
      <w:r w:rsidRPr="00C81A41">
        <w:t>8].</w:t>
      </w:r>
    </w:p>
    <w:p w14:paraId="78332C16" w14:textId="5DF76719" w:rsidR="00933A2D" w:rsidRPr="00C81A41" w:rsidRDefault="001946B9" w:rsidP="00933A2D">
      <w:r w:rsidRPr="00C81A41">
        <w:t xml:space="preserve">As defined in clause 4.2.0 of </w:t>
      </w:r>
      <w:r w:rsidR="006130C7" w:rsidRPr="00C81A41">
        <w:t>TS</w:t>
      </w:r>
      <w:r w:rsidR="006130C7">
        <w:t> </w:t>
      </w:r>
      <w:r w:rsidR="006130C7" w:rsidRPr="00C81A41">
        <w:t>23.288</w:t>
      </w:r>
      <w:r w:rsidR="006130C7">
        <w:t> </w:t>
      </w:r>
      <w:r w:rsidR="006130C7" w:rsidRPr="00C81A41">
        <w:t>[</w:t>
      </w:r>
      <w:r w:rsidRPr="00C81A41">
        <w:t xml:space="preserve">8], the NWDAF is allowed </w:t>
      </w:r>
      <w:proofErr w:type="spellStart"/>
      <w:r w:rsidRPr="00C81A41">
        <w:t>cdata</w:t>
      </w:r>
      <w:proofErr w:type="spellEnd"/>
      <w:r w:rsidRPr="00C81A41">
        <w:t xml:space="preserve"> from any 5GC NF using a DCCF or MFAF as defined in Figure 5A.3.2-1in </w:t>
      </w:r>
      <w:r w:rsidR="006130C7" w:rsidRPr="00C81A41">
        <w:t>TS</w:t>
      </w:r>
      <w:r w:rsidR="006130C7">
        <w:t> </w:t>
      </w:r>
      <w:r w:rsidR="006130C7" w:rsidRPr="00C81A41">
        <w:t>23.288</w:t>
      </w:r>
      <w:r w:rsidR="006130C7">
        <w:t> </w:t>
      </w:r>
      <w:r w:rsidR="006130C7" w:rsidRPr="00C81A41">
        <w:t>[</w:t>
      </w:r>
      <w:r w:rsidRPr="00C81A41">
        <w:t xml:space="preserve">8] and retrieve the management data from OAM by invoking OAM services as defined in clause 5.11 of </w:t>
      </w:r>
      <w:r w:rsidR="006130C7" w:rsidRPr="00C81A41">
        <w:t>TR</w:t>
      </w:r>
      <w:r w:rsidR="006130C7">
        <w:t> </w:t>
      </w:r>
      <w:r w:rsidR="006130C7" w:rsidRPr="00C81A41">
        <w:t>28.871</w:t>
      </w:r>
      <w:r w:rsidR="006130C7">
        <w:t> </w:t>
      </w:r>
      <w:r w:rsidR="006130C7" w:rsidRPr="00C81A41">
        <w:t>[</w:t>
      </w:r>
      <w:r w:rsidR="00DD3CB5" w:rsidRPr="00C81A41">
        <w:t>73]</w:t>
      </w:r>
      <w:r w:rsidRPr="00C81A41">
        <w:t xml:space="preserve">.As defined in clause 5A of </w:t>
      </w:r>
      <w:r w:rsidR="006130C7" w:rsidRPr="00C81A41">
        <w:t>TS</w:t>
      </w:r>
      <w:r w:rsidR="006130C7">
        <w:t> </w:t>
      </w:r>
      <w:r w:rsidR="006130C7" w:rsidRPr="00C81A41">
        <w:t>23.288</w:t>
      </w:r>
      <w:r w:rsidR="006130C7">
        <w:t> </w:t>
      </w:r>
      <w:r w:rsidR="006130C7" w:rsidRPr="00C81A41">
        <w:t>[</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6130C7" w:rsidRPr="00C81A41">
        <w:t>TS</w:t>
      </w:r>
      <w:r w:rsidR="006130C7">
        <w:t> </w:t>
      </w:r>
      <w:r w:rsidR="006130C7" w:rsidRPr="00C81A41">
        <w:t>23.288</w:t>
      </w:r>
      <w:r w:rsidR="006130C7">
        <w:t> </w:t>
      </w:r>
      <w:r w:rsidR="006130C7" w:rsidRPr="00C81A41">
        <w:t>[</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lastRenderedPageBreak/>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 xml:space="preserve">MTLF trains an ML model for an Analytics output requested by an </w:t>
      </w:r>
      <w:proofErr w:type="spellStart"/>
      <w:r w:rsidRPr="00C81A41">
        <w:t>AnLF</w:t>
      </w:r>
      <w:proofErr w:type="spellEnd"/>
      <w:r w:rsidRPr="00C81A41">
        <w:t>.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r>
      <w:proofErr w:type="spellStart"/>
      <w:r w:rsidRPr="00C81A41">
        <w:t>AnLF</w:t>
      </w:r>
      <w:proofErr w:type="spellEnd"/>
      <w:r w:rsidRPr="00C81A41">
        <w:t xml:space="preserve">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t>-</w:t>
      </w:r>
      <w:r w:rsidRPr="00C81A41">
        <w:tab/>
        <w:t xml:space="preserve">NWDAF (either </w:t>
      </w:r>
      <w:proofErr w:type="spellStart"/>
      <w:r w:rsidRPr="00C81A41">
        <w:t>AnLF</w:t>
      </w:r>
      <w:proofErr w:type="spellEnd"/>
      <w:r w:rsidRPr="00C81A41">
        <w:t xml:space="preserve"> or MTLF) supporting performance monitoring of a trained ML model.</w:t>
      </w:r>
    </w:p>
    <w:p w14:paraId="6AB633D3" w14:textId="35F4A42A" w:rsidR="00C433B6" w:rsidRPr="00C81A41" w:rsidRDefault="00C433B6" w:rsidP="00D361A5">
      <w:pPr>
        <w:pStyle w:val="H6"/>
      </w:pPr>
      <w:bookmarkStart w:id="288" w:name="_Toc185258382"/>
      <w:bookmarkStart w:id="289" w:name="_Toc195517056"/>
      <w:bookmarkStart w:id="290" w:name="_Toc201334615"/>
      <w:r w:rsidRPr="00C81A41">
        <w:t>5.2.2.4.2.2</w:t>
      </w:r>
      <w:r w:rsidRPr="00C81A41">
        <w:tab/>
        <w:t>AI/ML functional entities.</w:t>
      </w:r>
      <w:bookmarkEnd w:id="288"/>
      <w:bookmarkEnd w:id="289"/>
      <w:bookmarkEnd w:id="290"/>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20E9D635" w:rsidR="00C433B6" w:rsidRPr="00C81A41" w:rsidRDefault="00C433B6" w:rsidP="00C433B6">
      <w:pPr>
        <w:pStyle w:val="B1"/>
      </w:pPr>
      <w:r w:rsidRPr="00C81A41">
        <w:t>-</w:t>
      </w:r>
      <w:r w:rsidRPr="00C81A41">
        <w:tab/>
        <w:t xml:space="preserve">NWDAF (Network Data Analytics Function) is defined in </w:t>
      </w:r>
      <w:r w:rsidR="006130C7" w:rsidRPr="00C81A41">
        <w:t>TS</w:t>
      </w:r>
      <w:r w:rsidR="006130C7">
        <w:t> </w:t>
      </w:r>
      <w:r w:rsidR="006130C7" w:rsidRPr="00C81A41">
        <w:t>23.288</w:t>
      </w:r>
      <w:r w:rsidR="006130C7">
        <w:t> </w:t>
      </w:r>
      <w:r w:rsidR="006130C7" w:rsidRPr="00C81A41">
        <w:t>[</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r>
      <w:proofErr w:type="spellStart"/>
      <w:r w:rsidRPr="00C81A41">
        <w:t>AnLF</w:t>
      </w:r>
      <w:proofErr w:type="spellEnd"/>
      <w:r w:rsidRPr="00C81A41">
        <w:t xml:space="preserve">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2B4A5BD6" w:rsidR="00C433B6" w:rsidRPr="00C81A41" w:rsidRDefault="00C433B6" w:rsidP="00C433B6">
      <w:pPr>
        <w:pStyle w:val="B1"/>
      </w:pPr>
      <w:r w:rsidRPr="00C81A41">
        <w:t>-</w:t>
      </w:r>
      <w:r w:rsidRPr="00C81A41">
        <w:tab/>
        <w:t xml:space="preserve">DCCF (Data Collection &amp; Coordination Function) is defined in </w:t>
      </w:r>
      <w:r w:rsidR="006130C7" w:rsidRPr="00C81A41">
        <w:t>TS</w:t>
      </w:r>
      <w:r w:rsidR="006130C7">
        <w:t> </w:t>
      </w:r>
      <w:r w:rsidR="006130C7" w:rsidRPr="00C81A41">
        <w:t>23.288</w:t>
      </w:r>
      <w:r w:rsidR="006130C7">
        <w:t> </w:t>
      </w:r>
      <w:r w:rsidR="006130C7" w:rsidRPr="00C81A41">
        <w:t>[</w:t>
      </w:r>
      <w:r w:rsidR="00AE7046" w:rsidRPr="00C81A41">
        <w:t>8</w:t>
      </w:r>
      <w:r w:rsidRPr="00C81A41">
        <w:t>] with main functionality for analytics collection from NWDAFs and data collection from multiple NF(s), AF and OAM.</w:t>
      </w:r>
    </w:p>
    <w:p w14:paraId="6CD27C61" w14:textId="1DD6B750" w:rsidR="00C433B6" w:rsidRPr="00C81A41" w:rsidRDefault="00C433B6" w:rsidP="00C433B6">
      <w:pPr>
        <w:pStyle w:val="B1"/>
      </w:pPr>
      <w:r w:rsidRPr="00C81A41">
        <w:t>-</w:t>
      </w:r>
      <w:r w:rsidRPr="00C81A41">
        <w:tab/>
        <w:t xml:space="preserve">MFAF (Messaging Framework Adaptor NF) is defined in </w:t>
      </w:r>
      <w:r w:rsidR="006130C7" w:rsidRPr="00C81A41">
        <w:t>TS</w:t>
      </w:r>
      <w:r w:rsidR="006130C7">
        <w:t> </w:t>
      </w:r>
      <w:r w:rsidR="006130C7" w:rsidRPr="00C81A41">
        <w:t>23.288</w:t>
      </w:r>
      <w:r w:rsidR="006130C7">
        <w:t> </w:t>
      </w:r>
      <w:r w:rsidR="006130C7" w:rsidRPr="00C81A41">
        <w:t>[</w:t>
      </w:r>
      <w:r w:rsidR="00AE7046" w:rsidRPr="00C81A41">
        <w:t>8</w:t>
      </w:r>
      <w:r w:rsidRPr="00C81A41">
        <w:t>] and is part of the DCCF architecture. MFAF offers 3GPP defined services that allow the 5GS to interact with a Messaging Framework</w:t>
      </w:r>
      <w:r w:rsidR="00DD3CB5" w:rsidRPr="00C81A41">
        <w:t>.</w:t>
      </w:r>
    </w:p>
    <w:p w14:paraId="61FA75F8" w14:textId="6E1897AD" w:rsidR="00C433B6" w:rsidRPr="00C81A41" w:rsidRDefault="00C433B6" w:rsidP="00C433B6">
      <w:pPr>
        <w:pStyle w:val="B1"/>
      </w:pPr>
      <w:r w:rsidRPr="00C81A41">
        <w:t>-</w:t>
      </w:r>
      <w:r w:rsidRPr="00C81A41">
        <w:tab/>
        <w:t xml:space="preserve">ADRF (Analytics Data Repository Function) is defined in </w:t>
      </w:r>
      <w:r w:rsidR="006130C7" w:rsidRPr="00C81A41">
        <w:t>TS</w:t>
      </w:r>
      <w:r w:rsidR="006130C7">
        <w:t> </w:t>
      </w:r>
      <w:r w:rsidR="006130C7" w:rsidRPr="00C81A41">
        <w:t>23.288</w:t>
      </w:r>
      <w:r w:rsidR="006130C7">
        <w:t> </w:t>
      </w:r>
      <w:r w:rsidR="006130C7" w:rsidRPr="00C81A41">
        <w:t>[</w:t>
      </w:r>
      <w:r w:rsidR="00AE7046" w:rsidRPr="00C81A41">
        <w:t>8</w:t>
      </w:r>
      <w:r w:rsidRPr="00C81A41">
        <w:t>] with main functionality for storing and retrieving collected data and analytics.</w:t>
      </w:r>
    </w:p>
    <w:p w14:paraId="6EEB88F4" w14:textId="77777777" w:rsidR="00EA3DAD" w:rsidRPr="00C81A41" w:rsidRDefault="00EA3DAD" w:rsidP="00EA3DAD">
      <w:pPr>
        <w:pStyle w:val="Heading4"/>
      </w:pPr>
      <w:bookmarkStart w:id="291" w:name="_Toc177219273"/>
      <w:bookmarkStart w:id="292" w:name="_Toc177219374"/>
      <w:bookmarkStart w:id="293" w:name="_Toc177219930"/>
      <w:bookmarkStart w:id="294" w:name="_Toc177470568"/>
      <w:bookmarkStart w:id="295" w:name="_Toc177470658"/>
      <w:bookmarkStart w:id="296" w:name="_Toc177572054"/>
      <w:bookmarkStart w:id="297" w:name="_Toc185258383"/>
      <w:bookmarkStart w:id="298" w:name="_Toc195517057"/>
      <w:bookmarkStart w:id="299" w:name="_Toc201334616"/>
      <w:bookmarkStart w:id="300" w:name="_Toc205529023"/>
      <w:r w:rsidRPr="00C81A41">
        <w:t>5.2.2.5</w:t>
      </w:r>
      <w:r w:rsidRPr="00C81A41">
        <w:tab/>
        <w:t>Rel-18 SA WG2 WID - System Support for AI/ML-based Services (AIMLsys)</w:t>
      </w:r>
      <w:bookmarkEnd w:id="291"/>
      <w:bookmarkEnd w:id="292"/>
      <w:bookmarkEnd w:id="293"/>
      <w:bookmarkEnd w:id="294"/>
      <w:bookmarkEnd w:id="295"/>
      <w:bookmarkEnd w:id="296"/>
      <w:bookmarkEnd w:id="297"/>
      <w:bookmarkEnd w:id="298"/>
      <w:bookmarkEnd w:id="299"/>
      <w:bookmarkEnd w:id="300"/>
    </w:p>
    <w:p w14:paraId="5CF1E62F" w14:textId="77777777" w:rsidR="00EA3DAD" w:rsidRPr="00C81A41" w:rsidRDefault="00EA3DAD" w:rsidP="00EA3DAD">
      <w:pPr>
        <w:pStyle w:val="Heading5"/>
      </w:pPr>
      <w:bookmarkStart w:id="301" w:name="_Toc177219274"/>
      <w:bookmarkStart w:id="302" w:name="_Toc177219375"/>
      <w:bookmarkStart w:id="303" w:name="_Toc177219931"/>
      <w:bookmarkStart w:id="304" w:name="_Toc177470569"/>
      <w:bookmarkStart w:id="305" w:name="_Toc177470659"/>
      <w:bookmarkStart w:id="306" w:name="_Toc177572055"/>
      <w:bookmarkStart w:id="307" w:name="_Toc185258384"/>
      <w:bookmarkStart w:id="308" w:name="_Toc195517058"/>
      <w:bookmarkStart w:id="309" w:name="_Toc201334617"/>
      <w:bookmarkStart w:id="310" w:name="_Toc205529024"/>
      <w:r w:rsidRPr="00C81A41">
        <w:t>5.2.2.5.1</w:t>
      </w:r>
      <w:r w:rsidRPr="00C81A41">
        <w:tab/>
        <w:t>Description</w:t>
      </w:r>
      <w:bookmarkEnd w:id="301"/>
      <w:bookmarkEnd w:id="302"/>
      <w:bookmarkEnd w:id="303"/>
      <w:bookmarkEnd w:id="304"/>
      <w:bookmarkEnd w:id="305"/>
      <w:bookmarkEnd w:id="306"/>
      <w:bookmarkEnd w:id="307"/>
      <w:bookmarkEnd w:id="308"/>
      <w:bookmarkEnd w:id="309"/>
      <w:bookmarkEnd w:id="310"/>
    </w:p>
    <w:p w14:paraId="4718887E" w14:textId="37494445" w:rsidR="00EA3DAD" w:rsidRPr="00C81A41" w:rsidRDefault="00EA3DAD" w:rsidP="00EA3DAD">
      <w:r w:rsidRPr="00C81A41">
        <w:t xml:space="preserve">This work item implements the conclusions of the Rel-18 study on the 5GS architectural and functional extensions to enable 5GS to assist the Application AI/ML operations. The normative text </w:t>
      </w:r>
      <w:r w:rsidR="000222F8" w:rsidRPr="00C81A41">
        <w:t>is</w:t>
      </w:r>
      <w:r w:rsidRPr="00C81A41">
        <w:t xml:space="preserve"> defined based on the agreed conclusions on 6 key issues, ensuring consistency with other 5GS features. The agreed conclusions focus on the following aspects:</w:t>
      </w:r>
    </w:p>
    <w:p w14:paraId="13392770" w14:textId="77777777" w:rsidR="00EA3DAD" w:rsidRPr="00C81A41" w:rsidRDefault="00EA3DAD" w:rsidP="00EA3DAD">
      <w:pPr>
        <w:pStyle w:val="B1"/>
      </w:pPr>
      <w:r w:rsidRPr="00C81A41">
        <w:t xml:space="preserve"> -</w:t>
      </w:r>
      <w:r w:rsidRPr="00C81A41">
        <w:tab/>
        <w:t>Monitoring of network resource utilization to support the Application AI/ML operations.</w:t>
      </w:r>
    </w:p>
    <w:p w14:paraId="12AAA91D" w14:textId="77777777" w:rsidR="00EA3DAD" w:rsidRPr="00C81A41" w:rsidRDefault="00EA3DAD" w:rsidP="00EA3DAD">
      <w:pPr>
        <w:pStyle w:val="B1"/>
      </w:pPr>
      <w:r w:rsidRPr="00C81A41">
        <w:t>-</w:t>
      </w:r>
      <w:r w:rsidRPr="00C81A41">
        <w:tab/>
        <w:t>Exposure of 5GC information to authorized 3rd party for Application AI/ML operations.</w:t>
      </w:r>
    </w:p>
    <w:p w14:paraId="38268491" w14:textId="77777777" w:rsidR="00EA3DAD" w:rsidRPr="00C81A41" w:rsidRDefault="00EA3DAD" w:rsidP="00EA3DAD">
      <w:pPr>
        <w:pStyle w:val="B1"/>
      </w:pPr>
      <w:r w:rsidRPr="00C81A41">
        <w:t>-</w:t>
      </w:r>
      <w:r w:rsidRPr="00C81A41">
        <w:tab/>
        <w:t>Enhancement of external parameter provisioning in 5GC to assist the Application AI/ML operations.</w:t>
      </w:r>
    </w:p>
    <w:p w14:paraId="38B89002" w14:textId="77777777" w:rsidR="00EA3DAD" w:rsidRPr="00C81A41" w:rsidRDefault="00EA3DAD" w:rsidP="00EA3DAD">
      <w:pPr>
        <w:pStyle w:val="B1"/>
      </w:pPr>
      <w:r w:rsidRPr="00C81A41">
        <w:t>-</w:t>
      </w:r>
      <w:r w:rsidRPr="00C81A41">
        <w:tab/>
        <w:t>Enhancement in 5GC to enable Application AI/ML traffic transport.</w:t>
      </w:r>
    </w:p>
    <w:p w14:paraId="1B7974B2" w14:textId="77777777" w:rsidR="00EA3DAD" w:rsidRPr="00C81A41" w:rsidRDefault="00EA3DAD" w:rsidP="00EA3DAD">
      <w:pPr>
        <w:pStyle w:val="B1"/>
      </w:pPr>
      <w:r w:rsidRPr="00C81A41">
        <w:lastRenderedPageBreak/>
        <w:t>-</w:t>
      </w:r>
      <w:r w:rsidRPr="00C81A41">
        <w:tab/>
        <w:t>Enhancement of QoS and Policy control to support Application AI/ML data transport over 5GS.</w:t>
      </w:r>
    </w:p>
    <w:p w14:paraId="1D7E8D95" w14:textId="77777777" w:rsidR="00EA3DAD" w:rsidRPr="00C81A41" w:rsidRDefault="00EA3DAD" w:rsidP="00EA3DAD">
      <w:pPr>
        <w:pStyle w:val="B1"/>
      </w:pPr>
      <w:r w:rsidRPr="00C81A41">
        <w:t>-</w:t>
      </w:r>
      <w:r w:rsidRPr="00C81A41">
        <w:tab/>
        <w:t>5GS assistance to federated learning operation.</w:t>
      </w:r>
    </w:p>
    <w:p w14:paraId="1B0A5A75" w14:textId="77777777" w:rsidR="00EA3DAD" w:rsidRPr="00C81A41" w:rsidRDefault="00EA3DAD" w:rsidP="00EA3DAD">
      <w:pPr>
        <w:pStyle w:val="Heading5"/>
      </w:pPr>
      <w:bookmarkStart w:id="311" w:name="_Toc177572056"/>
      <w:bookmarkStart w:id="312" w:name="_Toc185258385"/>
      <w:bookmarkStart w:id="313" w:name="_Toc195517059"/>
      <w:bookmarkStart w:id="314" w:name="_Toc201334618"/>
      <w:bookmarkStart w:id="315" w:name="_Toc205529025"/>
      <w:r w:rsidRPr="00C81A41">
        <w:t>5.2.2.5.2</w:t>
      </w:r>
      <w:r w:rsidRPr="00C81A41">
        <w:tab/>
        <w:t>Activities summary</w:t>
      </w:r>
      <w:bookmarkEnd w:id="311"/>
      <w:bookmarkEnd w:id="312"/>
      <w:bookmarkEnd w:id="313"/>
      <w:bookmarkEnd w:id="314"/>
      <w:bookmarkEnd w:id="315"/>
    </w:p>
    <w:p w14:paraId="0CC6A143" w14:textId="33645872" w:rsidR="002E235D" w:rsidRPr="00C81A41" w:rsidRDefault="00DD3CB5" w:rsidP="006130C7">
      <w:pPr>
        <w:rPr>
          <w:rFonts w:eastAsia="SimSun"/>
          <w:lang w:eastAsia="fr-FR"/>
        </w:rPr>
      </w:pPr>
      <w:bookmarkStart w:id="316" w:name="_Toc185258386"/>
      <w:bookmarkStart w:id="317" w:name="_Toc177219275"/>
      <w:bookmarkStart w:id="318" w:name="_Toc177219376"/>
      <w:bookmarkStart w:id="319" w:name="_Toc177219932"/>
      <w:bookmarkStart w:id="320" w:name="_Toc177470570"/>
      <w:bookmarkStart w:id="321" w:name="_Toc177470660"/>
      <w:bookmarkStart w:id="322" w:name="_Toc177572057"/>
      <w:r w:rsidRPr="006130C7">
        <w:rPr>
          <w:rFonts w:eastAsia="SimSun"/>
        </w:rPr>
        <w:t xml:space="preserve">This work item specifies a list of principles that apply when the 5GS assists the AI/ML operation at the application layer as specified in clause 5.46 of </w:t>
      </w:r>
      <w:r w:rsidR="006130C7" w:rsidRPr="006130C7">
        <w:rPr>
          <w:rFonts w:eastAsia="SimSun"/>
        </w:rPr>
        <w:t>TS</w:t>
      </w:r>
      <w:r w:rsidR="006130C7">
        <w:rPr>
          <w:rFonts w:eastAsia="SimSun"/>
        </w:rPr>
        <w:t> </w:t>
      </w:r>
      <w:r w:rsidR="006130C7" w:rsidRPr="006130C7">
        <w:rPr>
          <w:rFonts w:eastAsia="SimSun"/>
        </w:rPr>
        <w:t>23.501</w:t>
      </w:r>
      <w:r w:rsidR="006130C7">
        <w:rPr>
          <w:rFonts w:eastAsia="SimSun"/>
        </w:rPr>
        <w:t> </w:t>
      </w:r>
      <w:r w:rsidR="006130C7" w:rsidRPr="006130C7">
        <w:rPr>
          <w:rFonts w:eastAsia="SimSun"/>
        </w:rPr>
        <w:t>[</w:t>
      </w:r>
      <w:r w:rsidRPr="006130C7">
        <w:rPr>
          <w:rFonts w:eastAsia="SimSun"/>
        </w:rPr>
        <w:t>22], namely:</w:t>
      </w:r>
    </w:p>
    <w:p w14:paraId="3B2536D8"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AF requesting 5GS assistance to AI/ML operations in the application layer shall be authorized by the 5GC using the existing mechanisms.</w:t>
      </w:r>
    </w:p>
    <w:p w14:paraId="1DB5DC74"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Application AI/ML decisions and their internal operation logic reside at the AF and UE application client and is out of scope of 3GPP.</w:t>
      </w:r>
    </w:p>
    <w:p w14:paraId="64D71BC4"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Based on application logic, it is the application decision whether to request assistance from 5GC, e.g. for the purpose of selection of Member UEs that participate in certain AI/ML operation.</w:t>
      </w:r>
    </w:p>
    <w:p w14:paraId="2B510EF0" w14:textId="71A15DA9" w:rsidR="002E235D" w:rsidRPr="00C81A41" w:rsidRDefault="002E235D" w:rsidP="006130C7">
      <w:pPr>
        <w:rPr>
          <w:rFonts w:eastAsia="SimSun"/>
          <w:lang w:eastAsia="fr-FR"/>
        </w:rPr>
      </w:pPr>
      <w:r w:rsidRPr="006130C7">
        <w:rPr>
          <w:rFonts w:eastAsia="SimSun"/>
        </w:rPr>
        <w:t xml:space="preserve">The activities of this work item are limited to providing assistance to AI/ML-based applications when the participating UEs are not roaming and the AI/ML operations in the application layer are conducted within a single slice. Policy and charging control as defined in </w:t>
      </w:r>
      <w:r w:rsidR="006130C7" w:rsidRPr="006130C7">
        <w:rPr>
          <w:rFonts w:eastAsia="SimSun"/>
        </w:rPr>
        <w:t>TS</w:t>
      </w:r>
      <w:r w:rsidR="006130C7">
        <w:rPr>
          <w:rFonts w:eastAsia="SimSun"/>
        </w:rPr>
        <w:t> </w:t>
      </w:r>
      <w:r w:rsidR="006130C7" w:rsidRPr="006130C7">
        <w:rPr>
          <w:rFonts w:eastAsia="SimSun"/>
        </w:rPr>
        <w:t>23.503</w:t>
      </w:r>
      <w:r w:rsidR="006130C7">
        <w:rPr>
          <w:rFonts w:eastAsia="SimSun"/>
        </w:rPr>
        <w:t> </w:t>
      </w:r>
      <w:r w:rsidR="006130C7" w:rsidRPr="006130C7">
        <w:rPr>
          <w:rFonts w:eastAsia="SimSun"/>
        </w:rPr>
        <w:t>[</w:t>
      </w:r>
      <w:r w:rsidRPr="006130C7">
        <w:rPr>
          <w:rFonts w:eastAsia="SimSun"/>
        </w:rPr>
        <w:t>24] are assumed to be used for traffic related to application AI/ML operations.</w:t>
      </w:r>
    </w:p>
    <w:p w14:paraId="5FB6D3C5" w14:textId="12CDE940" w:rsidR="002E235D" w:rsidRPr="00C81A41" w:rsidRDefault="00DD3CB5" w:rsidP="002E235D">
      <w:pPr>
        <w:overflowPunct/>
        <w:autoSpaceDE/>
        <w:autoSpaceDN/>
        <w:adjustRightInd/>
        <w:textAlignment w:val="auto"/>
        <w:rPr>
          <w:rFonts w:eastAsia="SimSun"/>
          <w:lang w:eastAsia="fr-FR"/>
        </w:rPr>
      </w:pPr>
      <w:r w:rsidRPr="00C81A41">
        <w:rPr>
          <w:rFonts w:eastAsia="SimSun"/>
          <w:lang w:eastAsia="fr-FR"/>
        </w:rPr>
        <w:t xml:space="preserve">The overall objective of this item is to provide assistance by the 5GC to AI/ML operations in the application layer, which are described in clause 5.2.2.1 and specified in clause 6.40 of </w:t>
      </w:r>
      <w:r w:rsidR="006130C7" w:rsidRPr="00C81A41">
        <w:rPr>
          <w:rFonts w:eastAsia="SimSun"/>
          <w:lang w:eastAsia="fr-FR"/>
        </w:rPr>
        <w:t>TS</w:t>
      </w:r>
      <w:r w:rsidR="006130C7">
        <w:rPr>
          <w:rFonts w:eastAsia="SimSun"/>
          <w:lang w:eastAsia="fr-FR"/>
        </w:rPr>
        <w:t> </w:t>
      </w:r>
      <w:r w:rsidR="006130C7" w:rsidRPr="00C81A41">
        <w:rPr>
          <w:rFonts w:eastAsia="SimSun"/>
          <w:lang w:eastAsia="fr-FR"/>
        </w:rPr>
        <w:t>22.261</w:t>
      </w:r>
      <w:r w:rsidR="006130C7">
        <w:rPr>
          <w:rFonts w:eastAsia="SimSun"/>
          <w:lang w:eastAsia="fr-FR"/>
        </w:rPr>
        <w:t> </w:t>
      </w:r>
      <w:r w:rsidR="006130C7" w:rsidRPr="00C81A41">
        <w:rPr>
          <w:rFonts w:eastAsia="SimSun"/>
          <w:lang w:eastAsia="fr-FR"/>
        </w:rPr>
        <w:t>[</w:t>
      </w:r>
      <w:r w:rsidRPr="00C81A41">
        <w:rPr>
          <w:rFonts w:eastAsia="SimSun"/>
          <w:lang w:eastAsia="fr-FR"/>
        </w:rPr>
        <w:t xml:space="preserve">6]. A brief description of the specified capabilities in this work item can be found below, with further details provided in clause 5.46 of </w:t>
      </w:r>
      <w:r w:rsidR="006130C7" w:rsidRPr="00C81A41">
        <w:rPr>
          <w:rFonts w:eastAsia="SimSun"/>
          <w:lang w:eastAsia="fr-FR"/>
        </w:rPr>
        <w:t>TS</w:t>
      </w:r>
      <w:r w:rsidR="006130C7">
        <w:rPr>
          <w:rFonts w:eastAsia="SimSun"/>
          <w:lang w:eastAsia="fr-FR"/>
        </w:rPr>
        <w:t> </w:t>
      </w:r>
      <w:r w:rsidR="006130C7" w:rsidRPr="00C81A41">
        <w:rPr>
          <w:rFonts w:eastAsia="SimSun"/>
          <w:lang w:eastAsia="fr-FR"/>
        </w:rPr>
        <w:t>23.501</w:t>
      </w:r>
      <w:r w:rsidR="006130C7">
        <w:rPr>
          <w:rFonts w:eastAsia="SimSun"/>
          <w:lang w:eastAsia="fr-FR"/>
        </w:rPr>
        <w:t> </w:t>
      </w:r>
      <w:r w:rsidR="006130C7" w:rsidRPr="00C81A41">
        <w:rPr>
          <w:rFonts w:eastAsia="SimSun"/>
          <w:lang w:eastAsia="fr-FR"/>
        </w:rPr>
        <w:t>[</w:t>
      </w:r>
      <w:r w:rsidRPr="00C81A41">
        <w:rPr>
          <w:rFonts w:eastAsia="SimSun"/>
          <w:lang w:eastAsia="fr-FR"/>
        </w:rPr>
        <w:t xml:space="preserve">22] and clause 11.1 of </w:t>
      </w:r>
      <w:r w:rsidR="006130C7" w:rsidRPr="00C81A41">
        <w:rPr>
          <w:rFonts w:eastAsia="SimSun"/>
          <w:lang w:eastAsia="fr-FR"/>
        </w:rPr>
        <w:t>TR</w:t>
      </w:r>
      <w:r w:rsidR="006130C7">
        <w:rPr>
          <w:rFonts w:eastAsia="SimSun"/>
          <w:lang w:eastAsia="fr-FR"/>
        </w:rPr>
        <w:t> </w:t>
      </w:r>
      <w:r w:rsidR="006130C7" w:rsidRPr="00C81A41">
        <w:rPr>
          <w:rFonts w:eastAsia="SimSun"/>
          <w:lang w:eastAsia="fr-FR"/>
        </w:rPr>
        <w:t>21.918</w:t>
      </w:r>
      <w:r w:rsidR="006130C7">
        <w:rPr>
          <w:rFonts w:eastAsia="SimSun"/>
          <w:lang w:eastAsia="fr-FR"/>
        </w:rPr>
        <w:t> </w:t>
      </w:r>
      <w:r w:rsidR="006130C7" w:rsidRPr="00C81A41">
        <w:rPr>
          <w:rFonts w:eastAsia="SimSun"/>
          <w:lang w:eastAsia="fr-FR"/>
        </w:rPr>
        <w:t>[</w:t>
      </w:r>
      <w:r w:rsidRPr="00C81A41">
        <w:rPr>
          <w:rFonts w:eastAsia="SimSun"/>
          <w:lang w:eastAsia="fr-FR"/>
        </w:rPr>
        <w:t>2] and the references therein:</w:t>
      </w:r>
    </w:p>
    <w:p w14:paraId="26598BEA" w14:textId="77777777" w:rsidR="00C81A41" w:rsidRPr="00C81A41" w:rsidRDefault="00C81A41" w:rsidP="00C81A41">
      <w:pPr>
        <w:pStyle w:val="B1"/>
        <w:rPr>
          <w:lang w:eastAsia="fr-FR"/>
        </w:rPr>
      </w:pPr>
      <w:r w:rsidRPr="00C81A41">
        <w:rPr>
          <w:lang w:eastAsia="fr-FR"/>
        </w:rPr>
        <w:t>-</w:t>
      </w:r>
      <w:r w:rsidRPr="00C81A41">
        <w:rPr>
          <w:lang w:eastAsia="fr-FR"/>
        </w:rPr>
        <w:tab/>
        <w:t>Planned Data Transfer with QoS: this capability is used to enable the AF to negotiate a variable time window for the planned AI/ML operation e.g. application data transfer with specific QoS requirements and operational conditions via the support of the NEF.</w:t>
      </w:r>
    </w:p>
    <w:p w14:paraId="0ECF0045" w14:textId="77777777" w:rsidR="00C81A41" w:rsidRPr="00C81A41" w:rsidRDefault="00C81A41" w:rsidP="00C81A41">
      <w:pPr>
        <w:pStyle w:val="B1"/>
        <w:rPr>
          <w:lang w:eastAsia="fr-FR"/>
        </w:rPr>
      </w:pPr>
      <w:r w:rsidRPr="00C81A41">
        <w:rPr>
          <w:lang w:eastAsia="fr-FR"/>
        </w:rPr>
        <w:t>-</w:t>
      </w:r>
      <w:r w:rsidRPr="00C81A41">
        <w:rPr>
          <w:lang w:eastAsia="fr-FR"/>
        </w:rPr>
        <w:tab/>
        <w:t>Enhanced external parameter provisioning: this capability enables an AF hosting an AI/ML based application to provision enhanced Expected UE Behaviour parameters and/or Application-Specific Expected UE Behaviour parameter(s) to the 5GC by including corresponding confidence and/or accuracy levels to the expected parameters, which UDM could check against a threshold.</w:t>
      </w:r>
    </w:p>
    <w:p w14:paraId="0E512952" w14:textId="77777777" w:rsidR="00C81A41" w:rsidRPr="00C81A41" w:rsidRDefault="00C81A41" w:rsidP="00C81A41">
      <w:pPr>
        <w:pStyle w:val="B1"/>
        <w:rPr>
          <w:lang w:eastAsia="fr-FR"/>
        </w:rPr>
      </w:pPr>
      <w:r w:rsidRPr="00C81A41">
        <w:rPr>
          <w:lang w:eastAsia="fr-FR"/>
        </w:rPr>
        <w:t>-</w:t>
      </w:r>
      <w:r w:rsidRPr="00C81A41">
        <w:rPr>
          <w:lang w:eastAsia="fr-FR"/>
        </w:rPr>
        <w:tab/>
        <w:t>Member UE selection assistance functionality: this capability provided by NEF is used to assist the AF to select member UE(s) for AI/ML application operations (e.g. Federated Learning) according to the AF's request including a list of target member UEs and a set of filtering criteria.</w:t>
      </w:r>
    </w:p>
    <w:p w14:paraId="4E13BC13" w14:textId="77777777" w:rsidR="00C81A41" w:rsidRPr="00C81A41" w:rsidRDefault="00C81A41" w:rsidP="00C81A41">
      <w:pPr>
        <w:pStyle w:val="B1"/>
        <w:rPr>
          <w:lang w:eastAsia="fr-FR"/>
        </w:rPr>
      </w:pPr>
      <w:r w:rsidRPr="00C81A41">
        <w:rPr>
          <w:lang w:eastAsia="fr-FR"/>
        </w:rPr>
        <w:t>-</w:t>
      </w:r>
      <w:r w:rsidRPr="00C81A41">
        <w:rPr>
          <w:lang w:eastAsia="fr-FR"/>
        </w:rPr>
        <w:tab/>
        <w:t>Multi-member AF session with required QoS: this capability enables the NEF to map a request for Multi-member AF session with required QoS to individual requests for AF session with required QoS per UE address and interact with each of the UE's serving PCFs on a per AF session basis.</w:t>
      </w:r>
    </w:p>
    <w:p w14:paraId="2EED5035" w14:textId="77777777" w:rsidR="00C81A41" w:rsidRPr="00C81A41" w:rsidRDefault="00C81A41" w:rsidP="00C81A41">
      <w:pPr>
        <w:pStyle w:val="B1"/>
        <w:rPr>
          <w:lang w:eastAsia="fr-FR"/>
        </w:rPr>
      </w:pPr>
      <w:r w:rsidRPr="00C81A41">
        <w:rPr>
          <w:lang w:eastAsia="fr-FR"/>
        </w:rPr>
        <w:t>-</w:t>
      </w:r>
      <w:r w:rsidRPr="00C81A41">
        <w:rPr>
          <w:lang w:eastAsia="fr-FR"/>
        </w:rPr>
        <w:tab/>
        <w:t>End-to-end data volume transfer time analytics: this analytics provides the consumer (e.g. AF, NEF) with analytics (i.e. statistics, predictions or both) referring to a time delay for completing the transmission of a specific data volume from UE to AF, or from AF to UE. The data volume may be the expected or observed data volume from UE to AF or from AF to UE.</w:t>
      </w:r>
    </w:p>
    <w:p w14:paraId="5918EC89" w14:textId="77777777" w:rsidR="00C81A41" w:rsidRPr="00C81A41" w:rsidRDefault="00C81A41" w:rsidP="00C81A41">
      <w:pPr>
        <w:pStyle w:val="B1"/>
        <w:rPr>
          <w:lang w:eastAsia="fr-FR"/>
        </w:rPr>
      </w:pPr>
      <w:r w:rsidRPr="00C81A41">
        <w:rPr>
          <w:lang w:eastAsia="fr-FR"/>
        </w:rPr>
        <w:t>-</w:t>
      </w:r>
      <w:r w:rsidRPr="00C81A41">
        <w:rPr>
          <w:lang w:eastAsia="fr-FR"/>
        </w:rPr>
        <w:tab/>
        <w:t>Enhanced NEF monitoring events: new NEF monitoring events are specified relevant to the operation of AI/ML based operations, namely session inactivity time, traffic volume exchanged between the UE and the AF and UL/DL consolidated data rate which is the aggregated data rate across all traffic flows corresponding to the list of UE addresses of the Multi-member AF session with required QoS.</w:t>
      </w:r>
    </w:p>
    <w:p w14:paraId="32ED52DA" w14:textId="20D0459E" w:rsidR="001C6C50" w:rsidRPr="00C81A41" w:rsidRDefault="001C6C50" w:rsidP="00D361A5">
      <w:pPr>
        <w:pStyle w:val="H6"/>
      </w:pPr>
      <w:bookmarkStart w:id="323" w:name="_Toc195517060"/>
      <w:bookmarkStart w:id="324" w:name="_Toc201334619"/>
      <w:r w:rsidRPr="00C81A41">
        <w:t>5.2.2.5.2.</w:t>
      </w:r>
      <w:r w:rsidR="00226883" w:rsidRPr="00C81A41">
        <w:t>1</w:t>
      </w:r>
      <w:r w:rsidRPr="00C81A41">
        <w:tab/>
        <w:t>AI/ML related LCM activities</w:t>
      </w:r>
      <w:bookmarkEnd w:id="316"/>
      <w:bookmarkEnd w:id="323"/>
      <w:bookmarkEnd w:id="324"/>
    </w:p>
    <w:p w14:paraId="55903B2D" w14:textId="6BBABA9F" w:rsidR="001C6C50" w:rsidRPr="00C81A41" w:rsidRDefault="00DD3CB5" w:rsidP="006130C7">
      <w:pPr>
        <w:rPr>
          <w:rStyle w:val="eop"/>
          <w:color w:val="000000"/>
          <w:shd w:val="clear" w:color="auto" w:fill="FFFFFF"/>
        </w:rPr>
      </w:pPr>
      <w:r w:rsidRPr="006130C7">
        <w:t>No AI/ML related LCM activities or functional entities were specified as part of this work. Instead, the activities summarized in clause 5.2.2.5.2 specify 5GS support for AI/ML related LCM activities (e.g. AI/ML model training and inference) assumed to be conducted at the application layer.</w:t>
      </w:r>
    </w:p>
    <w:p w14:paraId="5572ACBB" w14:textId="77777777" w:rsidR="00EA3DAD" w:rsidRPr="00C81A41" w:rsidRDefault="00EA3DAD" w:rsidP="00EA3DAD">
      <w:pPr>
        <w:pStyle w:val="Heading4"/>
      </w:pPr>
      <w:bookmarkStart w:id="325" w:name="_Toc185258387"/>
      <w:bookmarkStart w:id="326" w:name="_Toc195517061"/>
      <w:bookmarkStart w:id="327" w:name="_Toc201334620"/>
      <w:bookmarkStart w:id="328" w:name="_Toc205529026"/>
      <w:r w:rsidRPr="00C81A41">
        <w:lastRenderedPageBreak/>
        <w:t>5.2.2.6</w:t>
      </w:r>
      <w:r w:rsidRPr="00C81A41">
        <w:tab/>
        <w:t>Rel-19 SA WG2 SID - Core Network Enhanced Support for Artificial Intelligence (AI)/Machine Learning (ML) (FS_AIML_CN)</w:t>
      </w:r>
      <w:bookmarkEnd w:id="317"/>
      <w:bookmarkEnd w:id="318"/>
      <w:bookmarkEnd w:id="319"/>
      <w:bookmarkEnd w:id="320"/>
      <w:bookmarkEnd w:id="321"/>
      <w:bookmarkEnd w:id="322"/>
      <w:bookmarkEnd w:id="325"/>
      <w:bookmarkEnd w:id="326"/>
      <w:bookmarkEnd w:id="327"/>
      <w:bookmarkEnd w:id="328"/>
    </w:p>
    <w:p w14:paraId="2B59685D" w14:textId="77777777" w:rsidR="00EA3DAD" w:rsidRPr="00C81A41" w:rsidRDefault="00EA3DAD" w:rsidP="00EA3DAD">
      <w:pPr>
        <w:pStyle w:val="Heading5"/>
      </w:pPr>
      <w:bookmarkStart w:id="329" w:name="_Toc177219276"/>
      <w:bookmarkStart w:id="330" w:name="_Toc177219377"/>
      <w:bookmarkStart w:id="331" w:name="_Toc177219933"/>
      <w:bookmarkStart w:id="332" w:name="_Toc177470571"/>
      <w:bookmarkStart w:id="333" w:name="_Toc177470661"/>
      <w:bookmarkStart w:id="334" w:name="_Toc177572058"/>
      <w:bookmarkStart w:id="335" w:name="_Toc185258388"/>
      <w:bookmarkStart w:id="336" w:name="_Toc195517062"/>
      <w:bookmarkStart w:id="337" w:name="_Toc201334621"/>
      <w:bookmarkStart w:id="338" w:name="_Toc205529027"/>
      <w:r w:rsidRPr="00C81A41">
        <w:t>5.2.2.6.1</w:t>
      </w:r>
      <w:r w:rsidRPr="00C81A41">
        <w:tab/>
        <w:t>Description</w:t>
      </w:r>
      <w:bookmarkEnd w:id="329"/>
      <w:bookmarkEnd w:id="330"/>
      <w:bookmarkEnd w:id="331"/>
      <w:bookmarkEnd w:id="332"/>
      <w:bookmarkEnd w:id="333"/>
      <w:bookmarkEnd w:id="334"/>
      <w:bookmarkEnd w:id="335"/>
      <w:bookmarkEnd w:id="336"/>
      <w:bookmarkEnd w:id="337"/>
      <w:bookmarkEnd w:id="338"/>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1B499FF2"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6130C7" w:rsidRPr="00C81A41">
        <w:t>TR</w:t>
      </w:r>
      <w:r w:rsidR="006130C7">
        <w:t> </w:t>
      </w:r>
      <w:r w:rsidR="006130C7" w:rsidRPr="00C81A41">
        <w:t>38.843</w:t>
      </w:r>
      <w:r w:rsidR="006130C7">
        <w:t> </w:t>
      </w:r>
      <w:r w:rsidR="006130C7" w:rsidRPr="00C81A41">
        <w:t>[</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72C0E547"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1946B9" w:rsidRPr="00C81A41">
        <w:t>"</w:t>
      </w:r>
      <w:r w:rsidRPr="00C81A41">
        <w:t>Vertical Federated Learning (VFL).</w:t>
      </w:r>
      <w:r w:rsidR="001946B9" w:rsidRPr="00C81A41">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Pr="00C81A41" w:rsidRDefault="00EA3DAD" w:rsidP="00EA3DAD">
      <w:pPr>
        <w:pStyle w:val="B2"/>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4B099002" w14:textId="5F82359C" w:rsidR="00D13913" w:rsidRDefault="00767703" w:rsidP="00D13913">
      <w:pPr>
        <w:pStyle w:val="NO"/>
      </w:pPr>
      <w:bookmarkStart w:id="339" w:name="_Toc177572059"/>
      <w:bookmarkStart w:id="340" w:name="_Toc185258389"/>
      <w:bookmarkStart w:id="341" w:name="_Toc195517063"/>
      <w:r w:rsidRPr="00767703">
        <w:t>NOTE:</w:t>
      </w:r>
      <w:r w:rsidRPr="00767703">
        <w:tab/>
        <w:t>The outcome of this study was used to support the AIML_CN Rel-19 SA</w:t>
      </w:r>
      <w:r w:rsidR="00D13913">
        <w:t> </w:t>
      </w:r>
      <w:r w:rsidRPr="00767703">
        <w:t>WG2 WID, see clause</w:t>
      </w:r>
      <w:r w:rsidR="00D13913">
        <w:t> </w:t>
      </w:r>
      <w:r w:rsidRPr="00767703">
        <w:t>5.2.2.7</w:t>
      </w:r>
      <w:r w:rsidR="00D13913">
        <w:t>.</w:t>
      </w:r>
    </w:p>
    <w:p w14:paraId="74918602" w14:textId="109C3FAC" w:rsidR="00EA3DAD" w:rsidRPr="00C81A41" w:rsidRDefault="00EA3DAD" w:rsidP="00D13913">
      <w:pPr>
        <w:pStyle w:val="Heading4"/>
      </w:pPr>
      <w:bookmarkStart w:id="342" w:name="_Toc177219277"/>
      <w:bookmarkStart w:id="343" w:name="_Toc177219378"/>
      <w:bookmarkStart w:id="344" w:name="_Toc177219934"/>
      <w:bookmarkStart w:id="345" w:name="_Toc177470572"/>
      <w:bookmarkStart w:id="346" w:name="_Toc177470662"/>
      <w:bookmarkStart w:id="347" w:name="_Toc177572060"/>
      <w:bookmarkStart w:id="348" w:name="_Toc185258391"/>
      <w:bookmarkStart w:id="349" w:name="_Toc195517065"/>
      <w:bookmarkStart w:id="350" w:name="_Toc201334622"/>
      <w:bookmarkStart w:id="351" w:name="_Toc205529028"/>
      <w:bookmarkEnd w:id="339"/>
      <w:bookmarkEnd w:id="340"/>
      <w:bookmarkEnd w:id="341"/>
      <w:r w:rsidRPr="00C81A41">
        <w:t>5.2.2.7</w:t>
      </w:r>
      <w:r w:rsidRPr="00C81A41">
        <w:tab/>
        <w:t>Rel-19 SA WG2 WID - Core Network Enhanced Support for Artificial Intelligence (AI)/Machine Learning (ML) (AIML_CN)</w:t>
      </w:r>
      <w:bookmarkEnd w:id="342"/>
      <w:bookmarkEnd w:id="343"/>
      <w:bookmarkEnd w:id="344"/>
      <w:bookmarkEnd w:id="345"/>
      <w:bookmarkEnd w:id="346"/>
      <w:bookmarkEnd w:id="347"/>
      <w:bookmarkEnd w:id="348"/>
      <w:bookmarkEnd w:id="349"/>
      <w:bookmarkEnd w:id="350"/>
      <w:bookmarkEnd w:id="351"/>
    </w:p>
    <w:p w14:paraId="0DCEECFF" w14:textId="77777777" w:rsidR="00EA3DAD" w:rsidRPr="00C81A41" w:rsidRDefault="00EA3DAD" w:rsidP="00EA3DAD">
      <w:pPr>
        <w:pStyle w:val="Heading5"/>
      </w:pPr>
      <w:bookmarkStart w:id="352" w:name="_Toc177219278"/>
      <w:bookmarkStart w:id="353" w:name="_Toc177219379"/>
      <w:bookmarkStart w:id="354" w:name="_Toc177219935"/>
      <w:bookmarkStart w:id="355" w:name="_Toc177470573"/>
      <w:bookmarkStart w:id="356" w:name="_Toc177470663"/>
      <w:bookmarkStart w:id="357" w:name="_Toc177572061"/>
      <w:bookmarkStart w:id="358" w:name="_Toc185258392"/>
      <w:bookmarkStart w:id="359" w:name="_Toc195517066"/>
      <w:bookmarkStart w:id="360" w:name="_Toc201334623"/>
      <w:bookmarkStart w:id="361" w:name="_Toc205529029"/>
      <w:r w:rsidRPr="00C81A41">
        <w:t>5.2.2.7.1</w:t>
      </w:r>
      <w:r w:rsidRPr="00C81A41">
        <w:tab/>
        <w:t>Description</w:t>
      </w:r>
      <w:bookmarkEnd w:id="352"/>
      <w:bookmarkEnd w:id="353"/>
      <w:bookmarkEnd w:id="354"/>
      <w:bookmarkEnd w:id="355"/>
      <w:bookmarkEnd w:id="356"/>
      <w:bookmarkEnd w:id="357"/>
      <w:bookmarkEnd w:id="358"/>
      <w:bookmarkEnd w:id="359"/>
      <w:bookmarkEnd w:id="360"/>
      <w:bookmarkEnd w:id="361"/>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t>-</w:t>
      </w:r>
      <w:r w:rsidRPr="00C81A41">
        <w:tab/>
        <w:t>5GC Support for Vertical Federated Learning:</w:t>
      </w:r>
    </w:p>
    <w:p w14:paraId="620B5162" w14:textId="77777777" w:rsidR="00EA3DAD" w:rsidRPr="00C81A41" w:rsidRDefault="00EA3DAD" w:rsidP="00EA3DAD">
      <w:pPr>
        <w:pStyle w:val="B2"/>
      </w:pPr>
      <w:r w:rsidRPr="00C81A41">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lastRenderedPageBreak/>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Heading5"/>
      </w:pPr>
      <w:bookmarkStart w:id="362" w:name="_Toc177572062"/>
      <w:bookmarkStart w:id="363" w:name="_Toc185258393"/>
      <w:bookmarkStart w:id="364" w:name="_Toc195517067"/>
      <w:bookmarkStart w:id="365" w:name="_Toc201334624"/>
      <w:bookmarkStart w:id="366" w:name="_Toc205529030"/>
      <w:r w:rsidRPr="00C81A41">
        <w:t>5.2.2.7.2</w:t>
      </w:r>
      <w:r w:rsidRPr="00C81A41">
        <w:tab/>
        <w:t>Activities summary</w:t>
      </w:r>
      <w:bookmarkEnd w:id="362"/>
      <w:bookmarkEnd w:id="363"/>
      <w:bookmarkEnd w:id="364"/>
      <w:bookmarkEnd w:id="365"/>
      <w:bookmarkEnd w:id="366"/>
    </w:p>
    <w:p w14:paraId="14B91DC6" w14:textId="3B3573B2" w:rsidR="00093981" w:rsidRPr="00C81A41" w:rsidRDefault="00093981" w:rsidP="00D361A5">
      <w:pPr>
        <w:pStyle w:val="H6"/>
      </w:pPr>
      <w:bookmarkStart w:id="367" w:name="_Toc185258394"/>
      <w:bookmarkStart w:id="368" w:name="_Toc195517068"/>
      <w:bookmarkStart w:id="369" w:name="_Toc201334625"/>
      <w:r w:rsidRPr="00C81A41">
        <w:t>5.2.2.7.2.1</w:t>
      </w:r>
      <w:r w:rsidRPr="00C81A41">
        <w:tab/>
        <w:t>AIML related LCM activities</w:t>
      </w:r>
      <w:bookmarkEnd w:id="367"/>
      <w:bookmarkEnd w:id="368"/>
      <w:bookmarkEnd w:id="369"/>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DengXian"/>
          <w:lang w:eastAsia="zh-CN"/>
        </w:rPr>
        <w:t xml:space="preserve">Data </w:t>
      </w:r>
      <w:r w:rsidR="00C531DC" w:rsidRPr="00C81A41">
        <w:rPr>
          <w:rFonts w:eastAsia="DengXian"/>
          <w:lang w:eastAsia="zh-CN"/>
        </w:rPr>
        <w:t>c</w:t>
      </w:r>
      <w:r w:rsidRPr="00C81A41">
        <w:rPr>
          <w:rFonts w:eastAsia="DengXian"/>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Heading4"/>
      </w:pPr>
      <w:bookmarkStart w:id="370" w:name="_Toc177219279"/>
      <w:bookmarkStart w:id="371" w:name="_Toc177219380"/>
      <w:bookmarkStart w:id="372" w:name="_Toc177219936"/>
      <w:bookmarkStart w:id="373" w:name="_Toc177470574"/>
      <w:bookmarkStart w:id="374" w:name="_Toc177470664"/>
      <w:bookmarkStart w:id="375" w:name="_Toc177572063"/>
      <w:bookmarkStart w:id="376" w:name="_Toc185258395"/>
      <w:bookmarkStart w:id="377" w:name="_Toc195517069"/>
      <w:bookmarkStart w:id="378" w:name="_Toc201334626"/>
      <w:bookmarkStart w:id="379" w:name="_Toc205529031"/>
      <w:r w:rsidRPr="00C81A41">
        <w:t>5.2.2.8</w:t>
      </w:r>
      <w:r w:rsidRPr="00C81A41">
        <w:tab/>
        <w:t>Rel-18 SA WG3 WID - Security aspects of enablers for Network Automation for 5G - phase 3 (eNA_SEC_PH3)</w:t>
      </w:r>
      <w:bookmarkEnd w:id="370"/>
      <w:bookmarkEnd w:id="371"/>
      <w:bookmarkEnd w:id="372"/>
      <w:bookmarkEnd w:id="373"/>
      <w:bookmarkEnd w:id="374"/>
      <w:bookmarkEnd w:id="375"/>
      <w:bookmarkEnd w:id="376"/>
      <w:bookmarkEnd w:id="377"/>
      <w:bookmarkEnd w:id="378"/>
      <w:bookmarkEnd w:id="379"/>
    </w:p>
    <w:p w14:paraId="1C946786" w14:textId="77777777" w:rsidR="00EA3DAD" w:rsidRPr="00C81A41" w:rsidRDefault="00EA3DAD" w:rsidP="00EA3DAD">
      <w:pPr>
        <w:pStyle w:val="Heading5"/>
      </w:pPr>
      <w:bookmarkStart w:id="380" w:name="_Toc177219280"/>
      <w:bookmarkStart w:id="381" w:name="_Toc177219381"/>
      <w:bookmarkStart w:id="382" w:name="_Toc177219937"/>
      <w:bookmarkStart w:id="383" w:name="_Toc177470575"/>
      <w:bookmarkStart w:id="384" w:name="_Toc177470665"/>
      <w:bookmarkStart w:id="385" w:name="_Toc177572064"/>
      <w:bookmarkStart w:id="386" w:name="_Toc185258396"/>
      <w:bookmarkStart w:id="387" w:name="_Toc195517070"/>
      <w:bookmarkStart w:id="388" w:name="_Toc201334627"/>
      <w:bookmarkStart w:id="389" w:name="_Toc205529032"/>
      <w:r w:rsidRPr="00C81A41">
        <w:t>5.2.2.8.1</w:t>
      </w:r>
      <w:r w:rsidRPr="00C81A41">
        <w:tab/>
        <w:t>Description</w:t>
      </w:r>
      <w:bookmarkEnd w:id="380"/>
      <w:bookmarkEnd w:id="381"/>
      <w:bookmarkEnd w:id="382"/>
      <w:bookmarkEnd w:id="383"/>
      <w:bookmarkEnd w:id="384"/>
      <w:bookmarkEnd w:id="385"/>
      <w:bookmarkEnd w:id="386"/>
      <w:bookmarkEnd w:id="387"/>
      <w:bookmarkEnd w:id="388"/>
      <w:bookmarkEnd w:id="389"/>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Heading5"/>
      </w:pPr>
      <w:bookmarkStart w:id="390" w:name="_Toc177572065"/>
      <w:bookmarkStart w:id="391" w:name="_Toc185258397"/>
      <w:bookmarkStart w:id="392" w:name="_Toc195517071"/>
      <w:bookmarkStart w:id="393" w:name="_Toc201334628"/>
      <w:bookmarkStart w:id="394" w:name="_Toc205529033"/>
      <w:r w:rsidRPr="00C81A41">
        <w:t>5.2.2.8.2</w:t>
      </w:r>
      <w:r w:rsidRPr="00C81A41">
        <w:tab/>
        <w:t>Activities summary</w:t>
      </w:r>
      <w:bookmarkEnd w:id="390"/>
      <w:bookmarkEnd w:id="391"/>
      <w:bookmarkEnd w:id="392"/>
      <w:bookmarkEnd w:id="393"/>
      <w:bookmarkEnd w:id="394"/>
    </w:p>
    <w:p w14:paraId="2DA90B32" w14:textId="1FE90DAC" w:rsidR="00EA3DAD" w:rsidRPr="00C81A41" w:rsidRDefault="00EA3DAD" w:rsidP="00EA3DAD">
      <w:pPr>
        <w:pStyle w:val="EditorsNote"/>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C81A41" w:rsidRDefault="00EA3DAD" w:rsidP="00EA3DAD">
      <w:bookmarkStart w:id="395" w:name="_Toc177219281"/>
      <w:bookmarkStart w:id="396" w:name="_Toc177219382"/>
      <w:bookmarkStart w:id="397" w:name="_Toc177219938"/>
      <w:bookmarkStart w:id="398" w:name="_Toc177470576"/>
      <w:bookmarkStart w:id="399" w:name="_Toc177470666"/>
      <w:bookmarkStart w:id="400" w:name="_Toc177572066"/>
    </w:p>
    <w:p w14:paraId="5031ABDD" w14:textId="77777777" w:rsidR="00EA3DAD" w:rsidRPr="00C81A41" w:rsidRDefault="00EA3DAD" w:rsidP="00EA3DAD">
      <w:pPr>
        <w:pStyle w:val="Heading4"/>
      </w:pPr>
      <w:bookmarkStart w:id="401" w:name="_Toc185258398"/>
      <w:bookmarkStart w:id="402" w:name="_Toc195517072"/>
      <w:bookmarkStart w:id="403" w:name="_Toc201334629"/>
      <w:bookmarkStart w:id="404" w:name="_Toc205529034"/>
      <w:r w:rsidRPr="00C81A41">
        <w:lastRenderedPageBreak/>
        <w:t>5.2.2.9</w:t>
      </w:r>
      <w:r w:rsidRPr="00C81A41">
        <w:tab/>
        <w:t>Rel-19 SA WG3 SID - Security aspects of Core Network Enhanced Support for AIML (FS_AIML_CN_SEC)</w:t>
      </w:r>
      <w:bookmarkEnd w:id="395"/>
      <w:bookmarkEnd w:id="396"/>
      <w:bookmarkEnd w:id="397"/>
      <w:bookmarkEnd w:id="398"/>
      <w:bookmarkEnd w:id="399"/>
      <w:bookmarkEnd w:id="400"/>
      <w:bookmarkEnd w:id="401"/>
      <w:bookmarkEnd w:id="402"/>
      <w:bookmarkEnd w:id="403"/>
      <w:bookmarkEnd w:id="404"/>
    </w:p>
    <w:p w14:paraId="1C9B2EA7" w14:textId="77777777" w:rsidR="00EA3DAD" w:rsidRPr="00C81A41" w:rsidRDefault="00EA3DAD" w:rsidP="00EA3DAD">
      <w:pPr>
        <w:pStyle w:val="Heading5"/>
      </w:pPr>
      <w:bookmarkStart w:id="405" w:name="_Toc177219282"/>
      <w:bookmarkStart w:id="406" w:name="_Toc177219383"/>
      <w:bookmarkStart w:id="407" w:name="_Toc177219939"/>
      <w:bookmarkStart w:id="408" w:name="_Toc177470577"/>
      <w:bookmarkStart w:id="409" w:name="_Toc177470667"/>
      <w:bookmarkStart w:id="410" w:name="_Toc177572067"/>
      <w:bookmarkStart w:id="411" w:name="_Toc185258399"/>
      <w:bookmarkStart w:id="412" w:name="_Toc195517073"/>
      <w:bookmarkStart w:id="413" w:name="_Toc201334630"/>
      <w:bookmarkStart w:id="414" w:name="_Toc205529035"/>
      <w:r w:rsidRPr="00C81A41">
        <w:t>5.2.2.9.1</w:t>
      </w:r>
      <w:r w:rsidRPr="00C81A41">
        <w:tab/>
        <w:t>Description</w:t>
      </w:r>
      <w:bookmarkEnd w:id="405"/>
      <w:bookmarkEnd w:id="406"/>
      <w:bookmarkEnd w:id="407"/>
      <w:bookmarkEnd w:id="408"/>
      <w:bookmarkEnd w:id="409"/>
      <w:bookmarkEnd w:id="410"/>
      <w:bookmarkEnd w:id="411"/>
      <w:bookmarkEnd w:id="412"/>
      <w:bookmarkEnd w:id="413"/>
      <w:bookmarkEnd w:id="414"/>
    </w:p>
    <w:p w14:paraId="08598FB1" w14:textId="77777777" w:rsidR="00EA3DAD" w:rsidRPr="00C81A41" w:rsidRDefault="00EA3DAD" w:rsidP="00EA3DAD">
      <w:r w:rsidRPr="00C81A41">
        <w:t>The objectives of this study are the following:</w:t>
      </w:r>
    </w:p>
    <w:p w14:paraId="6EEA36AA" w14:textId="56D6DE4F"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6130C7" w:rsidRPr="00C81A41">
        <w:t>TR</w:t>
      </w:r>
      <w:r w:rsidR="006130C7">
        <w:t> </w:t>
      </w:r>
      <w:r w:rsidR="006130C7" w:rsidRPr="00C81A41">
        <w:t>38.843</w:t>
      </w:r>
      <w:r w:rsidR="006130C7">
        <w:t> </w:t>
      </w:r>
      <w:r w:rsidR="006130C7" w:rsidRPr="00C81A41">
        <w:t>[</w:t>
      </w:r>
      <w:r w:rsidRPr="00C81A41">
        <w:t>3] and TR 23.700-84 [4].</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Pr="00C81A41" w:rsidRDefault="00EA3DAD" w:rsidP="00EA3DAD">
      <w:pPr>
        <w:pStyle w:val="B2"/>
      </w:pPr>
      <w:r w:rsidRPr="00C81A41">
        <w:t>-</w:t>
      </w:r>
      <w:r w:rsidRPr="00C81A41">
        <w:tab/>
        <w:t>Security Aspects of Enhancements on SA WG2 Architecture: Investigate security aspects of enhancements on SA WG2 architecture to support VFL.</w:t>
      </w:r>
    </w:p>
    <w:p w14:paraId="28EDE1DF" w14:textId="41AA38A5" w:rsidR="00767703" w:rsidRPr="006130C7" w:rsidRDefault="006130C7" w:rsidP="006130C7">
      <w:pPr>
        <w:pStyle w:val="NO"/>
      </w:pPr>
      <w:bookmarkStart w:id="415" w:name="_Toc177572068"/>
      <w:bookmarkStart w:id="416" w:name="_Toc185258400"/>
      <w:bookmarkStart w:id="417" w:name="_Toc195517074"/>
      <w:r w:rsidRPr="006130C7">
        <w:t>NOTE:</w:t>
      </w:r>
      <w:r w:rsidRPr="006130C7">
        <w:tab/>
        <w:t>The outcome of this study was used to support the AIML_CN_SEC Rel-19 SA WG3 WID, see clause 5.2.2.16.</w:t>
      </w:r>
    </w:p>
    <w:p w14:paraId="44F192CC" w14:textId="77777777" w:rsidR="00EA3DAD" w:rsidRPr="00C81A41" w:rsidRDefault="00EA3DAD" w:rsidP="00EA3DAD">
      <w:pPr>
        <w:pStyle w:val="Heading4"/>
      </w:pPr>
      <w:bookmarkStart w:id="418" w:name="_Toc177219283"/>
      <w:bookmarkStart w:id="419" w:name="_Toc177219384"/>
      <w:bookmarkStart w:id="420" w:name="_Toc177219940"/>
      <w:bookmarkStart w:id="421" w:name="_Toc177470578"/>
      <w:bookmarkStart w:id="422" w:name="_Toc177470668"/>
      <w:bookmarkStart w:id="423" w:name="_Toc177572069"/>
      <w:bookmarkStart w:id="424" w:name="_Toc185258401"/>
      <w:bookmarkStart w:id="425" w:name="_Toc195517075"/>
      <w:bookmarkStart w:id="426" w:name="_Toc201334631"/>
      <w:bookmarkStart w:id="427" w:name="_Toc205529036"/>
      <w:bookmarkEnd w:id="415"/>
      <w:bookmarkEnd w:id="416"/>
      <w:bookmarkEnd w:id="417"/>
      <w:r w:rsidRPr="00C81A41">
        <w:t>5.2.2.10</w:t>
      </w:r>
      <w:r w:rsidRPr="00C81A41">
        <w:tab/>
        <w:t>Rel-19 SA WG4 SID - Artificial Intelligence (AI) and Machine Learning (ML) for Media (FS_AI4Media)</w:t>
      </w:r>
      <w:bookmarkEnd w:id="418"/>
      <w:bookmarkEnd w:id="419"/>
      <w:bookmarkEnd w:id="420"/>
      <w:bookmarkEnd w:id="421"/>
      <w:bookmarkEnd w:id="422"/>
      <w:bookmarkEnd w:id="423"/>
      <w:bookmarkEnd w:id="424"/>
      <w:bookmarkEnd w:id="425"/>
      <w:bookmarkEnd w:id="426"/>
      <w:bookmarkEnd w:id="427"/>
    </w:p>
    <w:p w14:paraId="029981F1" w14:textId="77777777" w:rsidR="00EA3DAD" w:rsidRPr="00C81A41" w:rsidRDefault="00EA3DAD" w:rsidP="00EA3DAD">
      <w:pPr>
        <w:pStyle w:val="Heading5"/>
      </w:pPr>
      <w:bookmarkStart w:id="428" w:name="_Toc177219284"/>
      <w:bookmarkStart w:id="429" w:name="_Toc177219385"/>
      <w:bookmarkStart w:id="430" w:name="_Toc177219941"/>
      <w:bookmarkStart w:id="431" w:name="_Toc177470579"/>
      <w:bookmarkStart w:id="432" w:name="_Toc177470669"/>
      <w:bookmarkStart w:id="433" w:name="_Toc177572070"/>
      <w:bookmarkStart w:id="434" w:name="_Toc185258402"/>
      <w:bookmarkStart w:id="435" w:name="_Toc195517076"/>
      <w:bookmarkStart w:id="436" w:name="_Toc201334632"/>
      <w:bookmarkStart w:id="437" w:name="_Toc205529037"/>
      <w:r w:rsidRPr="00C81A41">
        <w:t>5.2.2.10.1</w:t>
      </w:r>
      <w:r w:rsidRPr="00C81A41">
        <w:tab/>
        <w:t>Description</w:t>
      </w:r>
      <w:bookmarkEnd w:id="428"/>
      <w:bookmarkEnd w:id="429"/>
      <w:bookmarkEnd w:id="430"/>
      <w:bookmarkEnd w:id="431"/>
      <w:bookmarkEnd w:id="432"/>
      <w:bookmarkEnd w:id="433"/>
      <w:bookmarkEnd w:id="434"/>
      <w:bookmarkEnd w:id="435"/>
      <w:bookmarkEnd w:id="436"/>
      <w:bookmarkEnd w:id="437"/>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400F95F4"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6130C7" w:rsidRPr="00C81A41">
        <w:t>TR</w:t>
      </w:r>
      <w:r w:rsidR="006130C7">
        <w:t> </w:t>
      </w:r>
      <w:r w:rsidR="006130C7" w:rsidRPr="00C81A41">
        <w:t>22.874</w:t>
      </w:r>
      <w:r w:rsidR="006130C7">
        <w:t> </w:t>
      </w:r>
      <w:r w:rsidR="006130C7" w:rsidRPr="00C81A41">
        <w:t>[</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7794DD49"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6130C7" w:rsidRPr="00C81A41">
        <w:t>TS</w:t>
      </w:r>
      <w:r w:rsidR="006130C7">
        <w:t> </w:t>
      </w:r>
      <w:r w:rsidR="006130C7" w:rsidRPr="00C81A41">
        <w:t>22.261</w:t>
      </w:r>
      <w:r w:rsidR="006130C7">
        <w:t> </w:t>
      </w:r>
      <w:r w:rsidR="006130C7" w:rsidRPr="00C81A41">
        <w:t>[</w:t>
      </w:r>
      <w:r w:rsidRPr="00C81A41">
        <w:t>6]. Emphasize the use cases, model operation configurations and data components identified in earlier objectives, focusing on objective performance metrics considering the identified KPIs.</w:t>
      </w:r>
    </w:p>
    <w:p w14:paraId="5D1494EC" w14:textId="5D396FA1" w:rsidR="00DD3CB5" w:rsidRPr="00C81A41" w:rsidRDefault="00DD3CB5" w:rsidP="00EA3DAD">
      <w:pPr>
        <w:pStyle w:val="B1"/>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444A1E8D" w14:textId="77777777" w:rsidR="00EA3DAD" w:rsidRPr="00C81A41" w:rsidRDefault="00EA3DAD" w:rsidP="00EA3DAD"/>
    <w:p w14:paraId="6A82DAB1" w14:textId="77777777" w:rsidR="00EA3DAD" w:rsidRPr="00D13913" w:rsidRDefault="00EA3DAD" w:rsidP="00EA3DAD">
      <w:pPr>
        <w:pStyle w:val="Heading4"/>
        <w:rPr>
          <w:lang w:val="fr-FR"/>
        </w:rPr>
      </w:pPr>
      <w:bookmarkStart w:id="438" w:name="_Toc177219285"/>
      <w:bookmarkStart w:id="439" w:name="_Toc177219386"/>
      <w:bookmarkStart w:id="440" w:name="_Toc177219942"/>
      <w:bookmarkStart w:id="441" w:name="_Toc177470580"/>
      <w:bookmarkStart w:id="442" w:name="_Toc177470670"/>
      <w:bookmarkStart w:id="443" w:name="_Toc177572072"/>
      <w:bookmarkStart w:id="444" w:name="_Toc185258404"/>
      <w:bookmarkStart w:id="445" w:name="_Toc195517078"/>
      <w:bookmarkStart w:id="446" w:name="_Toc201334633"/>
      <w:bookmarkStart w:id="447" w:name="_Toc205529038"/>
      <w:r w:rsidRPr="00D13913">
        <w:rPr>
          <w:lang w:val="fr-FR"/>
        </w:rPr>
        <w:t>5.2.2.11</w:t>
      </w:r>
      <w:r w:rsidRPr="00D13913">
        <w:rPr>
          <w:lang w:val="fr-FR"/>
        </w:rPr>
        <w:tab/>
        <w:t>Rel-18 SA WG5 WID - AI/ML management (AIML_MGT)</w:t>
      </w:r>
      <w:bookmarkEnd w:id="438"/>
      <w:bookmarkEnd w:id="439"/>
      <w:bookmarkEnd w:id="440"/>
      <w:bookmarkEnd w:id="441"/>
      <w:bookmarkEnd w:id="442"/>
      <w:bookmarkEnd w:id="443"/>
      <w:bookmarkEnd w:id="444"/>
      <w:bookmarkEnd w:id="445"/>
      <w:bookmarkEnd w:id="446"/>
      <w:bookmarkEnd w:id="447"/>
    </w:p>
    <w:p w14:paraId="390C9F7A" w14:textId="77777777" w:rsidR="00EA3DAD" w:rsidRPr="00C81A41" w:rsidRDefault="00EA3DAD" w:rsidP="00EA3DAD">
      <w:pPr>
        <w:pStyle w:val="Heading5"/>
      </w:pPr>
      <w:bookmarkStart w:id="448" w:name="_Toc177219286"/>
      <w:bookmarkStart w:id="449" w:name="_Toc177219387"/>
      <w:bookmarkStart w:id="450" w:name="_Toc177219943"/>
      <w:bookmarkStart w:id="451" w:name="_Toc177470581"/>
      <w:bookmarkStart w:id="452" w:name="_Toc177470671"/>
      <w:bookmarkStart w:id="453" w:name="_Toc177572073"/>
      <w:bookmarkStart w:id="454" w:name="_Toc185258405"/>
      <w:bookmarkStart w:id="455" w:name="_Toc195517079"/>
      <w:bookmarkStart w:id="456" w:name="_Toc201334634"/>
      <w:bookmarkStart w:id="457" w:name="_Toc205529039"/>
      <w:r w:rsidRPr="00C81A41">
        <w:t>5.2.2.11.1</w:t>
      </w:r>
      <w:r w:rsidRPr="00C81A41">
        <w:tab/>
        <w:t>Description</w:t>
      </w:r>
      <w:bookmarkEnd w:id="448"/>
      <w:bookmarkEnd w:id="449"/>
      <w:bookmarkEnd w:id="450"/>
      <w:bookmarkEnd w:id="451"/>
      <w:bookmarkEnd w:id="452"/>
      <w:bookmarkEnd w:id="453"/>
      <w:bookmarkEnd w:id="454"/>
      <w:bookmarkEnd w:id="455"/>
      <w:bookmarkEnd w:id="456"/>
      <w:bookmarkEnd w:id="457"/>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lastRenderedPageBreak/>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Heading5"/>
      </w:pPr>
      <w:bookmarkStart w:id="458" w:name="_Toc177572074"/>
      <w:bookmarkStart w:id="459" w:name="_Toc185258406"/>
      <w:bookmarkStart w:id="460" w:name="_Toc195517080"/>
      <w:bookmarkStart w:id="461" w:name="_Toc201334635"/>
      <w:bookmarkStart w:id="462" w:name="_Toc205529040"/>
      <w:r w:rsidRPr="00C81A41">
        <w:t>5.2.2.11.2</w:t>
      </w:r>
      <w:r w:rsidRPr="00C81A41">
        <w:tab/>
        <w:t>Activities summary</w:t>
      </w:r>
      <w:bookmarkEnd w:id="458"/>
      <w:bookmarkEnd w:id="459"/>
      <w:bookmarkEnd w:id="460"/>
      <w:bookmarkEnd w:id="461"/>
      <w:bookmarkEnd w:id="462"/>
    </w:p>
    <w:p w14:paraId="64DEE40D" w14:textId="77777777" w:rsidR="00CF30DF" w:rsidRPr="00C81A41" w:rsidRDefault="00CF30DF" w:rsidP="00D361A5">
      <w:pPr>
        <w:pStyle w:val="H6"/>
        <w:rPr>
          <w:rFonts w:eastAsia="SimSun"/>
          <w:lang w:eastAsia="en-US"/>
        </w:rPr>
      </w:pPr>
      <w:r w:rsidRPr="00D361A5">
        <w:rPr>
          <w:rFonts w:eastAsia="SimSun"/>
        </w:rPr>
        <w:t>5.2.2.11.2.1</w:t>
      </w:r>
      <w:r w:rsidRPr="00D361A5">
        <w:rPr>
          <w:rFonts w:eastAsia="SimSun"/>
        </w:rPr>
        <w:tab/>
        <w:t>ML model life cycle management (LCM)</w:t>
      </w:r>
    </w:p>
    <w:p w14:paraId="55DFA62E" w14:textId="77829DC1" w:rsidR="00CF30DF" w:rsidRPr="00C81A41" w:rsidRDefault="00DD3CB5" w:rsidP="00CF30DF">
      <w:pPr>
        <w:overflowPunct/>
        <w:autoSpaceDE/>
        <w:autoSpaceDN/>
        <w:adjustRightInd/>
        <w:textAlignment w:val="auto"/>
        <w:rPr>
          <w:rFonts w:eastAsia="SimSun"/>
          <w:lang w:eastAsia="en-US"/>
        </w:rPr>
      </w:pPr>
      <w:r w:rsidRPr="00C81A41">
        <w:rPr>
          <w:rFonts w:eastAsia="SimSun"/>
          <w:lang w:eastAsia="en-US"/>
        </w:rPr>
        <w:t xml:space="preserve">Rel-18 specification in </w:t>
      </w:r>
      <w:r w:rsidR="006130C7" w:rsidRPr="00C81A41">
        <w:rPr>
          <w:rFonts w:eastAsia="SimSun"/>
          <w:lang w:eastAsia="en-US"/>
        </w:rPr>
        <w:t>TS</w:t>
      </w:r>
      <w:r w:rsidR="006130C7">
        <w:rPr>
          <w:rFonts w:eastAsia="SimSun"/>
          <w:lang w:eastAsia="en-US"/>
        </w:rPr>
        <w:t> </w:t>
      </w:r>
      <w:r w:rsidR="006130C7" w:rsidRPr="00C81A41">
        <w:rPr>
          <w:rFonts w:eastAsia="SimSun"/>
          <w:lang w:eastAsia="en-US"/>
        </w:rPr>
        <w:t>28.105</w:t>
      </w:r>
      <w:r w:rsidR="006130C7">
        <w:rPr>
          <w:rFonts w:eastAsia="SimSun"/>
          <w:lang w:eastAsia="en-US"/>
        </w:rPr>
        <w:t> </w:t>
      </w:r>
      <w:r w:rsidR="006130C7" w:rsidRPr="00C81A41">
        <w:rPr>
          <w:rFonts w:eastAsia="SimSun"/>
          <w:lang w:eastAsia="en-US"/>
        </w:rPr>
        <w:t>[</w:t>
      </w:r>
      <w:r w:rsidRPr="00C81A41">
        <w:rPr>
          <w:rFonts w:eastAsia="SimSun"/>
          <w:lang w:eastAsia="en-US"/>
        </w:rPr>
        <w:t xml:space="preserve">9] addressed the AI/ML LCM management capabilities (including wide range of use cases, corresponding requirements (stage 1) and solutions (stage 2 NRMs &amp; stage 3 </w:t>
      </w:r>
      <w:proofErr w:type="spellStart"/>
      <w:r w:rsidRPr="00C81A41">
        <w:rPr>
          <w:rFonts w:eastAsia="SimSun"/>
          <w:lang w:eastAsia="en-US"/>
        </w:rPr>
        <w:t>OpenAPIs</w:t>
      </w:r>
      <w:proofErr w:type="spellEnd"/>
      <w:r w:rsidRPr="00C81A41">
        <w:rPr>
          <w:rFonts w:eastAsia="SimSun"/>
          <w:lang w:eastAsia="en-US"/>
        </w:rPr>
        <w:t>)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D13913" w:rsidP="00DD3CB5">
      <w:pPr>
        <w:pStyle w:val="TH"/>
      </w:pPr>
      <w:r>
        <w:pict w14:anchorId="3A6F8F72">
          <v:shape id="_x0000_i1027" type="#_x0000_t75" style="width:431.3pt;height:156.25pt">
            <v:imagedata r:id="rId17"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D361A5">
      <w:pPr>
        <w:pStyle w:val="H6"/>
        <w:rPr>
          <w:rFonts w:eastAsia="SimSun"/>
          <w:lang w:eastAsia="en-US"/>
        </w:rPr>
      </w:pPr>
      <w:r w:rsidRPr="00D361A5">
        <w:rPr>
          <w:rFonts w:eastAsia="SimSun"/>
        </w:rPr>
        <w:t>5.2.2.11.2.2</w:t>
      </w:r>
      <w:r w:rsidRPr="00D361A5">
        <w:rPr>
          <w:rFonts w:eastAsia="SimSun"/>
        </w:rPr>
        <w:tab/>
        <w:t>ML model lifecycle management capabilities</w:t>
      </w:r>
    </w:p>
    <w:p w14:paraId="4AB151A7" w14:textId="1A4F72BF" w:rsidR="006F302B" w:rsidRPr="00C81A41" w:rsidRDefault="00DD3CB5" w:rsidP="006F302B">
      <w:pPr>
        <w:overflowPunct/>
        <w:autoSpaceDE/>
        <w:autoSpaceDN/>
        <w:adjustRightInd/>
        <w:textAlignment w:val="auto"/>
        <w:rPr>
          <w:rFonts w:eastAsia="SimSun"/>
          <w:lang w:eastAsia="en-US"/>
        </w:rPr>
      </w:pPr>
      <w:r w:rsidRPr="00C81A41">
        <w:rPr>
          <w:rFonts w:eastAsia="SimSun"/>
          <w:lang w:eastAsia="en-US"/>
        </w:rPr>
        <w:t xml:space="preserve">Each step in the ML model lifecycle, defined in </w:t>
      </w:r>
      <w:r w:rsidR="006130C7" w:rsidRPr="00C81A41">
        <w:rPr>
          <w:rFonts w:eastAsia="SimSun"/>
          <w:lang w:eastAsia="en-US"/>
        </w:rPr>
        <w:t>TS</w:t>
      </w:r>
      <w:r w:rsidR="006130C7">
        <w:rPr>
          <w:rFonts w:eastAsia="SimSun"/>
          <w:lang w:eastAsia="en-US"/>
        </w:rPr>
        <w:t> </w:t>
      </w:r>
      <w:r w:rsidR="006130C7" w:rsidRPr="00C81A41">
        <w:rPr>
          <w:rFonts w:eastAsia="SimSun"/>
          <w:lang w:eastAsia="en-US"/>
        </w:rPr>
        <w:t>28.105</w:t>
      </w:r>
      <w:r w:rsidR="006130C7">
        <w:rPr>
          <w:rFonts w:eastAsia="SimSun"/>
          <w:lang w:eastAsia="en-US"/>
        </w:rPr>
        <w:t> </w:t>
      </w:r>
      <w:r w:rsidR="006130C7" w:rsidRPr="00C81A41">
        <w:rPr>
          <w:rFonts w:eastAsia="SimSun"/>
          <w:lang w:eastAsia="en-US"/>
        </w:rPr>
        <w:t>[</w:t>
      </w:r>
      <w:r w:rsidRPr="00C81A41">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D361A5">
      <w:pPr>
        <w:pStyle w:val="H6"/>
        <w:rPr>
          <w:rFonts w:eastAsia="SimSun"/>
          <w:lang w:eastAsia="en-US"/>
        </w:rPr>
      </w:pPr>
      <w:r w:rsidRPr="00D361A5">
        <w:rPr>
          <w:rFonts w:eastAsia="SimSun"/>
        </w:rPr>
        <w:t>5.2.2.11.2.3</w:t>
      </w:r>
      <w:r w:rsidRPr="00D361A5">
        <w:rPr>
          <w:rFonts w:eastAsia="SimSun"/>
        </w:rPr>
        <w:tab/>
        <w:t>AI/ML functionalities management scenarios (relation with managed AI/ML features)</w:t>
      </w:r>
    </w:p>
    <w:p w14:paraId="242B2FB1" w14:textId="56D82492" w:rsidR="006F302B" w:rsidRPr="00C81A41" w:rsidRDefault="00DD3CB5" w:rsidP="006F302B">
      <w:r w:rsidRPr="00C81A41">
        <w:t xml:space="preserve">The Rel-18 specification </w:t>
      </w:r>
      <w:r w:rsidR="006130C7" w:rsidRPr="00C81A41">
        <w:t>TS</w:t>
      </w:r>
      <w:r w:rsidR="006130C7">
        <w:t> </w:t>
      </w:r>
      <w:r w:rsidR="006130C7" w:rsidRPr="00C81A41">
        <w:t>28.105</w:t>
      </w:r>
      <w:r w:rsidR="006130C7">
        <w:t> </w:t>
      </w:r>
      <w:r w:rsidR="006130C7" w:rsidRPr="00C81A41">
        <w:t>[</w:t>
      </w:r>
      <w:r w:rsidRPr="00C81A41">
        <w:t>9] (see clause 4a.2) also documented AI/ML functionalities management scenarios in relation with managed AI/ML features which describe the possible locations of ML training function and AI/ML inference function involving the various 3GPP system domains.</w:t>
      </w:r>
    </w:p>
    <w:p w14:paraId="55673CF3" w14:textId="77777777" w:rsidR="00EA3DAD" w:rsidRPr="00C81A41" w:rsidRDefault="00EA3DAD" w:rsidP="00EA3DAD">
      <w:pPr>
        <w:pStyle w:val="Heading4"/>
        <w:rPr>
          <w:lang w:val="fr-FR"/>
        </w:rPr>
      </w:pPr>
      <w:bookmarkStart w:id="463" w:name="_Toc177219287"/>
      <w:bookmarkStart w:id="464" w:name="_Toc177219388"/>
      <w:bookmarkStart w:id="465" w:name="_Toc177219944"/>
      <w:bookmarkStart w:id="466" w:name="_Toc177470582"/>
      <w:bookmarkStart w:id="467" w:name="_Toc177470672"/>
      <w:bookmarkStart w:id="468" w:name="_Toc177572075"/>
      <w:bookmarkStart w:id="469" w:name="_Toc185258407"/>
      <w:bookmarkStart w:id="470" w:name="_Toc195517081"/>
      <w:bookmarkStart w:id="471" w:name="_Toc201334636"/>
      <w:bookmarkStart w:id="472" w:name="_Toc205529041"/>
      <w:r w:rsidRPr="00C81A41">
        <w:rPr>
          <w:lang w:val="fr-FR"/>
        </w:rPr>
        <w:t>5.2.2.12</w:t>
      </w:r>
      <w:r w:rsidRPr="00C81A41">
        <w:rPr>
          <w:lang w:val="fr-FR"/>
        </w:rPr>
        <w:tab/>
        <w:t>Rel-19 SA WG5 SID - AI/ML management - phase 2 (FS_AIML_MGT_Ph2)</w:t>
      </w:r>
      <w:bookmarkEnd w:id="463"/>
      <w:bookmarkEnd w:id="464"/>
      <w:bookmarkEnd w:id="465"/>
      <w:bookmarkEnd w:id="466"/>
      <w:bookmarkEnd w:id="467"/>
      <w:bookmarkEnd w:id="468"/>
      <w:bookmarkEnd w:id="469"/>
      <w:bookmarkEnd w:id="470"/>
      <w:bookmarkEnd w:id="471"/>
      <w:bookmarkEnd w:id="472"/>
    </w:p>
    <w:p w14:paraId="749A2A90" w14:textId="77777777" w:rsidR="00EA3DAD" w:rsidRPr="00C81A41" w:rsidRDefault="00EA3DAD" w:rsidP="00EA3DAD">
      <w:pPr>
        <w:pStyle w:val="Heading5"/>
      </w:pPr>
      <w:bookmarkStart w:id="473" w:name="_Toc177219288"/>
      <w:bookmarkStart w:id="474" w:name="_Toc177219389"/>
      <w:bookmarkStart w:id="475" w:name="_Toc177219945"/>
      <w:bookmarkStart w:id="476" w:name="_Toc177470583"/>
      <w:bookmarkStart w:id="477" w:name="_Toc177470673"/>
      <w:bookmarkStart w:id="478" w:name="_Toc177572076"/>
      <w:bookmarkStart w:id="479" w:name="_Toc185258408"/>
      <w:bookmarkStart w:id="480" w:name="_Toc195517082"/>
      <w:bookmarkStart w:id="481" w:name="_Toc201334637"/>
      <w:bookmarkStart w:id="482" w:name="_Toc205529042"/>
      <w:r w:rsidRPr="00C81A41">
        <w:t>5.2.2.12.1</w:t>
      </w:r>
      <w:r w:rsidRPr="00C81A41">
        <w:tab/>
        <w:t>Description</w:t>
      </w:r>
      <w:bookmarkEnd w:id="473"/>
      <w:bookmarkEnd w:id="474"/>
      <w:bookmarkEnd w:id="475"/>
      <w:bookmarkEnd w:id="476"/>
      <w:bookmarkEnd w:id="477"/>
      <w:bookmarkEnd w:id="478"/>
      <w:bookmarkEnd w:id="479"/>
      <w:bookmarkEnd w:id="480"/>
      <w:bookmarkEnd w:id="481"/>
      <w:bookmarkEnd w:id="482"/>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42A908FF" w:rsidR="00EA3DAD" w:rsidRPr="00C81A41" w:rsidRDefault="00EA3DAD" w:rsidP="00EA3DAD">
      <w:pPr>
        <w:pStyle w:val="B1"/>
      </w:pPr>
      <w:r w:rsidRPr="00C81A41">
        <w:t>-</w:t>
      </w:r>
      <w:r w:rsidRPr="00C81A41">
        <w:tab/>
        <w:t xml:space="preserve">Management Aspects of AI/ML </w:t>
      </w:r>
      <w:r w:rsidR="003A6168">
        <w:t>f</w:t>
      </w:r>
      <w:r w:rsidRPr="00C81A41">
        <w:t xml:space="preserve">unctionalities </w:t>
      </w:r>
      <w:r w:rsidR="003A6168">
        <w:t>d</w:t>
      </w:r>
      <w:r w:rsidRPr="00C81A41">
        <w:t xml:space="preserve">efined by </w:t>
      </w:r>
      <w:r w:rsidR="003A6168">
        <w:t>o</w:t>
      </w:r>
      <w:r w:rsidRPr="00C81A41">
        <w:t>ther 3GPP WGs:</w:t>
      </w:r>
    </w:p>
    <w:p w14:paraId="4366EC56" w14:textId="28A2E967" w:rsidR="00EA3DAD" w:rsidRPr="00C81A41" w:rsidRDefault="00EA3DAD" w:rsidP="00EA3DAD">
      <w:pPr>
        <w:pStyle w:val="B2"/>
      </w:pPr>
      <w:r w:rsidRPr="00C81A41">
        <w:lastRenderedPageBreak/>
        <w:t>-</w:t>
      </w:r>
      <w:r w:rsidRPr="00C81A41">
        <w:tab/>
        <w:t>AI/ML Model Transfer</w:t>
      </w:r>
      <w:r w:rsidR="003A6168">
        <w:t>/delivery</w:t>
      </w:r>
      <w:r w:rsidRPr="00C81A41">
        <w:t xml:space="preserve"> in </w:t>
      </w:r>
      <w:r w:rsidR="003A6168">
        <w:t>RAN</w:t>
      </w:r>
      <w:r w:rsidRPr="00C81A41">
        <w:t>: Study the management aspects (LCM, CM</w:t>
      </w:r>
      <w:r w:rsidR="001946B9" w:rsidRPr="00C81A41">
        <w:t xml:space="preserve"> and</w:t>
      </w:r>
      <w:r w:rsidRPr="00C81A41">
        <w:t xml:space="preserve"> PM) of AI/ML model transfer in </w:t>
      </w:r>
      <w:r w:rsidR="003A6168">
        <w:t>RAN</w:t>
      </w:r>
      <w:r w:rsidRPr="00C81A41">
        <w:t>.</w:t>
      </w:r>
    </w:p>
    <w:p w14:paraId="5E857AF4" w14:textId="77777777" w:rsidR="00EA3DAD" w:rsidRPr="00C81A41" w:rsidRDefault="00EA3DAD" w:rsidP="00EA3DAD">
      <w:pPr>
        <w:pStyle w:val="B2"/>
      </w:pPr>
      <w:r w:rsidRPr="00C81A41">
        <w:t>-</w:t>
      </w:r>
      <w:r w:rsidRPr="00C81A41">
        <w:tab/>
        <w:t>5GS Support for AI/ML-Based Services: Investigate the management aspects of 5GS support for AI/ML-based services, as defined in SA WG2.</w:t>
      </w:r>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3589FA83" w:rsidR="00EA3DAD" w:rsidRPr="00C81A41" w:rsidRDefault="00EA3DAD" w:rsidP="00EA3DAD">
      <w:pPr>
        <w:pStyle w:val="B2"/>
      </w:pPr>
      <w:r w:rsidRPr="00C81A41">
        <w:t>-</w:t>
      </w:r>
      <w:r w:rsidRPr="00C81A41">
        <w:tab/>
        <w:t>Management Data Analytics (MDA):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5F2EF255" w:rsidR="00EA3DAD" w:rsidRPr="00C81A41" w:rsidRDefault="00EA3DAD" w:rsidP="00EA3DAD">
      <w:pPr>
        <w:pStyle w:val="B2"/>
      </w:pPr>
      <w:r w:rsidRPr="00C81A41">
        <w:t>-</w:t>
      </w:r>
      <w:r w:rsidRPr="00C81A41">
        <w:tab/>
        <w:t xml:space="preserve">Energy </w:t>
      </w:r>
      <w:r w:rsidR="003A6168">
        <w:t>c</w:t>
      </w:r>
      <w:r w:rsidRPr="00C81A41">
        <w:t>onsumption/</w:t>
      </w:r>
      <w:r w:rsidR="003A6168">
        <w:t>e</w:t>
      </w:r>
      <w:r w:rsidRPr="00C81A41">
        <w:t xml:space="preserve">fficiency </w:t>
      </w:r>
      <w:r w:rsidR="003A6168">
        <w:t>i</w:t>
      </w:r>
      <w:r w:rsidRPr="00C81A41">
        <w:t>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t>-</w:t>
      </w:r>
      <w:r w:rsidRPr="00C81A41">
        <w:tab/>
        <w:t>Concept of Trustworthiness: Further study the concept of trustworthiness for AI/ML in the context of OAM.</w:t>
      </w:r>
    </w:p>
    <w:p w14:paraId="464CFACF" w14:textId="65866311" w:rsidR="00EA3DAD" w:rsidRPr="00C81A41" w:rsidRDefault="00EA3DAD" w:rsidP="00EA3DAD">
      <w:pPr>
        <w:pStyle w:val="B2"/>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123EB0EC" w14:textId="77777777" w:rsidR="00EA3DAD" w:rsidRPr="00C81A41" w:rsidRDefault="00EA3DAD" w:rsidP="00EA3DAD">
      <w:pPr>
        <w:pStyle w:val="Heading5"/>
      </w:pPr>
      <w:bookmarkStart w:id="483" w:name="_Toc177572077"/>
      <w:bookmarkStart w:id="484" w:name="_Toc185258409"/>
      <w:bookmarkStart w:id="485" w:name="_Toc195517083"/>
      <w:bookmarkStart w:id="486" w:name="_Toc201334638"/>
      <w:bookmarkStart w:id="487" w:name="_Toc205529043"/>
      <w:r w:rsidRPr="00C81A41">
        <w:t>5.2.2.12.2</w:t>
      </w:r>
      <w:r w:rsidRPr="00C81A41">
        <w:tab/>
        <w:t>Activities summary</w:t>
      </w:r>
      <w:bookmarkEnd w:id="483"/>
      <w:bookmarkEnd w:id="484"/>
      <w:bookmarkEnd w:id="485"/>
      <w:bookmarkEnd w:id="486"/>
      <w:bookmarkEnd w:id="487"/>
    </w:p>
    <w:p w14:paraId="30004E24" w14:textId="77777777" w:rsidR="003A6168" w:rsidRPr="003A6168" w:rsidRDefault="003A6168" w:rsidP="003A6168">
      <w:pPr>
        <w:overflowPunct/>
        <w:autoSpaceDE/>
        <w:autoSpaceDN/>
        <w:adjustRightInd/>
        <w:textAlignment w:val="auto"/>
        <w:rPr>
          <w:rFonts w:eastAsia="SimSun"/>
          <w:lang w:eastAsia="zh-CN"/>
        </w:rPr>
      </w:pPr>
      <w:bookmarkStart w:id="488" w:name="_Toc177219289"/>
      <w:bookmarkStart w:id="489" w:name="_Toc177219390"/>
      <w:bookmarkStart w:id="490" w:name="_Toc177219946"/>
      <w:bookmarkStart w:id="491" w:name="_Toc177470584"/>
      <w:bookmarkStart w:id="492" w:name="_Toc177470674"/>
      <w:bookmarkStart w:id="493" w:name="_Toc177572078"/>
      <w:r w:rsidRPr="003A6168">
        <w:rPr>
          <w:rFonts w:eastAsia="SimSun"/>
          <w:lang w:eastAsia="zh-CN"/>
        </w:rPr>
        <w:t>The outcome of this study was used to support the Rel-19 SA WG5 WID on AI/ML management phase 2 (AIML_MGT_Ph2).</w:t>
      </w:r>
    </w:p>
    <w:p w14:paraId="0A7857F0" w14:textId="77777777" w:rsidR="00EA3DAD" w:rsidRPr="00C81A41" w:rsidRDefault="00EA3DAD" w:rsidP="00EA3DAD"/>
    <w:p w14:paraId="45D24823" w14:textId="77777777" w:rsidR="00EA3DAD" w:rsidRPr="00C81A41" w:rsidRDefault="00EA3DAD" w:rsidP="00EA3DAD">
      <w:pPr>
        <w:pStyle w:val="Heading4"/>
      </w:pPr>
      <w:bookmarkStart w:id="494" w:name="_Toc185258410"/>
      <w:bookmarkStart w:id="495" w:name="_Toc195517084"/>
      <w:bookmarkStart w:id="496" w:name="_Toc201334639"/>
      <w:bookmarkStart w:id="497" w:name="_Toc205529044"/>
      <w:r w:rsidRPr="00C81A41">
        <w:t>5.2.2.13</w:t>
      </w:r>
      <w:r w:rsidRPr="00C81A41">
        <w:tab/>
        <w:t>Rel-19 SA WG6 SID - Application layer support for AI/ML services (FS_AIMLAPP)</w:t>
      </w:r>
      <w:bookmarkEnd w:id="488"/>
      <w:bookmarkEnd w:id="489"/>
      <w:bookmarkEnd w:id="490"/>
      <w:bookmarkEnd w:id="491"/>
      <w:bookmarkEnd w:id="492"/>
      <w:bookmarkEnd w:id="493"/>
      <w:bookmarkEnd w:id="494"/>
      <w:bookmarkEnd w:id="495"/>
      <w:bookmarkEnd w:id="496"/>
      <w:bookmarkEnd w:id="497"/>
    </w:p>
    <w:p w14:paraId="2F26382A" w14:textId="77777777" w:rsidR="00EA3DAD" w:rsidRPr="00C81A41" w:rsidRDefault="00EA3DAD" w:rsidP="00EA3DAD">
      <w:pPr>
        <w:pStyle w:val="Heading5"/>
      </w:pPr>
      <w:bookmarkStart w:id="498" w:name="_Toc177219290"/>
      <w:bookmarkStart w:id="499" w:name="_Toc177219391"/>
      <w:bookmarkStart w:id="500" w:name="_Toc177219947"/>
      <w:bookmarkStart w:id="501" w:name="_Toc177470585"/>
      <w:bookmarkStart w:id="502" w:name="_Toc177470675"/>
      <w:bookmarkStart w:id="503" w:name="_Toc177572079"/>
      <w:bookmarkStart w:id="504" w:name="_Toc185258411"/>
      <w:bookmarkStart w:id="505" w:name="_Toc195517085"/>
      <w:bookmarkStart w:id="506" w:name="_Toc201334640"/>
      <w:bookmarkStart w:id="507" w:name="_Toc205529045"/>
      <w:r w:rsidRPr="00C81A41">
        <w:t>5.2.2.13.1</w:t>
      </w:r>
      <w:r w:rsidRPr="00C81A41">
        <w:tab/>
        <w:t>Description</w:t>
      </w:r>
      <w:bookmarkEnd w:id="498"/>
      <w:bookmarkEnd w:id="499"/>
      <w:bookmarkEnd w:id="500"/>
      <w:bookmarkEnd w:id="501"/>
      <w:bookmarkEnd w:id="502"/>
      <w:bookmarkEnd w:id="503"/>
      <w:bookmarkEnd w:id="504"/>
      <w:bookmarkEnd w:id="505"/>
      <w:bookmarkEnd w:id="506"/>
      <w:bookmarkEnd w:id="507"/>
    </w:p>
    <w:p w14:paraId="684567BD" w14:textId="77777777" w:rsidR="00EA3DAD" w:rsidRPr="00C81A41" w:rsidRDefault="00EA3DAD" w:rsidP="00EA3DAD">
      <w:r w:rsidRPr="00C81A41">
        <w:t>The objective of this study is to enable support for AI/ML services at the application enablement layer. This includes the following:</w:t>
      </w:r>
    </w:p>
    <w:p w14:paraId="1C14DE51" w14:textId="7B0AF244" w:rsidR="00DD3CB5" w:rsidRPr="00C81A41" w:rsidRDefault="00DD3CB5" w:rsidP="00EA3DAD">
      <w:pPr>
        <w:pStyle w:val="B1"/>
      </w:pPr>
      <w:r w:rsidRPr="00C81A41">
        <w:t>-</w:t>
      </w:r>
      <w:r w:rsidRPr="00C81A41">
        <w:tab/>
        <w:t xml:space="preserve">Analysis of Rel-18 and Rel-19 Requirements: Analyse the requirements in </w:t>
      </w:r>
      <w:r w:rsidR="006130C7" w:rsidRPr="00C81A41">
        <w:t>TS</w:t>
      </w:r>
      <w:r w:rsidR="006130C7">
        <w:t> </w:t>
      </w:r>
      <w:r w:rsidR="006130C7" w:rsidRPr="00C81A41">
        <w:t>22.261</w:t>
      </w:r>
      <w:r w:rsidR="006130C7">
        <w:t> </w:t>
      </w:r>
      <w:r w:rsidR="006130C7" w:rsidRPr="00C81A41">
        <w:t>[</w:t>
      </w:r>
      <w:r w:rsidRPr="00C81A41">
        <w:t>6] related to AI/ML model distribution, transfer and training. Identify key issues and develop corresponding architectural requirements at the application enablement layer, along with potential enhancements to the application layer architecture.</w:t>
      </w:r>
    </w:p>
    <w:p w14:paraId="2BB79EBD" w14:textId="77777777" w:rsidR="00DD3CB5" w:rsidRPr="00C81A41" w:rsidRDefault="00DD3CB5" w:rsidP="00EA3DAD">
      <w:pPr>
        <w:pStyle w:val="B1"/>
      </w:pPr>
      <w:r w:rsidRPr="00C81A41">
        <w:t>-</w:t>
      </w:r>
      <w:r w:rsidRPr="00C81A41">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5E9B1BC" w14:textId="77777777" w:rsidR="00DD3CB5" w:rsidRPr="00C81A41" w:rsidRDefault="00DD3CB5" w:rsidP="00EA3DAD">
      <w:pPr>
        <w:pStyle w:val="B1"/>
      </w:pPr>
      <w:r w:rsidRPr="00C81A41">
        <w:t>-</w:t>
      </w:r>
      <w:r w:rsidRPr="00C81A41">
        <w:tab/>
        <w:t>Potential Solutions and APIs: Identify potential solutions, including information flows and developer-friendly application enablement APIs, to satisfy the architectural requirements and enhancements identified in the previous points.</w:t>
      </w:r>
    </w:p>
    <w:p w14:paraId="2017C52D" w14:textId="77777777" w:rsidR="00DD3CB5" w:rsidRPr="00C81A41" w:rsidRDefault="00DD3CB5" w:rsidP="00EA3DAD">
      <w:pPr>
        <w:pStyle w:val="B1"/>
      </w:pPr>
      <w:r w:rsidRPr="00C81A41">
        <w:t>-</w:t>
      </w:r>
      <w:r w:rsidRPr="00C81A41">
        <w:tab/>
        <w:t>Impact on Deployments and Business Models: Investigate the possible impacts of application layer support for AI/ML services on different deployments and business models.</w:t>
      </w:r>
    </w:p>
    <w:p w14:paraId="33B4A4D1" w14:textId="77777777" w:rsidR="00EA3DAD" w:rsidRPr="00C81A41" w:rsidRDefault="00EA3DAD" w:rsidP="00EA3DAD">
      <w:pPr>
        <w:pStyle w:val="Heading5"/>
      </w:pPr>
      <w:bookmarkStart w:id="508" w:name="_Toc177572080"/>
      <w:bookmarkStart w:id="509" w:name="_Toc185258412"/>
      <w:bookmarkStart w:id="510" w:name="_Toc195517086"/>
      <w:bookmarkStart w:id="511" w:name="_Toc201334641"/>
      <w:bookmarkStart w:id="512" w:name="_Toc205529046"/>
      <w:r w:rsidRPr="00C81A41">
        <w:t>5.2.2.13.2</w:t>
      </w:r>
      <w:r w:rsidRPr="00C81A41">
        <w:tab/>
        <w:t>Activities summary</w:t>
      </w:r>
      <w:bookmarkEnd w:id="508"/>
      <w:bookmarkEnd w:id="509"/>
      <w:bookmarkEnd w:id="510"/>
      <w:bookmarkEnd w:id="511"/>
      <w:bookmarkEnd w:id="512"/>
    </w:p>
    <w:p w14:paraId="564AA45F" w14:textId="3174D040" w:rsidR="00EA3DAD" w:rsidRPr="00C81A41" w:rsidRDefault="00DD3CB5" w:rsidP="00EA3DAD">
      <w:bookmarkStart w:id="513" w:name="_Toc177219291"/>
      <w:bookmarkStart w:id="514" w:name="_Toc177219392"/>
      <w:bookmarkStart w:id="515" w:name="_Toc177219948"/>
      <w:bookmarkStart w:id="516" w:name="_Toc177470586"/>
      <w:bookmarkStart w:id="517" w:name="_Toc177470676"/>
      <w:bookmarkStart w:id="518" w:name="_Toc177572081"/>
      <w:r w:rsidRPr="00C81A41">
        <w:t>In this study, TR 23.700-82 [7] described the AI/ML enablement capabilities for supporting vertical use cases. The agreed AIMLE activities which were progressed in normative phase are described in clause 5.2.2.14.2.</w:t>
      </w:r>
    </w:p>
    <w:p w14:paraId="0890B4C5" w14:textId="77777777" w:rsidR="00EA3DAD" w:rsidRPr="00C81A41" w:rsidRDefault="00EA3DAD" w:rsidP="00EA3DAD">
      <w:pPr>
        <w:pStyle w:val="Heading4"/>
      </w:pPr>
      <w:bookmarkStart w:id="519" w:name="_Toc185258413"/>
      <w:bookmarkStart w:id="520" w:name="_Toc195517087"/>
      <w:bookmarkStart w:id="521" w:name="_Toc201334642"/>
      <w:bookmarkStart w:id="522" w:name="_Toc205529047"/>
      <w:r w:rsidRPr="00C81A41">
        <w:lastRenderedPageBreak/>
        <w:t>5.2.2.14</w:t>
      </w:r>
      <w:r w:rsidRPr="00C81A41">
        <w:tab/>
        <w:t>Rel-19 SA WG6 WID - Application enablement for AI/ML services (</w:t>
      </w:r>
      <w:proofErr w:type="spellStart"/>
      <w:r w:rsidRPr="00C81A41">
        <w:t>AIML_App</w:t>
      </w:r>
      <w:proofErr w:type="spellEnd"/>
      <w:r w:rsidRPr="00C81A41">
        <w:t>)</w:t>
      </w:r>
      <w:bookmarkEnd w:id="513"/>
      <w:bookmarkEnd w:id="514"/>
      <w:bookmarkEnd w:id="515"/>
      <w:bookmarkEnd w:id="516"/>
      <w:bookmarkEnd w:id="517"/>
      <w:bookmarkEnd w:id="518"/>
      <w:bookmarkEnd w:id="519"/>
      <w:bookmarkEnd w:id="520"/>
      <w:bookmarkEnd w:id="521"/>
      <w:bookmarkEnd w:id="522"/>
    </w:p>
    <w:p w14:paraId="32739E64" w14:textId="77777777" w:rsidR="00EA3DAD" w:rsidRPr="00C81A41" w:rsidRDefault="00EA3DAD" w:rsidP="00EA3DAD">
      <w:pPr>
        <w:pStyle w:val="Heading5"/>
      </w:pPr>
      <w:bookmarkStart w:id="523" w:name="_Toc177219292"/>
      <w:bookmarkStart w:id="524" w:name="_Toc177219393"/>
      <w:bookmarkStart w:id="525" w:name="_Toc177219949"/>
      <w:bookmarkStart w:id="526" w:name="_Toc177470587"/>
      <w:bookmarkStart w:id="527" w:name="_Toc177470677"/>
      <w:bookmarkStart w:id="528" w:name="_Toc177572082"/>
      <w:bookmarkStart w:id="529" w:name="_Toc185258414"/>
      <w:bookmarkStart w:id="530" w:name="_Toc195517088"/>
      <w:bookmarkStart w:id="531" w:name="_Toc201334643"/>
      <w:bookmarkStart w:id="532" w:name="_Toc205529048"/>
      <w:r w:rsidRPr="00C81A41">
        <w:t>5.2.2.14.1</w:t>
      </w:r>
      <w:r w:rsidRPr="00C81A41">
        <w:tab/>
        <w:t>Description</w:t>
      </w:r>
      <w:bookmarkEnd w:id="523"/>
      <w:bookmarkEnd w:id="524"/>
      <w:bookmarkEnd w:id="525"/>
      <w:bookmarkEnd w:id="526"/>
      <w:bookmarkEnd w:id="527"/>
      <w:bookmarkEnd w:id="528"/>
      <w:bookmarkEnd w:id="529"/>
      <w:bookmarkEnd w:id="530"/>
      <w:bookmarkEnd w:id="531"/>
      <w:bookmarkEnd w:id="532"/>
    </w:p>
    <w:p w14:paraId="18903E58" w14:textId="77777777" w:rsidR="00EA3DAD" w:rsidRPr="00C81A41" w:rsidRDefault="00EA3DAD" w:rsidP="00EA3DAD">
      <w:r w:rsidRPr="00C81A41">
        <w:t>The objectives of this work include the following:</w:t>
      </w:r>
    </w:p>
    <w:p w14:paraId="70B46B8A" w14:textId="77740718" w:rsidR="00EA3DAD" w:rsidRPr="00C81A41" w:rsidRDefault="00DD3CB5" w:rsidP="00EA3DAD">
      <w:r w:rsidRPr="00C81A41">
        <w:t>Develop Stage 2 normative technical specification for AIML enablement service as a new SEAL service, based on the key issues, architecture, solutions and conclusions captured in TR 23.700-82 [7]. The Stage 2 normative technical specification will include the following aspects:</w:t>
      </w:r>
    </w:p>
    <w:p w14:paraId="548E8877" w14:textId="77777777" w:rsidR="00EA3DAD" w:rsidRPr="00C81A41" w:rsidRDefault="00EA3DAD" w:rsidP="00EA3DAD">
      <w:pPr>
        <w:pStyle w:val="B1"/>
      </w:pPr>
      <w:r w:rsidRPr="00C81A41">
        <w:t>-</w:t>
      </w:r>
      <w:r w:rsidRPr="00C81A41">
        <w:tab/>
        <w:t>Architecture requirements, deployment models and application architecture for AIML service enablement over 3GPP networks.</w:t>
      </w:r>
    </w:p>
    <w:p w14:paraId="7B161677" w14:textId="77777777" w:rsidR="00EA3DAD" w:rsidRPr="00C81A41" w:rsidRDefault="00EA3DAD" w:rsidP="00EA3DAD">
      <w:pPr>
        <w:pStyle w:val="B1"/>
      </w:pPr>
      <w:r w:rsidRPr="00C81A41">
        <w:t>-</w:t>
      </w:r>
      <w:r w:rsidRPr="00C81A41">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C81A41" w:rsidRDefault="00EA3DAD" w:rsidP="00EA3DAD">
      <w:pPr>
        <w:pStyle w:val="B2"/>
      </w:pPr>
      <w:r w:rsidRPr="00C81A41">
        <w:t>-</w:t>
      </w:r>
      <w:r w:rsidRPr="00C81A41">
        <w:tab/>
        <w:t>Support AIML client management (e.g. registration, discovery) and selection.</w:t>
      </w:r>
    </w:p>
    <w:p w14:paraId="676FA507" w14:textId="77777777" w:rsidR="00EA3DAD" w:rsidRPr="00C81A41" w:rsidRDefault="00EA3DAD" w:rsidP="00EA3DAD">
      <w:pPr>
        <w:pStyle w:val="B2"/>
      </w:pPr>
      <w:r w:rsidRPr="00C81A41">
        <w:t>-</w:t>
      </w:r>
      <w:r w:rsidRPr="00C81A41">
        <w:tab/>
        <w:t>Support AIML service lifecycle management aspects (e.g. training, inference, data management).</w:t>
      </w:r>
    </w:p>
    <w:p w14:paraId="411AFD12" w14:textId="77777777" w:rsidR="00EA3DAD" w:rsidRPr="00C81A41" w:rsidRDefault="00EA3DAD" w:rsidP="00EA3DAD">
      <w:pPr>
        <w:pStyle w:val="B2"/>
      </w:pPr>
      <w:r w:rsidRPr="00C81A41">
        <w:t>-</w:t>
      </w:r>
      <w:r w:rsidRPr="00C81A41">
        <w:tab/>
        <w:t>Support AIML operation split and ML model distribution operations.</w:t>
      </w:r>
    </w:p>
    <w:p w14:paraId="436B7B39" w14:textId="77777777" w:rsidR="00EA3DAD" w:rsidRPr="00C81A41" w:rsidRDefault="00EA3DAD" w:rsidP="00EA3DAD">
      <w:pPr>
        <w:pStyle w:val="B2"/>
      </w:pPr>
      <w:r w:rsidRPr="00C81A41">
        <w:t>-</w:t>
      </w:r>
      <w:r w:rsidRPr="00C81A41">
        <w:tab/>
        <w:t>Support AIML operations in edge / distributed deployments.</w:t>
      </w:r>
    </w:p>
    <w:p w14:paraId="0D6311D3" w14:textId="77777777" w:rsidR="00EA3DAD" w:rsidRPr="00C81A41" w:rsidRDefault="00EA3DAD" w:rsidP="00EA3DAD">
      <w:pPr>
        <w:pStyle w:val="B1"/>
      </w:pPr>
      <w:r w:rsidRPr="00C81A41">
        <w:t>-</w:t>
      </w:r>
      <w:r w:rsidRPr="00C81A41">
        <w:tab/>
        <w:t>Procedures information flows and APIs supporting concluded solutions for application layer support capabilities related to new ADAE analytics services. Such new analytics services include:</w:t>
      </w:r>
    </w:p>
    <w:p w14:paraId="2CAF9682" w14:textId="77777777" w:rsidR="00EA3DAD" w:rsidRPr="00C81A41" w:rsidRDefault="00EA3DAD" w:rsidP="00EA3DAD">
      <w:pPr>
        <w:pStyle w:val="B2"/>
      </w:pPr>
      <w:r w:rsidRPr="00C81A41">
        <w:t>-</w:t>
      </w:r>
      <w:r w:rsidRPr="00C81A41">
        <w:tab/>
        <w:t>DN Energy Analytics.</w:t>
      </w:r>
    </w:p>
    <w:p w14:paraId="672DBE4F" w14:textId="77777777" w:rsidR="00EA3DAD" w:rsidRPr="00C81A41" w:rsidRDefault="00EA3DAD" w:rsidP="00EA3DAD">
      <w:pPr>
        <w:pStyle w:val="B2"/>
      </w:pPr>
      <w:r w:rsidRPr="00C81A41">
        <w:t>-</w:t>
      </w:r>
      <w:r w:rsidRPr="00C81A41">
        <w:tab/>
        <w:t>Analytics for supporting FL.</w:t>
      </w:r>
    </w:p>
    <w:p w14:paraId="60EAC8AB" w14:textId="77777777" w:rsidR="00EA3DAD" w:rsidRPr="00C81A41" w:rsidRDefault="00EA3DAD" w:rsidP="00EA3DAD">
      <w:r w:rsidRPr="00C81A41">
        <w:t>Identify potential enhancements to other enablement frameworks (e.g. SEAL, EGDEAPP and CAPIF) based on the specified solutions for the above objectives.</w:t>
      </w:r>
    </w:p>
    <w:p w14:paraId="2A213E82" w14:textId="77777777" w:rsidR="00EA3DAD" w:rsidRPr="00C81A41" w:rsidRDefault="00EA3DAD" w:rsidP="00EA3DAD">
      <w:pPr>
        <w:pStyle w:val="Heading5"/>
      </w:pPr>
      <w:bookmarkStart w:id="533" w:name="_Toc177572083"/>
      <w:bookmarkStart w:id="534" w:name="_Toc185258415"/>
      <w:bookmarkStart w:id="535" w:name="_Toc195517089"/>
      <w:bookmarkStart w:id="536" w:name="_Toc201334644"/>
      <w:bookmarkStart w:id="537" w:name="_Toc205529049"/>
      <w:r w:rsidRPr="00C81A41">
        <w:t>5.2.2.14.2</w:t>
      </w:r>
      <w:r w:rsidRPr="00C81A41">
        <w:tab/>
        <w:t>Activities summary</w:t>
      </w:r>
      <w:bookmarkEnd w:id="533"/>
      <w:bookmarkEnd w:id="534"/>
      <w:bookmarkEnd w:id="535"/>
      <w:bookmarkEnd w:id="536"/>
      <w:bookmarkEnd w:id="537"/>
    </w:p>
    <w:p w14:paraId="2A29CA24" w14:textId="45780B8C" w:rsidR="0005085A" w:rsidRPr="00C81A41" w:rsidRDefault="0005085A" w:rsidP="00D361A5">
      <w:pPr>
        <w:pStyle w:val="H6"/>
      </w:pPr>
      <w:bookmarkStart w:id="538" w:name="_Toc185258416"/>
      <w:bookmarkStart w:id="539" w:name="_Toc195517090"/>
      <w:bookmarkStart w:id="540" w:name="_Toc201334645"/>
      <w:r w:rsidRPr="00C81A41">
        <w:t>5.2.2.14.2.</w:t>
      </w:r>
      <w:r w:rsidR="0050634B" w:rsidRPr="00C81A41">
        <w:t>1</w:t>
      </w:r>
      <w:r w:rsidRPr="00C81A41">
        <w:tab/>
        <w:t xml:space="preserve">AI/ML </w:t>
      </w:r>
      <w:r w:rsidR="0050634B" w:rsidRPr="00C81A41">
        <w:t>Functional</w:t>
      </w:r>
      <w:r w:rsidRPr="00C81A41">
        <w:t xml:space="preserve"> Entities</w:t>
      </w:r>
      <w:bookmarkEnd w:id="538"/>
      <w:bookmarkEnd w:id="539"/>
      <w:bookmarkEnd w:id="540"/>
    </w:p>
    <w:p w14:paraId="203C9D2C" w14:textId="1B1CC94A" w:rsidR="0005085A" w:rsidRPr="00C81A41" w:rsidRDefault="00DD3CB5" w:rsidP="0005085A">
      <w:r w:rsidRPr="00C81A41">
        <w:t xml:space="preserve">In </w:t>
      </w:r>
      <w:proofErr w:type="spellStart"/>
      <w:r w:rsidRPr="00C81A41">
        <w:t>AIML_App</w:t>
      </w:r>
      <w:proofErr w:type="spellEnd"/>
      <w:r w:rsidRPr="00C81A41">
        <w:t>, the following logical entities have been introduced within SEAL framework:</w:t>
      </w:r>
    </w:p>
    <w:p w14:paraId="3E9BDEAC" w14:textId="77777777" w:rsidR="00DD3CB5" w:rsidRPr="00C81A41" w:rsidRDefault="00DD3CB5" w:rsidP="00DD3CB5">
      <w:pPr>
        <w:pStyle w:val="B1"/>
      </w:pPr>
      <w:r w:rsidRPr="00C81A41">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D361A5">
      <w:pPr>
        <w:pStyle w:val="H6"/>
      </w:pPr>
      <w:bookmarkStart w:id="541" w:name="_Toc185258417"/>
      <w:bookmarkStart w:id="542" w:name="_Toc195517091"/>
      <w:bookmarkStart w:id="543" w:name="_Toc201334646"/>
      <w:r w:rsidRPr="00C81A41">
        <w:t>5.2.2.14.2.</w:t>
      </w:r>
      <w:r w:rsidR="0050634B" w:rsidRPr="00C81A41">
        <w:t>2</w:t>
      </w:r>
      <w:r w:rsidRPr="00C81A41">
        <w:tab/>
        <w:t>AI/ML related LCM activities</w:t>
      </w:r>
      <w:bookmarkEnd w:id="541"/>
      <w:bookmarkEnd w:id="542"/>
      <w:bookmarkEnd w:id="543"/>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lastRenderedPageBreak/>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2DD5934C"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6130C7" w:rsidRPr="00C81A41">
        <w:t>TS</w:t>
      </w:r>
      <w:r w:rsidR="006130C7">
        <w:t> </w:t>
      </w:r>
      <w:r w:rsidR="006130C7" w:rsidRPr="00C81A41">
        <w:t>23.482</w:t>
      </w:r>
      <w:r w:rsidR="006130C7">
        <w:t> </w:t>
      </w:r>
      <w:r w:rsidR="006130C7"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223103D1"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6130C7" w:rsidRPr="00C81A41">
        <w:rPr>
          <w:noProof/>
          <w:lang w:eastAsia="zh-CN"/>
        </w:rPr>
        <w:t>TS</w:t>
      </w:r>
      <w:r w:rsidR="006130C7">
        <w:rPr>
          <w:noProof/>
          <w:lang w:eastAsia="zh-CN"/>
        </w:rPr>
        <w:t> </w:t>
      </w:r>
      <w:r w:rsidR="006130C7" w:rsidRPr="00C81A41">
        <w:rPr>
          <w:noProof/>
          <w:lang w:eastAsia="zh-CN"/>
        </w:rPr>
        <w:t>23.482</w:t>
      </w:r>
      <w:r w:rsidR="006130C7">
        <w:rPr>
          <w:noProof/>
          <w:lang w:eastAsia="zh-CN"/>
        </w:rPr>
        <w:t> </w:t>
      </w:r>
      <w:r w:rsidR="006130C7" w:rsidRPr="00C81A41">
        <w:rPr>
          <w:noProof/>
          <w:lang w:eastAsia="zh-CN"/>
        </w:rPr>
        <w:t>[</w:t>
      </w:r>
      <w:r w:rsidRPr="00C81A41">
        <w:rPr>
          <w:noProof/>
          <w:lang w:eastAsia="zh-CN"/>
        </w:rPr>
        <w:t>34] )</w:t>
      </w:r>
    </w:p>
    <w:p w14:paraId="5567AFDD" w14:textId="0BCCF16F"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6130C7" w:rsidRPr="00C81A41">
        <w:rPr>
          <w:noProof/>
          <w:lang w:eastAsia="zh-CN"/>
        </w:rPr>
        <w:t>TS</w:t>
      </w:r>
      <w:r w:rsidR="006130C7">
        <w:rPr>
          <w:noProof/>
          <w:lang w:eastAsia="zh-CN"/>
        </w:rPr>
        <w:t> </w:t>
      </w:r>
      <w:r w:rsidR="006130C7" w:rsidRPr="00C81A41">
        <w:rPr>
          <w:noProof/>
          <w:lang w:eastAsia="zh-CN"/>
        </w:rPr>
        <w:t>23.482</w:t>
      </w:r>
      <w:r w:rsidR="006130C7">
        <w:rPr>
          <w:noProof/>
          <w:lang w:eastAsia="zh-CN"/>
        </w:rPr>
        <w:t> </w:t>
      </w:r>
      <w:r w:rsidR="006130C7" w:rsidRPr="00C81A41">
        <w:rPr>
          <w:noProof/>
          <w:lang w:eastAsia="zh-CN"/>
        </w:rPr>
        <w:t>[</w:t>
      </w:r>
      <w:r w:rsidRPr="00C81A41">
        <w:rPr>
          <w:noProof/>
          <w:lang w:eastAsia="zh-CN"/>
        </w:rPr>
        <w:t>34]).</w:t>
      </w:r>
    </w:p>
    <w:p w14:paraId="18868E40" w14:textId="52A6F6EF"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6130C7" w:rsidRPr="00C81A41">
        <w:rPr>
          <w:noProof/>
          <w:lang w:eastAsia="zh-CN"/>
        </w:rPr>
        <w:t>TS</w:t>
      </w:r>
      <w:r w:rsidR="006130C7">
        <w:rPr>
          <w:noProof/>
          <w:lang w:eastAsia="zh-CN"/>
        </w:rPr>
        <w:t> </w:t>
      </w:r>
      <w:r w:rsidR="006130C7" w:rsidRPr="00C81A41">
        <w:rPr>
          <w:noProof/>
          <w:lang w:eastAsia="zh-CN"/>
        </w:rPr>
        <w:t>23.482</w:t>
      </w:r>
      <w:r w:rsidR="006130C7">
        <w:rPr>
          <w:noProof/>
          <w:lang w:eastAsia="zh-CN"/>
        </w:rPr>
        <w:t> </w:t>
      </w:r>
      <w:r w:rsidR="006130C7" w:rsidRPr="00C81A41">
        <w:rPr>
          <w:noProof/>
          <w:lang w:eastAsia="zh-CN"/>
        </w:rPr>
        <w:t>[</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 xml:space="preserve">Analysis of data collection activities as part of </w:t>
      </w:r>
      <w:proofErr w:type="spellStart"/>
      <w:r w:rsidRPr="00C81A41">
        <w:t>AIML_App</w:t>
      </w:r>
      <w:proofErr w:type="spellEnd"/>
      <w:r w:rsidRPr="00C81A41">
        <w:t xml:space="preserve"> work.</w:t>
      </w:r>
    </w:p>
    <w:p w14:paraId="7E6FA8C5" w14:textId="4F7EBA4D" w:rsidR="0005085A" w:rsidRPr="00C81A41" w:rsidRDefault="00DD3CB5" w:rsidP="0005085A">
      <w:r w:rsidRPr="00C81A41">
        <w:t xml:space="preserve">Data Collection in </w:t>
      </w:r>
      <w:r w:rsidR="006130C7" w:rsidRPr="00C81A41">
        <w:t>TS</w:t>
      </w:r>
      <w:r w:rsidR="006130C7">
        <w:t> </w:t>
      </w:r>
      <w:r w:rsidR="006130C7" w:rsidRPr="00C81A41">
        <w:t>23.482</w:t>
      </w:r>
      <w:r w:rsidR="006130C7">
        <w:t> </w:t>
      </w:r>
      <w:r w:rsidR="006130C7" w:rsidRPr="00C81A41">
        <w:t>[</w:t>
      </w:r>
      <w:r w:rsidRPr="00C81A41">
        <w:t xml:space="preserve">34] refers to application data collection from the UE. EVEX mechanism can be reused for data collection as described in </w:t>
      </w:r>
      <w:r w:rsidR="006130C7" w:rsidRPr="00C81A41">
        <w:t>TS</w:t>
      </w:r>
      <w:r w:rsidR="006130C7">
        <w:t> </w:t>
      </w:r>
      <w:r w:rsidR="006130C7" w:rsidRPr="00C81A41">
        <w:t>26.531</w:t>
      </w:r>
      <w:r w:rsidR="006130C7">
        <w:t> </w:t>
      </w:r>
      <w:r w:rsidR="006130C7" w:rsidRPr="00C81A41">
        <w:t>[</w:t>
      </w:r>
      <w:r w:rsidRPr="00C81A41">
        <w:t>74].</w:t>
      </w:r>
    </w:p>
    <w:p w14:paraId="1CAA9C28" w14:textId="61C02FED"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w:t>
      </w:r>
      <w:proofErr w:type="spellStart"/>
      <w:r w:rsidRPr="00C81A41">
        <w:rPr>
          <w:lang w:val="en-US"/>
        </w:rPr>
        <w:t>AIML_App</w:t>
      </w:r>
      <w:proofErr w:type="spellEnd"/>
      <w:r w:rsidRPr="00C81A41">
        <w:rPr>
          <w:lang w:val="en-US"/>
        </w:rPr>
        <w:t xml:space="preserve">, one possible use of AI/ML enablement is for supporting ML-enabled ADAES analytics services (as specified in </w:t>
      </w:r>
      <w:r w:rsidR="006130C7" w:rsidRPr="00C81A41">
        <w:rPr>
          <w:lang w:val="en-US"/>
        </w:rPr>
        <w:t>TS</w:t>
      </w:r>
      <w:r w:rsidR="006130C7">
        <w:rPr>
          <w:lang w:val="en-US"/>
        </w:rPr>
        <w:t> </w:t>
      </w:r>
      <w:r w:rsidR="006130C7" w:rsidRPr="00C81A41">
        <w:rPr>
          <w:lang w:val="en-US"/>
        </w:rPr>
        <w:t>23.436</w:t>
      </w:r>
      <w:r w:rsidR="006130C7">
        <w:rPr>
          <w:lang w:val="en-US"/>
        </w:rPr>
        <w:t> </w:t>
      </w:r>
      <w:r w:rsidR="006130C7" w:rsidRPr="00C81A41">
        <w:rPr>
          <w:lang w:val="en-US"/>
        </w:rPr>
        <w:t>[</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 xml:space="preserve">Analysis of ML model storage and exposure activities as part of </w:t>
      </w:r>
      <w:proofErr w:type="spellStart"/>
      <w:r w:rsidRPr="00C81A41">
        <w:t>AIML_App</w:t>
      </w:r>
      <w:proofErr w:type="spellEnd"/>
      <w:r w:rsidRPr="00C81A41">
        <w:t xml:space="preserve"> work.</w:t>
      </w:r>
    </w:p>
    <w:p w14:paraId="46FA510C" w14:textId="10AF5AC0" w:rsidR="0005085A" w:rsidRPr="00C81A41" w:rsidRDefault="0005085A" w:rsidP="0005085A">
      <w:r w:rsidRPr="00C81A41">
        <w:t xml:space="preserve">In </w:t>
      </w:r>
      <w:proofErr w:type="spellStart"/>
      <w:r w:rsidRPr="00C81A41">
        <w:t>AIML_App</w:t>
      </w:r>
      <w:proofErr w:type="spellEnd"/>
      <w:r w:rsidRPr="00C81A41">
        <w:t>,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150D8305" w:rsidR="0005085A" w:rsidRPr="00C81A41" w:rsidRDefault="00DD3CB5" w:rsidP="0005085A">
      <w:pPr>
        <w:rPr>
          <w:lang w:val="en-IN"/>
        </w:rPr>
      </w:pPr>
      <w:r w:rsidRPr="00C81A41">
        <w:rPr>
          <w:lang w:val="en-IN"/>
        </w:rPr>
        <w:t xml:space="preserve">In </w:t>
      </w:r>
      <w:proofErr w:type="spellStart"/>
      <w:r w:rsidRPr="00C81A41">
        <w:rPr>
          <w:lang w:val="en-IN"/>
        </w:rPr>
        <w:t>AIML_App</w:t>
      </w:r>
      <w:proofErr w:type="spellEnd"/>
      <w:r w:rsidRPr="00C81A41">
        <w:rPr>
          <w:lang w:val="en-IN"/>
        </w:rPr>
        <w:t xml:space="preserve">, AIMLE server or the AIMLE client (at VAL UE side) can also be used for training an application layer ML model e.g. for given analytics service. Such ML model training can be used to support ADAES analytics services </w:t>
      </w:r>
      <w:r w:rsidRPr="00C81A41">
        <w:rPr>
          <w:lang w:val="en-IN"/>
        </w:rPr>
        <w:lastRenderedPageBreak/>
        <w:t xml:space="preserve">(as provided in </w:t>
      </w:r>
      <w:r w:rsidR="006130C7" w:rsidRPr="00C81A41">
        <w:rPr>
          <w:lang w:val="en-IN"/>
        </w:rPr>
        <w:t>TS</w:t>
      </w:r>
      <w:r w:rsidR="006130C7">
        <w:rPr>
          <w:lang w:val="en-IN"/>
        </w:rPr>
        <w:t> </w:t>
      </w:r>
      <w:r w:rsidR="006130C7" w:rsidRPr="00C81A41">
        <w:rPr>
          <w:lang w:val="en-IN"/>
        </w:rPr>
        <w:t>23.436</w:t>
      </w:r>
      <w:r w:rsidR="006130C7">
        <w:rPr>
          <w:lang w:val="en-IN"/>
        </w:rPr>
        <w:t> </w:t>
      </w:r>
      <w:r w:rsidR="006130C7" w:rsidRPr="00C81A41">
        <w:rPr>
          <w:lang w:val="en-IN"/>
        </w:rPr>
        <w:t>[</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 xml:space="preserve">Analysis of ML model inference activities as part of </w:t>
      </w:r>
      <w:proofErr w:type="spellStart"/>
      <w:r w:rsidRPr="00C81A41">
        <w:t>AIML_App</w:t>
      </w:r>
      <w:proofErr w:type="spellEnd"/>
      <w:r w:rsidRPr="00C81A41">
        <w:t xml:space="preserve"> work.</w:t>
      </w:r>
    </w:p>
    <w:p w14:paraId="20448355" w14:textId="420D8AA1" w:rsidR="0005085A" w:rsidRPr="00C81A41" w:rsidRDefault="00DD3CB5" w:rsidP="0005085A">
      <w:r w:rsidRPr="00C81A41">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 xml:space="preserve">Analysis of ML model performance evaluation and monitoring activities as part of </w:t>
      </w:r>
      <w:proofErr w:type="spellStart"/>
      <w:r w:rsidRPr="00C81A41">
        <w:t>AIML_App</w:t>
      </w:r>
      <w:proofErr w:type="spellEnd"/>
      <w:r w:rsidRPr="00C81A41">
        <w:t xml:space="preserve">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proofErr w:type="spellStart"/>
      <w:r w:rsidRPr="00C81A41">
        <w:t>AIML_App</w:t>
      </w:r>
      <w:proofErr w:type="spellEnd"/>
      <w:r w:rsidRPr="00C81A41">
        <w:t xml:space="preserve"> has provided the basic capability for performance monitoring activity, which is expected to be further worked in further release.</w:t>
      </w:r>
    </w:p>
    <w:p w14:paraId="79B072A8" w14:textId="6A5A2113" w:rsidR="00EA3DAD" w:rsidRPr="00C81A41" w:rsidRDefault="00EA3DAD" w:rsidP="00EA3DAD">
      <w:pPr>
        <w:pStyle w:val="Heading4"/>
      </w:pPr>
      <w:bookmarkStart w:id="544" w:name="_Toc177572084"/>
      <w:bookmarkStart w:id="545" w:name="_Toc185258418"/>
      <w:bookmarkStart w:id="546" w:name="_Toc195517092"/>
      <w:bookmarkStart w:id="547" w:name="_Toc201334647"/>
      <w:bookmarkStart w:id="548" w:name="_Toc205529050"/>
      <w:r w:rsidRPr="00C81A41">
        <w:t>5.2.2.15</w:t>
      </w:r>
      <w:r w:rsidRPr="00C81A41">
        <w:tab/>
      </w:r>
      <w:r w:rsidRPr="00C81A41">
        <w:rPr>
          <w:rFonts w:eastAsia="DengXian"/>
        </w:rPr>
        <w:t>Rel-19 CT</w:t>
      </w:r>
      <w:r w:rsidR="00DD3CB5" w:rsidRPr="00C81A41">
        <w:t> </w:t>
      </w:r>
      <w:r w:rsidRPr="00C81A41">
        <w:t>WG</w:t>
      </w:r>
      <w:r w:rsidRPr="00C81A41">
        <w:rPr>
          <w:rFonts w:eastAsia="DengXian"/>
        </w:rPr>
        <w:t>4 WID</w:t>
      </w:r>
      <w:r w:rsidRPr="00C81A41" w:rsidDel="00240154">
        <w:t xml:space="preserve"> </w:t>
      </w:r>
      <w:r w:rsidRPr="00C81A41">
        <w:t xml:space="preserve">- </w:t>
      </w:r>
      <w:r w:rsidRPr="00C81A41">
        <w:rPr>
          <w:rFonts w:eastAsia="DengXian"/>
        </w:rPr>
        <w:t>Protocol for AI Data Collection from UPF</w:t>
      </w:r>
      <w:r w:rsidRPr="00C81A41">
        <w:t xml:space="preserve"> (</w:t>
      </w:r>
      <w:r w:rsidRPr="00C81A41">
        <w:rPr>
          <w:rFonts w:eastAsia="DengXian"/>
        </w:rPr>
        <w:t>FS_PAIDC-UPF)</w:t>
      </w:r>
      <w:bookmarkEnd w:id="544"/>
      <w:bookmarkEnd w:id="545"/>
      <w:bookmarkEnd w:id="546"/>
      <w:bookmarkEnd w:id="547"/>
      <w:bookmarkEnd w:id="548"/>
    </w:p>
    <w:p w14:paraId="012B8A20" w14:textId="77777777" w:rsidR="00EA3DAD" w:rsidRPr="00C81A41" w:rsidRDefault="00EA3DAD" w:rsidP="00EA3DAD">
      <w:pPr>
        <w:pStyle w:val="Heading5"/>
      </w:pPr>
      <w:bookmarkStart w:id="549" w:name="_Toc177219293"/>
      <w:bookmarkStart w:id="550" w:name="_Toc177219394"/>
      <w:bookmarkStart w:id="551" w:name="_Toc177219950"/>
      <w:bookmarkStart w:id="552" w:name="_Toc177470588"/>
      <w:bookmarkStart w:id="553" w:name="_Toc177470678"/>
      <w:bookmarkStart w:id="554" w:name="_Toc177572085"/>
      <w:bookmarkStart w:id="555" w:name="_Toc185258419"/>
      <w:bookmarkStart w:id="556" w:name="_Toc195517093"/>
      <w:bookmarkStart w:id="557" w:name="_Toc201334648"/>
      <w:bookmarkStart w:id="558" w:name="_Toc205529051"/>
      <w:r w:rsidRPr="00C81A41">
        <w:t>5.2.2.15.1</w:t>
      </w:r>
      <w:r w:rsidRPr="00C81A41">
        <w:tab/>
        <w:t>Description</w:t>
      </w:r>
      <w:bookmarkEnd w:id="549"/>
      <w:bookmarkEnd w:id="550"/>
      <w:bookmarkEnd w:id="551"/>
      <w:bookmarkEnd w:id="552"/>
      <w:bookmarkEnd w:id="553"/>
      <w:bookmarkEnd w:id="554"/>
      <w:bookmarkEnd w:id="555"/>
      <w:bookmarkEnd w:id="556"/>
      <w:bookmarkEnd w:id="557"/>
      <w:bookmarkEnd w:id="558"/>
    </w:p>
    <w:p w14:paraId="7E5EA119" w14:textId="50D2A76C" w:rsidR="00EA3DAD" w:rsidRPr="00C81A41" w:rsidRDefault="00DD3CB5" w:rsidP="00EA3DAD">
      <w:r w:rsidRPr="00C81A41">
        <w:t xml:space="preserve">In Rel-18, the UPF offers services to the NEF, AF, SMF, NWDAF, DCCF, MFAF via the </w:t>
      </w:r>
      <w:proofErr w:type="spellStart"/>
      <w:r w:rsidRPr="00C81A41">
        <w:t>Nupf</w:t>
      </w:r>
      <w:proofErr w:type="spellEnd"/>
      <w:r w:rsidRPr="00C81A41">
        <w:t xml:space="preserve">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Heading5"/>
      </w:pPr>
      <w:bookmarkStart w:id="559" w:name="_Toc177572086"/>
      <w:bookmarkStart w:id="560" w:name="_Toc185258420"/>
      <w:bookmarkStart w:id="561" w:name="_Toc195517094"/>
      <w:bookmarkStart w:id="562" w:name="_Toc201334649"/>
      <w:bookmarkStart w:id="563" w:name="_Toc205529052"/>
      <w:r w:rsidRPr="00C81A41">
        <w:t>5.2.2.15.2</w:t>
      </w:r>
      <w:r w:rsidRPr="00C81A41">
        <w:tab/>
        <w:t>Activities summary</w:t>
      </w:r>
      <w:bookmarkEnd w:id="559"/>
      <w:bookmarkEnd w:id="560"/>
      <w:bookmarkEnd w:id="561"/>
      <w:bookmarkEnd w:id="562"/>
      <w:bookmarkEnd w:id="563"/>
    </w:p>
    <w:p w14:paraId="05379CFD" w14:textId="299E4681" w:rsidR="00767703" w:rsidRPr="00C81A41" w:rsidRDefault="00767703" w:rsidP="00EA3DAD">
      <w:pPr>
        <w:pStyle w:val="EditorsNote"/>
        <w:rPr>
          <w:rFonts w:eastAsia="DengXian"/>
        </w:rPr>
      </w:pPr>
      <w:r>
        <w:t>Editor’s note:</w:t>
      </w:r>
      <w:r>
        <w:tab/>
        <w:t>Reference to TR 21.919 can be added when the work item summary is made available.</w:t>
      </w:r>
    </w:p>
    <w:p w14:paraId="3E0B5D31" w14:textId="2AEA757E" w:rsidR="00EA3DAD" w:rsidRDefault="00EA3DAD" w:rsidP="00EA3DAD"/>
    <w:p w14:paraId="62304D04" w14:textId="55BC2CA6" w:rsidR="00D61C09" w:rsidRPr="00D61C09" w:rsidRDefault="00D61C09" w:rsidP="00DB0EBE">
      <w:pPr>
        <w:pStyle w:val="Heading4"/>
        <w:rPr>
          <w:lang w:eastAsia="en-US"/>
        </w:rPr>
      </w:pPr>
      <w:bookmarkStart w:id="564" w:name="_Toc201334650"/>
      <w:bookmarkStart w:id="565" w:name="_Toc205529053"/>
      <w:r w:rsidRPr="00D61C09">
        <w:rPr>
          <w:lang w:eastAsia="en-US"/>
        </w:rPr>
        <w:t>5.2.2.</w:t>
      </w:r>
      <w:r>
        <w:rPr>
          <w:lang w:eastAsia="en-US"/>
        </w:rPr>
        <w:t>16</w:t>
      </w:r>
      <w:r w:rsidRPr="00D61C09">
        <w:rPr>
          <w:lang w:eastAsia="en-US"/>
        </w:rPr>
        <w:tab/>
        <w:t>Rel-19 SA WG3 WID - Security aspects of Core Network Enhanced Support for AIML (AIML_CN_SEC)</w:t>
      </w:r>
      <w:bookmarkEnd w:id="564"/>
      <w:bookmarkEnd w:id="565"/>
    </w:p>
    <w:p w14:paraId="72078FCE" w14:textId="5B86E028" w:rsidR="00D61C09" w:rsidRPr="00D61C09" w:rsidRDefault="00D61C09" w:rsidP="00DB0EBE">
      <w:pPr>
        <w:pStyle w:val="Heading5"/>
      </w:pPr>
      <w:bookmarkStart w:id="566" w:name="_Toc201334651"/>
      <w:bookmarkStart w:id="567" w:name="_Toc205529054"/>
      <w:r w:rsidRPr="00D61C09">
        <w:t>5.2.2.</w:t>
      </w:r>
      <w:r>
        <w:t>16</w:t>
      </w:r>
      <w:r w:rsidRPr="00D61C09">
        <w:t>.1</w:t>
      </w:r>
      <w:r w:rsidRPr="00D61C09">
        <w:tab/>
        <w:t>Description</w:t>
      </w:r>
      <w:bookmarkEnd w:id="566"/>
      <w:bookmarkEnd w:id="567"/>
    </w:p>
    <w:p w14:paraId="2724CD9F" w14:textId="7777777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en-US"/>
        </w:rPr>
        <w:t xml:space="preserve">The following </w:t>
      </w:r>
      <w:r w:rsidRPr="00D61C09">
        <w:rPr>
          <w:rFonts w:eastAsia="SimSun" w:hint="eastAsia"/>
          <w:lang w:eastAsia="zh-CN"/>
        </w:rPr>
        <w:t>objectives</w:t>
      </w:r>
      <w:r w:rsidRPr="00D61C09">
        <w:rPr>
          <w:rFonts w:eastAsia="SimSun"/>
          <w:lang w:eastAsia="en-US"/>
        </w:rPr>
        <w:t xml:space="preserve"> are expected to be specified as a result of this work item:</w:t>
      </w:r>
    </w:p>
    <w:p w14:paraId="49F102EF" w14:textId="77777777" w:rsidR="00D61C09" w:rsidRPr="00D61C09" w:rsidRDefault="00D61C09" w:rsidP="00D361A5">
      <w:pPr>
        <w:pStyle w:val="B1"/>
        <w:rPr>
          <w:rFonts w:eastAsia="SimSun"/>
          <w:szCs w:val="21"/>
          <w:lang w:eastAsia="zh-CN"/>
        </w:rPr>
      </w:pPr>
      <w:r w:rsidRPr="00D361A5">
        <w:rPr>
          <w:rFonts w:eastAsia="SimSun"/>
        </w:rPr>
        <w:t>-</w:t>
      </w:r>
      <w:r w:rsidRPr="00D361A5">
        <w:rPr>
          <w:rFonts w:eastAsia="SimSun"/>
        </w:rPr>
        <w:tab/>
        <w:t>Security</w:t>
      </w:r>
      <w:r w:rsidRPr="00D361A5">
        <w:rPr>
          <w:rFonts w:eastAsia="SimSun" w:hint="eastAsia"/>
        </w:rPr>
        <w:t xml:space="preserve"> aspects on enhancements to LCS to support AIML</w:t>
      </w:r>
      <w:r w:rsidRPr="00D361A5">
        <w:rPr>
          <w:rFonts w:eastAsia="SimSun"/>
        </w:rPr>
        <w:t>.</w:t>
      </w:r>
    </w:p>
    <w:p w14:paraId="3E0A712D" w14:textId="77777777" w:rsidR="00D61C09" w:rsidRPr="00D61C09" w:rsidRDefault="00D61C09" w:rsidP="00D361A5">
      <w:pPr>
        <w:pStyle w:val="B1"/>
        <w:rPr>
          <w:rFonts w:eastAsia="DengXian"/>
        </w:rPr>
      </w:pPr>
      <w:r w:rsidRPr="00D361A5">
        <w:rPr>
          <w:rFonts w:eastAsia="SimSun"/>
        </w:rPr>
        <w:t>-</w:t>
      </w:r>
      <w:r w:rsidRPr="00D361A5">
        <w:rPr>
          <w:rFonts w:eastAsia="SimSun"/>
        </w:rPr>
        <w:tab/>
        <w:t>Security</w:t>
      </w:r>
      <w:r w:rsidRPr="00D361A5">
        <w:rPr>
          <w:rFonts w:eastAsia="SimSun" w:hint="eastAsia"/>
        </w:rPr>
        <w:t xml:space="preserve"> aspects on </w:t>
      </w:r>
      <w:r w:rsidRPr="00D361A5">
        <w:rPr>
          <w:rFonts w:eastAsia="SimSun"/>
        </w:rPr>
        <w:t>VFL process</w:t>
      </w:r>
      <w:r w:rsidRPr="00D361A5">
        <w:rPr>
          <w:rFonts w:eastAsia="DengXian"/>
        </w:rPr>
        <w:t>.</w:t>
      </w:r>
    </w:p>
    <w:p w14:paraId="31A4A9D5" w14:textId="55F06709" w:rsidR="00D61C09" w:rsidRPr="00D61C09" w:rsidRDefault="00D61C09" w:rsidP="00DB0EBE">
      <w:pPr>
        <w:pStyle w:val="Heading5"/>
      </w:pPr>
      <w:bookmarkStart w:id="568" w:name="_Toc201334652"/>
      <w:bookmarkStart w:id="569" w:name="_Toc205529055"/>
      <w:r w:rsidRPr="00D61C09">
        <w:t>5.2.2.</w:t>
      </w:r>
      <w:r w:rsidR="003A6168">
        <w:t>16</w:t>
      </w:r>
      <w:r w:rsidRPr="00D61C09">
        <w:t>.2</w:t>
      </w:r>
      <w:r w:rsidRPr="00D61C09">
        <w:tab/>
        <w:t>Activities summary</w:t>
      </w:r>
      <w:bookmarkEnd w:id="568"/>
      <w:bookmarkEnd w:id="569"/>
    </w:p>
    <w:p w14:paraId="15142C18" w14:textId="77777777" w:rsidR="00D61C09" w:rsidRPr="00D61C09" w:rsidRDefault="00D61C09" w:rsidP="00D361A5">
      <w:pPr>
        <w:pStyle w:val="EditorsNote"/>
        <w:rPr>
          <w:rFonts w:eastAsia="DengXian"/>
          <w:lang w:eastAsia="en-US"/>
        </w:rPr>
      </w:pPr>
      <w:r w:rsidRPr="00D361A5">
        <w:rPr>
          <w:rFonts w:eastAsia="SimSun"/>
        </w:rPr>
        <w:t>Editor’s note:</w:t>
      </w:r>
      <w:r w:rsidRPr="00D361A5">
        <w:rPr>
          <w:rFonts w:eastAsia="SimSun"/>
        </w:rPr>
        <w:tab/>
        <w:t>Reference to TR 21.919 can be added when the work item summary is made available.</w:t>
      </w:r>
    </w:p>
    <w:p w14:paraId="41EC54C8" w14:textId="77777777" w:rsidR="00D61C09" w:rsidRPr="00D361A5" w:rsidRDefault="00D61C09" w:rsidP="00D361A5">
      <w:pPr>
        <w:rPr>
          <w:rFonts w:eastAsia="SimSun"/>
        </w:rPr>
      </w:pPr>
    </w:p>
    <w:p w14:paraId="227D621C" w14:textId="299FA2C1" w:rsidR="00D61C09" w:rsidRPr="00D13913" w:rsidRDefault="00D61C09" w:rsidP="00DB0EBE">
      <w:pPr>
        <w:pStyle w:val="Heading4"/>
        <w:rPr>
          <w:lang w:eastAsia="en-US"/>
        </w:rPr>
      </w:pPr>
      <w:bookmarkStart w:id="570" w:name="_Toc201334653"/>
      <w:bookmarkStart w:id="571" w:name="_Toc205529056"/>
      <w:r w:rsidRPr="00D13913">
        <w:rPr>
          <w:lang w:eastAsia="en-US"/>
        </w:rPr>
        <w:lastRenderedPageBreak/>
        <w:t>5.2.2.</w:t>
      </w:r>
      <w:r w:rsidR="003A6168" w:rsidRPr="00D13913">
        <w:rPr>
          <w:lang w:eastAsia="en-US"/>
        </w:rPr>
        <w:t>17</w:t>
      </w:r>
      <w:r w:rsidRPr="00D13913">
        <w:rPr>
          <w:lang w:eastAsia="en-US"/>
        </w:rPr>
        <w:tab/>
        <w:t>Rel-19 SA WG5 WID - AI/ML management phase 2  (AIML_MGT_Ph2)</w:t>
      </w:r>
      <w:bookmarkEnd w:id="570"/>
      <w:bookmarkEnd w:id="571"/>
    </w:p>
    <w:p w14:paraId="3F29A3C3" w14:textId="16EEB7DF" w:rsidR="00D61C09" w:rsidRPr="00D61C09" w:rsidRDefault="00D61C09" w:rsidP="00DB0EBE">
      <w:pPr>
        <w:pStyle w:val="Heading5"/>
      </w:pPr>
      <w:bookmarkStart w:id="572" w:name="_Toc201334654"/>
      <w:bookmarkStart w:id="573" w:name="_Toc205529057"/>
      <w:r w:rsidRPr="00D61C09">
        <w:t>5.2.2.</w:t>
      </w:r>
      <w:r w:rsidR="003A6168">
        <w:t>17</w:t>
      </w:r>
      <w:r w:rsidRPr="00D61C09">
        <w:t>.1</w:t>
      </w:r>
      <w:r w:rsidRPr="00D61C09">
        <w:tab/>
        <w:t>Description</w:t>
      </w:r>
      <w:bookmarkEnd w:id="572"/>
      <w:bookmarkEnd w:id="573"/>
    </w:p>
    <w:p w14:paraId="3B7C56A4" w14:textId="77777777" w:rsidR="00D61C09" w:rsidRPr="00D61C09" w:rsidRDefault="00D61C09" w:rsidP="00D61C09">
      <w:pPr>
        <w:rPr>
          <w:rFonts w:eastAsia="DengXian"/>
        </w:rPr>
      </w:pPr>
      <w:r w:rsidRPr="00D61C09">
        <w:rPr>
          <w:rFonts w:eastAsia="DengXian"/>
        </w:rPr>
        <w:t>The objectives of AI/ML management phase 2 work item are to specify the management capabilities to support AI/ML functions defined by 3GPP, including:</w:t>
      </w:r>
    </w:p>
    <w:p w14:paraId="2C14B383"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r>
      <w:r w:rsidRPr="00D361A5">
        <w:rPr>
          <w:rFonts w:eastAsia="SimSun" w:hint="eastAsia"/>
        </w:rPr>
        <w:t xml:space="preserve">NG-RAN AIML-based Coverage and Capacity </w:t>
      </w:r>
      <w:r w:rsidRPr="00D361A5">
        <w:rPr>
          <w:rFonts w:eastAsia="SimSun"/>
        </w:rPr>
        <w:t>O</w:t>
      </w:r>
      <w:r w:rsidRPr="00D361A5">
        <w:rPr>
          <w:rFonts w:eastAsia="SimSun" w:hint="eastAsia"/>
        </w:rPr>
        <w:t>ptimization</w:t>
      </w:r>
      <w:r w:rsidRPr="00D361A5">
        <w:rPr>
          <w:rFonts w:eastAsia="SimSun"/>
        </w:rPr>
        <w:t xml:space="preserve">, and </w:t>
      </w:r>
      <w:r w:rsidRPr="00D361A5">
        <w:rPr>
          <w:rFonts w:eastAsia="SimSun" w:hint="eastAsia"/>
        </w:rPr>
        <w:t xml:space="preserve">NG-RAN AIML-based Network Slicing </w:t>
      </w:r>
      <w:r w:rsidRPr="00D361A5">
        <w:rPr>
          <w:rFonts w:eastAsia="SimSun"/>
        </w:rPr>
        <w:t>defined by RAN3,</w:t>
      </w:r>
    </w:p>
    <w:p w14:paraId="31376B94"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Model delivery/transfer as defined by RAN1/2,</w:t>
      </w:r>
    </w:p>
    <w:p w14:paraId="3626CF14"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ML model training and AI/ML inference functions for 5</w:t>
      </w:r>
      <w:r w:rsidRPr="00D361A5">
        <w:rPr>
          <w:rFonts w:eastAsia="SimSun" w:hint="eastAsia"/>
        </w:rPr>
        <w:t>GC</w:t>
      </w:r>
      <w:r w:rsidRPr="00D361A5">
        <w:rPr>
          <w:rFonts w:eastAsia="SimSun"/>
        </w:rPr>
        <w:t xml:space="preserve"> as defined by SA2, and</w:t>
      </w:r>
    </w:p>
    <w:p w14:paraId="09E30298"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MDA (Management Data Analytics) as defined by SA5.</w:t>
      </w:r>
    </w:p>
    <w:p w14:paraId="64E729E7" w14:textId="77777777" w:rsidR="00D61C09" w:rsidRPr="00D61C09" w:rsidRDefault="00D61C09" w:rsidP="00D61C09">
      <w:pPr>
        <w:rPr>
          <w:rFonts w:eastAsia="DengXian"/>
          <w:lang w:val="en-US"/>
        </w:rPr>
      </w:pPr>
      <w:r w:rsidRPr="00D61C09">
        <w:rPr>
          <w:rFonts w:eastAsia="DengXian"/>
          <w:lang w:val="en-US"/>
        </w:rPr>
        <w:t>To achieve these objectives, the following work tasks are defined:</w:t>
      </w:r>
    </w:p>
    <w:p w14:paraId="133F74F6" w14:textId="1211F365" w:rsidR="00D61C09" w:rsidRPr="00D61C09" w:rsidRDefault="00D61C09" w:rsidP="00D361A5">
      <w:pPr>
        <w:pStyle w:val="B1"/>
        <w:rPr>
          <w:rFonts w:eastAsia="SimSun"/>
        </w:rPr>
      </w:pPr>
      <w:r w:rsidRPr="00D61C09">
        <w:rPr>
          <w:rFonts w:eastAsia="SimSun"/>
          <w:b/>
          <w:bCs/>
        </w:rPr>
        <w:t>WT-1</w:t>
      </w:r>
      <w:r w:rsidRPr="00D61C09">
        <w:rPr>
          <w:rFonts w:eastAsia="SimSun"/>
        </w:rPr>
        <w:t xml:space="preserve">: Specify the AI/ML management capabilities including use cases, requirements and solutions for the relevant AI/ML lifecycle operational steps based on </w:t>
      </w:r>
      <w:r w:rsidR="006130C7" w:rsidRPr="00D61C09">
        <w:rPr>
          <w:rFonts w:eastAsia="SimSun"/>
        </w:rPr>
        <w:t>TR</w:t>
      </w:r>
      <w:r w:rsidR="006130C7">
        <w:rPr>
          <w:rFonts w:eastAsia="SimSun"/>
        </w:rPr>
        <w:t> </w:t>
      </w:r>
      <w:r w:rsidR="006130C7" w:rsidRPr="00D61C09">
        <w:rPr>
          <w:rFonts w:eastAsia="SimSun"/>
        </w:rPr>
        <w:t>28.858</w:t>
      </w:r>
      <w:r w:rsidR="006130C7">
        <w:rPr>
          <w:rFonts w:eastAsia="SimSun"/>
        </w:rPr>
        <w:t> </w:t>
      </w:r>
      <w:r w:rsidR="006130C7" w:rsidRPr="00D61C09">
        <w:rPr>
          <w:rFonts w:eastAsia="SimSun"/>
        </w:rPr>
        <w:t>[</w:t>
      </w:r>
      <w:r w:rsidRPr="00D61C09">
        <w:rPr>
          <w:rFonts w:eastAsia="SimSun"/>
        </w:rPr>
        <w:t>19], including:</w:t>
      </w:r>
    </w:p>
    <w:p w14:paraId="0476C661" w14:textId="77777777" w:rsidR="00D61C09" w:rsidRPr="00D61C09" w:rsidRDefault="00D61C09" w:rsidP="00D361A5">
      <w:pPr>
        <w:pStyle w:val="B2"/>
        <w:rPr>
          <w:rFonts w:eastAsia="SimSun"/>
        </w:rPr>
      </w:pPr>
      <w:r w:rsidRPr="00D361A5">
        <w:rPr>
          <w:rFonts w:eastAsia="SimSun"/>
          <w:b/>
        </w:rPr>
        <w:tab/>
        <w:t>WT-1.1</w:t>
      </w:r>
      <w:r w:rsidRPr="00D361A5">
        <w:rPr>
          <w:rFonts w:eastAsia="SimSun"/>
        </w:rPr>
        <w:t>: Management capabilities for ML model training:</w:t>
      </w:r>
    </w:p>
    <w:p w14:paraId="5BA535E1" w14:textId="77777777" w:rsidR="00D61C09" w:rsidRPr="00D61C09" w:rsidRDefault="00D61C09" w:rsidP="00D361A5">
      <w:pPr>
        <w:pStyle w:val="B3"/>
        <w:rPr>
          <w:rFonts w:eastAsia="SimSun"/>
        </w:rPr>
      </w:pPr>
      <w:r w:rsidRPr="00D361A5">
        <w:rPr>
          <w:rFonts w:eastAsia="SimSun"/>
        </w:rPr>
        <w:t>-</w:t>
      </w:r>
      <w:r w:rsidRPr="00D361A5">
        <w:rPr>
          <w:rFonts w:eastAsia="SimSun"/>
        </w:rPr>
        <w:tab/>
        <w:t>ML-Knowledge-based Transfer Learning,</w:t>
      </w:r>
    </w:p>
    <w:p w14:paraId="6C10CCE1" w14:textId="77777777" w:rsidR="00D61C09" w:rsidRPr="00D61C09" w:rsidRDefault="00D61C09" w:rsidP="00D361A5">
      <w:pPr>
        <w:pStyle w:val="B3"/>
        <w:rPr>
          <w:rFonts w:eastAsia="SimSun"/>
        </w:rPr>
      </w:pPr>
      <w:r w:rsidRPr="00D361A5">
        <w:rPr>
          <w:rFonts w:eastAsia="SimSun"/>
        </w:rPr>
        <w:t>-</w:t>
      </w:r>
      <w:r w:rsidRPr="00D361A5">
        <w:rPr>
          <w:rFonts w:eastAsia="SimSun"/>
        </w:rPr>
        <w:tab/>
        <w:t>ML pre-training and fine-tuning,</w:t>
      </w:r>
    </w:p>
    <w:p w14:paraId="5B90D344" w14:textId="77777777" w:rsidR="00D61C09" w:rsidRPr="00D61C09" w:rsidRDefault="00D61C09" w:rsidP="00D361A5">
      <w:pPr>
        <w:pStyle w:val="B3"/>
        <w:rPr>
          <w:rFonts w:eastAsia="SimSun"/>
        </w:rPr>
      </w:pPr>
      <w:r w:rsidRPr="00D361A5">
        <w:rPr>
          <w:rFonts w:eastAsia="SimSun"/>
        </w:rPr>
        <w:t>-</w:t>
      </w:r>
      <w:r w:rsidRPr="00D361A5">
        <w:rPr>
          <w:rFonts w:eastAsia="SimSun"/>
        </w:rPr>
        <w:tab/>
        <w:t>ML model training for multiple contexts,</w:t>
      </w:r>
    </w:p>
    <w:p w14:paraId="5E05B789" w14:textId="77777777" w:rsidR="00D61C09" w:rsidRPr="00D61C09" w:rsidRDefault="00D61C09" w:rsidP="00D361A5">
      <w:pPr>
        <w:pStyle w:val="B3"/>
        <w:rPr>
          <w:rFonts w:eastAsia="SimSun"/>
        </w:rPr>
      </w:pPr>
      <w:r w:rsidRPr="00D361A5">
        <w:rPr>
          <w:rFonts w:eastAsia="SimSun"/>
        </w:rPr>
        <w:t>-</w:t>
      </w:r>
      <w:r w:rsidRPr="00D361A5">
        <w:rPr>
          <w:rFonts w:eastAsia="SimSun"/>
        </w:rPr>
        <w:tab/>
        <w:t>ML training data statistics,</w:t>
      </w:r>
    </w:p>
    <w:p w14:paraId="1C5EE8D3" w14:textId="77777777" w:rsidR="00D61C09" w:rsidRPr="00D61C09" w:rsidRDefault="00D61C09" w:rsidP="00D361A5">
      <w:pPr>
        <w:pStyle w:val="B3"/>
        <w:rPr>
          <w:rFonts w:eastAsia="SimSun"/>
        </w:rPr>
      </w:pPr>
      <w:r w:rsidRPr="00D361A5">
        <w:rPr>
          <w:rFonts w:eastAsia="SimSun"/>
        </w:rPr>
        <w:t>-</w:t>
      </w:r>
      <w:r w:rsidRPr="00D361A5">
        <w:rPr>
          <w:rFonts w:eastAsia="SimSun"/>
        </w:rPr>
        <w:tab/>
        <w:t>ML model confidence,</w:t>
      </w:r>
    </w:p>
    <w:p w14:paraId="0016A945" w14:textId="77777777" w:rsidR="00D61C09" w:rsidRPr="00D61C09" w:rsidRDefault="00D61C09" w:rsidP="00D361A5">
      <w:pPr>
        <w:pStyle w:val="B3"/>
        <w:rPr>
          <w:rFonts w:eastAsia="SimSun"/>
        </w:rPr>
      </w:pPr>
      <w:r w:rsidRPr="00D361A5">
        <w:rPr>
          <w:rFonts w:eastAsia="SimSun"/>
        </w:rPr>
        <w:t>-</w:t>
      </w:r>
      <w:r w:rsidRPr="00D361A5">
        <w:rPr>
          <w:rFonts w:eastAsia="SimSun"/>
        </w:rPr>
        <w:tab/>
        <w:t>Management of Reinforcement Learning,</w:t>
      </w:r>
    </w:p>
    <w:p w14:paraId="00685B8A" w14:textId="77777777" w:rsidR="00D61C09" w:rsidRPr="00D61C09" w:rsidRDefault="00D61C09" w:rsidP="00D361A5">
      <w:pPr>
        <w:pStyle w:val="B3"/>
        <w:rPr>
          <w:rFonts w:eastAsia="SimSun"/>
        </w:rPr>
      </w:pPr>
      <w:r w:rsidRPr="00D361A5">
        <w:rPr>
          <w:rFonts w:eastAsia="SimSun"/>
        </w:rPr>
        <w:t>-</w:t>
      </w:r>
      <w:r w:rsidRPr="00D361A5">
        <w:rPr>
          <w:rFonts w:eastAsia="SimSun"/>
        </w:rPr>
        <w:tab/>
        <w:t>Sustainable AI/ML for ML training,</w:t>
      </w:r>
    </w:p>
    <w:p w14:paraId="3E8C7BB3" w14:textId="77777777" w:rsidR="00D61C09" w:rsidRPr="00D61C09" w:rsidRDefault="00D61C09" w:rsidP="00D361A5">
      <w:pPr>
        <w:pStyle w:val="B3"/>
        <w:rPr>
          <w:rFonts w:eastAsia="SimSun"/>
        </w:rPr>
      </w:pPr>
      <w:r w:rsidRPr="00D361A5">
        <w:rPr>
          <w:rFonts w:eastAsia="SimSun"/>
        </w:rPr>
        <w:t>-</w:t>
      </w:r>
      <w:r w:rsidRPr="00D361A5">
        <w:rPr>
          <w:rFonts w:eastAsia="SimSun"/>
        </w:rPr>
        <w:tab/>
        <w:t>ML model Distributed training,</w:t>
      </w:r>
    </w:p>
    <w:p w14:paraId="2E725CDC" w14:textId="77777777" w:rsidR="00D61C09" w:rsidRPr="00D61C09" w:rsidRDefault="00D61C09" w:rsidP="00D361A5">
      <w:pPr>
        <w:pStyle w:val="B3"/>
        <w:rPr>
          <w:rFonts w:eastAsia="SimSun"/>
        </w:rPr>
      </w:pPr>
      <w:r w:rsidRPr="00D361A5">
        <w:rPr>
          <w:rFonts w:eastAsia="SimSun"/>
        </w:rPr>
        <w:t>-</w:t>
      </w:r>
      <w:r w:rsidRPr="00D361A5">
        <w:rPr>
          <w:rFonts w:eastAsia="SimSun"/>
        </w:rPr>
        <w:tab/>
        <w:t>Management of Federated Learning,</w:t>
      </w:r>
    </w:p>
    <w:p w14:paraId="746138BD" w14:textId="77777777" w:rsidR="00D61C09" w:rsidRPr="00D61C09" w:rsidRDefault="00D61C09" w:rsidP="00D361A5">
      <w:pPr>
        <w:pStyle w:val="B3"/>
        <w:rPr>
          <w:rFonts w:eastAsia="SimSun"/>
        </w:rPr>
      </w:pPr>
      <w:r w:rsidRPr="00D361A5">
        <w:rPr>
          <w:rFonts w:eastAsia="SimSun"/>
        </w:rPr>
        <w:t>-</w:t>
      </w:r>
      <w:r w:rsidRPr="00D361A5">
        <w:rPr>
          <w:rFonts w:eastAsia="SimSun"/>
        </w:rPr>
        <w:tab/>
        <w:t>ML authentication,</w:t>
      </w:r>
    </w:p>
    <w:p w14:paraId="50CA9C2D" w14:textId="77777777" w:rsidR="00D61C09" w:rsidRPr="00D61C09" w:rsidRDefault="00D61C09" w:rsidP="00D361A5">
      <w:pPr>
        <w:pStyle w:val="B3"/>
        <w:rPr>
          <w:rFonts w:eastAsia="SimSun"/>
        </w:rPr>
      </w:pPr>
      <w:r w:rsidRPr="00D361A5">
        <w:rPr>
          <w:rFonts w:eastAsia="SimSun"/>
        </w:rPr>
        <w:t>-</w:t>
      </w:r>
      <w:r w:rsidRPr="00D361A5">
        <w:rPr>
          <w:rFonts w:eastAsia="SimSun"/>
        </w:rPr>
        <w:tab/>
        <w:t>AI/ML prediction latency,</w:t>
      </w:r>
    </w:p>
    <w:p w14:paraId="07D64B62" w14:textId="77777777" w:rsidR="00D61C09" w:rsidRPr="00D61C09" w:rsidRDefault="00D61C09" w:rsidP="00D361A5">
      <w:pPr>
        <w:pStyle w:val="B3"/>
        <w:rPr>
          <w:rFonts w:eastAsia="SimSun"/>
        </w:rPr>
      </w:pPr>
      <w:r w:rsidRPr="00D361A5">
        <w:rPr>
          <w:rFonts w:eastAsia="SimSun"/>
        </w:rPr>
        <w:t>-</w:t>
      </w:r>
      <w:r w:rsidRPr="00D361A5">
        <w:rPr>
          <w:rFonts w:eastAsia="SimSun"/>
        </w:rPr>
        <w:tab/>
        <w:t>ML explainability.</w:t>
      </w:r>
    </w:p>
    <w:p w14:paraId="4316AAB2" w14:textId="77777777" w:rsidR="00D61C09" w:rsidRPr="00D61C09" w:rsidRDefault="00D61C09" w:rsidP="00D361A5">
      <w:pPr>
        <w:pStyle w:val="B2"/>
        <w:rPr>
          <w:rFonts w:eastAsia="SimSun"/>
        </w:rPr>
      </w:pPr>
      <w:r w:rsidRPr="00D361A5">
        <w:rPr>
          <w:rFonts w:eastAsia="SimSun"/>
          <w:b/>
        </w:rPr>
        <w:t>WT-1.2</w:t>
      </w:r>
      <w:r w:rsidRPr="00D361A5">
        <w:rPr>
          <w:rFonts w:eastAsia="SimSun"/>
        </w:rPr>
        <w:t>: Management capabilities for AI/ML inference emulation:</w:t>
      </w:r>
    </w:p>
    <w:p w14:paraId="579F3C10" w14:textId="77777777" w:rsidR="00D61C09" w:rsidRPr="00D61C09" w:rsidRDefault="00D61C09" w:rsidP="00D361A5">
      <w:pPr>
        <w:pStyle w:val="B3"/>
        <w:rPr>
          <w:rFonts w:eastAsia="SimSun"/>
        </w:rPr>
      </w:pPr>
      <w:r w:rsidRPr="00D361A5">
        <w:rPr>
          <w:rFonts w:eastAsia="SimSun"/>
        </w:rPr>
        <w:t>-</w:t>
      </w:r>
      <w:r w:rsidRPr="00D361A5">
        <w:rPr>
          <w:rFonts w:eastAsia="SimSun"/>
        </w:rPr>
        <w:tab/>
        <w:t>ML inference emulation,</w:t>
      </w:r>
    </w:p>
    <w:p w14:paraId="12D02402" w14:textId="77777777" w:rsidR="00D61C09" w:rsidRPr="00D61C09" w:rsidRDefault="00D61C09" w:rsidP="00D361A5">
      <w:pPr>
        <w:pStyle w:val="B3"/>
        <w:rPr>
          <w:rFonts w:eastAsia="SimSun"/>
        </w:rPr>
      </w:pPr>
      <w:r w:rsidRPr="00D361A5">
        <w:rPr>
          <w:rFonts w:eastAsia="SimSun"/>
        </w:rPr>
        <w:t>-</w:t>
      </w:r>
      <w:r w:rsidRPr="00D361A5">
        <w:rPr>
          <w:rFonts w:eastAsia="SimSun"/>
        </w:rPr>
        <w:tab/>
        <w:t>ML inference emulation environment selection.</w:t>
      </w:r>
    </w:p>
    <w:p w14:paraId="56020D4F" w14:textId="77777777" w:rsidR="00D61C09" w:rsidRPr="00D61C09" w:rsidRDefault="00D61C09" w:rsidP="00D361A5">
      <w:pPr>
        <w:pStyle w:val="B2"/>
        <w:rPr>
          <w:rFonts w:eastAsia="SimSun"/>
        </w:rPr>
      </w:pPr>
      <w:r w:rsidRPr="00D361A5">
        <w:rPr>
          <w:rFonts w:eastAsia="SimSun"/>
          <w:b/>
        </w:rPr>
        <w:t>WT-1.3</w:t>
      </w:r>
      <w:r w:rsidRPr="00D361A5">
        <w:rPr>
          <w:rFonts w:eastAsia="SimSun"/>
        </w:rPr>
        <w:t>: Management capabilities for ML model deployment:</w:t>
      </w:r>
    </w:p>
    <w:p w14:paraId="27C56C76" w14:textId="77777777" w:rsidR="00D61C09" w:rsidRPr="00D61C09" w:rsidRDefault="00D61C09" w:rsidP="00D361A5">
      <w:pPr>
        <w:pStyle w:val="B3"/>
        <w:rPr>
          <w:rFonts w:eastAsia="SimSun"/>
        </w:rPr>
      </w:pPr>
      <w:r w:rsidRPr="00D361A5">
        <w:rPr>
          <w:rFonts w:eastAsia="SimSun"/>
        </w:rPr>
        <w:t>-</w:t>
      </w:r>
      <w:r w:rsidRPr="00D361A5">
        <w:rPr>
          <w:rFonts w:eastAsia="SimSun"/>
        </w:rPr>
        <w:tab/>
        <w:t xml:space="preserve">Enhancements to ML model loading, </w:t>
      </w:r>
    </w:p>
    <w:p w14:paraId="5BDEBFC2" w14:textId="77777777" w:rsidR="00D61C09" w:rsidRPr="00D61C09" w:rsidRDefault="00D61C09" w:rsidP="00D361A5">
      <w:pPr>
        <w:pStyle w:val="B3"/>
        <w:rPr>
          <w:rFonts w:eastAsia="SimSun"/>
        </w:rPr>
      </w:pPr>
      <w:r w:rsidRPr="00D361A5">
        <w:rPr>
          <w:rFonts w:eastAsia="SimSun"/>
        </w:rPr>
        <w:t>-</w:t>
      </w:r>
      <w:r w:rsidRPr="00D361A5">
        <w:rPr>
          <w:rFonts w:eastAsia="SimSun"/>
        </w:rPr>
        <w:tab/>
        <w:t>ML model transfer/delivery.</w:t>
      </w:r>
    </w:p>
    <w:p w14:paraId="0B6F6DF7" w14:textId="77777777" w:rsidR="00D61C09" w:rsidRPr="00D61C09" w:rsidRDefault="00D61C09" w:rsidP="00D361A5">
      <w:pPr>
        <w:pStyle w:val="B2"/>
        <w:rPr>
          <w:rFonts w:eastAsia="SimSun"/>
        </w:rPr>
      </w:pPr>
      <w:r w:rsidRPr="00D361A5">
        <w:rPr>
          <w:rFonts w:eastAsia="SimSun"/>
          <w:b/>
        </w:rPr>
        <w:t>WT-1.4</w:t>
      </w:r>
      <w:r w:rsidRPr="00D361A5">
        <w:rPr>
          <w:rFonts w:eastAsia="SimSun"/>
        </w:rPr>
        <w:t xml:space="preserve">: Management capabilities for AI/ML inference: </w:t>
      </w:r>
    </w:p>
    <w:p w14:paraId="4CDA5334" w14:textId="77777777" w:rsidR="00D61C09" w:rsidRPr="00D61C09" w:rsidRDefault="00D61C09" w:rsidP="00D361A5">
      <w:pPr>
        <w:pStyle w:val="B3"/>
        <w:rPr>
          <w:rFonts w:eastAsia="SimSun"/>
          <w:lang w:eastAsia="en-US"/>
        </w:rPr>
      </w:pPr>
      <w:r w:rsidRPr="00D361A5">
        <w:rPr>
          <w:rFonts w:eastAsia="SimSun"/>
        </w:rPr>
        <w:t>-</w:t>
      </w:r>
      <w:r w:rsidRPr="00D361A5">
        <w:rPr>
          <w:rFonts w:eastAsia="SimSun"/>
        </w:rPr>
        <w:tab/>
        <w:t>Coordination between the ML capabilities,</w:t>
      </w:r>
    </w:p>
    <w:p w14:paraId="6EB6CDC0" w14:textId="77777777" w:rsidR="00D61C09" w:rsidRPr="00D61C09" w:rsidRDefault="00D61C09" w:rsidP="00D361A5">
      <w:pPr>
        <w:pStyle w:val="B3"/>
        <w:rPr>
          <w:rFonts w:eastAsia="SimSun"/>
          <w:lang w:eastAsia="en-US"/>
        </w:rPr>
      </w:pPr>
      <w:r w:rsidRPr="00D361A5">
        <w:rPr>
          <w:rFonts w:eastAsia="SimSun"/>
        </w:rPr>
        <w:t>-</w:t>
      </w:r>
      <w:r w:rsidRPr="00D361A5">
        <w:rPr>
          <w:rFonts w:eastAsia="SimSun"/>
        </w:rPr>
        <w:tab/>
        <w:t>Sustainable AI/ML for AIML inference,</w:t>
      </w:r>
    </w:p>
    <w:p w14:paraId="7600331C" w14:textId="77777777" w:rsidR="00D61C09" w:rsidRPr="00D61C09" w:rsidRDefault="00D61C09" w:rsidP="00D361A5">
      <w:pPr>
        <w:pStyle w:val="B3"/>
        <w:rPr>
          <w:rFonts w:eastAsia="SimSun"/>
          <w:lang w:eastAsia="en-US"/>
        </w:rPr>
      </w:pPr>
      <w:r w:rsidRPr="00D361A5">
        <w:rPr>
          <w:rFonts w:eastAsia="SimSun"/>
        </w:rPr>
        <w:t>-</w:t>
      </w:r>
      <w:r w:rsidRPr="00D361A5">
        <w:rPr>
          <w:rFonts w:eastAsia="SimSun"/>
        </w:rPr>
        <w:tab/>
        <w:t>ML remedial action management,</w:t>
      </w:r>
    </w:p>
    <w:p w14:paraId="00B5BCD3" w14:textId="77777777" w:rsidR="00D61C09" w:rsidRPr="00D61C09" w:rsidRDefault="00D61C09" w:rsidP="00D361A5">
      <w:pPr>
        <w:pStyle w:val="B3"/>
        <w:rPr>
          <w:rFonts w:eastAsia="SimSun"/>
          <w:lang w:eastAsia="en-US"/>
        </w:rPr>
      </w:pPr>
      <w:r w:rsidRPr="00D361A5">
        <w:rPr>
          <w:rFonts w:eastAsia="SimSun"/>
        </w:rPr>
        <w:t>-</w:t>
      </w:r>
      <w:r w:rsidRPr="00D361A5">
        <w:rPr>
          <w:rFonts w:eastAsia="SimSun"/>
        </w:rPr>
        <w:tab/>
        <w:t>Managing ML models in use in a live network,</w:t>
      </w:r>
    </w:p>
    <w:p w14:paraId="5719A3AC" w14:textId="77777777" w:rsidR="00D61C09" w:rsidRPr="00D61C09" w:rsidRDefault="00D61C09" w:rsidP="00D361A5">
      <w:pPr>
        <w:pStyle w:val="B3"/>
        <w:rPr>
          <w:rFonts w:eastAsia="SimSun"/>
          <w:lang w:eastAsia="en-US"/>
        </w:rPr>
      </w:pPr>
      <w:r w:rsidRPr="00D361A5">
        <w:rPr>
          <w:rFonts w:eastAsia="SimSun"/>
        </w:rPr>
        <w:lastRenderedPageBreak/>
        <w:t>-</w:t>
      </w:r>
      <w:r w:rsidRPr="00D361A5">
        <w:rPr>
          <w:rFonts w:eastAsia="SimSun"/>
        </w:rPr>
        <w:tab/>
        <w:t>AI/ML prediction latency,</w:t>
      </w:r>
    </w:p>
    <w:p w14:paraId="0DA8E018" w14:textId="77777777" w:rsidR="00D61C09" w:rsidRPr="00D61C09" w:rsidRDefault="00D61C09" w:rsidP="00D361A5">
      <w:pPr>
        <w:pStyle w:val="B3"/>
        <w:rPr>
          <w:rFonts w:eastAsia="SimSun"/>
          <w:lang w:eastAsia="en-US"/>
        </w:rPr>
      </w:pPr>
      <w:r w:rsidRPr="00D361A5">
        <w:rPr>
          <w:rFonts w:eastAsia="SimSun"/>
        </w:rPr>
        <w:t>-</w:t>
      </w:r>
      <w:r w:rsidRPr="00D361A5">
        <w:rPr>
          <w:rFonts w:eastAsia="SimSun"/>
        </w:rPr>
        <w:tab/>
        <w:t>ML explainability.</w:t>
      </w:r>
    </w:p>
    <w:p w14:paraId="22A9B929" w14:textId="5F911956" w:rsidR="00D61C09" w:rsidRPr="00D61C09" w:rsidRDefault="00D61C09" w:rsidP="00DB0EBE">
      <w:pPr>
        <w:pStyle w:val="Heading5"/>
      </w:pPr>
      <w:bookmarkStart w:id="574" w:name="_Toc201334655"/>
      <w:bookmarkStart w:id="575" w:name="_Toc205529058"/>
      <w:r w:rsidRPr="00D61C09">
        <w:t>5.2.2.</w:t>
      </w:r>
      <w:r w:rsidR="003A6168">
        <w:t>17</w:t>
      </w:r>
      <w:r w:rsidRPr="00D61C09">
        <w:t>.2</w:t>
      </w:r>
      <w:r w:rsidRPr="00D61C09">
        <w:tab/>
        <w:t>Activities summary</w:t>
      </w:r>
      <w:bookmarkEnd w:id="574"/>
      <w:bookmarkEnd w:id="575"/>
    </w:p>
    <w:p w14:paraId="64311576" w14:textId="77777777" w:rsidR="00D61C09" w:rsidRPr="00D61C09" w:rsidRDefault="00D61C09" w:rsidP="00D361A5">
      <w:pPr>
        <w:pStyle w:val="EditorsNote"/>
        <w:rPr>
          <w:rFonts w:eastAsia="DengXian"/>
          <w:lang w:eastAsia="en-US"/>
        </w:rPr>
      </w:pPr>
      <w:r w:rsidRPr="00D361A5">
        <w:rPr>
          <w:rFonts w:eastAsia="SimSun"/>
        </w:rPr>
        <w:t>Editor’s note:</w:t>
      </w:r>
      <w:r w:rsidRPr="00D361A5">
        <w:rPr>
          <w:rFonts w:eastAsia="SimSun"/>
        </w:rPr>
        <w:tab/>
        <w:t>Reference to TR 21.919 can be added when the work item summary is made available.</w:t>
      </w:r>
    </w:p>
    <w:p w14:paraId="4A113937" w14:textId="77777777" w:rsidR="00D61C09" w:rsidRPr="00D361A5" w:rsidRDefault="00D61C09" w:rsidP="00D361A5">
      <w:pPr>
        <w:rPr>
          <w:rFonts w:eastAsia="SimSun"/>
        </w:rPr>
      </w:pPr>
    </w:p>
    <w:p w14:paraId="11CCDBA9" w14:textId="6FC0A81B" w:rsidR="00D61C09" w:rsidRPr="00D61C09" w:rsidRDefault="00D61C09" w:rsidP="00DB0EBE">
      <w:pPr>
        <w:pStyle w:val="Heading4"/>
        <w:rPr>
          <w:lang w:eastAsia="en-US"/>
        </w:rPr>
      </w:pPr>
      <w:bookmarkStart w:id="576" w:name="_Toc201334656"/>
      <w:bookmarkStart w:id="577" w:name="_Toc205529059"/>
      <w:r w:rsidRPr="00D61C09">
        <w:rPr>
          <w:lang w:eastAsia="en-US"/>
        </w:rPr>
        <w:t>5.2.2.</w:t>
      </w:r>
      <w:r w:rsidR="003A6168">
        <w:rPr>
          <w:lang w:eastAsia="en-US"/>
        </w:rPr>
        <w:t>18</w:t>
      </w:r>
      <w:r w:rsidRPr="00D61C09">
        <w:rPr>
          <w:lang w:eastAsia="en-US"/>
        </w:rPr>
        <w:tab/>
        <w:t>Rel-19 SA WG6 WID - Application Data Analytics Enablement Service  (TEI19_ADAES)</w:t>
      </w:r>
      <w:bookmarkEnd w:id="576"/>
      <w:bookmarkEnd w:id="577"/>
    </w:p>
    <w:p w14:paraId="7B138C5A" w14:textId="0DB0A75C" w:rsidR="00D61C09" w:rsidRPr="00D61C09" w:rsidRDefault="00D61C09" w:rsidP="00DB0EBE">
      <w:pPr>
        <w:pStyle w:val="Heading5"/>
      </w:pPr>
      <w:bookmarkStart w:id="578" w:name="_Toc201334657"/>
      <w:bookmarkStart w:id="579" w:name="_Toc205529060"/>
      <w:r w:rsidRPr="00D61C09">
        <w:t>5.2.2.</w:t>
      </w:r>
      <w:r w:rsidR="003A6168">
        <w:t>18</w:t>
      </w:r>
      <w:r w:rsidRPr="00D61C09">
        <w:t>.1</w:t>
      </w:r>
      <w:r w:rsidRPr="00D61C09">
        <w:tab/>
        <w:t>Description</w:t>
      </w:r>
      <w:bookmarkEnd w:id="578"/>
      <w:bookmarkEnd w:id="579"/>
    </w:p>
    <w:p w14:paraId="37FC4E1C"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The objectives of this work item include the following:</w:t>
      </w:r>
    </w:p>
    <w:p w14:paraId="3F0C7675" w14:textId="4C9B42EC" w:rsidR="00D361A5" w:rsidRDefault="00D361A5" w:rsidP="00D361A5">
      <w:pPr>
        <w:pStyle w:val="B1"/>
        <w:rPr>
          <w:rFonts w:eastAsia="SimSun"/>
          <w:lang w:eastAsia="en-US"/>
        </w:rPr>
      </w:pPr>
      <w:r>
        <w:rPr>
          <w:rFonts w:eastAsia="SimSun"/>
          <w:lang w:eastAsia="en-US"/>
        </w:rPr>
        <w:t>-</w:t>
      </w:r>
      <w:r>
        <w:rPr>
          <w:rFonts w:eastAsia="SimSun"/>
          <w:lang w:eastAsia="en-US"/>
        </w:rPr>
        <w:tab/>
        <w:t xml:space="preserve">Clarify metrics related to the analytics inputs/outputs introduced in </w:t>
      </w:r>
      <w:r w:rsidR="006130C7">
        <w:rPr>
          <w:rFonts w:eastAsia="SimSun"/>
          <w:lang w:eastAsia="en-US"/>
        </w:rPr>
        <w:t>TS 23.436 [</w:t>
      </w:r>
      <w:r>
        <w:rPr>
          <w:rFonts w:eastAsia="SimSun"/>
          <w:lang w:eastAsia="en-US"/>
        </w:rPr>
        <w:t>33].</w:t>
      </w:r>
    </w:p>
    <w:p w14:paraId="362BBAEB" w14:textId="09402053" w:rsidR="00D361A5" w:rsidRDefault="00D361A5" w:rsidP="00D361A5">
      <w:pPr>
        <w:pStyle w:val="B1"/>
        <w:rPr>
          <w:rFonts w:eastAsia="SimSun"/>
          <w:lang w:eastAsia="en-US"/>
        </w:rPr>
      </w:pPr>
      <w:r>
        <w:rPr>
          <w:rFonts w:eastAsia="SimSun"/>
          <w:lang w:eastAsia="en-US"/>
        </w:rPr>
        <w:t>-</w:t>
      </w:r>
      <w:r>
        <w:rPr>
          <w:rFonts w:eastAsia="SimSun"/>
          <w:lang w:eastAsia="en-US"/>
        </w:rPr>
        <w:tab/>
        <w:t xml:space="preserve">Enhance the IEs for the request/response of data collection from Data Producer and/or A-ADRF (or via A-DCCF) in </w:t>
      </w:r>
      <w:r w:rsidR="006130C7">
        <w:rPr>
          <w:rFonts w:eastAsia="SimSun"/>
          <w:lang w:eastAsia="en-US"/>
        </w:rPr>
        <w:t>TS 23.436 [</w:t>
      </w:r>
      <w:r>
        <w:rPr>
          <w:rFonts w:eastAsia="SimSun"/>
          <w:lang w:eastAsia="en-US"/>
        </w:rPr>
        <w:t>33].</w:t>
      </w:r>
    </w:p>
    <w:p w14:paraId="4690FDBB" w14:textId="7CC5FB5A" w:rsidR="00D361A5" w:rsidRDefault="00D361A5" w:rsidP="00D361A5">
      <w:pPr>
        <w:pStyle w:val="B1"/>
        <w:rPr>
          <w:rFonts w:eastAsia="SimSun"/>
          <w:lang w:eastAsia="en-US"/>
        </w:rPr>
      </w:pPr>
      <w:r>
        <w:rPr>
          <w:rFonts w:eastAsia="SimSun"/>
          <w:lang w:eastAsia="en-US"/>
        </w:rPr>
        <w:t>-</w:t>
      </w:r>
      <w:r>
        <w:rPr>
          <w:rFonts w:eastAsia="SimSun"/>
          <w:lang w:eastAsia="en-US"/>
        </w:rPr>
        <w:tab/>
        <w:t xml:space="preserve">Complete the definition of IEs for the data/analytics storage subscription request to A-ADRF in </w:t>
      </w:r>
      <w:r w:rsidR="006130C7">
        <w:rPr>
          <w:rFonts w:eastAsia="SimSun"/>
          <w:lang w:eastAsia="en-US"/>
        </w:rPr>
        <w:t>TS 23.436 [</w:t>
      </w:r>
      <w:r>
        <w:rPr>
          <w:rFonts w:eastAsia="SimSun"/>
          <w:lang w:eastAsia="en-US"/>
        </w:rPr>
        <w:t>33].</w:t>
      </w:r>
    </w:p>
    <w:p w14:paraId="45B0978A" w14:textId="0585F9CE" w:rsidR="00D61C09" w:rsidRPr="00D61C09" w:rsidRDefault="00D61C09" w:rsidP="00DB0EBE">
      <w:pPr>
        <w:pStyle w:val="Heading5"/>
      </w:pPr>
      <w:bookmarkStart w:id="580" w:name="_Toc201334658"/>
      <w:bookmarkStart w:id="581" w:name="_Toc205529061"/>
      <w:r w:rsidRPr="00D61C09">
        <w:t>5.2.2.</w:t>
      </w:r>
      <w:r w:rsidR="003A6168">
        <w:t>18</w:t>
      </w:r>
      <w:r w:rsidRPr="00D61C09">
        <w:t>.2</w:t>
      </w:r>
      <w:r w:rsidRPr="00D61C09">
        <w:tab/>
        <w:t>Activities summary</w:t>
      </w:r>
      <w:bookmarkEnd w:id="580"/>
      <w:bookmarkEnd w:id="581"/>
    </w:p>
    <w:p w14:paraId="22B25EC7" w14:textId="77777777" w:rsidR="00D61C09" w:rsidRPr="00D61C09" w:rsidRDefault="00D61C09" w:rsidP="00D361A5">
      <w:pPr>
        <w:pStyle w:val="EditorsNote"/>
        <w:rPr>
          <w:rFonts w:eastAsia="DengXian"/>
        </w:rPr>
      </w:pPr>
      <w:r w:rsidRPr="00D361A5">
        <w:rPr>
          <w:rFonts w:eastAsia="DengXian"/>
        </w:rPr>
        <w:t>Editor's note:</w:t>
      </w:r>
      <w:r w:rsidRPr="00D361A5">
        <w:rPr>
          <w:rFonts w:eastAsia="DengXian"/>
        </w:rP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2FEAC35F" w14:textId="77777777" w:rsidR="00D61C09" w:rsidRPr="00D61C09" w:rsidRDefault="00D61C09" w:rsidP="00D361A5">
      <w:pPr>
        <w:pStyle w:val="EditorsNote"/>
        <w:rPr>
          <w:rFonts w:eastAsia="DengXian"/>
          <w:lang w:eastAsia="en-US"/>
        </w:rPr>
      </w:pPr>
      <w:r w:rsidRPr="00D361A5">
        <w:rPr>
          <w:rFonts w:eastAsia="SimSun"/>
        </w:rPr>
        <w:t>Editor’s note:</w:t>
      </w:r>
      <w:r w:rsidRPr="00D361A5">
        <w:rPr>
          <w:rFonts w:eastAsia="SimSun"/>
        </w:rPr>
        <w:tab/>
        <w:t>Reference to TR 21.919 can be added when the work item summary is made available.</w:t>
      </w:r>
    </w:p>
    <w:p w14:paraId="6785271B" w14:textId="77777777" w:rsidR="00D61C09" w:rsidRPr="00D61C09" w:rsidRDefault="00D61C09" w:rsidP="00D361A5">
      <w:pPr>
        <w:rPr>
          <w:rFonts w:eastAsia="DengXian"/>
        </w:rPr>
      </w:pPr>
    </w:p>
    <w:p w14:paraId="7A3A2E51" w14:textId="663C8EED" w:rsidR="00D61C09" w:rsidRPr="00D61C09" w:rsidRDefault="00D61C09" w:rsidP="00DB0EBE">
      <w:pPr>
        <w:pStyle w:val="Heading4"/>
        <w:rPr>
          <w:lang w:eastAsia="en-US"/>
        </w:rPr>
      </w:pPr>
      <w:bookmarkStart w:id="582" w:name="_Toc201334659"/>
      <w:bookmarkStart w:id="583" w:name="_Toc205529062"/>
      <w:r w:rsidRPr="00D61C09">
        <w:rPr>
          <w:lang w:eastAsia="en-US"/>
        </w:rPr>
        <w:t>5.2.2.</w:t>
      </w:r>
      <w:r w:rsidR="003A6168">
        <w:rPr>
          <w:lang w:eastAsia="en-US"/>
        </w:rPr>
        <w:t>19</w:t>
      </w:r>
      <w:r w:rsidRPr="00D61C09">
        <w:rPr>
          <w:lang w:eastAsia="en-US"/>
        </w:rPr>
        <w:tab/>
        <w:t>Rel-19 CT WG1/WG3 WID – CT aspects of application enablement for AI/ML services (</w:t>
      </w:r>
      <w:proofErr w:type="spellStart"/>
      <w:r w:rsidRPr="00D61C09">
        <w:rPr>
          <w:lang w:eastAsia="en-US"/>
        </w:rPr>
        <w:t>AIML_App</w:t>
      </w:r>
      <w:proofErr w:type="spellEnd"/>
      <w:r w:rsidRPr="00D61C09">
        <w:rPr>
          <w:lang w:eastAsia="en-US"/>
        </w:rPr>
        <w:t>)</w:t>
      </w:r>
      <w:bookmarkEnd w:id="582"/>
      <w:bookmarkEnd w:id="583"/>
    </w:p>
    <w:p w14:paraId="250FCEC4" w14:textId="3F664779" w:rsidR="00D61C09" w:rsidRPr="00D61C09" w:rsidRDefault="00D61C09" w:rsidP="00DB0EBE">
      <w:pPr>
        <w:pStyle w:val="Heading5"/>
      </w:pPr>
      <w:bookmarkStart w:id="584" w:name="_Toc201334660"/>
      <w:bookmarkStart w:id="585" w:name="_Toc205529063"/>
      <w:r w:rsidRPr="00D61C09">
        <w:t>5.2.2.</w:t>
      </w:r>
      <w:r w:rsidR="003A6168">
        <w:t>19</w:t>
      </w:r>
      <w:r w:rsidRPr="00D61C09">
        <w:t>.1</w:t>
      </w:r>
      <w:r w:rsidRPr="00D61C09">
        <w:tab/>
        <w:t>Description</w:t>
      </w:r>
      <w:bookmarkEnd w:id="584"/>
      <w:bookmarkEnd w:id="585"/>
    </w:p>
    <w:p w14:paraId="6A7BFA0F" w14:textId="44C85096" w:rsidR="00D61C09" w:rsidRPr="00D61C09" w:rsidRDefault="00D61C09" w:rsidP="00D61C09">
      <w:pPr>
        <w:overflowPunct/>
        <w:autoSpaceDE/>
        <w:autoSpaceDN/>
        <w:adjustRightInd/>
        <w:textAlignment w:val="auto"/>
        <w:rPr>
          <w:rFonts w:eastAsia="SimSun"/>
          <w:lang w:eastAsia="zh-CN"/>
        </w:rPr>
      </w:pPr>
      <w:r w:rsidRPr="00D61C09">
        <w:rPr>
          <w:rFonts w:eastAsia="SimSun"/>
          <w:lang w:eastAsia="zh-CN"/>
        </w:rPr>
        <w:t>The objective of this work item includes providing the stage 3 solutions and protocol support for application enablement for AIML services (</w:t>
      </w:r>
      <w:proofErr w:type="spellStart"/>
      <w:r w:rsidRPr="00D61C09">
        <w:rPr>
          <w:rFonts w:eastAsia="SimSun"/>
          <w:lang w:eastAsia="zh-CN"/>
        </w:rPr>
        <w:t>AIML_App</w:t>
      </w:r>
      <w:proofErr w:type="spellEnd"/>
      <w:r w:rsidRPr="00D61C09">
        <w:rPr>
          <w:rFonts w:eastAsia="SimSun"/>
          <w:lang w:eastAsia="zh-CN"/>
        </w:rPr>
        <w:t>) based upon the normative technical specification for the functionalities defined in stage 2 requirements under the AIML App WID in the SA</w:t>
      </w:r>
      <w:r w:rsidR="00D361A5">
        <w:rPr>
          <w:rFonts w:eastAsia="SimSun"/>
          <w:lang w:eastAsia="ja-JP"/>
        </w:rPr>
        <w:t> WG</w:t>
      </w:r>
      <w:r w:rsidRPr="00D61C09">
        <w:rPr>
          <w:rFonts w:eastAsia="SimSun"/>
          <w:lang w:eastAsia="zh-CN"/>
        </w:rPr>
        <w:t>6 working group.</w:t>
      </w:r>
    </w:p>
    <w:p w14:paraId="31350EE1" w14:textId="7777777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ko-KR"/>
        </w:rPr>
        <w:t>Stage 3 work shall be started only after the applicable normative stage 2 work is available</w:t>
      </w:r>
      <w:r w:rsidRPr="00D61C09">
        <w:rPr>
          <w:rFonts w:eastAsia="SimSun"/>
          <w:lang w:eastAsia="zh-CN"/>
        </w:rPr>
        <w:t>.</w:t>
      </w:r>
    </w:p>
    <w:p w14:paraId="5B88AA20" w14:textId="5943E7C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zh-CN"/>
        </w:rPr>
        <w:t>Stage 3 protocols and solutions will be specified in CT</w:t>
      </w:r>
      <w:r w:rsidR="00D361A5">
        <w:rPr>
          <w:rFonts w:eastAsia="SimSun"/>
          <w:lang w:eastAsia="ja-JP"/>
        </w:rPr>
        <w:t> WG</w:t>
      </w:r>
      <w:r w:rsidRPr="00D61C09">
        <w:rPr>
          <w:rFonts w:eastAsia="SimSun"/>
          <w:lang w:eastAsia="zh-CN"/>
        </w:rPr>
        <w:t>1 and CT</w:t>
      </w:r>
      <w:r w:rsidR="00D361A5">
        <w:rPr>
          <w:rFonts w:eastAsia="SimSun"/>
          <w:lang w:eastAsia="ja-JP"/>
        </w:rPr>
        <w:t> WG</w:t>
      </w:r>
      <w:r w:rsidRPr="00D61C09">
        <w:rPr>
          <w:rFonts w:eastAsia="SimSun"/>
          <w:lang w:eastAsia="zh-CN"/>
        </w:rPr>
        <w:t>3 respectively, to support the following stage 2 functionalities.</w:t>
      </w:r>
    </w:p>
    <w:p w14:paraId="24F3660B" w14:textId="275CBCA1" w:rsidR="00D61C09" w:rsidRPr="00D61C09" w:rsidRDefault="00D61C09" w:rsidP="00D61C09">
      <w:pPr>
        <w:overflowPunct/>
        <w:autoSpaceDE/>
        <w:autoSpaceDN/>
        <w:adjustRightInd/>
        <w:textAlignment w:val="auto"/>
        <w:rPr>
          <w:rFonts w:eastAsia="SimSun"/>
          <w:lang w:eastAsia="zh-CN"/>
        </w:rPr>
      </w:pPr>
      <w:r w:rsidRPr="00D61C09">
        <w:rPr>
          <w:rFonts w:eastAsia="SimSun"/>
          <w:lang w:eastAsia="ja-JP"/>
        </w:rPr>
        <w:t>CT</w:t>
      </w:r>
      <w:r w:rsidR="00D361A5">
        <w:rPr>
          <w:rFonts w:eastAsia="SimSun"/>
          <w:lang w:eastAsia="ja-JP"/>
        </w:rPr>
        <w:t> WG</w:t>
      </w:r>
      <w:r w:rsidRPr="00D61C09">
        <w:rPr>
          <w:rFonts w:eastAsia="SimSun"/>
          <w:lang w:eastAsia="ja-JP"/>
        </w:rPr>
        <w:t>1</w:t>
      </w:r>
      <w:r w:rsidRPr="00D61C09">
        <w:rPr>
          <w:rFonts w:eastAsia="SimSun"/>
          <w:lang w:eastAsia="zh-CN"/>
        </w:rPr>
        <w:t>, the expected work includes:</w:t>
      </w:r>
    </w:p>
    <w:p w14:paraId="289E745C" w14:textId="77777777" w:rsidR="00D61C09" w:rsidRPr="00D61C09" w:rsidRDefault="00D61C09" w:rsidP="00D361A5">
      <w:pPr>
        <w:pStyle w:val="B1"/>
        <w:rPr>
          <w:rFonts w:eastAsia="SimSun"/>
          <w:lang w:val="en-US" w:eastAsia="en-US"/>
        </w:rPr>
      </w:pPr>
      <w:r w:rsidRPr="00D361A5">
        <w:rPr>
          <w:rFonts w:eastAsia="SimSun"/>
        </w:rPr>
        <w:t>a)</w:t>
      </w:r>
      <w:r w:rsidRPr="00D361A5">
        <w:rPr>
          <w:rFonts w:eastAsia="SimSun"/>
        </w:rPr>
        <w:tab/>
        <w:t>Definition of new APIs between the AIML server and AIML client provided by AIML layer to support the application enablement for AIML services based on normative stage-2 work developed in 3GPP SA WG6, to support:</w:t>
      </w:r>
    </w:p>
    <w:p w14:paraId="61E2C862"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ML client configuration provisioning;</w:t>
      </w:r>
    </w:p>
    <w:p w14:paraId="542E4512"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AIMLE client selection;</w:t>
      </w:r>
    </w:p>
    <w:p w14:paraId="0E1CABD8" w14:textId="77777777" w:rsidR="00D61C09" w:rsidRPr="00D61C09" w:rsidRDefault="00D61C09" w:rsidP="00D361A5">
      <w:pPr>
        <w:pStyle w:val="B2"/>
        <w:rPr>
          <w:rFonts w:eastAsia="SimSun"/>
          <w:lang w:eastAsia="en-US"/>
        </w:rPr>
      </w:pPr>
      <w:r w:rsidRPr="00D361A5">
        <w:rPr>
          <w:rFonts w:eastAsia="SimSun"/>
        </w:rPr>
        <w:t>3)</w:t>
      </w:r>
      <w:r w:rsidRPr="00D361A5">
        <w:rPr>
          <w:rFonts w:eastAsia="SimSun"/>
        </w:rPr>
        <w:tab/>
        <w:t>AIMLE client registration;</w:t>
      </w:r>
    </w:p>
    <w:p w14:paraId="7CF92AF2" w14:textId="77777777" w:rsidR="00D61C09" w:rsidRPr="00D61C09" w:rsidRDefault="00D61C09" w:rsidP="00D361A5">
      <w:pPr>
        <w:pStyle w:val="B2"/>
        <w:rPr>
          <w:rFonts w:eastAsia="SimSun"/>
          <w:lang w:eastAsia="en-US"/>
        </w:rPr>
      </w:pPr>
      <w:r w:rsidRPr="00D361A5">
        <w:rPr>
          <w:rFonts w:eastAsia="SimSun"/>
        </w:rPr>
        <w:t>4)</w:t>
      </w:r>
      <w:r w:rsidRPr="00D361A5">
        <w:rPr>
          <w:rFonts w:eastAsia="SimSun"/>
        </w:rPr>
        <w:tab/>
        <w:t>AIML service lifecycle management;</w:t>
      </w:r>
    </w:p>
    <w:p w14:paraId="7DF18FEE" w14:textId="77777777" w:rsidR="00D61C09" w:rsidRPr="00D61C09" w:rsidRDefault="00D61C09" w:rsidP="00D361A5">
      <w:pPr>
        <w:pStyle w:val="B2"/>
        <w:rPr>
          <w:rFonts w:eastAsia="SimSun"/>
          <w:lang w:eastAsia="en-US"/>
        </w:rPr>
      </w:pPr>
      <w:r w:rsidRPr="00D361A5">
        <w:rPr>
          <w:rFonts w:eastAsia="SimSun"/>
        </w:rPr>
        <w:lastRenderedPageBreak/>
        <w:t>5)</w:t>
      </w:r>
      <w:r w:rsidRPr="00D361A5">
        <w:rPr>
          <w:rFonts w:eastAsia="SimSun"/>
        </w:rPr>
        <w:tab/>
        <w:t>AIML operational splitting and provisioning management;</w:t>
      </w:r>
    </w:p>
    <w:p w14:paraId="372B8DC8" w14:textId="77777777" w:rsidR="00D61C09" w:rsidRPr="00D61C09" w:rsidRDefault="00D61C09" w:rsidP="00D361A5">
      <w:pPr>
        <w:pStyle w:val="B2"/>
        <w:rPr>
          <w:rFonts w:eastAsia="SimSun"/>
          <w:lang w:eastAsia="en-US"/>
        </w:rPr>
      </w:pPr>
      <w:r w:rsidRPr="00D361A5">
        <w:rPr>
          <w:rFonts w:eastAsia="SimSun"/>
        </w:rPr>
        <w:t>6)</w:t>
      </w:r>
      <w:r w:rsidRPr="00D361A5">
        <w:rPr>
          <w:rFonts w:eastAsia="SimSun"/>
        </w:rPr>
        <w:tab/>
        <w:t>vertical federated learning (VFL) and horizontal federated learning (HFL);</w:t>
      </w:r>
    </w:p>
    <w:p w14:paraId="1CEAEFED" w14:textId="77777777" w:rsidR="00D61C09" w:rsidRPr="00D61C09" w:rsidRDefault="00D61C09" w:rsidP="00D361A5">
      <w:pPr>
        <w:pStyle w:val="B2"/>
        <w:rPr>
          <w:rFonts w:eastAsia="SimSun"/>
          <w:lang w:eastAsia="en-US"/>
        </w:rPr>
      </w:pPr>
      <w:r w:rsidRPr="00D361A5">
        <w:rPr>
          <w:rFonts w:eastAsia="SimSun"/>
        </w:rPr>
        <w:t>7)</w:t>
      </w:r>
      <w:r w:rsidRPr="00D361A5">
        <w:rPr>
          <w:rFonts w:eastAsia="SimSun"/>
        </w:rPr>
        <w:tab/>
        <w:t>AIML data management;</w:t>
      </w:r>
    </w:p>
    <w:p w14:paraId="7C030866" w14:textId="77777777" w:rsidR="00D61C09" w:rsidRPr="00D61C09" w:rsidRDefault="00D61C09" w:rsidP="00D361A5">
      <w:pPr>
        <w:pStyle w:val="B2"/>
        <w:rPr>
          <w:rFonts w:eastAsia="SimSun"/>
          <w:lang w:eastAsia="en-US"/>
        </w:rPr>
      </w:pPr>
      <w:r w:rsidRPr="00D361A5">
        <w:rPr>
          <w:rFonts w:eastAsia="SimSun"/>
        </w:rPr>
        <w:t>8)</w:t>
      </w:r>
      <w:r w:rsidRPr="00D361A5">
        <w:rPr>
          <w:rFonts w:eastAsia="SimSun"/>
        </w:rPr>
        <w:tab/>
        <w:t>AIML edge services; and</w:t>
      </w:r>
    </w:p>
    <w:p w14:paraId="1B661ED4" w14:textId="77777777" w:rsidR="00D61C09" w:rsidRPr="00D61C09" w:rsidRDefault="00D61C09" w:rsidP="00D361A5">
      <w:pPr>
        <w:pStyle w:val="B2"/>
        <w:rPr>
          <w:rFonts w:eastAsia="SimSun"/>
          <w:lang w:eastAsia="en-US"/>
        </w:rPr>
      </w:pPr>
      <w:r w:rsidRPr="00D361A5">
        <w:rPr>
          <w:rFonts w:eastAsia="SimSun"/>
        </w:rPr>
        <w:t>9)</w:t>
      </w:r>
      <w:r w:rsidRPr="00D361A5">
        <w:rPr>
          <w:rFonts w:eastAsia="SimSun"/>
        </w:rPr>
        <w:tab/>
        <w:t>AIML model distribution.</w:t>
      </w:r>
    </w:p>
    <w:p w14:paraId="37B9628A" w14:textId="77777777" w:rsidR="00D61C09" w:rsidRPr="00D61C09" w:rsidRDefault="00D61C09" w:rsidP="00D361A5">
      <w:pPr>
        <w:pStyle w:val="B1"/>
        <w:rPr>
          <w:rFonts w:eastAsia="SimSun"/>
          <w:lang w:val="en-US" w:eastAsia="en-US"/>
        </w:rPr>
      </w:pPr>
      <w:r w:rsidRPr="00D361A5">
        <w:rPr>
          <w:rFonts w:eastAsia="SimSun"/>
        </w:rPr>
        <w:t>b)</w:t>
      </w:r>
      <w:r w:rsidRPr="00D361A5">
        <w:rPr>
          <w:rFonts w:eastAsia="SimSun"/>
        </w:rPr>
        <w:tab/>
        <w:t>Enhancement the APIs between the ADAE server and ADAE client provided by ADAE layer to support the application enablement for AIML services based on normative stage-2 work developed in 3GPP SA WG6, to support:</w:t>
      </w:r>
    </w:p>
    <w:p w14:paraId="5E061276"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ML-enabled ADAE analytics; and</w:t>
      </w:r>
    </w:p>
    <w:p w14:paraId="29FF19E7"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Application layer AIML Member Capability Analytics.</w:t>
      </w:r>
    </w:p>
    <w:p w14:paraId="3A916F03" w14:textId="7916D5C3" w:rsidR="00D61C09" w:rsidRPr="00D61C09" w:rsidRDefault="00D61C09" w:rsidP="006130C7">
      <w:pPr>
        <w:rPr>
          <w:rFonts w:eastAsia="SimSun"/>
          <w:lang w:eastAsia="zh-CN"/>
        </w:rPr>
      </w:pPr>
      <w:r w:rsidRPr="006130C7">
        <w:rPr>
          <w:rFonts w:eastAsia="SimSun"/>
        </w:rPr>
        <w:t>CT</w:t>
      </w:r>
      <w:r w:rsidR="006130C7" w:rsidRPr="006130C7">
        <w:rPr>
          <w:rFonts w:eastAsia="SimSun"/>
        </w:rPr>
        <w:t> WG</w:t>
      </w:r>
      <w:r w:rsidRPr="006130C7">
        <w:rPr>
          <w:rFonts w:eastAsia="SimSun"/>
        </w:rPr>
        <w:t>3, the expected work includes:</w:t>
      </w:r>
    </w:p>
    <w:p w14:paraId="785C937D" w14:textId="77777777" w:rsidR="00D61C09" w:rsidRPr="00D61C09" w:rsidRDefault="00D61C09" w:rsidP="00D361A5">
      <w:pPr>
        <w:pStyle w:val="B1"/>
        <w:rPr>
          <w:rFonts w:eastAsia="SimSun"/>
          <w:lang w:val="en-US" w:eastAsia="en-US"/>
        </w:rPr>
      </w:pPr>
      <w:r w:rsidRPr="00D361A5">
        <w:rPr>
          <w:rFonts w:eastAsia="SimSun"/>
        </w:rPr>
        <w:t>a)</w:t>
      </w:r>
      <w:r w:rsidRPr="00D361A5">
        <w:rPr>
          <w:rFonts w:eastAsia="SimSun"/>
        </w:rPr>
        <w:tab/>
        <w:t>Definition of new APIs in network provided by AIML layer to support the application enablement for AIML services based on normative stage-2 work developed in 3GPP SA WG6, to support:</w:t>
      </w:r>
    </w:p>
    <w:p w14:paraId="1293149B"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AIMLE server and client registration;</w:t>
      </w:r>
    </w:p>
    <w:p w14:paraId="2F8A2AE4"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AIMLE client information retrieval;</w:t>
      </w:r>
    </w:p>
    <w:p w14:paraId="629C4996" w14:textId="77777777" w:rsidR="00D61C09" w:rsidRPr="00D61C09" w:rsidRDefault="00D61C09" w:rsidP="00D361A5">
      <w:pPr>
        <w:pStyle w:val="B2"/>
        <w:rPr>
          <w:rFonts w:eastAsia="SimSun"/>
          <w:lang w:eastAsia="en-US"/>
        </w:rPr>
      </w:pPr>
      <w:r w:rsidRPr="00D361A5">
        <w:rPr>
          <w:rFonts w:eastAsia="SimSun"/>
        </w:rPr>
        <w:t>3)</w:t>
      </w:r>
      <w:r w:rsidRPr="00D361A5">
        <w:rPr>
          <w:rFonts w:eastAsia="SimSun"/>
        </w:rPr>
        <w:tab/>
        <w:t>AIML model lifecycle management;</w:t>
      </w:r>
    </w:p>
    <w:p w14:paraId="20BFFAC0" w14:textId="77777777" w:rsidR="00D61C09" w:rsidRPr="00D61C09" w:rsidRDefault="00D61C09" w:rsidP="00D361A5">
      <w:pPr>
        <w:pStyle w:val="B2"/>
        <w:rPr>
          <w:rFonts w:eastAsia="SimSun"/>
          <w:lang w:eastAsia="en-US"/>
        </w:rPr>
      </w:pPr>
      <w:r w:rsidRPr="00D361A5">
        <w:rPr>
          <w:rFonts w:eastAsia="SimSun"/>
        </w:rPr>
        <w:t>4)</w:t>
      </w:r>
      <w:r w:rsidRPr="00D361A5">
        <w:rPr>
          <w:rFonts w:eastAsia="SimSun"/>
        </w:rPr>
        <w:tab/>
        <w:t>AIML model distribution;</w:t>
      </w:r>
    </w:p>
    <w:p w14:paraId="000369E0" w14:textId="77777777" w:rsidR="00D61C09" w:rsidRPr="00D61C09" w:rsidRDefault="00D61C09" w:rsidP="00D361A5">
      <w:pPr>
        <w:pStyle w:val="B2"/>
        <w:rPr>
          <w:rFonts w:eastAsia="SimSun"/>
          <w:lang w:eastAsia="en-US"/>
        </w:rPr>
      </w:pPr>
      <w:r w:rsidRPr="00D361A5">
        <w:rPr>
          <w:rFonts w:eastAsia="SimSun"/>
        </w:rPr>
        <w:t>5)</w:t>
      </w:r>
      <w:r w:rsidRPr="00D361A5">
        <w:rPr>
          <w:rFonts w:eastAsia="SimSun"/>
        </w:rPr>
        <w:tab/>
        <w:t>AIMLE client discovery; and</w:t>
      </w:r>
    </w:p>
    <w:p w14:paraId="1E016CDA" w14:textId="77777777" w:rsidR="00D61C09" w:rsidRPr="00D61C09" w:rsidRDefault="00D61C09" w:rsidP="00D361A5">
      <w:pPr>
        <w:pStyle w:val="B2"/>
        <w:rPr>
          <w:rFonts w:eastAsia="SimSun"/>
          <w:lang w:eastAsia="en-US"/>
        </w:rPr>
      </w:pPr>
      <w:r w:rsidRPr="00D361A5">
        <w:rPr>
          <w:rFonts w:eastAsia="SimSun"/>
        </w:rPr>
        <w:t>6)</w:t>
      </w:r>
      <w:r w:rsidRPr="00D361A5">
        <w:rPr>
          <w:rFonts w:eastAsia="SimSun"/>
        </w:rPr>
        <w:tab/>
        <w:t>AIMLE client selection and reselection;</w:t>
      </w:r>
    </w:p>
    <w:p w14:paraId="37B99CB2" w14:textId="77777777" w:rsidR="00D61C09" w:rsidRPr="00D61C09" w:rsidRDefault="00D61C09" w:rsidP="00D361A5">
      <w:pPr>
        <w:pStyle w:val="B2"/>
        <w:rPr>
          <w:rFonts w:eastAsia="SimSun"/>
          <w:lang w:eastAsia="en-US"/>
        </w:rPr>
      </w:pPr>
      <w:r w:rsidRPr="00D361A5">
        <w:rPr>
          <w:rFonts w:eastAsia="SimSun"/>
        </w:rPr>
        <w:t>7)</w:t>
      </w:r>
      <w:r w:rsidRPr="00D361A5">
        <w:rPr>
          <w:rFonts w:eastAsia="SimSun"/>
        </w:rPr>
        <w:tab/>
        <w:t>federated learning (FL) member registration and grouping;</w:t>
      </w:r>
    </w:p>
    <w:p w14:paraId="66BD347D" w14:textId="77777777" w:rsidR="00D61C09" w:rsidRPr="00D61C09" w:rsidRDefault="00D61C09" w:rsidP="00D361A5">
      <w:pPr>
        <w:pStyle w:val="B2"/>
        <w:rPr>
          <w:rFonts w:eastAsia="SimSun"/>
          <w:lang w:eastAsia="en-US"/>
        </w:rPr>
      </w:pPr>
      <w:r w:rsidRPr="00D361A5">
        <w:rPr>
          <w:rFonts w:eastAsia="SimSun"/>
        </w:rPr>
        <w:t>8)</w:t>
      </w:r>
      <w:r w:rsidRPr="00D361A5">
        <w:rPr>
          <w:rFonts w:eastAsia="SimSun"/>
        </w:rPr>
        <w:tab/>
        <w:t>vertical federated learning (VFL) and horizontal federated learning (HFL);</w:t>
      </w:r>
    </w:p>
    <w:p w14:paraId="03937D13" w14:textId="77777777" w:rsidR="00D61C09" w:rsidRPr="00D61C09" w:rsidRDefault="00D61C09" w:rsidP="00D361A5">
      <w:pPr>
        <w:pStyle w:val="B2"/>
        <w:rPr>
          <w:rFonts w:eastAsia="SimSun"/>
          <w:lang w:eastAsia="en-US"/>
        </w:rPr>
      </w:pPr>
      <w:r w:rsidRPr="00D361A5">
        <w:rPr>
          <w:rFonts w:eastAsia="SimSun"/>
        </w:rPr>
        <w:t>9)</w:t>
      </w:r>
      <w:r w:rsidRPr="00D361A5">
        <w:rPr>
          <w:rFonts w:eastAsia="SimSun"/>
        </w:rPr>
        <w:tab/>
        <w:t>AIML operational splitting and provisioning management;</w:t>
      </w:r>
    </w:p>
    <w:p w14:paraId="4C31F753" w14:textId="77777777" w:rsidR="00D61C09" w:rsidRPr="00D61C09" w:rsidRDefault="00D61C09" w:rsidP="00D361A5">
      <w:pPr>
        <w:pStyle w:val="B2"/>
        <w:rPr>
          <w:rFonts w:eastAsia="SimSun"/>
          <w:lang w:eastAsia="en-US"/>
        </w:rPr>
      </w:pPr>
      <w:r w:rsidRPr="00D361A5">
        <w:rPr>
          <w:rFonts w:eastAsia="SimSun"/>
        </w:rPr>
        <w:t>10)</w:t>
      </w:r>
      <w:r w:rsidRPr="00D361A5">
        <w:rPr>
          <w:rFonts w:eastAsia="SimSun"/>
        </w:rPr>
        <w:tab/>
        <w:t>AIML policy provisioning and management;</w:t>
      </w:r>
    </w:p>
    <w:p w14:paraId="33EA188C" w14:textId="77777777" w:rsidR="00D61C09" w:rsidRPr="00D61C09" w:rsidRDefault="00D61C09" w:rsidP="00D361A5">
      <w:pPr>
        <w:pStyle w:val="B2"/>
        <w:rPr>
          <w:rFonts w:eastAsia="SimSun"/>
          <w:lang w:eastAsia="en-US"/>
        </w:rPr>
      </w:pPr>
      <w:r w:rsidRPr="00D361A5">
        <w:rPr>
          <w:rFonts w:eastAsia="SimSun"/>
        </w:rPr>
        <w:t>11)</w:t>
      </w:r>
      <w:r w:rsidRPr="00D361A5">
        <w:rPr>
          <w:rFonts w:eastAsia="SimSun"/>
        </w:rPr>
        <w:tab/>
        <w:t>AIML service lifecycle management;</w:t>
      </w:r>
    </w:p>
    <w:p w14:paraId="36BC9431" w14:textId="77777777" w:rsidR="00D61C09" w:rsidRPr="00D61C09" w:rsidRDefault="00D61C09" w:rsidP="00D361A5">
      <w:pPr>
        <w:pStyle w:val="B2"/>
        <w:rPr>
          <w:rFonts w:eastAsia="SimSun"/>
          <w:lang w:eastAsia="en-US"/>
        </w:rPr>
      </w:pPr>
      <w:r w:rsidRPr="00D361A5">
        <w:rPr>
          <w:rFonts w:eastAsia="SimSun"/>
        </w:rPr>
        <w:t>12)</w:t>
      </w:r>
      <w:r w:rsidRPr="00D361A5">
        <w:rPr>
          <w:rFonts w:eastAsia="SimSun"/>
        </w:rPr>
        <w:tab/>
        <w:t>AIML services for edge computing; and</w:t>
      </w:r>
    </w:p>
    <w:p w14:paraId="7B8DF3C3" w14:textId="77777777" w:rsidR="00D61C09" w:rsidRPr="00D61C09" w:rsidRDefault="00D61C09" w:rsidP="00D361A5">
      <w:pPr>
        <w:pStyle w:val="B2"/>
        <w:rPr>
          <w:rFonts w:eastAsia="SimSun"/>
          <w:lang w:eastAsia="en-US"/>
        </w:rPr>
      </w:pPr>
      <w:r w:rsidRPr="00D361A5">
        <w:rPr>
          <w:rFonts w:eastAsia="SimSun"/>
        </w:rPr>
        <w:t>13)</w:t>
      </w:r>
      <w:r w:rsidRPr="00D361A5">
        <w:rPr>
          <w:rFonts w:eastAsia="SimSun"/>
        </w:rPr>
        <w:tab/>
        <w:t>AIML information transfer.</w:t>
      </w:r>
    </w:p>
    <w:p w14:paraId="0FCD897D" w14:textId="77777777" w:rsidR="00D61C09" w:rsidRPr="00D61C09" w:rsidRDefault="00D61C09" w:rsidP="00D361A5">
      <w:pPr>
        <w:pStyle w:val="B1"/>
        <w:rPr>
          <w:rFonts w:eastAsia="SimSun"/>
          <w:lang w:val="en-US" w:eastAsia="en-US"/>
        </w:rPr>
      </w:pPr>
      <w:r w:rsidRPr="00D361A5">
        <w:rPr>
          <w:rFonts w:eastAsia="SimSun"/>
        </w:rPr>
        <w:t>b)</w:t>
      </w:r>
      <w:r w:rsidRPr="00D361A5">
        <w:rPr>
          <w:rFonts w:eastAsia="SimSun"/>
        </w:rPr>
        <w:tab/>
        <w:t>Enhancement of the APIs provided by ADAE layer to support the application enablement for AIML services based on normative stage-2 work developed in 3GPP SA WG6, to support:</w:t>
      </w:r>
    </w:p>
    <w:p w14:paraId="5B202772"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ML-enabled ADAE analytics;</w:t>
      </w:r>
    </w:p>
    <w:p w14:paraId="7B96329A"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AI-enabled DN Energy Analytics; and</w:t>
      </w:r>
    </w:p>
    <w:p w14:paraId="4C203741" w14:textId="77777777" w:rsidR="00D61C09" w:rsidRPr="00D61C09" w:rsidRDefault="00D61C09" w:rsidP="00D361A5">
      <w:pPr>
        <w:pStyle w:val="B1"/>
        <w:rPr>
          <w:rFonts w:eastAsia="SimSun"/>
          <w:lang w:eastAsia="en-US"/>
        </w:rPr>
      </w:pPr>
      <w:r w:rsidRPr="00D361A5">
        <w:rPr>
          <w:rFonts w:eastAsia="SimSun"/>
        </w:rPr>
        <w:t>3)</w:t>
      </w:r>
      <w:r w:rsidRPr="00D361A5">
        <w:rPr>
          <w:rFonts w:eastAsia="SimSun"/>
        </w:rPr>
        <w:tab/>
        <w:t>Application layer AIML Member Capability Analytics.</w:t>
      </w:r>
    </w:p>
    <w:p w14:paraId="0AF49574" w14:textId="63855018" w:rsidR="00D61C09" w:rsidRPr="00D61C09" w:rsidRDefault="00D61C09" w:rsidP="00DB0EBE">
      <w:pPr>
        <w:pStyle w:val="Heading5"/>
      </w:pPr>
      <w:bookmarkStart w:id="586" w:name="_Toc201334661"/>
      <w:bookmarkStart w:id="587" w:name="_Toc205529064"/>
      <w:r w:rsidRPr="00D61C09">
        <w:t>5.2.2.</w:t>
      </w:r>
      <w:r w:rsidR="003A6168">
        <w:t>19</w:t>
      </w:r>
      <w:r w:rsidRPr="00D61C09">
        <w:t>.2</w:t>
      </w:r>
      <w:r w:rsidRPr="00D61C09">
        <w:tab/>
        <w:t>Activities summary</w:t>
      </w:r>
      <w:bookmarkEnd w:id="586"/>
      <w:bookmarkEnd w:id="587"/>
    </w:p>
    <w:p w14:paraId="641638A3" w14:textId="77777777" w:rsidR="00D61C09" w:rsidRPr="00D61C09" w:rsidRDefault="00D61C09" w:rsidP="00D361A5">
      <w:pPr>
        <w:pStyle w:val="EditorsNote"/>
        <w:rPr>
          <w:rFonts w:eastAsia="DengXian"/>
          <w:lang w:eastAsia="en-US"/>
        </w:rPr>
      </w:pPr>
      <w:r w:rsidRPr="00D361A5">
        <w:rPr>
          <w:rFonts w:eastAsia="SimSun"/>
        </w:rPr>
        <w:t>Editor’s note:</w:t>
      </w:r>
      <w:r w:rsidRPr="00D361A5">
        <w:rPr>
          <w:rFonts w:eastAsia="SimSun"/>
        </w:rPr>
        <w:tab/>
        <w:t>Reference to TR 21.919 can be added when the work item summary is made available.</w:t>
      </w:r>
    </w:p>
    <w:p w14:paraId="4387B994" w14:textId="77777777" w:rsidR="00D61C09" w:rsidRPr="00D361A5" w:rsidRDefault="00D61C09" w:rsidP="00D361A5">
      <w:pPr>
        <w:rPr>
          <w:rFonts w:eastAsia="DengXian"/>
        </w:rPr>
      </w:pPr>
    </w:p>
    <w:p w14:paraId="48E73FFA" w14:textId="5A061F7B" w:rsidR="00D61C09" w:rsidRPr="00D61C09" w:rsidRDefault="00D61C09" w:rsidP="00DB0EBE">
      <w:pPr>
        <w:pStyle w:val="Heading4"/>
        <w:rPr>
          <w:lang w:eastAsia="en-US"/>
        </w:rPr>
      </w:pPr>
      <w:bookmarkStart w:id="588" w:name="_Toc201334662"/>
      <w:bookmarkStart w:id="589" w:name="_Toc205529065"/>
      <w:r w:rsidRPr="00D61C09">
        <w:rPr>
          <w:lang w:eastAsia="en-US"/>
        </w:rPr>
        <w:lastRenderedPageBreak/>
        <w:t>5.2.2.</w:t>
      </w:r>
      <w:r w:rsidR="003A6168">
        <w:rPr>
          <w:lang w:eastAsia="en-US"/>
        </w:rPr>
        <w:t>20</w:t>
      </w:r>
      <w:r w:rsidRPr="00D61C09">
        <w:rPr>
          <w:lang w:eastAsia="en-US"/>
        </w:rPr>
        <w:tab/>
        <w:t>Rel-19 CT WG3 WID – Rel-19 Enhancements of Network Automation Enablers (eNetAE19)</w:t>
      </w:r>
      <w:bookmarkEnd w:id="588"/>
      <w:bookmarkEnd w:id="589"/>
    </w:p>
    <w:p w14:paraId="6A8E3229" w14:textId="718C3E2F" w:rsidR="00D61C09" w:rsidRPr="00D61C09" w:rsidRDefault="00D61C09" w:rsidP="00DB0EBE">
      <w:pPr>
        <w:pStyle w:val="Heading5"/>
      </w:pPr>
      <w:bookmarkStart w:id="590" w:name="_Toc201334663"/>
      <w:bookmarkStart w:id="591" w:name="_Toc205529066"/>
      <w:r w:rsidRPr="00D61C09">
        <w:t>5.2.2.</w:t>
      </w:r>
      <w:r w:rsidR="003A6168">
        <w:t>20</w:t>
      </w:r>
      <w:r w:rsidRPr="00D61C09">
        <w:t>.1</w:t>
      </w:r>
      <w:r w:rsidRPr="00D61C09">
        <w:tab/>
        <w:t>Description</w:t>
      </w:r>
      <w:bookmarkEnd w:id="590"/>
      <w:bookmarkEnd w:id="591"/>
    </w:p>
    <w:p w14:paraId="6C272EA7"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objective of this work item is to specify the technical improvements and </w:t>
      </w:r>
      <w:r w:rsidRPr="00D61C09">
        <w:rPr>
          <w:rFonts w:eastAsia="SimSun"/>
          <w:lang w:val="en-US" w:eastAsia="en-US"/>
        </w:rPr>
        <w:t>enhancements</w:t>
      </w:r>
      <w:r w:rsidRPr="00D61C09">
        <w:rPr>
          <w:rFonts w:eastAsia="SimSun" w:hint="eastAsia"/>
          <w:lang w:val="en-US" w:eastAsia="en-US"/>
        </w:rPr>
        <w:t xml:space="preserve"> </w:t>
      </w:r>
      <w:r w:rsidRPr="00D61C09">
        <w:rPr>
          <w:rFonts w:eastAsia="SimSun"/>
          <w:lang w:val="en-US" w:eastAsia="en-US"/>
        </w:rPr>
        <w:t xml:space="preserve">to </w:t>
      </w:r>
      <w:r w:rsidRPr="00D61C09">
        <w:rPr>
          <w:rFonts w:eastAsia="SimSun" w:hint="eastAsia"/>
          <w:lang w:val="en-US" w:eastAsia="en-US"/>
        </w:rPr>
        <w:t>the</w:t>
      </w:r>
      <w:r w:rsidRPr="00D61C09">
        <w:rPr>
          <w:rFonts w:eastAsia="SimSun"/>
          <w:lang w:val="en-US" w:eastAsia="en-US"/>
        </w:rPr>
        <w:t xml:space="preserve"> </w:t>
      </w:r>
      <w:r w:rsidRPr="00D61C09">
        <w:rPr>
          <w:rFonts w:eastAsia="SimSun"/>
          <w:lang w:eastAsia="en-US"/>
        </w:rPr>
        <w:t xml:space="preserve">network data analytics related services in Release 19 stage 3 level, </w:t>
      </w:r>
      <w:r w:rsidRPr="00D61C09">
        <w:rPr>
          <w:rFonts w:eastAsia="SimSun"/>
          <w:lang w:val="en-US" w:eastAsia="en-US"/>
        </w:rPr>
        <w:t>mainly (but not exhaustively) including</w:t>
      </w:r>
      <w:r w:rsidRPr="00D61C09">
        <w:rPr>
          <w:rFonts w:eastAsia="SimSun"/>
          <w:lang w:eastAsia="en-US"/>
        </w:rPr>
        <w:t>:</w:t>
      </w:r>
    </w:p>
    <w:p w14:paraId="36359BC1" w14:textId="77777777" w:rsidR="00D61C09" w:rsidRPr="00B37DCF" w:rsidRDefault="00D61C09" w:rsidP="00B37DCF">
      <w:pPr>
        <w:pStyle w:val="B1"/>
        <w:rPr>
          <w:rFonts w:eastAsia="SimSun"/>
        </w:rPr>
      </w:pPr>
      <w:r w:rsidRPr="00B37DCF">
        <w:rPr>
          <w:rFonts w:eastAsia="SimSun"/>
        </w:rPr>
        <w:t>1</w:t>
      </w:r>
      <w:r w:rsidRPr="00B37DCF">
        <w:rPr>
          <w:rFonts w:eastAsia="SimSun"/>
        </w:rPr>
        <w:tab/>
        <w:t>Potential completion of the support of Processing Instructions in MFAF and ADRF APIs.</w:t>
      </w:r>
    </w:p>
    <w:p w14:paraId="41A501EC" w14:textId="77777777" w:rsidR="00D61C09" w:rsidRPr="00B37DCF" w:rsidRDefault="00D61C09" w:rsidP="00B37DCF">
      <w:pPr>
        <w:pStyle w:val="B1"/>
        <w:rPr>
          <w:rFonts w:eastAsia="SimSun"/>
        </w:rPr>
      </w:pPr>
      <w:r w:rsidRPr="00B37DCF">
        <w:rPr>
          <w:rFonts w:eastAsia="SimSun"/>
        </w:rPr>
        <w:t>2</w:t>
      </w:r>
      <w:r w:rsidRPr="00B37DCF">
        <w:rPr>
          <w:rFonts w:eastAsia="SimSun"/>
        </w:rPr>
        <w:tab/>
        <w:t>Completion of the analytics transfer procedure.</w:t>
      </w:r>
    </w:p>
    <w:p w14:paraId="72478729" w14:textId="77777777" w:rsidR="00D61C09" w:rsidRPr="00B37DCF" w:rsidRDefault="00D61C09" w:rsidP="00B37DCF">
      <w:pPr>
        <w:pStyle w:val="B1"/>
        <w:rPr>
          <w:rFonts w:eastAsia="SimSun"/>
        </w:rPr>
      </w:pPr>
      <w:r w:rsidRPr="00B37DCF">
        <w:rPr>
          <w:rFonts w:eastAsia="SimSun"/>
        </w:rPr>
        <w:t>3</w:t>
      </w:r>
      <w:r w:rsidRPr="00B37DCF">
        <w:rPr>
          <w:rFonts w:eastAsia="SimSun"/>
        </w:rPr>
        <w:tab/>
        <w:t>Completion of the analytics aggregation.</w:t>
      </w:r>
    </w:p>
    <w:p w14:paraId="3D191439" w14:textId="77777777" w:rsidR="00D61C09" w:rsidRPr="00B37DCF" w:rsidRDefault="00D61C09" w:rsidP="00B37DCF">
      <w:pPr>
        <w:pStyle w:val="B1"/>
        <w:rPr>
          <w:rFonts w:eastAsia="SimSun"/>
        </w:rPr>
      </w:pPr>
      <w:r w:rsidRPr="00B37DCF">
        <w:rPr>
          <w:rFonts w:eastAsia="SimSun"/>
        </w:rPr>
        <w:t>4</w:t>
      </w:r>
      <w:r w:rsidRPr="00B37DCF">
        <w:rPr>
          <w:rFonts w:eastAsia="SimSun"/>
        </w:rPr>
        <w:tab/>
        <w:t>Clarifications for input data information in ML model training procedure.</w:t>
      </w:r>
    </w:p>
    <w:p w14:paraId="0629B0F1" w14:textId="77777777" w:rsidR="00D61C09" w:rsidRPr="00B37DCF" w:rsidRDefault="00D61C09" w:rsidP="00B37DCF">
      <w:pPr>
        <w:pStyle w:val="B1"/>
        <w:rPr>
          <w:rFonts w:eastAsia="SimSun"/>
        </w:rPr>
      </w:pPr>
      <w:r w:rsidRPr="00B37DCF">
        <w:rPr>
          <w:rFonts w:eastAsia="SimSun"/>
        </w:rPr>
        <w:t>5</w:t>
      </w:r>
      <w:r w:rsidRPr="00B37DCF">
        <w:rPr>
          <w:rFonts w:eastAsia="SimSun"/>
        </w:rPr>
        <w:tab/>
      </w:r>
      <w:r w:rsidRPr="00B37DCF">
        <w:rPr>
          <w:rFonts w:eastAsia="SimSun" w:hint="eastAsia"/>
        </w:rPr>
        <w:t>E</w:t>
      </w:r>
      <w:r w:rsidRPr="00B37DCF">
        <w:rPr>
          <w:rFonts w:eastAsia="SimSun"/>
        </w:rPr>
        <w:t>nhancements of Collective Behaviour of UEs in AF, e.g., to include the average moving speed of the UE.</w:t>
      </w:r>
    </w:p>
    <w:p w14:paraId="0875C60D" w14:textId="77777777" w:rsidR="00D61C09" w:rsidRPr="00B37DCF" w:rsidRDefault="00D61C09" w:rsidP="00B37DCF">
      <w:pPr>
        <w:pStyle w:val="B1"/>
        <w:rPr>
          <w:rFonts w:eastAsia="SimSun"/>
        </w:rPr>
      </w:pPr>
      <w:r w:rsidRPr="00B37DCF">
        <w:rPr>
          <w:rFonts w:eastAsia="SimSun"/>
        </w:rPr>
        <w:t>6</w:t>
      </w:r>
      <w:r w:rsidRPr="00B37DCF">
        <w:rPr>
          <w:rFonts w:eastAsia="SimSun"/>
        </w:rPr>
        <w:tab/>
        <w:t xml:space="preserve">Enhancements of </w:t>
      </w:r>
      <w:proofErr w:type="spellStart"/>
      <w:r w:rsidRPr="00B37DCF">
        <w:rPr>
          <w:rFonts w:eastAsia="SimSun"/>
        </w:rPr>
        <w:t>Nnwdaf_MLModelTraining_Notify</w:t>
      </w:r>
      <w:proofErr w:type="spellEnd"/>
      <w:r w:rsidRPr="00B37DCF">
        <w:rPr>
          <w:rFonts w:eastAsia="SimSun"/>
        </w:rPr>
        <w:t xml:space="preserve"> service operation to provide the Global ML Model Accuracy information.</w:t>
      </w:r>
    </w:p>
    <w:p w14:paraId="293B928D" w14:textId="77777777" w:rsidR="00D61C09" w:rsidRPr="00B37DCF" w:rsidRDefault="00D61C09" w:rsidP="00B37DCF">
      <w:pPr>
        <w:pStyle w:val="B1"/>
        <w:rPr>
          <w:rFonts w:eastAsia="DengXian"/>
        </w:rPr>
      </w:pPr>
      <w:r w:rsidRPr="00B37DCF">
        <w:rPr>
          <w:rFonts w:eastAsia="SimSun"/>
        </w:rPr>
        <w:t>7</w:t>
      </w:r>
      <w:r w:rsidRPr="00B37DCF">
        <w:rPr>
          <w:rFonts w:eastAsia="SimSun"/>
        </w:rPr>
        <w:tab/>
        <w:t xml:space="preserve">Other technical enhancements and corrections for the services related to Network Automation Enablers (i.e., the pure stage 3 protocol and interface enhancements are not included), which are not covered by the other dedicated </w:t>
      </w:r>
      <w:proofErr w:type="spellStart"/>
      <w:r w:rsidRPr="00B37DCF">
        <w:rPr>
          <w:rFonts w:eastAsia="SimSun"/>
        </w:rPr>
        <w:t>WIs.</w:t>
      </w:r>
      <w:proofErr w:type="spellEnd"/>
    </w:p>
    <w:p w14:paraId="6D71FD0B" w14:textId="490D55C9" w:rsidR="00D61C09" w:rsidRPr="00B37DCF" w:rsidRDefault="00D61C09" w:rsidP="00DB0EBE">
      <w:pPr>
        <w:pStyle w:val="Heading5"/>
      </w:pPr>
      <w:bookmarkStart w:id="592" w:name="_Toc201334664"/>
      <w:bookmarkStart w:id="593" w:name="_Toc205529067"/>
      <w:r w:rsidRPr="00B37DCF">
        <w:t>5.2.2.</w:t>
      </w:r>
      <w:r w:rsidR="003A6168" w:rsidRPr="00B37DCF">
        <w:t>20</w:t>
      </w:r>
      <w:r w:rsidRPr="00B37DCF">
        <w:t>.2</w:t>
      </w:r>
      <w:r w:rsidRPr="00B37DCF">
        <w:tab/>
        <w:t>Activities summary</w:t>
      </w:r>
      <w:bookmarkEnd w:id="592"/>
      <w:bookmarkEnd w:id="593"/>
    </w:p>
    <w:p w14:paraId="49057652" w14:textId="0E712C6A" w:rsidR="00D61C09" w:rsidRPr="00D61C09" w:rsidRDefault="00D61C09" w:rsidP="00B37DCF">
      <w:pPr>
        <w:pStyle w:val="EditorsNote"/>
        <w:rPr>
          <w:rFonts w:eastAsia="DengXian"/>
          <w:lang w:eastAsia="en-US"/>
        </w:rPr>
      </w:pPr>
      <w:r w:rsidRPr="00D61C09">
        <w:rPr>
          <w:rFonts w:eastAsia="SimSun"/>
          <w:lang w:eastAsia="en-US"/>
        </w:rPr>
        <w:t>Editor’s note:</w:t>
      </w:r>
      <w:r w:rsidRPr="00D61C09">
        <w:rPr>
          <w:rFonts w:eastAsia="SimSun"/>
          <w:lang w:eastAsia="en-US"/>
        </w:rPr>
        <w:tab/>
        <w:t>Reference to TR</w:t>
      </w:r>
      <w:r w:rsidR="00B37DCF">
        <w:rPr>
          <w:lang w:eastAsia="en-US"/>
        </w:rPr>
        <w:t> </w:t>
      </w:r>
      <w:r w:rsidRPr="00D61C09">
        <w:rPr>
          <w:rFonts w:eastAsia="SimSun"/>
          <w:lang w:eastAsia="en-US"/>
        </w:rPr>
        <w:t>21.919 can be added when the work item summary is made available.</w:t>
      </w:r>
    </w:p>
    <w:p w14:paraId="71991435" w14:textId="77777777" w:rsidR="00D61C09" w:rsidRPr="00D61C09" w:rsidRDefault="00D61C09" w:rsidP="00B37DCF">
      <w:pPr>
        <w:rPr>
          <w:rFonts w:eastAsia="DengXian"/>
        </w:rPr>
      </w:pPr>
    </w:p>
    <w:p w14:paraId="18A92F17" w14:textId="0BB72883" w:rsidR="00D61C09" w:rsidRPr="00B37DCF" w:rsidRDefault="00D61C09" w:rsidP="00DB0EBE">
      <w:pPr>
        <w:pStyle w:val="Heading4"/>
      </w:pPr>
      <w:bookmarkStart w:id="594" w:name="_Toc201334665"/>
      <w:bookmarkStart w:id="595" w:name="_Toc205529068"/>
      <w:r w:rsidRPr="00B37DCF">
        <w:t>5.2.2.</w:t>
      </w:r>
      <w:r w:rsidR="003A6168" w:rsidRPr="00B37DCF">
        <w:t>21</w:t>
      </w:r>
      <w:r w:rsidRPr="00B37DCF">
        <w:tab/>
        <w:t>Rel-19 CT WG3/WG4 WID – CT aspects of Core Network Enhanced Support for Artificial Intelligence (AI) and Machine Learning (ML) (AIML_CN)</w:t>
      </w:r>
      <w:bookmarkEnd w:id="594"/>
      <w:bookmarkEnd w:id="595"/>
    </w:p>
    <w:p w14:paraId="2D804652" w14:textId="1CF13D59" w:rsidR="00D61C09" w:rsidRPr="00D61C09" w:rsidRDefault="00D61C09" w:rsidP="00DB0EBE">
      <w:pPr>
        <w:pStyle w:val="Heading5"/>
      </w:pPr>
      <w:bookmarkStart w:id="596" w:name="_Toc201334666"/>
      <w:bookmarkStart w:id="597" w:name="_Toc205529069"/>
      <w:r w:rsidRPr="00D61C09">
        <w:t>5.2.2.</w:t>
      </w:r>
      <w:r w:rsidR="003A6168">
        <w:t>21</w:t>
      </w:r>
      <w:r w:rsidRPr="00D61C09">
        <w:t>.1</w:t>
      </w:r>
      <w:r w:rsidRPr="00D61C09">
        <w:tab/>
        <w:t>Description</w:t>
      </w:r>
      <w:bookmarkEnd w:id="596"/>
      <w:bookmarkEnd w:id="597"/>
    </w:p>
    <w:p w14:paraId="2D167DC6"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objective of this </w:t>
      </w:r>
      <w:r w:rsidRPr="00D61C09">
        <w:rPr>
          <w:rFonts w:eastAsia="SimSun"/>
          <w:lang w:eastAsia="zh-CN"/>
        </w:rPr>
        <w:t>work is to specify the CT aspec</w:t>
      </w:r>
      <w:r w:rsidRPr="00D61C09">
        <w:rPr>
          <w:rFonts w:eastAsia="SimSun" w:hint="eastAsia"/>
          <w:lang w:eastAsia="zh-CN"/>
        </w:rPr>
        <w:t xml:space="preserve">ts of </w:t>
      </w:r>
      <w:r w:rsidRPr="00D61C09">
        <w:rPr>
          <w:rFonts w:eastAsia="SimSun"/>
          <w:lang w:eastAsia="en-US"/>
        </w:rPr>
        <w:t>Core Network Enhanced Support for Artificial Intelligence (AI)/Machine Learning (ML)</w:t>
      </w:r>
      <w:r w:rsidRPr="00D61C09">
        <w:rPr>
          <w:rFonts w:eastAsia="SimSun" w:hint="eastAsia"/>
          <w:lang w:eastAsia="zh-CN"/>
        </w:rPr>
        <w:t xml:space="preserve"> </w:t>
      </w:r>
      <w:r w:rsidRPr="00D61C09">
        <w:rPr>
          <w:rFonts w:eastAsia="SimSun"/>
          <w:lang w:eastAsia="zh-CN"/>
        </w:rPr>
        <w:t xml:space="preserve">in order </w:t>
      </w:r>
      <w:r w:rsidRPr="00D61C09">
        <w:rPr>
          <w:rFonts w:eastAsia="SimSun"/>
          <w:lang w:eastAsia="en-US"/>
        </w:rPr>
        <w:t xml:space="preserve">to </w:t>
      </w:r>
      <w:r w:rsidRPr="00D61C09">
        <w:rPr>
          <w:rFonts w:eastAsia="SimSun" w:hint="eastAsia"/>
          <w:lang w:eastAsia="zh-CN"/>
        </w:rPr>
        <w:t xml:space="preserve">implement </w:t>
      </w:r>
      <w:r w:rsidRPr="00D61C09">
        <w:rPr>
          <w:rFonts w:eastAsia="SimSun"/>
          <w:lang w:eastAsia="en-US"/>
        </w:rPr>
        <w:t>the stage 2</w:t>
      </w:r>
      <w:r w:rsidRPr="00D61C09">
        <w:rPr>
          <w:rFonts w:eastAsia="SimSun"/>
          <w:lang w:eastAsia="zh-CN"/>
        </w:rPr>
        <w:t xml:space="preserve"> </w:t>
      </w:r>
      <w:r w:rsidRPr="00D61C09">
        <w:rPr>
          <w:rFonts w:eastAsia="SimSun"/>
          <w:lang w:eastAsia="en-US"/>
        </w:rPr>
        <w:t>normative work. The stage 3 work shall be started after the applicable normative stage 2 requirements are available, the detail impacts are subject to change when stage 2 normative CRs are agreed.</w:t>
      </w:r>
    </w:p>
    <w:p w14:paraId="52E3E16E"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following </w:t>
      </w:r>
      <w:r w:rsidRPr="00D61C09">
        <w:rPr>
          <w:rFonts w:eastAsia="SimSun" w:hint="eastAsia"/>
          <w:lang w:eastAsia="zh-CN"/>
        </w:rPr>
        <w:t>aspects</w:t>
      </w:r>
      <w:r w:rsidRPr="00D61C09">
        <w:rPr>
          <w:rFonts w:eastAsia="SimSun"/>
          <w:lang w:eastAsia="en-US"/>
        </w:rPr>
        <w:t xml:space="preserve"> of work are expected to be covered:</w:t>
      </w:r>
    </w:p>
    <w:p w14:paraId="0317D604" w14:textId="61633659"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CT</w:t>
      </w:r>
      <w:r w:rsidR="00D361A5">
        <w:rPr>
          <w:rFonts w:eastAsia="SimSun"/>
          <w:lang w:eastAsia="en-US"/>
        </w:rPr>
        <w:t> WG</w:t>
      </w:r>
      <w:r w:rsidRPr="00D61C09">
        <w:rPr>
          <w:rFonts w:eastAsia="SimSun"/>
          <w:lang w:eastAsia="en-US"/>
        </w:rPr>
        <w:t>3:</w:t>
      </w:r>
    </w:p>
    <w:p w14:paraId="447A095B"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Direct AI/ML based Positioning</w:t>
      </w:r>
      <w:r w:rsidRPr="00D61C09">
        <w:rPr>
          <w:rFonts w:eastAsia="SimSun" w:hint="eastAsia"/>
          <w:lang w:eastAsia="zh-CN"/>
        </w:rPr>
        <w:t>:</w:t>
      </w:r>
    </w:p>
    <w:p w14:paraId="18C5C0DB" w14:textId="77777777" w:rsidR="00D61C09" w:rsidRPr="00D61C09" w:rsidRDefault="00D61C09" w:rsidP="00D361A5">
      <w:pPr>
        <w:pStyle w:val="B2"/>
        <w:rPr>
          <w:rFonts w:eastAsia="SimSun"/>
          <w:lang w:eastAsia="zh-CN"/>
        </w:rPr>
      </w:pPr>
      <w:r w:rsidRPr="00D61C09">
        <w:rPr>
          <w:rFonts w:eastAsia="SimSun"/>
          <w:lang w:eastAsia="zh-CN"/>
        </w:rPr>
        <w:t>-</w:t>
      </w:r>
      <w:r w:rsidRPr="00D61C09">
        <w:rPr>
          <w:rFonts w:eastAsia="SimSun"/>
          <w:lang w:eastAsia="zh-CN"/>
        </w:rPr>
        <w:tab/>
      </w:r>
      <w:r w:rsidRPr="00D61C09">
        <w:rPr>
          <w:rFonts w:eastAsia="SimSun" w:hint="eastAsia"/>
          <w:lang w:eastAsia="zh-CN"/>
        </w:rPr>
        <w:t xml:space="preserve">update on NWDAF to support </w:t>
      </w:r>
      <w:r w:rsidRPr="00D61C09">
        <w:rPr>
          <w:rFonts w:eastAsia="SimSun"/>
          <w:lang w:eastAsia="zh-CN"/>
        </w:rPr>
        <w:t>Direct AI/ML based Positioning</w:t>
      </w:r>
      <w:r w:rsidRPr="00D61C09">
        <w:rPr>
          <w:rFonts w:eastAsia="SimSun" w:hint="eastAsia"/>
          <w:lang w:eastAsia="zh-CN"/>
        </w:rPr>
        <w:t>, e.g., AI positioning model training, AI positioning model delivery, performance monitoring</w:t>
      </w:r>
      <w:r w:rsidRPr="00D61C09">
        <w:rPr>
          <w:rFonts w:eastAsia="SimSun"/>
          <w:lang w:eastAsia="zh-CN"/>
        </w:rPr>
        <w:t>;</w:t>
      </w:r>
    </w:p>
    <w:p w14:paraId="75843F0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to support data collection for AI positioning model training;</w:t>
      </w:r>
    </w:p>
    <w:p w14:paraId="6D734649"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Vertical Federated Learning (VFL)</w:t>
      </w:r>
      <w:r w:rsidRPr="00D61C09">
        <w:rPr>
          <w:rFonts w:eastAsia="SimSun" w:hint="eastAsia"/>
          <w:lang w:eastAsia="zh-CN"/>
        </w:rPr>
        <w:t>:</w:t>
      </w:r>
    </w:p>
    <w:p w14:paraId="7A5C4ED5"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 xml:space="preserve">and </w:t>
      </w:r>
      <w:r w:rsidRPr="00D61C09">
        <w:rPr>
          <w:rFonts w:eastAsia="SimSun"/>
          <w:lang w:eastAsia="zh-CN"/>
        </w:rPr>
        <w:t>A</w:t>
      </w:r>
      <w:r w:rsidRPr="00D61C09">
        <w:rPr>
          <w:rFonts w:eastAsia="SimSun" w:hint="eastAsia"/>
          <w:lang w:eastAsia="zh-CN"/>
        </w:rPr>
        <w:t>F to support sample alignment for VFL;</w:t>
      </w:r>
    </w:p>
    <w:p w14:paraId="42494C5F"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and</w:t>
      </w:r>
      <w:r w:rsidRPr="00D61C09">
        <w:rPr>
          <w:rFonts w:eastAsia="SimSun"/>
          <w:lang w:eastAsia="zh-CN"/>
        </w:rPr>
        <w:t xml:space="preserve"> A</w:t>
      </w:r>
      <w:r w:rsidRPr="00D61C09">
        <w:rPr>
          <w:rFonts w:eastAsia="SimSun" w:hint="eastAsia"/>
          <w:lang w:eastAsia="zh-CN"/>
        </w:rPr>
        <w:t xml:space="preserve">F to support VFL training; </w:t>
      </w:r>
    </w:p>
    <w:p w14:paraId="1103B042"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and </w:t>
      </w:r>
      <w:r w:rsidRPr="00D61C09">
        <w:rPr>
          <w:rFonts w:eastAsia="SimSun"/>
          <w:lang w:eastAsia="zh-CN"/>
        </w:rPr>
        <w:t>A</w:t>
      </w:r>
      <w:r w:rsidRPr="00D61C09">
        <w:rPr>
          <w:rFonts w:eastAsia="SimSun" w:hint="eastAsia"/>
          <w:lang w:eastAsia="zh-CN"/>
        </w:rPr>
        <w:t xml:space="preserve">F to support VFL inference; </w:t>
      </w:r>
    </w:p>
    <w:p w14:paraId="558D7BFD"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and </w:t>
      </w:r>
      <w:r w:rsidRPr="00D61C09">
        <w:rPr>
          <w:rFonts w:eastAsia="SimSun"/>
          <w:lang w:eastAsia="zh-CN"/>
        </w:rPr>
        <w:t>AF</w:t>
      </w:r>
      <w:r w:rsidRPr="00D61C09">
        <w:rPr>
          <w:rFonts w:eastAsia="SimSun" w:hint="eastAsia"/>
          <w:lang w:eastAsia="zh-CN"/>
        </w:rPr>
        <w:t xml:space="preserve"> to support performance monitoring for VFL;</w:t>
      </w:r>
    </w:p>
    <w:p w14:paraId="2FDA729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NEF to support VFL </w:t>
      </w:r>
      <w:r w:rsidRPr="00D61C09">
        <w:rPr>
          <w:rFonts w:eastAsia="SimSun"/>
          <w:lang w:eastAsia="zh-CN"/>
        </w:rPr>
        <w:t>in case of an untrusted AF</w:t>
      </w:r>
      <w:r w:rsidRPr="00D61C09">
        <w:rPr>
          <w:rFonts w:eastAsia="SimSun" w:hint="eastAsia"/>
          <w:lang w:eastAsia="zh-CN"/>
        </w:rPr>
        <w:t>;</w:t>
      </w:r>
    </w:p>
    <w:p w14:paraId="6A6B41AE" w14:textId="77777777" w:rsidR="00D61C09" w:rsidRPr="00D61C09" w:rsidRDefault="00D61C09" w:rsidP="00D361A5">
      <w:pPr>
        <w:pStyle w:val="B1"/>
        <w:rPr>
          <w:rFonts w:eastAsia="SimSun"/>
          <w:lang w:eastAsia="zh-CN"/>
        </w:rPr>
      </w:pPr>
      <w:r w:rsidRPr="00D61C09">
        <w:rPr>
          <w:rFonts w:eastAsia="SimSun"/>
          <w:lang w:eastAsia="en-US"/>
        </w:rPr>
        <w:lastRenderedPageBreak/>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NWDAF-assisted policy control and QoS enhancement</w:t>
      </w:r>
      <w:r w:rsidRPr="00D61C09">
        <w:rPr>
          <w:rFonts w:eastAsia="SimSun" w:hint="eastAsia"/>
          <w:lang w:eastAsia="zh-CN"/>
        </w:rPr>
        <w:t>:</w:t>
      </w:r>
    </w:p>
    <w:p w14:paraId="2FC391D8"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pdate on PCF</w:t>
      </w:r>
      <w:r w:rsidRPr="00D61C09">
        <w:rPr>
          <w:rFonts w:eastAsia="SimSun"/>
          <w:lang w:eastAsia="zh-CN"/>
        </w:rPr>
        <w:t xml:space="preserve"> and</w:t>
      </w:r>
      <w:r w:rsidRPr="00D61C09">
        <w:rPr>
          <w:rFonts w:eastAsia="SimSun" w:hint="eastAsia"/>
          <w:lang w:eastAsia="zh-CN"/>
        </w:rPr>
        <w:t xml:space="preserve"> NWDAF to support the analytics for </w:t>
      </w:r>
      <w:r w:rsidRPr="00D61C09">
        <w:rPr>
          <w:rFonts w:eastAsia="SimSun"/>
          <w:lang w:eastAsia="zh-CN"/>
        </w:rPr>
        <w:t>QoS and policy assistance information</w:t>
      </w:r>
      <w:r w:rsidRPr="00D61C09">
        <w:rPr>
          <w:rFonts w:eastAsia="SimSun" w:hint="eastAsia"/>
          <w:lang w:eastAsia="zh-CN"/>
        </w:rPr>
        <w:t>;</w:t>
      </w:r>
    </w:p>
    <w:p w14:paraId="7CBED8F1"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w:t>
      </w:r>
      <w:r w:rsidRPr="00D61C09">
        <w:rPr>
          <w:rFonts w:eastAsia="SimSun"/>
          <w:lang w:eastAsia="zh-CN"/>
        </w:rPr>
        <w:t xml:space="preserve">on NFs and AF </w:t>
      </w:r>
      <w:r w:rsidRPr="00D61C09">
        <w:rPr>
          <w:rFonts w:eastAsia="SimSun" w:hint="eastAsia"/>
          <w:lang w:eastAsia="zh-CN"/>
        </w:rPr>
        <w:t>to support input data collection;</w:t>
      </w:r>
    </w:p>
    <w:p w14:paraId="40958EB6"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to support performance monitoring for </w:t>
      </w:r>
      <w:r w:rsidRPr="00D61C09">
        <w:rPr>
          <w:rFonts w:eastAsia="SimSun"/>
          <w:lang w:eastAsia="en-US"/>
        </w:rPr>
        <w:t>NWDAF-assisted policy control</w:t>
      </w:r>
      <w:r w:rsidRPr="00D61C09">
        <w:rPr>
          <w:rFonts w:eastAsia="SimSun" w:hint="eastAsia"/>
          <w:lang w:eastAsia="zh-CN"/>
        </w:rPr>
        <w:t>;</w:t>
      </w:r>
    </w:p>
    <w:p w14:paraId="4490AB04"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 xml:space="preserve">signalling storm </w:t>
      </w:r>
      <w:r w:rsidRPr="00D61C09">
        <w:rPr>
          <w:rFonts w:eastAsia="Gulim"/>
          <w:lang w:eastAsia="ko-KR"/>
        </w:rPr>
        <w:t>mitigation and prevention</w:t>
      </w:r>
      <w:r w:rsidRPr="00D61C09">
        <w:rPr>
          <w:rFonts w:eastAsia="SimSun" w:hint="eastAsia"/>
          <w:lang w:eastAsia="zh-CN"/>
        </w:rPr>
        <w:t>:</w:t>
      </w:r>
    </w:p>
    <w:p w14:paraId="7CFD9C8E" w14:textId="77777777" w:rsidR="00D61C09" w:rsidRPr="00D61C09" w:rsidRDefault="00D61C09" w:rsidP="00D361A5">
      <w:pPr>
        <w:pStyle w:val="B2"/>
        <w:rPr>
          <w:rFonts w:eastAsia="DengXia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 xml:space="preserve">pdate on NWDAF to support analytics for </w:t>
      </w:r>
      <w:r w:rsidRPr="00D61C09">
        <w:rPr>
          <w:rFonts w:eastAsia="DengXian" w:hint="eastAsia"/>
          <w:lang w:eastAsia="zh-CN"/>
        </w:rPr>
        <w:t>s</w:t>
      </w:r>
      <w:r w:rsidRPr="00D61C09">
        <w:rPr>
          <w:rFonts w:eastAsia="DengXian"/>
          <w:lang w:eastAsia="en-US"/>
        </w:rPr>
        <w:t>ignalling storm Mitigation and Prevention caused by NFs</w:t>
      </w:r>
      <w:r w:rsidRPr="00D61C09">
        <w:rPr>
          <w:rFonts w:eastAsia="DengXian" w:hint="eastAsia"/>
          <w:lang w:eastAsia="zh-CN"/>
        </w:rPr>
        <w:t>;</w:t>
      </w:r>
    </w:p>
    <w:p w14:paraId="286BE734"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 xml:space="preserve">pdate on NWDAF to support analytics for </w:t>
      </w:r>
      <w:r w:rsidRPr="00D61C09">
        <w:rPr>
          <w:rFonts w:eastAsia="DengXian"/>
          <w:lang w:eastAsia="en-US"/>
        </w:rPr>
        <w:t xml:space="preserve">Signalling storm Mitigation and Prevention caused by </w:t>
      </w:r>
      <w:r w:rsidRPr="00D61C09">
        <w:rPr>
          <w:rFonts w:eastAsia="DengXian"/>
          <w:lang w:eastAsia="zh-CN"/>
        </w:rPr>
        <w:t>massive signalling of</w:t>
      </w:r>
      <w:r w:rsidRPr="00D61C09">
        <w:rPr>
          <w:rFonts w:eastAsia="DengXian" w:hint="eastAsia"/>
          <w:lang w:eastAsia="zh-CN"/>
        </w:rPr>
        <w:t xml:space="preserve"> UEs;</w:t>
      </w:r>
    </w:p>
    <w:p w14:paraId="4E9173DB"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w:t>
      </w:r>
      <w:r w:rsidRPr="00D61C09">
        <w:rPr>
          <w:rFonts w:eastAsia="SimSun"/>
          <w:lang w:eastAsia="zh-CN"/>
        </w:rPr>
        <w:t xml:space="preserve"> NFs </w:t>
      </w:r>
      <w:r w:rsidRPr="00D61C09">
        <w:rPr>
          <w:rFonts w:eastAsia="SimSun" w:hint="eastAsia"/>
          <w:lang w:eastAsia="zh-CN"/>
        </w:rPr>
        <w:t>to support input data collection;</w:t>
      </w:r>
    </w:p>
    <w:p w14:paraId="3D167AB7" w14:textId="77777777" w:rsidR="00D61C09" w:rsidRPr="00D61C09" w:rsidRDefault="00D61C09" w:rsidP="00D361A5">
      <w:pPr>
        <w:pStyle w:val="B1"/>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lang w:eastAsia="en-US"/>
        </w:rPr>
        <w:t>P</w:t>
      </w:r>
      <w:r w:rsidRPr="00D61C09">
        <w:rPr>
          <w:rFonts w:eastAsia="SimSun" w:hint="eastAsia"/>
          <w:lang w:eastAsia="en-US"/>
        </w:rPr>
        <w:t xml:space="preserve">otential impacts on ADRF, DCCF, and MFAF APIs for supporting the </w:t>
      </w:r>
      <w:r w:rsidRPr="00D61C09">
        <w:rPr>
          <w:rFonts w:eastAsia="SimSun"/>
          <w:lang w:eastAsia="en-US"/>
        </w:rPr>
        <w:t>data</w:t>
      </w:r>
      <w:r w:rsidRPr="00D61C09">
        <w:rPr>
          <w:rFonts w:eastAsia="SimSun" w:hint="eastAsia"/>
          <w:lang w:eastAsia="en-US"/>
        </w:rPr>
        <w:t xml:space="preserve"> sources or </w:t>
      </w:r>
      <w:r w:rsidRPr="00D61C09">
        <w:rPr>
          <w:rFonts w:eastAsia="SimSun"/>
          <w:lang w:eastAsia="en-US"/>
        </w:rPr>
        <w:t>analytics</w:t>
      </w:r>
      <w:r w:rsidRPr="00D61C09">
        <w:rPr>
          <w:rFonts w:eastAsia="SimSun" w:hint="eastAsia"/>
          <w:lang w:eastAsia="zh-CN"/>
        </w:rPr>
        <w:t>.</w:t>
      </w:r>
    </w:p>
    <w:p w14:paraId="226E9660" w14:textId="65E9750C"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CT</w:t>
      </w:r>
      <w:r w:rsidR="00D361A5">
        <w:rPr>
          <w:rFonts w:eastAsia="SimSun"/>
          <w:lang w:eastAsia="en-US"/>
        </w:rPr>
        <w:t> WG</w:t>
      </w:r>
      <w:r w:rsidRPr="00D61C09">
        <w:rPr>
          <w:rFonts w:eastAsia="SimSun" w:hint="eastAsia"/>
          <w:lang w:eastAsia="en-US"/>
        </w:rPr>
        <w:t>4</w:t>
      </w:r>
      <w:r w:rsidRPr="00D61C09">
        <w:rPr>
          <w:rFonts w:eastAsia="SimSun"/>
          <w:lang w:eastAsia="en-US"/>
        </w:rPr>
        <w:t>:</w:t>
      </w:r>
    </w:p>
    <w:p w14:paraId="078B96D4"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Direct AI/ML based Positioning</w:t>
      </w:r>
      <w:r w:rsidRPr="00D61C09">
        <w:rPr>
          <w:rFonts w:eastAsia="SimSun" w:hint="eastAsia"/>
          <w:lang w:eastAsia="zh-CN"/>
        </w:rPr>
        <w:t>:</w:t>
      </w:r>
    </w:p>
    <w:p w14:paraId="1125EE1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LMF to support </w:t>
      </w:r>
      <w:r w:rsidRPr="00D61C09">
        <w:rPr>
          <w:rFonts w:eastAsia="SimSun"/>
          <w:lang w:val="en-US" w:eastAsia="zh-CN"/>
        </w:rPr>
        <w:t>Direct AI</w:t>
      </w:r>
      <w:r w:rsidRPr="00D61C09">
        <w:rPr>
          <w:rFonts w:eastAsia="SimSun" w:hint="eastAsia"/>
          <w:lang w:val="en-US" w:eastAsia="zh-CN"/>
        </w:rPr>
        <w:t>/</w:t>
      </w:r>
      <w:r w:rsidRPr="00D61C09">
        <w:rPr>
          <w:rFonts w:eastAsia="SimSun"/>
          <w:lang w:val="en-US" w:eastAsia="zh-CN"/>
        </w:rPr>
        <w:t>ML based positioning</w:t>
      </w:r>
      <w:r w:rsidRPr="00D61C09">
        <w:rPr>
          <w:rFonts w:eastAsia="SimSun" w:hint="eastAsia"/>
          <w:lang w:eastAsia="zh-CN"/>
        </w:rPr>
        <w:t>;</w:t>
      </w:r>
    </w:p>
    <w:p w14:paraId="772C1FED"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update on UDM to allow LMF as a consumer for retrieving user consent;</w:t>
      </w:r>
    </w:p>
    <w:p w14:paraId="72D1C80C"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w:t>
      </w:r>
      <w:r w:rsidRPr="00D61C09">
        <w:rPr>
          <w:rFonts w:eastAsia="SimSun"/>
          <w:lang w:eastAsia="zh-CN"/>
        </w:rPr>
        <w:t>NFs</w:t>
      </w:r>
      <w:r w:rsidRPr="00D61C09">
        <w:rPr>
          <w:rFonts w:eastAsia="SimSun" w:hint="eastAsia"/>
          <w:lang w:eastAsia="zh-CN"/>
        </w:rPr>
        <w:t xml:space="preserve"> to support training data collection for AI positioning model;</w:t>
      </w:r>
    </w:p>
    <w:p w14:paraId="74F4656C" w14:textId="77777777" w:rsidR="00D61C09" w:rsidRPr="00D61C09" w:rsidRDefault="00D61C09" w:rsidP="00D361A5">
      <w:pPr>
        <w:pStyle w:val="B2"/>
        <w:rPr>
          <w:rFonts w:eastAsia="SimSun"/>
          <w:b/>
          <w:bCs/>
          <w:lang w:val="en-US" w:eastAsia="zh-CN"/>
        </w:rPr>
      </w:pPr>
      <w:r w:rsidRPr="00D61C09">
        <w:rPr>
          <w:rFonts w:eastAsia="SimSun" w:hint="eastAsia"/>
          <w:lang w:eastAsia="zh-CN"/>
        </w:rPr>
        <w:t>-</w:t>
      </w:r>
      <w:r w:rsidRPr="00D61C09">
        <w:rPr>
          <w:rFonts w:eastAsia="SimSun"/>
          <w:lang w:eastAsia="zh-CN"/>
        </w:rPr>
        <w:tab/>
        <w:t xml:space="preserve">update to </w:t>
      </w:r>
      <w:r w:rsidRPr="00D61C09">
        <w:rPr>
          <w:rFonts w:eastAsia="DengXian"/>
          <w:lang w:eastAsia="zh-CN"/>
        </w:rPr>
        <w:t xml:space="preserve">NWDAF discovery </w:t>
      </w:r>
      <w:r w:rsidRPr="00D61C09">
        <w:rPr>
          <w:rFonts w:eastAsia="DengXian" w:hint="eastAsia"/>
          <w:lang w:eastAsia="zh-CN"/>
        </w:rPr>
        <w:t xml:space="preserve">via NRF </w:t>
      </w:r>
      <w:r w:rsidRPr="00D61C09">
        <w:rPr>
          <w:rFonts w:eastAsia="DengXian"/>
          <w:lang w:eastAsia="zh-CN"/>
        </w:rPr>
        <w:t xml:space="preserve">for </w:t>
      </w:r>
      <w:r w:rsidRPr="00D61C09">
        <w:rPr>
          <w:rFonts w:eastAsia="DengXian" w:hint="eastAsia"/>
          <w:lang w:eastAsia="zh-CN"/>
        </w:rPr>
        <w:t>train</w:t>
      </w:r>
      <w:r w:rsidRPr="00D61C09">
        <w:rPr>
          <w:rFonts w:eastAsia="DengXian"/>
          <w:lang w:eastAsia="zh-CN"/>
        </w:rPr>
        <w:t xml:space="preserve">ing ML </w:t>
      </w:r>
      <w:r w:rsidRPr="00D61C09">
        <w:rPr>
          <w:rFonts w:eastAsia="DengXian" w:hint="eastAsia"/>
          <w:lang w:eastAsia="zh-CN"/>
        </w:rPr>
        <w:t>model</w:t>
      </w:r>
      <w:r w:rsidRPr="00D61C09">
        <w:rPr>
          <w:rFonts w:eastAsia="DengXian"/>
          <w:lang w:eastAsia="zh-CN"/>
        </w:rPr>
        <w:t xml:space="preserve"> </w:t>
      </w:r>
      <w:r w:rsidRPr="00D61C09">
        <w:rPr>
          <w:rFonts w:eastAsia="DengXian" w:hint="eastAsia"/>
          <w:lang w:eastAsia="zh-CN"/>
        </w:rPr>
        <w:t>for</w:t>
      </w:r>
      <w:r w:rsidRPr="00D61C09">
        <w:rPr>
          <w:rFonts w:eastAsia="DengXian"/>
          <w:lang w:eastAsia="zh-CN"/>
        </w:rPr>
        <w:t xml:space="preserve"> </w:t>
      </w:r>
      <w:r w:rsidRPr="00D61C09">
        <w:rPr>
          <w:rFonts w:eastAsia="SimSun"/>
          <w:lang w:val="en-US" w:eastAsia="zh-CN"/>
        </w:rPr>
        <w:t>Direct</w:t>
      </w:r>
      <w:r w:rsidRPr="00D61C09">
        <w:rPr>
          <w:rFonts w:eastAsia="DengXian"/>
          <w:lang w:eastAsia="zh-CN"/>
        </w:rPr>
        <w:t xml:space="preserve"> AI/ML based Positioning;</w:t>
      </w:r>
    </w:p>
    <w:p w14:paraId="5EE3E42E"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Vertical Federated Learning</w:t>
      </w:r>
      <w:r w:rsidRPr="00D61C09">
        <w:rPr>
          <w:rFonts w:eastAsia="SimSun" w:hint="eastAsia"/>
          <w:lang w:eastAsia="zh-CN"/>
        </w:rPr>
        <w:t>:</w:t>
      </w:r>
    </w:p>
    <w:p w14:paraId="67B5B3F7"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NRF to support VFL entity registration and discovery;</w:t>
      </w:r>
    </w:p>
    <w:p w14:paraId="077631D2"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 xml:space="preserve">signalling storm </w:t>
      </w:r>
      <w:r w:rsidRPr="00D61C09">
        <w:rPr>
          <w:rFonts w:eastAsia="Gulim"/>
          <w:lang w:eastAsia="ko-KR"/>
        </w:rPr>
        <w:t>mitigation and prevention</w:t>
      </w:r>
      <w:r w:rsidRPr="00D61C09">
        <w:rPr>
          <w:rFonts w:eastAsia="SimSun" w:hint="eastAsia"/>
          <w:lang w:eastAsia="zh-CN"/>
        </w:rPr>
        <w:t>:</w:t>
      </w:r>
    </w:p>
    <w:p w14:paraId="5C61FAC9"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w:t>
      </w:r>
      <w:r w:rsidRPr="00D61C09">
        <w:rPr>
          <w:rFonts w:eastAsia="SimSun"/>
          <w:lang w:eastAsia="zh-CN"/>
        </w:rPr>
        <w:t>AMF and NRF</w:t>
      </w:r>
      <w:r w:rsidRPr="00D61C09">
        <w:rPr>
          <w:rFonts w:eastAsia="SimSun" w:hint="eastAsia"/>
          <w:lang w:eastAsia="zh-CN"/>
        </w:rPr>
        <w:t xml:space="preserve"> to support input data collection;</w:t>
      </w:r>
    </w:p>
    <w:p w14:paraId="35DEE562" w14:textId="77777777" w:rsidR="00D61C09" w:rsidRPr="00D61C09" w:rsidRDefault="00D61C09" w:rsidP="00D361A5">
      <w:pPr>
        <w:pStyle w:val="B2"/>
        <w:rPr>
          <w:rFonts w:eastAsia="SimSun"/>
          <w:lang w:eastAsia="zh-CN"/>
        </w:rPr>
      </w:pPr>
      <w:r w:rsidRPr="00D61C09">
        <w:rPr>
          <w:rFonts w:eastAsia="SimSun"/>
          <w:lang w:eastAsia="zh-CN"/>
        </w:rPr>
        <w:t>-</w:t>
      </w:r>
      <w:r w:rsidRPr="00D61C09">
        <w:rPr>
          <w:rFonts w:eastAsia="SimSun"/>
          <w:lang w:eastAsia="zh-CN"/>
        </w:rPr>
        <w:tab/>
      </w:r>
      <w:r w:rsidRPr="00D61C09">
        <w:rPr>
          <w:rFonts w:eastAsia="SimSun" w:hint="eastAsia"/>
          <w:lang w:eastAsia="zh-CN"/>
        </w:rPr>
        <w:t>update to SCP entity</w:t>
      </w:r>
      <w:r w:rsidRPr="00D61C09">
        <w:rPr>
          <w:rFonts w:eastAsia="SimSun"/>
          <w:lang w:eastAsia="en-US"/>
        </w:rPr>
        <w:t xml:space="preserve"> </w:t>
      </w:r>
      <w:r w:rsidRPr="00D61C09">
        <w:rPr>
          <w:rFonts w:eastAsia="SimSun" w:hint="eastAsia"/>
          <w:lang w:eastAsia="zh-CN"/>
        </w:rPr>
        <w:t>to support</w:t>
      </w:r>
      <w:r w:rsidRPr="00D61C09">
        <w:rPr>
          <w:rFonts w:eastAsia="SimSun"/>
          <w:lang w:eastAsia="zh-CN"/>
        </w:rPr>
        <w:t xml:space="preserve"> input data collection.</w:t>
      </w:r>
    </w:p>
    <w:p w14:paraId="4312BDD0" w14:textId="68088812" w:rsidR="00D61C09" w:rsidRPr="00D61C09" w:rsidRDefault="00D61C09" w:rsidP="00DB0EBE">
      <w:pPr>
        <w:pStyle w:val="Heading5"/>
      </w:pPr>
      <w:bookmarkStart w:id="598" w:name="_Toc201334667"/>
      <w:bookmarkStart w:id="599" w:name="_Toc205529070"/>
      <w:r w:rsidRPr="00D61C09">
        <w:t>5.2.2.</w:t>
      </w:r>
      <w:r w:rsidR="003A6168">
        <w:t>21</w:t>
      </w:r>
      <w:r w:rsidRPr="00D61C09">
        <w:t>.2</w:t>
      </w:r>
      <w:r w:rsidRPr="00D61C09">
        <w:tab/>
        <w:t>Activities summary</w:t>
      </w:r>
      <w:bookmarkEnd w:id="598"/>
      <w:bookmarkEnd w:id="599"/>
    </w:p>
    <w:p w14:paraId="4108ACE7" w14:textId="4739FB61" w:rsidR="00D61C09" w:rsidRPr="00D61C09" w:rsidRDefault="00D61C09" w:rsidP="00D361A5">
      <w:pPr>
        <w:pStyle w:val="EditorsNote"/>
        <w:rPr>
          <w:rFonts w:eastAsia="DengXian"/>
          <w:lang w:eastAsia="en-US"/>
        </w:rPr>
      </w:pPr>
      <w:r w:rsidRPr="00D61C09">
        <w:rPr>
          <w:rFonts w:eastAsia="SimSun"/>
          <w:lang w:eastAsia="en-US"/>
        </w:rPr>
        <w:t>Editor’s note:</w:t>
      </w:r>
      <w:r w:rsidRPr="00D61C09">
        <w:rPr>
          <w:rFonts w:eastAsia="SimSun"/>
          <w:lang w:eastAsia="en-US"/>
        </w:rPr>
        <w:tab/>
        <w:t>Reference to TR</w:t>
      </w:r>
      <w:r w:rsidR="00D361A5">
        <w:rPr>
          <w:rFonts w:eastAsia="SimSun"/>
          <w:lang w:eastAsia="en-US"/>
        </w:rPr>
        <w:t> </w:t>
      </w:r>
      <w:r w:rsidRPr="00D61C09">
        <w:rPr>
          <w:rFonts w:eastAsia="SimSun"/>
          <w:lang w:eastAsia="en-US"/>
        </w:rPr>
        <w:t>21.919 can be added when the work item summary is made available.</w:t>
      </w:r>
    </w:p>
    <w:p w14:paraId="7FAA1C8A" w14:textId="77777777" w:rsidR="00D61C09" w:rsidRPr="00C81A41" w:rsidRDefault="00D61C09" w:rsidP="00D361A5"/>
    <w:p w14:paraId="5502FE16" w14:textId="77777777" w:rsidR="00EA3DAD" w:rsidRPr="00C81A41" w:rsidRDefault="00EA3DAD" w:rsidP="00EA3DAD">
      <w:pPr>
        <w:pStyle w:val="Heading2"/>
      </w:pPr>
      <w:bookmarkStart w:id="600" w:name="_Toc177219302"/>
      <w:bookmarkStart w:id="601" w:name="_Toc177219403"/>
      <w:bookmarkStart w:id="602" w:name="_Toc177219959"/>
      <w:bookmarkStart w:id="603" w:name="_Toc177470590"/>
      <w:bookmarkStart w:id="604" w:name="_Toc177470680"/>
      <w:bookmarkStart w:id="605" w:name="_Toc177572087"/>
      <w:bookmarkStart w:id="606" w:name="_Toc185258284"/>
      <w:bookmarkStart w:id="607" w:name="_Toc185258421"/>
      <w:bookmarkStart w:id="608" w:name="_Toc195517095"/>
      <w:bookmarkStart w:id="609" w:name="_Toc201334668"/>
      <w:bookmarkStart w:id="610" w:name="_Toc250980595"/>
      <w:bookmarkStart w:id="611" w:name="_Toc326037266"/>
      <w:bookmarkStart w:id="612" w:name="_Toc510604411"/>
      <w:bookmarkStart w:id="613" w:name="_Toc92875665"/>
      <w:bookmarkStart w:id="614" w:name="_Toc93070689"/>
      <w:bookmarkStart w:id="615" w:name="_Toc310438366"/>
      <w:bookmarkStart w:id="616" w:name="_Toc324232216"/>
      <w:bookmarkStart w:id="617" w:name="_Toc326248735"/>
      <w:bookmarkStart w:id="618" w:name="_Toc510604412"/>
      <w:bookmarkStart w:id="619" w:name="_Toc205529071"/>
      <w:bookmarkEnd w:id="193"/>
      <w:r w:rsidRPr="00C81A41">
        <w:t>5.3</w:t>
      </w:r>
      <w:r w:rsidRPr="00C81A41">
        <w:tab/>
        <w:t>AI/ML related activities in TSG RAN Working Groups</w:t>
      </w:r>
      <w:bookmarkEnd w:id="600"/>
      <w:bookmarkEnd w:id="601"/>
      <w:bookmarkEnd w:id="602"/>
      <w:bookmarkEnd w:id="603"/>
      <w:bookmarkEnd w:id="604"/>
      <w:bookmarkEnd w:id="605"/>
      <w:bookmarkEnd w:id="606"/>
      <w:bookmarkEnd w:id="607"/>
      <w:bookmarkEnd w:id="608"/>
      <w:bookmarkEnd w:id="609"/>
      <w:bookmarkEnd w:id="619"/>
    </w:p>
    <w:p w14:paraId="6EDA714C" w14:textId="484044EB" w:rsidR="00EA3DAD" w:rsidRPr="00C81A41" w:rsidRDefault="00EA3DAD" w:rsidP="00EA3DAD">
      <w:pPr>
        <w:pStyle w:val="Heading3"/>
      </w:pPr>
      <w:bookmarkStart w:id="620" w:name="_Toc177219314"/>
      <w:bookmarkStart w:id="621" w:name="_Toc177219415"/>
      <w:bookmarkStart w:id="622" w:name="_Toc177219971"/>
      <w:bookmarkStart w:id="623" w:name="_Toc177470591"/>
      <w:bookmarkStart w:id="624" w:name="_Toc177470681"/>
      <w:bookmarkStart w:id="625" w:name="_Toc177572088"/>
      <w:bookmarkStart w:id="626" w:name="_Toc185258285"/>
      <w:bookmarkStart w:id="627" w:name="_Toc185258422"/>
      <w:bookmarkStart w:id="628" w:name="_Toc195517096"/>
      <w:bookmarkStart w:id="629" w:name="_Toc201334669"/>
      <w:bookmarkStart w:id="630" w:name="_Toc205529072"/>
      <w:r w:rsidRPr="00C81A41">
        <w:t>5.3.1</w:t>
      </w:r>
      <w:r w:rsidRPr="00C81A41">
        <w:tab/>
        <w:t>AI/ML related terminology</w:t>
      </w:r>
      <w:bookmarkEnd w:id="620"/>
      <w:bookmarkEnd w:id="621"/>
      <w:bookmarkEnd w:id="622"/>
      <w:bookmarkEnd w:id="623"/>
      <w:bookmarkEnd w:id="624"/>
      <w:bookmarkEnd w:id="625"/>
      <w:bookmarkEnd w:id="626"/>
      <w:bookmarkEnd w:id="627"/>
      <w:bookmarkEnd w:id="628"/>
      <w:bookmarkEnd w:id="629"/>
      <w:bookmarkEnd w:id="630"/>
    </w:p>
    <w:p w14:paraId="4D39729C" w14:textId="77777777" w:rsidR="00EA3DAD" w:rsidRPr="00C81A41" w:rsidRDefault="00EA3DAD" w:rsidP="00EA3DAD">
      <w:pPr>
        <w:pStyle w:val="Heading4"/>
      </w:pPr>
      <w:bookmarkStart w:id="631" w:name="_Toc177470592"/>
      <w:bookmarkStart w:id="632" w:name="_Toc177470682"/>
      <w:bookmarkStart w:id="633" w:name="_Toc177572089"/>
      <w:bookmarkStart w:id="634" w:name="_Toc185258423"/>
      <w:bookmarkStart w:id="635" w:name="_Toc195517097"/>
      <w:bookmarkStart w:id="636" w:name="_Toc201334670"/>
      <w:bookmarkStart w:id="637" w:name="_Toc205529073"/>
      <w:r w:rsidRPr="00C81A41">
        <w:t>5.3.1.1</w:t>
      </w:r>
      <w:r w:rsidRPr="00C81A41">
        <w:tab/>
        <w:t>TSG RAN WG1</w:t>
      </w:r>
      <w:bookmarkEnd w:id="631"/>
      <w:bookmarkEnd w:id="632"/>
      <w:bookmarkEnd w:id="633"/>
      <w:bookmarkEnd w:id="634"/>
      <w:bookmarkEnd w:id="635"/>
      <w:bookmarkEnd w:id="636"/>
      <w:bookmarkEnd w:id="637"/>
    </w:p>
    <w:p w14:paraId="2FEEAA35" w14:textId="5BAD6594" w:rsidR="00EA3DAD" w:rsidRPr="00C81A41" w:rsidRDefault="00EA3DAD" w:rsidP="00EA3DAD">
      <w:r w:rsidRPr="00C81A41">
        <w:t xml:space="preserve">The following definitions are provided in clause 3 of </w:t>
      </w:r>
      <w:r w:rsidR="006130C7" w:rsidRPr="00C81A41">
        <w:t>TR</w:t>
      </w:r>
      <w:r w:rsidR="006130C7">
        <w:t> </w:t>
      </w:r>
      <w:r w:rsidR="006130C7" w:rsidRPr="00C81A41">
        <w:t>38.843</w:t>
      </w:r>
      <w:r w:rsidR="006130C7">
        <w:t> </w:t>
      </w:r>
      <w:r w:rsidR="006130C7" w:rsidRPr="00C81A41">
        <w:t>[</w:t>
      </w:r>
      <w:r w:rsidRPr="00C81A41">
        <w:t>3]:</w:t>
      </w:r>
    </w:p>
    <w:p w14:paraId="72047D6E" w14:textId="77777777" w:rsidR="00EA3DAD" w:rsidRPr="00C81A41" w:rsidRDefault="00EA3DAD" w:rsidP="00EA3DAD">
      <w:pPr>
        <w:pStyle w:val="B1"/>
      </w:pPr>
      <w:r w:rsidRPr="00C81A41">
        <w:t>-</w:t>
      </w:r>
      <w:r w:rsidRPr="00C81A41">
        <w:tab/>
        <w:t>AI/ML-enabled Feature: refers to a Feature where AI/ML may be used.</w:t>
      </w:r>
    </w:p>
    <w:p w14:paraId="314CDE6C" w14:textId="77777777" w:rsidR="00EA3DAD" w:rsidRPr="00C81A41" w:rsidRDefault="00EA3DAD" w:rsidP="00EA3DAD">
      <w:pPr>
        <w:pStyle w:val="B1"/>
      </w:pPr>
      <w:r w:rsidRPr="00C81A41">
        <w:t>-</w:t>
      </w:r>
      <w:r w:rsidRPr="00C81A41">
        <w:tab/>
        <w:t>AI/ML Model: A data driven algorithm that applies AI/ML techniques to generate a set of outputs based on a set of inputs.</w:t>
      </w:r>
    </w:p>
    <w:p w14:paraId="2447F825" w14:textId="77777777" w:rsidR="00DD3CB5" w:rsidRPr="00C81A41" w:rsidRDefault="00EA3DAD" w:rsidP="00EA3DAD">
      <w:pPr>
        <w:pStyle w:val="B1"/>
      </w:pPr>
      <w:r w:rsidRPr="00C81A41">
        <w:t>-</w:t>
      </w:r>
      <w:r w:rsidRPr="00C81A41">
        <w:tab/>
        <w:t>AI/ML model delivery: A generic term referring to delivery of an AI/ML model from one entity to another entity in any manner.</w:t>
      </w:r>
    </w:p>
    <w:p w14:paraId="6CFD99A4" w14:textId="5E31434C" w:rsidR="00EA3DAD" w:rsidRPr="00C81A41" w:rsidRDefault="00DD3CB5" w:rsidP="00DD3CB5">
      <w:pPr>
        <w:pStyle w:val="NO"/>
      </w:pPr>
      <w:r w:rsidRPr="00C81A41">
        <w:t>NOTE 1</w:t>
      </w:r>
      <w:r w:rsidR="00EA3DAD" w:rsidRPr="00C81A41">
        <w:t>:</w:t>
      </w:r>
      <w:r w:rsidRPr="00C81A41">
        <w:tab/>
      </w:r>
      <w:r w:rsidR="00EA3DAD" w:rsidRPr="00C81A41">
        <w:t xml:space="preserve">An entity could mean a network node/function (e.g. </w:t>
      </w:r>
      <w:proofErr w:type="spellStart"/>
      <w:r w:rsidR="00EA3DAD" w:rsidRPr="00C81A41">
        <w:t>gNB</w:t>
      </w:r>
      <w:proofErr w:type="spellEnd"/>
      <w:r w:rsidR="00EA3DAD" w:rsidRPr="00C81A41">
        <w:t>, LMF, etc.), UE, proprietary server, etc.</w:t>
      </w:r>
    </w:p>
    <w:p w14:paraId="57FC228F" w14:textId="77777777" w:rsidR="00EA3DAD" w:rsidRPr="00C81A41" w:rsidRDefault="00EA3DAD" w:rsidP="00EA3DAD">
      <w:pPr>
        <w:pStyle w:val="B1"/>
      </w:pPr>
      <w:r w:rsidRPr="00C81A41">
        <w:lastRenderedPageBreak/>
        <w:t>-</w:t>
      </w:r>
      <w:r w:rsidRPr="00C81A41">
        <w:tab/>
        <w:t>AI/ML model ID: A logical AI/ML model is identified by a Model ID. The Model ID, if needed, can be used in a Functionality (defined in functionality-based LCM) for LCM operations.</w:t>
      </w:r>
    </w:p>
    <w:p w14:paraId="7EC6BD0F" w14:textId="77777777" w:rsidR="00EA3DAD" w:rsidRPr="00C81A41" w:rsidRDefault="00EA3DAD" w:rsidP="00EA3DAD">
      <w:pPr>
        <w:pStyle w:val="B1"/>
      </w:pPr>
      <w:r w:rsidRPr="00C81A41">
        <w:t>-</w:t>
      </w:r>
      <w:r w:rsidRPr="00C81A41">
        <w:tab/>
        <w:t>AI/ML model Inference: A process of using a trained AI/ML model to produce a set of outputs based on a set of inputs.</w:t>
      </w:r>
    </w:p>
    <w:p w14:paraId="294FE4FB" w14:textId="77777777" w:rsidR="00EA3DAD" w:rsidRPr="00C81A41" w:rsidRDefault="00EA3DAD" w:rsidP="00EA3DAD">
      <w:pPr>
        <w:pStyle w:val="B1"/>
      </w:pPr>
      <w:r w:rsidRPr="00C81A41">
        <w:t>-</w:t>
      </w:r>
      <w:r w:rsidRPr="00C81A41">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C81A41" w:rsidRDefault="00EA3DAD" w:rsidP="00EA3DAD">
      <w:pPr>
        <w:pStyle w:val="B1"/>
      </w:pPr>
      <w:r w:rsidRPr="00C81A41">
        <w:t>-</w:t>
      </w:r>
      <w:r w:rsidRPr="00C81A41">
        <w:tab/>
        <w:t>AI/ML model training: A process to train an AI/ML Model [by learning the input/output relationship] in a data driven manner and obtain the trained AI/ML Model for inference.</w:t>
      </w:r>
    </w:p>
    <w:p w14:paraId="0079FE19" w14:textId="77777777" w:rsidR="00EA3DAD" w:rsidRPr="00C81A41" w:rsidRDefault="00EA3DAD" w:rsidP="00EA3DAD">
      <w:pPr>
        <w:pStyle w:val="B1"/>
      </w:pPr>
      <w:r w:rsidRPr="00C81A41">
        <w:t>-</w:t>
      </w:r>
      <w:r w:rsidRPr="00C81A41">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C81A41" w:rsidRDefault="00EA3DAD" w:rsidP="00EA3DAD">
      <w:pPr>
        <w:pStyle w:val="B1"/>
      </w:pPr>
      <w:r w:rsidRPr="00C81A41">
        <w:t>-</w:t>
      </w:r>
      <w:r w:rsidRPr="00C81A41">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C81A41" w:rsidRDefault="00EA3DAD" w:rsidP="00EA3DAD">
      <w:pPr>
        <w:pStyle w:val="B1"/>
      </w:pPr>
      <w:r w:rsidRPr="00C81A41">
        <w:t>-</w:t>
      </w:r>
      <w:r w:rsidRPr="00C81A41">
        <w:tab/>
        <w:t>Data collection: A process of collecting data by the network nodes, management entity, or UE for the purpose of AI/ML model training, data analytics and inference.</w:t>
      </w:r>
    </w:p>
    <w:p w14:paraId="61EEBB2D" w14:textId="77777777" w:rsidR="00EA3DAD" w:rsidRPr="00C81A41" w:rsidRDefault="00EA3DAD" w:rsidP="00EA3DAD">
      <w:pPr>
        <w:pStyle w:val="B1"/>
      </w:pPr>
      <w:r w:rsidRPr="00C81A41">
        <w:t>-</w:t>
      </w:r>
      <w:r w:rsidRPr="00C81A41">
        <w:tab/>
        <w:t xml:space="preserve">Federated learning / federated training: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p w14:paraId="74E1733B" w14:textId="77777777" w:rsidR="00DD3CB5" w:rsidRPr="00C81A41" w:rsidRDefault="00EA3DAD" w:rsidP="00EA3DAD">
      <w:pPr>
        <w:pStyle w:val="B1"/>
      </w:pPr>
      <w:r w:rsidRPr="00C81A41">
        <w:t>-</w:t>
      </w:r>
      <w:r w:rsidRPr="00C81A41">
        <w:tab/>
        <w:t>Functionality identification: A process/method of identifying an AI/ML functionality for the common understanding between the NW and the UE.</w:t>
      </w:r>
    </w:p>
    <w:p w14:paraId="1E8F9B6B" w14:textId="55A1B475" w:rsidR="00EA3DAD" w:rsidRPr="00C81A41" w:rsidRDefault="00DD3CB5" w:rsidP="00DD3CB5">
      <w:pPr>
        <w:pStyle w:val="NO"/>
      </w:pPr>
      <w:r w:rsidRPr="00C81A41">
        <w:t>NOTE 2:</w:t>
      </w:r>
      <w:r w:rsidRPr="00C81A41">
        <w:tab/>
      </w:r>
      <w:r w:rsidR="00EA3DAD" w:rsidRPr="00C81A41">
        <w:t>Information regarding the AI/ML functionality may be shared during functionality identification. Where AI/ML functionality resides depends on the specific use cases and sub use cases.</w:t>
      </w:r>
    </w:p>
    <w:p w14:paraId="064A2B32" w14:textId="77777777" w:rsidR="00EA3DAD" w:rsidRPr="00C81A41" w:rsidRDefault="00EA3DAD" w:rsidP="00EA3DAD">
      <w:pPr>
        <w:pStyle w:val="B1"/>
      </w:pPr>
      <w:r w:rsidRPr="00C81A41">
        <w:t>-</w:t>
      </w:r>
      <w:r w:rsidRPr="00C81A41">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C81A41" w:rsidRDefault="00EA3DAD" w:rsidP="00EA3DAD">
      <w:pPr>
        <w:pStyle w:val="B1"/>
      </w:pPr>
      <w:r w:rsidRPr="00C81A41">
        <w:t>-</w:t>
      </w:r>
      <w:r w:rsidRPr="00C81A41">
        <w:tab/>
        <w:t>Model activation: enable an AI/ML model for a specific AI/ML-enabled feature.</w:t>
      </w:r>
    </w:p>
    <w:p w14:paraId="37A4F649" w14:textId="77777777" w:rsidR="00EA3DAD" w:rsidRPr="00C81A41" w:rsidRDefault="00EA3DAD" w:rsidP="00EA3DAD">
      <w:pPr>
        <w:pStyle w:val="B1"/>
      </w:pPr>
      <w:r w:rsidRPr="00C81A41">
        <w:t>-</w:t>
      </w:r>
      <w:r w:rsidRPr="00C81A41">
        <w:tab/>
        <w:t>Model deactivation: disable an AI/ML model for a specific AI/ML-enabled feature.</w:t>
      </w:r>
    </w:p>
    <w:p w14:paraId="4E892283" w14:textId="77777777" w:rsidR="00EA3DAD" w:rsidRPr="00C81A41" w:rsidRDefault="00EA3DAD" w:rsidP="00EA3DAD">
      <w:pPr>
        <w:pStyle w:val="B1"/>
      </w:pPr>
      <w:r w:rsidRPr="00C81A41">
        <w:t>-</w:t>
      </w:r>
      <w:r w:rsidRPr="00C81A41">
        <w:tab/>
        <w:t>Model download: Model transfer from the network to UE.</w:t>
      </w:r>
    </w:p>
    <w:p w14:paraId="3A44D99E" w14:textId="77777777" w:rsidR="00DD3CB5" w:rsidRPr="00C81A41" w:rsidRDefault="00EA3DAD" w:rsidP="00EA3DAD">
      <w:pPr>
        <w:pStyle w:val="B1"/>
      </w:pPr>
      <w:r w:rsidRPr="00C81A41">
        <w:t>-</w:t>
      </w:r>
      <w:r w:rsidRPr="00C81A41">
        <w:tab/>
        <w:t>Model identification: A process/method of identifying an AI/ML model for the common understanding between the NW and the UE.</w:t>
      </w:r>
    </w:p>
    <w:p w14:paraId="6352127B" w14:textId="77777777" w:rsidR="00DD3CB5" w:rsidRPr="00C81A41" w:rsidRDefault="00DD3CB5" w:rsidP="00DD3CB5">
      <w:pPr>
        <w:pStyle w:val="NO"/>
      </w:pPr>
      <w:r w:rsidRPr="00C81A41">
        <w:t>NOTE 3:</w:t>
      </w:r>
      <w:r w:rsidRPr="00C81A41">
        <w:tab/>
      </w:r>
      <w:r w:rsidR="00EA3DAD" w:rsidRPr="00C81A41">
        <w:t>The process/method of model identification may or may not be applicable.</w:t>
      </w:r>
    </w:p>
    <w:p w14:paraId="7DFDED2D" w14:textId="6B1FED3C" w:rsidR="00EA3DAD" w:rsidRPr="00C81A41" w:rsidRDefault="00DD3CB5" w:rsidP="00DD3CB5">
      <w:pPr>
        <w:pStyle w:val="NO"/>
      </w:pPr>
      <w:r w:rsidRPr="00C81A41">
        <w:t>NOTE 4</w:t>
      </w:r>
      <w:r w:rsidR="00EA3DAD" w:rsidRPr="00C81A41">
        <w:t>:</w:t>
      </w:r>
      <w:r w:rsidRPr="00C81A41">
        <w:tab/>
      </w:r>
      <w:r w:rsidR="00EA3DAD" w:rsidRPr="00C81A41">
        <w:t>Information regarding the AI/ML model may be shared during model identification.</w:t>
      </w:r>
    </w:p>
    <w:p w14:paraId="1180E5A4" w14:textId="77777777" w:rsidR="00EA3DAD" w:rsidRPr="00C81A41" w:rsidRDefault="00EA3DAD" w:rsidP="00EA3DAD">
      <w:pPr>
        <w:pStyle w:val="B1"/>
      </w:pPr>
      <w:r w:rsidRPr="00C81A41">
        <w:t>-</w:t>
      </w:r>
      <w:r w:rsidRPr="00C81A41">
        <w:tab/>
        <w:t>Model monitoring: A procedure that monitors the inference performance of the AI/ML model.</w:t>
      </w:r>
    </w:p>
    <w:p w14:paraId="18F675A9" w14:textId="77777777" w:rsidR="00EA3DAD" w:rsidRPr="00C81A41" w:rsidRDefault="00EA3DAD" w:rsidP="00EA3DAD">
      <w:pPr>
        <w:pStyle w:val="B1"/>
      </w:pPr>
      <w:r w:rsidRPr="00C81A41">
        <w:t>-</w:t>
      </w:r>
      <w:r w:rsidRPr="00C81A41">
        <w:tab/>
        <w:t>Model parameter update: Process of updating the model parameters of a model.</w:t>
      </w:r>
    </w:p>
    <w:p w14:paraId="26FD3408" w14:textId="77777777" w:rsidR="00DD3CB5" w:rsidRPr="00C81A41" w:rsidRDefault="00EA3DAD" w:rsidP="00EA3DAD">
      <w:pPr>
        <w:pStyle w:val="B1"/>
      </w:pPr>
      <w:r w:rsidRPr="00C81A41">
        <w:t>-</w:t>
      </w:r>
      <w:r w:rsidRPr="00C81A41">
        <w:tab/>
        <w:t>Model selection: The process of selecting an AI/ML model for activation among multiple models for the same AI/ML enabled feature.</w:t>
      </w:r>
    </w:p>
    <w:p w14:paraId="420C86E5" w14:textId="45AF5E4C" w:rsidR="00EA3DAD" w:rsidRPr="00C81A41" w:rsidRDefault="00DD3CB5" w:rsidP="00DD3CB5">
      <w:pPr>
        <w:pStyle w:val="NO"/>
      </w:pPr>
      <w:r w:rsidRPr="00C81A41">
        <w:t>NOTE 5</w:t>
      </w:r>
      <w:r w:rsidR="00EA3DAD" w:rsidRPr="00C81A41">
        <w:t>:</w:t>
      </w:r>
      <w:r w:rsidRPr="00C81A41">
        <w:tab/>
      </w:r>
      <w:r w:rsidR="00EA3DAD" w:rsidRPr="00C81A41">
        <w:t>Model selection may or may not be carried out simultaneously with model activation.</w:t>
      </w:r>
    </w:p>
    <w:p w14:paraId="759FE95D" w14:textId="77777777" w:rsidR="00EA3DAD" w:rsidRPr="00C81A41" w:rsidRDefault="00EA3DAD" w:rsidP="00EA3DAD">
      <w:pPr>
        <w:pStyle w:val="B1"/>
      </w:pPr>
      <w:r w:rsidRPr="00C81A41">
        <w:t>-</w:t>
      </w:r>
      <w:r w:rsidRPr="00C81A41">
        <w:tab/>
        <w:t>Model switching: Deactivating a currently active AI/ML model and activating a different AI/ML model for a specific AI/ML-enabled feature.</w:t>
      </w:r>
    </w:p>
    <w:p w14:paraId="12C87D63" w14:textId="77777777" w:rsidR="00EA3DAD" w:rsidRPr="00C81A41" w:rsidRDefault="00EA3DAD" w:rsidP="00EA3DAD">
      <w:pPr>
        <w:pStyle w:val="B1"/>
      </w:pPr>
      <w:r w:rsidRPr="00C81A41">
        <w:t>-</w:t>
      </w:r>
      <w:r w:rsidRPr="00C81A41">
        <w:tab/>
        <w:t>Model update: Process of updating the model parameters and/or model structure of a model.</w:t>
      </w:r>
    </w:p>
    <w:p w14:paraId="307F0852" w14:textId="77777777" w:rsidR="00EA3DAD" w:rsidRPr="00C81A41" w:rsidRDefault="00EA3DAD" w:rsidP="00EA3DAD">
      <w:pPr>
        <w:pStyle w:val="B1"/>
      </w:pPr>
      <w:r w:rsidRPr="00C81A41">
        <w:t>-</w:t>
      </w:r>
      <w:r w:rsidRPr="00C81A41">
        <w:tab/>
        <w:t>Model upload: Model transfer from UE to the network.</w:t>
      </w:r>
    </w:p>
    <w:p w14:paraId="146F04F6" w14:textId="77777777" w:rsidR="00EA3DAD" w:rsidRPr="00C81A41" w:rsidRDefault="00EA3DAD" w:rsidP="00EA3DAD">
      <w:pPr>
        <w:pStyle w:val="B1"/>
      </w:pPr>
      <w:r w:rsidRPr="00C81A41">
        <w:lastRenderedPageBreak/>
        <w:t>-</w:t>
      </w:r>
      <w:r w:rsidRPr="00C81A41">
        <w:tab/>
        <w:t>Network-side (AI/ML) model: An AI/ML Model whose inference is performed entirely at the network.</w:t>
      </w:r>
    </w:p>
    <w:p w14:paraId="021E1CAD" w14:textId="77777777" w:rsidR="00EA3DAD" w:rsidRPr="00C81A41" w:rsidRDefault="00EA3DAD" w:rsidP="00EA3DAD">
      <w:pPr>
        <w:pStyle w:val="B1"/>
      </w:pPr>
      <w:r w:rsidRPr="00C81A41">
        <w:t>-</w:t>
      </w:r>
      <w:r w:rsidRPr="00C81A41">
        <w:tab/>
        <w:t>Offline field data: The data collected from field and used for offline training of the AI/ML model.</w:t>
      </w:r>
    </w:p>
    <w:p w14:paraId="6680FB34" w14:textId="77777777" w:rsidR="00DD3CB5" w:rsidRPr="00C81A41" w:rsidRDefault="00EA3DAD" w:rsidP="00EA3DAD">
      <w:pPr>
        <w:pStyle w:val="B1"/>
      </w:pPr>
      <w:r w:rsidRPr="00C81A41">
        <w:t>-</w:t>
      </w:r>
      <w:r w:rsidRPr="00C81A41">
        <w:tab/>
        <w:t>Offline training: An AI/ML training process where the model is trained based on collected dataset</w:t>
      </w:r>
      <w:r w:rsidR="001946B9" w:rsidRPr="00C81A41">
        <w:t xml:space="preserve"> and</w:t>
      </w:r>
      <w:r w:rsidRPr="00C81A41">
        <w:t xml:space="preserve"> where the trained model is later used or delivered for inference.</w:t>
      </w:r>
    </w:p>
    <w:p w14:paraId="583EBB04" w14:textId="4C1966C7" w:rsidR="00EA3DAD" w:rsidRPr="00C81A41" w:rsidRDefault="00DD3CB5" w:rsidP="00DD3CB5">
      <w:pPr>
        <w:pStyle w:val="NO"/>
      </w:pPr>
      <w:r w:rsidRPr="00C81A41">
        <w:t>NOTE 6</w:t>
      </w:r>
      <w:r w:rsidR="00EA3DAD" w:rsidRPr="00C81A41">
        <w:t>:</w:t>
      </w:r>
      <w:r w:rsidRPr="00C81A41">
        <w:tab/>
      </w:r>
      <w:r w:rsidR="00EA3DAD" w:rsidRPr="00C81A41">
        <w:t>This definition only serves as a guidance. There may be cases that may not exactly conform to this definition but could still be categorized as offline training by commonly accepted conventions.</w:t>
      </w:r>
    </w:p>
    <w:p w14:paraId="79995BB3" w14:textId="77777777" w:rsidR="00EA3DAD" w:rsidRPr="00C81A41" w:rsidRDefault="00EA3DAD" w:rsidP="00EA3DAD">
      <w:pPr>
        <w:pStyle w:val="B1"/>
      </w:pPr>
      <w:r w:rsidRPr="00C81A41">
        <w:t>-</w:t>
      </w:r>
      <w:r w:rsidRPr="00C81A41">
        <w:tab/>
        <w:t>Online field data: The data collected from field and used for online training of the AI/ML model.</w:t>
      </w:r>
    </w:p>
    <w:p w14:paraId="0B5FCB4E" w14:textId="77777777" w:rsidR="00EA3DAD" w:rsidRPr="00C81A41" w:rsidRDefault="00EA3DAD" w:rsidP="00EA3DAD">
      <w:pPr>
        <w:pStyle w:val="B1"/>
      </w:pPr>
      <w:r w:rsidRPr="00C81A41">
        <w:t>-</w:t>
      </w:r>
      <w:r w:rsidRPr="00C81A41">
        <w:tab/>
        <w:t>Online training: An AI/ML training process where the model being used for inference) is (typically continuously) trained in (near) real-time with the arrival of new training samples.</w:t>
      </w:r>
    </w:p>
    <w:p w14:paraId="75072AC0" w14:textId="429F61D6" w:rsidR="00EA3DAD" w:rsidRPr="00C81A41" w:rsidRDefault="00EA3DAD" w:rsidP="00EA3DAD">
      <w:pPr>
        <w:pStyle w:val="B1"/>
      </w:pPr>
      <w:r w:rsidRPr="00C81A41">
        <w:t>-</w:t>
      </w:r>
      <w:r w:rsidRPr="00C81A41">
        <w:tab/>
        <w:t>Reinforcement Learning (RL): A process of training an AI/ML model from input (a.k.a. state) and a feedback signal (a.k.a. reward) resulting from the model</w:t>
      </w:r>
      <w:r w:rsidR="001946B9" w:rsidRPr="00C81A41">
        <w:t>'</w:t>
      </w:r>
      <w:r w:rsidRPr="00C81A41">
        <w:t>s output (a.k.a. action) in an environment the model is interacting with.</w:t>
      </w:r>
    </w:p>
    <w:p w14:paraId="2F000987" w14:textId="77777777" w:rsidR="00EA3DAD" w:rsidRPr="00C81A41" w:rsidRDefault="00EA3DAD" w:rsidP="00EA3DAD">
      <w:pPr>
        <w:pStyle w:val="B1"/>
      </w:pPr>
      <w:r w:rsidRPr="00C81A41">
        <w:t>-</w:t>
      </w:r>
      <w:r w:rsidRPr="00C81A41">
        <w:tab/>
        <w:t>Semi-supervised learning: A process of training a model with a mix of labelled data and unlabelled data.</w:t>
      </w:r>
    </w:p>
    <w:p w14:paraId="2F7A4A99" w14:textId="77777777" w:rsidR="00EA3DAD" w:rsidRPr="00C81A41" w:rsidRDefault="00EA3DAD" w:rsidP="00EA3DAD">
      <w:pPr>
        <w:pStyle w:val="B1"/>
      </w:pPr>
      <w:r w:rsidRPr="00C81A41">
        <w:t>-</w:t>
      </w:r>
      <w:r w:rsidRPr="00C81A41">
        <w:tab/>
        <w:t>Supervised learning: A process of training a model from input and its corresponding labels.</w:t>
      </w:r>
    </w:p>
    <w:p w14:paraId="018C9F29" w14:textId="77777777" w:rsidR="00EA3DAD" w:rsidRPr="00C81A41" w:rsidRDefault="00EA3DAD" w:rsidP="00EA3DAD">
      <w:pPr>
        <w:pStyle w:val="B1"/>
      </w:pPr>
      <w:r w:rsidRPr="00C81A41">
        <w:t>-</w:t>
      </w:r>
      <w:r w:rsidRPr="00C81A41">
        <w:tab/>
        <w:t>Test encoder/decoder for TE: AI/ML model for UE encoder/</w:t>
      </w:r>
      <w:proofErr w:type="spellStart"/>
      <w:r w:rsidRPr="00C81A41">
        <w:t>gNB</w:t>
      </w:r>
      <w:proofErr w:type="spellEnd"/>
      <w:r w:rsidRPr="00C81A41">
        <w:t xml:space="preserve"> decoder implemented by TE.</w:t>
      </w:r>
    </w:p>
    <w:p w14:paraId="0AC297A1" w14:textId="4793D04F" w:rsidR="00EA3DAD" w:rsidRPr="00C81A41" w:rsidRDefault="00EA3DAD" w:rsidP="00EA3DAD">
      <w:pPr>
        <w:pStyle w:val="B1"/>
      </w:pPr>
      <w:r w:rsidRPr="00C81A41">
        <w:t>-</w:t>
      </w:r>
      <w:r w:rsidRPr="00C81A41">
        <w:tab/>
        <w:t xml:space="preserve">Two-sided (AI/ML) model: A paired AI/ML Model(s) over which joint inference is performed, where joint inference comprises AI/ML Inference whose inference is performed jointly across the UE and the network, </w:t>
      </w:r>
      <w:r w:rsidR="001946B9" w:rsidRPr="00C81A41">
        <w:t>i.e.</w:t>
      </w:r>
      <w:r w:rsidRPr="00C81A41">
        <w:t xml:space="preserve"> the first part of inference is firstly performed by UE and then the remaining part is performed by </w:t>
      </w:r>
      <w:proofErr w:type="spellStart"/>
      <w:r w:rsidRPr="00C81A41">
        <w:t>gNB</w:t>
      </w:r>
      <w:proofErr w:type="spellEnd"/>
      <w:r w:rsidRPr="00C81A41">
        <w:t>, or vice versa.</w:t>
      </w:r>
    </w:p>
    <w:p w14:paraId="663FA3A6" w14:textId="77777777" w:rsidR="00EA3DAD" w:rsidRPr="00C81A41" w:rsidRDefault="00EA3DAD" w:rsidP="00EA3DAD">
      <w:pPr>
        <w:pStyle w:val="B1"/>
      </w:pPr>
      <w:r w:rsidRPr="00C81A41">
        <w:t>-</w:t>
      </w:r>
      <w:r w:rsidRPr="00C81A41">
        <w:tab/>
        <w:t>UE-side (AI/ML) model: An AI/ML Model whose inference is performed entirely at the UE.</w:t>
      </w:r>
    </w:p>
    <w:p w14:paraId="32760A6F" w14:textId="77777777" w:rsidR="00EA3DAD" w:rsidRPr="00C81A41" w:rsidRDefault="00EA3DAD" w:rsidP="00EA3DAD">
      <w:pPr>
        <w:pStyle w:val="B1"/>
      </w:pPr>
      <w:r w:rsidRPr="00C81A41">
        <w:t>-</w:t>
      </w:r>
      <w:r w:rsidRPr="00C81A41">
        <w:tab/>
        <w:t>Unsupervised learning: A process of training a model without labelled data.</w:t>
      </w:r>
    </w:p>
    <w:p w14:paraId="1D7CD5E3" w14:textId="77777777" w:rsidR="00DD3CB5" w:rsidRPr="00C81A41" w:rsidRDefault="00EA3DAD" w:rsidP="00EA3DAD">
      <w:pPr>
        <w:pStyle w:val="B1"/>
      </w:pPr>
      <w:r w:rsidRPr="00C81A41">
        <w:t>-</w:t>
      </w:r>
      <w:r w:rsidRPr="00C81A41">
        <w:tab/>
        <w:t>Proprietary-format models: ML models of vendor-/device-specific proprietary format, from 3GPP perspective. They are not mutually recognizable across vendors and hide model design information from other vendors when shared.</w:t>
      </w:r>
    </w:p>
    <w:p w14:paraId="757B0E80" w14:textId="0E592F6F" w:rsidR="00EA3DAD" w:rsidRPr="00C81A41" w:rsidRDefault="00DD3CB5" w:rsidP="00EA3DAD">
      <w:pPr>
        <w:pStyle w:val="B1"/>
      </w:pPr>
      <w:r w:rsidRPr="00C81A41">
        <w:t>NOTE 7</w:t>
      </w:r>
      <w:r w:rsidR="00EA3DAD" w:rsidRPr="00C81A41">
        <w:t>:</w:t>
      </w:r>
      <w:r w:rsidRPr="00C81A41">
        <w:tab/>
      </w:r>
      <w:r w:rsidR="00EA3DAD" w:rsidRPr="00C81A41">
        <w:t>An example is a device-specific binary executable format.</w:t>
      </w:r>
    </w:p>
    <w:p w14:paraId="0CE83DF6" w14:textId="6EF38392" w:rsidR="00EA3DAD" w:rsidRPr="00C81A41" w:rsidRDefault="00EA3DAD" w:rsidP="00EA3DAD">
      <w:pPr>
        <w:pStyle w:val="B1"/>
      </w:pPr>
      <w:r w:rsidRPr="00C81A41">
        <w:t>-</w:t>
      </w:r>
      <w:r w:rsidRPr="00C81A41">
        <w:tab/>
        <w:t>Open-format models: ML models of specified format that are mutually recognizable across vendors and allow interoperability, from</w:t>
      </w:r>
      <w:r w:rsidR="00DD3CB5" w:rsidRPr="00C81A41">
        <w:t xml:space="preserve"> the</w:t>
      </w:r>
      <w:r w:rsidRPr="00C81A41">
        <w:t xml:space="preserve"> 3GPP perspective. They are mutually recognizable between vendors and do not hide model design information from other vendors when shared.</w:t>
      </w:r>
    </w:p>
    <w:p w14:paraId="449DCAC7" w14:textId="77777777" w:rsidR="00EA3DAD" w:rsidRPr="00C81A41" w:rsidRDefault="00EA3DAD" w:rsidP="00EA3DAD">
      <w:pPr>
        <w:pStyle w:val="Heading4"/>
      </w:pPr>
      <w:bookmarkStart w:id="638" w:name="_Toc177470593"/>
      <w:bookmarkStart w:id="639" w:name="_Toc177470683"/>
      <w:bookmarkStart w:id="640" w:name="_Toc177572090"/>
      <w:bookmarkStart w:id="641" w:name="_Toc185258424"/>
      <w:bookmarkStart w:id="642" w:name="_Toc195517098"/>
      <w:bookmarkStart w:id="643" w:name="_Toc201334671"/>
      <w:bookmarkStart w:id="644" w:name="_Toc205529074"/>
      <w:r w:rsidRPr="00C81A41">
        <w:t>5.3.1.2</w:t>
      </w:r>
      <w:r w:rsidRPr="00C81A41">
        <w:tab/>
        <w:t>TSG RAN WG3</w:t>
      </w:r>
      <w:bookmarkEnd w:id="638"/>
      <w:bookmarkEnd w:id="639"/>
      <w:bookmarkEnd w:id="640"/>
      <w:bookmarkEnd w:id="641"/>
      <w:bookmarkEnd w:id="642"/>
      <w:bookmarkEnd w:id="643"/>
      <w:bookmarkEnd w:id="644"/>
    </w:p>
    <w:p w14:paraId="747907E9" w14:textId="3B31A116" w:rsidR="00EA3DAD" w:rsidRPr="00C81A41" w:rsidRDefault="00EA3DAD" w:rsidP="00EA3DAD">
      <w:r w:rsidRPr="00C81A41">
        <w:t xml:space="preserve">The following definitions are provided in clause 16.20 of </w:t>
      </w:r>
      <w:r w:rsidR="006130C7" w:rsidRPr="00C81A41">
        <w:t>TS</w:t>
      </w:r>
      <w:r w:rsidR="006130C7">
        <w:t> </w:t>
      </w:r>
      <w:r w:rsidR="006130C7" w:rsidRPr="00C81A41">
        <w:t>38.300</w:t>
      </w:r>
      <w:r w:rsidR="006130C7">
        <w:t> </w:t>
      </w:r>
      <w:r w:rsidR="006130C7" w:rsidRPr="00C81A41">
        <w:t>[</w:t>
      </w:r>
      <w:r w:rsidRPr="00C81A41">
        <w:t>11]:</w:t>
      </w:r>
    </w:p>
    <w:p w14:paraId="62316AC1" w14:textId="15613504" w:rsidR="00EA3DAD" w:rsidRPr="00C81A41" w:rsidRDefault="00EA3DAD" w:rsidP="00EA3DAD">
      <w:pPr>
        <w:pStyle w:val="B1"/>
      </w:pPr>
      <w:r w:rsidRPr="00C81A41">
        <w:t>-</w:t>
      </w:r>
      <w:r w:rsidRPr="00C81A41">
        <w:tab/>
        <w:t xml:space="preserve">AI/ML Model Training follows the definition of the </w:t>
      </w:r>
      <w:r w:rsidR="001946B9" w:rsidRPr="00C81A41">
        <w:t>"</w:t>
      </w:r>
      <w:r w:rsidRPr="00C81A41">
        <w:t>ML model training</w:t>
      </w:r>
      <w:r w:rsidR="001946B9" w:rsidRPr="00C81A41">
        <w:t>"</w:t>
      </w:r>
      <w:r w:rsidRPr="00C81A41">
        <w:t xml:space="preserve"> as specified in clause 3.1 of </w:t>
      </w:r>
      <w:r w:rsidR="006130C7" w:rsidRPr="00C81A41">
        <w:t>TS</w:t>
      </w:r>
      <w:r w:rsidR="006130C7">
        <w:t> </w:t>
      </w:r>
      <w:r w:rsidR="006130C7" w:rsidRPr="00C81A41">
        <w:t>28.105</w:t>
      </w:r>
      <w:r w:rsidR="006130C7">
        <w:t> </w:t>
      </w:r>
      <w:r w:rsidR="006130C7" w:rsidRPr="00C81A41">
        <w:t>[</w:t>
      </w:r>
      <w:r w:rsidRPr="00C81A41">
        <w:t>9].</w:t>
      </w:r>
    </w:p>
    <w:p w14:paraId="1CD96AB9" w14:textId="650B57DB" w:rsidR="00EA3DAD" w:rsidRPr="00C81A41" w:rsidRDefault="00EA3DAD" w:rsidP="00EA3DAD">
      <w:pPr>
        <w:pStyle w:val="B1"/>
      </w:pPr>
      <w:r w:rsidRPr="00C81A41">
        <w:t>-</w:t>
      </w:r>
      <w:r w:rsidRPr="00C81A41">
        <w:tab/>
        <w:t xml:space="preserve">AI/ML Model Inference follows the definition of the </w:t>
      </w:r>
      <w:r w:rsidR="001946B9" w:rsidRPr="00C81A41">
        <w:t>"</w:t>
      </w:r>
      <w:r w:rsidRPr="00C81A41">
        <w:t>AI/ML inference</w:t>
      </w:r>
      <w:r w:rsidR="001946B9" w:rsidRPr="00C81A41">
        <w:t>"</w:t>
      </w:r>
      <w:r w:rsidRPr="00C81A41">
        <w:t xml:space="preserve"> as defined in clause 3.1 of </w:t>
      </w:r>
      <w:r w:rsidR="006130C7" w:rsidRPr="00C81A41">
        <w:t>TS</w:t>
      </w:r>
      <w:r w:rsidR="006130C7">
        <w:t> </w:t>
      </w:r>
      <w:r w:rsidR="006130C7" w:rsidRPr="00C81A41">
        <w:t>28.105</w:t>
      </w:r>
      <w:r w:rsidR="006130C7">
        <w:t> </w:t>
      </w:r>
      <w:r w:rsidR="006130C7" w:rsidRPr="00C81A41">
        <w:t>[</w:t>
      </w:r>
      <w:r w:rsidRPr="00C81A41">
        <w:t>9].</w:t>
      </w:r>
    </w:p>
    <w:p w14:paraId="5BDFF14E" w14:textId="36659A95" w:rsidR="00EA3DAD" w:rsidRPr="00C81A41" w:rsidRDefault="00EA3DAD" w:rsidP="00EA3DAD">
      <w:pPr>
        <w:pStyle w:val="Heading3"/>
      </w:pPr>
      <w:bookmarkStart w:id="645" w:name="_Toc177572091"/>
      <w:bookmarkStart w:id="646" w:name="_Toc177219315"/>
      <w:bookmarkStart w:id="647" w:name="_Toc177219416"/>
      <w:bookmarkStart w:id="648" w:name="_Toc177219972"/>
      <w:bookmarkStart w:id="649" w:name="_Toc177470594"/>
      <w:bookmarkStart w:id="650" w:name="_Toc177470684"/>
      <w:bookmarkStart w:id="651" w:name="_Toc185258286"/>
      <w:bookmarkStart w:id="652" w:name="_Toc185258425"/>
      <w:bookmarkStart w:id="653" w:name="_Toc195517099"/>
      <w:bookmarkStart w:id="654" w:name="_Toc201334672"/>
      <w:bookmarkStart w:id="655" w:name="_Toc205529075"/>
      <w:r w:rsidRPr="00C81A41">
        <w:t>5.3.2</w:t>
      </w:r>
      <w:r w:rsidRPr="00C81A41">
        <w:tab/>
        <w:t>AI/ML related activities</w:t>
      </w:r>
      <w:bookmarkEnd w:id="645"/>
      <w:bookmarkEnd w:id="646"/>
      <w:bookmarkEnd w:id="647"/>
      <w:bookmarkEnd w:id="648"/>
      <w:bookmarkEnd w:id="649"/>
      <w:bookmarkEnd w:id="650"/>
      <w:bookmarkEnd w:id="651"/>
      <w:bookmarkEnd w:id="652"/>
      <w:bookmarkEnd w:id="653"/>
      <w:bookmarkEnd w:id="654"/>
      <w:bookmarkEnd w:id="655"/>
    </w:p>
    <w:p w14:paraId="39391CB8" w14:textId="6E3CF1EF" w:rsidR="00EA3DAD" w:rsidRPr="00C81A41" w:rsidRDefault="00EA3DAD" w:rsidP="00EA3DAD">
      <w:pPr>
        <w:pStyle w:val="Heading4"/>
      </w:pPr>
      <w:bookmarkStart w:id="656" w:name="_Toc177219303"/>
      <w:bookmarkStart w:id="657" w:name="_Toc177219404"/>
      <w:bookmarkStart w:id="658" w:name="_Toc177219960"/>
      <w:bookmarkStart w:id="659" w:name="_Toc177470596"/>
      <w:bookmarkStart w:id="660" w:name="_Toc177470686"/>
      <w:bookmarkStart w:id="661" w:name="_Toc177572092"/>
      <w:bookmarkStart w:id="662" w:name="_Toc185258426"/>
      <w:bookmarkStart w:id="663" w:name="_Toc195517100"/>
      <w:bookmarkStart w:id="664" w:name="_Toc201334673"/>
      <w:bookmarkStart w:id="665" w:name="_Toc205529076"/>
      <w:r w:rsidRPr="00C81A41">
        <w:t>5.3.2.1</w:t>
      </w:r>
      <w:r w:rsidRPr="00C81A41">
        <w:tab/>
        <w:t>Rel-19 RAN WG1/RAN WG4 WID - Artificial Intelligence (AI)/Machine Learning (ML) for NR Air Interface (</w:t>
      </w:r>
      <w:proofErr w:type="spellStart"/>
      <w:r w:rsidR="00DD3CB5" w:rsidRPr="00C81A41">
        <w:t>NR_AIML_air</w:t>
      </w:r>
      <w:proofErr w:type="spellEnd"/>
      <w:r w:rsidRPr="00C81A41">
        <w:t>)</w:t>
      </w:r>
      <w:bookmarkEnd w:id="656"/>
      <w:bookmarkEnd w:id="657"/>
      <w:bookmarkEnd w:id="658"/>
      <w:bookmarkEnd w:id="659"/>
      <w:bookmarkEnd w:id="660"/>
      <w:bookmarkEnd w:id="661"/>
      <w:bookmarkEnd w:id="662"/>
      <w:bookmarkEnd w:id="663"/>
      <w:bookmarkEnd w:id="664"/>
      <w:bookmarkEnd w:id="665"/>
    </w:p>
    <w:p w14:paraId="5F0FA173" w14:textId="77777777" w:rsidR="00EA3DAD" w:rsidRPr="00C81A41" w:rsidRDefault="00EA3DAD" w:rsidP="00EA3DAD">
      <w:pPr>
        <w:pStyle w:val="Heading5"/>
      </w:pPr>
      <w:bookmarkStart w:id="666" w:name="_Toc177219304"/>
      <w:bookmarkStart w:id="667" w:name="_Toc177219405"/>
      <w:bookmarkStart w:id="668" w:name="_Toc177219961"/>
      <w:bookmarkStart w:id="669" w:name="_Toc177470597"/>
      <w:bookmarkStart w:id="670" w:name="_Toc177470687"/>
      <w:bookmarkStart w:id="671" w:name="_Toc177572093"/>
      <w:bookmarkStart w:id="672" w:name="_Toc185258427"/>
      <w:bookmarkStart w:id="673" w:name="_Toc195517101"/>
      <w:bookmarkStart w:id="674" w:name="_Toc201334674"/>
      <w:bookmarkStart w:id="675" w:name="_Toc205529077"/>
      <w:r w:rsidRPr="00C81A41">
        <w:t>5.3.2.1.1</w:t>
      </w:r>
      <w:r w:rsidRPr="00C81A41">
        <w:tab/>
        <w:t>Description</w:t>
      </w:r>
      <w:bookmarkEnd w:id="666"/>
      <w:bookmarkEnd w:id="667"/>
      <w:bookmarkEnd w:id="668"/>
      <w:bookmarkEnd w:id="669"/>
      <w:bookmarkEnd w:id="670"/>
      <w:bookmarkEnd w:id="671"/>
      <w:bookmarkEnd w:id="672"/>
      <w:bookmarkEnd w:id="673"/>
      <w:bookmarkEnd w:id="674"/>
      <w:bookmarkEnd w:id="675"/>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lastRenderedPageBreak/>
        <w:t>-</w:t>
      </w:r>
      <w:r w:rsidRPr="00C81A41">
        <w:tab/>
        <w:t xml:space="preserve">AI/ML general framework for one-sided AI/ML models within the realm of what has been studied in the </w:t>
      </w:r>
      <w:proofErr w:type="spellStart"/>
      <w:r w:rsidRPr="00C81A41">
        <w:t>FS_</w:t>
      </w:r>
      <w:r w:rsidR="00DD3CB5" w:rsidRPr="00C81A41">
        <w:t>NR_AIML_air</w:t>
      </w:r>
      <w:proofErr w:type="spellEnd"/>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5E6B9A5F" w:rsidR="00EA3DAD" w:rsidRPr="00C81A41" w:rsidRDefault="00EA3DAD" w:rsidP="00EA3DAD">
      <w:pPr>
        <w:pStyle w:val="B2"/>
      </w:pPr>
      <w:r w:rsidRPr="00C81A41">
        <w:t>-</w:t>
      </w:r>
      <w:r w:rsidRPr="00C81A41">
        <w:tab/>
        <w:t>Spatial-domain DL Tx beam prediction for Set A of beams based on measurement results of Set B of beams (</w:t>
      </w:r>
      <w:r w:rsidR="001946B9" w:rsidRPr="00C81A41">
        <w:t>"</w:t>
      </w:r>
      <w:r w:rsidRPr="00C81A41">
        <w:t>BM-Case1</w:t>
      </w:r>
      <w:r w:rsidR="001946B9" w:rsidRPr="00C81A41">
        <w:t>"</w:t>
      </w:r>
      <w:r w:rsidRPr="00C81A41">
        <w:t>).</w:t>
      </w:r>
    </w:p>
    <w:p w14:paraId="00DB3567" w14:textId="2BA19294" w:rsidR="00EA3DAD" w:rsidRPr="00C81A41" w:rsidRDefault="00EA3DAD" w:rsidP="00EA3DAD">
      <w:pPr>
        <w:pStyle w:val="B2"/>
      </w:pPr>
      <w:r w:rsidRPr="00C81A41">
        <w:t>-</w:t>
      </w:r>
      <w:r w:rsidRPr="00C81A41">
        <w:tab/>
        <w:t>Temporal DL Tx beam prediction for Set A of beams based on the historic measurement results of Set B of beams (</w:t>
      </w:r>
      <w:r w:rsidR="001946B9" w:rsidRPr="00C81A41">
        <w:t>"</w:t>
      </w:r>
      <w:r w:rsidRPr="00C81A41">
        <w:t>BM-Case2</w:t>
      </w:r>
      <w:r w:rsidR="001946B9" w:rsidRPr="00C81A41">
        <w:t>"</w:t>
      </w:r>
      <w:r w:rsidRPr="00C81A41">
        <w:t>).</w:t>
      </w:r>
    </w:p>
    <w:p w14:paraId="749C5667" w14:textId="77777777" w:rsidR="00EA3DAD" w:rsidRPr="00C81A41" w:rsidRDefault="00EA3DAD" w:rsidP="00EA3DAD">
      <w:pPr>
        <w:pStyle w:val="B2"/>
      </w:pPr>
      <w:r w:rsidRPr="00C81A41">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863AB1A" w:rsidR="00EA3DAD" w:rsidRPr="00C81A41" w:rsidRDefault="00EA3DAD" w:rsidP="00353D58">
      <w:pPr>
        <w:pStyle w:val="B2"/>
      </w:pPr>
      <w:r w:rsidRPr="00C81A41">
        <w:t>-</w:t>
      </w:r>
      <w:r w:rsidRPr="00C81A41">
        <w:tab/>
        <w:t>Direct AI/ML positioning:</w:t>
      </w:r>
    </w:p>
    <w:p w14:paraId="54974466" w14:textId="6509AC31" w:rsidR="00EA3DAD" w:rsidRPr="00C81A41" w:rsidRDefault="00EA3DAD" w:rsidP="00353D58">
      <w:pPr>
        <w:pStyle w:val="B3"/>
      </w:pPr>
      <w:r w:rsidRPr="00C81A41">
        <w:t>-</w:t>
      </w:r>
      <w:r w:rsidRPr="00C81A41">
        <w:tab/>
        <w:t>(1st priority) Case 1: UE-based positioning with UE-side model, direct AI/ML positioning.</w:t>
      </w:r>
    </w:p>
    <w:p w14:paraId="4A27D013" w14:textId="5E1E13E0" w:rsidR="00EA3DAD" w:rsidRPr="00C81A41" w:rsidRDefault="00EA3DAD" w:rsidP="00353D58">
      <w:pPr>
        <w:pStyle w:val="B3"/>
      </w:pPr>
      <w:r w:rsidRPr="00C81A41">
        <w:t>-</w:t>
      </w:r>
      <w:r w:rsidRPr="00C81A41">
        <w:tab/>
        <w:t>(2nd priority) Case 2b: UE-assisted/LMF-based positioning with LMF-side model, direct AI/ML positioning.</w:t>
      </w:r>
    </w:p>
    <w:p w14:paraId="74664CA1" w14:textId="21597497" w:rsidR="00EA3DAD" w:rsidRPr="00C81A41" w:rsidRDefault="00EA3DAD" w:rsidP="00353D58">
      <w:pPr>
        <w:pStyle w:val="B3"/>
      </w:pPr>
      <w:r w:rsidRPr="00C81A41">
        <w:t>-</w:t>
      </w:r>
      <w:r w:rsidRPr="00C81A41">
        <w:tab/>
        <w:t>(1st priority) Case 3b: NG-RAN node assisted positioning with LMF-side model, direct AI/ML positioning.</w:t>
      </w:r>
    </w:p>
    <w:p w14:paraId="1396B3A1" w14:textId="48CF0EF4" w:rsidR="00EA3DAD" w:rsidRPr="00C81A41" w:rsidRDefault="00EA3DAD" w:rsidP="00353D58">
      <w:pPr>
        <w:pStyle w:val="B2"/>
      </w:pPr>
      <w:r w:rsidRPr="00C81A41">
        <w:t>-</w:t>
      </w:r>
      <w:r w:rsidRPr="00C81A41">
        <w:tab/>
        <w:t>AI/ML assisted positioning:</w:t>
      </w:r>
    </w:p>
    <w:p w14:paraId="1775D3C6" w14:textId="586EB30C" w:rsidR="00EA3DAD" w:rsidRPr="00C81A41" w:rsidRDefault="00EA3DAD" w:rsidP="00353D58">
      <w:pPr>
        <w:pStyle w:val="B3"/>
      </w:pPr>
      <w:r w:rsidRPr="00C81A41">
        <w:t>-</w:t>
      </w:r>
      <w:r w:rsidRPr="00C81A41">
        <w:tab/>
        <w:t>(2nd priority) Case 2a: UE-assisted/LMF-based positioning with UE-side model, AI/ML assisted positioning.</w:t>
      </w:r>
    </w:p>
    <w:p w14:paraId="1E4A13D2" w14:textId="37DFA2BA" w:rsidR="00EA3DAD" w:rsidRPr="00C81A41" w:rsidRDefault="00EA3DAD" w:rsidP="00353D58">
      <w:pPr>
        <w:pStyle w:val="B3"/>
      </w:pPr>
      <w:r w:rsidRPr="00C81A41">
        <w:t>-</w:t>
      </w:r>
      <w:r w:rsidRPr="00C81A41">
        <w:tab/>
        <w:t xml:space="preserve">(1st priority) Case 3a: NG-RAN node assisted positioning with </w:t>
      </w:r>
      <w:proofErr w:type="spellStart"/>
      <w:r w:rsidRPr="00C81A41">
        <w:t>gNB</w:t>
      </w:r>
      <w:proofErr w:type="spellEnd"/>
      <w:r w:rsidRPr="00C81A41">
        <w:t>-side model, AI/ML assisted positioning.</w:t>
      </w:r>
    </w:p>
    <w:p w14:paraId="1AE71E4E" w14:textId="4A7D7634" w:rsidR="00EA3DAD" w:rsidRPr="00C81A41" w:rsidRDefault="00EA3DAD" w:rsidP="00353D58">
      <w:pPr>
        <w:pStyle w:val="B2"/>
      </w:pPr>
      <w:r w:rsidRPr="00C81A41">
        <w:t>-</w:t>
      </w:r>
      <w:r w:rsidRPr="00C81A41">
        <w:tab/>
        <w:t>Specify necessary measurements, signalling/mechanism(s) to facilitate LCM operations specific to the Positioning accuracy enhancements use cases, if any</w:t>
      </w:r>
      <w:r w:rsidR="00DD3CB5" w:rsidRPr="00C81A41">
        <w:t>.</w:t>
      </w:r>
    </w:p>
    <w:p w14:paraId="2F8266F6" w14:textId="4A2C9610" w:rsidR="00EA3DAD" w:rsidRPr="00C81A41" w:rsidRDefault="00EA3DAD" w:rsidP="00353D58">
      <w:pPr>
        <w:pStyle w:val="B2"/>
      </w:pPr>
      <w:r w:rsidRPr="00C81A41">
        <w:t>-</w:t>
      </w:r>
      <w:r w:rsidRPr="00C81A41">
        <w:tab/>
        <w:t>Investigate and specify the necessary signalling of necessary measurement enhancements (if any)</w:t>
      </w:r>
      <w:r w:rsidR="00DD3CB5" w:rsidRPr="00C81A41">
        <w:t>.</w:t>
      </w:r>
    </w:p>
    <w:p w14:paraId="38B4AFED" w14:textId="2B85B03E" w:rsidR="00EA3DAD" w:rsidRPr="00C81A41" w:rsidRDefault="00EA3DAD" w:rsidP="00353D58">
      <w:pPr>
        <w:pStyle w:val="B2"/>
      </w:pPr>
      <w:r w:rsidRPr="00C81A41">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06CDF8A8" w14:textId="1B58AD3C" w:rsidR="00EA3DAD" w:rsidRPr="00C81A41" w:rsidRDefault="00EA3DAD" w:rsidP="00EA3DAD">
      <w:pPr>
        <w:pStyle w:val="B1"/>
      </w:pPr>
      <w:r w:rsidRPr="00C81A41">
        <w:t>-</w:t>
      </w:r>
      <w:r w:rsidRPr="00C81A41">
        <w:tab/>
        <w:t xml:space="preserve">Core requirements for the above two 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1C164908" w:rsidR="00EA3DAD" w:rsidRPr="00C81A41" w:rsidRDefault="00EA3DAD" w:rsidP="00EA3DAD">
      <w:pPr>
        <w:pStyle w:val="B2"/>
      </w:pPr>
      <w:r w:rsidRPr="00C81A41">
        <w:t>-</w:t>
      </w:r>
      <w:r w:rsidRPr="00C81A41">
        <w:tab/>
        <w:t>Specify necessary RAN</w:t>
      </w:r>
      <w:r w:rsidR="00435392" w:rsidRPr="00C81A41">
        <w:t> WG</w:t>
      </w:r>
      <w:r w:rsidRPr="00C81A41">
        <w:t>4 core requirements for the above two 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5F2B52D" w14:textId="3DCE67E6" w:rsidR="00EA3DAD" w:rsidRPr="00C81A41" w:rsidRDefault="00EA3DAD" w:rsidP="00EA3DAD">
      <w:r w:rsidRPr="00C81A41">
        <w:t xml:space="preserve">Study objectives with corresponding checkpoints in </w:t>
      </w:r>
      <w:r w:rsidR="00DD3CB5" w:rsidRPr="00C81A41">
        <w:t>TSG </w:t>
      </w:r>
      <w:r w:rsidRPr="00C81A41">
        <w:t>RAN#105 (Sept</w:t>
      </w:r>
      <w:r w:rsidR="00DD3CB5" w:rsidRPr="00C81A41">
        <w:t>ember</w:t>
      </w:r>
      <w:r w:rsidRPr="00C81A41">
        <w:t xml:space="preserve"> </w:t>
      </w:r>
      <w:r w:rsidR="00DD3CB5" w:rsidRPr="00C81A41">
        <w:t>20</w:t>
      </w:r>
      <w:r w:rsidRPr="00C81A41">
        <w:t>24):</w:t>
      </w:r>
    </w:p>
    <w:p w14:paraId="4B1D39A4" w14:textId="1AF45B5A" w:rsidR="00EA3DAD" w:rsidRPr="00C81A41" w:rsidRDefault="00EA3DAD" w:rsidP="00EA3DAD">
      <w:pPr>
        <w:pStyle w:val="B1"/>
      </w:pPr>
      <w:r w:rsidRPr="00C81A41">
        <w:t>-</w:t>
      </w:r>
      <w:r w:rsidRPr="00C81A41">
        <w:tab/>
        <w:t xml:space="preserve">CSI feedback enhancement </w:t>
      </w:r>
      <w:r w:rsidR="00DD3CB5" w:rsidRPr="00C81A41">
        <w:t>(</w:t>
      </w:r>
      <w:r w:rsidRPr="00C81A41">
        <w:t>RAN</w:t>
      </w:r>
      <w:r w:rsidR="00DD3CB5" w:rsidRPr="00C81A41">
        <w:t> WG</w:t>
      </w:r>
      <w:r w:rsidRPr="00C81A41">
        <w:t>1</w:t>
      </w:r>
      <w:r w:rsidR="00DD3CB5" w:rsidRPr="00C81A41">
        <w:t>)</w:t>
      </w:r>
      <w:r w:rsidRPr="00C81A41">
        <w:t>:</w:t>
      </w:r>
    </w:p>
    <w:p w14:paraId="3B392E8E" w14:textId="77777777" w:rsidR="00EA3DAD" w:rsidRPr="00C81A41" w:rsidRDefault="00EA3DAD" w:rsidP="00EA3DAD">
      <w:pPr>
        <w:pStyle w:val="B2"/>
      </w:pPr>
      <w:r w:rsidRPr="00C81A41">
        <w:lastRenderedPageBreak/>
        <w:t>-</w:t>
      </w:r>
      <w:r w:rsidRPr="00C81A41">
        <w:tab/>
        <w:t>For CSI compression (two-sided model), further study ways to:</w:t>
      </w:r>
    </w:p>
    <w:p w14:paraId="1BBBDF98" w14:textId="77777777" w:rsidR="00EA3DAD" w:rsidRPr="00C81A41" w:rsidRDefault="00EA3DAD" w:rsidP="00EA3DAD">
      <w:pPr>
        <w:pStyle w:val="B3"/>
      </w:pPr>
      <w:r w:rsidRPr="00C81A41">
        <w:t>-</w:t>
      </w:r>
      <w:r w:rsidRPr="00C81A41">
        <w:tab/>
        <w:t>Improve trade-off between performance and complexity/overhead:</w:t>
      </w:r>
    </w:p>
    <w:p w14:paraId="117D942D" w14:textId="77777777" w:rsidR="00EA3DAD" w:rsidRPr="00C81A41" w:rsidRDefault="00EA3DAD" w:rsidP="00EA3DAD">
      <w:pPr>
        <w:pStyle w:val="B4"/>
      </w:pPr>
      <w:r w:rsidRPr="00C81A41">
        <w:t>-</w:t>
      </w:r>
      <w:r w:rsidRPr="00C81A41">
        <w:tab/>
        <w:t>e.g. considering extending the spatial/frequency compression to spatial/temporal/frequency compression, cell/site specific models, CSI compression plus prediction (compared to Rel-18 non-AI/ML based approach), etc.</w:t>
      </w:r>
    </w:p>
    <w:p w14:paraId="19AA408A" w14:textId="77777777" w:rsidR="00EA3DAD" w:rsidRPr="00C81A41" w:rsidRDefault="00EA3DAD" w:rsidP="00EA3DAD">
      <w:pPr>
        <w:pStyle w:val="B3"/>
      </w:pPr>
      <w:r w:rsidRPr="00C81A41">
        <w:t>-</w:t>
      </w:r>
      <w:r w:rsidRPr="00C81A41">
        <w:tab/>
        <w:t>Alleviate/resolve issues related to inter-vendor training collaboration.</w:t>
      </w:r>
    </w:p>
    <w:p w14:paraId="337ABED5" w14:textId="7A906860" w:rsidR="00EA3DAD" w:rsidRPr="00C81A41" w:rsidRDefault="00DD3CB5" w:rsidP="00EA3DAD">
      <w:pPr>
        <w:pStyle w:val="B2"/>
      </w:pPr>
      <w:r w:rsidRPr="00C81A41">
        <w:t>-</w:t>
      </w:r>
      <w:r w:rsidRPr="00C81A41">
        <w:tab/>
        <w:t xml:space="preserve">For CSI prediction (UE-sided model), further study performance gain over Rel-18 non-AI/ML based approach and associated complexity, while addressing other aspects requiring further study/conclusion as captured in the conclusions clause of </w:t>
      </w:r>
      <w:r w:rsidR="006130C7" w:rsidRPr="00C81A41">
        <w:t>TR</w:t>
      </w:r>
      <w:r w:rsidR="006130C7">
        <w:t> </w:t>
      </w:r>
      <w:r w:rsidR="006130C7" w:rsidRPr="00C81A41">
        <w:t>38.843</w:t>
      </w:r>
      <w:r w:rsidR="006130C7">
        <w:t> </w:t>
      </w:r>
      <w:r w:rsidR="006130C7" w:rsidRPr="00C81A41">
        <w:t>[</w:t>
      </w:r>
      <w:r w:rsidRPr="00C81A41">
        <w:t>3] (e.g. cell/site specific model could be considered to improve performance gain).</w:t>
      </w:r>
    </w:p>
    <w:p w14:paraId="06F7BCE9" w14:textId="791D62D4" w:rsidR="00EA3DAD" w:rsidRPr="00C81A41" w:rsidRDefault="00EA3DAD" w:rsidP="00EA3DAD">
      <w:pPr>
        <w:pStyle w:val="B1"/>
      </w:pPr>
      <w:r w:rsidRPr="00C81A41">
        <w:t>-</w:t>
      </w:r>
      <w:r w:rsidRPr="00C81A41">
        <w:tab/>
        <w:t xml:space="preserve">Necessity and details of model Identification concept and procedure in the context of LCM </w:t>
      </w:r>
      <w:r w:rsidR="00DD3CB5" w:rsidRPr="00C81A41">
        <w:t>(</w:t>
      </w:r>
      <w:r w:rsidRPr="00C81A41">
        <w:t>RAN</w:t>
      </w:r>
      <w:r w:rsidR="00DD3CB5" w:rsidRPr="00C81A41">
        <w:t> WG</w:t>
      </w:r>
      <w:r w:rsidRPr="00C81A41">
        <w:t>2/RAN</w:t>
      </w:r>
      <w:r w:rsidR="00DD3CB5" w:rsidRPr="00C81A41">
        <w:t> WG</w:t>
      </w:r>
      <w:r w:rsidRPr="00C81A41">
        <w:t>1</w:t>
      </w:r>
      <w:r w:rsidR="00DD3CB5" w:rsidRPr="00C81A41">
        <w:t>)</w:t>
      </w:r>
      <w:r w:rsidRPr="00C81A41">
        <w:t>.</w:t>
      </w:r>
    </w:p>
    <w:p w14:paraId="6916EDB7" w14:textId="6E2F9D5E" w:rsidR="00EA3DAD" w:rsidRPr="00C81A41" w:rsidRDefault="00EA3DAD" w:rsidP="00EA3DAD">
      <w:pPr>
        <w:pStyle w:val="B1"/>
      </w:pPr>
      <w:r w:rsidRPr="00C81A41">
        <w:t>-</w:t>
      </w:r>
      <w:r w:rsidRPr="00C81A41">
        <w:tab/>
        <w:t>CN/OAM/OTT collection of UE-sided model training data</w:t>
      </w:r>
      <w:r w:rsidR="00DD3CB5" w:rsidRPr="00C81A41">
        <w:t xml:space="preserve"> (RAN WG2/RAN WG1)</w:t>
      </w:r>
      <w:r w:rsidRPr="00C81A41">
        <w:t>:</w:t>
      </w:r>
    </w:p>
    <w:p w14:paraId="2FAA72BA" w14:textId="13AF4DE9" w:rsidR="00EA3DAD" w:rsidRPr="00C81A41" w:rsidRDefault="00EA3DAD" w:rsidP="00EA3DAD">
      <w:pPr>
        <w:pStyle w:val="B2"/>
      </w:pPr>
      <w:r w:rsidRPr="00C81A41">
        <w:t>-</w:t>
      </w:r>
      <w:r w:rsidRPr="00C81A41">
        <w:tab/>
        <w:t xml:space="preserve">For the </w:t>
      </w:r>
      <w:proofErr w:type="spellStart"/>
      <w:r w:rsidRPr="00C81A41">
        <w:t>FS_</w:t>
      </w:r>
      <w:r w:rsidR="00DD3CB5" w:rsidRPr="00C81A41">
        <w:t>NR_AIML_air</w:t>
      </w:r>
      <w:proofErr w:type="spellEnd"/>
      <w:r w:rsidRPr="00C81A41">
        <w:t xml:space="preserve"> study use cases, identify the corresponding contents of UE data collection.</w:t>
      </w:r>
    </w:p>
    <w:p w14:paraId="39001CF7" w14:textId="1879B00E" w:rsidR="00EA3DAD" w:rsidRPr="00C81A41" w:rsidRDefault="00EA3DAD" w:rsidP="00EA3DAD">
      <w:pPr>
        <w:pStyle w:val="B2"/>
      </w:pPr>
      <w:r w:rsidRPr="00C81A41">
        <w:t>-</w:t>
      </w:r>
      <w:r w:rsidRPr="00C81A41">
        <w:tab/>
        <w:t xml:space="preserve">Analyse the UE data collection mechanisms identified during the </w:t>
      </w:r>
      <w:proofErr w:type="spellStart"/>
      <w:r w:rsidRPr="00C81A41">
        <w:t>FS_NR_AIML_</w:t>
      </w:r>
      <w:r w:rsidR="00DD3CB5" w:rsidRPr="00C81A41">
        <w:t>a</w:t>
      </w:r>
      <w:r w:rsidRPr="00C81A41">
        <w:t>ir</w:t>
      </w:r>
      <w:proofErr w:type="spellEnd"/>
      <w:r w:rsidRPr="00C81A41">
        <w:t xml:space="preserve"> (clause 7.2.1.3.2 of </w:t>
      </w:r>
      <w:r w:rsidR="006130C7" w:rsidRPr="00C81A41">
        <w:rPr>
          <w:rFonts w:eastAsia="DengXian"/>
        </w:rPr>
        <w:t>TR</w:t>
      </w:r>
      <w:r w:rsidR="006130C7">
        <w:rPr>
          <w:rFonts w:eastAsia="DengXian"/>
        </w:rPr>
        <w:t> </w:t>
      </w:r>
      <w:r w:rsidR="006130C7" w:rsidRPr="00C81A41">
        <w:rPr>
          <w:rFonts w:eastAsia="DengXian"/>
          <w:lang w:eastAsia="zh-CN"/>
        </w:rPr>
        <w:t>38.843</w:t>
      </w:r>
      <w:r w:rsidR="006130C7">
        <w:rPr>
          <w:rFonts w:eastAsia="DengXian"/>
        </w:rPr>
        <w:t> </w:t>
      </w:r>
      <w:r w:rsidR="006130C7" w:rsidRPr="00C81A41">
        <w:rPr>
          <w:rFonts w:eastAsia="DengXian"/>
          <w:lang w:eastAsia="zh-CN"/>
        </w:rPr>
        <w:t>[</w:t>
      </w:r>
      <w:r w:rsidR="002B0180" w:rsidRPr="00C81A41">
        <w:rPr>
          <w:rFonts w:eastAsia="DengXian"/>
          <w:lang w:eastAsia="zh-CN"/>
        </w:rPr>
        <w:t>3]</w:t>
      </w:r>
      <w:r w:rsidRPr="00C81A41">
        <w:t>) study along with the implications and limitations of each of the methods.</w:t>
      </w:r>
    </w:p>
    <w:p w14:paraId="54640FF0" w14:textId="31A84154" w:rsidR="00EA3DAD" w:rsidRPr="00C81A41" w:rsidRDefault="00EA3DAD" w:rsidP="00EA3DAD">
      <w:pPr>
        <w:pStyle w:val="B1"/>
      </w:pPr>
      <w:r w:rsidRPr="00C81A41">
        <w:t>-</w:t>
      </w:r>
      <w:r w:rsidRPr="00C81A41">
        <w:tab/>
        <w:t xml:space="preserve">Model transfer/delivery </w:t>
      </w:r>
      <w:r w:rsidR="005F0B7A" w:rsidRPr="00C81A41">
        <w:t>(RAN WG2/RAN WG1)</w:t>
      </w:r>
      <w:r w:rsidRPr="00C81A41">
        <w:t>:</w:t>
      </w:r>
    </w:p>
    <w:p w14:paraId="1DC44CB8" w14:textId="5EC77A86" w:rsidR="00EA3DAD" w:rsidRPr="00C81A41" w:rsidRDefault="00EA3DAD" w:rsidP="00EA3DAD">
      <w:pPr>
        <w:pStyle w:val="B2"/>
      </w:pPr>
      <w:r w:rsidRPr="00C81A41">
        <w:t>-</w:t>
      </w:r>
      <w:r w:rsidRPr="00C81A41">
        <w:tab/>
        <w:t xml:space="preserve">Determine whether there is a need to consider standardised solutions for transferring/delivering AI/ML model(s) considering at least the solutions identified during the </w:t>
      </w:r>
      <w:proofErr w:type="spellStart"/>
      <w:r w:rsidRPr="00C81A41">
        <w:t>FS_</w:t>
      </w:r>
      <w:r w:rsidR="00DD3CB5" w:rsidRPr="00C81A41">
        <w:t>NR_AIML_air</w:t>
      </w:r>
      <w:proofErr w:type="spellEnd"/>
      <w:r w:rsidRPr="00C81A41">
        <w:t xml:space="preserve"> study.</w:t>
      </w:r>
    </w:p>
    <w:p w14:paraId="0EC00337" w14:textId="44CEAD71" w:rsidR="00EA3DAD" w:rsidRPr="00C81A41" w:rsidRDefault="00EA3DAD" w:rsidP="00EA3DAD">
      <w:pPr>
        <w:pStyle w:val="B1"/>
      </w:pPr>
      <w:r w:rsidRPr="00C81A41">
        <w:t>-</w:t>
      </w:r>
      <w:r w:rsidRPr="00C81A41">
        <w:tab/>
        <w:t xml:space="preserve">Testability and interoperability </w:t>
      </w:r>
      <w:r w:rsidR="005F0B7A" w:rsidRPr="00C81A41">
        <w:t>(</w:t>
      </w:r>
      <w:r w:rsidRPr="00C81A41">
        <w:t>RAN</w:t>
      </w:r>
      <w:r w:rsidR="005F0B7A" w:rsidRPr="00C81A41">
        <w:t> WG</w:t>
      </w:r>
      <w:r w:rsidRPr="00C81A41">
        <w:t>4</w:t>
      </w:r>
      <w:r w:rsidR="005F0B7A" w:rsidRPr="00C81A41">
        <w:t>)</w:t>
      </w:r>
      <w:r w:rsidRPr="00C81A41">
        <w:t>:</w:t>
      </w:r>
    </w:p>
    <w:p w14:paraId="77481CAF" w14:textId="6FCA969F" w:rsidR="00EA3DAD" w:rsidRPr="00C81A41" w:rsidRDefault="00EA3DAD" w:rsidP="00EA3DAD">
      <w:pPr>
        <w:pStyle w:val="B2"/>
      </w:pPr>
      <w:r w:rsidRPr="00C81A41">
        <w:t>-</w:t>
      </w:r>
      <w:r w:rsidRPr="00C81A41">
        <w:tab/>
        <w:t>Finalize the testing framework and procedure for one-sided models and further analyse the various testing options for two-sided models, in collaboration with RAN</w:t>
      </w:r>
      <w:r w:rsidR="00435392" w:rsidRPr="00C81A41">
        <w:t> WG</w:t>
      </w:r>
      <w:r w:rsidRPr="00C81A41">
        <w:t>1</w:t>
      </w:r>
      <w:r w:rsidR="001946B9" w:rsidRPr="00C81A41">
        <w:t xml:space="preserve"> and</w:t>
      </w:r>
      <w:r w:rsidRPr="00C81A41">
        <w:t xml:space="preserve"> including at least:</w:t>
      </w:r>
    </w:p>
    <w:p w14:paraId="24815F42" w14:textId="77777777" w:rsidR="00EA3DAD" w:rsidRPr="00C81A41" w:rsidRDefault="00EA3DAD" w:rsidP="00EA3DAD">
      <w:pPr>
        <w:pStyle w:val="B3"/>
      </w:pPr>
      <w:r w:rsidRPr="00C81A41">
        <w:t>-</w:t>
      </w:r>
      <w:r w:rsidRPr="00C81A41">
        <w:tab/>
        <w:t>Relation to legacy requirements.</w:t>
      </w:r>
    </w:p>
    <w:p w14:paraId="12304038" w14:textId="77777777" w:rsidR="00EA3DAD" w:rsidRPr="00C81A41" w:rsidRDefault="00EA3DAD" w:rsidP="00EA3DAD">
      <w:pPr>
        <w:pStyle w:val="B3"/>
      </w:pPr>
      <w:r w:rsidRPr="00C81A41">
        <w:t>-</w:t>
      </w:r>
      <w:r w:rsidRPr="00C81A41">
        <w:tab/>
        <w:t>Performance monitoring and LCM aspects considering use-case specifics.</w:t>
      </w:r>
    </w:p>
    <w:p w14:paraId="601C64A1" w14:textId="77777777" w:rsidR="00EA3DAD" w:rsidRPr="00C81A41" w:rsidRDefault="00EA3DAD" w:rsidP="00EA3DAD">
      <w:pPr>
        <w:pStyle w:val="B3"/>
      </w:pPr>
      <w:r w:rsidRPr="00C81A41">
        <w:t>-</w:t>
      </w:r>
      <w:r w:rsidRPr="00C81A41">
        <w:tab/>
        <w:t>Generalization aspects.</w:t>
      </w:r>
    </w:p>
    <w:p w14:paraId="3C4D6ED9" w14:textId="77777777" w:rsidR="00EA3DAD" w:rsidRPr="00C81A41" w:rsidRDefault="00EA3DAD" w:rsidP="00EA3DAD">
      <w:pPr>
        <w:pStyle w:val="B3"/>
      </w:pPr>
      <w:r w:rsidRPr="00C81A41">
        <w:t>-</w:t>
      </w:r>
      <w:r w:rsidRPr="00C81A41">
        <w:tab/>
        <w:t>Static/non-static scenarios/conditions and propagation conditions for testing (e.g. CDL, field data, etc.).</w:t>
      </w:r>
    </w:p>
    <w:p w14:paraId="01A24610" w14:textId="77777777" w:rsidR="00EA3DAD" w:rsidRPr="00C81A41" w:rsidRDefault="00EA3DAD" w:rsidP="00EA3DAD">
      <w:pPr>
        <w:pStyle w:val="B3"/>
      </w:pPr>
      <w:r w:rsidRPr="00C81A41">
        <w:t>-</w:t>
      </w:r>
      <w:r w:rsidRPr="00C81A41">
        <w:tab/>
        <w:t>UE processing capability and limitations.</w:t>
      </w:r>
    </w:p>
    <w:p w14:paraId="49669560" w14:textId="77777777" w:rsidR="00EA3DAD" w:rsidRPr="00C81A41" w:rsidRDefault="00EA3DAD" w:rsidP="00EA3DAD">
      <w:pPr>
        <w:pStyle w:val="B3"/>
      </w:pPr>
      <w:r w:rsidRPr="00C81A41">
        <w:t>-</w:t>
      </w:r>
      <w:r w:rsidRPr="00C81A41">
        <w:tab/>
        <w:t>Post-deployment validation due to model change/drift.</w:t>
      </w:r>
    </w:p>
    <w:p w14:paraId="7F7D5B3D" w14:textId="77777777" w:rsidR="00EA3DAD" w:rsidRPr="00C81A41" w:rsidRDefault="00EA3DAD" w:rsidP="00EA3DAD">
      <w:pPr>
        <w:pStyle w:val="B2"/>
      </w:pPr>
      <w:r w:rsidRPr="00C81A41">
        <w:t>-</w:t>
      </w:r>
      <w:r w:rsidRPr="00C81A41">
        <w:tab/>
        <w:t>RAN WG5 aspects related to testability and interoperability to be addressed on a request basis.</w:t>
      </w:r>
    </w:p>
    <w:p w14:paraId="072236E3" w14:textId="77777777" w:rsidR="00EA3DAD" w:rsidRPr="00C81A41" w:rsidRDefault="00EA3DAD" w:rsidP="00EA3DAD">
      <w:pPr>
        <w:pStyle w:val="B1"/>
      </w:pPr>
      <w:r w:rsidRPr="00C81A41">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1C43420A" w:rsidR="00EA3DAD" w:rsidRPr="00C81A41" w:rsidRDefault="00EA3DAD" w:rsidP="00353D58">
      <w:pPr>
        <w:pStyle w:val="B2"/>
      </w:pPr>
      <w:r w:rsidRPr="00C81A41">
        <w:t>-</w:t>
      </w:r>
      <w:r w:rsidRPr="00C81A41">
        <w:tab/>
        <w:t>Specify necessary performance requirements and tests (including metrics) for the above-mentioned use cases.</w:t>
      </w:r>
    </w:p>
    <w:p w14:paraId="7606E1E2" w14:textId="0A102F7C" w:rsidR="00A85C2D" w:rsidRPr="00C81A41" w:rsidRDefault="00EA3DAD" w:rsidP="00EA3DAD">
      <w:pPr>
        <w:pStyle w:val="B2"/>
      </w:pPr>
      <w:r w:rsidRPr="00C81A41">
        <w:t>-</w:t>
      </w:r>
      <w:r w:rsidRPr="00C81A41">
        <w:tab/>
        <w:t>Specify necessary test cases and performance requirements for LCM procedure, including performance monitoring.</w:t>
      </w:r>
    </w:p>
    <w:p w14:paraId="5B2F71BA" w14:textId="77777777" w:rsidR="00EA3DAD" w:rsidRPr="00C81A41" w:rsidRDefault="00EA3DAD" w:rsidP="00EA3DAD">
      <w:pPr>
        <w:pStyle w:val="Heading5"/>
      </w:pPr>
      <w:bookmarkStart w:id="676" w:name="_Toc177572094"/>
      <w:bookmarkStart w:id="677" w:name="_Toc185258428"/>
      <w:bookmarkStart w:id="678" w:name="_Toc195517102"/>
      <w:bookmarkStart w:id="679" w:name="_Toc201334675"/>
      <w:bookmarkStart w:id="680" w:name="_Toc205529078"/>
      <w:r w:rsidRPr="00C81A41">
        <w:t>5.3.2.1.2</w:t>
      </w:r>
      <w:r w:rsidRPr="00C81A41">
        <w:tab/>
        <w:t>Activities summary</w:t>
      </w:r>
      <w:bookmarkEnd w:id="676"/>
      <w:bookmarkEnd w:id="677"/>
      <w:bookmarkEnd w:id="678"/>
      <w:bookmarkEnd w:id="679"/>
      <w:bookmarkEnd w:id="680"/>
    </w:p>
    <w:p w14:paraId="614763B1" w14:textId="290F8117" w:rsidR="00767703" w:rsidRPr="00C81A41" w:rsidRDefault="00D361A5" w:rsidP="00767703">
      <w:pPr>
        <w:pStyle w:val="EditorsNote"/>
        <w:rPr>
          <w:rFonts w:eastAsia="DengXian"/>
        </w:rPr>
      </w:pPr>
      <w:r>
        <w:rPr>
          <w:rFonts w:eastAsia="DengXian"/>
        </w:rPr>
        <w:t>Editor's note:</w:t>
      </w:r>
      <w:r>
        <w:rPr>
          <w:rFonts w:eastAsia="DengXian"/>
        </w:rPr>
        <w:tab/>
        <w:t>Reference to TR 21.919 can be added when the work item summary is made available.</w:t>
      </w:r>
    </w:p>
    <w:p w14:paraId="73FBC571" w14:textId="77777777" w:rsidR="00EA3DAD" w:rsidRPr="00C81A41" w:rsidRDefault="00EA3DAD" w:rsidP="00EA3DAD">
      <w:pPr>
        <w:rPr>
          <w:rFonts w:eastAsia="DengXian"/>
        </w:rPr>
      </w:pPr>
    </w:p>
    <w:p w14:paraId="1CD26967" w14:textId="77777777" w:rsidR="00EA3DAD" w:rsidRPr="00C81A41" w:rsidRDefault="00EA3DAD" w:rsidP="00EA3DAD">
      <w:pPr>
        <w:pStyle w:val="Heading4"/>
      </w:pPr>
      <w:bookmarkStart w:id="681" w:name="_Toc177219305"/>
      <w:bookmarkStart w:id="682" w:name="_Toc177219406"/>
      <w:bookmarkStart w:id="683" w:name="_Toc177219962"/>
      <w:bookmarkStart w:id="684" w:name="_Toc177470598"/>
      <w:bookmarkStart w:id="685" w:name="_Toc177470688"/>
      <w:bookmarkStart w:id="686" w:name="_Toc177572095"/>
      <w:bookmarkStart w:id="687" w:name="_Toc185258429"/>
      <w:bookmarkStart w:id="688" w:name="_Toc195517103"/>
      <w:bookmarkStart w:id="689" w:name="_Toc201334676"/>
      <w:bookmarkStart w:id="690" w:name="_Toc205529079"/>
      <w:r w:rsidRPr="00C81A41">
        <w:lastRenderedPageBreak/>
        <w:t>5.3.2.2</w:t>
      </w:r>
      <w:r w:rsidRPr="00C81A41">
        <w:tab/>
        <w:t>Rel-19 RAN WG2 SID - AIML for mobility in NR (</w:t>
      </w:r>
      <w:proofErr w:type="spellStart"/>
      <w:r w:rsidRPr="00C81A41">
        <w:t>FS_NR_AIML_Mob</w:t>
      </w:r>
      <w:proofErr w:type="spellEnd"/>
      <w:r w:rsidRPr="00C81A41">
        <w:t>)</w:t>
      </w:r>
      <w:bookmarkEnd w:id="681"/>
      <w:bookmarkEnd w:id="682"/>
      <w:bookmarkEnd w:id="683"/>
      <w:bookmarkEnd w:id="684"/>
      <w:bookmarkEnd w:id="685"/>
      <w:bookmarkEnd w:id="686"/>
      <w:bookmarkEnd w:id="687"/>
      <w:bookmarkEnd w:id="688"/>
      <w:bookmarkEnd w:id="689"/>
      <w:bookmarkEnd w:id="690"/>
    </w:p>
    <w:p w14:paraId="4F2256E1" w14:textId="77777777" w:rsidR="00EA3DAD" w:rsidRPr="00C81A41" w:rsidRDefault="00EA3DAD" w:rsidP="00EA3DAD">
      <w:pPr>
        <w:pStyle w:val="Heading5"/>
      </w:pPr>
      <w:bookmarkStart w:id="691" w:name="_Toc177219306"/>
      <w:bookmarkStart w:id="692" w:name="_Toc177219407"/>
      <w:bookmarkStart w:id="693" w:name="_Toc177219963"/>
      <w:bookmarkStart w:id="694" w:name="_Toc177470599"/>
      <w:bookmarkStart w:id="695" w:name="_Toc177470689"/>
      <w:bookmarkStart w:id="696" w:name="_Toc177572096"/>
      <w:bookmarkStart w:id="697" w:name="_Toc185258430"/>
      <w:bookmarkStart w:id="698" w:name="_Toc195517104"/>
      <w:bookmarkStart w:id="699" w:name="_Toc201334677"/>
      <w:bookmarkStart w:id="700" w:name="_Toc205529080"/>
      <w:r w:rsidRPr="00C81A41">
        <w:t>5.3.2.2.1</w:t>
      </w:r>
      <w:r w:rsidRPr="00C81A41">
        <w:tab/>
        <w:t>Description</w:t>
      </w:r>
      <w:bookmarkEnd w:id="691"/>
      <w:bookmarkEnd w:id="692"/>
      <w:bookmarkEnd w:id="693"/>
      <w:bookmarkEnd w:id="694"/>
      <w:bookmarkEnd w:id="695"/>
      <w:bookmarkEnd w:id="696"/>
      <w:bookmarkEnd w:id="697"/>
      <w:bookmarkEnd w:id="698"/>
      <w:bookmarkEnd w:id="699"/>
      <w:bookmarkEnd w:id="700"/>
    </w:p>
    <w:p w14:paraId="736BD3FF" w14:textId="77777777" w:rsidR="00EA3DAD" w:rsidRPr="00C81A41" w:rsidRDefault="00EA3DAD" w:rsidP="00EA3DAD">
      <w:r w:rsidRPr="00C81A41">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C81A41">
        <w:t>PCell</w:t>
      </w:r>
      <w:proofErr w:type="spellEnd"/>
      <w:r w:rsidRPr="00C81A41">
        <w:t xml:space="preserve">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152FE3C7"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 etc.) and complexity trade-offs </w:t>
      </w:r>
      <w:r w:rsidR="005F0B7A" w:rsidRPr="00C81A41">
        <w:t>(RAN WG2)</w:t>
      </w:r>
      <w:r w:rsidRPr="00C81A41">
        <w:t>.</w:t>
      </w:r>
    </w:p>
    <w:p w14:paraId="2AEEE6BB" w14:textId="26D7FD38" w:rsidR="00EA3DAD" w:rsidRPr="00C81A41" w:rsidRDefault="00EA3DAD" w:rsidP="00EA3DAD">
      <w:pPr>
        <w:pStyle w:val="B1"/>
      </w:pPr>
      <w:r w:rsidRPr="00C81A41">
        <w:t>-</w:t>
      </w:r>
      <w:r w:rsidRPr="00C81A41">
        <w:tab/>
        <w:t xml:space="preserve">Potential AI mobility specific enhancement should be based on the Rel19 AI/ML-air interface WID general framework (e.g. LCM, performance monitoring etc)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Pr="00C81A41" w:rsidRDefault="00EA3DAD" w:rsidP="00EA3DAD">
      <w:pPr>
        <w:pStyle w:val="B1"/>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4952D9EF" w14:textId="77777777" w:rsidR="00EA3DAD" w:rsidRPr="00C81A41" w:rsidRDefault="00EA3DAD" w:rsidP="00EA3DAD">
      <w:pPr>
        <w:pStyle w:val="Heading5"/>
      </w:pPr>
      <w:bookmarkStart w:id="701" w:name="_Toc177572097"/>
      <w:bookmarkStart w:id="702" w:name="_Toc185258431"/>
      <w:bookmarkStart w:id="703" w:name="_Toc195517105"/>
      <w:bookmarkStart w:id="704" w:name="_Toc201334678"/>
      <w:bookmarkStart w:id="705" w:name="_Toc205529081"/>
      <w:r w:rsidRPr="00C81A41">
        <w:t>5.3.2.2.2</w:t>
      </w:r>
      <w:r w:rsidRPr="00C81A41">
        <w:tab/>
        <w:t>Activities summary</w:t>
      </w:r>
      <w:bookmarkEnd w:id="701"/>
      <w:bookmarkEnd w:id="702"/>
      <w:bookmarkEnd w:id="703"/>
      <w:bookmarkEnd w:id="704"/>
      <w:bookmarkEnd w:id="705"/>
    </w:p>
    <w:p w14:paraId="0A7F92D9" w14:textId="7278326C" w:rsidR="00EA3DAD" w:rsidRDefault="00EA3DAD" w:rsidP="00D361A5">
      <w:pPr>
        <w:pStyle w:val="EditorsNote"/>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A649647" w14:textId="77777777" w:rsidR="00D361A5" w:rsidRPr="00C81A41" w:rsidRDefault="00D361A5" w:rsidP="00D361A5">
      <w:pPr>
        <w:rPr>
          <w:rFonts w:eastAsia="DengXian"/>
        </w:rPr>
      </w:pPr>
    </w:p>
    <w:p w14:paraId="0D702F5D" w14:textId="77777777" w:rsidR="00EA3DAD" w:rsidRPr="00C81A41" w:rsidRDefault="00EA3DAD" w:rsidP="00EA3DAD">
      <w:pPr>
        <w:pStyle w:val="Heading4"/>
      </w:pPr>
      <w:bookmarkStart w:id="706" w:name="_Toc177219307"/>
      <w:bookmarkStart w:id="707" w:name="_Toc177219408"/>
      <w:bookmarkStart w:id="708" w:name="_Toc177219964"/>
      <w:bookmarkStart w:id="709" w:name="_Toc177470600"/>
      <w:bookmarkStart w:id="710" w:name="_Toc177470690"/>
      <w:bookmarkStart w:id="711" w:name="_Toc177572098"/>
      <w:bookmarkStart w:id="712" w:name="_Toc185258432"/>
      <w:bookmarkStart w:id="713" w:name="_Toc195517106"/>
      <w:bookmarkStart w:id="714" w:name="_Toc201334679"/>
      <w:bookmarkStart w:id="715" w:name="_Toc205529082"/>
      <w:r w:rsidRPr="00C81A41">
        <w:t>5.3.2.3</w:t>
      </w:r>
      <w:r w:rsidRPr="00C81A41">
        <w:tab/>
        <w:t>Rel-18 RAN WG3 WID - Artificial Intelligence (AI)/Machine Learning (ML) for NG-RAN (NR_AIML_NGRAN-Core)</w:t>
      </w:r>
      <w:bookmarkEnd w:id="706"/>
      <w:bookmarkEnd w:id="707"/>
      <w:bookmarkEnd w:id="708"/>
      <w:bookmarkEnd w:id="709"/>
      <w:bookmarkEnd w:id="710"/>
      <w:bookmarkEnd w:id="711"/>
      <w:bookmarkEnd w:id="712"/>
      <w:bookmarkEnd w:id="713"/>
      <w:bookmarkEnd w:id="714"/>
      <w:bookmarkEnd w:id="715"/>
    </w:p>
    <w:p w14:paraId="23D5BDD5" w14:textId="77777777" w:rsidR="00EA3DAD" w:rsidRPr="00C81A41" w:rsidRDefault="00EA3DAD" w:rsidP="00EA3DAD">
      <w:pPr>
        <w:pStyle w:val="Heading5"/>
      </w:pPr>
      <w:bookmarkStart w:id="716" w:name="_Toc177219308"/>
      <w:bookmarkStart w:id="717" w:name="_Toc177219409"/>
      <w:bookmarkStart w:id="718" w:name="_Toc177219965"/>
      <w:bookmarkStart w:id="719" w:name="_Toc177470601"/>
      <w:bookmarkStart w:id="720" w:name="_Toc177470691"/>
      <w:bookmarkStart w:id="721" w:name="_Toc177572099"/>
      <w:bookmarkStart w:id="722" w:name="_Toc185258433"/>
      <w:bookmarkStart w:id="723" w:name="_Toc195517107"/>
      <w:bookmarkStart w:id="724" w:name="_Toc201334680"/>
      <w:bookmarkStart w:id="725" w:name="_Toc205529083"/>
      <w:r w:rsidRPr="00C81A41">
        <w:t>5.3.2.3.1</w:t>
      </w:r>
      <w:r w:rsidRPr="00C81A41">
        <w:tab/>
        <w:t>Description</w:t>
      </w:r>
      <w:bookmarkEnd w:id="716"/>
      <w:bookmarkEnd w:id="717"/>
      <w:bookmarkEnd w:id="718"/>
      <w:bookmarkEnd w:id="719"/>
      <w:bookmarkEnd w:id="720"/>
      <w:bookmarkEnd w:id="721"/>
      <w:bookmarkEnd w:id="722"/>
      <w:bookmarkEnd w:id="723"/>
      <w:bookmarkEnd w:id="724"/>
      <w:bookmarkEnd w:id="725"/>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 xml:space="preserve">Signalling procedures used for the exchange of information to support AI/ML in NG-RAN are use case and data type agnostic, which means that the intended usage of the data exchanged via these procedures (e.g. input, output, feedback) </w:t>
      </w:r>
      <w:r w:rsidRPr="00C81A41">
        <w:lastRenderedPageBreak/>
        <w:t>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w:t>
      </w:r>
      <w:proofErr w:type="spellStart"/>
      <w:r w:rsidRPr="00C81A41">
        <w:t>eNB</w:t>
      </w:r>
      <w:proofErr w:type="spellEnd"/>
      <w:r w:rsidRPr="00C81A41">
        <w:t>.</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Heading5"/>
      </w:pPr>
      <w:bookmarkStart w:id="726" w:name="_Toc177572100"/>
      <w:bookmarkStart w:id="727" w:name="_Toc185258434"/>
      <w:bookmarkStart w:id="728" w:name="_Toc195517108"/>
      <w:bookmarkStart w:id="729" w:name="_Toc201334681"/>
      <w:bookmarkStart w:id="730" w:name="_Toc205529084"/>
      <w:r w:rsidRPr="00C81A41">
        <w:t>5.3.2.3.2</w:t>
      </w:r>
      <w:r w:rsidRPr="00C81A41">
        <w:tab/>
        <w:t>Activities summary</w:t>
      </w:r>
      <w:bookmarkEnd w:id="726"/>
      <w:bookmarkEnd w:id="727"/>
      <w:bookmarkEnd w:id="728"/>
      <w:bookmarkEnd w:id="729"/>
      <w:bookmarkEnd w:id="730"/>
    </w:p>
    <w:p w14:paraId="4F0F4805" w14:textId="106FA52E" w:rsidR="00EA3DAD" w:rsidRDefault="00B37DCF" w:rsidP="00B37DCF">
      <w:pPr>
        <w:rPr>
          <w:rFonts w:eastAsia="DengXian"/>
        </w:rPr>
      </w:pPr>
      <w:r>
        <w:t>Summary is available in</w:t>
      </w:r>
      <w:r>
        <w:t xml:space="preserve"> clause 11.2</w:t>
      </w:r>
      <w:r>
        <w:t xml:space="preserve"> of </w:t>
      </w:r>
      <w:r w:rsidR="006130C7">
        <w:t>TR 21.918 [</w:t>
      </w:r>
      <w:r>
        <w:t>2].</w:t>
      </w:r>
    </w:p>
    <w:p w14:paraId="184ABDC3" w14:textId="77777777" w:rsidR="00EA3DAD" w:rsidRPr="00C81A41" w:rsidRDefault="00EA3DAD" w:rsidP="00EA3DAD">
      <w:pPr>
        <w:pStyle w:val="Heading4"/>
      </w:pPr>
      <w:bookmarkStart w:id="731" w:name="_Toc177219309"/>
      <w:bookmarkStart w:id="732" w:name="_Toc177219410"/>
      <w:bookmarkStart w:id="733" w:name="_Toc177219966"/>
      <w:bookmarkStart w:id="734" w:name="_Toc177470602"/>
      <w:bookmarkStart w:id="735" w:name="_Toc177470692"/>
      <w:bookmarkStart w:id="736" w:name="_Toc177572101"/>
      <w:bookmarkStart w:id="737" w:name="_Toc185258435"/>
      <w:bookmarkStart w:id="738" w:name="_Toc195517109"/>
      <w:bookmarkStart w:id="739" w:name="_Toc201334682"/>
      <w:bookmarkStart w:id="740" w:name="_Toc205529085"/>
      <w:r w:rsidRPr="00C81A41">
        <w:t>5.3.2.4</w:t>
      </w:r>
      <w:r w:rsidRPr="00C81A41">
        <w:tab/>
        <w:t>Rel-19 RAN WG3 SID - Enhancements for Artificial Intelligence (AI)/Machine Learning (ML) for NG-RAN (</w:t>
      </w:r>
      <w:proofErr w:type="spellStart"/>
      <w:r w:rsidRPr="00C81A41">
        <w:t>FS_NR_AIML_NGRAN_enh</w:t>
      </w:r>
      <w:proofErr w:type="spellEnd"/>
      <w:r w:rsidRPr="00C81A41">
        <w:t>)</w:t>
      </w:r>
      <w:bookmarkEnd w:id="731"/>
      <w:bookmarkEnd w:id="732"/>
      <w:bookmarkEnd w:id="733"/>
      <w:bookmarkEnd w:id="734"/>
      <w:bookmarkEnd w:id="735"/>
      <w:bookmarkEnd w:id="736"/>
      <w:bookmarkEnd w:id="737"/>
      <w:bookmarkEnd w:id="738"/>
      <w:bookmarkEnd w:id="739"/>
      <w:bookmarkEnd w:id="740"/>
    </w:p>
    <w:p w14:paraId="065EA26F" w14:textId="77777777" w:rsidR="00EA3DAD" w:rsidRPr="00C81A41" w:rsidRDefault="00EA3DAD" w:rsidP="00EA3DAD">
      <w:pPr>
        <w:pStyle w:val="Heading5"/>
      </w:pPr>
      <w:bookmarkStart w:id="741" w:name="_Toc177219310"/>
      <w:bookmarkStart w:id="742" w:name="_Toc177219411"/>
      <w:bookmarkStart w:id="743" w:name="_Toc177219967"/>
      <w:bookmarkStart w:id="744" w:name="_Toc177470603"/>
      <w:bookmarkStart w:id="745" w:name="_Toc177470693"/>
      <w:bookmarkStart w:id="746" w:name="_Toc177572102"/>
      <w:bookmarkStart w:id="747" w:name="_Toc185258436"/>
      <w:bookmarkStart w:id="748" w:name="_Toc195517110"/>
      <w:bookmarkStart w:id="749" w:name="_Toc201334683"/>
      <w:bookmarkStart w:id="750" w:name="_Toc205529086"/>
      <w:r w:rsidRPr="00C81A41">
        <w:t>5.3.2.4.1</w:t>
      </w:r>
      <w:r w:rsidRPr="00C81A41">
        <w:tab/>
        <w:t>Description</w:t>
      </w:r>
      <w:bookmarkEnd w:id="741"/>
      <w:bookmarkEnd w:id="742"/>
      <w:bookmarkEnd w:id="743"/>
      <w:bookmarkEnd w:id="744"/>
      <w:bookmarkEnd w:id="745"/>
      <w:bookmarkEnd w:id="746"/>
      <w:bookmarkEnd w:id="747"/>
      <w:bookmarkEnd w:id="748"/>
      <w:bookmarkEnd w:id="749"/>
      <w:bookmarkEnd w:id="750"/>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Pr="00C81A41" w:rsidRDefault="00EA3DAD" w:rsidP="00EA3DAD">
      <w:pPr>
        <w:pStyle w:val="B2"/>
      </w:pPr>
      <w:r w:rsidRPr="00C81A41">
        <w:t>-</w:t>
      </w:r>
      <w:r w:rsidRPr="00C81A41">
        <w:tab/>
        <w:t xml:space="preserve">Multi-hop UE trajectory across </w:t>
      </w:r>
      <w:proofErr w:type="spellStart"/>
      <w:r w:rsidRPr="00C81A41">
        <w:t>gNBs</w:t>
      </w:r>
      <w:proofErr w:type="spellEnd"/>
      <w:r w:rsidRPr="00C81A41">
        <w:t>.</w:t>
      </w:r>
    </w:p>
    <w:p w14:paraId="045C9229" w14:textId="420D71F7" w:rsidR="00767703" w:rsidRPr="006130C7" w:rsidRDefault="006130C7" w:rsidP="006130C7">
      <w:pPr>
        <w:pStyle w:val="NO"/>
      </w:pPr>
      <w:bookmarkStart w:id="751" w:name="_Toc177572103"/>
      <w:bookmarkStart w:id="752" w:name="_Toc185258437"/>
      <w:bookmarkStart w:id="753" w:name="_Toc195517111"/>
      <w:r w:rsidRPr="006130C7">
        <w:t>NOTE:</w:t>
      </w:r>
      <w:r w:rsidRPr="006130C7">
        <w:tab/>
        <w:t xml:space="preserve">The outcome of this study was used to support the </w:t>
      </w:r>
      <w:proofErr w:type="spellStart"/>
      <w:r w:rsidRPr="006130C7">
        <w:t>NR_AIML_NGRAN_enh</w:t>
      </w:r>
      <w:proofErr w:type="spellEnd"/>
      <w:r w:rsidRPr="006130C7">
        <w:t>-Core Rel-19 RAN WG3 WID, see clause 5.3.2.6.</w:t>
      </w:r>
    </w:p>
    <w:p w14:paraId="73B2CB29" w14:textId="77777777" w:rsidR="00EA3DAD" w:rsidRPr="00C81A41" w:rsidRDefault="00EA3DAD" w:rsidP="00EA3DAD">
      <w:pPr>
        <w:pStyle w:val="Heading5"/>
      </w:pPr>
      <w:bookmarkStart w:id="754" w:name="_Toc201334684"/>
      <w:bookmarkStart w:id="755" w:name="_Toc205529087"/>
      <w:r w:rsidRPr="00C81A41">
        <w:t>5.3.2.4.2</w:t>
      </w:r>
      <w:r w:rsidRPr="00C81A41">
        <w:tab/>
        <w:t>Activities summary</w:t>
      </w:r>
      <w:bookmarkEnd w:id="751"/>
      <w:bookmarkEnd w:id="752"/>
      <w:bookmarkEnd w:id="753"/>
      <w:bookmarkEnd w:id="754"/>
      <w:bookmarkEnd w:id="755"/>
    </w:p>
    <w:p w14:paraId="7C92296C" w14:textId="77777777" w:rsidR="00F16C98" w:rsidRPr="00F16C98" w:rsidRDefault="00F16C98" w:rsidP="00F16C98">
      <w:pPr>
        <w:overflowPunct/>
        <w:autoSpaceDE/>
        <w:autoSpaceDN/>
        <w:adjustRightInd/>
        <w:textAlignment w:val="auto"/>
        <w:rPr>
          <w:rFonts w:eastAsia="SimSun"/>
          <w:lang w:eastAsia="zh-CN"/>
        </w:rPr>
      </w:pPr>
      <w:r w:rsidRPr="00F16C98">
        <w:rPr>
          <w:lang w:eastAsia="zh-CN"/>
        </w:rPr>
        <w:t>The outcome of this study was used to support the Rel-19 RAN WG3 WID on Enhancements for AI/ML for NG-RAN (</w:t>
      </w:r>
      <w:proofErr w:type="spellStart"/>
      <w:r w:rsidRPr="00F16C98">
        <w:rPr>
          <w:lang w:eastAsia="zh-CN"/>
        </w:rPr>
        <w:t>NR_AIML_NGRAN_enh</w:t>
      </w:r>
      <w:proofErr w:type="spellEnd"/>
      <w:r w:rsidRPr="00F16C98">
        <w:rPr>
          <w:lang w:eastAsia="zh-CN"/>
        </w:rPr>
        <w:t>).</w:t>
      </w:r>
    </w:p>
    <w:p w14:paraId="6ACCCCB7" w14:textId="166D9800" w:rsidR="00A371F6" w:rsidRPr="00A371F6" w:rsidRDefault="00A371F6" w:rsidP="00DB0EBE">
      <w:pPr>
        <w:pStyle w:val="Heading4"/>
        <w:rPr>
          <w:lang w:eastAsia="en-US"/>
        </w:rPr>
      </w:pPr>
      <w:bookmarkStart w:id="756" w:name="_Toc201334685"/>
      <w:bookmarkStart w:id="757" w:name="_Toc205529088"/>
      <w:r w:rsidRPr="00A371F6">
        <w:rPr>
          <w:lang w:eastAsia="en-US"/>
        </w:rPr>
        <w:t>5.3.2.</w:t>
      </w:r>
      <w:r w:rsidR="006344D5">
        <w:rPr>
          <w:lang w:eastAsia="en-US"/>
        </w:rPr>
        <w:t>5</w:t>
      </w:r>
      <w:r w:rsidRPr="00A371F6">
        <w:rPr>
          <w:lang w:eastAsia="en-US"/>
        </w:rPr>
        <w:tab/>
        <w:t>Rel-19 RAN WG1/RAN WG4 SID - Artificial Intelligence (AI)/Machine Learning (ML) for NR Air Interface (FS_NR_AIML_air_Ph2)</w:t>
      </w:r>
      <w:bookmarkEnd w:id="756"/>
      <w:bookmarkEnd w:id="757"/>
    </w:p>
    <w:p w14:paraId="4DD67C78" w14:textId="00D44B4A" w:rsidR="00A371F6" w:rsidRPr="00A371F6" w:rsidRDefault="00A371F6" w:rsidP="00DB0EBE">
      <w:pPr>
        <w:pStyle w:val="Heading5"/>
        <w:rPr>
          <w:lang w:eastAsia="en-US"/>
        </w:rPr>
      </w:pPr>
      <w:bookmarkStart w:id="758" w:name="_Toc201334686"/>
      <w:bookmarkStart w:id="759" w:name="_Toc205529089"/>
      <w:r w:rsidRPr="00A371F6">
        <w:rPr>
          <w:lang w:eastAsia="en-US"/>
        </w:rPr>
        <w:t>5.3.2.</w:t>
      </w:r>
      <w:r w:rsidR="006344D5">
        <w:rPr>
          <w:lang w:eastAsia="en-US"/>
        </w:rPr>
        <w:t>5</w:t>
      </w:r>
      <w:r w:rsidRPr="00A371F6">
        <w:rPr>
          <w:lang w:eastAsia="en-US"/>
        </w:rPr>
        <w:t>.1</w:t>
      </w:r>
      <w:r w:rsidRPr="00A371F6">
        <w:rPr>
          <w:lang w:eastAsia="en-US"/>
        </w:rPr>
        <w:tab/>
        <w:t>Description</w:t>
      </w:r>
      <w:bookmarkEnd w:id="758"/>
      <w:bookmarkEnd w:id="759"/>
    </w:p>
    <w:p w14:paraId="3871E854" w14:textId="77777777" w:rsidR="00A371F6" w:rsidRDefault="00A371F6" w:rsidP="00A371F6">
      <w:pPr>
        <w:overflowPunct/>
        <w:autoSpaceDE/>
        <w:autoSpaceDN/>
        <w:adjustRightInd/>
        <w:textAlignment w:val="auto"/>
        <w:rPr>
          <w:rFonts w:eastAsia="SimSun"/>
          <w:lang w:eastAsia="en-US"/>
        </w:rPr>
      </w:pPr>
      <w:r w:rsidRPr="00A371F6">
        <w:rPr>
          <w:rFonts w:eastAsia="SimSun"/>
          <w:lang w:eastAsia="en-US"/>
        </w:rPr>
        <w:t xml:space="preserve">The objective of this work is to provide further study on </w:t>
      </w:r>
      <w:r w:rsidRPr="00A371F6">
        <w:rPr>
          <w:rFonts w:eastAsia="SimSun"/>
          <w:iCs/>
          <w:lang w:eastAsia="en-US"/>
        </w:rPr>
        <w:t xml:space="preserve">some outstanding issues identified during the prior study. specifically </w:t>
      </w:r>
      <w:r w:rsidRPr="00A371F6">
        <w:rPr>
          <w:rFonts w:eastAsia="SimSun"/>
          <w:lang w:eastAsia="en-US"/>
        </w:rPr>
        <w:t>for the following aspects:</w:t>
      </w:r>
    </w:p>
    <w:p w14:paraId="2FC0485F" w14:textId="05EFEB94" w:rsidR="00B37DCF" w:rsidRDefault="00B37DCF" w:rsidP="00B37DCF">
      <w:pPr>
        <w:pStyle w:val="B1"/>
        <w:rPr>
          <w:lang w:eastAsia="en-US"/>
        </w:rPr>
      </w:pPr>
      <w:r>
        <w:rPr>
          <w:lang w:eastAsia="en-US"/>
        </w:rPr>
        <w:t>-</w:t>
      </w:r>
      <w:r>
        <w:rPr>
          <w:lang w:eastAsia="en-US"/>
        </w:rPr>
        <w:tab/>
        <w:t>CSI feedback enhancement [RAN1]:</w:t>
      </w:r>
    </w:p>
    <w:p w14:paraId="2B586EBA" w14:textId="4897D614" w:rsidR="00B37DCF" w:rsidRDefault="00B37DCF" w:rsidP="00B37DCF">
      <w:pPr>
        <w:pStyle w:val="B2"/>
        <w:rPr>
          <w:lang w:eastAsia="en-US"/>
        </w:rPr>
      </w:pPr>
      <w:r>
        <w:rPr>
          <w:lang w:eastAsia="en-US"/>
        </w:rPr>
        <w:t>-</w:t>
      </w:r>
      <w:r>
        <w:rPr>
          <w:lang w:eastAsia="en-US"/>
        </w:rPr>
        <w:tab/>
        <w:t>For CSI temporal prediction: further update TR 38.843</w:t>
      </w:r>
      <w:r w:rsidR="006130C7">
        <w:rPr>
          <w:lang w:eastAsia="en-US"/>
        </w:rPr>
        <w:t> [3]</w:t>
      </w:r>
      <w:r>
        <w:rPr>
          <w:lang w:eastAsia="en-US"/>
        </w:rPr>
        <w:t xml:space="preserve"> with additional evaluations.</w:t>
      </w:r>
    </w:p>
    <w:p w14:paraId="650E22D4" w14:textId="77777777" w:rsidR="00B37DCF" w:rsidRDefault="00B37DCF" w:rsidP="00B37DCF">
      <w:pPr>
        <w:pStyle w:val="B2"/>
        <w:rPr>
          <w:lang w:eastAsia="en-US"/>
        </w:rPr>
      </w:pPr>
      <w:r>
        <w:rPr>
          <w:lang w:eastAsia="en-US"/>
        </w:rPr>
        <w:t>-</w:t>
      </w:r>
      <w:r>
        <w:rPr>
          <w:lang w:eastAsia="en-US"/>
        </w:rPr>
        <w:tab/>
        <w:t>For CSI compression (two-sided model), further study ways to:</w:t>
      </w:r>
    </w:p>
    <w:p w14:paraId="5581E83F" w14:textId="78D87D92" w:rsidR="00B37DCF" w:rsidRDefault="00B37DCF" w:rsidP="00B37DCF">
      <w:pPr>
        <w:pStyle w:val="B3"/>
        <w:rPr>
          <w:lang w:eastAsia="en-US"/>
        </w:rPr>
      </w:pPr>
      <w:r>
        <w:rPr>
          <w:lang w:eastAsia="en-US"/>
        </w:rPr>
        <w:t>-</w:t>
      </w:r>
      <w:r>
        <w:rPr>
          <w:lang w:eastAsia="en-US"/>
        </w:rPr>
        <w:tab/>
        <w:t>Improve trade-off between performance and complexity/overhead:</w:t>
      </w:r>
    </w:p>
    <w:p w14:paraId="709058E0" w14:textId="24563C28" w:rsidR="00B37DCF" w:rsidRDefault="00B37DCF" w:rsidP="00B37DCF">
      <w:pPr>
        <w:pStyle w:val="B4"/>
        <w:rPr>
          <w:lang w:eastAsia="en-US"/>
        </w:rPr>
      </w:pPr>
      <w:r>
        <w:rPr>
          <w:lang w:eastAsia="en-US"/>
        </w:rPr>
        <w:lastRenderedPageBreak/>
        <w:t>-</w:t>
      </w:r>
      <w:r>
        <w:rPr>
          <w:lang w:eastAsia="en-US"/>
        </w:rPr>
        <w:tab/>
        <w:t>e.g. considering extending the spatial/frequency compression to spatial/temporal/frequency compression, cell/site specific models, CSI compression plus prediction (compared to Rel-18 non-AI/ML based approach), etc.</w:t>
      </w:r>
    </w:p>
    <w:p w14:paraId="7A9995DB" w14:textId="7AB58775" w:rsidR="00B37DCF" w:rsidRDefault="00B37DCF" w:rsidP="00B37DCF">
      <w:pPr>
        <w:pStyle w:val="B3"/>
        <w:rPr>
          <w:lang w:eastAsia="en-US"/>
        </w:rPr>
      </w:pPr>
      <w:r>
        <w:rPr>
          <w:lang w:eastAsia="en-US"/>
        </w:rPr>
        <w:t>-</w:t>
      </w:r>
      <w:r>
        <w:rPr>
          <w:lang w:eastAsia="en-US"/>
        </w:rPr>
        <w:tab/>
        <w:t>Alleviate/resolve issues related to inter-vendor training collaboration,</w:t>
      </w:r>
    </w:p>
    <w:p w14:paraId="17FB1171" w14:textId="523CCAEA" w:rsidR="00A371F6" w:rsidRDefault="00B37DCF" w:rsidP="00B37DCF">
      <w:pPr>
        <w:rPr>
          <w:lang w:eastAsia="en-US"/>
        </w:rPr>
      </w:pPr>
      <w:r>
        <w:rPr>
          <w:lang w:eastAsia="en-US"/>
        </w:rPr>
        <w:t>while addressing necessary specification impact analysis, as well as, other aspects requiring further study/conclusion as captured in the conclusions clause of TR 38.843</w:t>
      </w:r>
      <w:r w:rsidR="006130C7">
        <w:rPr>
          <w:lang w:eastAsia="en-US"/>
        </w:rPr>
        <w:t> [3]</w:t>
      </w:r>
      <w:r>
        <w:rPr>
          <w:lang w:eastAsia="en-US"/>
        </w:rPr>
        <w:t>:</w:t>
      </w:r>
    </w:p>
    <w:p w14:paraId="7FBE7C8F" w14:textId="5C86A09E" w:rsidR="00B37DCF" w:rsidRDefault="00B37DCF" w:rsidP="00B37DCF">
      <w:pPr>
        <w:pStyle w:val="B1"/>
        <w:rPr>
          <w:lang w:eastAsia="en-US"/>
        </w:rPr>
      </w:pPr>
      <w:r>
        <w:rPr>
          <w:lang w:eastAsia="en-US"/>
        </w:rPr>
        <w:t>-</w:t>
      </w:r>
      <w:r>
        <w:rPr>
          <w:lang w:eastAsia="en-US"/>
        </w:rPr>
        <w:tab/>
        <w:t>Necessity and details of model Identification concept and procedure in the context of LCM for two-sided models [RAN2/RAN1].</w:t>
      </w:r>
    </w:p>
    <w:p w14:paraId="030A299C" w14:textId="77777777" w:rsidR="00B37DCF" w:rsidRDefault="00B37DCF" w:rsidP="00B37DCF">
      <w:pPr>
        <w:pStyle w:val="B1"/>
        <w:rPr>
          <w:lang w:eastAsia="en-US"/>
        </w:rPr>
      </w:pPr>
      <w:r>
        <w:rPr>
          <w:lang w:eastAsia="en-US"/>
        </w:rPr>
        <w:t>-</w:t>
      </w:r>
      <w:r>
        <w:rPr>
          <w:lang w:eastAsia="en-US"/>
        </w:rPr>
        <w:tab/>
        <w:t>CN/OAM/OTT collection of UE-sided model training data [RAN2/RAN1]:</w:t>
      </w:r>
    </w:p>
    <w:p w14:paraId="767AEDD8" w14:textId="1E592254" w:rsidR="00B37DCF" w:rsidRDefault="00B37DCF" w:rsidP="00B37DCF">
      <w:pPr>
        <w:pStyle w:val="B2"/>
        <w:rPr>
          <w:lang w:eastAsia="en-US"/>
        </w:rPr>
      </w:pPr>
      <w:r>
        <w:rPr>
          <w:lang w:eastAsia="en-US"/>
        </w:rPr>
        <w:t>-</w:t>
      </w:r>
      <w:r>
        <w:rPr>
          <w:lang w:eastAsia="en-US"/>
        </w:rPr>
        <w:tab/>
        <w:t xml:space="preserve">For the </w:t>
      </w:r>
      <w:proofErr w:type="spellStart"/>
      <w:r>
        <w:rPr>
          <w:lang w:eastAsia="en-US"/>
        </w:rPr>
        <w:t>FS_NR_AIML_Air</w:t>
      </w:r>
      <w:proofErr w:type="spellEnd"/>
      <w:r>
        <w:rPr>
          <w:lang w:eastAsia="en-US"/>
        </w:rPr>
        <w:t xml:space="preserve"> study use cases, identify the corresponding contents of UE data collection.</w:t>
      </w:r>
    </w:p>
    <w:p w14:paraId="4FA5C394" w14:textId="2B826271" w:rsidR="00B37DCF" w:rsidRDefault="00B37DCF" w:rsidP="00B37DCF">
      <w:pPr>
        <w:pStyle w:val="B2"/>
        <w:rPr>
          <w:lang w:eastAsia="en-US"/>
        </w:rPr>
      </w:pPr>
      <w:r>
        <w:rPr>
          <w:lang w:eastAsia="en-US"/>
        </w:rPr>
        <w:t>-</w:t>
      </w:r>
      <w:r>
        <w:rPr>
          <w:lang w:eastAsia="en-US"/>
        </w:rPr>
        <w:tab/>
        <w:t xml:space="preserve">Analyse the UE data collection mechanisms identified during the </w:t>
      </w:r>
      <w:proofErr w:type="spellStart"/>
      <w:r>
        <w:rPr>
          <w:lang w:eastAsia="en-US"/>
        </w:rPr>
        <w:t>FS_NR_AIML_Air</w:t>
      </w:r>
      <w:proofErr w:type="spellEnd"/>
      <w:r>
        <w:rPr>
          <w:lang w:eastAsia="en-US"/>
        </w:rPr>
        <w:t xml:space="preserve"> (</w:t>
      </w:r>
      <w:r w:rsidR="006130C7">
        <w:rPr>
          <w:lang w:eastAsia="en-US"/>
        </w:rPr>
        <w:t>clause 7.2.1.3.2</w:t>
      </w:r>
      <w:r w:rsidR="006130C7">
        <w:rPr>
          <w:lang w:eastAsia="en-US"/>
        </w:rPr>
        <w:t xml:space="preserve"> of </w:t>
      </w:r>
      <w:r>
        <w:rPr>
          <w:lang w:eastAsia="en-US"/>
        </w:rPr>
        <w:t>TR 38.843</w:t>
      </w:r>
      <w:r w:rsidR="006130C7">
        <w:rPr>
          <w:lang w:eastAsia="en-US"/>
        </w:rPr>
        <w:t> [3]</w:t>
      </w:r>
      <w:r>
        <w:rPr>
          <w:lang w:eastAsia="en-US"/>
        </w:rPr>
        <w:t>) study along with the implications and limitations of each of the methods.</w:t>
      </w:r>
    </w:p>
    <w:p w14:paraId="1F045E42" w14:textId="77777777" w:rsidR="00B37DCF" w:rsidRDefault="00B37DCF" w:rsidP="00B37DCF">
      <w:pPr>
        <w:pStyle w:val="B1"/>
        <w:rPr>
          <w:lang w:eastAsia="en-US"/>
        </w:rPr>
      </w:pPr>
      <w:r>
        <w:rPr>
          <w:lang w:eastAsia="en-US"/>
        </w:rPr>
        <w:t>-</w:t>
      </w:r>
      <w:r>
        <w:rPr>
          <w:lang w:eastAsia="en-US"/>
        </w:rPr>
        <w:tab/>
        <w:t>Model transfer/delivery [RAN2/RAN1]:</w:t>
      </w:r>
    </w:p>
    <w:p w14:paraId="0776246E" w14:textId="0DE5702A" w:rsidR="00B37DCF" w:rsidRDefault="00B37DCF" w:rsidP="00B37DCF">
      <w:pPr>
        <w:pStyle w:val="B2"/>
        <w:rPr>
          <w:lang w:eastAsia="en-US"/>
        </w:rPr>
      </w:pPr>
      <w:r>
        <w:rPr>
          <w:lang w:eastAsia="en-US"/>
        </w:rPr>
        <w:t>-</w:t>
      </w:r>
      <w:r>
        <w:rPr>
          <w:lang w:eastAsia="en-US"/>
        </w:rPr>
        <w:tab/>
        <w:t xml:space="preserve">Determine whether there is a need to consider standardised solutions for transferring/delivering AI/ML model(s) considering at least the solutions identified during the </w:t>
      </w:r>
      <w:proofErr w:type="spellStart"/>
      <w:r>
        <w:rPr>
          <w:lang w:eastAsia="en-US"/>
        </w:rPr>
        <w:t>FS_NR_AIML_Air</w:t>
      </w:r>
      <w:proofErr w:type="spellEnd"/>
      <w:r>
        <w:rPr>
          <w:lang w:eastAsia="en-US"/>
        </w:rPr>
        <w:t xml:space="preserve"> study.</w:t>
      </w:r>
    </w:p>
    <w:p w14:paraId="21C4FBF5" w14:textId="06049601" w:rsidR="00B37DCF" w:rsidRDefault="00B37DCF" w:rsidP="00B37DCF">
      <w:pPr>
        <w:pStyle w:val="B1"/>
        <w:rPr>
          <w:lang w:eastAsia="en-US"/>
        </w:rPr>
      </w:pPr>
      <w:r>
        <w:rPr>
          <w:lang w:eastAsia="en-US"/>
        </w:rPr>
        <w:t>-</w:t>
      </w:r>
      <w:r>
        <w:rPr>
          <w:lang w:eastAsia="en-US"/>
        </w:rPr>
        <w:tab/>
        <w:t>Testability and interoperability [RAN4]:</w:t>
      </w:r>
    </w:p>
    <w:p w14:paraId="5EBE9542" w14:textId="696C0D83" w:rsidR="00B37DCF" w:rsidRDefault="00B37DCF" w:rsidP="00B37DCF">
      <w:pPr>
        <w:pStyle w:val="B2"/>
        <w:rPr>
          <w:lang w:eastAsia="en-US"/>
        </w:rPr>
      </w:pPr>
      <w:r>
        <w:rPr>
          <w:lang w:eastAsia="en-US"/>
        </w:rPr>
        <w:t>o</w:t>
      </w:r>
      <w:r>
        <w:rPr>
          <w:lang w:eastAsia="en-US"/>
        </w:rPr>
        <w:tab/>
        <w:t>Further analyse the various testing options for two-sided models, in collaboration with RAN1, and including at least:</w:t>
      </w:r>
    </w:p>
    <w:p w14:paraId="746CC746" w14:textId="47369FA5" w:rsidR="00B37DCF" w:rsidRDefault="00B37DCF" w:rsidP="00B37DCF">
      <w:pPr>
        <w:pStyle w:val="B3"/>
        <w:rPr>
          <w:lang w:eastAsia="en-US"/>
        </w:rPr>
      </w:pPr>
      <w:r>
        <w:rPr>
          <w:lang w:eastAsia="en-US"/>
        </w:rPr>
        <w:t>-</w:t>
      </w:r>
      <w:r>
        <w:rPr>
          <w:lang w:eastAsia="en-US"/>
        </w:rPr>
        <w:tab/>
        <w:t>Relation to legacy requirements.</w:t>
      </w:r>
    </w:p>
    <w:p w14:paraId="1E1F13AB" w14:textId="159748B2" w:rsidR="00B37DCF" w:rsidRDefault="00B37DCF" w:rsidP="00B37DCF">
      <w:pPr>
        <w:pStyle w:val="B3"/>
        <w:rPr>
          <w:lang w:eastAsia="en-US"/>
        </w:rPr>
      </w:pPr>
      <w:r>
        <w:rPr>
          <w:lang w:eastAsia="en-US"/>
        </w:rPr>
        <w:t>-</w:t>
      </w:r>
      <w:r>
        <w:rPr>
          <w:lang w:eastAsia="en-US"/>
        </w:rPr>
        <w:tab/>
        <w:t>Performance monitoring and LCM aspects considering use-case specifics.</w:t>
      </w:r>
    </w:p>
    <w:p w14:paraId="6E362116" w14:textId="67CCA0A4" w:rsidR="00B37DCF" w:rsidRDefault="00B37DCF" w:rsidP="00B37DCF">
      <w:pPr>
        <w:pStyle w:val="B3"/>
        <w:rPr>
          <w:lang w:eastAsia="en-US"/>
        </w:rPr>
      </w:pPr>
      <w:r>
        <w:rPr>
          <w:lang w:eastAsia="en-US"/>
        </w:rPr>
        <w:t>-</w:t>
      </w:r>
      <w:r>
        <w:rPr>
          <w:lang w:eastAsia="en-US"/>
        </w:rPr>
        <w:tab/>
        <w:t>Generalization aspects.</w:t>
      </w:r>
    </w:p>
    <w:p w14:paraId="769E1215" w14:textId="50CAC49C" w:rsidR="00B37DCF" w:rsidRDefault="00B37DCF" w:rsidP="00B37DCF">
      <w:pPr>
        <w:pStyle w:val="B3"/>
        <w:rPr>
          <w:lang w:eastAsia="en-US"/>
        </w:rPr>
      </w:pPr>
      <w:r>
        <w:rPr>
          <w:lang w:eastAsia="en-US"/>
        </w:rPr>
        <w:t>-</w:t>
      </w:r>
      <w:r>
        <w:rPr>
          <w:lang w:eastAsia="en-US"/>
        </w:rPr>
        <w:tab/>
        <w:t>Static/non-static scenarios/conditions and propagation conditions for testing (e.g. CDL, field data, etc.).</w:t>
      </w:r>
    </w:p>
    <w:p w14:paraId="002444A5" w14:textId="78BB4762" w:rsidR="00B37DCF" w:rsidRDefault="00B37DCF" w:rsidP="00B37DCF">
      <w:pPr>
        <w:pStyle w:val="B3"/>
        <w:rPr>
          <w:lang w:eastAsia="en-US"/>
        </w:rPr>
      </w:pPr>
      <w:r>
        <w:rPr>
          <w:lang w:eastAsia="en-US"/>
        </w:rPr>
        <w:t>-</w:t>
      </w:r>
      <w:r>
        <w:rPr>
          <w:lang w:eastAsia="en-US"/>
        </w:rPr>
        <w:tab/>
        <w:t>UE processing capability and limitations.</w:t>
      </w:r>
    </w:p>
    <w:p w14:paraId="25151199" w14:textId="43AE769C" w:rsidR="00B37DCF" w:rsidRDefault="00B37DCF" w:rsidP="00B37DCF">
      <w:pPr>
        <w:pStyle w:val="B3"/>
        <w:rPr>
          <w:lang w:eastAsia="en-US"/>
        </w:rPr>
      </w:pPr>
      <w:r>
        <w:rPr>
          <w:lang w:eastAsia="en-US"/>
        </w:rPr>
        <w:t>-</w:t>
      </w:r>
      <w:r>
        <w:rPr>
          <w:lang w:eastAsia="en-US"/>
        </w:rPr>
        <w:tab/>
        <w:t>Post-deployment validation due to model change/drift.</w:t>
      </w:r>
    </w:p>
    <w:p w14:paraId="1D6A6F37" w14:textId="170909D4" w:rsidR="00B37DCF" w:rsidRDefault="00B37DCF" w:rsidP="00B37DCF">
      <w:pPr>
        <w:pStyle w:val="B2"/>
        <w:rPr>
          <w:lang w:eastAsia="en-US"/>
        </w:rPr>
      </w:pPr>
      <w:r>
        <w:rPr>
          <w:lang w:eastAsia="en-US"/>
        </w:rPr>
        <w:t>-</w:t>
      </w:r>
      <w:r>
        <w:rPr>
          <w:lang w:eastAsia="en-US"/>
        </w:rPr>
        <w:tab/>
        <w:t>RAN5 aspects related to testability and interoperability to be addressed on a request basis.</w:t>
      </w:r>
    </w:p>
    <w:p w14:paraId="68D6EFCC" w14:textId="76E7531C" w:rsidR="00A371F6" w:rsidRPr="00A371F6" w:rsidRDefault="00A371F6" w:rsidP="00DB0EBE">
      <w:pPr>
        <w:pStyle w:val="Heading4"/>
        <w:rPr>
          <w:lang w:eastAsia="en-US"/>
        </w:rPr>
      </w:pPr>
      <w:bookmarkStart w:id="760" w:name="_Toc201334687"/>
      <w:bookmarkStart w:id="761" w:name="_Toc205529090"/>
      <w:r w:rsidRPr="00A371F6">
        <w:rPr>
          <w:lang w:eastAsia="en-US"/>
        </w:rPr>
        <w:t>5.3.2.</w:t>
      </w:r>
      <w:r w:rsidR="006344D5">
        <w:rPr>
          <w:lang w:eastAsia="en-US"/>
        </w:rPr>
        <w:t>6</w:t>
      </w:r>
      <w:r w:rsidRPr="00A371F6">
        <w:rPr>
          <w:lang w:eastAsia="en-US"/>
        </w:rPr>
        <w:tab/>
        <w:t>Rel-19 RAN WG3 WID - Enhancements for Artificial Intelligence (AI)/Machine Learning (ML) for NG-RAN (</w:t>
      </w:r>
      <w:proofErr w:type="spellStart"/>
      <w:r w:rsidRPr="00A371F6">
        <w:rPr>
          <w:lang w:eastAsia="en-US"/>
        </w:rPr>
        <w:t>FS_NR_AIML_NGRAN_enh</w:t>
      </w:r>
      <w:proofErr w:type="spellEnd"/>
      <w:r w:rsidRPr="00A371F6">
        <w:rPr>
          <w:lang w:eastAsia="en-US"/>
        </w:rPr>
        <w:t>-Core)</w:t>
      </w:r>
      <w:bookmarkEnd w:id="760"/>
      <w:bookmarkEnd w:id="761"/>
    </w:p>
    <w:p w14:paraId="18BA51E8" w14:textId="656213BC" w:rsidR="00A371F6" w:rsidRPr="00A371F6" w:rsidRDefault="00A371F6" w:rsidP="00DB0EBE">
      <w:pPr>
        <w:pStyle w:val="Heading5"/>
      </w:pPr>
      <w:bookmarkStart w:id="762" w:name="_Toc185259042"/>
      <w:bookmarkStart w:id="763" w:name="_Toc201334688"/>
      <w:bookmarkStart w:id="764" w:name="_Toc205529091"/>
      <w:r w:rsidRPr="00A371F6">
        <w:t>5.3.2.</w:t>
      </w:r>
      <w:r w:rsidR="006344D5">
        <w:t>6</w:t>
      </w:r>
      <w:r w:rsidRPr="00A371F6">
        <w:t>.1</w:t>
      </w:r>
      <w:r w:rsidRPr="00A371F6">
        <w:tab/>
        <w:t>Description</w:t>
      </w:r>
      <w:bookmarkEnd w:id="762"/>
      <w:bookmarkEnd w:id="763"/>
      <w:bookmarkEnd w:id="764"/>
    </w:p>
    <w:p w14:paraId="3EE5013B" w14:textId="1901AE5A" w:rsidR="00A371F6" w:rsidRPr="00B37DCF" w:rsidRDefault="00A371F6" w:rsidP="0065465C">
      <w:pPr>
        <w:overflowPunct/>
        <w:autoSpaceDE/>
        <w:autoSpaceDN/>
        <w:adjustRightInd/>
        <w:textAlignment w:val="auto"/>
        <w:rPr>
          <w:rFonts w:eastAsia="SimSun"/>
        </w:rPr>
      </w:pPr>
      <w:r w:rsidRPr="00B37DCF">
        <w:rPr>
          <w:rFonts w:eastAsia="SimSun"/>
        </w:rPr>
        <w:t>The aim of this work item is to specify new AI/ML-based use cases and introduce further enhancements to finalize the Rel-18 leftovers based on the conclusions captured in TR</w:t>
      </w:r>
      <w:r w:rsidR="00B37DCF" w:rsidRPr="00B37DCF">
        <w:rPr>
          <w:rFonts w:eastAsia="SimSun"/>
        </w:rPr>
        <w:t> </w:t>
      </w:r>
      <w:r w:rsidRPr="00B37DCF">
        <w:rPr>
          <w:rFonts w:eastAsia="SimSun"/>
        </w:rPr>
        <w:t>38.743</w:t>
      </w:r>
      <w:r w:rsidR="006130C7">
        <w:rPr>
          <w:rFonts w:eastAsia="SimSun"/>
        </w:rPr>
        <w:t> [69]</w:t>
      </w:r>
      <w:r w:rsidRPr="00B37DCF">
        <w:rPr>
          <w:rFonts w:eastAsia="SimSun"/>
        </w:rPr>
        <w:t xml:space="preserve"> (</w:t>
      </w:r>
      <w:proofErr w:type="spellStart"/>
      <w:r w:rsidRPr="00B37DCF">
        <w:rPr>
          <w:rFonts w:eastAsia="SimSun"/>
        </w:rPr>
        <w:t>FS_NR_AIML_NGRAN_enh</w:t>
      </w:r>
      <w:proofErr w:type="spellEnd"/>
      <w:r w:rsidRPr="00B37DCF">
        <w:rPr>
          <w:rFonts w:eastAsia="SimSun"/>
        </w:rPr>
        <w:t>).</w:t>
      </w:r>
    </w:p>
    <w:p w14:paraId="726D0700" w14:textId="77777777" w:rsidR="00A371F6" w:rsidRPr="00B37DCF" w:rsidRDefault="00A371F6" w:rsidP="008E7425">
      <w:pPr>
        <w:overflowPunct/>
        <w:autoSpaceDE/>
        <w:autoSpaceDN/>
        <w:adjustRightInd/>
        <w:textAlignment w:val="auto"/>
        <w:rPr>
          <w:rFonts w:eastAsia="SimSun"/>
        </w:rPr>
      </w:pPr>
      <w:r w:rsidRPr="00B37DCF">
        <w:rPr>
          <w:rFonts w:eastAsia="SimSun"/>
        </w:rPr>
        <w:t>The objective of this work is to provide specification support for the following aspects:</w:t>
      </w:r>
    </w:p>
    <w:p w14:paraId="5BB291A5" w14:textId="40C36F38" w:rsidR="00A371F6" w:rsidRPr="00A371F6" w:rsidRDefault="00A371F6" w:rsidP="00B37DCF">
      <w:pPr>
        <w:pStyle w:val="B1"/>
        <w:rPr>
          <w:rFonts w:eastAsia="SimSun"/>
          <w:lang w:eastAsia="en-US"/>
        </w:rPr>
      </w:pPr>
      <w:r w:rsidRPr="00A371F6">
        <w:rPr>
          <w:rFonts w:eastAsia="SimSun"/>
        </w:rPr>
        <w:t>-</w:t>
      </w:r>
      <w:r w:rsidRPr="00A371F6">
        <w:rPr>
          <w:rFonts w:eastAsia="SimSun"/>
        </w:rPr>
        <w:tab/>
      </w:r>
      <w:r w:rsidRPr="00A371F6">
        <w:rPr>
          <w:rFonts w:eastAsia="SimSun"/>
          <w:lang w:eastAsia="en-US"/>
        </w:rPr>
        <w:t xml:space="preserve">Specify data collection enhancements and </w:t>
      </w:r>
      <w:r w:rsidR="00B37DCF" w:rsidRPr="00A371F6">
        <w:rPr>
          <w:lang w:eastAsia="en-US"/>
        </w:rPr>
        <w:t>signalling</w:t>
      </w:r>
      <w:r w:rsidRPr="00A371F6">
        <w:rPr>
          <w:rFonts w:eastAsia="SimSun"/>
          <w:lang w:eastAsia="en-US"/>
        </w:rPr>
        <w:t xml:space="preserve"> support within existing NG-RAN interfaces and architecture (including non-split architecture and split architecture) for AI/ML-based Slicing and AI/ML based CCO. [RAN3]</w:t>
      </w:r>
    </w:p>
    <w:p w14:paraId="6C8A5083" w14:textId="77777777" w:rsidR="00A371F6" w:rsidRPr="00A371F6" w:rsidRDefault="00A371F6" w:rsidP="00B37DCF">
      <w:pPr>
        <w:pStyle w:val="B1"/>
        <w:rPr>
          <w:rFonts w:eastAsia="SimSun"/>
        </w:rPr>
      </w:pPr>
      <w:r w:rsidRPr="00A371F6">
        <w:rPr>
          <w:rFonts w:eastAsia="SimSun"/>
        </w:rPr>
        <w:t>-</w:t>
      </w:r>
      <w:r w:rsidRPr="00A371F6">
        <w:rPr>
          <w:rFonts w:eastAsia="SimSun"/>
        </w:rPr>
        <w:tab/>
        <w:t>Support of the Leftovers in Rel-18 AI/ML for NG-RAN [RAN3]:</w:t>
      </w:r>
    </w:p>
    <w:p w14:paraId="10FE8545" w14:textId="3416832B" w:rsidR="00B37DCF" w:rsidRDefault="00B37DCF" w:rsidP="00B37DCF">
      <w:pPr>
        <w:pStyle w:val="B2"/>
        <w:rPr>
          <w:rFonts w:eastAsia="SimSun"/>
        </w:rPr>
      </w:pPr>
      <w:r>
        <w:t>-</w:t>
      </w:r>
      <w:r>
        <w:rPr>
          <w:rFonts w:eastAsia="SimSun"/>
        </w:rPr>
        <w:tab/>
        <w:t>Mobility Optimization for NR-DC</w:t>
      </w:r>
    </w:p>
    <w:p w14:paraId="57C1C3A7" w14:textId="0E02ED6D" w:rsidR="00B37DCF" w:rsidRDefault="00B37DCF" w:rsidP="00B37DCF">
      <w:pPr>
        <w:pStyle w:val="B2"/>
        <w:rPr>
          <w:rFonts w:eastAsia="SimSun"/>
        </w:rPr>
      </w:pPr>
      <w:r>
        <w:t>-</w:t>
      </w:r>
      <w:r>
        <w:rPr>
          <w:rFonts w:eastAsia="SimSun"/>
        </w:rPr>
        <w:tab/>
        <w:t>Split architecture support for Rel-18 use cases</w:t>
      </w:r>
    </w:p>
    <w:p w14:paraId="0858869C" w14:textId="3E541A4D" w:rsidR="00B37DCF" w:rsidRDefault="00B37DCF" w:rsidP="00B37DCF">
      <w:pPr>
        <w:pStyle w:val="B2"/>
        <w:rPr>
          <w:rFonts w:eastAsia="SimSun"/>
        </w:rPr>
      </w:pPr>
      <w:r>
        <w:t>-</w:t>
      </w:r>
      <w:r>
        <w:rPr>
          <w:rFonts w:eastAsia="SimSun"/>
        </w:rPr>
        <w:tab/>
        <w:t>Continuous MDT collection targeting the same UE across RRC states</w:t>
      </w:r>
    </w:p>
    <w:p w14:paraId="0A345579" w14:textId="7EBDB677" w:rsidR="00A371F6" w:rsidRPr="00A371F6" w:rsidRDefault="00B37DCF" w:rsidP="00B37DCF">
      <w:pPr>
        <w:pStyle w:val="NO"/>
        <w:rPr>
          <w:rFonts w:eastAsia="SimSun"/>
        </w:rPr>
      </w:pPr>
      <w:r w:rsidRPr="00A371F6">
        <w:rPr>
          <w:rFonts w:eastAsia="SimSun"/>
        </w:rPr>
        <w:t>NOTE</w:t>
      </w:r>
      <w:r w:rsidR="00A371F6" w:rsidRPr="00A371F6">
        <w:rPr>
          <w:rFonts w:eastAsia="SimSun"/>
        </w:rPr>
        <w:t>:</w:t>
      </w:r>
      <w:r>
        <w:rPr>
          <w:rFonts w:eastAsia="SimSun"/>
        </w:rPr>
        <w:tab/>
      </w:r>
      <w:r w:rsidR="00A371F6" w:rsidRPr="00A371F6">
        <w:rPr>
          <w:rFonts w:eastAsia="SimSun"/>
        </w:rPr>
        <w:t>Coordination with RAN</w:t>
      </w:r>
      <w:r>
        <w:t> WG</w:t>
      </w:r>
      <w:r w:rsidR="00A371F6" w:rsidRPr="00A371F6">
        <w:rPr>
          <w:rFonts w:eastAsia="SimSun"/>
        </w:rPr>
        <w:t>2, SA</w:t>
      </w:r>
      <w:r>
        <w:t> WG</w:t>
      </w:r>
      <w:r w:rsidR="00A371F6" w:rsidRPr="00A371F6">
        <w:rPr>
          <w:rFonts w:eastAsia="SimSun"/>
        </w:rPr>
        <w:t>5 when needed if any.</w:t>
      </w:r>
    </w:p>
    <w:p w14:paraId="14BFB097" w14:textId="45AD4FFF" w:rsidR="00A371F6" w:rsidRPr="00A371F6" w:rsidRDefault="00A371F6" w:rsidP="00DB0EBE">
      <w:pPr>
        <w:pStyle w:val="Heading5"/>
        <w:rPr>
          <w:lang w:eastAsia="en-US"/>
        </w:rPr>
      </w:pPr>
      <w:bookmarkStart w:id="765" w:name="_Toc201334689"/>
      <w:bookmarkStart w:id="766" w:name="_Toc205529092"/>
      <w:r w:rsidRPr="00A371F6">
        <w:rPr>
          <w:rFonts w:eastAsia="Yu Mincho"/>
        </w:rPr>
        <w:lastRenderedPageBreak/>
        <w:t>5.3.2.</w:t>
      </w:r>
      <w:r w:rsidR="006344D5">
        <w:rPr>
          <w:rFonts w:eastAsia="Yu Mincho"/>
        </w:rPr>
        <w:t>6</w:t>
      </w:r>
      <w:r w:rsidRPr="00A371F6">
        <w:rPr>
          <w:rFonts w:eastAsia="Yu Mincho"/>
        </w:rPr>
        <w:t>.2</w:t>
      </w:r>
      <w:r w:rsidRPr="00A371F6">
        <w:rPr>
          <w:rFonts w:eastAsia="Yu Mincho"/>
        </w:rPr>
        <w:tab/>
      </w:r>
      <w:r w:rsidRPr="00A371F6">
        <w:rPr>
          <w:lang w:eastAsia="en-US"/>
        </w:rPr>
        <w:t>Activities summary</w:t>
      </w:r>
      <w:bookmarkEnd w:id="765"/>
      <w:bookmarkEnd w:id="766"/>
    </w:p>
    <w:p w14:paraId="18E65C16" w14:textId="4D398721" w:rsidR="00A371F6" w:rsidRPr="00A371F6" w:rsidRDefault="00D361A5" w:rsidP="00D361A5">
      <w:pPr>
        <w:pStyle w:val="EditorsNote"/>
        <w:rPr>
          <w:rFonts w:eastAsia="DengXian"/>
          <w:lang w:eastAsia="en-US"/>
        </w:rPr>
      </w:pPr>
      <w:r>
        <w:rPr>
          <w:rFonts w:eastAsia="DengXian"/>
          <w:lang w:eastAsia="en-US"/>
        </w:rPr>
        <w:t>Editor's note:</w:t>
      </w:r>
      <w:r>
        <w:rPr>
          <w:rFonts w:eastAsia="DengXian"/>
          <w:lang w:eastAsia="en-US"/>
        </w:rPr>
        <w:tab/>
        <w:t>Reference to TR 21.919 can be added when the work item summary is made available.</w:t>
      </w:r>
    </w:p>
    <w:p w14:paraId="01C16C23" w14:textId="77777777" w:rsidR="00A371F6" w:rsidRPr="00C81A41" w:rsidRDefault="00A371F6" w:rsidP="0065465C"/>
    <w:p w14:paraId="51047D67" w14:textId="77777777" w:rsidR="00EA3DAD" w:rsidRPr="00C81A41" w:rsidRDefault="00EA3DAD" w:rsidP="00EA3DAD">
      <w:pPr>
        <w:pStyle w:val="Heading1"/>
      </w:pPr>
      <w:bookmarkStart w:id="767" w:name="_Toc177219318"/>
      <w:bookmarkStart w:id="768" w:name="_Toc177219419"/>
      <w:bookmarkStart w:id="769" w:name="_Toc177219975"/>
      <w:bookmarkStart w:id="770" w:name="_Toc177470605"/>
      <w:bookmarkStart w:id="771" w:name="_Toc177470695"/>
      <w:bookmarkStart w:id="772" w:name="_Toc177572104"/>
      <w:bookmarkStart w:id="773" w:name="_Toc185258287"/>
      <w:bookmarkStart w:id="774" w:name="_Toc185258438"/>
      <w:bookmarkStart w:id="775" w:name="_Toc195517112"/>
      <w:bookmarkStart w:id="776" w:name="_Toc201334690"/>
      <w:bookmarkStart w:id="777" w:name="_Toc205529093"/>
      <w:r w:rsidRPr="00C81A41">
        <w:t>6</w:t>
      </w:r>
      <w:r w:rsidRPr="00C81A41">
        <w:tab/>
        <w:t>Analysis on AI/ML across 3GPP</w:t>
      </w:r>
      <w:bookmarkEnd w:id="767"/>
      <w:bookmarkEnd w:id="768"/>
      <w:bookmarkEnd w:id="769"/>
      <w:bookmarkEnd w:id="770"/>
      <w:bookmarkEnd w:id="771"/>
      <w:bookmarkEnd w:id="772"/>
      <w:bookmarkEnd w:id="773"/>
      <w:bookmarkEnd w:id="774"/>
      <w:bookmarkEnd w:id="775"/>
      <w:bookmarkEnd w:id="776"/>
      <w:bookmarkEnd w:id="777"/>
    </w:p>
    <w:p w14:paraId="344BB51B" w14:textId="77777777" w:rsidR="00EA3DAD" w:rsidRPr="00C81A41" w:rsidRDefault="00EA3DAD" w:rsidP="00EA3DAD">
      <w:pPr>
        <w:pStyle w:val="Heading2"/>
      </w:pPr>
      <w:bookmarkStart w:id="778" w:name="_Toc177219319"/>
      <w:bookmarkStart w:id="779" w:name="_Toc177219420"/>
      <w:bookmarkStart w:id="780" w:name="_Toc177219976"/>
      <w:bookmarkStart w:id="781" w:name="_Toc177470606"/>
      <w:bookmarkStart w:id="782" w:name="_Toc177470696"/>
      <w:bookmarkStart w:id="783" w:name="_Toc177572105"/>
      <w:bookmarkStart w:id="784" w:name="_Toc185258288"/>
      <w:bookmarkStart w:id="785" w:name="_Toc185258439"/>
      <w:bookmarkStart w:id="786" w:name="_Toc195517113"/>
      <w:bookmarkStart w:id="787" w:name="_Toc201334691"/>
      <w:bookmarkStart w:id="788" w:name="_Toc205529094"/>
      <w:r w:rsidRPr="00C81A41">
        <w:t>6.1</w:t>
      </w:r>
      <w:r w:rsidRPr="00C81A41">
        <w:tab/>
        <w:t>General</w:t>
      </w:r>
      <w:bookmarkEnd w:id="778"/>
      <w:bookmarkEnd w:id="779"/>
      <w:bookmarkEnd w:id="780"/>
      <w:bookmarkEnd w:id="781"/>
      <w:bookmarkEnd w:id="782"/>
      <w:bookmarkEnd w:id="783"/>
      <w:bookmarkEnd w:id="784"/>
      <w:bookmarkEnd w:id="785"/>
      <w:bookmarkEnd w:id="786"/>
      <w:bookmarkEnd w:id="787"/>
      <w:bookmarkEnd w:id="788"/>
    </w:p>
    <w:p w14:paraId="576F9ABC" w14:textId="77777777" w:rsidR="00EA3DAD" w:rsidRPr="00C81A41" w:rsidRDefault="00EA3DAD" w:rsidP="00EA3DAD">
      <w:r w:rsidRPr="00C81A41">
        <w:t>This clause will identify any potential misalignments and inconsistencies for AI/ML across 3GPP, based on clause 5.</w:t>
      </w:r>
    </w:p>
    <w:p w14:paraId="6F8FF489" w14:textId="77777777" w:rsidR="00EA3DAD" w:rsidRPr="00C81A41" w:rsidRDefault="00EA3DAD" w:rsidP="00EA3DAD">
      <w:pPr>
        <w:pStyle w:val="NO"/>
      </w:pPr>
      <w:r w:rsidRPr="00C81A41">
        <w:t>NOTE:</w:t>
      </w:r>
      <w:r w:rsidRPr="00C81A41">
        <w:tab/>
        <w:t>Any RAN related aspects are subject to early coordination and feedback from TSG RAN.</w:t>
      </w:r>
    </w:p>
    <w:p w14:paraId="00A52E99" w14:textId="77777777" w:rsidR="00EA3DAD" w:rsidRPr="00C81A41" w:rsidRDefault="00EA3DAD" w:rsidP="00EA3DAD">
      <w:pPr>
        <w:pStyle w:val="Heading2"/>
      </w:pPr>
      <w:bookmarkStart w:id="789" w:name="_Toc177219320"/>
      <w:bookmarkStart w:id="790" w:name="_Toc177219421"/>
      <w:bookmarkStart w:id="791" w:name="_Toc177219977"/>
      <w:bookmarkStart w:id="792" w:name="_Toc177470607"/>
      <w:bookmarkStart w:id="793" w:name="_Toc177470697"/>
      <w:bookmarkStart w:id="794" w:name="_Toc177572106"/>
      <w:bookmarkStart w:id="795" w:name="_Toc185258289"/>
      <w:bookmarkStart w:id="796" w:name="_Toc185258440"/>
      <w:bookmarkStart w:id="797" w:name="_Toc195517114"/>
      <w:bookmarkStart w:id="798" w:name="_Toc201334692"/>
      <w:bookmarkStart w:id="799" w:name="_Toc205529095"/>
      <w:r w:rsidRPr="00C81A41">
        <w:t>6.2</w:t>
      </w:r>
      <w:r w:rsidRPr="00C81A41">
        <w:tab/>
        <w:t>AI/ML related</w:t>
      </w:r>
      <w:r w:rsidRPr="00C81A41" w:rsidDel="004C1470">
        <w:t xml:space="preserve"> </w:t>
      </w:r>
      <w:r w:rsidRPr="00C81A41">
        <w:t>terminology</w:t>
      </w:r>
      <w:bookmarkEnd w:id="789"/>
      <w:bookmarkEnd w:id="790"/>
      <w:bookmarkEnd w:id="791"/>
      <w:bookmarkEnd w:id="792"/>
      <w:bookmarkEnd w:id="793"/>
      <w:bookmarkEnd w:id="794"/>
      <w:bookmarkEnd w:id="795"/>
      <w:bookmarkEnd w:id="796"/>
      <w:bookmarkEnd w:id="797"/>
      <w:bookmarkEnd w:id="798"/>
      <w:bookmarkEnd w:id="799"/>
    </w:p>
    <w:p w14:paraId="5BF95CC0" w14:textId="3B25810C" w:rsidR="00EA3DAD" w:rsidRPr="00C81A41" w:rsidRDefault="00EA3DAD" w:rsidP="00EA3DAD">
      <w:pPr>
        <w:pStyle w:val="Heading3"/>
      </w:pPr>
      <w:bookmarkStart w:id="800" w:name="_Toc177572107"/>
      <w:bookmarkStart w:id="801" w:name="_Toc177219334"/>
      <w:bookmarkStart w:id="802" w:name="_Toc177219435"/>
      <w:bookmarkStart w:id="803" w:name="_Toc177219991"/>
      <w:bookmarkStart w:id="804" w:name="_Toc177470608"/>
      <w:bookmarkStart w:id="805" w:name="_Toc177470698"/>
      <w:bookmarkStart w:id="806" w:name="_Toc185258290"/>
      <w:bookmarkStart w:id="807" w:name="_Toc185258441"/>
      <w:bookmarkStart w:id="808" w:name="_Toc195517115"/>
      <w:bookmarkStart w:id="809" w:name="_Toc201334693"/>
      <w:bookmarkStart w:id="810" w:name="_Toc205529096"/>
      <w:r w:rsidRPr="00C81A41">
        <w:t>6.2.1</w:t>
      </w:r>
      <w:r w:rsidRPr="00C81A41">
        <w:tab/>
        <w:t xml:space="preserve">Analysis on </w:t>
      </w:r>
      <w:r w:rsidR="00806E34" w:rsidRPr="00C81A41">
        <w:rPr>
          <w:rFonts w:hint="eastAsia"/>
          <w:lang w:eastAsia="zh-CN"/>
        </w:rPr>
        <w:t xml:space="preserve">AI/ML model related </w:t>
      </w:r>
      <w:r w:rsidRPr="00C81A41">
        <w:t>terminology consistency</w:t>
      </w:r>
      <w:bookmarkEnd w:id="800"/>
      <w:bookmarkEnd w:id="801"/>
      <w:bookmarkEnd w:id="802"/>
      <w:bookmarkEnd w:id="803"/>
      <w:bookmarkEnd w:id="804"/>
      <w:bookmarkEnd w:id="805"/>
      <w:bookmarkEnd w:id="806"/>
      <w:bookmarkEnd w:id="807"/>
      <w:bookmarkEnd w:id="808"/>
      <w:bookmarkEnd w:id="809"/>
      <w:bookmarkEnd w:id="810"/>
    </w:p>
    <w:p w14:paraId="0868224C" w14:textId="77777777" w:rsidR="00EA3DAD" w:rsidRPr="00C81A41" w:rsidRDefault="00EA3DAD" w:rsidP="00EA3DAD">
      <w:r w:rsidRPr="00C81A41">
        <w:t>This clause identifies any potential misalignments and inconsistencies for AI/ML terminology across 3GPP, based on clause 5.</w:t>
      </w:r>
    </w:p>
    <w:p w14:paraId="1DF875CF" w14:textId="77777777" w:rsidR="00EA3DAD" w:rsidRPr="00C81A41" w:rsidRDefault="00EA3DAD" w:rsidP="00EA3DAD">
      <w:pPr>
        <w:pStyle w:val="Heading4"/>
      </w:pPr>
      <w:bookmarkStart w:id="811" w:name="_Toc177219322"/>
      <w:bookmarkStart w:id="812" w:name="_Toc177219423"/>
      <w:bookmarkStart w:id="813" w:name="_Toc177219979"/>
      <w:bookmarkStart w:id="814" w:name="_Toc177470609"/>
      <w:bookmarkStart w:id="815" w:name="_Toc177470699"/>
      <w:bookmarkStart w:id="816" w:name="_Toc177572108"/>
      <w:bookmarkStart w:id="817" w:name="_Toc185258442"/>
      <w:bookmarkStart w:id="818" w:name="_Toc195517116"/>
      <w:bookmarkStart w:id="819" w:name="_Toc201334694"/>
      <w:bookmarkStart w:id="820" w:name="_Toc205529097"/>
      <w:r w:rsidRPr="00C81A41">
        <w:t>6.2.1.1</w:t>
      </w:r>
      <w:r w:rsidRPr="00C81A41">
        <w:tab/>
        <w:t>Analysis on ML model</w:t>
      </w:r>
      <w:bookmarkEnd w:id="811"/>
      <w:bookmarkEnd w:id="812"/>
      <w:bookmarkEnd w:id="813"/>
      <w:bookmarkEnd w:id="814"/>
      <w:bookmarkEnd w:id="815"/>
      <w:bookmarkEnd w:id="816"/>
      <w:bookmarkEnd w:id="817"/>
      <w:bookmarkEnd w:id="818"/>
      <w:bookmarkEnd w:id="819"/>
      <w:bookmarkEnd w:id="820"/>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shd w:val="clear" w:color="auto" w:fill="auto"/>
          </w:tcPr>
          <w:p w14:paraId="6CFD7BE7" w14:textId="77777777" w:rsidR="00EA3DAD" w:rsidRPr="00C81A41" w:rsidRDefault="00EA3DAD" w:rsidP="00C10729">
            <w:pPr>
              <w:pStyle w:val="TAH"/>
            </w:pPr>
            <w:r w:rsidRPr="00C81A41">
              <w:t>TSG (TS/TR)</w:t>
            </w:r>
          </w:p>
        </w:tc>
        <w:tc>
          <w:tcPr>
            <w:tcW w:w="7084" w:type="dxa"/>
            <w:shd w:val="clear" w:color="auto" w:fill="auto"/>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shd w:val="clear" w:color="auto" w:fill="auto"/>
          </w:tcPr>
          <w:p w14:paraId="0415AC3E" w14:textId="77777777" w:rsidR="00EA3DAD" w:rsidRPr="00C81A41" w:rsidRDefault="00EA3DAD" w:rsidP="00C10729">
            <w:pPr>
              <w:pStyle w:val="TAL"/>
            </w:pPr>
            <w:r w:rsidRPr="00C81A41">
              <w:t>SA WG5 TS 28.105 [9]</w:t>
            </w:r>
          </w:p>
        </w:tc>
        <w:tc>
          <w:tcPr>
            <w:tcW w:w="7084" w:type="dxa"/>
            <w:shd w:val="clear" w:color="auto" w:fill="auto"/>
          </w:tcPr>
          <w:p w14:paraId="4E7D6A6A" w14:textId="77777777" w:rsidR="00EA3DAD" w:rsidRPr="00C81A41" w:rsidRDefault="00EA3DAD" w:rsidP="00C10729">
            <w:pPr>
              <w:pStyle w:val="TAL"/>
            </w:pPr>
            <w:r w:rsidRPr="00C81A41">
              <w:t>A manageable representation of an ML model algorithm.</w:t>
            </w:r>
          </w:p>
          <w:p w14:paraId="45EF736D" w14:textId="7CD3D6DE" w:rsidR="00EA3DAD" w:rsidRPr="00C81A41" w:rsidRDefault="006420AB" w:rsidP="00C10729">
            <w:pPr>
              <w:pStyle w:val="TAN"/>
            </w:pPr>
            <w:r>
              <w:t>(NOTE 1, NOTE 2, NOTE 3)</w:t>
            </w:r>
          </w:p>
        </w:tc>
      </w:tr>
      <w:tr w:rsidR="00EA3DAD" w:rsidRPr="00C81A41" w14:paraId="0624AF67" w14:textId="77777777" w:rsidTr="00C10729">
        <w:tc>
          <w:tcPr>
            <w:tcW w:w="2547" w:type="dxa"/>
            <w:shd w:val="clear" w:color="auto" w:fill="auto"/>
          </w:tcPr>
          <w:p w14:paraId="46078A77" w14:textId="2513F78A"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2A57D21F" w14:textId="21A45496" w:rsidR="00EA3DAD" w:rsidRPr="00C81A41" w:rsidRDefault="00EA3DAD" w:rsidP="00C10729">
            <w:pPr>
              <w:pStyle w:val="TAL"/>
            </w:pPr>
            <w:r w:rsidRPr="00C81A41">
              <w:t xml:space="preserve">According to TS 28.105 [9],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shd w:val="clear" w:color="auto" w:fill="auto"/>
          </w:tcPr>
          <w:p w14:paraId="4869C87A" w14:textId="77777777" w:rsidR="00EA3DAD" w:rsidRPr="00C81A41" w:rsidRDefault="00EA3DAD" w:rsidP="00C10729">
            <w:pPr>
              <w:pStyle w:val="TAL"/>
            </w:pPr>
            <w:r w:rsidRPr="00C81A41">
              <w:t>RAN WG1 TR 38.843 [3]</w:t>
            </w:r>
          </w:p>
        </w:tc>
        <w:tc>
          <w:tcPr>
            <w:tcW w:w="7084" w:type="dxa"/>
            <w:shd w:val="clear" w:color="auto" w:fill="auto"/>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r w:rsidR="006420AB" w:rsidRPr="00C81A41" w14:paraId="4788250F" w14:textId="77777777" w:rsidTr="00963408">
        <w:tc>
          <w:tcPr>
            <w:tcW w:w="9631" w:type="dxa"/>
            <w:gridSpan w:val="2"/>
            <w:shd w:val="clear" w:color="auto" w:fill="auto"/>
          </w:tcPr>
          <w:p w14:paraId="6C852FCA" w14:textId="56BE3842" w:rsidR="006420AB" w:rsidRDefault="006420AB" w:rsidP="006420AB">
            <w:pPr>
              <w:pStyle w:val="TAN"/>
            </w:pPr>
            <w:r>
              <w:t>NOTE 1:</w:t>
            </w:r>
            <w:r>
              <w:tab/>
              <w:t>An ML model algorithm is a mathematical algorithm through which running a set of input data can generate a set of inference output.</w:t>
            </w:r>
          </w:p>
          <w:p w14:paraId="52C525EC" w14:textId="27878992" w:rsidR="006420AB" w:rsidRDefault="006420AB" w:rsidP="006420AB">
            <w:pPr>
              <w:pStyle w:val="TAN"/>
            </w:pPr>
            <w:r>
              <w:t>NOTE 2:</w:t>
            </w:r>
            <w:r>
              <w:tab/>
              <w:t>An ML model algorithm is proprietary and not in scope for standardization and therefore not treated in this specification.</w:t>
            </w:r>
          </w:p>
          <w:p w14:paraId="59DB2786" w14:textId="6C4E6B0F" w:rsidR="006420AB" w:rsidRPr="00C81A41" w:rsidRDefault="006420AB" w:rsidP="006420AB">
            <w:pPr>
              <w:pStyle w:val="TAN"/>
            </w:pPr>
            <w:r>
              <w:t>NOTE 3:</w:t>
            </w:r>
            <w:r>
              <w:tab/>
              <w:t>An ML model may include metadata. Metadata may include e.g. information related to the trained model and applicable runtime context.</w:t>
            </w:r>
          </w:p>
        </w:tc>
      </w:tr>
    </w:tbl>
    <w:p w14:paraId="69FB25F4" w14:textId="77777777" w:rsidR="0005085A" w:rsidRPr="00C81A41" w:rsidRDefault="0005085A" w:rsidP="00D361A5"/>
    <w:p w14:paraId="59DAD0FD" w14:textId="02A01546" w:rsidR="0005085A" w:rsidRPr="00C81A41" w:rsidRDefault="0005085A" w:rsidP="00D361A5">
      <w:r w:rsidRPr="00C81A41">
        <w:t xml:space="preserve">The following unified definition for </w:t>
      </w:r>
      <w:r w:rsidR="001946B9" w:rsidRPr="00C81A41">
        <w:t>'</w:t>
      </w:r>
      <w:r w:rsidRPr="00C81A41">
        <w:t>ML model</w:t>
      </w:r>
      <w:r w:rsidR="001946B9" w:rsidRPr="00C81A41">
        <w:t>'</w:t>
      </w:r>
      <w:r w:rsidRPr="00C81A41">
        <w:t xml:space="preserve"> is proposed:</w:t>
      </w:r>
    </w:p>
    <w:p w14:paraId="3A906F8C" w14:textId="26D71E9F" w:rsidR="0005085A" w:rsidRPr="00C81A41" w:rsidRDefault="006420AB" w:rsidP="006420AB">
      <w:pPr>
        <w:pStyle w:val="B1"/>
        <w:rPr>
          <w:lang w:val="en-US"/>
        </w:rPr>
      </w:pPr>
      <w:r w:rsidRPr="006420AB">
        <w:rPr>
          <w:b/>
        </w:rPr>
        <w:tab/>
      </w:r>
      <w:r w:rsidR="0005085A" w:rsidRPr="006420AB">
        <w:rPr>
          <w:b/>
        </w:rPr>
        <w:t>ML model:</w:t>
      </w:r>
      <w:r w:rsidR="0005085A" w:rsidRPr="006420AB">
        <w:t xml:space="preserve"> A mathematical algorithm that applies ML techniques to generate a set of outputs based on a set of inputs. It may include metadata which consists of, e.g</w:t>
      </w:r>
      <w:r w:rsidR="001946B9" w:rsidRPr="006420AB">
        <w:t>.</w:t>
      </w:r>
      <w:r w:rsidR="0005085A" w:rsidRPr="006420AB">
        <w:t xml:space="preserve"> information related to the model</w:t>
      </w:r>
      <w:r w:rsidR="001946B9" w:rsidRPr="006420AB">
        <w:t xml:space="preserve"> and</w:t>
      </w:r>
      <w:r w:rsidR="0005085A" w:rsidRPr="006420AB">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Heading4"/>
      </w:pPr>
      <w:bookmarkStart w:id="821" w:name="_Toc177219323"/>
      <w:bookmarkStart w:id="822" w:name="_Toc177219424"/>
      <w:bookmarkStart w:id="823" w:name="_Toc177219980"/>
      <w:bookmarkStart w:id="824" w:name="_Toc177470610"/>
      <w:bookmarkStart w:id="825" w:name="_Toc177470700"/>
      <w:bookmarkStart w:id="826" w:name="_Toc177572109"/>
      <w:bookmarkStart w:id="827" w:name="_Toc185258443"/>
      <w:bookmarkStart w:id="828" w:name="_Toc195517117"/>
      <w:bookmarkStart w:id="829" w:name="_Toc201334695"/>
      <w:bookmarkStart w:id="830" w:name="_Toc205529098"/>
      <w:r w:rsidRPr="00C81A41">
        <w:t>6.2.1.2</w:t>
      </w:r>
      <w:r w:rsidRPr="00C81A41">
        <w:tab/>
        <w:t>Analysis on ML model training</w:t>
      </w:r>
      <w:bookmarkEnd w:id="821"/>
      <w:bookmarkEnd w:id="822"/>
      <w:bookmarkEnd w:id="823"/>
      <w:bookmarkEnd w:id="824"/>
      <w:bookmarkEnd w:id="825"/>
      <w:bookmarkEnd w:id="826"/>
      <w:bookmarkEnd w:id="827"/>
      <w:bookmarkEnd w:id="828"/>
      <w:bookmarkEnd w:id="829"/>
      <w:bookmarkEnd w:id="830"/>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406D4932" w14:textId="77777777" w:rsidR="00EA3DAD" w:rsidRPr="00C81A41" w:rsidRDefault="00EA3DAD" w:rsidP="00EA3DAD">
      <w:pPr>
        <w:pStyle w:val="TH"/>
      </w:pPr>
      <w:r w:rsidRPr="00C81A41">
        <w:lastRenderedPageBreak/>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shd w:val="clear" w:color="auto" w:fill="auto"/>
          </w:tcPr>
          <w:p w14:paraId="3B9DDF2D" w14:textId="77777777" w:rsidR="00EA3DAD" w:rsidRPr="00C81A41" w:rsidRDefault="00EA3DAD" w:rsidP="00C10729">
            <w:pPr>
              <w:pStyle w:val="TAH"/>
            </w:pPr>
            <w:r w:rsidRPr="00C81A41">
              <w:t>TSG (TS/TR)</w:t>
            </w:r>
          </w:p>
        </w:tc>
        <w:tc>
          <w:tcPr>
            <w:tcW w:w="7084" w:type="dxa"/>
            <w:shd w:val="clear" w:color="auto" w:fill="auto"/>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shd w:val="clear" w:color="auto" w:fill="auto"/>
          </w:tcPr>
          <w:p w14:paraId="68636A7F" w14:textId="77777777" w:rsidR="00EA3DAD" w:rsidRPr="00C81A41" w:rsidRDefault="00EA3DAD" w:rsidP="00C10729">
            <w:pPr>
              <w:pStyle w:val="TAL"/>
            </w:pPr>
            <w:r w:rsidRPr="00C81A41">
              <w:t>SA WG5 TS 28.105 [9]</w:t>
            </w:r>
          </w:p>
        </w:tc>
        <w:tc>
          <w:tcPr>
            <w:tcW w:w="7084" w:type="dxa"/>
            <w:shd w:val="clear" w:color="auto" w:fill="auto"/>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shd w:val="clear" w:color="auto" w:fill="auto"/>
          </w:tcPr>
          <w:p w14:paraId="50AD31D2" w14:textId="0DD7BCAA" w:rsidR="00EA3DAD" w:rsidRPr="00C81A41" w:rsidRDefault="00EA3DAD" w:rsidP="00C10729">
            <w:pPr>
              <w:pStyle w:val="TAL"/>
            </w:pPr>
            <w:r w:rsidRPr="00C81A41">
              <w:t>SA WG6 TR </w:t>
            </w:r>
            <w:r w:rsidR="0005085A" w:rsidRPr="00C81A41">
              <w:t>TS 23.482</w:t>
            </w:r>
            <w:r w:rsidRPr="00C81A41">
              <w:t> [</w:t>
            </w:r>
            <w:r w:rsidR="0005085A" w:rsidRPr="00C81A41">
              <w:t>34</w:t>
            </w:r>
            <w:r w:rsidRPr="00C81A41">
              <w:t>]</w:t>
            </w:r>
          </w:p>
        </w:tc>
        <w:tc>
          <w:tcPr>
            <w:tcW w:w="7084" w:type="dxa"/>
            <w:shd w:val="clear" w:color="auto" w:fill="auto"/>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shd w:val="clear" w:color="auto" w:fill="auto"/>
          </w:tcPr>
          <w:p w14:paraId="0E1CFFF4" w14:textId="77777777" w:rsidR="00EA3DAD" w:rsidRPr="00C81A41" w:rsidRDefault="00EA3DAD" w:rsidP="00C10729">
            <w:pPr>
              <w:pStyle w:val="TAL"/>
            </w:pPr>
            <w:r w:rsidRPr="00C81A41">
              <w:t>RAN WG1 TR 38.843 [3]</w:t>
            </w:r>
          </w:p>
        </w:tc>
        <w:tc>
          <w:tcPr>
            <w:tcW w:w="7084" w:type="dxa"/>
            <w:shd w:val="clear" w:color="auto" w:fill="auto"/>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shd w:val="clear" w:color="auto" w:fill="auto"/>
          </w:tcPr>
          <w:p w14:paraId="1381B62D" w14:textId="77777777" w:rsidR="00EA3DAD" w:rsidRPr="00C81A41" w:rsidRDefault="00EA3DAD" w:rsidP="00C10729">
            <w:pPr>
              <w:pStyle w:val="TAL"/>
            </w:pPr>
            <w:r w:rsidRPr="00C81A41">
              <w:t>RAN WG3 TS 38.300 [11]</w:t>
            </w:r>
          </w:p>
        </w:tc>
        <w:tc>
          <w:tcPr>
            <w:tcW w:w="7084" w:type="dxa"/>
            <w:shd w:val="clear" w:color="auto" w:fill="auto"/>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shd w:val="clear" w:color="auto" w:fill="auto"/>
          </w:tcPr>
          <w:p w14:paraId="43A75D0C" w14:textId="4B9A85AE" w:rsidR="00806E34" w:rsidRPr="00C81A41" w:rsidRDefault="00806E34" w:rsidP="00806E34">
            <w:pPr>
              <w:pStyle w:val="TAL"/>
            </w:pPr>
            <w:r w:rsidRPr="00C81A41">
              <w:rPr>
                <w:rFonts w:hint="eastAsia"/>
              </w:rPr>
              <w:t>RAN WG3 TS 38.401</w:t>
            </w:r>
          </w:p>
        </w:tc>
        <w:tc>
          <w:tcPr>
            <w:tcW w:w="7084" w:type="dxa"/>
            <w:shd w:val="clear" w:color="auto" w:fill="auto"/>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20D7095B" w:rsidR="0005085A" w:rsidRPr="00C81A41" w:rsidRDefault="0005085A" w:rsidP="006420AB">
      <w:r w:rsidRPr="00C81A41">
        <w:t xml:space="preserve">The following unified definition for </w:t>
      </w:r>
      <w:r w:rsidR="001946B9" w:rsidRPr="00C81A41">
        <w:t>'</w:t>
      </w:r>
      <w:r w:rsidRPr="00C81A41">
        <w:t>ML model training</w:t>
      </w:r>
      <w:r w:rsidR="001946B9" w:rsidRPr="00C81A41">
        <w:t>'</w:t>
      </w:r>
      <w:r w:rsidRPr="00C81A41">
        <w:t xml:space="preserve"> is proposed:</w:t>
      </w:r>
    </w:p>
    <w:p w14:paraId="61AD5350" w14:textId="25BE7302" w:rsidR="00EA3DAD" w:rsidRPr="00C81A41" w:rsidRDefault="006420AB" w:rsidP="006420AB">
      <w:pPr>
        <w:pStyle w:val="B1"/>
      </w:pPr>
      <w:r w:rsidRPr="006420AB">
        <w:rPr>
          <w:b/>
        </w:rPr>
        <w:tab/>
      </w:r>
      <w:r w:rsidR="0005085A" w:rsidRPr="006420AB">
        <w:rPr>
          <w:b/>
        </w:rPr>
        <w:t>ML model training:</w:t>
      </w:r>
      <w:r w:rsidR="005F0B7A" w:rsidRPr="006420AB">
        <w:t xml:space="preserve"> </w:t>
      </w:r>
      <w:r w:rsidR="0005085A" w:rsidRPr="006420AB">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Heading4"/>
      </w:pPr>
      <w:bookmarkStart w:id="831" w:name="_Toc177219324"/>
      <w:bookmarkStart w:id="832" w:name="_Toc177219425"/>
      <w:bookmarkStart w:id="833" w:name="_Toc177219981"/>
      <w:bookmarkStart w:id="834" w:name="_Toc177470611"/>
      <w:bookmarkStart w:id="835" w:name="_Toc177470701"/>
      <w:bookmarkStart w:id="836" w:name="_Toc177572110"/>
      <w:bookmarkStart w:id="837" w:name="_Toc185258444"/>
      <w:bookmarkStart w:id="838" w:name="_Toc195517118"/>
      <w:bookmarkStart w:id="839" w:name="_Toc201334696"/>
      <w:bookmarkStart w:id="840" w:name="_Toc205529099"/>
      <w:r w:rsidRPr="00C81A41">
        <w:t>6.2.1.3</w:t>
      </w:r>
      <w:r w:rsidRPr="00C81A41">
        <w:tab/>
        <w:t>Analysis on ML model re-training</w:t>
      </w:r>
      <w:bookmarkEnd w:id="831"/>
      <w:bookmarkEnd w:id="832"/>
      <w:bookmarkEnd w:id="833"/>
      <w:bookmarkEnd w:id="834"/>
      <w:bookmarkEnd w:id="835"/>
      <w:bookmarkEnd w:id="836"/>
      <w:bookmarkEnd w:id="837"/>
      <w:bookmarkEnd w:id="838"/>
      <w:bookmarkEnd w:id="839"/>
      <w:bookmarkEnd w:id="840"/>
    </w:p>
    <w:p w14:paraId="3C1641E3" w14:textId="26EAECA7" w:rsidR="00EA3DAD" w:rsidRPr="00C81A41" w:rsidRDefault="00EA3DAD" w:rsidP="00EA3DAD">
      <w:r w:rsidRPr="00C81A41">
        <w:t xml:space="preserve">The term </w:t>
      </w:r>
      <w:r w:rsidR="001946B9" w:rsidRPr="00C81A41">
        <w:t>'</w:t>
      </w:r>
      <w:r w:rsidRPr="00C81A41">
        <w:t>ML model re-training</w:t>
      </w:r>
      <w:r w:rsidR="001946B9" w:rsidRPr="00C81A41">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07F12EE3" w14:textId="77777777" w:rsidR="00EA3DAD" w:rsidRPr="00C81A41" w:rsidRDefault="00EA3DAD" w:rsidP="00EA3DAD">
      <w:pPr>
        <w:pStyle w:val="TH"/>
      </w:pPr>
      <w:r w:rsidRPr="00C81A41">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shd w:val="clear" w:color="auto" w:fill="auto"/>
          </w:tcPr>
          <w:p w14:paraId="4AA0665F" w14:textId="77777777" w:rsidR="00EA3DAD" w:rsidRPr="00C81A41" w:rsidRDefault="00EA3DAD" w:rsidP="00C10729">
            <w:pPr>
              <w:pStyle w:val="TAH"/>
            </w:pPr>
            <w:r w:rsidRPr="00C81A41">
              <w:t>TSG (TS/TR)</w:t>
            </w:r>
          </w:p>
        </w:tc>
        <w:tc>
          <w:tcPr>
            <w:tcW w:w="7084" w:type="dxa"/>
            <w:shd w:val="clear" w:color="auto" w:fill="auto"/>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shd w:val="clear" w:color="auto" w:fill="auto"/>
          </w:tcPr>
          <w:p w14:paraId="3DBB04D4" w14:textId="77777777" w:rsidR="00EA3DAD" w:rsidRPr="00C81A41" w:rsidRDefault="00EA3DAD" w:rsidP="00C10729">
            <w:pPr>
              <w:pStyle w:val="TAL"/>
            </w:pPr>
            <w:r w:rsidRPr="00C81A41">
              <w:t>SA WG5 TS 28.105 [9]</w:t>
            </w:r>
          </w:p>
        </w:tc>
        <w:tc>
          <w:tcPr>
            <w:tcW w:w="7084" w:type="dxa"/>
            <w:shd w:val="clear" w:color="auto" w:fill="auto"/>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shd w:val="clear" w:color="auto" w:fill="auto"/>
          </w:tcPr>
          <w:p w14:paraId="69D6C52E" w14:textId="77777777" w:rsidR="00EA3DAD" w:rsidRPr="00C81A41" w:rsidRDefault="00EA3DAD" w:rsidP="00C10729">
            <w:pPr>
              <w:pStyle w:val="TAL"/>
            </w:pPr>
            <w:r w:rsidRPr="00C81A41">
              <w:t>RAN WG1 TR 38.843 [3]</w:t>
            </w:r>
          </w:p>
        </w:tc>
        <w:tc>
          <w:tcPr>
            <w:tcW w:w="7084" w:type="dxa"/>
            <w:shd w:val="clear" w:color="auto" w:fill="auto"/>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shd w:val="clear" w:color="auto" w:fill="auto"/>
          </w:tcPr>
          <w:p w14:paraId="105BDAC1" w14:textId="0A2032D0" w:rsidR="0005085A" w:rsidRPr="00C81A41" w:rsidRDefault="0005085A" w:rsidP="0005085A">
            <w:pPr>
              <w:pStyle w:val="TAL"/>
            </w:pPr>
            <w:r w:rsidRPr="00C81A41">
              <w:t>SA WG6 TS 23.482 [34]</w:t>
            </w:r>
          </w:p>
        </w:tc>
        <w:tc>
          <w:tcPr>
            <w:tcW w:w="7084" w:type="dxa"/>
            <w:shd w:val="clear" w:color="auto" w:fill="auto"/>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1C282BB2" w14:textId="77777777" w:rsidR="005F0B7A" w:rsidRPr="00C81A41" w:rsidRDefault="005F0B7A" w:rsidP="005F0B7A">
      <w:r w:rsidRPr="00C81A41">
        <w:t>The term ML model re-training is proposed as unified term rather than using different terms such as 'ML model parameter update' or 'ML model update' which means exactly the same. The following unified definition for 'ML model re-training' is proposed:</w:t>
      </w:r>
    </w:p>
    <w:p w14:paraId="7C10A753" w14:textId="3D62C58A" w:rsidR="005F0B7A" w:rsidRPr="00C81A41" w:rsidRDefault="005F0B7A" w:rsidP="005F0B7A">
      <w:pPr>
        <w:pStyle w:val="B1"/>
      </w:pPr>
      <w:r w:rsidRPr="00C81A41">
        <w:rPr>
          <w:b/>
          <w:bCs/>
        </w:rPr>
        <w:tab/>
        <w:t>ML model re-training:</w:t>
      </w:r>
      <w:r w:rsidRPr="00C81A41">
        <w:t xml:space="preserve"> A process of training a previous version of an ML model and generate a new version.</w:t>
      </w:r>
    </w:p>
    <w:p w14:paraId="5AA908EB" w14:textId="77777777" w:rsidR="00EA3DAD" w:rsidRPr="00C81A41" w:rsidRDefault="00EA3DAD" w:rsidP="00EA3DAD">
      <w:pPr>
        <w:pStyle w:val="Heading4"/>
      </w:pPr>
      <w:bookmarkStart w:id="841" w:name="_Toc177219325"/>
      <w:bookmarkStart w:id="842" w:name="_Toc177219426"/>
      <w:bookmarkStart w:id="843" w:name="_Toc177219982"/>
      <w:bookmarkStart w:id="844" w:name="_Toc177470612"/>
      <w:bookmarkStart w:id="845" w:name="_Toc177470702"/>
      <w:bookmarkStart w:id="846" w:name="_Toc177572111"/>
      <w:bookmarkStart w:id="847" w:name="_Toc185258445"/>
      <w:bookmarkStart w:id="848" w:name="_Toc195517119"/>
      <w:bookmarkStart w:id="849" w:name="_Toc201334697"/>
      <w:bookmarkStart w:id="850" w:name="_Toc205529100"/>
      <w:r w:rsidRPr="00C81A41">
        <w:t>6.2.1.4</w:t>
      </w:r>
      <w:r w:rsidRPr="00C81A41">
        <w:tab/>
        <w:t>Analysis on ML model testing</w:t>
      </w:r>
      <w:bookmarkEnd w:id="841"/>
      <w:bookmarkEnd w:id="842"/>
      <w:bookmarkEnd w:id="843"/>
      <w:bookmarkEnd w:id="844"/>
      <w:bookmarkEnd w:id="845"/>
      <w:bookmarkEnd w:id="846"/>
      <w:bookmarkEnd w:id="847"/>
      <w:bookmarkEnd w:id="848"/>
      <w:bookmarkEnd w:id="849"/>
      <w:bookmarkEnd w:id="850"/>
    </w:p>
    <w:p w14:paraId="21C80C78" w14:textId="03B5A096" w:rsidR="00EA3DAD" w:rsidRPr="00C81A41" w:rsidRDefault="00EA3DAD" w:rsidP="00EA3DAD">
      <w:r w:rsidRPr="00C81A41">
        <w:t xml:space="preserve">The term </w:t>
      </w:r>
      <w:r w:rsidR="001946B9" w:rsidRPr="00C81A41">
        <w:t>'</w:t>
      </w:r>
      <w:r w:rsidRPr="00C81A41">
        <w:t>ML model testing</w:t>
      </w:r>
      <w:r w:rsidR="001946B9" w:rsidRPr="00C81A41">
        <w:t>'</w:t>
      </w:r>
      <w:r w:rsidRPr="00C81A41">
        <w:t xml:space="preserve"> has been defined differently by SA WG5 and RAN WG1, as illustrated in Table 6.2.1.4-1.</w:t>
      </w:r>
    </w:p>
    <w:p w14:paraId="30CE642D" w14:textId="77777777" w:rsidR="00EA3DAD" w:rsidRPr="00C81A41" w:rsidRDefault="00EA3DAD" w:rsidP="00EA3DAD">
      <w:pPr>
        <w:pStyle w:val="TH"/>
      </w:pPr>
      <w:r w:rsidRPr="00C81A41">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shd w:val="clear" w:color="auto" w:fill="auto"/>
          </w:tcPr>
          <w:p w14:paraId="78E5CDC3" w14:textId="77777777" w:rsidR="00EA3DAD" w:rsidRPr="00C81A41" w:rsidRDefault="00EA3DAD" w:rsidP="00C10729">
            <w:pPr>
              <w:pStyle w:val="TAH"/>
            </w:pPr>
            <w:r w:rsidRPr="00C81A41">
              <w:t>TSG (TS/TR)</w:t>
            </w:r>
          </w:p>
        </w:tc>
        <w:tc>
          <w:tcPr>
            <w:tcW w:w="7084" w:type="dxa"/>
            <w:shd w:val="clear" w:color="auto" w:fill="auto"/>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shd w:val="clear" w:color="auto" w:fill="auto"/>
          </w:tcPr>
          <w:p w14:paraId="03B92638" w14:textId="77777777" w:rsidR="00EA3DAD" w:rsidRPr="00C81A41" w:rsidRDefault="00EA3DAD" w:rsidP="00C10729">
            <w:pPr>
              <w:pStyle w:val="TAL"/>
            </w:pPr>
            <w:r w:rsidRPr="00C81A41">
              <w:t>SA WG5 TS 28.105 [9]</w:t>
            </w:r>
          </w:p>
        </w:tc>
        <w:tc>
          <w:tcPr>
            <w:tcW w:w="7084" w:type="dxa"/>
            <w:shd w:val="clear" w:color="auto" w:fill="auto"/>
          </w:tcPr>
          <w:p w14:paraId="70FBE212" w14:textId="618C75C7" w:rsidR="00EA3DAD" w:rsidRPr="00C81A41" w:rsidRDefault="00C7401A" w:rsidP="00C10729">
            <w:pPr>
              <w:pStyle w:val="TAL"/>
            </w:pPr>
            <w:r w:rsidRPr="00C81A41">
              <w:rPr>
                <w:rFonts w:eastAsia="DengXian"/>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shd w:val="clear" w:color="auto" w:fill="auto"/>
          </w:tcPr>
          <w:p w14:paraId="0C355A3A" w14:textId="77777777" w:rsidR="00EA3DAD" w:rsidRPr="00C81A41" w:rsidRDefault="00EA3DAD" w:rsidP="00C10729">
            <w:pPr>
              <w:pStyle w:val="TAL"/>
            </w:pPr>
            <w:r w:rsidRPr="00C81A41">
              <w:t>RAN WG1 TR 38.843 [3]</w:t>
            </w:r>
          </w:p>
        </w:tc>
        <w:tc>
          <w:tcPr>
            <w:tcW w:w="7084" w:type="dxa"/>
            <w:shd w:val="clear" w:color="auto" w:fill="auto"/>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14E7B7E0" w:rsidR="005F0B7A" w:rsidRPr="00C81A41" w:rsidRDefault="005F0B7A" w:rsidP="005F0B7A">
      <w:r w:rsidRPr="00C81A41">
        <w:t xml:space="preserve">The following definition for 'ML model testing' in </w:t>
      </w:r>
      <w:r w:rsidR="006130C7" w:rsidRPr="00C81A41">
        <w:t>TS</w:t>
      </w:r>
      <w:r w:rsidR="006130C7">
        <w:t> </w:t>
      </w:r>
      <w:r w:rsidR="006130C7" w:rsidRPr="00C81A41">
        <w:t>28.105</w:t>
      </w:r>
      <w:r w:rsidR="006130C7">
        <w:t> </w:t>
      </w:r>
      <w:r w:rsidR="006130C7" w:rsidRPr="00C81A41">
        <w:t>[</w:t>
      </w:r>
      <w:r w:rsidRPr="00C81A41">
        <w:t>9] is proposed as a unified definition:</w:t>
      </w:r>
    </w:p>
    <w:p w14:paraId="75817DB8" w14:textId="304B15A1" w:rsidR="005F0B7A" w:rsidRPr="00C81A41" w:rsidRDefault="005F0B7A" w:rsidP="005F0B7A">
      <w:pPr>
        <w:pStyle w:val="B1"/>
      </w:pPr>
      <w:r w:rsidRPr="00C81A41">
        <w:lastRenderedPageBreak/>
        <w:tab/>
      </w:r>
      <w:r w:rsidRPr="00C81A41">
        <w:rPr>
          <w:b/>
          <w:bCs/>
        </w:rPr>
        <w:t xml:space="preserve">ML model testing: </w:t>
      </w:r>
      <w:r w:rsidRPr="00C81A41">
        <w:t>A process of evaluating the performance of an ML model using test data different from data used for model training and validation.</w:t>
      </w:r>
    </w:p>
    <w:p w14:paraId="133671E7" w14:textId="77777777" w:rsidR="00EA3DAD" w:rsidRPr="00C81A41" w:rsidRDefault="00EA3DAD" w:rsidP="00EA3DAD">
      <w:pPr>
        <w:pStyle w:val="Heading4"/>
      </w:pPr>
      <w:bookmarkStart w:id="851" w:name="_Toc177219326"/>
      <w:bookmarkStart w:id="852" w:name="_Toc177219427"/>
      <w:bookmarkStart w:id="853" w:name="_Toc177219983"/>
      <w:bookmarkStart w:id="854" w:name="_Toc177470613"/>
      <w:bookmarkStart w:id="855" w:name="_Toc177470703"/>
      <w:bookmarkStart w:id="856" w:name="_Toc177572112"/>
      <w:bookmarkStart w:id="857" w:name="_Toc185258446"/>
      <w:bookmarkStart w:id="858" w:name="_Toc195517120"/>
      <w:bookmarkStart w:id="859" w:name="_Toc201334698"/>
      <w:bookmarkStart w:id="860" w:name="_Toc205529101"/>
      <w:r w:rsidRPr="00C81A41">
        <w:t>6.2.1.5</w:t>
      </w:r>
      <w:r w:rsidRPr="00C81A41">
        <w:tab/>
        <w:t>Analysis on ML model inference</w:t>
      </w:r>
      <w:bookmarkEnd w:id="851"/>
      <w:bookmarkEnd w:id="852"/>
      <w:bookmarkEnd w:id="853"/>
      <w:bookmarkEnd w:id="854"/>
      <w:bookmarkEnd w:id="855"/>
      <w:bookmarkEnd w:id="856"/>
      <w:bookmarkEnd w:id="857"/>
      <w:bookmarkEnd w:id="858"/>
      <w:bookmarkEnd w:id="859"/>
      <w:bookmarkEnd w:id="860"/>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shd w:val="clear" w:color="auto" w:fill="auto"/>
          </w:tcPr>
          <w:p w14:paraId="0229C493" w14:textId="77777777" w:rsidR="00EA3DAD" w:rsidRPr="00C81A41" w:rsidRDefault="00EA3DAD" w:rsidP="00C10729">
            <w:pPr>
              <w:pStyle w:val="TAH"/>
            </w:pPr>
            <w:r w:rsidRPr="00C81A41">
              <w:t>TSG (TS/TR)</w:t>
            </w:r>
          </w:p>
        </w:tc>
        <w:tc>
          <w:tcPr>
            <w:tcW w:w="7084" w:type="dxa"/>
            <w:shd w:val="clear" w:color="auto" w:fill="auto"/>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shd w:val="clear" w:color="auto" w:fill="auto"/>
          </w:tcPr>
          <w:p w14:paraId="00919EB8" w14:textId="77777777" w:rsidR="00EA3DAD" w:rsidRPr="00C81A41" w:rsidRDefault="00EA3DAD" w:rsidP="00C10729">
            <w:pPr>
              <w:pStyle w:val="TAL"/>
            </w:pPr>
            <w:r w:rsidRPr="00C81A41">
              <w:t>SA WG5 TS 28.105 [9]</w:t>
            </w:r>
          </w:p>
        </w:tc>
        <w:tc>
          <w:tcPr>
            <w:tcW w:w="7084" w:type="dxa"/>
            <w:shd w:val="clear" w:color="auto" w:fill="auto"/>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shd w:val="clear" w:color="auto" w:fill="auto"/>
          </w:tcPr>
          <w:p w14:paraId="1CD728EE" w14:textId="0B655DDC"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shd w:val="clear" w:color="auto" w:fill="auto"/>
          </w:tcPr>
          <w:p w14:paraId="336A396F" w14:textId="77777777" w:rsidR="00EA3DAD" w:rsidRPr="00C81A41" w:rsidRDefault="00EA3DAD" w:rsidP="00C10729">
            <w:pPr>
              <w:pStyle w:val="TAL"/>
            </w:pPr>
            <w:r w:rsidRPr="00C81A41">
              <w:t>RAN WG1 TR 38.843 [3]</w:t>
            </w:r>
          </w:p>
        </w:tc>
        <w:tc>
          <w:tcPr>
            <w:tcW w:w="7084" w:type="dxa"/>
            <w:shd w:val="clear" w:color="auto" w:fill="auto"/>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shd w:val="clear" w:color="auto" w:fill="auto"/>
          </w:tcPr>
          <w:p w14:paraId="7BA1EBA4" w14:textId="77777777" w:rsidR="00EA3DAD" w:rsidRPr="00C81A41" w:rsidRDefault="00EA3DAD" w:rsidP="00C10729">
            <w:pPr>
              <w:pStyle w:val="TAL"/>
            </w:pPr>
            <w:r w:rsidRPr="00C81A41">
              <w:t>RAN WG3 TS 38.300 [11]</w:t>
            </w:r>
          </w:p>
        </w:tc>
        <w:tc>
          <w:tcPr>
            <w:tcW w:w="7084" w:type="dxa"/>
            <w:shd w:val="clear" w:color="auto" w:fill="auto"/>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shd w:val="clear" w:color="auto" w:fill="auto"/>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shd w:val="clear" w:color="auto" w:fill="auto"/>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6420AB"/>
    <w:p w14:paraId="22EBBD95" w14:textId="77777777" w:rsidR="005F0B7A" w:rsidRPr="00C81A41" w:rsidRDefault="005F0B7A" w:rsidP="006420AB">
      <w:r w:rsidRPr="00C81A41">
        <w:t>The following unified definition for 'ML model inference'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Heading4"/>
      </w:pPr>
      <w:bookmarkStart w:id="861" w:name="_Toc177219327"/>
      <w:bookmarkStart w:id="862" w:name="_Toc177219428"/>
      <w:bookmarkStart w:id="863" w:name="_Toc177219984"/>
      <w:bookmarkStart w:id="864" w:name="_Toc177470614"/>
      <w:bookmarkStart w:id="865" w:name="_Toc177470704"/>
      <w:bookmarkStart w:id="866" w:name="_Toc177572113"/>
      <w:bookmarkStart w:id="867" w:name="_Toc185258447"/>
      <w:bookmarkStart w:id="868" w:name="_Toc195517121"/>
      <w:bookmarkStart w:id="869" w:name="_Toc201334699"/>
      <w:bookmarkStart w:id="870" w:name="_Toc205529102"/>
      <w:r w:rsidRPr="00C81A41">
        <w:t>6.2.1.6</w:t>
      </w:r>
      <w:r w:rsidRPr="00C81A41">
        <w:tab/>
        <w:t>Analysis on ML model activation &amp; ML model de-activation</w:t>
      </w:r>
      <w:bookmarkEnd w:id="861"/>
      <w:bookmarkEnd w:id="862"/>
      <w:bookmarkEnd w:id="863"/>
      <w:bookmarkEnd w:id="864"/>
      <w:bookmarkEnd w:id="865"/>
      <w:bookmarkEnd w:id="866"/>
      <w:bookmarkEnd w:id="867"/>
      <w:bookmarkEnd w:id="868"/>
      <w:bookmarkEnd w:id="869"/>
      <w:bookmarkEnd w:id="870"/>
    </w:p>
    <w:p w14:paraId="39E5D299" w14:textId="521ADEF9" w:rsidR="00EA3DAD" w:rsidRPr="00C81A41" w:rsidRDefault="00EA3DAD" w:rsidP="00EA3DAD">
      <w:r w:rsidRPr="00C81A41">
        <w:t xml:space="preserve">The term </w:t>
      </w:r>
      <w:r w:rsidR="001946B9" w:rsidRPr="00C81A41">
        <w:t>'</w:t>
      </w:r>
      <w:r w:rsidRPr="00C81A41">
        <w:t>ML model activation</w:t>
      </w:r>
      <w:r w:rsidR="001946B9" w:rsidRPr="00C81A41">
        <w:t>'</w:t>
      </w:r>
      <w:r w:rsidRPr="00C81A41">
        <w:t xml:space="preserve"> and </w:t>
      </w:r>
      <w:r w:rsidR="001946B9" w:rsidRPr="00C81A41">
        <w:t>'</w:t>
      </w:r>
      <w:r w:rsidRPr="00C81A41">
        <w:t>ML model deactivation</w:t>
      </w:r>
      <w:r w:rsidR="001946B9" w:rsidRPr="00C81A41">
        <w:t>'</w:t>
      </w:r>
      <w:r w:rsidRPr="00C81A41">
        <w:t xml:space="preserve"> have been defined by RAN WG1, as illustrated in Table 6.2.1.6-1. SA WG5 mentions the terms ML activation and ML deactivation several times in </w:t>
      </w:r>
      <w:r w:rsidR="006130C7" w:rsidRPr="00C81A41">
        <w:t>TS</w:t>
      </w:r>
      <w:r w:rsidR="006130C7">
        <w:t> </w:t>
      </w:r>
      <w:r w:rsidR="006130C7" w:rsidRPr="00C81A41">
        <w:t>28.105</w:t>
      </w:r>
      <w:r w:rsidR="006130C7">
        <w:t> </w:t>
      </w:r>
      <w:r w:rsidR="006130C7" w:rsidRPr="00C81A41">
        <w:t>[</w:t>
      </w:r>
      <w:r w:rsidRPr="00C81A41">
        <w:t>9] but does not provide a definition.</w:t>
      </w:r>
      <w:r w:rsidR="00560BBF">
        <w:t xml:space="preserve"> It defines instead AI/ML activation/deactivation of the scope of an inference function.</w:t>
      </w:r>
    </w:p>
    <w:p w14:paraId="13310FCB" w14:textId="4ACE6736" w:rsidR="00EA3DAD" w:rsidRPr="00C81A41" w:rsidRDefault="00EA3DAD" w:rsidP="00EA3DAD">
      <w:pPr>
        <w:pStyle w:val="TH"/>
      </w:pPr>
      <w:r w:rsidRPr="00C81A41">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shd w:val="clear" w:color="auto" w:fill="auto"/>
          </w:tcPr>
          <w:p w14:paraId="5C379751" w14:textId="77777777" w:rsidR="00EA3DAD" w:rsidRPr="00C81A41" w:rsidRDefault="00EA3DAD" w:rsidP="00C10729">
            <w:pPr>
              <w:pStyle w:val="TAH"/>
            </w:pPr>
            <w:r w:rsidRPr="00C81A41">
              <w:t>TSG (TS/TR)</w:t>
            </w:r>
          </w:p>
        </w:tc>
        <w:tc>
          <w:tcPr>
            <w:tcW w:w="7084" w:type="dxa"/>
            <w:shd w:val="clear" w:color="auto" w:fill="auto"/>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shd w:val="clear" w:color="auto" w:fill="auto"/>
          </w:tcPr>
          <w:p w14:paraId="4D93B855" w14:textId="0F853DCF" w:rsidR="00B66681" w:rsidRPr="00C81A41" w:rsidRDefault="00B66681" w:rsidP="00B66681">
            <w:pPr>
              <w:pStyle w:val="TAL"/>
            </w:pPr>
            <w:r w:rsidRPr="00C81A41">
              <w:t>SA WG5 TS 28.105 [9]</w:t>
            </w:r>
          </w:p>
        </w:tc>
        <w:tc>
          <w:tcPr>
            <w:tcW w:w="7084" w:type="dxa"/>
            <w:shd w:val="clear" w:color="auto" w:fill="auto"/>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shd w:val="clear" w:color="auto" w:fill="auto"/>
          </w:tcPr>
          <w:p w14:paraId="1EBFEC81" w14:textId="77777777" w:rsidR="00B66681" w:rsidRPr="00C81A41" w:rsidRDefault="00B66681" w:rsidP="00B66681">
            <w:pPr>
              <w:pStyle w:val="TAL"/>
            </w:pPr>
            <w:r w:rsidRPr="00C81A41">
              <w:t>RAN WG1 TR 38.843 [3]</w:t>
            </w:r>
          </w:p>
        </w:tc>
        <w:tc>
          <w:tcPr>
            <w:tcW w:w="7084" w:type="dxa"/>
            <w:shd w:val="clear" w:color="auto" w:fill="auto"/>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6420AB"/>
    <w:p w14:paraId="0DB9E986" w14:textId="77777777" w:rsidR="005F0B7A" w:rsidRPr="00C81A41" w:rsidRDefault="005F0B7A" w:rsidP="006420AB">
      <w:r w:rsidRPr="00C81A41">
        <w:t>The following unified definition for 'ML model activation' and 'ML model deactivation' is proposed:</w:t>
      </w:r>
    </w:p>
    <w:p w14:paraId="34EFEEF3" w14:textId="4ECCCAEE" w:rsidR="005F0B7A" w:rsidRPr="00C81A41" w:rsidRDefault="005F0B7A" w:rsidP="005F0B7A">
      <w:pPr>
        <w:pStyle w:val="B1"/>
      </w:pPr>
      <w:r w:rsidRPr="00C81A41">
        <w:tab/>
      </w:r>
      <w:r w:rsidRPr="00C81A41">
        <w:rPr>
          <w:b/>
          <w:bCs/>
        </w:rPr>
        <w:t>ML model activation:</w:t>
      </w:r>
      <w:r w:rsidRPr="00C81A41">
        <w:t xml:space="preserve"> A process to enable an ML model for </w:t>
      </w:r>
      <w:r w:rsidR="007C491D" w:rsidRPr="00C81A41">
        <w:t>a specific AI/ML-enabled feature</w:t>
      </w:r>
      <w:r w:rsidRPr="00C81A41">
        <w:t>.</w:t>
      </w:r>
    </w:p>
    <w:p w14:paraId="1232368C" w14:textId="2191E900" w:rsidR="005F0B7A" w:rsidRPr="00C81A41" w:rsidRDefault="005F0B7A" w:rsidP="005F0B7A">
      <w:pPr>
        <w:pStyle w:val="B1"/>
      </w:pPr>
      <w:r w:rsidRPr="00C81A41">
        <w:tab/>
      </w:r>
      <w:r w:rsidRPr="00C81A41">
        <w:rPr>
          <w:b/>
          <w:bCs/>
        </w:rPr>
        <w:t>ML model deactivation:</w:t>
      </w:r>
      <w:r w:rsidRPr="00C81A41">
        <w:t xml:space="preserve"> A process to disable an ML model for</w:t>
      </w:r>
      <w:r w:rsidR="007C491D">
        <w:t xml:space="preserve"> </w:t>
      </w:r>
      <w:r w:rsidR="007C491D" w:rsidRPr="00C81A41">
        <w:t>a specific AI/ML-enabled feature</w:t>
      </w:r>
      <w:r w:rsidRPr="00C81A41">
        <w:t>.</w:t>
      </w:r>
    </w:p>
    <w:p w14:paraId="5850FA65" w14:textId="5FB3726F" w:rsidR="005F0B7A" w:rsidRPr="00C81A41" w:rsidRDefault="005F0B7A" w:rsidP="005F0B7A">
      <w:pPr>
        <w:pStyle w:val="EditorsNote"/>
      </w:pPr>
      <w:r w:rsidRPr="00C81A41">
        <w:t>Editor's note:</w:t>
      </w:r>
      <w:r w:rsidRPr="00C81A41">
        <w:tab/>
        <w:t xml:space="preserve">Further analysis is required to determine whether ML model activation and deactivation should be associated specifically with inference capability (according to </w:t>
      </w:r>
      <w:r w:rsidR="006130C7" w:rsidRPr="00C81A41">
        <w:t>TS</w:t>
      </w:r>
      <w:r w:rsidR="006130C7">
        <w:t> </w:t>
      </w:r>
      <w:r w:rsidR="006130C7" w:rsidRPr="00C81A41">
        <w:t>28.105</w:t>
      </w:r>
      <w:r w:rsidR="006130C7">
        <w:t> </w:t>
      </w:r>
      <w:r w:rsidR="006130C7" w:rsidRPr="00C81A41">
        <w:t>[</w:t>
      </w:r>
      <w:r w:rsidRPr="00C81A41">
        <w:t xml:space="preserve">9]) or with the ML model more broadly (according to </w:t>
      </w:r>
      <w:r w:rsidR="006130C7" w:rsidRPr="00C81A41">
        <w:t>TR</w:t>
      </w:r>
      <w:r w:rsidR="006130C7">
        <w:t> </w:t>
      </w:r>
      <w:r w:rsidR="006130C7" w:rsidRPr="00C81A41">
        <w:t>38.843</w:t>
      </w:r>
      <w:r w:rsidR="006130C7">
        <w:t> </w:t>
      </w:r>
      <w:r w:rsidR="006130C7" w:rsidRPr="00C81A41">
        <w:t>[</w:t>
      </w:r>
      <w:r w:rsidRPr="00C81A41">
        <w:t>3]).</w:t>
      </w:r>
    </w:p>
    <w:p w14:paraId="05DBDC87" w14:textId="77777777" w:rsidR="00EA3DAD" w:rsidRPr="00C81A41" w:rsidRDefault="00EA3DAD" w:rsidP="00EA3DAD">
      <w:pPr>
        <w:pStyle w:val="Heading4"/>
      </w:pPr>
      <w:bookmarkStart w:id="871" w:name="_Toc177219328"/>
      <w:bookmarkStart w:id="872" w:name="_Toc177219429"/>
      <w:bookmarkStart w:id="873" w:name="_Toc177219985"/>
      <w:bookmarkStart w:id="874" w:name="_Toc177470615"/>
      <w:bookmarkStart w:id="875" w:name="_Toc177470705"/>
      <w:bookmarkStart w:id="876" w:name="_Toc177572114"/>
      <w:bookmarkStart w:id="877" w:name="_Toc185258448"/>
      <w:bookmarkStart w:id="878" w:name="_Toc195517122"/>
      <w:bookmarkStart w:id="879" w:name="_Toc201334700"/>
      <w:bookmarkStart w:id="880" w:name="_Toc205529103"/>
      <w:r w:rsidRPr="00C81A41">
        <w:t>6.2.1.7</w:t>
      </w:r>
      <w:r w:rsidRPr="00C81A41">
        <w:tab/>
        <w:t>Analysis on ML model lifecycle</w:t>
      </w:r>
      <w:bookmarkEnd w:id="871"/>
      <w:bookmarkEnd w:id="872"/>
      <w:bookmarkEnd w:id="873"/>
      <w:bookmarkEnd w:id="874"/>
      <w:bookmarkEnd w:id="875"/>
      <w:bookmarkEnd w:id="876"/>
      <w:bookmarkEnd w:id="877"/>
      <w:bookmarkEnd w:id="878"/>
      <w:bookmarkEnd w:id="879"/>
      <w:bookmarkEnd w:id="880"/>
    </w:p>
    <w:p w14:paraId="5EA7E2D6" w14:textId="1A50295E" w:rsidR="00EA3DAD" w:rsidRPr="00C81A41" w:rsidRDefault="00EA3DAD" w:rsidP="00EA3DAD">
      <w:r w:rsidRPr="00C81A41">
        <w:t xml:space="preserve">The term </w:t>
      </w:r>
      <w:r w:rsidR="001946B9" w:rsidRPr="00C81A41">
        <w:t>'</w:t>
      </w:r>
      <w:r w:rsidRPr="00C81A41">
        <w:t>ML model lifecycle</w:t>
      </w:r>
      <w:r w:rsidR="001946B9" w:rsidRPr="00C81A41">
        <w:t>'</w:t>
      </w:r>
      <w:r w:rsidRPr="00C81A41">
        <w:t xml:space="preserve"> has been defined by SA</w:t>
      </w:r>
      <w:r w:rsidR="00435392" w:rsidRPr="00C81A41">
        <w:t> WG</w:t>
      </w:r>
      <w:r w:rsidRPr="00C81A41">
        <w:t xml:space="preserve">6, as illustrated in Table 6.2.1.7-1. However, SA WG2 </w:t>
      </w:r>
      <w:r w:rsidR="006130C7" w:rsidRPr="00C81A41">
        <w:t>TS</w:t>
      </w:r>
      <w:r w:rsidR="006130C7">
        <w:t> </w:t>
      </w:r>
      <w:r w:rsidR="006130C7" w:rsidRPr="00C81A41">
        <w:t>23.288</w:t>
      </w:r>
      <w:r w:rsidR="006130C7">
        <w:t> </w:t>
      </w:r>
      <w:r w:rsidR="006130C7" w:rsidRPr="00C81A41">
        <w:t>[</w:t>
      </w:r>
      <w:r w:rsidRPr="00C81A41">
        <w:t>8]</w:t>
      </w:r>
      <w:r w:rsidR="005F0B7A" w:rsidRPr="00C81A41">
        <w:t>,</w:t>
      </w:r>
      <w:r w:rsidRPr="00C81A41">
        <w:t xml:space="preserve"> SA WG2 TR 23.700-84 [4], SA WG4 </w:t>
      </w:r>
      <w:r w:rsidR="006130C7" w:rsidRPr="00C81A41">
        <w:t>TR</w:t>
      </w:r>
      <w:r w:rsidR="006130C7">
        <w:t> </w:t>
      </w:r>
      <w:r w:rsidR="006130C7" w:rsidRPr="00C81A41">
        <w:t>26.927</w:t>
      </w:r>
      <w:r w:rsidR="006130C7">
        <w:t> </w:t>
      </w:r>
      <w:r w:rsidR="006130C7" w:rsidRPr="00C81A41">
        <w:t>[</w:t>
      </w:r>
      <w:r w:rsidRPr="00C81A41">
        <w:t xml:space="preserve">12], SA WG5 </w:t>
      </w:r>
      <w:r w:rsidR="006130C7" w:rsidRPr="00C81A41">
        <w:t>TS</w:t>
      </w:r>
      <w:r w:rsidR="006130C7">
        <w:t> </w:t>
      </w:r>
      <w:r w:rsidR="006130C7" w:rsidRPr="00C81A41">
        <w:t>28.105</w:t>
      </w:r>
      <w:r w:rsidR="006130C7">
        <w:t> </w:t>
      </w:r>
      <w:r w:rsidR="006130C7" w:rsidRPr="00C81A41">
        <w:t>[</w:t>
      </w:r>
      <w:r w:rsidRPr="00C81A41">
        <w:t xml:space="preserve">9], SA WG6 TR 23.700-82 [7], RAN WG1 </w:t>
      </w:r>
      <w:r w:rsidR="006130C7" w:rsidRPr="00C81A41">
        <w:t>TR</w:t>
      </w:r>
      <w:r w:rsidR="006130C7">
        <w:t> </w:t>
      </w:r>
      <w:r w:rsidR="006130C7" w:rsidRPr="00C81A41">
        <w:t>38.843</w:t>
      </w:r>
      <w:r w:rsidR="006130C7">
        <w:t> </w:t>
      </w:r>
      <w:r w:rsidR="006130C7" w:rsidRPr="00C81A41">
        <w:t>[</w:t>
      </w:r>
      <w:r w:rsidRPr="00C81A41">
        <w:t>3] and RAN WG3 also mentions one or more phases of ML model life cycle without providing a clear definition of ML model lifecycle.</w:t>
      </w:r>
    </w:p>
    <w:p w14:paraId="06B63A2B" w14:textId="77777777" w:rsidR="00EA3DAD" w:rsidRPr="00C81A41" w:rsidRDefault="00EA3DAD" w:rsidP="00EA3DAD">
      <w:pPr>
        <w:pStyle w:val="TH"/>
      </w:pPr>
      <w:r w:rsidRPr="00C81A41">
        <w:lastRenderedPageBreak/>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130C7" w14:paraId="72F7F0BF" w14:textId="77777777" w:rsidTr="00C10729">
        <w:tc>
          <w:tcPr>
            <w:tcW w:w="2547" w:type="dxa"/>
            <w:shd w:val="clear" w:color="auto" w:fill="auto"/>
          </w:tcPr>
          <w:p w14:paraId="17E22EB5" w14:textId="77777777" w:rsidR="00EA3DAD" w:rsidRPr="006130C7" w:rsidRDefault="00EA3DAD" w:rsidP="006130C7">
            <w:pPr>
              <w:pStyle w:val="TAH"/>
            </w:pPr>
            <w:r w:rsidRPr="006130C7">
              <w:t>TSG (TS/TR)</w:t>
            </w:r>
          </w:p>
        </w:tc>
        <w:tc>
          <w:tcPr>
            <w:tcW w:w="7084" w:type="dxa"/>
            <w:shd w:val="clear" w:color="auto" w:fill="auto"/>
          </w:tcPr>
          <w:p w14:paraId="5B269A3D" w14:textId="77777777" w:rsidR="00EA3DAD" w:rsidRPr="006130C7" w:rsidRDefault="00EA3DAD" w:rsidP="006130C7">
            <w:pPr>
              <w:pStyle w:val="TAH"/>
            </w:pPr>
            <w:r w:rsidRPr="006130C7">
              <w:t>ML model lifecycle</w:t>
            </w:r>
          </w:p>
        </w:tc>
      </w:tr>
      <w:tr w:rsidR="00EA3DAD" w:rsidRPr="00C81A41" w14:paraId="39800DA1" w14:textId="77777777" w:rsidTr="00C10729">
        <w:tc>
          <w:tcPr>
            <w:tcW w:w="2547" w:type="dxa"/>
            <w:shd w:val="clear" w:color="auto" w:fill="auto"/>
          </w:tcPr>
          <w:p w14:paraId="2CDBC061" w14:textId="674509CA" w:rsidR="00EA3DAD" w:rsidRPr="00C81A41" w:rsidRDefault="00EA3DAD" w:rsidP="006130C7">
            <w:pPr>
              <w:pStyle w:val="TAL"/>
            </w:pPr>
            <w:r w:rsidRPr="00C81A41">
              <w:t xml:space="preserve">SA WG6 </w:t>
            </w:r>
            <w:r w:rsidR="0005085A" w:rsidRPr="00C81A41">
              <w:t>TS 23.482 [34]</w:t>
            </w:r>
          </w:p>
        </w:tc>
        <w:tc>
          <w:tcPr>
            <w:tcW w:w="7084" w:type="dxa"/>
            <w:shd w:val="clear" w:color="auto" w:fill="auto"/>
          </w:tcPr>
          <w:p w14:paraId="05701FC9" w14:textId="3372F9D9" w:rsidR="00EA3DAD" w:rsidRPr="00C81A41" w:rsidRDefault="0005085A" w:rsidP="006130C7">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shd w:val="clear" w:color="auto" w:fill="auto"/>
          </w:tcPr>
          <w:p w14:paraId="5AAA4D3B" w14:textId="7558E282" w:rsidR="003008DF" w:rsidRPr="00C81A41" w:rsidRDefault="003008DF" w:rsidP="006130C7">
            <w:pPr>
              <w:pStyle w:val="TAL"/>
            </w:pPr>
            <w:bookmarkStart w:id="881" w:name="_PERM_MCCTEMPBM_CRPT39200002___7" w:colFirst="1" w:colLast="1"/>
            <w:r w:rsidRPr="00C81A41">
              <w:rPr>
                <w:rFonts w:eastAsia="DengXian"/>
              </w:rPr>
              <w:t>SA WG5 TS 28.105 [9]</w:t>
            </w:r>
          </w:p>
        </w:tc>
        <w:tc>
          <w:tcPr>
            <w:tcW w:w="7084" w:type="dxa"/>
            <w:shd w:val="clear" w:color="auto" w:fill="auto"/>
          </w:tcPr>
          <w:p w14:paraId="6DF69BB8" w14:textId="2746128D" w:rsidR="003008DF" w:rsidRPr="00C81A41" w:rsidRDefault="003008DF" w:rsidP="006130C7">
            <w:pPr>
              <w:pStyle w:val="TAL"/>
              <w:rPr>
                <w:rFonts w:eastAsia="DengXian"/>
              </w:rPr>
            </w:pPr>
            <w:r w:rsidRPr="00C81A41">
              <w:rPr>
                <w:rFonts w:eastAsia="DengXian"/>
                <w:b/>
                <w:bCs/>
              </w:rPr>
              <w:t>ML model training:</w:t>
            </w:r>
            <w:r w:rsidRPr="00C81A41">
              <w:rPr>
                <w:rFonts w:eastAsia="DengXian"/>
              </w:rPr>
              <w:t xml:space="preserve"> includes initial training and re-training, as well as validation of the ML model using training and validation data. If the validation results do not meet expectations (e.g</w:t>
            </w:r>
            <w:r w:rsidR="001946B9" w:rsidRPr="00C81A41">
              <w:rPr>
                <w:rFonts w:eastAsia="DengXian"/>
              </w:rPr>
              <w:t>.</w:t>
            </w:r>
            <w:r w:rsidRPr="00C81A41">
              <w:rPr>
                <w:rFonts w:eastAsia="DengXian"/>
              </w:rPr>
              <w:t xml:space="preserve"> unacceptable variance), re-training is required.</w:t>
            </w:r>
          </w:p>
          <w:p w14:paraId="28C0E3D9" w14:textId="77777777" w:rsidR="003008DF" w:rsidRPr="00C81A41" w:rsidRDefault="003008DF" w:rsidP="006130C7">
            <w:pPr>
              <w:pStyle w:val="TAL"/>
              <w:rPr>
                <w:rFonts w:eastAsia="DengXian"/>
                <w:b/>
                <w:bCs/>
              </w:rPr>
            </w:pPr>
          </w:p>
          <w:p w14:paraId="0AF1B502" w14:textId="77777777" w:rsidR="003008DF" w:rsidRPr="00C81A41" w:rsidRDefault="003008DF" w:rsidP="006130C7">
            <w:pPr>
              <w:pStyle w:val="TAL"/>
              <w:rPr>
                <w:rFonts w:eastAsia="DengXian"/>
              </w:rPr>
            </w:pPr>
            <w:r w:rsidRPr="00C81A41">
              <w:rPr>
                <w:rFonts w:eastAsia="DengXian"/>
                <w:b/>
                <w:bCs/>
              </w:rPr>
              <w:t>ML model testing:</w:t>
            </w:r>
            <w:r w:rsidRPr="00C81A41">
              <w:rPr>
                <w:rFonts w:eastAsia="DengXian"/>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6130C7">
            <w:pPr>
              <w:pStyle w:val="TAL"/>
              <w:rPr>
                <w:rFonts w:eastAsia="DengXian"/>
                <w:b/>
                <w:bCs/>
              </w:rPr>
            </w:pPr>
          </w:p>
          <w:p w14:paraId="6FDCF497" w14:textId="77777777" w:rsidR="003008DF" w:rsidRPr="00C81A41" w:rsidRDefault="003008DF" w:rsidP="006130C7">
            <w:pPr>
              <w:pStyle w:val="TAL"/>
              <w:rPr>
                <w:rFonts w:eastAsia="DengXian"/>
              </w:rPr>
            </w:pPr>
            <w:r w:rsidRPr="00C81A41">
              <w:rPr>
                <w:rFonts w:eastAsia="DengXian"/>
                <w:b/>
                <w:bCs/>
              </w:rPr>
              <w:t>AI/ML inference emulation (optional):</w:t>
            </w:r>
            <w:r w:rsidRPr="00C81A41">
              <w:rPr>
                <w:rFonts w:eastAsia="DengXian"/>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6130C7">
            <w:pPr>
              <w:pStyle w:val="TAL"/>
              <w:rPr>
                <w:rFonts w:eastAsia="DengXian"/>
                <w:b/>
                <w:bCs/>
              </w:rPr>
            </w:pPr>
          </w:p>
          <w:p w14:paraId="3E50072F" w14:textId="77777777" w:rsidR="003008DF" w:rsidRPr="00C81A41" w:rsidRDefault="003008DF" w:rsidP="006130C7">
            <w:pPr>
              <w:pStyle w:val="TAL"/>
              <w:rPr>
                <w:rFonts w:eastAsia="DengXian"/>
              </w:rPr>
            </w:pPr>
            <w:r w:rsidRPr="00C81A41">
              <w:rPr>
                <w:rFonts w:eastAsia="DengXian"/>
                <w:b/>
                <w:bCs/>
              </w:rPr>
              <w:t>ML model deployment:</w:t>
            </w:r>
            <w:r w:rsidRPr="00C81A41">
              <w:rPr>
                <w:rFonts w:eastAsia="DengXian"/>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6130C7">
            <w:pPr>
              <w:pStyle w:val="TAL"/>
              <w:rPr>
                <w:rFonts w:eastAsia="DengXian"/>
                <w:b/>
                <w:bCs/>
              </w:rPr>
            </w:pPr>
          </w:p>
          <w:p w14:paraId="5261B3CA" w14:textId="2965A812" w:rsidR="003008DF" w:rsidRPr="00C81A41" w:rsidRDefault="003008DF" w:rsidP="006130C7">
            <w:pPr>
              <w:pStyle w:val="TAL"/>
            </w:pPr>
            <w:r w:rsidRPr="00C81A41">
              <w:rPr>
                <w:rFonts w:eastAsia="DengXian"/>
                <w:b/>
                <w:bCs/>
              </w:rPr>
              <w:t>AI/ML inference:</w:t>
            </w:r>
            <w:r w:rsidRPr="00C81A41">
              <w:rPr>
                <w:rFonts w:eastAsia="DengXian"/>
              </w:rPr>
              <w:t xml:space="preserve"> performing inference using a trained ML model at the AI/ML inference function. The inference process may trigger model re-training or updates based on performance monitoring and evaluation.</w:t>
            </w:r>
          </w:p>
        </w:tc>
      </w:tr>
      <w:bookmarkEnd w:id="881"/>
    </w:tbl>
    <w:p w14:paraId="491AAB9A" w14:textId="77777777" w:rsidR="00F85F2D" w:rsidRPr="00C81A41" w:rsidRDefault="00F85F2D" w:rsidP="00F85F2D"/>
    <w:p w14:paraId="1F361541" w14:textId="79122AF9" w:rsidR="00F85F2D" w:rsidRPr="00C81A41" w:rsidRDefault="00F85F2D" w:rsidP="006130C7">
      <w:r w:rsidRPr="006130C7">
        <w:t xml:space="preserve">The following unified definition for </w:t>
      </w:r>
      <w:r w:rsidR="001946B9" w:rsidRPr="006130C7">
        <w:t>'</w:t>
      </w:r>
      <w:r w:rsidRPr="006130C7">
        <w:t>ML model lifecycle</w:t>
      </w:r>
      <w:r w:rsidR="001946B9" w:rsidRPr="006130C7">
        <w:t>'</w:t>
      </w:r>
      <w:r w:rsidRPr="006130C7">
        <w:t xml:space="preserve"> is proposed:</w:t>
      </w:r>
    </w:p>
    <w:p w14:paraId="146FD2E7" w14:textId="0EBFE598" w:rsidR="003F4DA3" w:rsidRPr="00C81A41" w:rsidRDefault="006130C7" w:rsidP="006130C7">
      <w:pPr>
        <w:pStyle w:val="B1"/>
        <w:rPr>
          <w:lang w:val="en-US"/>
        </w:rPr>
      </w:pPr>
      <w:r w:rsidRPr="006130C7">
        <w:rPr>
          <w:b/>
        </w:rPr>
        <w:tab/>
      </w:r>
      <w:r w:rsidR="00F85F2D" w:rsidRPr="006130C7">
        <w:rPr>
          <w:b/>
        </w:rPr>
        <w:t>ML model lifecycle:</w:t>
      </w:r>
      <w:r w:rsidR="00F85F2D" w:rsidRPr="006130C7">
        <w:t xml:space="preserve"> The end-to-end process typically consisting of data processing, model training, model testing, model deployment, model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Heading4"/>
      </w:pPr>
      <w:bookmarkStart w:id="882" w:name="_Toc177219329"/>
      <w:bookmarkStart w:id="883" w:name="_Toc177219430"/>
      <w:bookmarkStart w:id="884" w:name="_Toc177219986"/>
      <w:bookmarkStart w:id="885" w:name="_Toc177470616"/>
      <w:bookmarkStart w:id="886" w:name="_Toc177470706"/>
      <w:bookmarkStart w:id="887" w:name="_Toc177572115"/>
      <w:bookmarkStart w:id="888" w:name="_Toc185258449"/>
      <w:bookmarkStart w:id="889" w:name="_Toc195517123"/>
      <w:bookmarkStart w:id="890" w:name="_Toc201334701"/>
      <w:bookmarkStart w:id="891" w:name="_Toc205529104"/>
      <w:r w:rsidRPr="00C81A41">
        <w:t>6.2.1.8</w:t>
      </w:r>
      <w:r w:rsidRPr="00C81A41">
        <w:tab/>
        <w:t>Analysis on ML model lifecycle management</w:t>
      </w:r>
      <w:bookmarkEnd w:id="882"/>
      <w:bookmarkEnd w:id="883"/>
      <w:bookmarkEnd w:id="884"/>
      <w:bookmarkEnd w:id="885"/>
      <w:bookmarkEnd w:id="886"/>
      <w:bookmarkEnd w:id="887"/>
      <w:bookmarkEnd w:id="888"/>
      <w:bookmarkEnd w:id="889"/>
      <w:bookmarkEnd w:id="890"/>
      <w:bookmarkEnd w:id="891"/>
    </w:p>
    <w:p w14:paraId="56582EEC" w14:textId="04A01A8C" w:rsidR="00F85F2D" w:rsidRPr="00C81A41" w:rsidRDefault="00EA3DAD" w:rsidP="00F85F2D">
      <w:r w:rsidRPr="00C81A41">
        <w:t xml:space="preserve">SA WG5 describes the ML model lifecycle in clause 4a.0 of </w:t>
      </w:r>
      <w:r w:rsidR="006130C7" w:rsidRPr="00C81A41">
        <w:t>TS</w:t>
      </w:r>
      <w:r w:rsidR="006130C7">
        <w:t> </w:t>
      </w:r>
      <w:r w:rsidR="006130C7" w:rsidRPr="00C81A41">
        <w:t>28.105</w:t>
      </w:r>
      <w:r w:rsidR="006130C7">
        <w:t> </w:t>
      </w:r>
      <w:r w:rsidR="006130C7" w:rsidRPr="00C81A41">
        <w:t>[</w:t>
      </w:r>
      <w:r w:rsidRPr="00C81A41">
        <w:t>9]</w:t>
      </w:r>
      <w:r w:rsidR="001946B9" w:rsidRPr="00C81A41">
        <w:t xml:space="preserve"> and</w:t>
      </w:r>
      <w:r w:rsidRPr="00C81A41">
        <w:t xml:space="preserve"> ML model lifecycle management capabilities for ML model training, ML model testing, ML inference emulation</w:t>
      </w:r>
      <w:r w:rsidR="00F21165">
        <w:t xml:space="preserve"> as optional</w:t>
      </w:r>
      <w:r w:rsidRPr="00C81A41">
        <w:t xml:space="preserve">, ML model deployment and </w:t>
      </w:r>
      <w:r w:rsidR="00F21165">
        <w:t>AI/</w:t>
      </w:r>
      <w:r w:rsidRPr="00C81A41">
        <w:t xml:space="preserve">ML inference in clause 6.1 of </w:t>
      </w:r>
      <w:r w:rsidR="006130C7" w:rsidRPr="00C81A41">
        <w:t>TS</w:t>
      </w:r>
      <w:r w:rsidR="006130C7">
        <w:t> </w:t>
      </w:r>
      <w:r w:rsidR="006130C7" w:rsidRPr="00C81A41">
        <w:t>28.105</w:t>
      </w:r>
      <w:r w:rsidR="006130C7">
        <w:t> </w:t>
      </w:r>
      <w:r w:rsidR="006130C7" w:rsidRPr="00C81A41">
        <w:t>[</w:t>
      </w:r>
      <w:r w:rsidRPr="00C81A41">
        <w:t>9].</w:t>
      </w:r>
      <w:r w:rsidR="00F85F2D" w:rsidRPr="00C81A41">
        <w:t xml:space="preserve"> The terms </w:t>
      </w:r>
      <w:r w:rsidR="001946B9" w:rsidRPr="00C81A41">
        <w:t>'</w:t>
      </w:r>
      <w:r w:rsidR="00F85F2D" w:rsidRPr="00C81A41">
        <w:t>ML model-based lifecycle management</w:t>
      </w:r>
      <w:r w:rsidR="001946B9" w:rsidRPr="00C81A41">
        <w:t>'</w:t>
      </w:r>
      <w:r w:rsidR="00F85F2D" w:rsidRPr="00C81A41">
        <w:t xml:space="preserve">, </w:t>
      </w:r>
      <w:r w:rsidR="001946B9" w:rsidRPr="00C81A41">
        <w:t>'</w:t>
      </w:r>
      <w:r w:rsidR="00F85F2D" w:rsidRPr="00C81A41">
        <w:t>ML-enabled functionality</w:t>
      </w:r>
      <w:r w:rsidR="001946B9" w:rsidRPr="00C81A41">
        <w:t>' and</w:t>
      </w:r>
      <w:r w:rsidR="00F85F2D" w:rsidRPr="00C81A41">
        <w:t xml:space="preserve"> </w:t>
      </w:r>
      <w:r w:rsidR="001946B9" w:rsidRPr="00C81A41">
        <w:t>'</w:t>
      </w:r>
      <w:r w:rsidR="00F85F2D" w:rsidRPr="00C81A41">
        <w:t>Functionality-based lifecycle management</w:t>
      </w:r>
      <w:r w:rsidR="001946B9" w:rsidRPr="00C81A41">
        <w:t>'</w:t>
      </w:r>
      <w:r w:rsidR="00F85F2D" w:rsidRPr="00C81A41">
        <w:t xml:space="preserve"> have been defined by RAN1, as illustrated in Table </w:t>
      </w:r>
      <w:r w:rsidR="005F0B7A" w:rsidRPr="00C81A41">
        <w:t>6.2.1.8-1</w:t>
      </w:r>
      <w:r w:rsidR="00F85F2D" w:rsidRPr="00C81A41">
        <w:t>.</w:t>
      </w:r>
    </w:p>
    <w:p w14:paraId="6C823EE6" w14:textId="3DAEDAB2" w:rsidR="00F85F2D" w:rsidRPr="00C81A41" w:rsidRDefault="00F85F2D" w:rsidP="00F85F2D">
      <w:pPr>
        <w:pStyle w:val="TH"/>
      </w:pPr>
      <w:r w:rsidRPr="00C81A41">
        <w:lastRenderedPageBreak/>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shd w:val="clear" w:color="auto" w:fill="auto"/>
          </w:tcPr>
          <w:p w14:paraId="5BB3FEF4" w14:textId="77777777" w:rsidR="00F85F2D" w:rsidRPr="00C81A41" w:rsidRDefault="00F85F2D" w:rsidP="005F0B7A">
            <w:pPr>
              <w:pStyle w:val="TAH"/>
            </w:pPr>
            <w:r w:rsidRPr="00C81A41">
              <w:t>TSG (TS/TR)</w:t>
            </w:r>
          </w:p>
        </w:tc>
        <w:tc>
          <w:tcPr>
            <w:tcW w:w="7368" w:type="dxa"/>
            <w:shd w:val="clear" w:color="auto" w:fill="auto"/>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shd w:val="clear" w:color="auto" w:fill="auto"/>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shd w:val="clear" w:color="auto" w:fill="auto"/>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shd w:val="clear" w:color="auto" w:fill="auto"/>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shd w:val="clear" w:color="auto" w:fill="auto"/>
          </w:tcPr>
          <w:p w14:paraId="3EC74D16" w14:textId="7B763DD2" w:rsidR="00251B80" w:rsidRPr="00C81A41" w:rsidRDefault="00251B80" w:rsidP="005F0B7A">
            <w:pPr>
              <w:pStyle w:val="TAL"/>
              <w:rPr>
                <w:rFonts w:eastAsia="DengXian"/>
              </w:rPr>
            </w:pPr>
            <w:r w:rsidRPr="00C81A41">
              <w:rPr>
                <w:rFonts w:eastAsia="DengXian"/>
                <w:b/>
                <w:bCs/>
              </w:rPr>
              <w:t xml:space="preserve">ML model training management: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management: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77777777" w:rsidR="005F0B7A" w:rsidRPr="00C81A41" w:rsidRDefault="005F0B7A" w:rsidP="005F0B7A">
      <w:r w:rsidRPr="00C81A41">
        <w:t>The following unified definition for 'ML model lifecycle management' is proposed:</w:t>
      </w:r>
    </w:p>
    <w:p w14:paraId="71D11046" w14:textId="6113CFB2" w:rsidR="005F0B7A" w:rsidRPr="00C81A41" w:rsidRDefault="005F0B7A" w:rsidP="005F0B7A">
      <w:pPr>
        <w:pStyle w:val="B1"/>
      </w:pPr>
      <w:r w:rsidRPr="00C81A41">
        <w:rPr>
          <w:b/>
          <w:bCs/>
        </w:rPr>
        <w:tab/>
        <w:t>ML model lifecycle management:</w:t>
      </w:r>
      <w:r w:rsidRPr="00C81A41">
        <w:t xml:space="preserve"> The management capabilities allowing a </w:t>
      </w:r>
      <w:r w:rsidR="00F21165">
        <w:t>producer or</w:t>
      </w:r>
      <w:r w:rsidR="00F21165" w:rsidRPr="00C81A41">
        <w:t xml:space="preserve"> </w:t>
      </w:r>
      <w:r w:rsidRPr="00C81A41">
        <w:t>consumer to manage different phases of the ML model lifecycle as defined in clause 6.2.1.7.</w:t>
      </w:r>
    </w:p>
    <w:p w14:paraId="51BBC0DB" w14:textId="77777777" w:rsidR="005F0B7A" w:rsidRPr="00C81A41" w:rsidRDefault="005F0B7A" w:rsidP="005F0B7A">
      <w:r w:rsidRPr="00C81A41">
        <w:t>The following definition for 'Functionality-based lifecycle management'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63009AF" w:rsidR="005F0B7A" w:rsidRPr="00C81A41" w:rsidRDefault="005F0B7A" w:rsidP="005F0B7A">
      <w:pPr>
        <w:pStyle w:val="EditorsNote"/>
      </w:pPr>
      <w:r w:rsidRPr="00C81A41">
        <w:t>Editor's note:</w:t>
      </w:r>
      <w:r w:rsidRPr="00C81A41">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892" w:name="_Toc177219330"/>
      <w:bookmarkStart w:id="893" w:name="_Toc177219431"/>
      <w:bookmarkStart w:id="894" w:name="_Toc177219987"/>
      <w:bookmarkStart w:id="895" w:name="_Toc177470617"/>
      <w:bookmarkStart w:id="896" w:name="_Toc177470707"/>
      <w:bookmarkStart w:id="897" w:name="_Toc177572116"/>
      <w:bookmarkStart w:id="898" w:name="_Toc185258291"/>
      <w:bookmarkStart w:id="899" w:name="_Toc185258450"/>
      <w:r w:rsidRPr="00C81A41">
        <w:rPr>
          <w:b/>
          <w:bCs/>
        </w:rPr>
        <w:t>Key differences between ML Model lifecycle (LC) and ML Model lifecycle management (LCM)</w:t>
      </w:r>
    </w:p>
    <w:p w14:paraId="284DAC25" w14:textId="4DFAF6B2" w:rsidR="005F0B7A" w:rsidRPr="00C81A41" w:rsidRDefault="006130C7" w:rsidP="005F0B7A">
      <w:r w:rsidRPr="00C81A41">
        <w:t>TS</w:t>
      </w:r>
      <w:r>
        <w:t> </w:t>
      </w:r>
      <w:r w:rsidRPr="00C81A41">
        <w:t>28.105</w:t>
      </w:r>
      <w:r>
        <w:t> </w:t>
      </w:r>
      <w:r w:rsidRPr="00C81A41">
        <w:t>[</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lastRenderedPageBreak/>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3E59267B" w:rsidR="005F0B7A" w:rsidRPr="00C81A41" w:rsidRDefault="005F0B7A" w:rsidP="005F0B7A">
      <w:pPr>
        <w:pStyle w:val="B2"/>
      </w:pPr>
      <w:r w:rsidRPr="00C81A41">
        <w:t xml:space="preserve"> -</w:t>
      </w:r>
      <w:r w:rsidRPr="00C81A41">
        <w:tab/>
      </w:r>
      <w:r w:rsidRPr="00C81A41">
        <w:rPr>
          <w:b/>
          <w:bCs/>
        </w:rPr>
        <w:t>Deployment management</w:t>
      </w:r>
      <w:r w:rsidRPr="00C81A41">
        <w:t xml:space="preserve"> (</w:t>
      </w:r>
      <w:r w:rsidR="00F21165">
        <w:t>including</w:t>
      </w:r>
      <w:r w:rsidRPr="00C81A41">
        <w:t xml:space="preserve">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3E45E687" w:rsidR="005F0B7A" w:rsidRPr="00C81A41" w:rsidRDefault="005F0B7A" w:rsidP="005F0B7A">
      <w:pPr>
        <w:pStyle w:val="B1"/>
      </w:pPr>
      <w:r w:rsidRPr="00C81A41">
        <w:tab/>
      </w:r>
      <w:r w:rsidRPr="00C81A41">
        <w:rPr>
          <w:b/>
          <w:bCs/>
        </w:rPr>
        <w:t>LCM</w:t>
      </w:r>
      <w:r w:rsidRPr="00C81A41">
        <w:t xml:space="preserve">, as specified in </w:t>
      </w:r>
      <w:r w:rsidR="006130C7" w:rsidRPr="00C81A41">
        <w:t>TS</w:t>
      </w:r>
      <w:r w:rsidR="006130C7">
        <w:t> </w:t>
      </w:r>
      <w:r w:rsidR="006130C7" w:rsidRPr="00C81A41">
        <w:t>28.105</w:t>
      </w:r>
      <w:r w:rsidR="006130C7">
        <w:t> </w:t>
      </w:r>
      <w:r w:rsidR="006130C7" w:rsidRPr="00C81A41">
        <w:t>[</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36160890"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w:t>
      </w:r>
      <w:r w:rsidR="00F21165">
        <w:t>training</w:t>
      </w:r>
      <w:r w:rsidRPr="00C81A41">
        <w:t xml:space="preserve">, validation, deployment and </w:t>
      </w:r>
      <w:r w:rsidR="00F21165">
        <w:t>inference.</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432EB654" w:rsidR="005F0B7A" w:rsidRPr="00C81A41" w:rsidRDefault="005F0B7A" w:rsidP="005F0B7A">
      <w:pPr>
        <w:pStyle w:val="B1"/>
      </w:pPr>
      <w:r w:rsidRPr="00C81A41">
        <w:tab/>
        <w:t xml:space="preserve">For example, LCM in </w:t>
      </w:r>
      <w:r w:rsidR="006130C7" w:rsidRPr="00C81A41">
        <w:t>TS</w:t>
      </w:r>
      <w:r w:rsidR="006130C7">
        <w:t> </w:t>
      </w:r>
      <w:r w:rsidR="006130C7" w:rsidRPr="00C81A41">
        <w:t>28.105</w:t>
      </w:r>
      <w:r w:rsidR="006130C7">
        <w:t> </w:t>
      </w:r>
      <w:r w:rsidR="006130C7" w:rsidRPr="00C81A41">
        <w:t>[</w:t>
      </w:r>
      <w:r w:rsidR="000572A3" w:rsidRPr="00C81A41">
        <w:t>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6113C1D9" w14:textId="32390B1B" w:rsidR="000E7760" w:rsidRPr="00C81A41" w:rsidRDefault="000E7760" w:rsidP="00C344DE">
      <w:pPr>
        <w:pStyle w:val="Heading4"/>
        <w:rPr>
          <w:lang w:eastAsia="en-US"/>
        </w:rPr>
      </w:pPr>
      <w:bookmarkStart w:id="900" w:name="_Toc195517124"/>
      <w:bookmarkStart w:id="901" w:name="_Toc201334702"/>
      <w:bookmarkStart w:id="902" w:name="_Toc205529105"/>
      <w:r w:rsidRPr="00C81A41">
        <w:rPr>
          <w:lang w:eastAsia="en-US"/>
        </w:rPr>
        <w:t>6.2.1.9</w:t>
      </w:r>
      <w:r w:rsidRPr="00C81A41">
        <w:rPr>
          <w:lang w:eastAsia="en-US"/>
        </w:rPr>
        <w:tab/>
        <w:t>Analysis on usage of ML Model identifier in each Working Group</w:t>
      </w:r>
      <w:bookmarkEnd w:id="900"/>
      <w:bookmarkEnd w:id="901"/>
      <w:bookmarkEnd w:id="902"/>
    </w:p>
    <w:p w14:paraId="4E008842" w14:textId="6567F15E" w:rsidR="000E7760" w:rsidRPr="00C81A41" w:rsidRDefault="000E7760" w:rsidP="00C344DE">
      <w:pPr>
        <w:pStyle w:val="Heading5"/>
        <w:rPr>
          <w:lang w:eastAsia="zh-CN"/>
        </w:rPr>
      </w:pPr>
      <w:bookmarkStart w:id="903" w:name="_Toc195517125"/>
      <w:bookmarkStart w:id="904" w:name="_Toc201334703"/>
      <w:bookmarkStart w:id="905" w:name="_Toc205529106"/>
      <w:r w:rsidRPr="00C81A41">
        <w:rPr>
          <w:lang w:eastAsia="zh-CN"/>
        </w:rPr>
        <w:t>6.2.1.9.1</w:t>
      </w:r>
      <w:r w:rsidRPr="00C81A41">
        <w:rPr>
          <w:lang w:eastAsia="zh-CN"/>
        </w:rPr>
        <w:tab/>
        <w:t>RAN WG 1</w:t>
      </w:r>
      <w:bookmarkEnd w:id="903"/>
      <w:bookmarkEnd w:id="904"/>
      <w:bookmarkEnd w:id="905"/>
    </w:p>
    <w:p w14:paraId="0578316F" w14:textId="6C886D79" w:rsidR="000E7760" w:rsidRPr="00C81A41" w:rsidRDefault="005F0B7A" w:rsidP="005F0B7A">
      <w:pPr>
        <w:rPr>
          <w:lang w:eastAsia="zh-CN"/>
        </w:rPr>
      </w:pPr>
      <w:r w:rsidRPr="00C81A41">
        <w:rPr>
          <w:lang w:eastAsia="zh-CN"/>
        </w:rPr>
        <w:t xml:space="preserve">As part of the RAN1 lead work " Study on Artificial Intelligence (AI)/Machine Learning (ML) for NR air interface AI/ML" work in RAN WGs in </w:t>
      </w:r>
      <w:r w:rsidR="006130C7" w:rsidRPr="00C81A41">
        <w:rPr>
          <w:lang w:eastAsia="zh-CN"/>
        </w:rPr>
        <w:t>TR</w:t>
      </w:r>
      <w:r w:rsidR="006130C7">
        <w:rPr>
          <w:lang w:eastAsia="zh-CN"/>
        </w:rPr>
        <w:t> </w:t>
      </w:r>
      <w:r w:rsidR="006130C7" w:rsidRPr="00C81A41">
        <w:rPr>
          <w:lang w:eastAsia="zh-CN"/>
        </w:rPr>
        <w:t>38.843</w:t>
      </w:r>
      <w:r w:rsidR="006130C7">
        <w:rPr>
          <w:lang w:eastAsia="zh-CN"/>
        </w:rPr>
        <w:t> </w:t>
      </w:r>
      <w:r w:rsidR="006130C7" w:rsidRPr="00C81A41">
        <w:rPr>
          <w:lang w:eastAsia="zh-CN"/>
        </w:rPr>
        <w:t>[</w:t>
      </w:r>
      <w:r w:rsidR="000572A3" w:rsidRPr="00C81A41">
        <w:rPr>
          <w:lang w:eastAsia="zh-CN"/>
        </w:rPr>
        <w:t>3</w:t>
      </w:r>
      <w:r w:rsidRPr="00C81A41">
        <w:rPr>
          <w:lang w:eastAsia="zh-CN"/>
        </w:rPr>
        <w:t xml:space="preserve">], RAN is studying two flavours of LCM; Functionality-based and ML model-based (details in clause 4.2.1 of </w:t>
      </w:r>
      <w:r w:rsidR="006130C7" w:rsidRPr="00C81A41">
        <w:rPr>
          <w:lang w:eastAsia="zh-CN"/>
        </w:rPr>
        <w:t>TR</w:t>
      </w:r>
      <w:r w:rsidR="006130C7">
        <w:rPr>
          <w:lang w:eastAsia="zh-CN"/>
        </w:rPr>
        <w:t> </w:t>
      </w:r>
      <w:r w:rsidR="006130C7" w:rsidRPr="00C81A41">
        <w:rPr>
          <w:lang w:eastAsia="zh-CN"/>
        </w:rPr>
        <w:t>38.843</w:t>
      </w:r>
      <w:r w:rsidR="006130C7">
        <w:rPr>
          <w:lang w:eastAsia="zh-CN"/>
        </w:rPr>
        <w:t> </w:t>
      </w:r>
      <w:r w:rsidR="006130C7" w:rsidRPr="00C81A41">
        <w:rPr>
          <w:lang w:eastAsia="zh-CN"/>
        </w:rPr>
        <w:t>[</w:t>
      </w:r>
      <w:r w:rsidR="000572A3" w:rsidRPr="00C81A41">
        <w:rPr>
          <w:lang w:eastAsia="zh-CN"/>
        </w:rPr>
        <w:t>3</w:t>
      </w:r>
      <w:r w:rsidRPr="00C81A41">
        <w:rPr>
          <w:lang w:eastAsia="zh-CN"/>
        </w:rPr>
        <w:t>] and clause 6.2.1.8.</w:t>
      </w:r>
    </w:p>
    <w:p w14:paraId="6F0D208D" w14:textId="78A3C0CA" w:rsidR="000E7760" w:rsidRPr="00C81A41" w:rsidRDefault="005F0B7A" w:rsidP="005F0B7A">
      <w:pPr>
        <w:pStyle w:val="B1"/>
      </w:pPr>
      <w:r w:rsidRPr="00C81A41">
        <w:t>-</w:t>
      </w:r>
      <w:r w:rsidRPr="00C81A41">
        <w:tab/>
        <w:t xml:space="preserve">Study on the usage of ML Model identifier is still ongoing and some interim agreements within </w:t>
      </w:r>
      <w:r w:rsidR="006130C7" w:rsidRPr="00C81A41">
        <w:t>TR</w:t>
      </w:r>
      <w:r w:rsidR="006130C7">
        <w:t> </w:t>
      </w:r>
      <w:r w:rsidR="006130C7" w:rsidRPr="00C81A41">
        <w:t>38.843</w:t>
      </w:r>
      <w:r w:rsidR="006130C7">
        <w:t> </w:t>
      </w:r>
      <w:r w:rsidR="006130C7" w:rsidRPr="00C81A41">
        <w:t>[</w:t>
      </w:r>
      <w:r w:rsidR="000572A3" w:rsidRPr="00C81A41">
        <w:t>3</w:t>
      </w:r>
      <w:r w:rsidRPr="00C81A41">
        <w:t>] are:</w:t>
      </w:r>
    </w:p>
    <w:p w14:paraId="4DA3A3C8" w14:textId="77777777" w:rsidR="005F0B7A" w:rsidRPr="00C81A41" w:rsidRDefault="005F0B7A" w:rsidP="005F0B7A">
      <w:pPr>
        <w:pStyle w:val="B2"/>
      </w:pPr>
      <w:r w:rsidRPr="00C81A41">
        <w:t>-</w:t>
      </w:r>
      <w:r w:rsidRPr="00C81A41">
        <w:tab/>
        <w:t>For Functionality-based LCM: Model ID, if needed, can be used in a Functionality (defined in functionality-based LCM) for LCM operations.</w:t>
      </w:r>
    </w:p>
    <w:p w14:paraId="3769D646" w14:textId="00AEEFB6" w:rsidR="005F0B7A" w:rsidRPr="00C81A41" w:rsidRDefault="005F0B7A" w:rsidP="005F0B7A">
      <w:pPr>
        <w:pStyle w:val="NO"/>
      </w:pPr>
      <w:r w:rsidRPr="00C81A41">
        <w:t>NOTE:</w:t>
      </w:r>
      <w:r w:rsidRPr="00C81A41">
        <w:tab/>
        <w:t>Functionality-based LCM is most suitable for UE-side ML models</w:t>
      </w:r>
    </w:p>
    <w:p w14:paraId="2AB60326" w14:textId="77777777" w:rsidR="005F0B7A" w:rsidRPr="00C81A41" w:rsidRDefault="005F0B7A" w:rsidP="005F0B7A">
      <w:pPr>
        <w:pStyle w:val="B2"/>
      </w:pPr>
      <w:r w:rsidRPr="00C81A41">
        <w:t>-</w:t>
      </w:r>
      <w:r w:rsidRPr="00C81A41">
        <w:tab/>
        <w:t>For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C9ED2B0" w14:textId="77777777" w:rsidR="005F0B7A" w:rsidRPr="00C81A41" w:rsidRDefault="005F0B7A" w:rsidP="005F0B7A">
      <w:pPr>
        <w:pStyle w:val="B2"/>
      </w:pPr>
      <w:r w:rsidRPr="00C81A41">
        <w:t>-</w:t>
      </w:r>
      <w:r w:rsidRPr="00C81A41">
        <w:tab/>
        <w:t xml:space="preserve">For two-side ML models, in order to select a UE-side ML model (CSI generation model) that is compatible with the NW-side ML model (CSI reconstruction model) pairing information (model pairing) between the UE and </w:t>
      </w:r>
      <w:proofErr w:type="spellStart"/>
      <w:r w:rsidRPr="00C81A41">
        <w:t>gNB</w:t>
      </w:r>
      <w:proofErr w:type="spellEnd"/>
      <w:r w:rsidRPr="00C81A41">
        <w:t xml:space="preserve"> can be established based on ML Model identifier(s).</w:t>
      </w:r>
    </w:p>
    <w:p w14:paraId="42C6881E" w14:textId="77777777" w:rsidR="005F0B7A" w:rsidRPr="00C81A41" w:rsidRDefault="005F0B7A" w:rsidP="005F0B7A">
      <w:pPr>
        <w:rPr>
          <w:b/>
          <w:bCs/>
        </w:rPr>
      </w:pPr>
      <w:r w:rsidRPr="00C81A41">
        <w:rPr>
          <w:b/>
          <w:bCs/>
        </w:rPr>
        <w:t>Analysis on usage of ML Model identifier:</w:t>
      </w:r>
    </w:p>
    <w:p w14:paraId="015C8991" w14:textId="77777777" w:rsidR="005F0B7A" w:rsidRPr="00C81A41" w:rsidRDefault="005F0B7A" w:rsidP="005F0B7A">
      <w:pPr>
        <w:pStyle w:val="B1"/>
      </w:pPr>
      <w:r w:rsidRPr="00C81A41">
        <w:t>-</w:t>
      </w:r>
      <w:r w:rsidRPr="00C81A41">
        <w:tab/>
        <w:t>Study is ongoing and no concrete conclusions so far.</w:t>
      </w:r>
    </w:p>
    <w:p w14:paraId="2987B571" w14:textId="77777777" w:rsidR="005F0B7A" w:rsidRPr="00C81A41" w:rsidRDefault="005F0B7A" w:rsidP="005F0B7A">
      <w:pPr>
        <w:pStyle w:val="B1"/>
      </w:pPr>
      <w:r w:rsidRPr="00C81A41">
        <w:t>-</w:t>
      </w:r>
      <w:r w:rsidRPr="00C81A41">
        <w:tab/>
        <w:t>For two-sided models, model pairing between UE-side ML model and NW-side ML model is based on ML Model identifiers.</w:t>
      </w:r>
    </w:p>
    <w:p w14:paraId="0BAFF663" w14:textId="77777777" w:rsidR="005F0B7A" w:rsidRPr="00C81A41" w:rsidRDefault="005F0B7A" w:rsidP="005F0B7A">
      <w:pPr>
        <w:pStyle w:val="B1"/>
      </w:pPr>
      <w:r w:rsidRPr="00C81A41">
        <w:t>-</w:t>
      </w:r>
      <w:r w:rsidRPr="00C81A41">
        <w:tab/>
        <w:t>How an ML Model identifier is assigned to a trained ML model has not been discussed.</w:t>
      </w:r>
    </w:p>
    <w:p w14:paraId="2B0102CD" w14:textId="411C123F" w:rsidR="005F0B7A" w:rsidRPr="00C81A41" w:rsidRDefault="005F0B7A" w:rsidP="005F0B7A">
      <w:pPr>
        <w:pStyle w:val="B1"/>
      </w:pPr>
      <w:r w:rsidRPr="00C81A41">
        <w:t>-</w:t>
      </w:r>
      <w:r w:rsidRPr="00C81A41">
        <w:tab/>
        <w:t>How an ML model identifier is related to different functions has not been discussed.</w:t>
      </w:r>
    </w:p>
    <w:p w14:paraId="7DC599AD" w14:textId="09FF4BE6" w:rsidR="000E7760" w:rsidRPr="00C81A41" w:rsidRDefault="000E7760" w:rsidP="00C344DE">
      <w:pPr>
        <w:pStyle w:val="Heading5"/>
        <w:rPr>
          <w:lang w:eastAsia="zh-CN"/>
        </w:rPr>
      </w:pPr>
      <w:bookmarkStart w:id="906" w:name="_Toc195517126"/>
      <w:bookmarkStart w:id="907" w:name="_Toc201334704"/>
      <w:bookmarkStart w:id="908" w:name="_Toc205529107"/>
      <w:r w:rsidRPr="00C81A41">
        <w:rPr>
          <w:lang w:eastAsia="zh-CN"/>
        </w:rPr>
        <w:lastRenderedPageBreak/>
        <w:t>6.2.1.</w:t>
      </w:r>
      <w:r w:rsidR="00DA09DB" w:rsidRPr="00C81A41">
        <w:rPr>
          <w:lang w:eastAsia="zh-CN"/>
        </w:rPr>
        <w:t>9</w:t>
      </w:r>
      <w:r w:rsidRPr="00C81A41">
        <w:rPr>
          <w:lang w:eastAsia="zh-CN"/>
        </w:rPr>
        <w:t>.2</w:t>
      </w:r>
      <w:r w:rsidRPr="00C81A41">
        <w:rPr>
          <w:lang w:eastAsia="zh-CN"/>
        </w:rPr>
        <w:tab/>
        <w:t>RAN WG 3</w:t>
      </w:r>
      <w:bookmarkEnd w:id="906"/>
      <w:bookmarkEnd w:id="907"/>
      <w:bookmarkEnd w:id="908"/>
    </w:p>
    <w:p w14:paraId="20A5843A" w14:textId="56DEBB33" w:rsidR="000E7760" w:rsidRPr="00C81A41" w:rsidRDefault="000E7760" w:rsidP="000E7760">
      <w:pPr>
        <w:overflowPunct/>
        <w:autoSpaceDE/>
        <w:autoSpaceDN/>
        <w:adjustRightInd/>
        <w:textAlignment w:val="auto"/>
      </w:pPr>
      <w:r w:rsidRPr="00C81A41">
        <w:t>As part of the RAN</w:t>
      </w:r>
      <w:r w:rsidR="00C344DE" w:rsidRPr="00C81A41">
        <w:t> WG</w:t>
      </w:r>
      <w:r w:rsidRPr="00C81A41">
        <w:t xml:space="preserve">3 work in </w:t>
      </w:r>
      <w:r w:rsidR="006130C7" w:rsidRPr="00C81A41">
        <w:t>TS</w:t>
      </w:r>
      <w:r w:rsidR="006130C7">
        <w:t> </w:t>
      </w:r>
      <w:r w:rsidR="006130C7" w:rsidRPr="00C81A41">
        <w:t>38.300</w:t>
      </w:r>
      <w:r w:rsidR="006130C7">
        <w:t> </w:t>
      </w:r>
      <w:r w:rsidR="006130C7" w:rsidRPr="00C81A41">
        <w:t>[</w:t>
      </w:r>
      <w:r w:rsidRPr="00C81A41">
        <w:t>11]. The following scenarios are supported:</w:t>
      </w:r>
    </w:p>
    <w:p w14:paraId="2792875A" w14:textId="77777777" w:rsidR="00C344DE" w:rsidRPr="00C81A41" w:rsidRDefault="00C344DE" w:rsidP="00C344DE">
      <w:pPr>
        <w:pStyle w:val="B1"/>
      </w:pPr>
      <w:r w:rsidRPr="00C81A41">
        <w:t>-</w:t>
      </w:r>
      <w:r w:rsidRPr="00C81A41">
        <w:tab/>
        <w:t>AI/ML Model Training is located in the OAM and AI/ML Model Inference is located in the NG-RAN node.</w:t>
      </w:r>
    </w:p>
    <w:p w14:paraId="5275F5BD" w14:textId="77777777" w:rsidR="00C344DE" w:rsidRPr="00C81A41" w:rsidRDefault="00C344DE" w:rsidP="00C344DE">
      <w:pPr>
        <w:pStyle w:val="B1"/>
      </w:pPr>
      <w:r w:rsidRPr="00C81A41">
        <w:t>-</w:t>
      </w:r>
      <w:r w:rsidRPr="00C81A41">
        <w:tab/>
        <w:t>AI/ML Model Training and AI/ML model inference are both located in the NG-RAN node.</w:t>
      </w:r>
    </w:p>
    <w:p w14:paraId="3BFE4A70" w14:textId="4D89E53A" w:rsidR="00C344DE" w:rsidRPr="00C81A41" w:rsidRDefault="00C344DE" w:rsidP="00C344DE">
      <w:pPr>
        <w:rPr>
          <w:b/>
          <w:bCs/>
        </w:rPr>
      </w:pPr>
      <w:r w:rsidRPr="00C81A41">
        <w:rPr>
          <w:b/>
          <w:bCs/>
        </w:rPr>
        <w:t>Analysis on usage of ML Model identifier:</w:t>
      </w:r>
    </w:p>
    <w:p w14:paraId="67AE270D" w14:textId="054E292B" w:rsidR="00C344DE" w:rsidRPr="00C81A41" w:rsidRDefault="00C344DE" w:rsidP="00C344DE">
      <w:pPr>
        <w:pStyle w:val="B1"/>
      </w:pPr>
      <w:r w:rsidRPr="00C81A41">
        <w:t>-</w:t>
      </w:r>
      <w:r w:rsidRPr="00C81A41">
        <w:tab/>
        <w:t xml:space="preserve">For the case where AI/ML model is trained at OAM, ML model ID is used as defined in </w:t>
      </w:r>
      <w:r w:rsidR="006130C7" w:rsidRPr="00C81A41">
        <w:t>TS</w:t>
      </w:r>
      <w:r w:rsidR="006130C7">
        <w:t> </w:t>
      </w:r>
      <w:r w:rsidR="006130C7" w:rsidRPr="00C81A41">
        <w:t>28.105</w:t>
      </w:r>
      <w:r w:rsidR="006130C7">
        <w:t> </w:t>
      </w:r>
      <w:r w:rsidR="006130C7" w:rsidRPr="00C81A41">
        <w:t>[</w:t>
      </w:r>
      <w:r w:rsidRPr="00C81A41">
        <w:t>9].</w:t>
      </w:r>
    </w:p>
    <w:p w14:paraId="07855B47" w14:textId="393CFCE6" w:rsidR="000E7760" w:rsidRPr="00C81A41" w:rsidRDefault="000E7760" w:rsidP="00C344DE">
      <w:pPr>
        <w:pStyle w:val="Heading5"/>
        <w:rPr>
          <w:lang w:eastAsia="zh-CN"/>
        </w:rPr>
      </w:pPr>
      <w:bookmarkStart w:id="909" w:name="_Toc195517127"/>
      <w:bookmarkStart w:id="910" w:name="_Toc201334705"/>
      <w:bookmarkStart w:id="911" w:name="_Toc205529108"/>
      <w:r w:rsidRPr="00C81A41">
        <w:rPr>
          <w:lang w:eastAsia="zh-CN"/>
        </w:rPr>
        <w:t>6.2.1.</w:t>
      </w:r>
      <w:r w:rsidR="00DA09DB" w:rsidRPr="00C81A41">
        <w:rPr>
          <w:lang w:eastAsia="zh-CN"/>
        </w:rPr>
        <w:t>9</w:t>
      </w:r>
      <w:r w:rsidRPr="00C81A41">
        <w:rPr>
          <w:lang w:eastAsia="zh-CN"/>
        </w:rPr>
        <w:t>.3</w:t>
      </w:r>
      <w:r w:rsidRPr="00C81A41">
        <w:rPr>
          <w:lang w:eastAsia="zh-CN"/>
        </w:rPr>
        <w:tab/>
        <w:t>SA WG 2</w:t>
      </w:r>
      <w:bookmarkEnd w:id="909"/>
      <w:bookmarkEnd w:id="910"/>
      <w:bookmarkEnd w:id="911"/>
    </w:p>
    <w:p w14:paraId="220B59C2" w14:textId="3CD4E3D3" w:rsidR="000E7760" w:rsidRPr="00C81A41" w:rsidRDefault="00C344DE" w:rsidP="00C344DE">
      <w:pPr>
        <w:rPr>
          <w:lang w:eastAsia="en-US"/>
        </w:rPr>
      </w:pPr>
      <w:r w:rsidRPr="00C81A41">
        <w:rPr>
          <w:lang w:eastAsia="en-US"/>
        </w:rPr>
        <w:t xml:space="preserve">As part of the work defined in </w:t>
      </w:r>
      <w:r w:rsidR="006130C7" w:rsidRPr="00C81A41">
        <w:rPr>
          <w:lang w:eastAsia="en-US"/>
        </w:rPr>
        <w:t>TS</w:t>
      </w:r>
      <w:r w:rsidR="006130C7">
        <w:rPr>
          <w:lang w:eastAsia="en-US"/>
        </w:rPr>
        <w:t> </w:t>
      </w:r>
      <w:r w:rsidR="006130C7" w:rsidRPr="00C81A41">
        <w:rPr>
          <w:lang w:eastAsia="en-US"/>
        </w:rPr>
        <w:t>23.288</w:t>
      </w:r>
      <w:r w:rsidR="006130C7">
        <w:rPr>
          <w:lang w:eastAsia="en-US"/>
        </w:rPr>
        <w:t> </w:t>
      </w:r>
      <w:r w:rsidR="006130C7" w:rsidRPr="00C81A41">
        <w:rPr>
          <w:lang w:eastAsia="en-US"/>
        </w:rPr>
        <w:t>[</w:t>
      </w:r>
      <w:r w:rsidRPr="00C81A41">
        <w:rPr>
          <w:lang w:eastAsia="en-US"/>
        </w:rPr>
        <w:t>8].</w:t>
      </w:r>
    </w:p>
    <w:p w14:paraId="287F2C56" w14:textId="5A7D6050" w:rsidR="000E7760" w:rsidRPr="00C81A41" w:rsidRDefault="00C344DE" w:rsidP="00C344DE">
      <w:pPr>
        <w:pStyle w:val="B1"/>
        <w:rPr>
          <w:lang w:eastAsia="en-US"/>
        </w:rPr>
      </w:pPr>
      <w:r w:rsidRPr="00C81A41">
        <w:rPr>
          <w:lang w:eastAsia="en-US"/>
        </w:rPr>
        <w:t>-</w:t>
      </w:r>
      <w:r w:rsidRPr="00C81A41">
        <w:rPr>
          <w:lang w:eastAsia="en-US"/>
        </w:rPr>
        <w:tab/>
        <w:t>An ML model is trained by the NWDAF MTLF.</w:t>
      </w:r>
    </w:p>
    <w:p w14:paraId="31D4B64F" w14:textId="77777777" w:rsidR="000E7760" w:rsidRPr="00C81A41" w:rsidRDefault="00D13913" w:rsidP="00C344DE">
      <w:pPr>
        <w:pStyle w:val="TH"/>
      </w:pPr>
      <w:r>
        <w:pict w14:anchorId="63D13B7A">
          <v:shape id="_x0000_i1028" type="#_x0000_t75" style="width:347.75pt;height:163.7pt">
            <v:imagedata r:id="rId18" o:title=""/>
          </v:shape>
        </w:pict>
      </w:r>
    </w:p>
    <w:p w14:paraId="11FC1169" w14:textId="2404DC22" w:rsidR="000E7760" w:rsidRPr="00C81A41" w:rsidRDefault="000E7760" w:rsidP="00C344DE">
      <w:pPr>
        <w:pStyle w:val="TF"/>
      </w:pPr>
      <w:r w:rsidRPr="00C81A41">
        <w:t>Figure 6.2.1.</w:t>
      </w:r>
      <w:r w:rsidR="009E21B1" w:rsidRPr="00C81A41">
        <w:t>9</w:t>
      </w:r>
      <w:r w:rsidRPr="00C81A41">
        <w:t>.3-1</w:t>
      </w:r>
      <w:r w:rsidR="00C344DE" w:rsidRPr="00C81A41">
        <w:t>:</w:t>
      </w:r>
      <w:r w:rsidRPr="00C81A41">
        <w:t xml:space="preserve"> ML model training/identification in AIML related work in SA</w:t>
      </w:r>
      <w:r w:rsidR="00C344DE" w:rsidRPr="00C81A41">
        <w:t> WG</w:t>
      </w:r>
      <w:r w:rsidRPr="00C81A41">
        <w:t>2</w:t>
      </w:r>
    </w:p>
    <w:p w14:paraId="03EFC715" w14:textId="52190221" w:rsidR="00C344DE" w:rsidRPr="00C81A41" w:rsidRDefault="00C344DE" w:rsidP="00C344DE">
      <w:pPr>
        <w:pStyle w:val="B1"/>
      </w:pPr>
      <w:r w:rsidRPr="00C81A41">
        <w:t>-</w:t>
      </w:r>
      <w:r w:rsidRPr="00C81A41">
        <w:tab/>
        <w:t xml:space="preserve">The training may be triggered by request(s) from one more ML model consumer(s) (i.e. NWDAF </w:t>
      </w:r>
      <w:proofErr w:type="spellStart"/>
      <w:r w:rsidRPr="00C81A41">
        <w:t>AnLF</w:t>
      </w:r>
      <w:proofErr w:type="spellEnd"/>
      <w:r w:rsidRPr="00C81A41">
        <w:t xml:space="preserve">). The NWDAF </w:t>
      </w:r>
      <w:proofErr w:type="spellStart"/>
      <w:r w:rsidRPr="00C81A41">
        <w:t>AnLF</w:t>
      </w:r>
      <w:proofErr w:type="spellEnd"/>
      <w:r w:rsidRPr="00C81A41">
        <w:t xml:space="preserve"> indicates the purpose of the trained ML model by including an Analytics identifier (and other parameters) as described in </w:t>
      </w:r>
      <w:r w:rsidR="006130C7" w:rsidRPr="00C81A41">
        <w:t>TS</w:t>
      </w:r>
      <w:r w:rsidR="006130C7">
        <w:t> </w:t>
      </w:r>
      <w:r w:rsidR="006130C7" w:rsidRPr="00C81A41">
        <w:t>23.288</w:t>
      </w:r>
      <w:r w:rsidR="006130C7">
        <w:t> </w:t>
      </w:r>
      <w:r w:rsidR="006130C7" w:rsidRPr="00C81A41">
        <w:t>[</w:t>
      </w:r>
      <w:r w:rsidRPr="00C81A41">
        <w:t>8].</w:t>
      </w:r>
    </w:p>
    <w:p w14:paraId="4EE4A8E8" w14:textId="77777777" w:rsidR="00C344DE" w:rsidRPr="00C81A41" w:rsidRDefault="00C344DE" w:rsidP="00C344DE">
      <w:pPr>
        <w:pStyle w:val="B1"/>
      </w:pPr>
      <w:r w:rsidRPr="00C81A41">
        <w:t>-</w:t>
      </w:r>
      <w:r w:rsidRPr="00C81A41">
        <w:tab/>
        <w:t xml:space="preserve">The NWDAF MTLF trains an ML model and assigns an ML Model identifier. The trained ML model and assigned ML Model identifier is provisioned to the NWDAF </w:t>
      </w:r>
      <w:proofErr w:type="spellStart"/>
      <w:r w:rsidRPr="00C81A41">
        <w:t>AnLF</w:t>
      </w:r>
      <w:proofErr w:type="spellEnd"/>
      <w:r w:rsidRPr="00C81A41">
        <w:t>.</w:t>
      </w:r>
    </w:p>
    <w:p w14:paraId="69D73C65" w14:textId="77777777" w:rsidR="00C344DE" w:rsidRPr="00C81A41" w:rsidRDefault="00C344DE" w:rsidP="00C344DE">
      <w:pPr>
        <w:pStyle w:val="B1"/>
      </w:pPr>
      <w:r w:rsidRPr="00C81A41">
        <w:t>-</w:t>
      </w:r>
      <w:r w:rsidRPr="00C81A41">
        <w:tab/>
        <w:t xml:space="preserve">The </w:t>
      </w:r>
      <w:proofErr w:type="spellStart"/>
      <w:r w:rsidRPr="00C81A41">
        <w:t>AnLF</w:t>
      </w:r>
      <w:proofErr w:type="spellEnd"/>
      <w:r w:rsidRPr="00C81A41">
        <w:t xml:space="preserve"> associates the trained ML model and its corresponding ML model identifier to a specific analytics request (identified by an Analytics ID).</w:t>
      </w:r>
    </w:p>
    <w:p w14:paraId="69B4917A" w14:textId="77777777" w:rsidR="00C344DE" w:rsidRPr="00C81A41" w:rsidRDefault="00C344DE" w:rsidP="00C344DE">
      <w:pPr>
        <w:pStyle w:val="B1"/>
      </w:pPr>
      <w:r w:rsidRPr="00C81A41">
        <w:t>-</w:t>
      </w:r>
      <w:r w:rsidRPr="00C81A41">
        <w:tab/>
        <w:t>A trained ML model may be stored at a repository (i.e. ADRF) for use by other analytics consumers. The trained ML model is identified at the ADRF based on the ML Model Identifier. No additional metadata are stored at the ADRF to identify the capabilities (e.g. supported Analytics) of the trained ML model.</w:t>
      </w:r>
    </w:p>
    <w:p w14:paraId="153ABBCA" w14:textId="4F26218D" w:rsidR="00C344DE" w:rsidRPr="00C81A41" w:rsidRDefault="00C344DE" w:rsidP="00C344DE">
      <w:pPr>
        <w:rPr>
          <w:b/>
          <w:bCs/>
        </w:rPr>
      </w:pPr>
      <w:r w:rsidRPr="00C81A41">
        <w:rPr>
          <w:b/>
          <w:bCs/>
        </w:rPr>
        <w:t>Analysis on usage of ML Model identifier:</w:t>
      </w:r>
    </w:p>
    <w:p w14:paraId="668C372E" w14:textId="77777777" w:rsidR="00C344DE" w:rsidRPr="00C81A41" w:rsidRDefault="00C344DE" w:rsidP="00C344DE">
      <w:pPr>
        <w:pStyle w:val="B1"/>
      </w:pPr>
      <w:r w:rsidRPr="00C81A41">
        <w:t>-</w:t>
      </w:r>
      <w:r w:rsidRPr="00C81A41">
        <w:tab/>
        <w:t>The ML Model identifier identifies the provisioned ML model.</w:t>
      </w:r>
    </w:p>
    <w:p w14:paraId="202C49EE" w14:textId="77777777" w:rsidR="00C344DE" w:rsidRPr="00C81A41" w:rsidRDefault="00C344DE" w:rsidP="00C344DE">
      <w:pPr>
        <w:pStyle w:val="B1"/>
      </w:pPr>
      <w:r w:rsidRPr="00C81A41">
        <w:t>-</w:t>
      </w:r>
      <w:r w:rsidRPr="00C81A41">
        <w:tab/>
        <w:t>Only the ML model consumer (</w:t>
      </w:r>
      <w:proofErr w:type="spellStart"/>
      <w:r w:rsidRPr="00C81A41">
        <w:t>AnLF</w:t>
      </w:r>
      <w:proofErr w:type="spellEnd"/>
      <w:r w:rsidRPr="00C81A41">
        <w:t>) is aware of the capabilities of the trained ML model by associating the trained ML model and its corresponding ML model identifier to a specific analytics request, identified by an Analytics ID, during an ML model training request.</w:t>
      </w:r>
    </w:p>
    <w:p w14:paraId="7D06FDE1"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12306F75" w14:textId="07696438" w:rsidR="000E7760" w:rsidRPr="00C81A41" w:rsidRDefault="000E7760" w:rsidP="00C344DE">
      <w:pPr>
        <w:pStyle w:val="Heading5"/>
        <w:rPr>
          <w:lang w:eastAsia="en-US"/>
        </w:rPr>
      </w:pPr>
      <w:bookmarkStart w:id="912" w:name="_Toc195517128"/>
      <w:bookmarkStart w:id="913" w:name="_Toc201334706"/>
      <w:bookmarkStart w:id="914" w:name="_Toc205529109"/>
      <w:r w:rsidRPr="00C81A41">
        <w:rPr>
          <w:lang w:eastAsia="en-US"/>
        </w:rPr>
        <w:lastRenderedPageBreak/>
        <w:t>6.2.1.</w:t>
      </w:r>
      <w:r w:rsidR="00DA09DB" w:rsidRPr="00C81A41">
        <w:rPr>
          <w:lang w:eastAsia="en-US"/>
        </w:rPr>
        <w:t>9</w:t>
      </w:r>
      <w:r w:rsidRPr="00C81A41">
        <w:rPr>
          <w:lang w:eastAsia="en-US"/>
        </w:rPr>
        <w:t>.4</w:t>
      </w:r>
      <w:r w:rsidRPr="00C81A41">
        <w:rPr>
          <w:lang w:eastAsia="en-US"/>
        </w:rPr>
        <w:tab/>
        <w:t>SA WG5</w:t>
      </w:r>
      <w:bookmarkEnd w:id="912"/>
      <w:bookmarkEnd w:id="913"/>
      <w:bookmarkEnd w:id="914"/>
    </w:p>
    <w:p w14:paraId="67308503" w14:textId="74719F07" w:rsidR="000E7760" w:rsidRPr="00C81A41" w:rsidRDefault="00C344DE" w:rsidP="00C344DE">
      <w:pPr>
        <w:keepNext/>
      </w:pPr>
      <w:r w:rsidRPr="00C81A41">
        <w:t xml:space="preserve">As part of the work defined in </w:t>
      </w:r>
      <w:r w:rsidR="006130C7" w:rsidRPr="00C81A41">
        <w:t>TS</w:t>
      </w:r>
      <w:r w:rsidR="006130C7">
        <w:t> </w:t>
      </w:r>
      <w:r w:rsidR="006130C7" w:rsidRPr="00C81A41">
        <w:t>28.105</w:t>
      </w:r>
      <w:r w:rsidR="006130C7">
        <w:t> </w:t>
      </w:r>
      <w:r w:rsidR="006130C7" w:rsidRPr="00C81A41">
        <w:t>[</w:t>
      </w:r>
      <w:r w:rsidRPr="00C81A41">
        <w:t>9]:</w:t>
      </w:r>
    </w:p>
    <w:p w14:paraId="4B8C465F" w14:textId="181F19D1" w:rsidR="00C344DE" w:rsidRPr="00C81A41" w:rsidRDefault="00C344DE" w:rsidP="00C344DE">
      <w:pPr>
        <w:pStyle w:val="B1"/>
      </w:pPr>
      <w:r w:rsidRPr="00C81A41">
        <w:t>-</w:t>
      </w:r>
      <w:r w:rsidRPr="00C81A41">
        <w:tab/>
        <w:t xml:space="preserve">An ML model is trained by the ML training </w:t>
      </w:r>
      <w:proofErr w:type="spellStart"/>
      <w:r w:rsidRPr="00C81A41">
        <w:t>MnS</w:t>
      </w:r>
      <w:proofErr w:type="spellEnd"/>
      <w:r w:rsidRPr="00C81A41">
        <w:t xml:space="preserve"> producer.</w:t>
      </w:r>
    </w:p>
    <w:p w14:paraId="59492131" w14:textId="77777777" w:rsidR="00C344DE" w:rsidRPr="00C81A41" w:rsidRDefault="00D13913" w:rsidP="00C344DE">
      <w:pPr>
        <w:pStyle w:val="TH"/>
      </w:pPr>
      <w:r>
        <w:pict w14:anchorId="6CE3A28A">
          <v:shape id="_x0000_i1029" type="#_x0000_t75" style="width:482.95pt;height:96.45pt">
            <v:imagedata r:id="rId19"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043EFD90" w:rsidR="00C344DE" w:rsidRPr="00C81A41" w:rsidRDefault="00C344DE" w:rsidP="00C344DE">
      <w:pPr>
        <w:pStyle w:val="B1"/>
      </w:pPr>
      <w:r w:rsidRPr="00C81A41">
        <w:t>-</w:t>
      </w:r>
      <w:r w:rsidRPr="00C81A41">
        <w:tab/>
        <w:t xml:space="preserve">The training may be triggered by request(s) from one or more ML training </w:t>
      </w:r>
      <w:proofErr w:type="spellStart"/>
      <w:r w:rsidRPr="00C81A41">
        <w:t>MnS</w:t>
      </w:r>
      <w:proofErr w:type="spellEnd"/>
      <w:r w:rsidRPr="00C81A41">
        <w:t xml:space="preserve"> consumer(s). </w:t>
      </w:r>
      <w:r w:rsidR="00F21165" w:rsidRPr="00103557">
        <w:t xml:space="preserve">The consumer may be for example a network function, a management function, </w:t>
      </w:r>
      <w:r w:rsidR="00F21165">
        <w:t xml:space="preserve">or </w:t>
      </w:r>
      <w:r w:rsidR="00F21165" w:rsidRPr="00103557">
        <w:t>an operator.</w:t>
      </w:r>
      <w:r w:rsidR="00F21165">
        <w:t xml:space="preserve"> </w:t>
      </w:r>
      <w:r w:rsidRPr="00C81A41">
        <w:t xml:space="preserve">The </w:t>
      </w:r>
      <w:proofErr w:type="spellStart"/>
      <w:r w:rsidRPr="00C81A41">
        <w:t>MnS</w:t>
      </w:r>
      <w:proofErr w:type="spellEnd"/>
      <w:r w:rsidRPr="00C81A41">
        <w:t xml:space="preserve"> consumer specifies in the ML training request the inference type which indicates the function or purpose of the ML model, e.g. </w:t>
      </w:r>
      <w:proofErr w:type="spellStart"/>
      <w:r w:rsidRPr="00C81A41">
        <w:t>CoverageProblemAnalysis</w:t>
      </w:r>
      <w:proofErr w:type="spellEnd"/>
      <w:r w:rsidR="00F21165">
        <w:t>, that is the MDA type for the coverage problem analysis,</w:t>
      </w:r>
      <w:r w:rsidRPr="00C81A41">
        <w:t xml:space="preserve"> see </w:t>
      </w:r>
      <w:r w:rsidR="006130C7" w:rsidRPr="00C81A41">
        <w:t>TS</w:t>
      </w:r>
      <w:r w:rsidR="006130C7">
        <w:t> </w:t>
      </w:r>
      <w:r w:rsidR="006130C7" w:rsidRPr="00C81A41">
        <w:t>28.104</w:t>
      </w:r>
      <w:r w:rsidR="006130C7">
        <w:t> </w:t>
      </w:r>
      <w:r w:rsidR="006130C7" w:rsidRPr="00C81A41">
        <w:t>[</w:t>
      </w:r>
      <w:r w:rsidRPr="00C81A41">
        <w:t>71]</w:t>
      </w:r>
      <w:r w:rsidR="00F21165">
        <w:t xml:space="preserve"> or</w:t>
      </w:r>
      <w:r w:rsidR="00F21165" w:rsidRPr="00103557">
        <w:t xml:space="preserve"> </w:t>
      </w:r>
      <w:proofErr w:type="spellStart"/>
      <w:r w:rsidR="00F21165" w:rsidRPr="00103557">
        <w:t>NgRanInferenceType</w:t>
      </w:r>
      <w:proofErr w:type="spellEnd"/>
      <w:r w:rsidR="00F21165">
        <w:t xml:space="preserve"> which indicates </w:t>
      </w:r>
      <w:r w:rsidR="00F21165" w:rsidRPr="00103557">
        <w:t>the type of inference that the ML model for NG-RAN supports</w:t>
      </w:r>
      <w:r w:rsidR="00F21165">
        <w:t xml:space="preserve">, see </w:t>
      </w:r>
      <w:r w:rsidR="006130C7" w:rsidRPr="00C81A41">
        <w:t>TS</w:t>
      </w:r>
      <w:r w:rsidR="006130C7">
        <w:t> </w:t>
      </w:r>
      <w:r w:rsidR="006130C7" w:rsidRPr="00C81A41">
        <w:t>28.105</w:t>
      </w:r>
      <w:r w:rsidR="006130C7">
        <w:t> </w:t>
      </w:r>
      <w:r w:rsidR="006130C7" w:rsidRPr="00C81A41">
        <w:t>[</w:t>
      </w:r>
      <w:r w:rsidR="00F21165" w:rsidRPr="00C81A41">
        <w:t>9]</w:t>
      </w:r>
      <w:r w:rsidRPr="00C81A41">
        <w:t>.</w:t>
      </w:r>
    </w:p>
    <w:p w14:paraId="452E7437" w14:textId="77777777" w:rsidR="00C344DE" w:rsidRPr="00C81A41" w:rsidRDefault="00C344DE" w:rsidP="00C344DE">
      <w:pPr>
        <w:pStyle w:val="B1"/>
      </w:pPr>
      <w:r w:rsidRPr="00C81A41">
        <w:t>-</w:t>
      </w:r>
      <w:r w:rsidRPr="00C81A41">
        <w:tab/>
        <w:t xml:space="preserve">The ML training </w:t>
      </w:r>
      <w:proofErr w:type="spellStart"/>
      <w:r w:rsidRPr="00C81A41">
        <w:t>MnS</w:t>
      </w:r>
      <w:proofErr w:type="spellEnd"/>
      <w:r w:rsidRPr="00C81A41">
        <w:t xml:space="preserve"> producer assigns an ML Model identifier to the trained ML model that is provisioned to the </w:t>
      </w:r>
      <w:proofErr w:type="spellStart"/>
      <w:r w:rsidRPr="00C81A41">
        <w:t>MnS</w:t>
      </w:r>
      <w:proofErr w:type="spellEnd"/>
      <w:r w:rsidRPr="00C81A41">
        <w:t xml:space="preserve"> consumer. The ML Model identifier identifies the provisioned ML model.</w:t>
      </w:r>
    </w:p>
    <w:p w14:paraId="674D7C14" w14:textId="77777777" w:rsidR="00C344DE" w:rsidRPr="00C81A41" w:rsidRDefault="00C344DE" w:rsidP="00C344DE">
      <w:pPr>
        <w:pStyle w:val="B1"/>
      </w:pPr>
      <w:r w:rsidRPr="00C81A41">
        <w:t>-</w:t>
      </w:r>
      <w:r w:rsidRPr="00C81A41">
        <w:tab/>
        <w:t xml:space="preserve">A trained ML model may be stored at a repository for use by other </w:t>
      </w:r>
      <w:proofErr w:type="spellStart"/>
      <w:r w:rsidRPr="00C81A41">
        <w:t>MnS</w:t>
      </w:r>
      <w:proofErr w:type="spellEnd"/>
      <w:r w:rsidRPr="00C81A41">
        <w:t xml:space="preserve">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7A7AE882" w14:textId="77777777" w:rsidR="006420AB" w:rsidRDefault="006420AB" w:rsidP="006420AB">
      <w:pPr>
        <w:pStyle w:val="B1"/>
      </w:pPr>
      <w:r>
        <w:t>-</w:t>
      </w:r>
      <w:r>
        <w:tab/>
        <w:t>The ML Model identifier identifies the provisioned ML model.</w:t>
      </w:r>
    </w:p>
    <w:p w14:paraId="47058F5E" w14:textId="77777777" w:rsidR="006420AB" w:rsidRDefault="006420AB" w:rsidP="006420AB">
      <w:pPr>
        <w:pStyle w:val="B1"/>
      </w:pPr>
      <w:r>
        <w:t>-</w:t>
      </w:r>
      <w:r>
        <w:tab/>
        <w:t>The ML model identifier is used to uniquely identify an ML model instance managed within the 5G system.</w:t>
      </w:r>
    </w:p>
    <w:p w14:paraId="7C4549DF" w14:textId="77777777" w:rsidR="006420AB" w:rsidRDefault="006420AB" w:rsidP="006420AB">
      <w:pPr>
        <w:pStyle w:val="B1"/>
      </w:pPr>
      <w:r>
        <w:t>--</w:t>
      </w:r>
      <w:r>
        <w:tab/>
        <w:t>ML model consumer (</w:t>
      </w:r>
      <w:proofErr w:type="spellStart"/>
      <w:r>
        <w:t>MnS</w:t>
      </w:r>
      <w:proofErr w:type="spellEnd"/>
      <w:r>
        <w:t xml:space="preserve"> Consumer) is aware of the capabilities of the trained ML model by associating the trained ML model and its corresponding ML model identifier to a specific inference type during the ML training request.</w:t>
      </w:r>
    </w:p>
    <w:p w14:paraId="7F1A8F1B" w14:textId="77777777" w:rsidR="006420AB" w:rsidRDefault="006420AB" w:rsidP="006420AB">
      <w:pPr>
        <w:pStyle w:val="B1"/>
      </w:pPr>
      <w:r>
        <w:t>-</w:t>
      </w:r>
      <w:r>
        <w:tab/>
        <w:t>When a trained ML model is stored in a repository, the ML Model identifier by its own cannot be used to identify the capabilities of the ML model.</w:t>
      </w:r>
    </w:p>
    <w:p w14:paraId="7DE3FC64" w14:textId="77777777" w:rsidR="00B2185F" w:rsidRPr="00B2185F" w:rsidRDefault="00B2185F" w:rsidP="00B2185F">
      <w:pPr>
        <w:overflowPunct/>
        <w:autoSpaceDE/>
        <w:autoSpaceDN/>
        <w:adjustRightInd/>
        <w:spacing w:before="100" w:beforeAutospacing="1" w:after="100" w:afterAutospacing="1"/>
        <w:textAlignment w:val="auto"/>
      </w:pPr>
      <w:bookmarkStart w:id="915" w:name="_Toc195517129"/>
      <w:r w:rsidRPr="00B2185F">
        <w:t>To support various management operations such as training, inference, and deployment, the following layered identification structure is defined:</w:t>
      </w:r>
    </w:p>
    <w:p w14:paraId="798FAC0A" w14:textId="77777777" w:rsidR="006420AB" w:rsidRDefault="006420AB" w:rsidP="006420AB">
      <w:pPr>
        <w:pStyle w:val="B1"/>
      </w:pPr>
      <w:r>
        <w:t>-</w:t>
      </w:r>
      <w:r>
        <w:tab/>
        <w:t>ML model identifier uniquely identifies an ML model. It is assigned when an ML model is created (e.g. after initial training).</w:t>
      </w:r>
    </w:p>
    <w:p w14:paraId="161C36CA" w14:textId="77777777" w:rsidR="006420AB" w:rsidRDefault="006420AB" w:rsidP="006420AB">
      <w:pPr>
        <w:pStyle w:val="B1"/>
      </w:pPr>
      <w:r>
        <w:t>-</w:t>
      </w:r>
      <w:r>
        <w:tab/>
        <w:t>ML Model version specifies a particular version of an ML model to differentiate between versions resulting from re-training or updates.</w:t>
      </w:r>
    </w:p>
    <w:p w14:paraId="551CC1E7" w14:textId="77777777" w:rsidR="006420AB" w:rsidRDefault="006420AB" w:rsidP="006420AB">
      <w:pPr>
        <w:pStyle w:val="B1"/>
      </w:pPr>
      <w:r>
        <w:t>-</w:t>
      </w:r>
      <w:r>
        <w:tab/>
        <w:t>ML Model ref is a reference construct that encapsulates both the ML model identifier and ML model version and can optionally include a URI pointing to the model in an internal or external registry/repository.</w:t>
      </w:r>
    </w:p>
    <w:p w14:paraId="008EF4A6" w14:textId="77777777" w:rsidR="00B2185F" w:rsidRPr="00B2185F" w:rsidRDefault="00B2185F" w:rsidP="00B2185F">
      <w:pPr>
        <w:overflowPunct/>
        <w:autoSpaceDE/>
        <w:autoSpaceDN/>
        <w:adjustRightInd/>
        <w:spacing w:before="100" w:beforeAutospacing="1" w:after="100" w:afterAutospacing="1"/>
        <w:textAlignment w:val="auto"/>
      </w:pPr>
      <w:r w:rsidRPr="00B2185F">
        <w:t>The use of ML model ref is particularly relevant when:</w:t>
      </w:r>
    </w:p>
    <w:p w14:paraId="1AA5B2BC" w14:textId="77777777" w:rsidR="006420AB" w:rsidRDefault="006420AB" w:rsidP="006420AB">
      <w:pPr>
        <w:pStyle w:val="B1"/>
      </w:pPr>
      <w:r>
        <w:t>-</w:t>
      </w:r>
      <w:r>
        <w:tab/>
        <w:t>Referring to a specific ML model version in ML training request, ML training report, or ML inference job.</w:t>
      </w:r>
    </w:p>
    <w:p w14:paraId="1A804D02" w14:textId="77777777" w:rsidR="006420AB" w:rsidRDefault="006420AB" w:rsidP="006420AB">
      <w:pPr>
        <w:pStyle w:val="B1"/>
      </w:pPr>
      <w:r>
        <w:t>-</w:t>
      </w:r>
      <w:r>
        <w:tab/>
        <w:t xml:space="preserve">Supporting re-training workflows, where the </w:t>
      </w:r>
      <w:proofErr w:type="spellStart"/>
      <w:r>
        <w:t>MnS</w:t>
      </w:r>
      <w:proofErr w:type="spellEnd"/>
      <w:r>
        <w:t xml:space="preserve"> consumer explicitly refers to an existing model to be updated.</w:t>
      </w:r>
    </w:p>
    <w:p w14:paraId="5385F1F8" w14:textId="77777777" w:rsidR="006420AB" w:rsidRDefault="006420AB" w:rsidP="006420AB">
      <w:pPr>
        <w:pStyle w:val="B1"/>
      </w:pPr>
      <w:r>
        <w:t>-</w:t>
      </w:r>
      <w:r>
        <w:tab/>
        <w:t>Supporting external ML model repositories, by using URIs in ML model ref.</w:t>
      </w:r>
    </w:p>
    <w:p w14:paraId="2E8EB661" w14:textId="77777777" w:rsidR="006420AB" w:rsidRDefault="006420AB" w:rsidP="006420AB">
      <w:pPr>
        <w:pStyle w:val="B1"/>
      </w:pPr>
      <w:r>
        <w:t>-</w:t>
      </w:r>
      <w:r>
        <w:tab/>
        <w:t>Simplifying job definitions by using a single reference field instead of separate ID and version fields.</w:t>
      </w:r>
    </w:p>
    <w:p w14:paraId="44728194" w14:textId="77777777" w:rsidR="00B2185F" w:rsidRPr="00B2185F" w:rsidRDefault="00B2185F" w:rsidP="006420AB">
      <w:pPr>
        <w:pStyle w:val="NO"/>
      </w:pPr>
      <w:r w:rsidRPr="00B2185F">
        <w:lastRenderedPageBreak/>
        <w:t xml:space="preserve">NOTE: </w:t>
      </w:r>
      <w:r w:rsidRPr="00B2185F">
        <w:tab/>
        <w:t xml:space="preserve">In initial training scenarios, the ML model ref is typically not used, as the ML model does not yet exist. Instead, the AIML Inference Name is provided in the ML training request to indicate the intended inference behaviour or use case of the new ML model. The </w:t>
      </w:r>
      <w:proofErr w:type="spellStart"/>
      <w:r w:rsidRPr="00B2185F">
        <w:t>MnS</w:t>
      </w:r>
      <w:proofErr w:type="spellEnd"/>
      <w:r w:rsidRPr="00B2185F">
        <w:t xml:space="preserve"> producer then generates the ML model identifier and optionally assigns a model version upon successful completion of training.</w:t>
      </w:r>
    </w:p>
    <w:p w14:paraId="77E1E756" w14:textId="77777777" w:rsidR="00B2185F" w:rsidRPr="006420AB" w:rsidRDefault="00B2185F" w:rsidP="006420AB">
      <w:r w:rsidRPr="006420AB">
        <w:t>This structured identification framework enables:</w:t>
      </w:r>
    </w:p>
    <w:p w14:paraId="38FFDAF4" w14:textId="77777777" w:rsidR="006420AB" w:rsidRDefault="006420AB" w:rsidP="006420AB">
      <w:pPr>
        <w:pStyle w:val="B1"/>
        <w:rPr>
          <w:rFonts w:eastAsia="SimSun"/>
          <w:lang w:eastAsia="zh-CN"/>
        </w:rPr>
      </w:pPr>
      <w:r>
        <w:rPr>
          <w:rFonts w:eastAsia="SimSun"/>
          <w:lang w:eastAsia="zh-CN"/>
        </w:rPr>
        <w:t>-</w:t>
      </w:r>
      <w:r>
        <w:rPr>
          <w:rFonts w:eastAsia="SimSun"/>
          <w:lang w:eastAsia="zh-CN"/>
        </w:rPr>
        <w:tab/>
        <w:t>Lifecycle management and tracking of ML models.</w:t>
      </w:r>
    </w:p>
    <w:p w14:paraId="1A83A4CD" w14:textId="77777777" w:rsidR="006420AB" w:rsidRDefault="006420AB" w:rsidP="006420AB">
      <w:pPr>
        <w:pStyle w:val="B1"/>
        <w:rPr>
          <w:rFonts w:eastAsia="SimSun"/>
          <w:lang w:eastAsia="zh-CN"/>
        </w:rPr>
      </w:pPr>
      <w:r>
        <w:rPr>
          <w:rFonts w:eastAsia="SimSun"/>
          <w:lang w:eastAsia="zh-CN"/>
        </w:rPr>
        <w:t>-</w:t>
      </w:r>
      <w:r>
        <w:rPr>
          <w:rFonts w:eastAsia="SimSun"/>
          <w:lang w:eastAsia="zh-CN"/>
        </w:rPr>
        <w:tab/>
        <w:t>Flexible orchestration of ML training and ML inference operations.</w:t>
      </w:r>
    </w:p>
    <w:p w14:paraId="4AF52BAE" w14:textId="77777777" w:rsidR="006420AB" w:rsidRDefault="006420AB" w:rsidP="006420AB">
      <w:pPr>
        <w:pStyle w:val="B1"/>
        <w:rPr>
          <w:rFonts w:eastAsia="SimSun"/>
          <w:lang w:eastAsia="zh-CN"/>
        </w:rPr>
      </w:pPr>
      <w:r>
        <w:rPr>
          <w:rFonts w:eastAsia="SimSun"/>
          <w:lang w:eastAsia="zh-CN"/>
        </w:rPr>
        <w:t>-</w:t>
      </w:r>
      <w:r>
        <w:rPr>
          <w:rFonts w:eastAsia="SimSun"/>
          <w:lang w:eastAsia="zh-CN"/>
        </w:rPr>
        <w:tab/>
        <w:t>Potential extension toward integration with federated or external model repositories.</w:t>
      </w:r>
    </w:p>
    <w:p w14:paraId="4A671137" w14:textId="64FF4FA6" w:rsidR="000E7760" w:rsidRPr="00C81A41" w:rsidRDefault="000E7760" w:rsidP="00C344DE">
      <w:pPr>
        <w:pStyle w:val="Heading5"/>
        <w:rPr>
          <w:lang w:eastAsia="zh-CN"/>
        </w:rPr>
      </w:pPr>
      <w:bookmarkStart w:id="916" w:name="_Toc201334707"/>
      <w:bookmarkStart w:id="917" w:name="_Toc205529110"/>
      <w:r w:rsidRPr="00C81A41">
        <w:rPr>
          <w:lang w:eastAsia="zh-CN"/>
        </w:rPr>
        <w:t>6.2.1.</w:t>
      </w:r>
      <w:r w:rsidR="00B75BF0" w:rsidRPr="00C81A41">
        <w:rPr>
          <w:lang w:eastAsia="zh-CN"/>
        </w:rPr>
        <w:t>9</w:t>
      </w:r>
      <w:r w:rsidRPr="00C81A41">
        <w:rPr>
          <w:lang w:eastAsia="zh-CN"/>
        </w:rPr>
        <w:t>.5</w:t>
      </w:r>
      <w:r w:rsidRPr="00C81A41">
        <w:rPr>
          <w:lang w:eastAsia="zh-CN"/>
        </w:rPr>
        <w:tab/>
        <w:t>SA WG6</w:t>
      </w:r>
      <w:bookmarkEnd w:id="915"/>
      <w:bookmarkEnd w:id="916"/>
      <w:bookmarkEnd w:id="917"/>
    </w:p>
    <w:p w14:paraId="256AE2D4" w14:textId="1EBB7BD2" w:rsidR="00C344DE" w:rsidRPr="00C81A41" w:rsidRDefault="00C344DE" w:rsidP="00C344DE">
      <w:pPr>
        <w:keepNext/>
        <w:rPr>
          <w:lang w:eastAsia="zh-CN"/>
        </w:rPr>
      </w:pPr>
      <w:r w:rsidRPr="00C81A41">
        <w:rPr>
          <w:lang w:eastAsia="zh-CN"/>
        </w:rPr>
        <w:t xml:space="preserve">As part of the work defined in </w:t>
      </w:r>
      <w:r w:rsidR="006130C7" w:rsidRPr="00C81A41">
        <w:rPr>
          <w:lang w:eastAsia="zh-CN"/>
        </w:rPr>
        <w:t>TS</w:t>
      </w:r>
      <w:r w:rsidR="006130C7">
        <w:rPr>
          <w:lang w:eastAsia="zh-CN"/>
        </w:rPr>
        <w:t> </w:t>
      </w:r>
      <w:r w:rsidR="006130C7" w:rsidRPr="00C81A41">
        <w:rPr>
          <w:lang w:eastAsia="zh-CN"/>
        </w:rPr>
        <w:t>23.482</w:t>
      </w:r>
      <w:r w:rsidR="006130C7">
        <w:rPr>
          <w:lang w:eastAsia="zh-CN"/>
        </w:rPr>
        <w:t> </w:t>
      </w:r>
      <w:r w:rsidR="006130C7" w:rsidRPr="00C81A41">
        <w:rPr>
          <w:lang w:eastAsia="zh-CN"/>
        </w:rPr>
        <w:t>[</w:t>
      </w:r>
      <w:r w:rsidRPr="00C81A41">
        <w:rPr>
          <w:lang w:eastAsia="zh-CN"/>
        </w:rPr>
        <w:t>34]</w:t>
      </w:r>
    </w:p>
    <w:p w14:paraId="7DF08584" w14:textId="77777777" w:rsidR="00C344DE" w:rsidRPr="00C81A41" w:rsidRDefault="00C344DE" w:rsidP="00C344DE">
      <w:pPr>
        <w:pStyle w:val="B1"/>
        <w:rPr>
          <w:lang w:eastAsia="zh-CN"/>
        </w:rPr>
      </w:pPr>
      <w:r w:rsidRPr="00C81A41">
        <w:rPr>
          <w:lang w:eastAsia="zh-CN"/>
        </w:rPr>
        <w:t>-</w:t>
      </w:r>
      <w:r w:rsidRPr="00C81A41">
        <w:rPr>
          <w:lang w:eastAsia="zh-CN"/>
        </w:rPr>
        <w:tab/>
        <w:t>The ML model ID uniquely identifies the application-layer ML model.</w:t>
      </w:r>
    </w:p>
    <w:p w14:paraId="49254C27" w14:textId="77777777" w:rsidR="000E7760" w:rsidRPr="00C81A41" w:rsidRDefault="00D13913" w:rsidP="00C344DE">
      <w:pPr>
        <w:pStyle w:val="TH"/>
      </w:pPr>
      <w:r>
        <w:pict w14:anchorId="73DF858F">
          <v:shape id="_x0000_i1030" type="#_x0000_t75" style="width:269.65pt;height:150.8pt">
            <v:imagedata r:id="rId20" o:title=""/>
          </v:shape>
        </w:pict>
      </w:r>
    </w:p>
    <w:p w14:paraId="36E74CBC" w14:textId="426FC5BB" w:rsidR="000E7760" w:rsidRPr="00C81A41" w:rsidRDefault="000E7760" w:rsidP="00C344DE">
      <w:pPr>
        <w:pStyle w:val="TF"/>
      </w:pPr>
      <w:r w:rsidRPr="00C81A41">
        <w:t>Figure 6.2.1.</w:t>
      </w:r>
      <w:r w:rsidR="00847208" w:rsidRPr="00C81A41">
        <w:t>9</w:t>
      </w:r>
      <w:r w:rsidRPr="00C81A41">
        <w:t>.5-1</w:t>
      </w:r>
      <w:r w:rsidR="00C344DE" w:rsidRPr="00C81A41">
        <w:t>:</w:t>
      </w:r>
      <w:r w:rsidRPr="00C81A41">
        <w:t xml:space="preserve"> ML model training/identification in AIML related work in SA</w:t>
      </w:r>
      <w:r w:rsidR="00C344DE" w:rsidRPr="00C81A41">
        <w:t> WG</w:t>
      </w:r>
      <w:r w:rsidRPr="00C81A41">
        <w:t>6</w:t>
      </w:r>
    </w:p>
    <w:p w14:paraId="3C488AB4" w14:textId="362A3DE1" w:rsidR="00C344DE" w:rsidRPr="00C81A41" w:rsidRDefault="00C344DE" w:rsidP="00C344DE">
      <w:pPr>
        <w:pStyle w:val="B1"/>
      </w:pPr>
      <w:r w:rsidRPr="00C81A41">
        <w:t>-</w:t>
      </w:r>
      <w:r w:rsidRPr="00C81A41">
        <w:tab/>
        <w:t>A VAL server may offload training of an ML model to an AIMLE server.</w:t>
      </w:r>
    </w:p>
    <w:p w14:paraId="37B34CC4" w14:textId="77777777" w:rsidR="00C344DE" w:rsidRPr="00C81A41" w:rsidRDefault="00C344DE" w:rsidP="00C344DE">
      <w:pPr>
        <w:pStyle w:val="B1"/>
      </w:pPr>
      <w:r w:rsidRPr="00C81A41">
        <w:t>-</w:t>
      </w:r>
      <w:r w:rsidRPr="00C81A41">
        <w:tab/>
        <w:t>An AIML server may train an ML model based on request from consumer(s) (VAL server). Two options are supported:</w:t>
      </w:r>
    </w:p>
    <w:p w14:paraId="634D9A96" w14:textId="77777777" w:rsidR="00C344DE" w:rsidRPr="00C81A41" w:rsidRDefault="00C344DE" w:rsidP="00C344DE">
      <w:pPr>
        <w:pStyle w:val="B2"/>
      </w:pPr>
      <w:r w:rsidRPr="00C81A41">
        <w:t>-</w:t>
      </w:r>
      <w:r w:rsidRPr="00C81A41">
        <w:tab/>
        <w:t>A VAL server may request to offload training of an application layer ML model to an AIML server where the model training request includes the ML Model identifier.</w:t>
      </w:r>
    </w:p>
    <w:p w14:paraId="170CF88A" w14:textId="77777777" w:rsidR="00C344DE" w:rsidRPr="00C81A41" w:rsidRDefault="00C344DE" w:rsidP="00C344DE">
      <w:pPr>
        <w:pStyle w:val="B2"/>
      </w:pPr>
      <w:r w:rsidRPr="00C81A41">
        <w:t>-</w:t>
      </w:r>
      <w:r w:rsidRPr="00C81A41">
        <w:tab/>
        <w:t>A VAL server may request to train a model for an analytics supported by ADAES where the model training request includes the analytics identifier.</w:t>
      </w:r>
    </w:p>
    <w:p w14:paraId="1FEB3C18" w14:textId="77777777" w:rsidR="00C344DE" w:rsidRPr="00C81A41" w:rsidRDefault="00C344DE" w:rsidP="00C344DE">
      <w:pPr>
        <w:pStyle w:val="B1"/>
      </w:pPr>
      <w:r w:rsidRPr="00C81A41">
        <w:t>-</w:t>
      </w:r>
      <w:r w:rsidRPr="00C81A41">
        <w:tab/>
        <w:t>The ML model information, including ML Model identifier and model capabilities can be stored in a model repository.</w:t>
      </w:r>
    </w:p>
    <w:p w14:paraId="4B809744" w14:textId="77777777" w:rsidR="00C344DE" w:rsidRPr="00C81A41" w:rsidRDefault="00C344DE" w:rsidP="00C344DE">
      <w:pPr>
        <w:rPr>
          <w:b/>
          <w:bCs/>
        </w:rPr>
      </w:pPr>
      <w:r w:rsidRPr="00C81A41">
        <w:rPr>
          <w:b/>
          <w:bCs/>
        </w:rPr>
        <w:t>Analysis on usage of ML Model identifier:</w:t>
      </w:r>
    </w:p>
    <w:p w14:paraId="5249D840" w14:textId="77777777" w:rsidR="00C344DE" w:rsidRPr="00C81A41" w:rsidRDefault="00C344DE" w:rsidP="00C344DE">
      <w:pPr>
        <w:pStyle w:val="B1"/>
      </w:pPr>
      <w:r w:rsidRPr="00C81A41">
        <w:t>-</w:t>
      </w:r>
      <w:r w:rsidRPr="00C81A41">
        <w:tab/>
        <w:t>In scenarios where AIMLE trains an application-layer ML model an ML Model identifier can implicitly identify the capabilities of the ML model.</w:t>
      </w:r>
    </w:p>
    <w:p w14:paraId="2949E6DA" w14:textId="77777777" w:rsidR="00C344DE" w:rsidRPr="00C81A41" w:rsidRDefault="00C344DE" w:rsidP="00C344DE">
      <w:pPr>
        <w:pStyle w:val="B1"/>
      </w:pPr>
      <w:r w:rsidRPr="00C81A41">
        <w:t>-</w:t>
      </w:r>
      <w:r w:rsidRPr="00C81A41">
        <w:tab/>
        <w:t>In scenarios where AIMLE trains an ML model for ADAES services, ML Model identifier identifies the provisioned ML model. If the trained ML model is stored in an ML repository, then the information stored in the repository may include the capabilities of the ML model identified by an ML Model identifier (e.g. supported Analytics ID).</w:t>
      </w:r>
    </w:p>
    <w:p w14:paraId="53D17A9D" w14:textId="20E3E6F7" w:rsidR="00EA3DAD" w:rsidRPr="00C81A41" w:rsidRDefault="00EA3DAD" w:rsidP="00EA3DAD">
      <w:pPr>
        <w:pStyle w:val="Heading3"/>
      </w:pPr>
      <w:bookmarkStart w:id="918" w:name="_Toc195517130"/>
      <w:bookmarkStart w:id="919" w:name="_Toc201334708"/>
      <w:bookmarkStart w:id="920" w:name="_Toc205529111"/>
      <w:r w:rsidRPr="00C81A41">
        <w:t>6.2.2</w:t>
      </w:r>
      <w:r w:rsidRPr="00C81A41">
        <w:tab/>
        <w:t xml:space="preserve">Analysis on </w:t>
      </w:r>
      <w:r w:rsidR="00806E34" w:rsidRPr="00C81A41">
        <w:rPr>
          <w:rFonts w:hint="eastAsia"/>
          <w:lang w:eastAsia="zh-CN"/>
        </w:rPr>
        <w:t>Federated Learning</w:t>
      </w:r>
      <w:bookmarkEnd w:id="892"/>
      <w:bookmarkEnd w:id="893"/>
      <w:bookmarkEnd w:id="894"/>
      <w:bookmarkEnd w:id="895"/>
      <w:bookmarkEnd w:id="896"/>
      <w:bookmarkEnd w:id="897"/>
      <w:bookmarkEnd w:id="898"/>
      <w:bookmarkEnd w:id="899"/>
      <w:bookmarkEnd w:id="918"/>
      <w:bookmarkEnd w:id="919"/>
      <w:bookmarkEnd w:id="920"/>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7BE8E7FA" w14:textId="0DA3D60E" w:rsidR="00EA3DAD" w:rsidRPr="00C81A41" w:rsidRDefault="00EA3DAD" w:rsidP="00EA3DAD">
      <w:pPr>
        <w:pStyle w:val="TH"/>
      </w:pPr>
      <w:r w:rsidRPr="00C81A41">
        <w:lastRenderedPageBreak/>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shd w:val="clear" w:color="auto" w:fill="auto"/>
          </w:tcPr>
          <w:p w14:paraId="31185A75" w14:textId="77777777" w:rsidR="00EA3DAD" w:rsidRPr="00C81A41" w:rsidRDefault="00EA3DAD" w:rsidP="00C10729">
            <w:pPr>
              <w:pStyle w:val="TAH"/>
            </w:pPr>
            <w:r w:rsidRPr="00C81A41">
              <w:t>TSG (TS/TR)</w:t>
            </w:r>
          </w:p>
        </w:tc>
        <w:tc>
          <w:tcPr>
            <w:tcW w:w="7084" w:type="dxa"/>
            <w:shd w:val="clear" w:color="auto" w:fill="auto"/>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shd w:val="clear" w:color="auto" w:fill="auto"/>
          </w:tcPr>
          <w:p w14:paraId="7A9F0504" w14:textId="77777777" w:rsidR="00EA3DAD" w:rsidRPr="00C81A41" w:rsidRDefault="00EA3DAD" w:rsidP="00C10729">
            <w:pPr>
              <w:pStyle w:val="TAL"/>
            </w:pPr>
            <w:r w:rsidRPr="00C81A41">
              <w:t>SA WG2 TR 23.700-84 [4]</w:t>
            </w:r>
          </w:p>
        </w:tc>
        <w:tc>
          <w:tcPr>
            <w:tcW w:w="7084" w:type="dxa"/>
            <w:shd w:val="clear" w:color="auto" w:fill="auto"/>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shd w:val="clear" w:color="auto" w:fill="auto"/>
          </w:tcPr>
          <w:p w14:paraId="76030DC4" w14:textId="456BABD6" w:rsidR="00806E34" w:rsidRPr="00C81A41" w:rsidRDefault="00806E34" w:rsidP="00806E34">
            <w:pPr>
              <w:pStyle w:val="TAL"/>
            </w:pPr>
            <w:r w:rsidRPr="00C81A41">
              <w:t>SA WG2 TR 23.700-84 [4]</w:t>
            </w:r>
          </w:p>
        </w:tc>
        <w:tc>
          <w:tcPr>
            <w:tcW w:w="7084" w:type="dxa"/>
            <w:shd w:val="clear" w:color="auto" w:fill="auto"/>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shd w:val="clear" w:color="auto" w:fill="auto"/>
          </w:tcPr>
          <w:p w14:paraId="7D94310A" w14:textId="77777777" w:rsidR="00806E34" w:rsidRPr="00C81A41" w:rsidRDefault="00806E34" w:rsidP="00806E34">
            <w:pPr>
              <w:pStyle w:val="TAL"/>
            </w:pPr>
            <w:r w:rsidRPr="00C81A41">
              <w:t>RAN WG1 TR 38.843 [3]</w:t>
            </w:r>
          </w:p>
        </w:tc>
        <w:tc>
          <w:tcPr>
            <w:tcW w:w="7084" w:type="dxa"/>
            <w:shd w:val="clear" w:color="auto" w:fill="auto"/>
          </w:tcPr>
          <w:p w14:paraId="392A58F9" w14:textId="77777777" w:rsidR="00806E34" w:rsidRPr="00C81A41" w:rsidRDefault="00806E34" w:rsidP="00806E34">
            <w:pPr>
              <w:pStyle w:val="TAL"/>
            </w:pPr>
            <w:r w:rsidRPr="00C81A41">
              <w:rPr>
                <w:i/>
                <w:iCs/>
              </w:rPr>
              <w:t>Federated Learning</w:t>
            </w:r>
            <w:r w:rsidRPr="00C81A41">
              <w:t xml:space="preserve">: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shd w:val="clear" w:color="auto" w:fill="auto"/>
          </w:tcPr>
          <w:p w14:paraId="3DF632A9" w14:textId="4ACC4EE8" w:rsidR="008611FA" w:rsidRPr="00C81A41" w:rsidRDefault="008611FA" w:rsidP="008611FA">
            <w:pPr>
              <w:pStyle w:val="TAL"/>
            </w:pPr>
            <w:r w:rsidRPr="00C81A41">
              <w:rPr>
                <w:rFonts w:hint="eastAsia"/>
              </w:rPr>
              <w:t xml:space="preserve">3GPP SA5 </w:t>
            </w:r>
            <w:r w:rsidR="00B37ED1" w:rsidRPr="00C81A41">
              <w:t>TS 28.105 [9]</w:t>
            </w:r>
          </w:p>
        </w:tc>
        <w:tc>
          <w:tcPr>
            <w:tcW w:w="7084" w:type="dxa"/>
            <w:shd w:val="clear" w:color="auto" w:fill="auto"/>
          </w:tcPr>
          <w:p w14:paraId="29025177" w14:textId="5215954D" w:rsidR="008611FA" w:rsidRPr="00C81A41" w:rsidRDefault="008611FA" w:rsidP="008611FA">
            <w:pPr>
              <w:pStyle w:val="TAL"/>
              <w:rPr>
                <w:i/>
                <w:iCs/>
              </w:rPr>
            </w:pPr>
            <w:r w:rsidRPr="00C81A41">
              <w:rPr>
                <w:rFonts w:hint="eastAsia"/>
                <w:i/>
                <w:iCs/>
              </w:rPr>
              <w:t>Federated Learning</w:t>
            </w:r>
            <w:r w:rsidRPr="00C81A41">
              <w:rPr>
                <w:rFonts w:hint="eastAsia"/>
              </w:rPr>
              <w:t xml:space="preserve">: </w:t>
            </w:r>
            <w:r w:rsidR="00B37ED1"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r w:rsidR="00B37ED1">
              <w:t xml:space="preserve"> </w:t>
            </w:r>
          </w:p>
        </w:tc>
      </w:tr>
    </w:tbl>
    <w:p w14:paraId="36D47DDC" w14:textId="77777777" w:rsidR="00806E34" w:rsidRPr="00C81A41" w:rsidRDefault="00806E34" w:rsidP="006420AB"/>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4F2AE7A8" w:rsidR="00BC7434" w:rsidRPr="00C81A41" w:rsidRDefault="00BC7434" w:rsidP="006420AB">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w:t>
      </w:r>
      <w:r w:rsidR="00B37ED1">
        <w:rPr>
          <w:lang w:val="en-US" w:eastAsia="zh-CN"/>
        </w:rPr>
        <w:t>, see definitions in clause 5.2.1.2</w:t>
      </w:r>
      <w:r w:rsidRPr="00C81A41">
        <w:rPr>
          <w:rFonts w:eastAsia="SimSun" w:hint="eastAsia"/>
          <w:lang w:val="en-US" w:eastAsia="zh-CN"/>
        </w:rPr>
        <w:t>.</w:t>
      </w:r>
    </w:p>
    <w:p w14:paraId="0EDAE4BB" w14:textId="488B8BDE" w:rsidR="00806E34" w:rsidRPr="00C81A41" w:rsidRDefault="00806E34" w:rsidP="006420AB">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6130C7" w:rsidRPr="00C81A41">
        <w:t>TS</w:t>
      </w:r>
      <w:r w:rsidR="006130C7">
        <w:t> </w:t>
      </w:r>
      <w:r w:rsidR="006130C7" w:rsidRPr="00C81A41">
        <w:t>22.261</w:t>
      </w:r>
      <w:r w:rsidR="006130C7">
        <w:t> </w:t>
      </w:r>
      <w:r w:rsidR="006130C7" w:rsidRPr="00C81A41">
        <w:t>[</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549F804C"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6420AB">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73E3B93E"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57E50492" w14:textId="4C48B59D" w:rsidR="00806E34" w:rsidRPr="00C81A41" w:rsidRDefault="00806E34" w:rsidP="006420AB">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24F9B0BD" w:rsidR="00806E34" w:rsidRPr="00C81A41" w:rsidRDefault="00C344DE" w:rsidP="00C344DE">
      <w:pPr>
        <w:pStyle w:val="B1"/>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8445FE6" w14:textId="77777777" w:rsidR="00EA3DAD" w:rsidRPr="00C81A41" w:rsidRDefault="00EA3DAD" w:rsidP="00EA3DAD">
      <w:pPr>
        <w:pStyle w:val="Heading3"/>
      </w:pPr>
      <w:bookmarkStart w:id="921" w:name="_Toc177219332"/>
      <w:bookmarkStart w:id="922" w:name="_Toc177219433"/>
      <w:bookmarkStart w:id="923" w:name="_Toc177219989"/>
      <w:bookmarkStart w:id="924" w:name="_Toc177470619"/>
      <w:bookmarkStart w:id="925" w:name="_Toc177470709"/>
      <w:bookmarkStart w:id="926" w:name="_Toc177572118"/>
      <w:bookmarkStart w:id="927" w:name="_Toc185258292"/>
      <w:bookmarkStart w:id="928" w:name="_Toc185258451"/>
      <w:bookmarkStart w:id="929" w:name="_Toc195517131"/>
      <w:bookmarkStart w:id="930" w:name="_Toc201334709"/>
      <w:bookmarkStart w:id="931" w:name="_Toc205529112"/>
      <w:r w:rsidRPr="00C81A41">
        <w:t>6.2.4</w:t>
      </w:r>
      <w:r w:rsidRPr="00C81A41">
        <w:tab/>
        <w:t>Analysis on Decision vs Prediction vs Output</w:t>
      </w:r>
      <w:bookmarkEnd w:id="921"/>
      <w:bookmarkEnd w:id="922"/>
      <w:bookmarkEnd w:id="923"/>
      <w:bookmarkEnd w:id="924"/>
      <w:bookmarkEnd w:id="925"/>
      <w:bookmarkEnd w:id="926"/>
      <w:bookmarkEnd w:id="927"/>
      <w:bookmarkEnd w:id="928"/>
      <w:bookmarkEnd w:id="929"/>
      <w:bookmarkEnd w:id="930"/>
      <w:bookmarkEnd w:id="931"/>
    </w:p>
    <w:p w14:paraId="121FC809" w14:textId="2948EB32" w:rsidR="00EA3DAD" w:rsidRPr="00C81A41" w:rsidRDefault="00EA3DAD" w:rsidP="00EA3DAD">
      <w:r w:rsidRPr="00C81A41">
        <w:t xml:space="preserve">RAN WG1 and RAN WG3 only uses </w:t>
      </w:r>
      <w:r w:rsidR="001946B9" w:rsidRPr="00C81A41">
        <w:t>"</w:t>
      </w:r>
      <w:r w:rsidRPr="00C81A41">
        <w:t>prediction</w:t>
      </w:r>
      <w:r w:rsidR="001946B9" w:rsidRPr="00C81A41">
        <w:t>"</w:t>
      </w:r>
      <w:r w:rsidRPr="00C81A41">
        <w:t xml:space="preserve"> in all corresponding ML related TRs/TSs. SA WG2 uses </w:t>
      </w:r>
      <w:r w:rsidR="001946B9" w:rsidRPr="00C81A41">
        <w:t>"</w:t>
      </w:r>
      <w:r w:rsidRPr="00C81A41">
        <w:t>output</w:t>
      </w:r>
      <w:r w:rsidR="001946B9" w:rsidRPr="00C81A41">
        <w:t>"</w:t>
      </w:r>
      <w:r w:rsidRPr="00C81A41">
        <w:t xml:space="preserve"> in all corresponding TRs/TSs where output may include both statistics and predictions. SA WG5 uses </w:t>
      </w:r>
      <w:r w:rsidR="001946B9" w:rsidRPr="00C81A41">
        <w:t>"</w:t>
      </w:r>
      <w:r w:rsidRPr="00C81A41">
        <w:t>decision</w:t>
      </w:r>
      <w:r w:rsidR="001946B9" w:rsidRPr="00C81A41">
        <w:t>"</w:t>
      </w:r>
      <w:r w:rsidRPr="00C81A41">
        <w:t xml:space="preserve"> in all corresponding TRs/TSs with few occurrences of </w:t>
      </w:r>
      <w:r w:rsidR="001946B9" w:rsidRPr="00C81A41">
        <w:t>"</w:t>
      </w:r>
      <w:r w:rsidRPr="00C81A41">
        <w:t>prediction</w:t>
      </w:r>
      <w:r w:rsidR="001946B9" w:rsidRPr="00C81A41">
        <w:t>"</w:t>
      </w:r>
      <w:r w:rsidRPr="00C81A41">
        <w:t>.</w:t>
      </w:r>
    </w:p>
    <w:p w14:paraId="34AB155C" w14:textId="768E7A7D" w:rsidR="009B4E16" w:rsidRPr="00C81A41" w:rsidRDefault="009B4E16" w:rsidP="003A7273">
      <w:r w:rsidRPr="00C81A41">
        <w:lastRenderedPageBreak/>
        <w:t xml:space="preserve">The term </w:t>
      </w:r>
      <w:r w:rsidR="001946B9" w:rsidRPr="00C81A41">
        <w:t>"</w:t>
      </w:r>
      <w:r w:rsidRPr="00C81A41">
        <w:t>output</w:t>
      </w:r>
      <w:r w:rsidR="001946B9" w:rsidRPr="00C81A41">
        <w:t>"</w:t>
      </w:r>
      <w:r w:rsidRPr="00C81A41">
        <w:t xml:space="preserve"> is proposed as unified term since output may include decision or prediction or statistic or recommendation.</w:t>
      </w:r>
    </w:p>
    <w:p w14:paraId="6D99A136" w14:textId="77777777" w:rsidR="00EA3DAD" w:rsidRPr="00C81A41" w:rsidRDefault="00EA3DAD" w:rsidP="00EA3DAD">
      <w:pPr>
        <w:pStyle w:val="Heading3"/>
        <w:rPr>
          <w:lang w:val="fr-FR"/>
        </w:rPr>
      </w:pPr>
      <w:bookmarkStart w:id="932" w:name="_Toc177219333"/>
      <w:bookmarkStart w:id="933" w:name="_Toc177219434"/>
      <w:bookmarkStart w:id="934" w:name="_Toc177219990"/>
      <w:bookmarkStart w:id="935" w:name="_Toc177470620"/>
      <w:bookmarkStart w:id="936" w:name="_Toc177470710"/>
      <w:bookmarkStart w:id="937" w:name="_Toc177572119"/>
      <w:bookmarkStart w:id="938" w:name="_Toc185258293"/>
      <w:bookmarkStart w:id="939" w:name="_Toc185258452"/>
      <w:bookmarkStart w:id="940" w:name="_Toc195517132"/>
      <w:bookmarkStart w:id="941" w:name="_Toc201334710"/>
      <w:bookmarkStart w:id="942" w:name="_Toc205529113"/>
      <w:r w:rsidRPr="00C81A41">
        <w:rPr>
          <w:lang w:val="fr-FR"/>
        </w:rPr>
        <w:t>6.2.5</w:t>
      </w:r>
      <w:r w:rsidRPr="00C81A41">
        <w:rPr>
          <w:lang w:val="fr-FR"/>
        </w:rPr>
        <w:tab/>
      </w:r>
      <w:proofErr w:type="spellStart"/>
      <w:r w:rsidRPr="00C81A41">
        <w:rPr>
          <w:lang w:val="fr-FR"/>
        </w:rPr>
        <w:t>Analysis</w:t>
      </w:r>
      <w:proofErr w:type="spellEnd"/>
      <w:r w:rsidRPr="00C81A41">
        <w:rPr>
          <w:lang w:val="fr-FR"/>
        </w:rPr>
        <w:t xml:space="preserve"> on ML vs AI vs AI/ML</w:t>
      </w:r>
      <w:bookmarkEnd w:id="932"/>
      <w:bookmarkEnd w:id="933"/>
      <w:bookmarkEnd w:id="934"/>
      <w:bookmarkEnd w:id="935"/>
      <w:bookmarkEnd w:id="936"/>
      <w:bookmarkEnd w:id="937"/>
      <w:bookmarkEnd w:id="938"/>
      <w:bookmarkEnd w:id="939"/>
      <w:bookmarkEnd w:id="940"/>
      <w:bookmarkEnd w:id="941"/>
      <w:bookmarkEnd w:id="942"/>
    </w:p>
    <w:p w14:paraId="39CA981E" w14:textId="6A884229" w:rsidR="00EA3DAD" w:rsidRPr="00C81A41" w:rsidRDefault="00EA3DAD" w:rsidP="00EA3DAD">
      <w:r w:rsidRPr="00C81A41">
        <w:t xml:space="preserve">RAN WG1, RAN WG2, RAN WG3 and SA WG1 only uses </w:t>
      </w:r>
      <w:r w:rsidR="001946B9" w:rsidRPr="00C81A41">
        <w:t>"</w:t>
      </w:r>
      <w:r w:rsidRPr="00C81A41">
        <w:t>AI/ML</w:t>
      </w:r>
      <w:r w:rsidR="001946B9" w:rsidRPr="00C81A41">
        <w:t>"</w:t>
      </w:r>
      <w:r w:rsidRPr="00C81A41">
        <w:t xml:space="preserve"> in all corresponding ML related TRs/TSs. SA WG2 uses a mix of </w:t>
      </w:r>
      <w:r w:rsidR="001946B9" w:rsidRPr="00C81A41">
        <w:t>"</w:t>
      </w:r>
      <w:r w:rsidRPr="00C81A41">
        <w:t>ML</w:t>
      </w:r>
      <w:r w:rsidR="001946B9" w:rsidRPr="00C81A41">
        <w:t>"</w:t>
      </w:r>
      <w:r w:rsidRPr="00C81A41">
        <w:t xml:space="preserve"> and </w:t>
      </w:r>
      <w:r w:rsidR="001946B9" w:rsidRPr="00C81A41">
        <w:t>"</w:t>
      </w:r>
      <w:r w:rsidRPr="00C81A41">
        <w:t>AI/ML</w:t>
      </w:r>
      <w:r w:rsidR="001946B9" w:rsidRPr="00C81A41">
        <w:t>"</w:t>
      </w:r>
      <w:r w:rsidRPr="00C81A41">
        <w:t xml:space="preserve"> in all corresponding ML related TRs/TSs. SA WG3, SA WG4 and SA WG6 uses a mix of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 SA WG5 uses </w:t>
      </w:r>
      <w:r w:rsidR="001946B9" w:rsidRPr="00C81A41">
        <w:t>"</w:t>
      </w:r>
      <w:r w:rsidRPr="00C81A41">
        <w:t>ML</w:t>
      </w:r>
      <w:r w:rsidR="001946B9" w:rsidRPr="00C81A41">
        <w:t>"</w:t>
      </w:r>
      <w:r w:rsidRPr="00C81A41">
        <w:t xml:space="preserve"> for training/testing/emulation and </w:t>
      </w:r>
      <w:r w:rsidR="001946B9" w:rsidRPr="00C81A41">
        <w:t>"</w:t>
      </w:r>
      <w:r w:rsidRPr="00C81A41">
        <w:t>AI/ML</w:t>
      </w:r>
      <w:r w:rsidR="001946B9" w:rsidRPr="00C81A41">
        <w:t>"</w:t>
      </w:r>
      <w:r w:rsidRPr="00C81A41">
        <w:t xml:space="preserve"> for inference in all corresponding ML related TRs/TSs.</w:t>
      </w:r>
    </w:p>
    <w:p w14:paraId="5F3EC89F" w14:textId="4990B70F" w:rsidR="002C375F" w:rsidRPr="00C81A41" w:rsidRDefault="002C375F" w:rsidP="003A7273">
      <w:r w:rsidRPr="00C81A41">
        <w:t xml:space="preserve">The term </w:t>
      </w:r>
      <w:r w:rsidR="001946B9" w:rsidRPr="00C81A41">
        <w:t>"</w:t>
      </w:r>
      <w:r w:rsidRPr="00C81A41">
        <w:t>AI/ML</w:t>
      </w:r>
      <w:r w:rsidR="001946B9" w:rsidRPr="00C81A41">
        <w:t>"</w:t>
      </w:r>
      <w:r w:rsidRPr="00C81A41">
        <w:t xml:space="preserve"> is to be used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4BF266C8" w14:textId="1DD6C47F" w:rsidR="00E1265A" w:rsidRPr="00C81A41" w:rsidRDefault="00E1265A" w:rsidP="00D61FB5">
      <w:pPr>
        <w:pStyle w:val="Heading3"/>
      </w:pPr>
      <w:bookmarkStart w:id="943" w:name="_Toc195517133"/>
      <w:bookmarkStart w:id="944" w:name="_Toc201334711"/>
      <w:bookmarkStart w:id="945" w:name="_Toc177219335"/>
      <w:bookmarkStart w:id="946" w:name="_Toc177219436"/>
      <w:bookmarkStart w:id="947" w:name="_Toc177219992"/>
      <w:bookmarkStart w:id="948" w:name="_Toc177470621"/>
      <w:bookmarkStart w:id="949" w:name="_Toc177470711"/>
      <w:bookmarkStart w:id="950" w:name="_Toc177572120"/>
      <w:bookmarkStart w:id="951" w:name="_Toc185258294"/>
      <w:bookmarkStart w:id="952" w:name="_Toc185258453"/>
      <w:bookmarkStart w:id="953" w:name="_Toc205529114"/>
      <w:r w:rsidRPr="00C81A41">
        <w:t>6.2.6</w:t>
      </w:r>
      <w:r w:rsidRPr="00C81A41">
        <w:tab/>
        <w:t>Analysis on Transfer Learning</w:t>
      </w:r>
      <w:bookmarkEnd w:id="943"/>
      <w:bookmarkEnd w:id="944"/>
      <w:bookmarkEnd w:id="953"/>
    </w:p>
    <w:p w14:paraId="2D5DECDC" w14:textId="01474B83" w:rsidR="00E1265A" w:rsidRPr="00C81A41" w:rsidRDefault="00C344DE" w:rsidP="00E1265A">
      <w:r w:rsidRPr="00C81A41">
        <w:t xml:space="preserve">The term </w:t>
      </w:r>
      <w:r w:rsidR="00B37ED1" w:rsidRPr="00C81A41">
        <w:t>'</w:t>
      </w:r>
      <w:r w:rsidR="00B37ED1" w:rsidRPr="006420AB">
        <w:rPr>
          <w:i/>
          <w:iCs/>
        </w:rPr>
        <w:t>ML Knowledge-based Transfer Learning</w:t>
      </w:r>
      <w:r w:rsidRPr="00C81A41">
        <w:t>' has been defined by SA WG5</w:t>
      </w:r>
      <w:r w:rsidR="00B37ED1">
        <w:t xml:space="preserve"> in </w:t>
      </w:r>
      <w:r w:rsidR="006130C7">
        <w:t>TR </w:t>
      </w:r>
      <w:r w:rsidR="006130C7" w:rsidRPr="00C81A41">
        <w:t>28.858</w:t>
      </w:r>
      <w:r w:rsidR="006130C7">
        <w:t> </w:t>
      </w:r>
      <w:r w:rsidR="006130C7" w:rsidRPr="00C81A41">
        <w:t>[</w:t>
      </w:r>
      <w:r w:rsidR="00B37ED1" w:rsidRPr="00C81A41">
        <w:t>19]</w:t>
      </w:r>
      <w:r w:rsidRPr="00C81A41">
        <w:t xml:space="preserve">, as illustrated in Table 6.2.6-1. </w:t>
      </w:r>
      <w:r w:rsidR="00B37ED1">
        <w:t xml:space="preserve">However, the term “Transfer learning” has not been defined in the study or normative phase for </w:t>
      </w:r>
      <w:r w:rsidR="006420AB">
        <w:t>SA </w:t>
      </w:r>
      <w:r w:rsidR="00B37ED1">
        <w:t xml:space="preserve">WG5 </w:t>
      </w:r>
      <w:r w:rsidR="006420AB">
        <w:t xml:space="preserve">Release </w:t>
      </w:r>
      <w:r w:rsidR="00B37ED1">
        <w:t xml:space="preserve">19. </w:t>
      </w:r>
      <w:r w:rsidRPr="00C81A41">
        <w:t xml:space="preserve">SA WG6 mentions the term Transfer Learning' in </w:t>
      </w:r>
      <w:r w:rsidR="006130C7" w:rsidRPr="00C81A41">
        <w:t>TS</w:t>
      </w:r>
      <w:r w:rsidR="006130C7">
        <w:t> </w:t>
      </w:r>
      <w:r w:rsidR="006130C7" w:rsidRPr="00C81A41">
        <w:t>23.482</w:t>
      </w:r>
      <w:r w:rsidR="006130C7">
        <w:t> </w:t>
      </w:r>
      <w:r w:rsidR="006130C7" w:rsidRPr="00C81A41">
        <w:t>[</w:t>
      </w:r>
      <w:r w:rsidRPr="00C81A41">
        <w:t>34], but definition of the term is not given. SA</w:t>
      </w:r>
      <w:r w:rsidR="006420AB">
        <w:t> </w:t>
      </w:r>
      <w:r w:rsidRPr="00C81A41">
        <w:t xml:space="preserve">WG1 also uses the term 'Transfer Learning' in </w:t>
      </w:r>
      <w:r w:rsidR="006130C7" w:rsidRPr="00C81A41">
        <w:t>TS</w:t>
      </w:r>
      <w:r w:rsidR="006130C7">
        <w:t> </w:t>
      </w:r>
      <w:r w:rsidR="006130C7" w:rsidRPr="00C81A41">
        <w:t>22.261</w:t>
      </w:r>
      <w:r w:rsidR="006130C7">
        <w:t> </w:t>
      </w:r>
      <w:r w:rsidR="006130C7" w:rsidRPr="00C81A41">
        <w:t>[</w:t>
      </w:r>
      <w:r w:rsidRPr="00C81A41">
        <w:t xml:space="preserve">6] and </w:t>
      </w:r>
      <w:r w:rsidR="006130C7" w:rsidRPr="00C81A41">
        <w:t>TR</w:t>
      </w:r>
      <w:r w:rsidR="006130C7">
        <w:t> </w:t>
      </w:r>
      <w:r w:rsidR="006130C7" w:rsidRPr="00C81A41">
        <w:t>22.876</w:t>
      </w:r>
      <w:r w:rsidR="006130C7">
        <w:t> </w:t>
      </w:r>
      <w:r w:rsidR="006130C7" w:rsidRPr="00C81A41">
        <w:t>[</w:t>
      </w:r>
      <w:r w:rsidRPr="00C81A41">
        <w:t>21] without providing definitions of the term.</w:t>
      </w:r>
    </w:p>
    <w:p w14:paraId="2D42878A" w14:textId="14C41F18" w:rsidR="00E1265A" w:rsidRPr="00C81A41" w:rsidRDefault="00E1265A" w:rsidP="00D61FB5">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shd w:val="clear" w:color="auto" w:fill="auto"/>
          </w:tcPr>
          <w:p w14:paraId="6C567F43" w14:textId="77777777" w:rsidR="00E1265A" w:rsidRPr="00C81A41" w:rsidRDefault="00E1265A" w:rsidP="00C344DE">
            <w:pPr>
              <w:pStyle w:val="TAH"/>
            </w:pPr>
            <w:r w:rsidRPr="00C81A41">
              <w:t>TSG (TS/TR)</w:t>
            </w:r>
          </w:p>
        </w:tc>
        <w:tc>
          <w:tcPr>
            <w:tcW w:w="7686" w:type="dxa"/>
            <w:shd w:val="clear" w:color="auto" w:fill="auto"/>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shd w:val="clear" w:color="auto" w:fill="auto"/>
          </w:tcPr>
          <w:p w14:paraId="02881D03" w14:textId="77777777" w:rsidR="00E1265A" w:rsidRPr="00C81A41" w:rsidRDefault="00E1265A" w:rsidP="00C344DE">
            <w:pPr>
              <w:pStyle w:val="TAL"/>
            </w:pPr>
            <w:r w:rsidRPr="00C81A41">
              <w:t>3GPP SA5 TR 28.858 [19]</w:t>
            </w:r>
          </w:p>
        </w:tc>
        <w:tc>
          <w:tcPr>
            <w:tcW w:w="7686" w:type="dxa"/>
            <w:shd w:val="clear" w:color="auto" w:fill="auto"/>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2BA95D43" w:rsidR="00C344DE" w:rsidRPr="00C81A41" w:rsidRDefault="00C344DE" w:rsidP="00C344DE">
      <w:r w:rsidRPr="00C81A41">
        <w:t>The following unified definition for 'Transfer Learning' is proposed (based on SA WG5 definition):</w:t>
      </w:r>
    </w:p>
    <w:p w14:paraId="245498A3" w14:textId="315C8CC4" w:rsidR="00C344DE" w:rsidRPr="00C81A41" w:rsidRDefault="00C344DE" w:rsidP="00C344DE">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Heading2"/>
      </w:pPr>
      <w:bookmarkStart w:id="954" w:name="_Toc195517134"/>
      <w:bookmarkStart w:id="955" w:name="_Toc201334712"/>
      <w:bookmarkStart w:id="956" w:name="_Toc205529115"/>
      <w:r w:rsidRPr="00C81A41">
        <w:t>6.3</w:t>
      </w:r>
      <w:r w:rsidRPr="00C81A41">
        <w:tab/>
        <w:t>AI/ML related features</w:t>
      </w:r>
      <w:bookmarkEnd w:id="945"/>
      <w:bookmarkEnd w:id="946"/>
      <w:bookmarkEnd w:id="947"/>
      <w:bookmarkEnd w:id="948"/>
      <w:bookmarkEnd w:id="949"/>
      <w:bookmarkEnd w:id="950"/>
      <w:bookmarkEnd w:id="951"/>
      <w:bookmarkEnd w:id="952"/>
      <w:bookmarkEnd w:id="954"/>
      <w:bookmarkEnd w:id="955"/>
      <w:bookmarkEnd w:id="956"/>
    </w:p>
    <w:p w14:paraId="08DA349E" w14:textId="77777777" w:rsidR="00653012" w:rsidRPr="00C81A41" w:rsidRDefault="00653012" w:rsidP="00653012">
      <w:pPr>
        <w:pStyle w:val="Heading3"/>
      </w:pPr>
      <w:bookmarkStart w:id="957" w:name="_Toc185258296"/>
      <w:bookmarkStart w:id="958" w:name="_Toc185258454"/>
      <w:bookmarkStart w:id="959" w:name="_Toc195517135"/>
      <w:bookmarkStart w:id="960" w:name="_Toc201334713"/>
      <w:bookmarkStart w:id="961" w:name="_Toc177219336"/>
      <w:bookmarkStart w:id="962" w:name="_Toc177219437"/>
      <w:bookmarkStart w:id="963" w:name="_Toc177219993"/>
      <w:bookmarkStart w:id="964" w:name="_Toc177470622"/>
      <w:bookmarkStart w:id="965" w:name="_Toc177470712"/>
      <w:bookmarkStart w:id="966" w:name="_Toc177572121"/>
      <w:bookmarkStart w:id="967" w:name="_Toc185258295"/>
      <w:bookmarkStart w:id="968" w:name="_Toc205529116"/>
      <w:r w:rsidRPr="00C81A41">
        <w:t>6.3.1</w:t>
      </w:r>
      <w:r w:rsidRPr="00C81A41">
        <w:tab/>
        <w:t>Analysis on ML model training services</w:t>
      </w:r>
      <w:bookmarkEnd w:id="957"/>
      <w:bookmarkEnd w:id="958"/>
      <w:bookmarkEnd w:id="959"/>
      <w:bookmarkEnd w:id="960"/>
      <w:bookmarkEnd w:id="968"/>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6B3B2C85" w:rsidR="00C344DE" w:rsidRPr="00C81A41" w:rsidRDefault="00C344DE" w:rsidP="00C344DE">
      <w:pPr>
        <w:pStyle w:val="B1"/>
      </w:pPr>
      <w:r w:rsidRPr="00C81A41">
        <w:t>-</w:t>
      </w:r>
      <w:r w:rsidRPr="00C81A41">
        <w:tab/>
        <w:t>SA WG6: Mirrors the approach of SA WG2, prioritizing a clear consumer-producer relationship for its defined services. This aligns with the structured approach advocated by SA WG2.</w:t>
      </w:r>
      <w:r w:rsidR="00F16C98" w:rsidRPr="00F16C98">
        <w:t xml:space="preserve"> </w:t>
      </w:r>
      <w:r w:rsidR="00F16C98" w:rsidRPr="000D489B">
        <w:t>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p>
    <w:p w14:paraId="627E3121" w14:textId="1670A501" w:rsidR="00653012" w:rsidRPr="00C81A41" w:rsidRDefault="00653012" w:rsidP="00C344DE">
      <w:pPr>
        <w:pStyle w:val="EditorsNote"/>
      </w:pPr>
      <w:r w:rsidRPr="00C81A41">
        <w:lastRenderedPageBreak/>
        <w:t>Editor</w:t>
      </w:r>
      <w:r w:rsidR="001946B9" w:rsidRPr="00C81A41">
        <w:t>'</w:t>
      </w:r>
      <w:r w:rsidRPr="00C81A41">
        <w:t>s note:</w:t>
      </w:r>
      <w:r w:rsidR="00C344DE" w:rsidRPr="00C81A41">
        <w:tab/>
      </w:r>
      <w:r w:rsidRPr="00C81A41">
        <w:t>This analysis is based on Release 18 and does not consider Release 19 for SA</w:t>
      </w:r>
      <w:r w:rsidR="00C344DE" w:rsidRPr="00C81A41">
        <w:t> </w:t>
      </w:r>
      <w:r w:rsidRPr="00C81A41">
        <w:t>WG2 and SA</w:t>
      </w:r>
      <w:r w:rsidR="00C344DE" w:rsidRPr="00C81A41">
        <w:t> </w:t>
      </w:r>
      <w:r w:rsidRPr="00C81A41">
        <w:t>WG5. Further analysis needs to be conducted as Release 19 matures and normative work progresses for these working groups.</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60B683A5" w14:textId="5B6D1DF9" w:rsidR="00653012" w:rsidRPr="00C81A41" w:rsidRDefault="00653012" w:rsidP="00C344DE">
      <w:pPr>
        <w:pStyle w:val="TH"/>
      </w:pPr>
      <w:r w:rsidRPr="00C81A41">
        <w:t>Table 6.3.</w:t>
      </w:r>
      <w:r w:rsidR="003F4DA3" w:rsidRPr="00C81A41">
        <w:t>1</w:t>
      </w:r>
      <w:r w:rsidRPr="00C81A41">
        <w:t>-</w:t>
      </w:r>
      <w:r w:rsidR="003F4DA3" w:rsidRPr="00C81A41">
        <w:t>1</w:t>
      </w:r>
      <w:r w:rsidRPr="00C81A41">
        <w:t>: ML model training related services and operations as specified across 3GPP WGs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653012" w:rsidRPr="00C81A41" w14:paraId="7944CE31" w14:textId="77777777" w:rsidTr="00704B78">
        <w:trPr>
          <w:cantSplit/>
          <w:tblHeader/>
          <w:jc w:val="center"/>
        </w:trPr>
        <w:tc>
          <w:tcPr>
            <w:tcW w:w="10065" w:type="dxa"/>
            <w:gridSpan w:val="4"/>
            <w:shd w:val="clear" w:color="auto" w:fill="FFFFFF" w:themeFill="background1"/>
          </w:tcPr>
          <w:p w14:paraId="54E53C3D" w14:textId="77777777" w:rsidR="00653012" w:rsidRPr="00C81A41" w:rsidRDefault="00653012" w:rsidP="00226883">
            <w:pPr>
              <w:pStyle w:val="TAH"/>
            </w:pPr>
            <w:r w:rsidRPr="00C81A41">
              <w:t>ML Model Training</w:t>
            </w:r>
          </w:p>
        </w:tc>
      </w:tr>
      <w:tr w:rsidR="00C344DE" w:rsidRPr="00C81A41" w14:paraId="4F5A3A2C" w14:textId="77777777" w:rsidTr="00704B78">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226883">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226883">
            <w:pPr>
              <w:pStyle w:val="TAH"/>
            </w:pPr>
            <w:r w:rsidRPr="00C81A41">
              <w:t>Service/API Type</w:t>
            </w:r>
          </w:p>
        </w:tc>
        <w:tc>
          <w:tcPr>
            <w:tcW w:w="3544" w:type="dxa"/>
            <w:shd w:val="clear" w:color="auto" w:fill="FFFFFF" w:themeFill="background1"/>
          </w:tcPr>
          <w:p w14:paraId="290C78B3" w14:textId="77777777" w:rsidR="00653012" w:rsidRPr="00C81A41" w:rsidRDefault="00653012" w:rsidP="00226883">
            <w:pPr>
              <w:pStyle w:val="TAH"/>
            </w:pPr>
            <w:r w:rsidRPr="00C81A41">
              <w:t>Service/API/IOC Name</w:t>
            </w:r>
          </w:p>
        </w:tc>
        <w:tc>
          <w:tcPr>
            <w:tcW w:w="3544" w:type="dxa"/>
            <w:shd w:val="clear" w:color="auto" w:fill="FFFFFF" w:themeFill="background1"/>
          </w:tcPr>
          <w:p w14:paraId="5E7F2924" w14:textId="77777777" w:rsidR="00653012" w:rsidRPr="00C81A41" w:rsidRDefault="00653012" w:rsidP="00226883">
            <w:pPr>
              <w:pStyle w:val="TAH"/>
            </w:pPr>
            <w:r w:rsidRPr="00C81A41">
              <w:t>Description [Consumer, Producer]</w:t>
            </w:r>
          </w:p>
        </w:tc>
      </w:tr>
      <w:tr w:rsidR="00C344DE" w:rsidRPr="00C81A41" w14:paraId="198B3F48" w14:textId="77777777" w:rsidTr="00704B78">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proofErr w:type="spellStart"/>
            <w:r w:rsidRPr="00C81A41">
              <w:t>Nnwdaf_MLModelProvision_Subscribe</w:t>
            </w:r>
            <w:proofErr w:type="spellEnd"/>
          </w:p>
        </w:tc>
        <w:tc>
          <w:tcPr>
            <w:tcW w:w="3544"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704B78">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proofErr w:type="spellStart"/>
            <w:r w:rsidRPr="00C81A41">
              <w:t>Nnwdaf_MLModelProvision_Unsubscribe</w:t>
            </w:r>
            <w:proofErr w:type="spellEnd"/>
          </w:p>
        </w:tc>
        <w:tc>
          <w:tcPr>
            <w:tcW w:w="3544"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0E14BF25" w14:textId="77777777" w:rsidTr="00704B78">
        <w:trPr>
          <w:cantSplit/>
          <w:jc w:val="center"/>
        </w:trPr>
        <w:tc>
          <w:tcPr>
            <w:tcW w:w="1418" w:type="dxa"/>
            <w:tcBorders>
              <w:top w:val="nil"/>
              <w:bottom w:val="nil"/>
            </w:tcBorders>
            <w:shd w:val="clear" w:color="auto" w:fill="FFFFFF" w:themeFill="background1"/>
          </w:tcPr>
          <w:p w14:paraId="3174C783" w14:textId="77777777" w:rsidR="00C344DE" w:rsidRPr="00C81A41" w:rsidRDefault="00C344DE" w:rsidP="00C344DE">
            <w:pPr>
              <w:pStyle w:val="TAL"/>
            </w:pPr>
          </w:p>
        </w:tc>
        <w:tc>
          <w:tcPr>
            <w:tcW w:w="1559" w:type="dxa"/>
            <w:tcBorders>
              <w:top w:val="nil"/>
            </w:tcBorders>
            <w:shd w:val="clear" w:color="auto" w:fill="FFFFFF" w:themeFill="background1"/>
          </w:tcPr>
          <w:p w14:paraId="6816CD65" w14:textId="77777777" w:rsidR="00C344DE" w:rsidRPr="00C81A41" w:rsidRDefault="00C344DE" w:rsidP="00C344DE">
            <w:pPr>
              <w:pStyle w:val="TAL"/>
            </w:pPr>
          </w:p>
        </w:tc>
        <w:tc>
          <w:tcPr>
            <w:tcW w:w="3544" w:type="dxa"/>
            <w:shd w:val="clear" w:color="auto" w:fill="FFFFFF" w:themeFill="background1"/>
          </w:tcPr>
          <w:p w14:paraId="4DD28F9B" w14:textId="77777777" w:rsidR="00C344DE" w:rsidRPr="00C81A41" w:rsidRDefault="00C344DE" w:rsidP="00C344DE">
            <w:pPr>
              <w:pStyle w:val="TAL"/>
            </w:pPr>
            <w:proofErr w:type="spellStart"/>
            <w:r w:rsidRPr="00C81A41">
              <w:t>Nnwdaf_MLModelProvision_Notify</w:t>
            </w:r>
            <w:proofErr w:type="spellEnd"/>
          </w:p>
        </w:tc>
        <w:tc>
          <w:tcPr>
            <w:tcW w:w="3544" w:type="dxa"/>
            <w:shd w:val="clear" w:color="auto" w:fill="FFFFFF" w:themeFill="background1"/>
          </w:tcPr>
          <w:p w14:paraId="21DC0713" w14:textId="77777777" w:rsidR="00C344DE" w:rsidRPr="00C81A41" w:rsidRDefault="00C344DE" w:rsidP="00C344DE">
            <w:pPr>
              <w:pStyle w:val="TAL"/>
            </w:pPr>
            <w:r w:rsidRPr="00C81A41">
              <w:t>The NWDAF notifies the ML model information to the consumer which has subscribed to the NWDAF ML model provision service.</w:t>
            </w:r>
          </w:p>
          <w:p w14:paraId="11082E9C"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01F0CDD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EAA2EB2" w14:textId="77777777" w:rsidTr="00704B78">
        <w:trPr>
          <w:cantSplit/>
          <w:jc w:val="center"/>
        </w:trPr>
        <w:tc>
          <w:tcPr>
            <w:tcW w:w="1418" w:type="dxa"/>
            <w:tcBorders>
              <w:top w:val="nil"/>
              <w:bottom w:val="nil"/>
            </w:tcBorders>
            <w:shd w:val="clear" w:color="auto" w:fill="FFFFFF" w:themeFill="background1"/>
          </w:tcPr>
          <w:p w14:paraId="4CF5975B" w14:textId="3B016CD1" w:rsidR="00C344DE" w:rsidRPr="00C81A41" w:rsidRDefault="00C344DE" w:rsidP="00C344DE">
            <w:pPr>
              <w:pStyle w:val="TAL"/>
            </w:pPr>
            <w:r w:rsidRPr="00C81A41">
              <w:t>SA WG2 TS 23.288 [8]</w:t>
            </w:r>
          </w:p>
        </w:tc>
        <w:tc>
          <w:tcPr>
            <w:tcW w:w="1559" w:type="dxa"/>
            <w:tcBorders>
              <w:bottom w:val="single" w:sz="4" w:space="0" w:color="auto"/>
            </w:tcBorders>
            <w:shd w:val="clear" w:color="auto" w:fill="FFFFFF" w:themeFill="background1"/>
          </w:tcPr>
          <w:p w14:paraId="04BC4F49" w14:textId="77777777" w:rsidR="00C344DE" w:rsidRPr="00C81A41" w:rsidRDefault="00C344DE" w:rsidP="00C344DE">
            <w:pPr>
              <w:pStyle w:val="TAL"/>
            </w:pPr>
            <w:r w:rsidRPr="00C81A41">
              <w:t>ML Model Information Services</w:t>
            </w:r>
          </w:p>
        </w:tc>
        <w:tc>
          <w:tcPr>
            <w:tcW w:w="3544" w:type="dxa"/>
            <w:shd w:val="clear" w:color="auto" w:fill="FFFFFF" w:themeFill="background1"/>
          </w:tcPr>
          <w:p w14:paraId="473A5319" w14:textId="77777777" w:rsidR="00C344DE" w:rsidRPr="00C81A41" w:rsidRDefault="00C344DE" w:rsidP="00C344DE">
            <w:pPr>
              <w:pStyle w:val="TAL"/>
            </w:pPr>
            <w:proofErr w:type="spellStart"/>
            <w:r w:rsidRPr="00C81A41">
              <w:t>Nnwdaf_MLModelInfo_Request</w:t>
            </w:r>
            <w:proofErr w:type="spellEnd"/>
          </w:p>
        </w:tc>
        <w:tc>
          <w:tcPr>
            <w:tcW w:w="3544" w:type="dxa"/>
            <w:shd w:val="clear" w:color="auto" w:fill="FFFFFF" w:themeFill="background1"/>
          </w:tcPr>
          <w:p w14:paraId="2392CD09" w14:textId="77777777" w:rsidR="00C344DE" w:rsidRPr="00C81A41" w:rsidRDefault="00C344DE" w:rsidP="00C344DE">
            <w:pPr>
              <w:pStyle w:val="TAL"/>
            </w:pPr>
            <w:r w:rsidRPr="00C81A41">
              <w:t>The consumer requests and gets NWDAF ML Model Information.</w:t>
            </w:r>
          </w:p>
          <w:p w14:paraId="51D09BC6"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4AF4DC09"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343ADEB6" w14:textId="77777777" w:rsidTr="00704B78">
        <w:trPr>
          <w:cantSplit/>
          <w:jc w:val="center"/>
        </w:trPr>
        <w:tc>
          <w:tcPr>
            <w:tcW w:w="1418" w:type="dxa"/>
            <w:tcBorders>
              <w:top w:val="nil"/>
              <w:bottom w:val="nil"/>
            </w:tcBorders>
            <w:shd w:val="clear" w:color="auto" w:fill="FFFFFF" w:themeFill="background1"/>
          </w:tcPr>
          <w:p w14:paraId="51CE2BF1" w14:textId="77777777" w:rsidR="00C344DE" w:rsidRPr="00C81A41" w:rsidRDefault="00C344DE" w:rsidP="00C344DE">
            <w:pPr>
              <w:pStyle w:val="TAL"/>
            </w:pPr>
          </w:p>
        </w:tc>
        <w:tc>
          <w:tcPr>
            <w:tcW w:w="1559" w:type="dxa"/>
            <w:tcBorders>
              <w:bottom w:val="nil"/>
            </w:tcBorders>
            <w:shd w:val="clear" w:color="auto" w:fill="FFFFFF" w:themeFill="background1"/>
          </w:tcPr>
          <w:p w14:paraId="6D78AF1D" w14:textId="1BC06CBA" w:rsidR="00C344DE" w:rsidRPr="00C81A41" w:rsidRDefault="00C344DE" w:rsidP="00C344DE">
            <w:pPr>
              <w:pStyle w:val="TAL"/>
            </w:pPr>
          </w:p>
        </w:tc>
        <w:tc>
          <w:tcPr>
            <w:tcW w:w="3544" w:type="dxa"/>
            <w:shd w:val="clear" w:color="auto" w:fill="FFFFFF" w:themeFill="background1"/>
          </w:tcPr>
          <w:p w14:paraId="49E2E152" w14:textId="77777777" w:rsidR="00C344DE" w:rsidRPr="00C81A41" w:rsidRDefault="00C344DE" w:rsidP="00C344DE">
            <w:pPr>
              <w:pStyle w:val="TAL"/>
            </w:pPr>
            <w:proofErr w:type="spellStart"/>
            <w:r w:rsidRPr="00C81A41">
              <w:t>Nnwdaf_MLModelTraining_Subscribe</w:t>
            </w:r>
            <w:proofErr w:type="spellEnd"/>
          </w:p>
        </w:tc>
        <w:tc>
          <w:tcPr>
            <w:tcW w:w="3544" w:type="dxa"/>
            <w:shd w:val="clear" w:color="auto" w:fill="FFFFFF" w:themeFill="background1"/>
          </w:tcPr>
          <w:p w14:paraId="1FEAF550" w14:textId="77777777" w:rsidR="00C344DE" w:rsidRPr="00C81A41" w:rsidRDefault="00C344DE" w:rsidP="00C344DE">
            <w:pPr>
              <w:pStyle w:val="TAL"/>
            </w:pPr>
            <w:r w:rsidRPr="00C81A41">
              <w:t>The consumer subscribes to NWDAF ML model training with specific parameters.</w:t>
            </w:r>
          </w:p>
          <w:p w14:paraId="13D1AE78"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6E1EF21B"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1291571" w14:textId="77777777" w:rsidTr="00704B78">
        <w:trPr>
          <w:cantSplit/>
          <w:jc w:val="center"/>
        </w:trPr>
        <w:tc>
          <w:tcPr>
            <w:tcW w:w="1418" w:type="dxa"/>
            <w:tcBorders>
              <w:top w:val="nil"/>
              <w:bottom w:val="nil"/>
            </w:tcBorders>
            <w:shd w:val="clear" w:color="auto" w:fill="FFFFFF" w:themeFill="background1"/>
          </w:tcPr>
          <w:p w14:paraId="517EAAFB"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0372483D" w14:textId="30C48359" w:rsidR="00C344DE" w:rsidRPr="00C81A41" w:rsidRDefault="00C344DE" w:rsidP="00C344DE">
            <w:pPr>
              <w:pStyle w:val="TAL"/>
            </w:pPr>
            <w:r w:rsidRPr="00C81A41">
              <w:t>ML Model Training Services</w:t>
            </w:r>
          </w:p>
        </w:tc>
        <w:tc>
          <w:tcPr>
            <w:tcW w:w="3544" w:type="dxa"/>
            <w:shd w:val="clear" w:color="auto" w:fill="FFFFFF" w:themeFill="background1"/>
          </w:tcPr>
          <w:p w14:paraId="5249F299" w14:textId="77777777" w:rsidR="00C344DE" w:rsidRPr="00C81A41" w:rsidRDefault="00C344DE" w:rsidP="00C344DE">
            <w:pPr>
              <w:pStyle w:val="TAL"/>
            </w:pPr>
            <w:proofErr w:type="spellStart"/>
            <w:r w:rsidRPr="00C81A41">
              <w:t>Nnwdaf_MLModelTraining_Unsubscribe</w:t>
            </w:r>
            <w:proofErr w:type="spellEnd"/>
          </w:p>
        </w:tc>
        <w:tc>
          <w:tcPr>
            <w:tcW w:w="3544" w:type="dxa"/>
            <w:shd w:val="clear" w:color="auto" w:fill="FFFFFF" w:themeFill="background1"/>
          </w:tcPr>
          <w:p w14:paraId="79ECB863" w14:textId="77777777" w:rsidR="00C344DE" w:rsidRPr="00C81A41" w:rsidRDefault="00C344DE" w:rsidP="00C344DE">
            <w:pPr>
              <w:pStyle w:val="TAL"/>
            </w:pPr>
            <w:r w:rsidRPr="00C81A41">
              <w:t>The consumer terminates NWDAF ML model training.</w:t>
            </w:r>
          </w:p>
          <w:p w14:paraId="096AA1E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5AD10E9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6D48AF5F" w14:textId="77777777" w:rsidTr="00704B78">
        <w:trPr>
          <w:cantSplit/>
          <w:jc w:val="center"/>
        </w:trPr>
        <w:tc>
          <w:tcPr>
            <w:tcW w:w="1418" w:type="dxa"/>
            <w:tcBorders>
              <w:top w:val="nil"/>
              <w:bottom w:val="nil"/>
            </w:tcBorders>
            <w:shd w:val="clear" w:color="auto" w:fill="FFFFFF" w:themeFill="background1"/>
          </w:tcPr>
          <w:p w14:paraId="40284314" w14:textId="77777777" w:rsidR="00C344DE" w:rsidRPr="00C81A41" w:rsidRDefault="00C344DE" w:rsidP="00C344DE">
            <w:pPr>
              <w:pStyle w:val="TAL"/>
            </w:pPr>
          </w:p>
        </w:tc>
        <w:tc>
          <w:tcPr>
            <w:tcW w:w="1559" w:type="dxa"/>
            <w:tcBorders>
              <w:top w:val="nil"/>
            </w:tcBorders>
            <w:shd w:val="clear" w:color="auto" w:fill="FFFFFF" w:themeFill="background1"/>
          </w:tcPr>
          <w:p w14:paraId="63A2247D" w14:textId="77777777" w:rsidR="00C344DE" w:rsidRPr="00C81A41" w:rsidRDefault="00C344DE" w:rsidP="00C344DE">
            <w:pPr>
              <w:pStyle w:val="TAL"/>
            </w:pPr>
          </w:p>
        </w:tc>
        <w:tc>
          <w:tcPr>
            <w:tcW w:w="3544" w:type="dxa"/>
            <w:shd w:val="clear" w:color="auto" w:fill="FFFFFF" w:themeFill="background1"/>
          </w:tcPr>
          <w:p w14:paraId="5E5EC186" w14:textId="77777777" w:rsidR="00C344DE" w:rsidRPr="00C81A41" w:rsidRDefault="00C344DE" w:rsidP="00C344DE">
            <w:pPr>
              <w:pStyle w:val="TAL"/>
            </w:pPr>
            <w:proofErr w:type="spellStart"/>
            <w:r w:rsidRPr="00C81A41">
              <w:t>Nnwdaf_MLModelTraining_Notify</w:t>
            </w:r>
            <w:proofErr w:type="spellEnd"/>
          </w:p>
        </w:tc>
        <w:tc>
          <w:tcPr>
            <w:tcW w:w="3544" w:type="dxa"/>
            <w:shd w:val="clear" w:color="auto" w:fill="FFFFFF" w:themeFill="background1"/>
          </w:tcPr>
          <w:p w14:paraId="74332404" w14:textId="77777777" w:rsidR="00C344DE" w:rsidRPr="00C81A41" w:rsidRDefault="00C344DE" w:rsidP="00C344DE">
            <w:pPr>
              <w:pStyle w:val="TAL"/>
            </w:pPr>
            <w:r w:rsidRPr="00C81A41">
              <w:t>The NWDAF notifies about the trained ML model to the consumer which has subscribed to the NWDAF ML model training service.</w:t>
            </w:r>
          </w:p>
          <w:p w14:paraId="68F9B4B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4E960B9F"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56D41D19" w14:textId="77777777" w:rsidTr="00D13913">
        <w:trPr>
          <w:cantSplit/>
          <w:jc w:val="center"/>
        </w:trPr>
        <w:tc>
          <w:tcPr>
            <w:tcW w:w="1418" w:type="dxa"/>
            <w:tcBorders>
              <w:top w:val="nil"/>
              <w:bottom w:val="nil"/>
            </w:tcBorders>
            <w:shd w:val="clear" w:color="auto" w:fill="FFFFFF" w:themeFill="background1"/>
          </w:tcPr>
          <w:p w14:paraId="187CBCD6" w14:textId="77777777" w:rsidR="00C344DE" w:rsidRPr="00C81A41" w:rsidRDefault="00C344DE" w:rsidP="00C344DE">
            <w:pPr>
              <w:pStyle w:val="TAL"/>
              <w:keepNext w:val="0"/>
            </w:pPr>
          </w:p>
        </w:tc>
        <w:tc>
          <w:tcPr>
            <w:tcW w:w="1559" w:type="dxa"/>
            <w:tcBorders>
              <w:bottom w:val="single" w:sz="4" w:space="0" w:color="auto"/>
            </w:tcBorders>
            <w:shd w:val="clear" w:color="auto" w:fill="FFFFFF" w:themeFill="background1"/>
          </w:tcPr>
          <w:p w14:paraId="046511D2" w14:textId="77777777" w:rsidR="00C344DE" w:rsidRPr="00C81A41" w:rsidRDefault="00C344DE" w:rsidP="00C344DE">
            <w:pPr>
              <w:pStyle w:val="TAL"/>
              <w:keepNext w:val="0"/>
            </w:pPr>
            <w:r w:rsidRPr="00C81A41">
              <w:t>ML Model Training Information Services</w:t>
            </w:r>
          </w:p>
        </w:tc>
        <w:tc>
          <w:tcPr>
            <w:tcW w:w="3544" w:type="dxa"/>
            <w:shd w:val="clear" w:color="auto" w:fill="FFFFFF" w:themeFill="background1"/>
          </w:tcPr>
          <w:p w14:paraId="346961FB" w14:textId="77777777" w:rsidR="00C344DE" w:rsidRPr="00C81A41" w:rsidRDefault="00C344DE" w:rsidP="00C344DE">
            <w:pPr>
              <w:pStyle w:val="TAL"/>
              <w:keepNext w:val="0"/>
            </w:pPr>
            <w:proofErr w:type="spellStart"/>
            <w:r w:rsidRPr="00C81A41">
              <w:t>Nnwdaf_MLModelTrainingInfo_Request</w:t>
            </w:r>
            <w:proofErr w:type="spellEnd"/>
          </w:p>
        </w:tc>
        <w:tc>
          <w:tcPr>
            <w:tcW w:w="3544" w:type="dxa"/>
            <w:shd w:val="clear" w:color="auto" w:fill="FFFFFF" w:themeFill="background1"/>
          </w:tcPr>
          <w:p w14:paraId="49E0B8F8" w14:textId="77777777" w:rsidR="00C344DE" w:rsidRPr="00C81A41" w:rsidRDefault="00C344DE" w:rsidP="00C344DE">
            <w:pPr>
              <w:pStyle w:val="TAL"/>
              <w:keepNext w:val="0"/>
            </w:pPr>
            <w:r w:rsidRPr="00C81A41">
              <w:t>The consumer requests for the information about NWDAF ML model training with specific parameters.</w:t>
            </w:r>
          </w:p>
          <w:p w14:paraId="4D24D351"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NWDAF MTLF</w:t>
            </w:r>
          </w:p>
          <w:p w14:paraId="18CBA05F" w14:textId="77777777" w:rsidR="00C344DE" w:rsidRPr="00C81A41" w:rsidRDefault="00C344DE" w:rsidP="00C344DE">
            <w:pPr>
              <w:pStyle w:val="TAL"/>
              <w:keepNext w:val="0"/>
            </w:pPr>
            <w:r w:rsidRPr="00C81A41">
              <w:rPr>
                <w:i/>
                <w:iCs/>
              </w:rPr>
              <w:t>Producer:</w:t>
            </w:r>
            <w:r w:rsidRPr="00C81A41">
              <w:t xml:space="preserve"> NWDAF MTLF</w:t>
            </w:r>
          </w:p>
        </w:tc>
      </w:tr>
      <w:tr w:rsidR="00D13913" w:rsidRPr="00C81A41" w14:paraId="6001B218" w14:textId="77777777" w:rsidTr="00D13913">
        <w:trPr>
          <w:cantSplit/>
          <w:jc w:val="center"/>
        </w:trPr>
        <w:tc>
          <w:tcPr>
            <w:tcW w:w="1418" w:type="dxa"/>
            <w:tcBorders>
              <w:top w:val="nil"/>
              <w:bottom w:val="nil"/>
            </w:tcBorders>
            <w:shd w:val="clear" w:color="auto" w:fill="FFFFFF" w:themeFill="background1"/>
          </w:tcPr>
          <w:p w14:paraId="1279C564" w14:textId="77777777" w:rsidR="00D13913" w:rsidRPr="00C81A41" w:rsidRDefault="00D13913" w:rsidP="00704B78">
            <w:pPr>
              <w:pStyle w:val="TAL"/>
              <w:keepNext w:val="0"/>
            </w:pPr>
          </w:p>
        </w:tc>
        <w:tc>
          <w:tcPr>
            <w:tcW w:w="1559" w:type="dxa"/>
            <w:tcBorders>
              <w:bottom w:val="nil"/>
            </w:tcBorders>
            <w:shd w:val="clear" w:color="auto" w:fill="FFFFFF" w:themeFill="background1"/>
          </w:tcPr>
          <w:p w14:paraId="649635DD" w14:textId="1554E73A" w:rsidR="00D13913" w:rsidRPr="00C81A41" w:rsidRDefault="00D13913" w:rsidP="00704B78">
            <w:pPr>
              <w:pStyle w:val="TAL"/>
              <w:keepNext w:val="0"/>
            </w:pPr>
          </w:p>
        </w:tc>
        <w:tc>
          <w:tcPr>
            <w:tcW w:w="3544" w:type="dxa"/>
            <w:shd w:val="clear" w:color="auto" w:fill="FFFFFF" w:themeFill="background1"/>
          </w:tcPr>
          <w:p w14:paraId="719D4363" w14:textId="7B6C15D5" w:rsidR="00D13913" w:rsidRPr="00C81A41" w:rsidRDefault="00D13913" w:rsidP="00704B78">
            <w:pPr>
              <w:pStyle w:val="TAL"/>
              <w:keepNext w:val="0"/>
            </w:pPr>
            <w:proofErr w:type="spellStart"/>
            <w:r>
              <w:rPr>
                <w:lang w:eastAsia="ja-JP"/>
              </w:rPr>
              <w:t>Nnwdaf_VFLTraining_Subscribe</w:t>
            </w:r>
            <w:proofErr w:type="spellEnd"/>
          </w:p>
        </w:tc>
        <w:tc>
          <w:tcPr>
            <w:tcW w:w="3544" w:type="dxa"/>
            <w:shd w:val="clear" w:color="auto" w:fill="FFFFFF" w:themeFill="background1"/>
          </w:tcPr>
          <w:p w14:paraId="7C8E7BA5" w14:textId="77777777" w:rsidR="00D13913" w:rsidRDefault="00D13913" w:rsidP="00704B78">
            <w:pPr>
              <w:pStyle w:val="TAL"/>
              <w:keepNext w:val="0"/>
              <w:rPr>
                <w:lang w:eastAsia="ja-JP"/>
              </w:rPr>
            </w:pPr>
            <w:r>
              <w:t xml:space="preserve">The consumer </w:t>
            </w:r>
            <w:r>
              <w:rPr>
                <w:lang w:eastAsia="ja-JP"/>
              </w:rPr>
              <w:t>subscribes to VFL ML Model training information.</w:t>
            </w:r>
          </w:p>
          <w:p w14:paraId="012A5F1C" w14:textId="77777777" w:rsidR="00D13913" w:rsidRPr="00C81A41" w:rsidRDefault="00D13913" w:rsidP="00704B78">
            <w:pPr>
              <w:pStyle w:val="TAL"/>
              <w:shd w:val="clear" w:color="auto" w:fill="FFFFFF" w:themeFill="background1"/>
            </w:pPr>
            <w:r w:rsidRPr="003971E5">
              <w:rPr>
                <w:i/>
                <w:iCs/>
              </w:rPr>
              <w:t>Consumer:</w:t>
            </w:r>
            <w:r w:rsidRPr="003971E5">
              <w:t xml:space="preserve"> NWDAF, AF, NEF</w:t>
            </w:r>
          </w:p>
          <w:p w14:paraId="392F2094" w14:textId="518F5384" w:rsidR="00D13913" w:rsidRPr="00C81A41" w:rsidRDefault="00D13913" w:rsidP="00704B78">
            <w:pPr>
              <w:pStyle w:val="TAL"/>
              <w:keepNext w:val="0"/>
            </w:pPr>
            <w:r w:rsidRPr="00C81A41">
              <w:rPr>
                <w:i/>
                <w:iCs/>
              </w:rPr>
              <w:t>Producer:</w:t>
            </w:r>
            <w:r w:rsidRPr="00C81A41">
              <w:t xml:space="preserve"> </w:t>
            </w:r>
            <w:r>
              <w:t>NWDAF</w:t>
            </w:r>
          </w:p>
        </w:tc>
      </w:tr>
      <w:tr w:rsidR="00D13913" w:rsidRPr="00C81A41" w14:paraId="7AD7056E" w14:textId="77777777" w:rsidTr="00D13913">
        <w:trPr>
          <w:cantSplit/>
          <w:jc w:val="center"/>
        </w:trPr>
        <w:tc>
          <w:tcPr>
            <w:tcW w:w="1418" w:type="dxa"/>
            <w:tcBorders>
              <w:top w:val="nil"/>
              <w:bottom w:val="nil"/>
            </w:tcBorders>
            <w:shd w:val="clear" w:color="auto" w:fill="FFFFFF" w:themeFill="background1"/>
          </w:tcPr>
          <w:p w14:paraId="1924CC3B" w14:textId="77777777" w:rsidR="00D13913" w:rsidRPr="00C81A41" w:rsidRDefault="00D13913" w:rsidP="00D13913">
            <w:pPr>
              <w:pStyle w:val="TAL"/>
              <w:keepNext w:val="0"/>
            </w:pPr>
          </w:p>
        </w:tc>
        <w:tc>
          <w:tcPr>
            <w:tcW w:w="1559" w:type="dxa"/>
            <w:tcBorders>
              <w:top w:val="nil"/>
              <w:bottom w:val="nil"/>
            </w:tcBorders>
            <w:shd w:val="clear" w:color="auto" w:fill="FFFFFF" w:themeFill="background1"/>
          </w:tcPr>
          <w:p w14:paraId="33BBC435" w14:textId="31B06B5B" w:rsidR="00D13913" w:rsidRDefault="00D13913" w:rsidP="00D13913">
            <w:pPr>
              <w:pStyle w:val="TAL"/>
              <w:keepNext w:val="0"/>
            </w:pPr>
            <w:r>
              <w:t>VFL Training Services</w:t>
            </w:r>
          </w:p>
        </w:tc>
        <w:tc>
          <w:tcPr>
            <w:tcW w:w="3544" w:type="dxa"/>
            <w:shd w:val="clear" w:color="auto" w:fill="FFFFFF" w:themeFill="background1"/>
          </w:tcPr>
          <w:p w14:paraId="4562F7C0" w14:textId="668C1EB9" w:rsidR="00D13913" w:rsidRDefault="00D13913" w:rsidP="00D13913">
            <w:pPr>
              <w:pStyle w:val="TAL"/>
              <w:keepNext w:val="0"/>
              <w:rPr>
                <w:lang w:eastAsia="ja-JP"/>
              </w:rPr>
            </w:pPr>
            <w:proofErr w:type="spellStart"/>
            <w:r>
              <w:rPr>
                <w:lang w:eastAsia="ja-JP"/>
              </w:rPr>
              <w:t>Nnwdaf_VFLTraining_Unsubscribe</w:t>
            </w:r>
            <w:proofErr w:type="spellEnd"/>
          </w:p>
        </w:tc>
        <w:tc>
          <w:tcPr>
            <w:tcW w:w="3544" w:type="dxa"/>
            <w:shd w:val="clear" w:color="auto" w:fill="FFFFFF" w:themeFill="background1"/>
          </w:tcPr>
          <w:p w14:paraId="28838FD3" w14:textId="77777777" w:rsidR="00D13913" w:rsidRDefault="00D13913" w:rsidP="00D13913">
            <w:pPr>
              <w:pStyle w:val="TAL"/>
              <w:keepNext w:val="0"/>
              <w:rPr>
                <w:lang w:eastAsia="ja-JP"/>
              </w:rPr>
            </w:pPr>
            <w:r>
              <w:t xml:space="preserve">The consumer terminates </w:t>
            </w:r>
            <w:r>
              <w:rPr>
                <w:lang w:eastAsia="ja-JP"/>
              </w:rPr>
              <w:t>NWDAF VFL ML Model training.</w:t>
            </w:r>
          </w:p>
          <w:p w14:paraId="5A316BB7"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00C75A12" w14:textId="34FE320F" w:rsidR="00D13913" w:rsidRDefault="00D13913" w:rsidP="00D13913">
            <w:pPr>
              <w:pStyle w:val="TAL"/>
              <w:keepNext w:val="0"/>
            </w:pPr>
            <w:r w:rsidRPr="00C81A41">
              <w:rPr>
                <w:i/>
                <w:iCs/>
              </w:rPr>
              <w:t>Producer:</w:t>
            </w:r>
            <w:r w:rsidRPr="00C81A41">
              <w:t xml:space="preserve"> </w:t>
            </w:r>
            <w:r>
              <w:t>NWDAF</w:t>
            </w:r>
          </w:p>
        </w:tc>
      </w:tr>
      <w:tr w:rsidR="00D13913" w:rsidRPr="00C81A41" w14:paraId="439BD66A" w14:textId="77777777" w:rsidTr="00D13913">
        <w:trPr>
          <w:cantSplit/>
          <w:jc w:val="center"/>
        </w:trPr>
        <w:tc>
          <w:tcPr>
            <w:tcW w:w="1418" w:type="dxa"/>
            <w:tcBorders>
              <w:top w:val="nil"/>
              <w:bottom w:val="nil"/>
            </w:tcBorders>
            <w:shd w:val="clear" w:color="auto" w:fill="FFFFFF" w:themeFill="background1"/>
          </w:tcPr>
          <w:p w14:paraId="737264C5" w14:textId="77777777" w:rsidR="00D13913" w:rsidRPr="00C81A41" w:rsidRDefault="00D13913" w:rsidP="00D13913">
            <w:pPr>
              <w:pStyle w:val="TAL"/>
              <w:keepNext w:val="0"/>
            </w:pPr>
          </w:p>
        </w:tc>
        <w:tc>
          <w:tcPr>
            <w:tcW w:w="1559" w:type="dxa"/>
            <w:tcBorders>
              <w:top w:val="nil"/>
              <w:bottom w:val="nil"/>
            </w:tcBorders>
            <w:shd w:val="clear" w:color="auto" w:fill="FFFFFF" w:themeFill="background1"/>
          </w:tcPr>
          <w:p w14:paraId="0690D0EE" w14:textId="77777777" w:rsidR="00D13913" w:rsidRDefault="00D13913" w:rsidP="00D13913">
            <w:pPr>
              <w:pStyle w:val="TAL"/>
              <w:keepNext w:val="0"/>
            </w:pPr>
          </w:p>
        </w:tc>
        <w:tc>
          <w:tcPr>
            <w:tcW w:w="3544" w:type="dxa"/>
            <w:shd w:val="clear" w:color="auto" w:fill="FFFFFF" w:themeFill="background1"/>
          </w:tcPr>
          <w:p w14:paraId="7CABFB92" w14:textId="16D3367A" w:rsidR="00D13913" w:rsidRDefault="00D13913" w:rsidP="00D13913">
            <w:pPr>
              <w:pStyle w:val="TAL"/>
              <w:keepNext w:val="0"/>
              <w:rPr>
                <w:lang w:eastAsia="ja-JP"/>
              </w:rPr>
            </w:pPr>
            <w:proofErr w:type="spellStart"/>
            <w:r>
              <w:rPr>
                <w:lang w:eastAsia="ja-JP"/>
              </w:rPr>
              <w:t>Nnwdaf_VFLTraining_Notify</w:t>
            </w:r>
            <w:proofErr w:type="spellEnd"/>
          </w:p>
        </w:tc>
        <w:tc>
          <w:tcPr>
            <w:tcW w:w="3544" w:type="dxa"/>
            <w:shd w:val="clear" w:color="auto" w:fill="FFFFFF" w:themeFill="background1"/>
          </w:tcPr>
          <w:p w14:paraId="3FDDB5AB" w14:textId="77777777" w:rsidR="00D13913" w:rsidRDefault="00D13913" w:rsidP="00D13913">
            <w:pPr>
              <w:pStyle w:val="TAL"/>
              <w:keepNext w:val="0"/>
              <w:rPr>
                <w:lang w:eastAsia="ja-JP"/>
              </w:rPr>
            </w:pPr>
            <w:r>
              <w:t xml:space="preserve">The </w:t>
            </w:r>
            <w:r>
              <w:rPr>
                <w:lang w:eastAsia="ja-JP"/>
              </w:rPr>
              <w:t>NWDAF notifies the consumer of client intermediate training result of the local ML model.</w:t>
            </w:r>
          </w:p>
          <w:p w14:paraId="378F48AC"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6CDF0A52" w14:textId="0EE3C960" w:rsidR="00D13913" w:rsidRDefault="00D13913" w:rsidP="00D13913">
            <w:pPr>
              <w:pStyle w:val="TAL"/>
              <w:keepNext w:val="0"/>
            </w:pPr>
            <w:r w:rsidRPr="00C81A41">
              <w:rPr>
                <w:i/>
                <w:iCs/>
              </w:rPr>
              <w:t>Producer:</w:t>
            </w:r>
            <w:r w:rsidRPr="00C81A41">
              <w:t xml:space="preserve"> </w:t>
            </w:r>
            <w:r>
              <w:t>NWDAF</w:t>
            </w:r>
          </w:p>
        </w:tc>
      </w:tr>
      <w:tr w:rsidR="00D13913" w:rsidRPr="00C81A41" w14:paraId="7B0167BA" w14:textId="77777777" w:rsidTr="00D13913">
        <w:trPr>
          <w:cantSplit/>
          <w:jc w:val="center"/>
        </w:trPr>
        <w:tc>
          <w:tcPr>
            <w:tcW w:w="1418" w:type="dxa"/>
            <w:tcBorders>
              <w:top w:val="nil"/>
              <w:bottom w:val="single" w:sz="4" w:space="0" w:color="auto"/>
            </w:tcBorders>
            <w:shd w:val="clear" w:color="auto" w:fill="FFFFFF" w:themeFill="background1"/>
          </w:tcPr>
          <w:p w14:paraId="521C34AD" w14:textId="77777777" w:rsidR="00D13913" w:rsidRPr="00C81A41" w:rsidRDefault="00D13913" w:rsidP="00D13913">
            <w:pPr>
              <w:pStyle w:val="TAL"/>
              <w:keepNext w:val="0"/>
            </w:pPr>
          </w:p>
        </w:tc>
        <w:tc>
          <w:tcPr>
            <w:tcW w:w="1559" w:type="dxa"/>
            <w:tcBorders>
              <w:top w:val="nil"/>
              <w:bottom w:val="single" w:sz="4" w:space="0" w:color="auto"/>
            </w:tcBorders>
            <w:shd w:val="clear" w:color="auto" w:fill="FFFFFF" w:themeFill="background1"/>
          </w:tcPr>
          <w:p w14:paraId="1F1DAD29" w14:textId="77777777" w:rsidR="00D13913" w:rsidRDefault="00D13913" w:rsidP="00D13913">
            <w:pPr>
              <w:pStyle w:val="TAL"/>
              <w:keepNext w:val="0"/>
            </w:pPr>
          </w:p>
        </w:tc>
        <w:tc>
          <w:tcPr>
            <w:tcW w:w="3544" w:type="dxa"/>
            <w:shd w:val="clear" w:color="auto" w:fill="FFFFFF" w:themeFill="background1"/>
          </w:tcPr>
          <w:p w14:paraId="5088CF57" w14:textId="53B12803" w:rsidR="00D13913" w:rsidRDefault="00D13913" w:rsidP="00D13913">
            <w:pPr>
              <w:pStyle w:val="TAL"/>
              <w:keepNext w:val="0"/>
              <w:rPr>
                <w:lang w:eastAsia="ja-JP"/>
              </w:rPr>
            </w:pPr>
            <w:proofErr w:type="spellStart"/>
            <w:r>
              <w:rPr>
                <w:lang w:eastAsia="ja-JP"/>
              </w:rPr>
              <w:t>Nnwdaf_VFLTraining_Request</w:t>
            </w:r>
            <w:proofErr w:type="spellEnd"/>
          </w:p>
        </w:tc>
        <w:tc>
          <w:tcPr>
            <w:tcW w:w="3544" w:type="dxa"/>
            <w:shd w:val="clear" w:color="auto" w:fill="FFFFFF" w:themeFill="background1"/>
          </w:tcPr>
          <w:p w14:paraId="4E58E783" w14:textId="77777777" w:rsidR="00D13913" w:rsidRDefault="00D13913" w:rsidP="00D13913">
            <w:pPr>
              <w:pStyle w:val="TAL"/>
              <w:keepNext w:val="0"/>
              <w:rPr>
                <w:lang w:eastAsia="ja-JP"/>
              </w:rPr>
            </w:pPr>
            <w:r>
              <w:rPr>
                <w:lang w:eastAsia="ja-JP"/>
              </w:rPr>
              <w:t>The consumer requests NWDAF VFL client to check if it can support requirements for VFL.</w:t>
            </w:r>
          </w:p>
          <w:p w14:paraId="43B6600F"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2B872774" w14:textId="469006A0" w:rsidR="00D13913" w:rsidRDefault="00D13913" w:rsidP="00D13913">
            <w:pPr>
              <w:pStyle w:val="TAL"/>
              <w:keepNext w:val="0"/>
            </w:pPr>
            <w:r w:rsidRPr="00C81A41">
              <w:rPr>
                <w:i/>
                <w:iCs/>
              </w:rPr>
              <w:t>Producer:</w:t>
            </w:r>
            <w:r w:rsidRPr="00C81A41">
              <w:t xml:space="preserve"> </w:t>
            </w:r>
            <w:r>
              <w:t>NWDAF</w:t>
            </w:r>
          </w:p>
        </w:tc>
      </w:tr>
      <w:tr w:rsidR="00D13913" w:rsidRPr="00C81A41" w14:paraId="1A08997D" w14:textId="77777777" w:rsidTr="00DB0EBE">
        <w:trPr>
          <w:cantSplit/>
          <w:jc w:val="center"/>
        </w:trPr>
        <w:tc>
          <w:tcPr>
            <w:tcW w:w="1418" w:type="dxa"/>
            <w:tcBorders>
              <w:top w:val="single" w:sz="4" w:space="0" w:color="auto"/>
              <w:bottom w:val="nil"/>
            </w:tcBorders>
            <w:shd w:val="clear" w:color="auto" w:fill="FFFFFF" w:themeFill="background1"/>
          </w:tcPr>
          <w:p w14:paraId="226D37F4" w14:textId="3D4E926D" w:rsidR="00D13913" w:rsidRPr="00C81A41" w:rsidRDefault="00D13913" w:rsidP="00D13913">
            <w:pPr>
              <w:pStyle w:val="TAL"/>
            </w:pPr>
          </w:p>
        </w:tc>
        <w:tc>
          <w:tcPr>
            <w:tcW w:w="1559" w:type="dxa"/>
            <w:tcBorders>
              <w:bottom w:val="nil"/>
            </w:tcBorders>
            <w:shd w:val="clear" w:color="auto" w:fill="FFFFFF" w:themeFill="background1"/>
          </w:tcPr>
          <w:p w14:paraId="53084662" w14:textId="61F856F0" w:rsidR="00D13913" w:rsidRPr="00C81A41" w:rsidRDefault="00D13913" w:rsidP="00D13913">
            <w:pPr>
              <w:pStyle w:val="TAL"/>
            </w:pPr>
          </w:p>
        </w:tc>
        <w:tc>
          <w:tcPr>
            <w:tcW w:w="3544" w:type="dxa"/>
            <w:shd w:val="clear" w:color="auto" w:fill="FFFFFF" w:themeFill="background1"/>
          </w:tcPr>
          <w:p w14:paraId="7F810706" w14:textId="77777777" w:rsidR="00D13913" w:rsidRPr="00C81A41" w:rsidRDefault="00D13913" w:rsidP="00D13913">
            <w:pPr>
              <w:pStyle w:val="TAL"/>
            </w:pPr>
            <w:proofErr w:type="spellStart"/>
            <w:r w:rsidRPr="00C81A41">
              <w:t>MLTrainingRequest</w:t>
            </w:r>
            <w:proofErr w:type="spellEnd"/>
          </w:p>
        </w:tc>
        <w:tc>
          <w:tcPr>
            <w:tcW w:w="3544" w:type="dxa"/>
            <w:shd w:val="clear" w:color="auto" w:fill="FFFFFF" w:themeFill="background1"/>
          </w:tcPr>
          <w:p w14:paraId="13F760D3" w14:textId="77777777" w:rsidR="00D13913" w:rsidRPr="00C81A41" w:rsidRDefault="00D13913" w:rsidP="00D13913">
            <w:pPr>
              <w:pStyle w:val="TAL"/>
            </w:pPr>
            <w:r w:rsidRPr="00C81A41">
              <w:t xml:space="preserve">It represents the ML model training request to train an ML model which is triggered by the ML training </w:t>
            </w:r>
            <w:proofErr w:type="spellStart"/>
            <w:r w:rsidRPr="00C81A41">
              <w:t>MnS</w:t>
            </w:r>
            <w:proofErr w:type="spellEnd"/>
            <w:r w:rsidRPr="00C81A41">
              <w:t xml:space="preserve"> consumer towards the ML training </w:t>
            </w:r>
            <w:proofErr w:type="spellStart"/>
            <w:r w:rsidRPr="00C81A41">
              <w:t>MnS</w:t>
            </w:r>
            <w:proofErr w:type="spellEnd"/>
            <w:r w:rsidRPr="00C81A41">
              <w:t xml:space="preserve"> producer.</w:t>
            </w:r>
          </w:p>
          <w:p w14:paraId="144A4B02" w14:textId="77777777" w:rsidR="00D13913" w:rsidRPr="00C81A41" w:rsidRDefault="00D13913" w:rsidP="00D13913">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D13913" w:rsidRPr="00C81A41" w:rsidRDefault="00D13913" w:rsidP="00D13913">
            <w:pPr>
              <w:pStyle w:val="TAL"/>
            </w:pPr>
            <w:r w:rsidRPr="00C81A41">
              <w:rPr>
                <w:i/>
                <w:iCs/>
              </w:rPr>
              <w:t>Producer:</w:t>
            </w:r>
            <w:r w:rsidRPr="00C81A41">
              <w:t xml:space="preserve"> Any function that is capable of training an ML model</w:t>
            </w:r>
          </w:p>
        </w:tc>
      </w:tr>
      <w:tr w:rsidR="00D13913" w:rsidRPr="00C81A41" w14:paraId="193C8858" w14:textId="77777777" w:rsidTr="00704B78">
        <w:trPr>
          <w:cantSplit/>
          <w:jc w:val="center"/>
        </w:trPr>
        <w:tc>
          <w:tcPr>
            <w:tcW w:w="1418" w:type="dxa"/>
            <w:tcBorders>
              <w:top w:val="nil"/>
              <w:bottom w:val="nil"/>
            </w:tcBorders>
            <w:shd w:val="clear" w:color="auto" w:fill="FFFFFF" w:themeFill="background1"/>
          </w:tcPr>
          <w:p w14:paraId="56F50190" w14:textId="08D9A1C1" w:rsidR="00D13913" w:rsidRPr="00C81A41" w:rsidRDefault="00D13913" w:rsidP="00D13913">
            <w:pPr>
              <w:pStyle w:val="TAL"/>
            </w:pPr>
            <w:r w:rsidRPr="00C81A41">
              <w:t>SA WG5 TS 28.105 [9]</w:t>
            </w:r>
          </w:p>
        </w:tc>
        <w:tc>
          <w:tcPr>
            <w:tcW w:w="1559" w:type="dxa"/>
            <w:tcBorders>
              <w:top w:val="nil"/>
              <w:bottom w:val="nil"/>
            </w:tcBorders>
            <w:shd w:val="clear" w:color="auto" w:fill="FFFFFF" w:themeFill="background1"/>
          </w:tcPr>
          <w:p w14:paraId="1049DCA7" w14:textId="58AD968A" w:rsidR="00D13913" w:rsidRPr="00C81A41" w:rsidRDefault="00D13913" w:rsidP="00D13913">
            <w:pPr>
              <w:pStyle w:val="TAL"/>
            </w:pPr>
            <w:r w:rsidRPr="00C81A41">
              <w:t>ML Training Management Services</w:t>
            </w:r>
          </w:p>
        </w:tc>
        <w:tc>
          <w:tcPr>
            <w:tcW w:w="3544" w:type="dxa"/>
            <w:shd w:val="clear" w:color="auto" w:fill="FFFFFF" w:themeFill="background1"/>
          </w:tcPr>
          <w:p w14:paraId="7CA29AAD" w14:textId="77777777" w:rsidR="00D13913" w:rsidRPr="00C81A41" w:rsidRDefault="00D13913" w:rsidP="00D13913">
            <w:pPr>
              <w:pStyle w:val="TAL"/>
            </w:pPr>
            <w:proofErr w:type="spellStart"/>
            <w:r w:rsidRPr="00C81A41">
              <w:t>MLTrainingReport</w:t>
            </w:r>
            <w:proofErr w:type="spellEnd"/>
          </w:p>
        </w:tc>
        <w:tc>
          <w:tcPr>
            <w:tcW w:w="3544" w:type="dxa"/>
            <w:shd w:val="clear" w:color="auto" w:fill="FFFFFF" w:themeFill="background1"/>
          </w:tcPr>
          <w:p w14:paraId="0514DEE7" w14:textId="77777777" w:rsidR="00D13913" w:rsidRPr="00C81A41" w:rsidRDefault="00D13913" w:rsidP="00D13913">
            <w:pPr>
              <w:pStyle w:val="TAL"/>
            </w:pPr>
            <w:r w:rsidRPr="00C81A41">
              <w:t xml:space="preserve">It represents the ML model training report provided by the ML training </w:t>
            </w:r>
            <w:proofErr w:type="spellStart"/>
            <w:r w:rsidRPr="00C81A41">
              <w:t>MnS</w:t>
            </w:r>
            <w:proofErr w:type="spellEnd"/>
            <w:r w:rsidRPr="00C81A41">
              <w:t xml:space="preserve"> producer to the ML training </w:t>
            </w:r>
            <w:proofErr w:type="spellStart"/>
            <w:r w:rsidRPr="00C81A41">
              <w:t>MnS</w:t>
            </w:r>
            <w:proofErr w:type="spellEnd"/>
            <w:r w:rsidRPr="00C81A41">
              <w:t xml:space="preserve"> consumer who has requested for ML model training.</w:t>
            </w:r>
          </w:p>
          <w:p w14:paraId="0CB807BB" w14:textId="77777777" w:rsidR="00D13913" w:rsidRPr="00C81A41" w:rsidRDefault="00D13913" w:rsidP="00D13913">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D13913" w:rsidRPr="00C81A41" w:rsidRDefault="00D13913" w:rsidP="00D13913">
            <w:pPr>
              <w:pStyle w:val="TAL"/>
            </w:pPr>
            <w:r w:rsidRPr="00C81A41">
              <w:rPr>
                <w:i/>
                <w:iCs/>
              </w:rPr>
              <w:t>Producer:</w:t>
            </w:r>
            <w:r w:rsidRPr="00C81A41">
              <w:t xml:space="preserve"> Any function that is capable of training an ML model</w:t>
            </w:r>
          </w:p>
        </w:tc>
      </w:tr>
      <w:tr w:rsidR="00D13913" w:rsidRPr="00C81A41" w14:paraId="5B767F85" w14:textId="77777777" w:rsidTr="00704B78">
        <w:trPr>
          <w:cantSplit/>
          <w:jc w:val="center"/>
        </w:trPr>
        <w:tc>
          <w:tcPr>
            <w:tcW w:w="1418" w:type="dxa"/>
            <w:tcBorders>
              <w:top w:val="nil"/>
            </w:tcBorders>
            <w:shd w:val="clear" w:color="auto" w:fill="FFFFFF" w:themeFill="background1"/>
          </w:tcPr>
          <w:p w14:paraId="53C97827" w14:textId="77777777" w:rsidR="00D13913" w:rsidRPr="00C81A41" w:rsidRDefault="00D13913" w:rsidP="00D13913">
            <w:pPr>
              <w:pStyle w:val="TAL"/>
              <w:keepNext w:val="0"/>
            </w:pPr>
          </w:p>
        </w:tc>
        <w:tc>
          <w:tcPr>
            <w:tcW w:w="1559" w:type="dxa"/>
            <w:tcBorders>
              <w:top w:val="nil"/>
            </w:tcBorders>
            <w:shd w:val="clear" w:color="auto" w:fill="FFFFFF" w:themeFill="background1"/>
          </w:tcPr>
          <w:p w14:paraId="731344D6" w14:textId="77777777" w:rsidR="00D13913" w:rsidRPr="00C81A41" w:rsidRDefault="00D13913" w:rsidP="00D13913">
            <w:pPr>
              <w:pStyle w:val="TAL"/>
              <w:keepNext w:val="0"/>
            </w:pPr>
          </w:p>
        </w:tc>
        <w:tc>
          <w:tcPr>
            <w:tcW w:w="3544" w:type="dxa"/>
            <w:shd w:val="clear" w:color="auto" w:fill="FFFFFF" w:themeFill="background1"/>
          </w:tcPr>
          <w:p w14:paraId="4544A952" w14:textId="01F49FD9" w:rsidR="00D13913" w:rsidRPr="00C81A41" w:rsidRDefault="00D13913" w:rsidP="00D13913">
            <w:pPr>
              <w:pStyle w:val="TAL"/>
              <w:keepNext w:val="0"/>
            </w:pPr>
            <w:proofErr w:type="spellStart"/>
            <w:r w:rsidRPr="00C81A41">
              <w:t>MLTrainingProcess</w:t>
            </w:r>
            <w:proofErr w:type="spellEnd"/>
          </w:p>
        </w:tc>
        <w:tc>
          <w:tcPr>
            <w:tcW w:w="3544" w:type="dxa"/>
            <w:shd w:val="clear" w:color="auto" w:fill="FFFFFF" w:themeFill="background1"/>
          </w:tcPr>
          <w:p w14:paraId="20A4F5FD" w14:textId="77777777" w:rsidR="00D13913" w:rsidRPr="00C81A41" w:rsidRDefault="00D13913" w:rsidP="00D13913">
            <w:pPr>
              <w:pStyle w:val="TAL"/>
              <w:keepNext w:val="0"/>
            </w:pPr>
            <w:r w:rsidRPr="00C81A41">
              <w:t xml:space="preserve">It represents the ML model training process. When a ML model training process starts, an instance of the </w:t>
            </w:r>
            <w:proofErr w:type="spellStart"/>
            <w:r w:rsidRPr="00C81A41">
              <w:rPr>
                <w:rFonts w:cs="Arial"/>
              </w:rPr>
              <w:t>MLTrainingProcess</w:t>
            </w:r>
            <w:proofErr w:type="spellEnd"/>
            <w:r w:rsidRPr="00C81A41">
              <w:t xml:space="preserve"> is created by the </w:t>
            </w:r>
            <w:proofErr w:type="spellStart"/>
            <w:r w:rsidRPr="00C81A41">
              <w:t>MnS</w:t>
            </w:r>
            <w:proofErr w:type="spellEnd"/>
            <w:r w:rsidRPr="00C81A41">
              <w:t xml:space="preserve"> Producer and notification is sent to </w:t>
            </w:r>
            <w:proofErr w:type="spellStart"/>
            <w:r w:rsidRPr="00C81A41">
              <w:t>MnS</w:t>
            </w:r>
            <w:proofErr w:type="spellEnd"/>
            <w:r w:rsidRPr="00C81A41">
              <w:t xml:space="preserve"> consumer who has subscribed to it.</w:t>
            </w:r>
          </w:p>
          <w:p w14:paraId="737DC08D" w14:textId="77777777" w:rsidR="00D13913" w:rsidRPr="00C81A41" w:rsidRDefault="00D13913" w:rsidP="00D13913">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D13913" w:rsidRPr="00C81A41" w:rsidRDefault="00D13913" w:rsidP="00D13913">
            <w:pPr>
              <w:pStyle w:val="TAL"/>
              <w:keepNext w:val="0"/>
            </w:pPr>
            <w:r w:rsidRPr="00C81A41">
              <w:rPr>
                <w:i/>
                <w:iCs/>
              </w:rPr>
              <w:t>Producer:</w:t>
            </w:r>
            <w:r w:rsidRPr="00C81A41">
              <w:t xml:space="preserve"> Any function that is capable of training an ML model</w:t>
            </w:r>
          </w:p>
        </w:tc>
      </w:tr>
      <w:tr w:rsidR="00D13913" w:rsidRPr="00C81A41" w14:paraId="1BCBD7E6" w14:textId="77777777" w:rsidTr="00704B78">
        <w:trPr>
          <w:cantSplit/>
          <w:jc w:val="center"/>
        </w:trPr>
        <w:tc>
          <w:tcPr>
            <w:tcW w:w="1418" w:type="dxa"/>
            <w:tcBorders>
              <w:bottom w:val="nil"/>
            </w:tcBorders>
            <w:shd w:val="clear" w:color="auto" w:fill="FFFFFF" w:themeFill="background1"/>
          </w:tcPr>
          <w:p w14:paraId="5026301F" w14:textId="0F811021" w:rsidR="00D13913" w:rsidRPr="00C81A41" w:rsidRDefault="00D13913" w:rsidP="00D13913">
            <w:pPr>
              <w:pStyle w:val="TAL"/>
            </w:pPr>
            <w:r w:rsidRPr="00C81A41">
              <w:t>SA WG6 TS 23.482 [34]</w:t>
            </w:r>
          </w:p>
        </w:tc>
        <w:tc>
          <w:tcPr>
            <w:tcW w:w="1559" w:type="dxa"/>
            <w:tcBorders>
              <w:bottom w:val="nil"/>
            </w:tcBorders>
            <w:shd w:val="clear" w:color="auto" w:fill="FFFFFF" w:themeFill="background1"/>
          </w:tcPr>
          <w:p w14:paraId="6410EBF4" w14:textId="65548978" w:rsidR="00D13913" w:rsidRPr="00C81A41" w:rsidRDefault="00D13913" w:rsidP="00D13913">
            <w:pPr>
              <w:pStyle w:val="TAL"/>
            </w:pPr>
            <w:r w:rsidRPr="00C81A41">
              <w:t>ML Model Training APIs</w:t>
            </w:r>
          </w:p>
        </w:tc>
        <w:tc>
          <w:tcPr>
            <w:tcW w:w="3544" w:type="dxa"/>
            <w:shd w:val="clear" w:color="auto" w:fill="FFFFFF" w:themeFill="background1"/>
          </w:tcPr>
          <w:p w14:paraId="7838CF8C" w14:textId="772AA55F" w:rsidR="00D13913" w:rsidRPr="00C81A41" w:rsidRDefault="00D13913" w:rsidP="00D13913">
            <w:pPr>
              <w:pStyle w:val="TAL"/>
            </w:pPr>
            <w:r w:rsidRPr="00C81A41">
              <w:rPr>
                <w:noProof/>
                <w:lang w:eastAsia="zh-CN"/>
              </w:rPr>
              <w:t>Aimles_MLModelTraining Request</w:t>
            </w:r>
          </w:p>
        </w:tc>
        <w:tc>
          <w:tcPr>
            <w:tcW w:w="3544" w:type="dxa"/>
            <w:shd w:val="clear" w:color="auto" w:fill="FFFFFF" w:themeFill="background1"/>
          </w:tcPr>
          <w:p w14:paraId="3A17131D" w14:textId="77777777" w:rsidR="00D13913" w:rsidRPr="00C81A41" w:rsidRDefault="00D13913" w:rsidP="00D13913">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D13913" w:rsidRPr="00C81A41" w:rsidRDefault="00D13913" w:rsidP="00D13913">
            <w:pPr>
              <w:pStyle w:val="TAL"/>
            </w:pPr>
            <w:r w:rsidRPr="00C81A41">
              <w:rPr>
                <w:i/>
                <w:iCs/>
              </w:rPr>
              <w:t>Consumer:</w:t>
            </w:r>
            <w:r w:rsidRPr="00C81A41">
              <w:t xml:space="preserve"> VAL server</w:t>
            </w:r>
          </w:p>
          <w:p w14:paraId="6C3A834B" w14:textId="51ABB55F" w:rsidR="00D13913" w:rsidRPr="00C81A41" w:rsidRDefault="00D13913" w:rsidP="00D13913">
            <w:pPr>
              <w:pStyle w:val="TAL"/>
            </w:pPr>
            <w:r w:rsidRPr="00C81A41">
              <w:rPr>
                <w:i/>
                <w:iCs/>
              </w:rPr>
              <w:t>Producer:</w:t>
            </w:r>
            <w:r w:rsidRPr="00C81A41">
              <w:t xml:space="preserve"> AIMLE Server</w:t>
            </w:r>
          </w:p>
        </w:tc>
      </w:tr>
      <w:tr w:rsidR="00D13913" w:rsidRPr="00C81A41" w14:paraId="7A488CA6" w14:textId="77777777" w:rsidTr="00704B78">
        <w:trPr>
          <w:cantSplit/>
          <w:jc w:val="center"/>
        </w:trPr>
        <w:tc>
          <w:tcPr>
            <w:tcW w:w="1418" w:type="dxa"/>
            <w:tcBorders>
              <w:top w:val="nil"/>
            </w:tcBorders>
            <w:shd w:val="clear" w:color="auto" w:fill="FFFFFF" w:themeFill="background1"/>
          </w:tcPr>
          <w:p w14:paraId="5938605F" w14:textId="77777777" w:rsidR="00D13913" w:rsidRPr="00C81A41" w:rsidRDefault="00D13913" w:rsidP="00D13913">
            <w:pPr>
              <w:pStyle w:val="TAL"/>
              <w:keepNext w:val="0"/>
            </w:pPr>
          </w:p>
        </w:tc>
        <w:tc>
          <w:tcPr>
            <w:tcW w:w="1559" w:type="dxa"/>
            <w:tcBorders>
              <w:top w:val="nil"/>
            </w:tcBorders>
            <w:shd w:val="clear" w:color="auto" w:fill="FFFFFF" w:themeFill="background1"/>
          </w:tcPr>
          <w:p w14:paraId="62D5FC7E" w14:textId="77777777" w:rsidR="00D13913" w:rsidRPr="00C81A41" w:rsidRDefault="00D13913" w:rsidP="00D13913">
            <w:pPr>
              <w:pStyle w:val="TAL"/>
              <w:keepNext w:val="0"/>
            </w:pPr>
          </w:p>
        </w:tc>
        <w:tc>
          <w:tcPr>
            <w:tcW w:w="3544" w:type="dxa"/>
            <w:shd w:val="clear" w:color="auto" w:fill="FFFFFF" w:themeFill="background1"/>
          </w:tcPr>
          <w:p w14:paraId="464461C3" w14:textId="302A4460" w:rsidR="00D13913" w:rsidRPr="00C81A41" w:rsidRDefault="00D13913" w:rsidP="00D13913">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608DF0DD" w14:textId="77777777" w:rsidR="00D13913" w:rsidRPr="00C81A41" w:rsidRDefault="00D13913" w:rsidP="00D13913">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D13913" w:rsidRPr="00C81A41" w:rsidRDefault="00D13913" w:rsidP="00D13913">
            <w:pPr>
              <w:pStyle w:val="TAL"/>
              <w:keepNext w:val="0"/>
            </w:pPr>
            <w:r w:rsidRPr="00C81A41">
              <w:rPr>
                <w:i/>
                <w:iCs/>
              </w:rPr>
              <w:t>Consumer:</w:t>
            </w:r>
            <w:r w:rsidRPr="00C81A41">
              <w:t xml:space="preserve"> VAL server</w:t>
            </w:r>
          </w:p>
          <w:p w14:paraId="6EE5A06E" w14:textId="78137B56" w:rsidR="00D13913" w:rsidRPr="00C81A41" w:rsidRDefault="00D13913" w:rsidP="00D13913">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Heading3"/>
      </w:pPr>
      <w:bookmarkStart w:id="969" w:name="_Toc185258297"/>
      <w:bookmarkStart w:id="970" w:name="_Toc185258455"/>
      <w:bookmarkStart w:id="971" w:name="_Toc195517136"/>
      <w:bookmarkStart w:id="972" w:name="_Toc201334714"/>
      <w:bookmarkStart w:id="973" w:name="_Toc205529117"/>
      <w:r w:rsidRPr="00C81A41">
        <w:t>6.3.2</w:t>
      </w:r>
      <w:r w:rsidRPr="00C81A41">
        <w:tab/>
        <w:t>Analysis on analytics related services</w:t>
      </w:r>
      <w:bookmarkEnd w:id="969"/>
      <w:bookmarkEnd w:id="970"/>
      <w:bookmarkEnd w:id="971"/>
      <w:bookmarkEnd w:id="972"/>
      <w:bookmarkEnd w:id="973"/>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0477F85D" w:rsidR="00C344DE" w:rsidRPr="00C81A41" w:rsidRDefault="00C344DE" w:rsidP="00C344DE">
      <w:r w:rsidRPr="00C81A41">
        <w:t>Table 6.3.</w:t>
      </w:r>
      <w:r w:rsidR="00F16C98">
        <w:t>2</w:t>
      </w:r>
      <w:r w:rsidRPr="00C81A41">
        <w:t>-1 provides a detailed overview of the specific services defined by each working group.</w:t>
      </w:r>
    </w:p>
    <w:p w14:paraId="121CCAE3" w14:textId="77777777" w:rsidR="00C344DE" w:rsidRPr="00C81A41" w:rsidRDefault="00C344DE" w:rsidP="00C344DE">
      <w:pPr>
        <w:keepNext/>
      </w:pPr>
      <w:r w:rsidRPr="00C81A41">
        <w:lastRenderedPageBreak/>
        <w:t>The key findings from the analysis are as follows:</w:t>
      </w:r>
    </w:p>
    <w:p w14:paraId="08BCFD37" w14:textId="0E276594" w:rsidR="00C344DE" w:rsidRPr="00C81A41" w:rsidRDefault="00C344DE" w:rsidP="00C344DE">
      <w:pPr>
        <w:pStyle w:val="B1"/>
      </w:pPr>
      <w:r w:rsidRPr="00C81A41">
        <w:t>-</w:t>
      </w:r>
      <w:r w:rsidRPr="00C81A41">
        <w:tab/>
        <w:t xml:space="preserve">SA WG2: </w:t>
      </w:r>
      <w:r w:rsidR="00F16C98">
        <w:t xml:space="preserve">Describes ML model inference by defining </w:t>
      </w:r>
      <w:r w:rsidRPr="00C81A41">
        <w:t xml:space="preserve">analytics services through a clear consumer-producer relationship. It defines several analytics types in </w:t>
      </w:r>
      <w:r w:rsidR="006130C7" w:rsidRPr="00C81A41">
        <w:t>TS</w:t>
      </w:r>
      <w:r w:rsidR="006130C7">
        <w:t> </w:t>
      </w:r>
      <w:r w:rsidR="006130C7" w:rsidRPr="00C81A41">
        <w:t>23.288</w:t>
      </w:r>
      <w:r w:rsidR="006130C7">
        <w:t> </w:t>
      </w:r>
      <w:r w:rsidR="006130C7" w:rsidRPr="00C81A41">
        <w:t>[</w:t>
      </w:r>
      <w:r w:rsidRPr="00C81A41">
        <w:t xml:space="preserve">8], each one supported by the NWDAF/RE-NWDAF </w:t>
      </w:r>
      <w:proofErr w:type="spellStart"/>
      <w:r w:rsidRPr="00C81A41">
        <w:t>AnLF</w:t>
      </w:r>
      <w:proofErr w:type="spellEnd"/>
      <w:r w:rsidRPr="00C81A41">
        <w:t xml:space="preserve"> and requested/subscribed by the NWDAF/RE-NWDAF </w:t>
      </w:r>
      <w:proofErr w:type="spellStart"/>
      <w:r w:rsidRPr="00C81A41">
        <w:t>AnLF</w:t>
      </w:r>
      <w:proofErr w:type="spellEnd"/>
      <w:r w:rsidRPr="00C81A41">
        <w:t xml:space="preserve"> consumer using the defined analytics services.</w:t>
      </w:r>
    </w:p>
    <w:p w14:paraId="0648328F" w14:textId="0E403CDB" w:rsidR="00C344DE" w:rsidRPr="00C81A41" w:rsidRDefault="00C344DE" w:rsidP="00C344DE">
      <w:pPr>
        <w:pStyle w:val="B1"/>
      </w:pPr>
      <w:r w:rsidRPr="00C81A41">
        <w:t>-</w:t>
      </w:r>
      <w:r w:rsidRPr="00C81A41">
        <w:tab/>
        <w:t xml:space="preserve">SA WG5: </w:t>
      </w:r>
      <w:r w:rsidR="00F16C98">
        <w:t>Describes ML model inference by defining</w:t>
      </w:r>
      <w:r w:rsidR="00F16C98" w:rsidRPr="00C81A41">
        <w:t xml:space="preserve"> </w:t>
      </w:r>
      <w:r w:rsidRPr="00C81A41">
        <w:t xml:space="preserve">generic analytics services without specific consumer-producer relationship in </w:t>
      </w:r>
      <w:r w:rsidR="006130C7" w:rsidRPr="00C81A41">
        <w:t>TS</w:t>
      </w:r>
      <w:r w:rsidR="006130C7">
        <w:t> </w:t>
      </w:r>
      <w:r w:rsidR="006130C7" w:rsidRPr="00C81A41">
        <w:t>28.105</w:t>
      </w:r>
      <w:r w:rsidR="006130C7">
        <w:t> </w:t>
      </w:r>
      <w:r w:rsidR="006130C7" w:rsidRPr="00C81A41">
        <w:t>[</w:t>
      </w:r>
      <w:r w:rsidRPr="00C81A41">
        <w:t xml:space="preserve">9] and </w:t>
      </w:r>
      <w:r w:rsidR="006130C7" w:rsidRPr="00C81A41">
        <w:t>TS</w:t>
      </w:r>
      <w:r w:rsidR="006130C7">
        <w:t> </w:t>
      </w:r>
      <w:r w:rsidR="006130C7" w:rsidRPr="00C81A41">
        <w:t>28.104</w:t>
      </w:r>
      <w:r w:rsidR="006130C7">
        <w:t> </w:t>
      </w:r>
      <w:r w:rsidR="006130C7" w:rsidRPr="00C81A41">
        <w:t>[</w:t>
      </w:r>
      <w:r w:rsidRPr="00C81A41">
        <w:t xml:space="preserve">71]. It defines several analytics types in </w:t>
      </w:r>
      <w:r w:rsidR="006130C7" w:rsidRPr="00C81A41">
        <w:t>TS</w:t>
      </w:r>
      <w:r w:rsidR="006130C7">
        <w:t> </w:t>
      </w:r>
      <w:r w:rsidR="006130C7" w:rsidRPr="00C81A41">
        <w:t>28.104</w:t>
      </w:r>
      <w:r w:rsidR="006130C7">
        <w:t> </w:t>
      </w:r>
      <w:r w:rsidR="006130C7" w:rsidRPr="00C81A41">
        <w:t>[</w:t>
      </w:r>
      <w:r w:rsidRPr="00C81A41">
        <w:t xml:space="preserve">71], each one supported by an </w:t>
      </w:r>
      <w:proofErr w:type="spellStart"/>
      <w:r w:rsidRPr="00C81A41">
        <w:t>MnS</w:t>
      </w:r>
      <w:proofErr w:type="spellEnd"/>
      <w:r w:rsidRPr="00C81A41">
        <w:t xml:space="preserve"> producer and requested by the </w:t>
      </w:r>
      <w:proofErr w:type="spellStart"/>
      <w:r w:rsidRPr="00C81A41">
        <w:t>MnS</w:t>
      </w:r>
      <w:proofErr w:type="spellEnd"/>
      <w:r w:rsidRPr="00C81A41">
        <w:t xml:space="preserve"> consumer using the defined analytics services.</w:t>
      </w:r>
    </w:p>
    <w:p w14:paraId="0E3C6637" w14:textId="259401AA" w:rsidR="00C344DE" w:rsidRPr="00C81A41" w:rsidRDefault="00C344DE" w:rsidP="00C344DE">
      <w:pPr>
        <w:pStyle w:val="B1"/>
      </w:pPr>
      <w:r w:rsidRPr="00C81A41">
        <w:t>-</w:t>
      </w:r>
      <w:r w:rsidRPr="00C81A41">
        <w:tab/>
        <w:t xml:space="preserve">SA WG6: </w:t>
      </w:r>
      <w:r w:rsidR="00F16C98">
        <w:t xml:space="preserve">Describes ML model inference by defining </w:t>
      </w:r>
      <w:r w:rsidRPr="00C81A41">
        <w:t xml:space="preserve">individual analytics services for each analytics type. It defines several analytics types in </w:t>
      </w:r>
      <w:r w:rsidR="006130C7" w:rsidRPr="00C81A41">
        <w:t>TS</w:t>
      </w:r>
      <w:r w:rsidR="006130C7">
        <w:t> </w:t>
      </w:r>
      <w:r w:rsidR="006130C7" w:rsidRPr="00C81A41">
        <w:t>23.436</w:t>
      </w:r>
      <w:r w:rsidR="006130C7">
        <w:t> </w:t>
      </w:r>
      <w:r w:rsidR="006130C7" w:rsidRPr="00C81A41">
        <w:t>[</w:t>
      </w:r>
      <w:r w:rsidRPr="00C81A41">
        <w:t>33].</w:t>
      </w:r>
    </w:p>
    <w:p w14:paraId="0B22F18C" w14:textId="2DE2322D" w:rsidR="00C344DE" w:rsidRPr="00C81A41" w:rsidRDefault="00C344DE" w:rsidP="00C344DE">
      <w:pPr>
        <w:pStyle w:val="EditorsNote"/>
      </w:pPr>
      <w:r w:rsidRPr="00C81A41">
        <w:t>Editor's note:</w:t>
      </w:r>
      <w:r w:rsidRPr="00C81A41">
        <w:tab/>
        <w:t>This analysis is based on Release 18 and does not consider Release 19 for SA WG5. Further analysis needs to be conducted as Release 19 matures and normative work progresses for these working groups.</w:t>
      </w:r>
    </w:p>
    <w:p w14:paraId="7941C297" w14:textId="7B5DBA5F"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w:t>
      </w:r>
      <w:r w:rsidR="00F16C98" w:rsidRPr="00F16C98">
        <w:t xml:space="preserve"> </w:t>
      </w:r>
      <w:r w:rsidR="00F16C98">
        <w:t>In addition</w:t>
      </w:r>
      <w:r w:rsidRPr="00C81A41">
        <w:t>, in SA WG6, individual services are defined for each analytics type.</w:t>
      </w:r>
    </w:p>
    <w:p w14:paraId="355917E1" w14:textId="6194BCEC" w:rsidR="00C344DE" w:rsidRPr="00C81A41" w:rsidRDefault="00C344DE" w:rsidP="00C344DE">
      <w:pPr>
        <w:pStyle w:val="EditorsNote"/>
      </w:pPr>
      <w:r w:rsidRPr="00C81A41">
        <w:t>Editor's note:</w:t>
      </w:r>
      <w:r w:rsidRPr="00C81A41">
        <w:tab/>
        <w:t>Further investigation is required to determine if similar analytics (e.g. radio resource related analytics) are defined across SA WG2, SA WG5 and SA WG6.</w:t>
      </w:r>
    </w:p>
    <w:p w14:paraId="51F8B113" w14:textId="58973592" w:rsidR="00653012" w:rsidRPr="00C81A41" w:rsidRDefault="00653012" w:rsidP="00C344DE">
      <w:pPr>
        <w:pStyle w:val="TH"/>
      </w:pPr>
      <w:r w:rsidRPr="00C81A41">
        <w:t>Table 6.3.</w:t>
      </w:r>
      <w:r w:rsidR="00F16C98">
        <w:t>2</w:t>
      </w:r>
      <w:r w:rsidRPr="00C81A41">
        <w:t>-</w:t>
      </w:r>
      <w:r w:rsidR="003F4DA3" w:rsidRPr="00C81A41">
        <w:t>1</w:t>
      </w:r>
      <w:r w:rsidRPr="00C81A41">
        <w:t xml:space="preserve">: Analytics </w:t>
      </w:r>
      <w:r w:rsidR="00B35303" w:rsidRPr="00B35303">
        <w:t xml:space="preserve">and inference </w:t>
      </w:r>
      <w:r w:rsidRPr="00C81A41">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proofErr w:type="spellStart"/>
            <w:r w:rsidRPr="00C81A41">
              <w:rPr>
                <w:lang w:val="en-US"/>
              </w:rPr>
              <w:t>Nnwdaf_AnalyticsSubscription_Subscribe</w:t>
            </w:r>
            <w:proofErr w:type="spellEnd"/>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proofErr w:type="spellStart"/>
            <w:r w:rsidRPr="00C81A41">
              <w:rPr>
                <w:lang w:val="en-US"/>
              </w:rPr>
              <w:t>Nnwdaf_AnalyticsSubscription_Unsubscribe</w:t>
            </w:r>
            <w:proofErr w:type="spellEnd"/>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proofErr w:type="spellStart"/>
            <w:r w:rsidRPr="00C81A41">
              <w:rPr>
                <w:lang w:val="en-US"/>
              </w:rPr>
              <w:t>Nnwdaf_AnalyticsSubscription_Notify</w:t>
            </w:r>
            <w:proofErr w:type="spellEnd"/>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proofErr w:type="spellStart"/>
            <w:r w:rsidRPr="00C81A41">
              <w:rPr>
                <w:lang w:val="en-US"/>
              </w:rPr>
              <w:t>Nnwdaf_AnalyticsSubscription_Transfer</w:t>
            </w:r>
            <w:proofErr w:type="spellEnd"/>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w:t>
            </w:r>
            <w:proofErr w:type="spellStart"/>
            <w:r w:rsidRPr="00C81A41">
              <w:t>AnLF</w:t>
            </w:r>
            <w:proofErr w:type="spellEnd"/>
          </w:p>
          <w:p w14:paraId="790BDA34"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lastRenderedPageBreak/>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proofErr w:type="spellStart"/>
            <w:r w:rsidRPr="00C81A41">
              <w:rPr>
                <w:lang w:val="en-US"/>
              </w:rPr>
              <w:t>Nnwdaf_AnalyticsInfo_Request</w:t>
            </w:r>
            <w:proofErr w:type="spellEnd"/>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proofErr w:type="spellStart"/>
            <w:r w:rsidRPr="00C81A41">
              <w:rPr>
                <w:lang w:val="en-US"/>
              </w:rPr>
              <w:t>Nnwdaf_AnalyticsInfo_ContextTransfer</w:t>
            </w:r>
            <w:proofErr w:type="spellEnd"/>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w:t>
            </w:r>
            <w:proofErr w:type="spellStart"/>
            <w:r w:rsidRPr="00C81A41">
              <w:t>AnLF</w:t>
            </w:r>
            <w:proofErr w:type="spellEnd"/>
          </w:p>
          <w:p w14:paraId="19751CBA"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proofErr w:type="spellStart"/>
            <w:r w:rsidRPr="00C81A41">
              <w:rPr>
                <w:lang w:val="en-US"/>
              </w:rPr>
              <w:t>Nnwdaf_RoamingAnalytics_Subscribe</w:t>
            </w:r>
            <w:proofErr w:type="spellEnd"/>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proofErr w:type="spellStart"/>
            <w:r w:rsidRPr="00C81A41">
              <w:rPr>
                <w:lang w:val="en-US"/>
              </w:rPr>
              <w:t>Nnwdaf_RoamingAnalytics_Unsubscribe</w:t>
            </w:r>
            <w:proofErr w:type="spellEnd"/>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DB0EBE">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proofErr w:type="spellStart"/>
            <w:r w:rsidRPr="00C81A41">
              <w:rPr>
                <w:lang w:val="en-US"/>
              </w:rPr>
              <w:t>Nnwdaf_RoamingAnalytics_Notify</w:t>
            </w:r>
            <w:proofErr w:type="spellEnd"/>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61E64ECD" w14:textId="77777777" w:rsidTr="00D13913">
        <w:trPr>
          <w:cantSplit/>
          <w:jc w:val="center"/>
        </w:trPr>
        <w:tc>
          <w:tcPr>
            <w:tcW w:w="1413" w:type="dxa"/>
            <w:tcBorders>
              <w:top w:val="nil"/>
              <w:bottom w:val="nil"/>
            </w:tcBorders>
            <w:shd w:val="clear" w:color="auto" w:fill="FFFFFF" w:themeFill="background1"/>
          </w:tcPr>
          <w:p w14:paraId="49214F3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C81A41" w:rsidRPr="00C81A41" w:rsidRDefault="00C81A41" w:rsidP="00C81A41">
            <w:pPr>
              <w:pStyle w:val="TAL"/>
              <w:keepNext w:val="0"/>
            </w:pPr>
          </w:p>
        </w:tc>
        <w:tc>
          <w:tcPr>
            <w:tcW w:w="3119" w:type="dxa"/>
            <w:shd w:val="clear" w:color="auto" w:fill="FFFFFF" w:themeFill="background1"/>
          </w:tcPr>
          <w:p w14:paraId="7F2B22FE" w14:textId="77777777" w:rsidR="00C81A41" w:rsidRPr="00C81A41" w:rsidRDefault="00C81A41" w:rsidP="00C81A41">
            <w:pPr>
              <w:pStyle w:val="TAL"/>
              <w:keepNext w:val="0"/>
              <w:rPr>
                <w:lang w:val="de-DE"/>
              </w:rPr>
            </w:pPr>
            <w:proofErr w:type="spellStart"/>
            <w:r w:rsidRPr="00C81A41">
              <w:rPr>
                <w:lang w:val="en-US"/>
              </w:rPr>
              <w:t>Nnwdaf_RoamingAnalytics_Request</w:t>
            </w:r>
            <w:proofErr w:type="spellEnd"/>
          </w:p>
          <w:p w14:paraId="34EA7557" w14:textId="77777777" w:rsidR="00C81A41" w:rsidRPr="00C81A41" w:rsidRDefault="00C81A41" w:rsidP="00C81A41">
            <w:pPr>
              <w:pStyle w:val="TAL"/>
              <w:keepNext w:val="0"/>
            </w:pPr>
          </w:p>
        </w:tc>
        <w:tc>
          <w:tcPr>
            <w:tcW w:w="3118" w:type="dxa"/>
            <w:shd w:val="clear" w:color="auto" w:fill="FFFFFF" w:themeFill="background1"/>
          </w:tcPr>
          <w:p w14:paraId="21A4693E" w14:textId="77777777" w:rsidR="00C81A41" w:rsidRPr="00C81A41" w:rsidRDefault="00C81A41" w:rsidP="00C81A41">
            <w:pPr>
              <w:pStyle w:val="TAL"/>
              <w:keepNext w:val="0"/>
            </w:pPr>
            <w:r w:rsidRPr="00C81A41">
              <w:t>The consumer requests NWDAF operator specific related to roaming UEs.</w:t>
            </w:r>
          </w:p>
          <w:p w14:paraId="3B6632CF" w14:textId="77777777" w:rsidR="00C81A41" w:rsidRPr="00C81A41" w:rsidRDefault="00C81A41" w:rsidP="00C81A41">
            <w:pPr>
              <w:pStyle w:val="TAL"/>
              <w:keepNext w:val="0"/>
            </w:pPr>
            <w:r w:rsidRPr="00C81A41">
              <w:rPr>
                <w:i/>
                <w:iCs/>
              </w:rPr>
              <w:t>Consumer:</w:t>
            </w:r>
            <w:r w:rsidRPr="00C81A41">
              <w:t xml:space="preserve"> H-RE-NWDAF, V-RE-NWDAF</w:t>
            </w:r>
          </w:p>
          <w:p w14:paraId="5AB80D62" w14:textId="77777777" w:rsidR="00C81A41" w:rsidRPr="00C81A41" w:rsidRDefault="00C81A41" w:rsidP="00C81A41">
            <w:pPr>
              <w:pStyle w:val="TAL"/>
              <w:keepNext w:val="0"/>
            </w:pPr>
            <w:r w:rsidRPr="00C81A41">
              <w:rPr>
                <w:i/>
                <w:iCs/>
              </w:rPr>
              <w:t>Producer:</w:t>
            </w:r>
            <w:r w:rsidRPr="00C81A41">
              <w:t xml:space="preserve"> H-RE-NWDAF, V-RE-NWDAF</w:t>
            </w:r>
          </w:p>
        </w:tc>
      </w:tr>
      <w:tr w:rsidR="00D13913" w:rsidRPr="00C81A41" w14:paraId="7C2313F6" w14:textId="77777777" w:rsidTr="00D13913">
        <w:trPr>
          <w:cantSplit/>
          <w:jc w:val="center"/>
        </w:trPr>
        <w:tc>
          <w:tcPr>
            <w:tcW w:w="1413" w:type="dxa"/>
            <w:tcBorders>
              <w:top w:val="nil"/>
              <w:bottom w:val="nil"/>
            </w:tcBorders>
            <w:shd w:val="clear" w:color="auto" w:fill="FFFFFF" w:themeFill="background1"/>
          </w:tcPr>
          <w:p w14:paraId="7EF0F273" w14:textId="77777777" w:rsidR="00D13913" w:rsidRPr="00C81A41" w:rsidRDefault="00D13913" w:rsidP="00D15126">
            <w:pPr>
              <w:pStyle w:val="TAL"/>
              <w:keepNext w:val="0"/>
            </w:pPr>
          </w:p>
        </w:tc>
        <w:tc>
          <w:tcPr>
            <w:tcW w:w="2273" w:type="dxa"/>
            <w:tcBorders>
              <w:top w:val="single" w:sz="4" w:space="0" w:color="auto"/>
              <w:bottom w:val="nil"/>
            </w:tcBorders>
            <w:shd w:val="clear" w:color="auto" w:fill="FFFFFF" w:themeFill="background1"/>
          </w:tcPr>
          <w:p w14:paraId="7C922347" w14:textId="4A7C7179" w:rsidR="00D13913" w:rsidRPr="00C81A41" w:rsidRDefault="00D13913" w:rsidP="00D15126">
            <w:pPr>
              <w:pStyle w:val="TAL"/>
              <w:keepNext w:val="0"/>
            </w:pPr>
          </w:p>
        </w:tc>
        <w:tc>
          <w:tcPr>
            <w:tcW w:w="3119" w:type="dxa"/>
            <w:shd w:val="clear" w:color="auto" w:fill="FFFFFF" w:themeFill="background1"/>
          </w:tcPr>
          <w:p w14:paraId="0D606497" w14:textId="4199F45A" w:rsidR="00D13913" w:rsidRPr="00C81A41" w:rsidRDefault="00D13913" w:rsidP="00D15126">
            <w:pPr>
              <w:pStyle w:val="TAL"/>
              <w:keepNext w:val="0"/>
              <w:rPr>
                <w:lang w:val="en-US"/>
              </w:rPr>
            </w:pPr>
            <w:proofErr w:type="spellStart"/>
            <w:r>
              <w:rPr>
                <w:lang w:eastAsia="ja-JP"/>
              </w:rPr>
              <w:t>Nnwdaf_VFLInference_Subscribe</w:t>
            </w:r>
            <w:proofErr w:type="spellEnd"/>
          </w:p>
        </w:tc>
        <w:tc>
          <w:tcPr>
            <w:tcW w:w="3118" w:type="dxa"/>
            <w:shd w:val="clear" w:color="auto" w:fill="FFFFFF" w:themeFill="background1"/>
          </w:tcPr>
          <w:p w14:paraId="4A3FFC42" w14:textId="77777777" w:rsidR="00D13913" w:rsidRDefault="00D13913" w:rsidP="00D15126">
            <w:pPr>
              <w:pStyle w:val="TAL"/>
              <w:keepNext w:val="0"/>
              <w:rPr>
                <w:lang w:eastAsia="ja-JP"/>
              </w:rPr>
            </w:pPr>
            <w:r>
              <w:t xml:space="preserve">The consumer </w:t>
            </w:r>
            <w:r>
              <w:rPr>
                <w:lang w:eastAsia="ja-JP"/>
              </w:rPr>
              <w:t>subscribes to VFL inference.</w:t>
            </w:r>
          </w:p>
          <w:p w14:paraId="13BD4878" w14:textId="77777777" w:rsidR="00D13913" w:rsidRDefault="00D13913" w:rsidP="00D15126">
            <w:pPr>
              <w:pStyle w:val="TAL"/>
              <w:keepNext w:val="0"/>
            </w:pPr>
            <w:r>
              <w:rPr>
                <w:lang w:eastAsia="ja-JP"/>
              </w:rPr>
              <w:t xml:space="preserve">Consumer: </w:t>
            </w:r>
            <w:r>
              <w:t>NWDAF, AF, NEF</w:t>
            </w:r>
          </w:p>
          <w:p w14:paraId="45FFA9D4" w14:textId="5F91EAED" w:rsidR="00D13913" w:rsidRPr="00C81A41" w:rsidRDefault="00D13913" w:rsidP="00D15126">
            <w:pPr>
              <w:pStyle w:val="TAL"/>
              <w:keepNext w:val="0"/>
            </w:pPr>
            <w:r>
              <w:t>Producer: NWDAF</w:t>
            </w:r>
          </w:p>
        </w:tc>
      </w:tr>
      <w:tr w:rsidR="00D13913" w:rsidRPr="00C81A41" w14:paraId="2909449F" w14:textId="77777777" w:rsidTr="00D13913">
        <w:trPr>
          <w:cantSplit/>
          <w:jc w:val="center"/>
        </w:trPr>
        <w:tc>
          <w:tcPr>
            <w:tcW w:w="1413" w:type="dxa"/>
            <w:tcBorders>
              <w:top w:val="nil"/>
              <w:bottom w:val="nil"/>
            </w:tcBorders>
            <w:shd w:val="clear" w:color="auto" w:fill="FFFFFF" w:themeFill="background1"/>
          </w:tcPr>
          <w:p w14:paraId="7CE241EA"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7D31CFC3" w14:textId="77777777" w:rsidR="00D13913" w:rsidRDefault="00D13913" w:rsidP="00D13913">
            <w:pPr>
              <w:pStyle w:val="TAL"/>
              <w:keepNext w:val="0"/>
            </w:pPr>
          </w:p>
          <w:p w14:paraId="7AFC5F60" w14:textId="77777777" w:rsidR="00D13913" w:rsidRDefault="00D13913" w:rsidP="00D13913">
            <w:pPr>
              <w:pStyle w:val="TAL"/>
              <w:keepNext w:val="0"/>
            </w:pPr>
          </w:p>
          <w:p w14:paraId="0F07A55F" w14:textId="3EE3E9AD" w:rsidR="00D13913" w:rsidRPr="00C81A41" w:rsidRDefault="00D13913" w:rsidP="00D13913">
            <w:pPr>
              <w:pStyle w:val="TAL"/>
              <w:keepNext w:val="0"/>
            </w:pPr>
            <w:proofErr w:type="spellStart"/>
            <w:r>
              <w:t>Nnwdaf_VFLInference</w:t>
            </w:r>
            <w:proofErr w:type="spellEnd"/>
          </w:p>
        </w:tc>
        <w:tc>
          <w:tcPr>
            <w:tcW w:w="3119" w:type="dxa"/>
            <w:shd w:val="clear" w:color="auto" w:fill="FFFFFF" w:themeFill="background1"/>
          </w:tcPr>
          <w:p w14:paraId="335FEEA0" w14:textId="7BEE5CF0" w:rsidR="00D13913" w:rsidRPr="00C81A41" w:rsidRDefault="00D13913" w:rsidP="00D13913">
            <w:pPr>
              <w:pStyle w:val="TAL"/>
              <w:keepNext w:val="0"/>
              <w:rPr>
                <w:lang w:val="en-US"/>
              </w:rPr>
            </w:pPr>
            <w:proofErr w:type="spellStart"/>
            <w:r>
              <w:rPr>
                <w:lang w:eastAsia="ja-JP"/>
              </w:rPr>
              <w:t>Nnwdaf_VFLInference_Unsubscribe</w:t>
            </w:r>
            <w:proofErr w:type="spellEnd"/>
          </w:p>
        </w:tc>
        <w:tc>
          <w:tcPr>
            <w:tcW w:w="3118" w:type="dxa"/>
            <w:shd w:val="clear" w:color="auto" w:fill="FFFFFF" w:themeFill="background1"/>
          </w:tcPr>
          <w:p w14:paraId="02705109" w14:textId="77777777" w:rsidR="00D13913" w:rsidRDefault="00D13913" w:rsidP="00D13913">
            <w:pPr>
              <w:pStyle w:val="TAL"/>
              <w:keepNext w:val="0"/>
            </w:pPr>
            <w:r>
              <w:t>The consumer unsubscribes to VFL inference.</w:t>
            </w:r>
          </w:p>
          <w:p w14:paraId="29E184D6" w14:textId="77777777" w:rsidR="00D13913" w:rsidRDefault="00D13913" w:rsidP="00D13913">
            <w:pPr>
              <w:pStyle w:val="TAL"/>
              <w:keepNext w:val="0"/>
            </w:pPr>
            <w:r>
              <w:rPr>
                <w:lang w:eastAsia="ja-JP"/>
              </w:rPr>
              <w:t xml:space="preserve">Consumer: </w:t>
            </w:r>
            <w:r>
              <w:t>NWDAF, AF, NEF</w:t>
            </w:r>
          </w:p>
          <w:p w14:paraId="0252440C" w14:textId="4BB1D2EC" w:rsidR="00D13913" w:rsidRPr="00C81A41" w:rsidRDefault="00D13913" w:rsidP="00D13913">
            <w:pPr>
              <w:pStyle w:val="TAL"/>
              <w:keepNext w:val="0"/>
            </w:pPr>
            <w:r>
              <w:t>Producer: NWDAF</w:t>
            </w:r>
          </w:p>
        </w:tc>
      </w:tr>
      <w:tr w:rsidR="00D13913" w:rsidRPr="00C81A41" w14:paraId="7FCF02CA" w14:textId="77777777" w:rsidTr="00D13913">
        <w:trPr>
          <w:cantSplit/>
          <w:jc w:val="center"/>
        </w:trPr>
        <w:tc>
          <w:tcPr>
            <w:tcW w:w="1413" w:type="dxa"/>
            <w:tcBorders>
              <w:top w:val="nil"/>
              <w:bottom w:val="nil"/>
            </w:tcBorders>
            <w:shd w:val="clear" w:color="auto" w:fill="FFFFFF" w:themeFill="background1"/>
          </w:tcPr>
          <w:p w14:paraId="74F14A33"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67B88814" w14:textId="77777777" w:rsidR="00D13913" w:rsidRPr="00C81A41" w:rsidRDefault="00D13913" w:rsidP="00D13913">
            <w:pPr>
              <w:pStyle w:val="TAL"/>
              <w:keepNext w:val="0"/>
            </w:pPr>
          </w:p>
        </w:tc>
        <w:tc>
          <w:tcPr>
            <w:tcW w:w="3119" w:type="dxa"/>
            <w:shd w:val="clear" w:color="auto" w:fill="FFFFFF" w:themeFill="background1"/>
          </w:tcPr>
          <w:p w14:paraId="2D49435B" w14:textId="7FF575A8" w:rsidR="00D13913" w:rsidRPr="00C81A41" w:rsidRDefault="00D13913" w:rsidP="00D13913">
            <w:pPr>
              <w:pStyle w:val="TAL"/>
              <w:keepNext w:val="0"/>
              <w:rPr>
                <w:lang w:val="en-US"/>
              </w:rPr>
            </w:pPr>
            <w:proofErr w:type="spellStart"/>
            <w:r>
              <w:rPr>
                <w:lang w:eastAsia="ja-JP"/>
              </w:rPr>
              <w:t>Nnwdaf_VFLInference_Notify</w:t>
            </w:r>
            <w:proofErr w:type="spellEnd"/>
          </w:p>
        </w:tc>
        <w:tc>
          <w:tcPr>
            <w:tcW w:w="3118" w:type="dxa"/>
            <w:shd w:val="clear" w:color="auto" w:fill="FFFFFF" w:themeFill="background1"/>
          </w:tcPr>
          <w:p w14:paraId="06AFAAA4" w14:textId="77777777" w:rsidR="00D13913" w:rsidRDefault="00D13913" w:rsidP="00D13913">
            <w:pPr>
              <w:pStyle w:val="TAL"/>
              <w:keepNext w:val="0"/>
            </w:pPr>
            <w:r>
              <w:t>The consumer notifies VFL inference result.</w:t>
            </w:r>
          </w:p>
          <w:p w14:paraId="1C320BC1" w14:textId="77777777" w:rsidR="00D13913" w:rsidRDefault="00D13913" w:rsidP="00D13913">
            <w:pPr>
              <w:pStyle w:val="TAL"/>
              <w:keepNext w:val="0"/>
            </w:pPr>
            <w:r>
              <w:rPr>
                <w:lang w:eastAsia="ja-JP"/>
              </w:rPr>
              <w:t xml:space="preserve">Consumer: </w:t>
            </w:r>
            <w:r>
              <w:t>NWDAF, AF, NEF</w:t>
            </w:r>
          </w:p>
          <w:p w14:paraId="6EA9B699" w14:textId="46F9AB1A" w:rsidR="00D13913" w:rsidRPr="00C81A41" w:rsidRDefault="00D13913" w:rsidP="00D13913">
            <w:pPr>
              <w:pStyle w:val="TAL"/>
              <w:keepNext w:val="0"/>
            </w:pPr>
            <w:r>
              <w:t>Producer: NWDAF</w:t>
            </w:r>
          </w:p>
        </w:tc>
      </w:tr>
      <w:tr w:rsidR="00D13913" w:rsidRPr="00C81A41" w14:paraId="55986CD8" w14:textId="77777777" w:rsidTr="00D13913">
        <w:trPr>
          <w:cantSplit/>
          <w:jc w:val="center"/>
        </w:trPr>
        <w:tc>
          <w:tcPr>
            <w:tcW w:w="1413" w:type="dxa"/>
            <w:tcBorders>
              <w:top w:val="nil"/>
              <w:bottom w:val="single" w:sz="4" w:space="0" w:color="auto"/>
            </w:tcBorders>
            <w:shd w:val="clear" w:color="auto" w:fill="FFFFFF" w:themeFill="background1"/>
          </w:tcPr>
          <w:p w14:paraId="3DB2BB44"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0CC6FD11" w14:textId="77777777" w:rsidR="00D13913" w:rsidRPr="00C81A41" w:rsidRDefault="00D13913" w:rsidP="00D13913">
            <w:pPr>
              <w:pStyle w:val="TAL"/>
              <w:keepNext w:val="0"/>
            </w:pPr>
          </w:p>
        </w:tc>
        <w:tc>
          <w:tcPr>
            <w:tcW w:w="3119" w:type="dxa"/>
            <w:shd w:val="clear" w:color="auto" w:fill="FFFFFF" w:themeFill="background1"/>
          </w:tcPr>
          <w:p w14:paraId="48E73517" w14:textId="7325E2ED" w:rsidR="00D13913" w:rsidRPr="00C81A41" w:rsidRDefault="00D13913" w:rsidP="00D13913">
            <w:pPr>
              <w:pStyle w:val="TAL"/>
              <w:keepNext w:val="0"/>
              <w:rPr>
                <w:lang w:val="en-US"/>
              </w:rPr>
            </w:pPr>
            <w:proofErr w:type="spellStart"/>
            <w:r>
              <w:rPr>
                <w:lang w:eastAsia="ja-JP"/>
              </w:rPr>
              <w:t>Nnwdaf_VFLInference_Request</w:t>
            </w:r>
            <w:proofErr w:type="spellEnd"/>
          </w:p>
        </w:tc>
        <w:tc>
          <w:tcPr>
            <w:tcW w:w="3118" w:type="dxa"/>
            <w:shd w:val="clear" w:color="auto" w:fill="FFFFFF" w:themeFill="background1"/>
          </w:tcPr>
          <w:p w14:paraId="0F7FA02D" w14:textId="77777777" w:rsidR="00D13913" w:rsidRDefault="00D13913" w:rsidP="00D13913">
            <w:pPr>
              <w:pStyle w:val="TAL"/>
              <w:keepNext w:val="0"/>
              <w:rPr>
                <w:lang w:eastAsia="ja-JP"/>
              </w:rPr>
            </w:pPr>
            <w:r>
              <w:rPr>
                <w:lang w:eastAsia="ja-JP"/>
              </w:rPr>
              <w:t>The consumer requests the NWDAF to perform a one-time VFL inference.</w:t>
            </w:r>
          </w:p>
          <w:p w14:paraId="2E309E6A" w14:textId="77777777" w:rsidR="00D13913" w:rsidRDefault="00D13913" w:rsidP="00D13913">
            <w:pPr>
              <w:pStyle w:val="TAL"/>
              <w:keepNext w:val="0"/>
            </w:pPr>
            <w:r>
              <w:rPr>
                <w:lang w:eastAsia="ja-JP"/>
              </w:rPr>
              <w:t xml:space="preserve">Consumer: </w:t>
            </w:r>
            <w:r>
              <w:t>NWDAF, AF, NEF</w:t>
            </w:r>
          </w:p>
          <w:p w14:paraId="68EC8ADF" w14:textId="1A3A079A" w:rsidR="00D13913" w:rsidRPr="00C81A41" w:rsidRDefault="00D13913" w:rsidP="00D13913">
            <w:pPr>
              <w:pStyle w:val="TAL"/>
              <w:keepNext w:val="0"/>
            </w:pPr>
            <w:r>
              <w:t>Producer: NWDAF</w:t>
            </w:r>
          </w:p>
        </w:tc>
      </w:tr>
      <w:tr w:rsidR="00D13913" w:rsidRPr="00C81A41" w14:paraId="22EEF3FD" w14:textId="77777777" w:rsidTr="00C344DE">
        <w:trPr>
          <w:cantSplit/>
          <w:jc w:val="center"/>
        </w:trPr>
        <w:tc>
          <w:tcPr>
            <w:tcW w:w="1413" w:type="dxa"/>
            <w:tcBorders>
              <w:bottom w:val="nil"/>
            </w:tcBorders>
            <w:shd w:val="clear" w:color="auto" w:fill="FFFFFF" w:themeFill="background1"/>
          </w:tcPr>
          <w:p w14:paraId="5B6A0562" w14:textId="0F56894F" w:rsidR="00D13913" w:rsidRPr="00C81A41" w:rsidRDefault="00D13913" w:rsidP="00D13913">
            <w:pPr>
              <w:pStyle w:val="TAL"/>
              <w:keepNext w:val="0"/>
              <w:rPr>
                <w:lang w:val="fr-FR"/>
              </w:rPr>
            </w:pPr>
            <w:r w:rsidRPr="00C81A41">
              <w:rPr>
                <w:lang w:val="fr-FR"/>
              </w:rPr>
              <w:lastRenderedPageBreak/>
              <w:t>SA WG5 TS 28.104 [71]</w:t>
            </w:r>
          </w:p>
        </w:tc>
        <w:tc>
          <w:tcPr>
            <w:tcW w:w="2273" w:type="dxa"/>
            <w:tcBorders>
              <w:bottom w:val="nil"/>
            </w:tcBorders>
            <w:shd w:val="clear" w:color="auto" w:fill="FFFFFF" w:themeFill="background1"/>
          </w:tcPr>
          <w:p w14:paraId="0D5D648F" w14:textId="77777777" w:rsidR="00D13913" w:rsidRPr="00C81A41" w:rsidRDefault="00D13913" w:rsidP="00D13913">
            <w:pPr>
              <w:pStyle w:val="TAL"/>
              <w:keepNext w:val="0"/>
            </w:pPr>
            <w:r w:rsidRPr="00C81A41">
              <w:t>Management Data Analytics Services</w:t>
            </w:r>
          </w:p>
        </w:tc>
        <w:tc>
          <w:tcPr>
            <w:tcW w:w="3119" w:type="dxa"/>
            <w:shd w:val="clear" w:color="auto" w:fill="FFFFFF" w:themeFill="background1"/>
          </w:tcPr>
          <w:p w14:paraId="52E78143" w14:textId="77777777" w:rsidR="00D13913" w:rsidRPr="00C81A41" w:rsidRDefault="00D13913" w:rsidP="00D13913">
            <w:pPr>
              <w:pStyle w:val="TAL"/>
              <w:keepNext w:val="0"/>
            </w:pPr>
            <w:proofErr w:type="spellStart"/>
            <w:r w:rsidRPr="00C81A41">
              <w:t>MDARequest</w:t>
            </w:r>
            <w:proofErr w:type="spellEnd"/>
          </w:p>
        </w:tc>
        <w:tc>
          <w:tcPr>
            <w:tcW w:w="3118" w:type="dxa"/>
            <w:shd w:val="clear" w:color="auto" w:fill="FFFFFF" w:themeFill="background1"/>
          </w:tcPr>
          <w:p w14:paraId="1656D3D7" w14:textId="77777777" w:rsidR="00D13913" w:rsidRPr="00C81A41" w:rsidRDefault="00D13913" w:rsidP="00D13913">
            <w:pPr>
              <w:pStyle w:val="TAL"/>
              <w:keepNext w:val="0"/>
              <w:rPr>
                <w:lang w:val="en-US"/>
              </w:rPr>
            </w:pPr>
            <w:r w:rsidRPr="00C81A41">
              <w:rPr>
                <w:lang w:val="en-US"/>
              </w:rPr>
              <w:t xml:space="preserve">It represents the management data analytics output request which is created by an MDA </w:t>
            </w:r>
            <w:proofErr w:type="spellStart"/>
            <w:r w:rsidRPr="00C81A41">
              <w:rPr>
                <w:lang w:val="en-US"/>
              </w:rPr>
              <w:t>MnS</w:t>
            </w:r>
            <w:proofErr w:type="spellEnd"/>
            <w:r w:rsidRPr="00C81A41">
              <w:rPr>
                <w:lang w:val="en-US"/>
              </w:rPr>
              <w:t xml:space="preserve"> consumer towards the MDA </w:t>
            </w:r>
            <w:proofErr w:type="spellStart"/>
            <w:r w:rsidRPr="00C81A41">
              <w:rPr>
                <w:lang w:val="en-US"/>
              </w:rPr>
              <w:t>MnS</w:t>
            </w:r>
            <w:proofErr w:type="spellEnd"/>
            <w:r w:rsidRPr="00C81A41">
              <w:rPr>
                <w:lang w:val="en-US"/>
              </w:rPr>
              <w:t xml:space="preserve"> producer.</w:t>
            </w:r>
          </w:p>
          <w:p w14:paraId="1C09932F" w14:textId="77777777" w:rsidR="00D13913" w:rsidRPr="00C81A41" w:rsidRDefault="00D13913" w:rsidP="00D13913">
            <w:pPr>
              <w:pStyle w:val="TAL"/>
              <w:keepNext w:val="0"/>
            </w:pPr>
            <w:r w:rsidRPr="00C81A41">
              <w:rPr>
                <w:i/>
                <w:iCs/>
              </w:rPr>
              <w:t>Consumer:</w:t>
            </w:r>
            <w:r w:rsidRPr="00C81A41">
              <w:t xml:space="preserve"> Any authorized network function, any authorized management function, operator</w:t>
            </w:r>
          </w:p>
          <w:p w14:paraId="36602EC4" w14:textId="77777777" w:rsidR="00D13913" w:rsidRPr="00C81A41" w:rsidRDefault="00D13913" w:rsidP="00D13913">
            <w:pPr>
              <w:pStyle w:val="TAL"/>
              <w:keepNext w:val="0"/>
              <w:rPr>
                <w:lang w:val="en-US"/>
              </w:rPr>
            </w:pPr>
            <w:r w:rsidRPr="00C81A41">
              <w:rPr>
                <w:i/>
                <w:iCs/>
              </w:rPr>
              <w:t>Producer:</w:t>
            </w:r>
            <w:r w:rsidRPr="00C81A41">
              <w:t xml:space="preserve"> Any function that is capable of producing management data analytics</w:t>
            </w:r>
          </w:p>
        </w:tc>
      </w:tr>
      <w:tr w:rsidR="00D13913"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845A84C" w14:textId="77777777" w:rsidR="00D13913" w:rsidRPr="00C81A41" w:rsidRDefault="00D13913" w:rsidP="00D13913">
            <w:pPr>
              <w:pStyle w:val="TAL"/>
              <w:keepNext w:val="0"/>
            </w:pPr>
          </w:p>
        </w:tc>
        <w:tc>
          <w:tcPr>
            <w:tcW w:w="3119" w:type="dxa"/>
            <w:shd w:val="clear" w:color="auto" w:fill="FFFFFF" w:themeFill="background1"/>
          </w:tcPr>
          <w:p w14:paraId="13562C33" w14:textId="77777777" w:rsidR="00D13913" w:rsidRPr="00C81A41" w:rsidRDefault="00D13913" w:rsidP="00D13913">
            <w:pPr>
              <w:pStyle w:val="TAL"/>
              <w:keepNext w:val="0"/>
            </w:pPr>
            <w:proofErr w:type="spellStart"/>
            <w:r w:rsidRPr="00C81A41">
              <w:t>MDAReport</w:t>
            </w:r>
            <w:proofErr w:type="spellEnd"/>
          </w:p>
        </w:tc>
        <w:tc>
          <w:tcPr>
            <w:tcW w:w="3118" w:type="dxa"/>
            <w:shd w:val="clear" w:color="auto" w:fill="FFFFFF" w:themeFill="background1"/>
          </w:tcPr>
          <w:p w14:paraId="6BEA6A08" w14:textId="77777777" w:rsidR="00D13913" w:rsidRPr="00C81A41" w:rsidRDefault="00D13913" w:rsidP="00D13913">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D13913" w:rsidRPr="00C81A41" w:rsidRDefault="00D13913" w:rsidP="00D13913">
            <w:pPr>
              <w:pStyle w:val="TAL"/>
              <w:keepNext w:val="0"/>
            </w:pPr>
            <w:r w:rsidRPr="00C81A41">
              <w:rPr>
                <w:i/>
                <w:iCs/>
              </w:rPr>
              <w:t>Consumer:</w:t>
            </w:r>
            <w:r w:rsidRPr="00C81A41">
              <w:t xml:space="preserve"> Any authorized network function, any authorized management function, operator</w:t>
            </w:r>
          </w:p>
          <w:p w14:paraId="6771DA83" w14:textId="77777777" w:rsidR="00D13913" w:rsidRPr="00C81A41" w:rsidRDefault="00D13913" w:rsidP="00D13913">
            <w:pPr>
              <w:pStyle w:val="TAL"/>
              <w:keepNext w:val="0"/>
            </w:pPr>
            <w:r w:rsidRPr="00C81A41">
              <w:rPr>
                <w:i/>
                <w:iCs/>
              </w:rPr>
              <w:t>Producer:</w:t>
            </w:r>
            <w:r w:rsidRPr="00C81A41">
              <w:t xml:space="preserve"> Any function that is capable of producing management data analytics</w:t>
            </w:r>
          </w:p>
        </w:tc>
      </w:tr>
      <w:tr w:rsidR="00D13913"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D13913" w:rsidRPr="00C81A41" w:rsidRDefault="00D13913" w:rsidP="00D13913">
            <w:pPr>
              <w:pStyle w:val="TAL"/>
              <w:keepNext w:val="0"/>
            </w:pPr>
          </w:p>
        </w:tc>
        <w:tc>
          <w:tcPr>
            <w:tcW w:w="2273" w:type="dxa"/>
            <w:tcBorders>
              <w:bottom w:val="nil"/>
            </w:tcBorders>
            <w:shd w:val="clear" w:color="auto" w:fill="FFFFFF" w:themeFill="background1"/>
          </w:tcPr>
          <w:p w14:paraId="2E0C54B0" w14:textId="77777777" w:rsidR="00D13913" w:rsidRPr="00C81A41" w:rsidRDefault="00D13913" w:rsidP="00D13913">
            <w:pPr>
              <w:pStyle w:val="TAL"/>
              <w:keepNext w:val="0"/>
            </w:pPr>
            <w:proofErr w:type="spellStart"/>
            <w:r w:rsidRPr="00C81A41">
              <w:t>SS_ADAE_VAL_performance_analytics</w:t>
            </w:r>
            <w:proofErr w:type="spellEnd"/>
          </w:p>
        </w:tc>
        <w:tc>
          <w:tcPr>
            <w:tcW w:w="3119" w:type="dxa"/>
            <w:shd w:val="clear" w:color="auto" w:fill="FFFFFF" w:themeFill="background1"/>
          </w:tcPr>
          <w:p w14:paraId="2A19BBFB" w14:textId="77777777" w:rsidR="00D13913" w:rsidRPr="00C81A41" w:rsidRDefault="00D13913" w:rsidP="00D13913">
            <w:pPr>
              <w:pStyle w:val="TAL"/>
              <w:keepNext w:val="0"/>
              <w:rPr>
                <w:lang w:val="en-US"/>
              </w:rPr>
            </w:pPr>
            <w:proofErr w:type="spellStart"/>
            <w:r w:rsidRPr="00C81A41">
              <w:t>VAL_performance_analytics_subscribe</w:t>
            </w:r>
            <w:proofErr w:type="spellEnd"/>
          </w:p>
        </w:tc>
        <w:tc>
          <w:tcPr>
            <w:tcW w:w="3118" w:type="dxa"/>
            <w:shd w:val="clear" w:color="auto" w:fill="FFFFFF" w:themeFill="background1"/>
          </w:tcPr>
          <w:p w14:paraId="384D5012" w14:textId="7ECDFF4F" w:rsidR="00D13913" w:rsidRPr="00C81A41" w:rsidRDefault="00D13913" w:rsidP="00D13913">
            <w:pPr>
              <w:pStyle w:val="TAL"/>
              <w:keepNext w:val="0"/>
            </w:pPr>
            <w:r w:rsidRPr="00C81A41">
              <w:t>The consumer subscribes for</w:t>
            </w:r>
            <w:r w:rsidRPr="00C81A41">
              <w:rPr>
                <w:lang w:val="en-US"/>
              </w:rPr>
              <w:t xml:space="preserve"> </w:t>
            </w:r>
            <w:r w:rsidRPr="00C81A41">
              <w:t>VAL performance analytics.</w:t>
            </w:r>
          </w:p>
          <w:p w14:paraId="09058BBF" w14:textId="77777777" w:rsidR="00D13913" w:rsidRPr="00C81A41" w:rsidRDefault="00D13913" w:rsidP="00D13913">
            <w:pPr>
              <w:pStyle w:val="TAL"/>
              <w:keepNext w:val="0"/>
            </w:pPr>
            <w:r w:rsidRPr="00C81A41">
              <w:rPr>
                <w:i/>
                <w:iCs/>
              </w:rPr>
              <w:t xml:space="preserve">Consumer: </w:t>
            </w:r>
            <w:r w:rsidRPr="00C81A41">
              <w:t>VAL server</w:t>
            </w:r>
          </w:p>
          <w:p w14:paraId="34CEE39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4F93D1F" w14:textId="77777777" w:rsidR="00D13913" w:rsidRPr="00C81A41" w:rsidRDefault="00D13913" w:rsidP="00D13913">
            <w:pPr>
              <w:pStyle w:val="TAL"/>
              <w:keepNext w:val="0"/>
            </w:pPr>
          </w:p>
        </w:tc>
        <w:tc>
          <w:tcPr>
            <w:tcW w:w="3119" w:type="dxa"/>
            <w:shd w:val="clear" w:color="auto" w:fill="FFFFFF" w:themeFill="background1"/>
          </w:tcPr>
          <w:p w14:paraId="78AAB164" w14:textId="77777777" w:rsidR="00D13913" w:rsidRPr="00C81A41" w:rsidRDefault="00D13913" w:rsidP="00D13913">
            <w:pPr>
              <w:pStyle w:val="TAL"/>
              <w:keepNext w:val="0"/>
              <w:rPr>
                <w:lang w:val="en-US"/>
              </w:rPr>
            </w:pPr>
            <w:proofErr w:type="spellStart"/>
            <w:r w:rsidRPr="00C81A41">
              <w:t>VAL_performance_analytics_notify</w:t>
            </w:r>
            <w:proofErr w:type="spellEnd"/>
          </w:p>
        </w:tc>
        <w:tc>
          <w:tcPr>
            <w:tcW w:w="3118" w:type="dxa"/>
            <w:shd w:val="clear" w:color="auto" w:fill="FFFFFF" w:themeFill="background1"/>
          </w:tcPr>
          <w:p w14:paraId="47642F15"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D13913" w:rsidRPr="00C81A41" w:rsidRDefault="00D13913" w:rsidP="00D13913">
            <w:pPr>
              <w:pStyle w:val="TAL"/>
              <w:keepNext w:val="0"/>
              <w:rPr>
                <w:i/>
                <w:iCs/>
              </w:rPr>
            </w:pPr>
            <w:r w:rsidRPr="00C81A41">
              <w:rPr>
                <w:i/>
                <w:iCs/>
              </w:rPr>
              <w:t xml:space="preserve">Consumer: </w:t>
            </w:r>
            <w:r w:rsidRPr="00C81A41">
              <w:t>VAL server</w:t>
            </w:r>
          </w:p>
          <w:p w14:paraId="63416CFE"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55E354AD" w14:textId="77777777" w:rsidR="00D13913" w:rsidRPr="00C81A41" w:rsidRDefault="00D13913" w:rsidP="00D13913">
            <w:pPr>
              <w:pStyle w:val="TAL"/>
              <w:keepNext w:val="0"/>
            </w:pPr>
            <w:proofErr w:type="spellStart"/>
            <w:r w:rsidRPr="00C81A41">
              <w:t>SS_ADAE_slice_performance_analytics</w:t>
            </w:r>
            <w:proofErr w:type="spellEnd"/>
          </w:p>
        </w:tc>
        <w:tc>
          <w:tcPr>
            <w:tcW w:w="3119" w:type="dxa"/>
            <w:shd w:val="clear" w:color="auto" w:fill="FFFFFF" w:themeFill="background1"/>
          </w:tcPr>
          <w:p w14:paraId="0D3445D2" w14:textId="77777777" w:rsidR="00D13913" w:rsidRPr="00C81A41" w:rsidRDefault="00D13913" w:rsidP="00D13913">
            <w:pPr>
              <w:pStyle w:val="TAL"/>
              <w:keepNext w:val="0"/>
              <w:rPr>
                <w:lang w:val="en-US"/>
              </w:rPr>
            </w:pPr>
            <w:proofErr w:type="spellStart"/>
            <w:r w:rsidRPr="00C81A41">
              <w:t>slice_performance_analytics_subscribe</w:t>
            </w:r>
            <w:proofErr w:type="spellEnd"/>
          </w:p>
        </w:tc>
        <w:tc>
          <w:tcPr>
            <w:tcW w:w="3118" w:type="dxa"/>
            <w:shd w:val="clear" w:color="auto" w:fill="FFFFFF" w:themeFill="background1"/>
          </w:tcPr>
          <w:p w14:paraId="29673C04" w14:textId="77777777" w:rsidR="00D13913" w:rsidRPr="00C81A41" w:rsidRDefault="00D13913" w:rsidP="00D13913">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D13913" w:rsidRPr="00C81A41" w:rsidRDefault="00D13913" w:rsidP="00D13913">
            <w:pPr>
              <w:pStyle w:val="TAL"/>
              <w:keepNext w:val="0"/>
              <w:rPr>
                <w:i/>
                <w:iCs/>
              </w:rPr>
            </w:pPr>
            <w:r w:rsidRPr="00C81A41">
              <w:rPr>
                <w:i/>
                <w:iCs/>
              </w:rPr>
              <w:t xml:space="preserve">Consumer: </w:t>
            </w:r>
            <w:r w:rsidRPr="00C81A41">
              <w:t>VAL server</w:t>
            </w:r>
          </w:p>
          <w:p w14:paraId="6B3BD3DB"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E11D33B" w14:textId="77777777" w:rsidR="00D13913" w:rsidRPr="00C81A41" w:rsidRDefault="00D13913" w:rsidP="00D13913">
            <w:pPr>
              <w:pStyle w:val="TAL"/>
              <w:keepNext w:val="0"/>
            </w:pPr>
          </w:p>
        </w:tc>
        <w:tc>
          <w:tcPr>
            <w:tcW w:w="3119" w:type="dxa"/>
            <w:shd w:val="clear" w:color="auto" w:fill="FFFFFF" w:themeFill="background1"/>
          </w:tcPr>
          <w:p w14:paraId="7CE14FCD" w14:textId="77777777" w:rsidR="00D13913" w:rsidRPr="00C81A41" w:rsidRDefault="00D13913" w:rsidP="00D13913">
            <w:pPr>
              <w:pStyle w:val="TAL"/>
              <w:keepNext w:val="0"/>
              <w:rPr>
                <w:lang w:val="en-US"/>
              </w:rPr>
            </w:pPr>
            <w:proofErr w:type="spellStart"/>
            <w:r w:rsidRPr="00C81A41">
              <w:t>slice_performance_analytics_notify</w:t>
            </w:r>
            <w:proofErr w:type="spellEnd"/>
          </w:p>
        </w:tc>
        <w:tc>
          <w:tcPr>
            <w:tcW w:w="3118" w:type="dxa"/>
            <w:shd w:val="clear" w:color="auto" w:fill="FFFFFF" w:themeFill="background1"/>
          </w:tcPr>
          <w:p w14:paraId="6ABF75B7"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D13913" w:rsidRPr="00C81A41" w:rsidRDefault="00D13913" w:rsidP="00D13913">
            <w:pPr>
              <w:pStyle w:val="TAL"/>
              <w:keepNext w:val="0"/>
              <w:rPr>
                <w:i/>
                <w:iCs/>
              </w:rPr>
            </w:pPr>
            <w:r w:rsidRPr="00C81A41">
              <w:rPr>
                <w:i/>
                <w:iCs/>
              </w:rPr>
              <w:t xml:space="preserve">Consumer: </w:t>
            </w:r>
            <w:r w:rsidRPr="00C81A41">
              <w:t>VAL server</w:t>
            </w:r>
          </w:p>
          <w:p w14:paraId="68901DEC"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D13913" w:rsidRPr="00C81A41" w:rsidRDefault="00D13913" w:rsidP="00D13913">
            <w:pPr>
              <w:pStyle w:val="TAL"/>
              <w:keepNext w:val="0"/>
            </w:pPr>
          </w:p>
        </w:tc>
        <w:tc>
          <w:tcPr>
            <w:tcW w:w="2273" w:type="dxa"/>
            <w:tcBorders>
              <w:bottom w:val="nil"/>
            </w:tcBorders>
            <w:shd w:val="clear" w:color="auto" w:fill="FFFFFF" w:themeFill="background1"/>
          </w:tcPr>
          <w:p w14:paraId="4C638D25" w14:textId="77777777" w:rsidR="00D13913" w:rsidRPr="00C81A41" w:rsidRDefault="00D13913" w:rsidP="00D13913">
            <w:pPr>
              <w:pStyle w:val="TAL"/>
              <w:keepNext w:val="0"/>
            </w:pPr>
            <w:r w:rsidRPr="00C81A41">
              <w:t>SS_ADAE_UE-to-</w:t>
            </w:r>
            <w:proofErr w:type="spellStart"/>
            <w:r w:rsidRPr="00C81A41">
              <w:t>UE_performance_analytics</w:t>
            </w:r>
            <w:proofErr w:type="spellEnd"/>
          </w:p>
        </w:tc>
        <w:tc>
          <w:tcPr>
            <w:tcW w:w="3119" w:type="dxa"/>
            <w:shd w:val="clear" w:color="auto" w:fill="FFFFFF" w:themeFill="background1"/>
          </w:tcPr>
          <w:p w14:paraId="222AB37D" w14:textId="77777777" w:rsidR="00D13913" w:rsidRPr="00C81A41" w:rsidRDefault="00D13913" w:rsidP="00D13913">
            <w:pPr>
              <w:pStyle w:val="TAL"/>
              <w:keepNext w:val="0"/>
              <w:rPr>
                <w:lang w:val="en-US"/>
              </w:rPr>
            </w:pPr>
            <w:r w:rsidRPr="00C81A41">
              <w:t xml:space="preserve">UE-to-UE </w:t>
            </w:r>
            <w:proofErr w:type="spellStart"/>
            <w:r w:rsidRPr="00C81A41">
              <w:t>performance_analytics_subscribe</w:t>
            </w:r>
            <w:proofErr w:type="spellEnd"/>
          </w:p>
        </w:tc>
        <w:tc>
          <w:tcPr>
            <w:tcW w:w="3118" w:type="dxa"/>
            <w:shd w:val="clear" w:color="auto" w:fill="FFFFFF" w:themeFill="background1"/>
          </w:tcPr>
          <w:p w14:paraId="5B347D3A" w14:textId="77777777" w:rsidR="00D13913" w:rsidRPr="00C81A41" w:rsidRDefault="00D13913" w:rsidP="00D13913">
            <w:pPr>
              <w:pStyle w:val="TAL"/>
              <w:keepNext w:val="0"/>
              <w:rPr>
                <w:lang w:val="en-US"/>
              </w:rPr>
            </w:pPr>
            <w:r w:rsidRPr="00C81A41">
              <w:t>The consumer subscribes for</w:t>
            </w:r>
            <w:r w:rsidRPr="00C81A41">
              <w:rPr>
                <w:lang w:val="en-US"/>
              </w:rPr>
              <w:t xml:space="preserve"> </w:t>
            </w:r>
            <w:r w:rsidRPr="00C81A41">
              <w:t>UE-to-UE performance analytics.</w:t>
            </w:r>
          </w:p>
        </w:tc>
      </w:tr>
      <w:tr w:rsidR="00D13913"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B9C94E8" w14:textId="77777777" w:rsidR="00D13913" w:rsidRPr="00C81A41" w:rsidRDefault="00D13913" w:rsidP="00D13913">
            <w:pPr>
              <w:pStyle w:val="TAL"/>
              <w:keepNext w:val="0"/>
            </w:pPr>
          </w:p>
        </w:tc>
        <w:tc>
          <w:tcPr>
            <w:tcW w:w="3119" w:type="dxa"/>
            <w:shd w:val="clear" w:color="auto" w:fill="FFFFFF" w:themeFill="background1"/>
          </w:tcPr>
          <w:p w14:paraId="3109542F" w14:textId="77777777" w:rsidR="00D13913" w:rsidRPr="00C81A41" w:rsidRDefault="00D13913" w:rsidP="00D13913">
            <w:pPr>
              <w:pStyle w:val="TAL"/>
              <w:keepNext w:val="0"/>
              <w:rPr>
                <w:lang w:val="en-US"/>
              </w:rPr>
            </w:pPr>
            <w:r w:rsidRPr="00C81A41">
              <w:t xml:space="preserve">UE-to-UE </w:t>
            </w:r>
            <w:proofErr w:type="spellStart"/>
            <w:r w:rsidRPr="00C81A41">
              <w:t>performance_analytics_notify</w:t>
            </w:r>
            <w:proofErr w:type="spellEnd"/>
          </w:p>
        </w:tc>
        <w:tc>
          <w:tcPr>
            <w:tcW w:w="3118" w:type="dxa"/>
            <w:shd w:val="clear" w:color="auto" w:fill="FFFFFF" w:themeFill="background1"/>
          </w:tcPr>
          <w:p w14:paraId="4DEF68FD"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D13913" w:rsidRPr="00C81A41" w:rsidRDefault="00D13913" w:rsidP="00D13913">
            <w:pPr>
              <w:pStyle w:val="TAL"/>
              <w:keepNext w:val="0"/>
              <w:rPr>
                <w:i/>
                <w:iCs/>
              </w:rPr>
            </w:pPr>
            <w:r w:rsidRPr="00C81A41">
              <w:rPr>
                <w:i/>
                <w:iCs/>
              </w:rPr>
              <w:t xml:space="preserve">Consumer: </w:t>
            </w:r>
            <w:r w:rsidRPr="00C81A41">
              <w:t>VAL server</w:t>
            </w:r>
          </w:p>
          <w:p w14:paraId="0E1F187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D13913" w:rsidRPr="00C81A41" w:rsidRDefault="00D13913" w:rsidP="00D13913">
            <w:pPr>
              <w:pStyle w:val="TAL"/>
              <w:keepNext w:val="0"/>
            </w:pPr>
            <w:r w:rsidRPr="00C81A41">
              <w:t>SA WG6 TS 23.436 [33]</w:t>
            </w:r>
          </w:p>
        </w:tc>
        <w:tc>
          <w:tcPr>
            <w:tcW w:w="2273" w:type="dxa"/>
            <w:tcBorders>
              <w:bottom w:val="nil"/>
            </w:tcBorders>
            <w:shd w:val="clear" w:color="auto" w:fill="FFFFFF" w:themeFill="background1"/>
          </w:tcPr>
          <w:p w14:paraId="330B0454" w14:textId="77777777" w:rsidR="00D13913" w:rsidRPr="00C81A41" w:rsidRDefault="00D13913" w:rsidP="00D13913">
            <w:pPr>
              <w:pStyle w:val="TAL"/>
              <w:keepNext w:val="0"/>
            </w:pPr>
            <w:proofErr w:type="spellStart"/>
            <w:r w:rsidRPr="00C81A41">
              <w:t>SS_ADAE_server</w:t>
            </w:r>
            <w:proofErr w:type="spellEnd"/>
            <w:r w:rsidRPr="00C81A41">
              <w:t>-to-</w:t>
            </w:r>
            <w:proofErr w:type="spellStart"/>
            <w:r w:rsidRPr="00C81A41">
              <w:t>server_performance_analytics</w:t>
            </w:r>
            <w:proofErr w:type="spellEnd"/>
          </w:p>
        </w:tc>
        <w:tc>
          <w:tcPr>
            <w:tcW w:w="3119" w:type="dxa"/>
            <w:shd w:val="clear" w:color="auto" w:fill="FFFFFF" w:themeFill="background1"/>
          </w:tcPr>
          <w:p w14:paraId="48B1C7A8" w14:textId="77777777" w:rsidR="00D13913" w:rsidRPr="00C81A41" w:rsidRDefault="00D13913" w:rsidP="00D13913">
            <w:pPr>
              <w:pStyle w:val="TAL"/>
              <w:keepNext w:val="0"/>
              <w:rPr>
                <w:lang w:val="en-US"/>
              </w:rPr>
            </w:pPr>
            <w:r w:rsidRPr="00C81A41">
              <w:t>server-to-</w:t>
            </w:r>
            <w:proofErr w:type="spellStart"/>
            <w:r w:rsidRPr="00C81A41">
              <w:t>server_performance_analytics_subscribe</w:t>
            </w:r>
            <w:proofErr w:type="spellEnd"/>
          </w:p>
        </w:tc>
        <w:tc>
          <w:tcPr>
            <w:tcW w:w="3118" w:type="dxa"/>
            <w:shd w:val="clear" w:color="auto" w:fill="FFFFFF" w:themeFill="background1"/>
          </w:tcPr>
          <w:p w14:paraId="67455A43" w14:textId="77777777" w:rsidR="00D13913" w:rsidRPr="00C81A41" w:rsidRDefault="00D13913" w:rsidP="00D13913">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D13913" w:rsidRPr="00C81A41" w:rsidRDefault="00D13913" w:rsidP="00D13913">
            <w:pPr>
              <w:pStyle w:val="TAL"/>
              <w:keepNext w:val="0"/>
              <w:rPr>
                <w:i/>
                <w:iCs/>
              </w:rPr>
            </w:pPr>
            <w:r w:rsidRPr="00C81A41">
              <w:rPr>
                <w:i/>
                <w:iCs/>
              </w:rPr>
              <w:t xml:space="preserve">Consumer: </w:t>
            </w:r>
            <w:r w:rsidRPr="00C81A41">
              <w:t>VAL server, EES</w:t>
            </w:r>
          </w:p>
          <w:p w14:paraId="47E2CBB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1F7C9F9" w14:textId="77777777" w:rsidR="00D13913" w:rsidRPr="00C81A41" w:rsidRDefault="00D13913" w:rsidP="00D13913">
            <w:pPr>
              <w:pStyle w:val="TAL"/>
              <w:keepNext w:val="0"/>
            </w:pPr>
          </w:p>
        </w:tc>
        <w:tc>
          <w:tcPr>
            <w:tcW w:w="3119" w:type="dxa"/>
            <w:shd w:val="clear" w:color="auto" w:fill="FFFFFF" w:themeFill="background1"/>
          </w:tcPr>
          <w:p w14:paraId="2A0C4853" w14:textId="77777777" w:rsidR="00D13913" w:rsidRPr="00C81A41" w:rsidRDefault="00D13913" w:rsidP="00D13913">
            <w:pPr>
              <w:pStyle w:val="TAL"/>
              <w:keepNext w:val="0"/>
              <w:rPr>
                <w:lang w:val="en-US"/>
              </w:rPr>
            </w:pPr>
            <w:r w:rsidRPr="00C81A41">
              <w:t>server-to-</w:t>
            </w:r>
            <w:proofErr w:type="spellStart"/>
            <w:r w:rsidRPr="00C81A41">
              <w:t>server_performance_analytics_notify</w:t>
            </w:r>
            <w:proofErr w:type="spellEnd"/>
          </w:p>
        </w:tc>
        <w:tc>
          <w:tcPr>
            <w:tcW w:w="3118" w:type="dxa"/>
            <w:shd w:val="clear" w:color="auto" w:fill="FFFFFF" w:themeFill="background1"/>
          </w:tcPr>
          <w:p w14:paraId="343F5D16" w14:textId="77777777" w:rsidR="00D13913" w:rsidRPr="00C81A41" w:rsidRDefault="00D13913" w:rsidP="00D13913">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D13913" w:rsidRPr="00C81A41" w:rsidRDefault="00D13913" w:rsidP="00D13913">
            <w:pPr>
              <w:pStyle w:val="TAL"/>
              <w:keepNext w:val="0"/>
              <w:rPr>
                <w:i/>
                <w:iCs/>
              </w:rPr>
            </w:pPr>
            <w:r w:rsidRPr="00C81A41">
              <w:rPr>
                <w:i/>
                <w:iCs/>
              </w:rPr>
              <w:t xml:space="preserve">Consumer: </w:t>
            </w:r>
            <w:r w:rsidRPr="00C81A41">
              <w:t>VAL server, EES</w:t>
            </w:r>
          </w:p>
          <w:p w14:paraId="06922BD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D13913" w:rsidRPr="00C81A41" w:rsidRDefault="00D13913" w:rsidP="00D13913">
            <w:pPr>
              <w:pStyle w:val="TAL"/>
              <w:keepNext w:val="0"/>
            </w:pPr>
          </w:p>
        </w:tc>
        <w:tc>
          <w:tcPr>
            <w:tcW w:w="2273" w:type="dxa"/>
            <w:tcBorders>
              <w:bottom w:val="nil"/>
            </w:tcBorders>
            <w:shd w:val="clear" w:color="auto" w:fill="FFFFFF" w:themeFill="background1"/>
          </w:tcPr>
          <w:p w14:paraId="418CEE0A" w14:textId="77777777" w:rsidR="00D13913" w:rsidRPr="00C81A41" w:rsidRDefault="00D13913" w:rsidP="00D13913">
            <w:pPr>
              <w:pStyle w:val="TAL"/>
              <w:keepNext w:val="0"/>
            </w:pPr>
            <w:proofErr w:type="spellStart"/>
            <w:r w:rsidRPr="00C81A41">
              <w:t>SS_ADAE_location_accuracy_analytics</w:t>
            </w:r>
            <w:proofErr w:type="spellEnd"/>
          </w:p>
        </w:tc>
        <w:tc>
          <w:tcPr>
            <w:tcW w:w="3119" w:type="dxa"/>
            <w:shd w:val="clear" w:color="auto" w:fill="FFFFFF" w:themeFill="background1"/>
          </w:tcPr>
          <w:p w14:paraId="5694BF5C" w14:textId="77777777" w:rsidR="00D13913" w:rsidRPr="00C81A41" w:rsidRDefault="00D13913" w:rsidP="00D13913">
            <w:pPr>
              <w:pStyle w:val="TAL"/>
              <w:keepNext w:val="0"/>
              <w:rPr>
                <w:lang w:val="en-US"/>
              </w:rPr>
            </w:pPr>
            <w:proofErr w:type="spellStart"/>
            <w:r w:rsidRPr="00C81A41">
              <w:t>Location_accuracy_analytics_subscribe</w:t>
            </w:r>
            <w:proofErr w:type="spellEnd"/>
          </w:p>
        </w:tc>
        <w:tc>
          <w:tcPr>
            <w:tcW w:w="3118" w:type="dxa"/>
            <w:shd w:val="clear" w:color="auto" w:fill="FFFFFF" w:themeFill="background1"/>
          </w:tcPr>
          <w:p w14:paraId="237E2270" w14:textId="77777777" w:rsidR="00D13913" w:rsidRPr="00C81A41" w:rsidRDefault="00D13913" w:rsidP="00D13913">
            <w:pPr>
              <w:pStyle w:val="TAL"/>
              <w:keepNext w:val="0"/>
            </w:pPr>
            <w:r w:rsidRPr="00C81A41">
              <w:t>The consumer subscribes for</w:t>
            </w:r>
            <w:r w:rsidRPr="00C81A41">
              <w:rPr>
                <w:lang w:val="en-US"/>
              </w:rPr>
              <w:t xml:space="preserve"> </w:t>
            </w:r>
            <w:r w:rsidRPr="00C81A41">
              <w:t>location accuracy analytics.</w:t>
            </w:r>
          </w:p>
          <w:p w14:paraId="38FBD963" w14:textId="77777777" w:rsidR="00D13913" w:rsidRPr="00C81A41" w:rsidRDefault="00D13913" w:rsidP="00D13913">
            <w:pPr>
              <w:pStyle w:val="TAL"/>
              <w:keepNext w:val="0"/>
              <w:rPr>
                <w:i/>
                <w:iCs/>
              </w:rPr>
            </w:pPr>
            <w:r w:rsidRPr="00C81A41">
              <w:rPr>
                <w:i/>
                <w:iCs/>
              </w:rPr>
              <w:t xml:space="preserve">Consumer: </w:t>
            </w:r>
            <w:r w:rsidRPr="00C81A41">
              <w:t>VAL server</w:t>
            </w:r>
          </w:p>
          <w:p w14:paraId="30CF755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605D39DA" w14:textId="77777777" w:rsidR="00D13913" w:rsidRPr="00C81A41" w:rsidRDefault="00D13913" w:rsidP="00D13913">
            <w:pPr>
              <w:pStyle w:val="TAL"/>
              <w:keepNext w:val="0"/>
            </w:pPr>
          </w:p>
        </w:tc>
        <w:tc>
          <w:tcPr>
            <w:tcW w:w="3119" w:type="dxa"/>
            <w:shd w:val="clear" w:color="auto" w:fill="FFFFFF" w:themeFill="background1"/>
          </w:tcPr>
          <w:p w14:paraId="73814EDD" w14:textId="77777777" w:rsidR="00D13913" w:rsidRPr="00C81A41" w:rsidRDefault="00D13913" w:rsidP="00D13913">
            <w:pPr>
              <w:pStyle w:val="TAL"/>
              <w:keepNext w:val="0"/>
              <w:rPr>
                <w:lang w:val="en-US"/>
              </w:rPr>
            </w:pPr>
            <w:proofErr w:type="spellStart"/>
            <w:r w:rsidRPr="00C81A41">
              <w:t>Location_accuracy_analytics_notify</w:t>
            </w:r>
            <w:proofErr w:type="spellEnd"/>
          </w:p>
        </w:tc>
        <w:tc>
          <w:tcPr>
            <w:tcW w:w="3118" w:type="dxa"/>
            <w:shd w:val="clear" w:color="auto" w:fill="FFFFFF" w:themeFill="background1"/>
          </w:tcPr>
          <w:p w14:paraId="42BB58FD"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D13913" w:rsidRPr="00C81A41" w:rsidRDefault="00D13913" w:rsidP="00D13913">
            <w:pPr>
              <w:pStyle w:val="TAL"/>
              <w:keepNext w:val="0"/>
              <w:rPr>
                <w:i/>
                <w:iCs/>
              </w:rPr>
            </w:pPr>
            <w:r w:rsidRPr="00C81A41">
              <w:rPr>
                <w:i/>
                <w:iCs/>
              </w:rPr>
              <w:t>Consumer:</w:t>
            </w:r>
            <w:r w:rsidRPr="00C81A41">
              <w:t xml:space="preserve"> VAL server</w:t>
            </w:r>
          </w:p>
          <w:p w14:paraId="63547E25"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6DCEAE10" w14:textId="77777777" w:rsidR="00D13913" w:rsidRPr="00C81A41" w:rsidRDefault="00D13913" w:rsidP="00D13913">
            <w:pPr>
              <w:pStyle w:val="TAL"/>
              <w:keepNext w:val="0"/>
            </w:pPr>
            <w:proofErr w:type="spellStart"/>
            <w:r w:rsidRPr="00C81A41">
              <w:t>SS_ADAE_service_API_analytics</w:t>
            </w:r>
            <w:proofErr w:type="spellEnd"/>
          </w:p>
        </w:tc>
        <w:tc>
          <w:tcPr>
            <w:tcW w:w="3119" w:type="dxa"/>
            <w:shd w:val="clear" w:color="auto" w:fill="FFFFFF" w:themeFill="background1"/>
          </w:tcPr>
          <w:p w14:paraId="2CF87FC5" w14:textId="77777777" w:rsidR="00D13913" w:rsidRPr="00C81A41" w:rsidRDefault="00D13913" w:rsidP="00D13913">
            <w:pPr>
              <w:pStyle w:val="TAL"/>
              <w:keepNext w:val="0"/>
              <w:rPr>
                <w:lang w:val="en-US"/>
              </w:rPr>
            </w:pPr>
            <w:proofErr w:type="spellStart"/>
            <w:r w:rsidRPr="00C81A41">
              <w:t>Service_API_analytics_subscribe</w:t>
            </w:r>
            <w:proofErr w:type="spellEnd"/>
          </w:p>
        </w:tc>
        <w:tc>
          <w:tcPr>
            <w:tcW w:w="3118" w:type="dxa"/>
            <w:shd w:val="clear" w:color="auto" w:fill="FFFFFF" w:themeFill="background1"/>
          </w:tcPr>
          <w:p w14:paraId="544A6808" w14:textId="77777777" w:rsidR="00D13913" w:rsidRPr="00C81A41" w:rsidRDefault="00D13913" w:rsidP="00D13913">
            <w:pPr>
              <w:pStyle w:val="TAL"/>
              <w:keepNext w:val="0"/>
            </w:pPr>
            <w:r w:rsidRPr="00C81A41">
              <w:t>The consumer subscribes for</w:t>
            </w:r>
            <w:r w:rsidRPr="00C81A41">
              <w:rPr>
                <w:lang w:val="en-US"/>
              </w:rPr>
              <w:t xml:space="preserve"> </w:t>
            </w:r>
            <w:r w:rsidRPr="00C81A41">
              <w:t>service API analytics.</w:t>
            </w:r>
          </w:p>
          <w:p w14:paraId="4585CEFA" w14:textId="77777777" w:rsidR="00D13913" w:rsidRPr="00C81A41" w:rsidRDefault="00D13913" w:rsidP="00D13913">
            <w:pPr>
              <w:pStyle w:val="TAL"/>
              <w:keepNext w:val="0"/>
              <w:rPr>
                <w:i/>
                <w:iCs/>
              </w:rPr>
            </w:pPr>
            <w:r w:rsidRPr="00C81A41">
              <w:rPr>
                <w:i/>
                <w:iCs/>
              </w:rPr>
              <w:t xml:space="preserve">Consumer: </w:t>
            </w:r>
            <w:r w:rsidRPr="00C81A41">
              <w:t>VAL server, Subscriber, API invoker</w:t>
            </w:r>
          </w:p>
          <w:p w14:paraId="39621F04"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1C2F1039" w14:textId="77777777" w:rsidR="00D13913" w:rsidRPr="00C81A41" w:rsidRDefault="00D13913" w:rsidP="00D13913">
            <w:pPr>
              <w:pStyle w:val="TAL"/>
              <w:keepNext w:val="0"/>
            </w:pPr>
          </w:p>
        </w:tc>
        <w:tc>
          <w:tcPr>
            <w:tcW w:w="3119" w:type="dxa"/>
            <w:shd w:val="clear" w:color="auto" w:fill="FFFFFF" w:themeFill="background1"/>
          </w:tcPr>
          <w:p w14:paraId="548E0E08" w14:textId="77777777" w:rsidR="00D13913" w:rsidRPr="00C81A41" w:rsidRDefault="00D13913" w:rsidP="00D13913">
            <w:pPr>
              <w:pStyle w:val="TAL"/>
              <w:keepNext w:val="0"/>
              <w:rPr>
                <w:lang w:val="en-US"/>
              </w:rPr>
            </w:pPr>
            <w:proofErr w:type="spellStart"/>
            <w:r w:rsidRPr="00C81A41">
              <w:t>Service_API_analytics_notify</w:t>
            </w:r>
            <w:proofErr w:type="spellEnd"/>
          </w:p>
        </w:tc>
        <w:tc>
          <w:tcPr>
            <w:tcW w:w="3118" w:type="dxa"/>
            <w:shd w:val="clear" w:color="auto" w:fill="FFFFFF" w:themeFill="background1"/>
          </w:tcPr>
          <w:p w14:paraId="68BD3301"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D13913" w:rsidRPr="00C81A41" w:rsidRDefault="00D13913" w:rsidP="00D13913">
            <w:pPr>
              <w:pStyle w:val="TAL"/>
              <w:keepNext w:val="0"/>
              <w:rPr>
                <w:i/>
                <w:iCs/>
              </w:rPr>
            </w:pPr>
            <w:r w:rsidRPr="00C81A41">
              <w:rPr>
                <w:i/>
                <w:iCs/>
              </w:rPr>
              <w:t xml:space="preserve">Consumer: </w:t>
            </w:r>
            <w:r w:rsidRPr="00C81A41">
              <w:t>VAL server, Subscriber, API invoker</w:t>
            </w:r>
          </w:p>
          <w:p w14:paraId="562C9A1D"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357A1A87" w14:textId="77777777" w:rsidR="00D13913" w:rsidRPr="00C81A41" w:rsidRDefault="00D13913" w:rsidP="00D13913">
            <w:pPr>
              <w:pStyle w:val="TAL"/>
              <w:keepNext w:val="0"/>
            </w:pPr>
            <w:proofErr w:type="spellStart"/>
            <w:r w:rsidRPr="00C81A41">
              <w:t>SS_ADAE_slice_usage_pattern_analytics</w:t>
            </w:r>
            <w:proofErr w:type="spellEnd"/>
          </w:p>
        </w:tc>
        <w:tc>
          <w:tcPr>
            <w:tcW w:w="3119" w:type="dxa"/>
            <w:shd w:val="clear" w:color="auto" w:fill="FFFFFF" w:themeFill="background1"/>
          </w:tcPr>
          <w:p w14:paraId="28587E7E" w14:textId="77777777" w:rsidR="00D13913" w:rsidRPr="00C81A41" w:rsidRDefault="00D13913" w:rsidP="00D13913">
            <w:pPr>
              <w:pStyle w:val="TAL"/>
              <w:keepNext w:val="0"/>
              <w:rPr>
                <w:lang w:val="en-US"/>
              </w:rPr>
            </w:pPr>
            <w:proofErr w:type="spellStart"/>
            <w:r w:rsidRPr="00C81A41">
              <w:t>slice_usage_pattern_analytics_subscribe</w:t>
            </w:r>
            <w:proofErr w:type="spellEnd"/>
          </w:p>
        </w:tc>
        <w:tc>
          <w:tcPr>
            <w:tcW w:w="3118" w:type="dxa"/>
            <w:shd w:val="clear" w:color="auto" w:fill="FFFFFF" w:themeFill="background1"/>
          </w:tcPr>
          <w:p w14:paraId="65F96C42" w14:textId="77777777" w:rsidR="00D13913" w:rsidRPr="00C81A41" w:rsidRDefault="00D13913" w:rsidP="00D13913">
            <w:pPr>
              <w:pStyle w:val="TAL"/>
              <w:keepNext w:val="0"/>
            </w:pPr>
            <w:r w:rsidRPr="00C81A41">
              <w:t>The consumer subscribes for</w:t>
            </w:r>
            <w:r w:rsidRPr="00C81A41">
              <w:rPr>
                <w:lang w:val="en-US"/>
              </w:rPr>
              <w:t xml:space="preserve"> </w:t>
            </w:r>
            <w:r w:rsidRPr="00C81A41">
              <w:t>slice usage pattern analytics.</w:t>
            </w:r>
          </w:p>
          <w:p w14:paraId="2CBAFA91" w14:textId="77777777" w:rsidR="00D13913" w:rsidRPr="00C81A41" w:rsidRDefault="00D13913" w:rsidP="00D13913">
            <w:pPr>
              <w:pStyle w:val="TAL"/>
              <w:keepNext w:val="0"/>
              <w:rPr>
                <w:i/>
                <w:iCs/>
              </w:rPr>
            </w:pPr>
            <w:r w:rsidRPr="00C81A41">
              <w:rPr>
                <w:i/>
                <w:iCs/>
              </w:rPr>
              <w:t xml:space="preserve">Consumer: </w:t>
            </w:r>
            <w:r w:rsidRPr="00C81A41">
              <w:t>VAL server, SEAL server</w:t>
            </w:r>
          </w:p>
          <w:p w14:paraId="1C2B574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C65C304" w14:textId="77777777" w:rsidR="00D13913" w:rsidRPr="00C81A41" w:rsidRDefault="00D13913" w:rsidP="00D13913">
            <w:pPr>
              <w:pStyle w:val="TAL"/>
              <w:keepNext w:val="0"/>
            </w:pPr>
          </w:p>
        </w:tc>
        <w:tc>
          <w:tcPr>
            <w:tcW w:w="3119" w:type="dxa"/>
            <w:shd w:val="clear" w:color="auto" w:fill="FFFFFF" w:themeFill="background1"/>
          </w:tcPr>
          <w:p w14:paraId="46F7548F" w14:textId="77777777" w:rsidR="00D13913" w:rsidRPr="00C81A41" w:rsidRDefault="00D13913" w:rsidP="00D13913">
            <w:pPr>
              <w:pStyle w:val="TAL"/>
              <w:keepNext w:val="0"/>
              <w:rPr>
                <w:lang w:val="en-US"/>
              </w:rPr>
            </w:pPr>
            <w:proofErr w:type="spellStart"/>
            <w:r w:rsidRPr="00C81A41">
              <w:t>slice_usage_pattern_analytics_notify</w:t>
            </w:r>
            <w:proofErr w:type="spellEnd"/>
          </w:p>
        </w:tc>
        <w:tc>
          <w:tcPr>
            <w:tcW w:w="3118" w:type="dxa"/>
            <w:shd w:val="clear" w:color="auto" w:fill="FFFFFF" w:themeFill="background1"/>
          </w:tcPr>
          <w:p w14:paraId="1973BF34"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D13913" w:rsidRPr="00C81A41" w:rsidRDefault="00D13913" w:rsidP="00D13913">
            <w:pPr>
              <w:pStyle w:val="TAL"/>
              <w:keepNext w:val="0"/>
              <w:rPr>
                <w:i/>
                <w:iCs/>
              </w:rPr>
            </w:pPr>
            <w:r w:rsidRPr="00C81A41">
              <w:rPr>
                <w:i/>
                <w:iCs/>
              </w:rPr>
              <w:t xml:space="preserve">Consumer: </w:t>
            </w:r>
            <w:r w:rsidRPr="00C81A41">
              <w:t>VAL server, SEAL server</w:t>
            </w:r>
          </w:p>
          <w:p w14:paraId="6EB432D7"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41680EBB" w14:textId="77777777" w:rsidR="00D13913" w:rsidRPr="00C81A41" w:rsidRDefault="00D13913" w:rsidP="00D13913">
            <w:pPr>
              <w:pStyle w:val="TAL"/>
              <w:keepNext w:val="0"/>
            </w:pPr>
            <w:proofErr w:type="spellStart"/>
            <w:r w:rsidRPr="00C81A41">
              <w:t>SS_ADAE_edge_analytics</w:t>
            </w:r>
            <w:proofErr w:type="spellEnd"/>
          </w:p>
        </w:tc>
        <w:tc>
          <w:tcPr>
            <w:tcW w:w="3119" w:type="dxa"/>
            <w:shd w:val="clear" w:color="auto" w:fill="FFFFFF" w:themeFill="background1"/>
          </w:tcPr>
          <w:p w14:paraId="5009F52C" w14:textId="77777777" w:rsidR="00D13913" w:rsidRPr="00C81A41" w:rsidRDefault="00D13913" w:rsidP="00D13913">
            <w:pPr>
              <w:pStyle w:val="TAL"/>
              <w:keepNext w:val="0"/>
              <w:rPr>
                <w:lang w:val="en-US"/>
              </w:rPr>
            </w:pPr>
            <w:proofErr w:type="spellStart"/>
            <w:r w:rsidRPr="00C81A41">
              <w:t>edge_analytics_subscribe</w:t>
            </w:r>
            <w:proofErr w:type="spellEnd"/>
          </w:p>
        </w:tc>
        <w:tc>
          <w:tcPr>
            <w:tcW w:w="3118" w:type="dxa"/>
            <w:shd w:val="clear" w:color="auto" w:fill="FFFFFF" w:themeFill="background1"/>
          </w:tcPr>
          <w:p w14:paraId="290F7FA3" w14:textId="77777777" w:rsidR="00D13913" w:rsidRPr="00C81A41" w:rsidRDefault="00D13913" w:rsidP="00D13913">
            <w:pPr>
              <w:pStyle w:val="TAL"/>
              <w:keepNext w:val="0"/>
            </w:pPr>
            <w:r w:rsidRPr="00C81A41">
              <w:t>The consumer subscribes for</w:t>
            </w:r>
            <w:r w:rsidRPr="00C81A41">
              <w:rPr>
                <w:lang w:val="en-US"/>
              </w:rPr>
              <w:t xml:space="preserve"> </w:t>
            </w:r>
            <w:r w:rsidRPr="00C81A41">
              <w:t>edge load analytics.</w:t>
            </w:r>
          </w:p>
          <w:p w14:paraId="52A06435"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6E3136D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3B7C74B" w14:textId="77777777" w:rsidR="00D13913" w:rsidRPr="00C81A41" w:rsidRDefault="00D13913" w:rsidP="00D13913">
            <w:pPr>
              <w:pStyle w:val="TAL"/>
              <w:keepNext w:val="0"/>
            </w:pPr>
          </w:p>
        </w:tc>
        <w:tc>
          <w:tcPr>
            <w:tcW w:w="3119" w:type="dxa"/>
            <w:shd w:val="clear" w:color="auto" w:fill="FFFFFF" w:themeFill="background1"/>
          </w:tcPr>
          <w:p w14:paraId="2C655307" w14:textId="77777777" w:rsidR="00D13913" w:rsidRPr="00C81A41" w:rsidRDefault="00D13913" w:rsidP="00D13913">
            <w:pPr>
              <w:pStyle w:val="TAL"/>
              <w:keepNext w:val="0"/>
              <w:rPr>
                <w:lang w:val="en-US"/>
              </w:rPr>
            </w:pPr>
            <w:proofErr w:type="spellStart"/>
            <w:r w:rsidRPr="00C81A41">
              <w:t>edge_analytics_notify</w:t>
            </w:r>
            <w:proofErr w:type="spellEnd"/>
          </w:p>
        </w:tc>
        <w:tc>
          <w:tcPr>
            <w:tcW w:w="3118" w:type="dxa"/>
            <w:shd w:val="clear" w:color="auto" w:fill="FFFFFF" w:themeFill="background1"/>
          </w:tcPr>
          <w:p w14:paraId="462EF1A9"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edge load analytics.</w:t>
            </w:r>
          </w:p>
          <w:p w14:paraId="11F9AA21"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32005D46"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3B8E9D59" w14:textId="77777777" w:rsidR="00D13913" w:rsidRPr="00C81A41" w:rsidRDefault="00D13913" w:rsidP="00D13913">
            <w:pPr>
              <w:pStyle w:val="TAL"/>
              <w:keepNext w:val="0"/>
            </w:pPr>
          </w:p>
        </w:tc>
        <w:tc>
          <w:tcPr>
            <w:tcW w:w="3119" w:type="dxa"/>
            <w:shd w:val="clear" w:color="auto" w:fill="FFFFFF" w:themeFill="background1"/>
          </w:tcPr>
          <w:p w14:paraId="69373DAA" w14:textId="77777777" w:rsidR="00D13913" w:rsidRPr="00C81A41" w:rsidRDefault="00D13913" w:rsidP="00D13913">
            <w:pPr>
              <w:pStyle w:val="TAL"/>
              <w:keepNext w:val="0"/>
            </w:pPr>
            <w:proofErr w:type="spellStart"/>
            <w:r w:rsidRPr="00C81A41">
              <w:t>edge_analytics_get</w:t>
            </w:r>
            <w:proofErr w:type="spellEnd"/>
          </w:p>
        </w:tc>
        <w:tc>
          <w:tcPr>
            <w:tcW w:w="3118" w:type="dxa"/>
            <w:shd w:val="clear" w:color="auto" w:fill="FFFFFF" w:themeFill="background1"/>
          </w:tcPr>
          <w:p w14:paraId="074596E7" w14:textId="77777777" w:rsidR="00D13913" w:rsidRPr="00C81A41" w:rsidRDefault="00D13913" w:rsidP="00D13913">
            <w:pPr>
              <w:pStyle w:val="TAL"/>
              <w:keepNext w:val="0"/>
            </w:pPr>
            <w:r w:rsidRPr="00C81A41">
              <w:t>The consumer requests edge analytics data.</w:t>
            </w:r>
          </w:p>
          <w:p w14:paraId="13BABDDD"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7E12859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D13913" w:rsidRPr="00C81A41" w:rsidRDefault="00D13913" w:rsidP="00D13913">
            <w:pPr>
              <w:pStyle w:val="TAL"/>
              <w:keepNext w:val="0"/>
            </w:pPr>
          </w:p>
        </w:tc>
        <w:tc>
          <w:tcPr>
            <w:tcW w:w="2273" w:type="dxa"/>
            <w:shd w:val="clear" w:color="auto" w:fill="FFFFFF" w:themeFill="background1"/>
          </w:tcPr>
          <w:p w14:paraId="6D6746AE" w14:textId="77777777" w:rsidR="00D13913" w:rsidRPr="00C81A41" w:rsidRDefault="00D13913" w:rsidP="00D13913">
            <w:pPr>
              <w:pStyle w:val="TAL"/>
              <w:keepNext w:val="0"/>
            </w:pPr>
            <w:proofErr w:type="spellStart"/>
            <w:r w:rsidRPr="00C81A41">
              <w:t>SS_ADAES_slice_usage_stats</w:t>
            </w:r>
            <w:proofErr w:type="spellEnd"/>
          </w:p>
        </w:tc>
        <w:tc>
          <w:tcPr>
            <w:tcW w:w="3119" w:type="dxa"/>
            <w:shd w:val="clear" w:color="auto" w:fill="FFFFFF" w:themeFill="background1"/>
          </w:tcPr>
          <w:p w14:paraId="2E0F634B" w14:textId="77777777" w:rsidR="00D13913" w:rsidRPr="00C81A41" w:rsidRDefault="00D13913" w:rsidP="00D13913">
            <w:pPr>
              <w:pStyle w:val="TAL"/>
              <w:keepNext w:val="0"/>
              <w:rPr>
                <w:lang w:val="en-US"/>
              </w:rPr>
            </w:pPr>
            <w:proofErr w:type="spellStart"/>
            <w:r w:rsidRPr="00C81A41">
              <w:t>slice_usage_stats_get</w:t>
            </w:r>
            <w:proofErr w:type="spellEnd"/>
          </w:p>
        </w:tc>
        <w:tc>
          <w:tcPr>
            <w:tcW w:w="3118" w:type="dxa"/>
            <w:shd w:val="clear" w:color="auto" w:fill="FFFFFF" w:themeFill="background1"/>
          </w:tcPr>
          <w:p w14:paraId="1F61053F" w14:textId="77777777" w:rsidR="00D13913" w:rsidRPr="00C81A41" w:rsidRDefault="00D13913" w:rsidP="00D13913">
            <w:pPr>
              <w:pStyle w:val="TAL"/>
              <w:keepNext w:val="0"/>
            </w:pPr>
            <w:r w:rsidRPr="00C81A41">
              <w:t>The consumer requests and receives slice usage statistics from ADAE server.</w:t>
            </w:r>
          </w:p>
          <w:p w14:paraId="681302EC" w14:textId="77777777" w:rsidR="00D13913" w:rsidRPr="00C81A41" w:rsidRDefault="00D13913" w:rsidP="00D13913">
            <w:pPr>
              <w:pStyle w:val="TAL"/>
              <w:keepNext w:val="0"/>
              <w:rPr>
                <w:i/>
                <w:iCs/>
              </w:rPr>
            </w:pPr>
            <w:r w:rsidRPr="00C81A41">
              <w:rPr>
                <w:i/>
                <w:iCs/>
              </w:rPr>
              <w:t xml:space="preserve">Consumer: </w:t>
            </w:r>
            <w:r w:rsidRPr="00C81A41">
              <w:t>VAL server</w:t>
            </w:r>
          </w:p>
          <w:p w14:paraId="3C640B0D"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A5F5069" w14:textId="77777777" w:rsidR="00D13913" w:rsidRPr="00C81A41" w:rsidRDefault="00D13913" w:rsidP="00D13913">
            <w:pPr>
              <w:pStyle w:val="TAL"/>
              <w:keepNext w:val="0"/>
            </w:pPr>
            <w:proofErr w:type="spellStart"/>
            <w:r w:rsidRPr="00C81A41">
              <w:t>SS_ADAES_edge_preparation_analytics</w:t>
            </w:r>
            <w:proofErr w:type="spellEnd"/>
          </w:p>
        </w:tc>
        <w:tc>
          <w:tcPr>
            <w:tcW w:w="3119" w:type="dxa"/>
            <w:shd w:val="clear" w:color="auto" w:fill="FFFFFF" w:themeFill="background1"/>
          </w:tcPr>
          <w:p w14:paraId="359CB62B" w14:textId="77777777" w:rsidR="00D13913" w:rsidRPr="00C81A41" w:rsidRDefault="00D13913" w:rsidP="00D13913">
            <w:pPr>
              <w:pStyle w:val="TAL"/>
              <w:keepNext w:val="0"/>
              <w:rPr>
                <w:lang w:val="en-US"/>
              </w:rPr>
            </w:pPr>
            <w:proofErr w:type="spellStart"/>
            <w:r w:rsidRPr="00C81A41">
              <w:t>edge_preparation_analytics_subscribe</w:t>
            </w:r>
            <w:proofErr w:type="spellEnd"/>
          </w:p>
        </w:tc>
        <w:tc>
          <w:tcPr>
            <w:tcW w:w="3118" w:type="dxa"/>
            <w:shd w:val="clear" w:color="auto" w:fill="FFFFFF" w:themeFill="background1"/>
          </w:tcPr>
          <w:p w14:paraId="58056A5C" w14:textId="77777777" w:rsidR="00D13913" w:rsidRPr="00C81A41" w:rsidRDefault="00D13913" w:rsidP="00D13913">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19476F37"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5CD0621F" w14:textId="77777777" w:rsidR="00D13913" w:rsidRPr="00C81A41" w:rsidRDefault="00D13913" w:rsidP="00D13913">
            <w:pPr>
              <w:pStyle w:val="TAL"/>
              <w:keepNext w:val="0"/>
            </w:pPr>
          </w:p>
        </w:tc>
        <w:tc>
          <w:tcPr>
            <w:tcW w:w="3119" w:type="dxa"/>
            <w:shd w:val="clear" w:color="auto" w:fill="FFFFFF" w:themeFill="background1"/>
          </w:tcPr>
          <w:p w14:paraId="415136C6" w14:textId="77777777" w:rsidR="00D13913" w:rsidRPr="00C81A41" w:rsidRDefault="00D13913" w:rsidP="00D13913">
            <w:pPr>
              <w:pStyle w:val="TAL"/>
              <w:keepNext w:val="0"/>
              <w:rPr>
                <w:lang w:val="en-US"/>
              </w:rPr>
            </w:pPr>
            <w:proofErr w:type="spellStart"/>
            <w:r w:rsidRPr="00C81A41">
              <w:t>edge_preparation_analytics_notify</w:t>
            </w:r>
            <w:proofErr w:type="spellEnd"/>
          </w:p>
        </w:tc>
        <w:tc>
          <w:tcPr>
            <w:tcW w:w="3118" w:type="dxa"/>
            <w:shd w:val="clear" w:color="auto" w:fill="FFFFFF" w:themeFill="background1"/>
          </w:tcPr>
          <w:p w14:paraId="63AF18E7" w14:textId="77777777" w:rsidR="00D13913" w:rsidRPr="00C81A41" w:rsidRDefault="00D13913" w:rsidP="00D13913">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7AD91966"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17C1B8E6" w14:textId="77777777" w:rsidR="00D13913" w:rsidRPr="00C81A41" w:rsidRDefault="00D13913" w:rsidP="00D13913">
            <w:pPr>
              <w:pStyle w:val="TAL"/>
              <w:keepNext w:val="0"/>
            </w:pPr>
          </w:p>
        </w:tc>
        <w:tc>
          <w:tcPr>
            <w:tcW w:w="3119" w:type="dxa"/>
            <w:shd w:val="clear" w:color="auto" w:fill="FFFFFF" w:themeFill="background1"/>
          </w:tcPr>
          <w:p w14:paraId="7DDF09D8" w14:textId="77777777" w:rsidR="00D13913" w:rsidRPr="00C81A41" w:rsidRDefault="00D13913" w:rsidP="00D13913">
            <w:pPr>
              <w:pStyle w:val="TAL"/>
              <w:keepNext w:val="0"/>
            </w:pPr>
            <w:proofErr w:type="spellStart"/>
            <w:r w:rsidRPr="00C81A41">
              <w:t>edge_preparation_analytics_get</w:t>
            </w:r>
            <w:proofErr w:type="spellEnd"/>
          </w:p>
        </w:tc>
        <w:tc>
          <w:tcPr>
            <w:tcW w:w="3118" w:type="dxa"/>
            <w:shd w:val="clear" w:color="auto" w:fill="FFFFFF" w:themeFill="background1"/>
          </w:tcPr>
          <w:p w14:paraId="7089AFCF" w14:textId="77777777" w:rsidR="00D13913" w:rsidRPr="00C81A41" w:rsidRDefault="00D13913" w:rsidP="00D13913">
            <w:pPr>
              <w:pStyle w:val="TAL"/>
              <w:keepNext w:val="0"/>
            </w:pPr>
            <w:r w:rsidRPr="00C81A41">
              <w:t>The consumer requests edge computing preparation analytics</w:t>
            </w:r>
          </w:p>
          <w:p w14:paraId="6D2A7A47"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11A1ED2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54CCB38B" w14:textId="77777777" w:rsidR="00D13913" w:rsidRPr="00C81A41" w:rsidRDefault="00D13913" w:rsidP="00D13913">
            <w:pPr>
              <w:pStyle w:val="TAL"/>
              <w:keepNext w:val="0"/>
            </w:pPr>
            <w:proofErr w:type="spellStart"/>
            <w:r w:rsidRPr="00C81A41">
              <w:t>SS_ADAE_collision_detection_analytics</w:t>
            </w:r>
            <w:proofErr w:type="spellEnd"/>
          </w:p>
        </w:tc>
        <w:tc>
          <w:tcPr>
            <w:tcW w:w="3119" w:type="dxa"/>
            <w:shd w:val="clear" w:color="auto" w:fill="FFFFFF" w:themeFill="background1"/>
          </w:tcPr>
          <w:p w14:paraId="4C10C79E" w14:textId="77777777" w:rsidR="00D13913" w:rsidRPr="00C81A41" w:rsidRDefault="00D13913" w:rsidP="00D13913">
            <w:pPr>
              <w:pStyle w:val="TAL"/>
              <w:keepNext w:val="0"/>
              <w:rPr>
                <w:lang w:val="en-US"/>
              </w:rPr>
            </w:pPr>
            <w:proofErr w:type="spellStart"/>
            <w:r w:rsidRPr="00C81A41">
              <w:t>collision_detection_analytics_subscribe</w:t>
            </w:r>
            <w:proofErr w:type="spellEnd"/>
          </w:p>
        </w:tc>
        <w:tc>
          <w:tcPr>
            <w:tcW w:w="3118" w:type="dxa"/>
            <w:shd w:val="clear" w:color="auto" w:fill="FFFFFF" w:themeFill="background1"/>
          </w:tcPr>
          <w:p w14:paraId="3AC6D65C" w14:textId="77777777" w:rsidR="00D13913" w:rsidRPr="00C81A41" w:rsidRDefault="00D13913" w:rsidP="00D13913">
            <w:pPr>
              <w:pStyle w:val="TAL"/>
              <w:keepNext w:val="0"/>
            </w:pPr>
            <w:r w:rsidRPr="00C81A41">
              <w:t>The consumer subscribes for</w:t>
            </w:r>
            <w:r w:rsidRPr="00C81A41">
              <w:rPr>
                <w:lang w:val="en-US"/>
              </w:rPr>
              <w:t xml:space="preserve"> </w:t>
            </w:r>
            <w:r w:rsidRPr="00C81A41">
              <w:t>collision detection analytics.</w:t>
            </w:r>
          </w:p>
          <w:p w14:paraId="791A58B7"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02CA67C2"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A3FDA56" w14:textId="77777777" w:rsidR="00D13913" w:rsidRPr="00C81A41" w:rsidRDefault="00D13913" w:rsidP="00D13913">
            <w:pPr>
              <w:pStyle w:val="TAL"/>
              <w:keepNext w:val="0"/>
            </w:pPr>
          </w:p>
        </w:tc>
        <w:tc>
          <w:tcPr>
            <w:tcW w:w="3119" w:type="dxa"/>
            <w:shd w:val="clear" w:color="auto" w:fill="FFFFFF" w:themeFill="background1"/>
          </w:tcPr>
          <w:p w14:paraId="3EA7E0FF" w14:textId="77777777" w:rsidR="00D13913" w:rsidRPr="00C81A41" w:rsidRDefault="00D13913" w:rsidP="00D13913">
            <w:pPr>
              <w:pStyle w:val="TAL"/>
              <w:keepNext w:val="0"/>
            </w:pPr>
            <w:proofErr w:type="spellStart"/>
            <w:r w:rsidRPr="00C81A41">
              <w:t>collision_detection_analytics_notify</w:t>
            </w:r>
            <w:proofErr w:type="spellEnd"/>
          </w:p>
        </w:tc>
        <w:tc>
          <w:tcPr>
            <w:tcW w:w="3118" w:type="dxa"/>
            <w:shd w:val="clear" w:color="auto" w:fill="FFFFFF" w:themeFill="background1"/>
          </w:tcPr>
          <w:p w14:paraId="496F629D" w14:textId="77777777" w:rsidR="00D13913" w:rsidRPr="00C81A41" w:rsidRDefault="00D13913" w:rsidP="00D13913">
            <w:pPr>
              <w:pStyle w:val="TAL"/>
              <w:keepNext w:val="0"/>
            </w:pPr>
            <w:r w:rsidRPr="00C81A41">
              <w:t>The consumer is notified by the ADAE server on collision detection analytics.</w:t>
            </w:r>
          </w:p>
          <w:p w14:paraId="512701EB"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608168E3"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4B265442" w14:textId="77777777" w:rsidR="00D13913" w:rsidRPr="00C81A41" w:rsidRDefault="00D13913" w:rsidP="00D13913">
            <w:pPr>
              <w:pStyle w:val="TAL"/>
              <w:keepNext w:val="0"/>
            </w:pPr>
          </w:p>
        </w:tc>
        <w:tc>
          <w:tcPr>
            <w:tcW w:w="3119" w:type="dxa"/>
            <w:shd w:val="clear" w:color="auto" w:fill="FFFFFF" w:themeFill="background1"/>
          </w:tcPr>
          <w:p w14:paraId="187B4796" w14:textId="77777777" w:rsidR="00D13913" w:rsidRPr="00C81A41" w:rsidRDefault="00D13913" w:rsidP="00D13913">
            <w:pPr>
              <w:pStyle w:val="TAL"/>
              <w:keepNext w:val="0"/>
            </w:pPr>
            <w:proofErr w:type="spellStart"/>
            <w:r w:rsidRPr="00C81A41">
              <w:t>collision_detection_analytics_get</w:t>
            </w:r>
            <w:proofErr w:type="spellEnd"/>
          </w:p>
        </w:tc>
        <w:tc>
          <w:tcPr>
            <w:tcW w:w="3118" w:type="dxa"/>
            <w:shd w:val="clear" w:color="auto" w:fill="FFFFFF" w:themeFill="background1"/>
          </w:tcPr>
          <w:p w14:paraId="4C7616A4" w14:textId="77777777" w:rsidR="00D13913" w:rsidRPr="00C81A41" w:rsidRDefault="00D13913" w:rsidP="00D13913">
            <w:pPr>
              <w:pStyle w:val="TAL"/>
              <w:keepNext w:val="0"/>
            </w:pPr>
            <w:r w:rsidRPr="00C81A41">
              <w:t>The consumer requests collision detection analytics.</w:t>
            </w:r>
          </w:p>
          <w:p w14:paraId="694F608D"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2537EC4C"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829119F" w14:textId="77777777" w:rsidR="00D13913" w:rsidRPr="00C81A41" w:rsidRDefault="00D13913" w:rsidP="00D13913">
            <w:pPr>
              <w:pStyle w:val="TAL"/>
              <w:keepNext w:val="0"/>
            </w:pPr>
            <w:proofErr w:type="spellStart"/>
            <w:r w:rsidRPr="00C81A41">
              <w:t>SS_ADAE_location-related_UE_group_analytics</w:t>
            </w:r>
            <w:proofErr w:type="spellEnd"/>
          </w:p>
        </w:tc>
        <w:tc>
          <w:tcPr>
            <w:tcW w:w="3119" w:type="dxa"/>
            <w:shd w:val="clear" w:color="auto" w:fill="FFFFFF" w:themeFill="background1"/>
          </w:tcPr>
          <w:p w14:paraId="5A95F580" w14:textId="77777777" w:rsidR="00D13913" w:rsidRPr="00C81A41" w:rsidRDefault="00D13913" w:rsidP="00D13913">
            <w:pPr>
              <w:pStyle w:val="TAL"/>
              <w:keepNext w:val="0"/>
              <w:rPr>
                <w:lang w:val="en-US"/>
              </w:rPr>
            </w:pPr>
            <w:r w:rsidRPr="00C81A41">
              <w:t>location-</w:t>
            </w:r>
            <w:proofErr w:type="spellStart"/>
            <w:r w:rsidRPr="00C81A41">
              <w:t>related_UE_group_analytics_subscribe</w:t>
            </w:r>
            <w:proofErr w:type="spellEnd"/>
          </w:p>
        </w:tc>
        <w:tc>
          <w:tcPr>
            <w:tcW w:w="3118" w:type="dxa"/>
            <w:shd w:val="clear" w:color="auto" w:fill="FFFFFF" w:themeFill="background1"/>
          </w:tcPr>
          <w:p w14:paraId="45F80957" w14:textId="77777777" w:rsidR="00D13913" w:rsidRPr="00C81A41" w:rsidRDefault="00D13913" w:rsidP="00D13913">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D13913" w:rsidRPr="00C81A41" w:rsidRDefault="00D13913" w:rsidP="00D13913">
            <w:pPr>
              <w:pStyle w:val="TAL"/>
              <w:keepNext w:val="0"/>
              <w:rPr>
                <w:i/>
                <w:iCs/>
              </w:rPr>
            </w:pPr>
            <w:r w:rsidRPr="00C81A41">
              <w:rPr>
                <w:i/>
                <w:iCs/>
              </w:rPr>
              <w:t xml:space="preserve">Consumer: </w:t>
            </w:r>
            <w:r w:rsidRPr="00C81A41">
              <w:t>LM server</w:t>
            </w:r>
          </w:p>
          <w:p w14:paraId="0F621D3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AFA7E8C" w14:textId="77777777" w:rsidR="00D13913" w:rsidRPr="00C81A41" w:rsidRDefault="00D13913" w:rsidP="00D13913">
            <w:pPr>
              <w:pStyle w:val="TAL"/>
              <w:keepNext w:val="0"/>
            </w:pPr>
          </w:p>
        </w:tc>
        <w:tc>
          <w:tcPr>
            <w:tcW w:w="3119" w:type="dxa"/>
            <w:shd w:val="clear" w:color="auto" w:fill="FFFFFF" w:themeFill="background1"/>
          </w:tcPr>
          <w:p w14:paraId="36D5A1BE" w14:textId="77777777" w:rsidR="00D13913" w:rsidRPr="00C81A41" w:rsidRDefault="00D13913" w:rsidP="00D13913">
            <w:pPr>
              <w:pStyle w:val="TAL"/>
              <w:keepNext w:val="0"/>
              <w:rPr>
                <w:lang w:val="en-US"/>
              </w:rPr>
            </w:pPr>
            <w:r w:rsidRPr="00C81A41">
              <w:t>location-</w:t>
            </w:r>
            <w:proofErr w:type="spellStart"/>
            <w:r w:rsidRPr="00C81A41">
              <w:t>related_UE_group_analytics_notify</w:t>
            </w:r>
            <w:proofErr w:type="spellEnd"/>
          </w:p>
        </w:tc>
        <w:tc>
          <w:tcPr>
            <w:tcW w:w="3118" w:type="dxa"/>
            <w:shd w:val="clear" w:color="auto" w:fill="FFFFFF" w:themeFill="background1"/>
          </w:tcPr>
          <w:p w14:paraId="3CAACA8B" w14:textId="77777777" w:rsidR="00D13913" w:rsidRPr="00C81A41" w:rsidRDefault="00D13913" w:rsidP="00D13913">
            <w:pPr>
              <w:pStyle w:val="TAL"/>
              <w:keepNext w:val="0"/>
            </w:pPr>
            <w:r w:rsidRPr="00C81A41">
              <w:t>The consumer is notified by the ADAE server on location-related UE group analytics.</w:t>
            </w:r>
          </w:p>
          <w:p w14:paraId="7F290C23" w14:textId="77777777" w:rsidR="00D13913" w:rsidRPr="00C81A41" w:rsidRDefault="00D13913" w:rsidP="00D13913">
            <w:pPr>
              <w:pStyle w:val="TAL"/>
              <w:keepNext w:val="0"/>
              <w:rPr>
                <w:i/>
                <w:iCs/>
              </w:rPr>
            </w:pPr>
            <w:r w:rsidRPr="00C81A41">
              <w:rPr>
                <w:i/>
                <w:iCs/>
              </w:rPr>
              <w:t xml:space="preserve">Consumer: </w:t>
            </w:r>
            <w:r w:rsidRPr="00C81A41">
              <w:t>LM server</w:t>
            </w:r>
          </w:p>
          <w:p w14:paraId="64C38C2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58AF607" w14:textId="77777777" w:rsidR="00D13913" w:rsidRPr="00C81A41" w:rsidRDefault="00D13913" w:rsidP="00D13913">
            <w:pPr>
              <w:pStyle w:val="TAL"/>
              <w:keepNext w:val="0"/>
            </w:pPr>
          </w:p>
        </w:tc>
        <w:tc>
          <w:tcPr>
            <w:tcW w:w="3119" w:type="dxa"/>
            <w:shd w:val="clear" w:color="auto" w:fill="FFFFFF" w:themeFill="background1"/>
          </w:tcPr>
          <w:p w14:paraId="5F0D3A44" w14:textId="77777777" w:rsidR="00D13913" w:rsidRPr="00C81A41" w:rsidRDefault="00D13913" w:rsidP="00D13913">
            <w:pPr>
              <w:pStyle w:val="TAL"/>
              <w:keepNext w:val="0"/>
            </w:pPr>
            <w:r w:rsidRPr="00C81A41">
              <w:t>location-</w:t>
            </w:r>
            <w:proofErr w:type="spellStart"/>
            <w:r w:rsidRPr="00C81A41">
              <w:t>related_UE_group_analytics_get</w:t>
            </w:r>
            <w:proofErr w:type="spellEnd"/>
          </w:p>
        </w:tc>
        <w:tc>
          <w:tcPr>
            <w:tcW w:w="3118" w:type="dxa"/>
            <w:shd w:val="clear" w:color="auto" w:fill="FFFFFF" w:themeFill="background1"/>
          </w:tcPr>
          <w:p w14:paraId="198126BC" w14:textId="77777777" w:rsidR="00D13913" w:rsidRPr="00C81A41" w:rsidRDefault="00D13913" w:rsidP="00D13913">
            <w:pPr>
              <w:pStyle w:val="TAL"/>
              <w:keepNext w:val="0"/>
            </w:pPr>
            <w:r w:rsidRPr="00C81A41">
              <w:t>The consumer requests location-related UE group analytics.</w:t>
            </w:r>
          </w:p>
          <w:p w14:paraId="0AB7C095" w14:textId="77777777" w:rsidR="00D13913" w:rsidRPr="00C81A41" w:rsidRDefault="00D13913" w:rsidP="00D13913">
            <w:pPr>
              <w:pStyle w:val="TAL"/>
              <w:keepNext w:val="0"/>
              <w:rPr>
                <w:i/>
                <w:iCs/>
              </w:rPr>
            </w:pPr>
            <w:r w:rsidRPr="00C81A41">
              <w:rPr>
                <w:i/>
                <w:iCs/>
              </w:rPr>
              <w:t xml:space="preserve">Consumer: </w:t>
            </w:r>
            <w:r w:rsidRPr="00C81A41">
              <w:t>LM server</w:t>
            </w:r>
          </w:p>
          <w:p w14:paraId="4663D624"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2A70109" w14:textId="77777777" w:rsidR="00D13913" w:rsidRPr="00C81A41" w:rsidRDefault="00D13913" w:rsidP="00D13913">
            <w:pPr>
              <w:pStyle w:val="TAL"/>
              <w:keepNext w:val="0"/>
            </w:pPr>
            <w:r w:rsidRPr="00C81A41">
              <w:t xml:space="preserve">SS_ </w:t>
            </w:r>
            <w:proofErr w:type="spellStart"/>
            <w:r w:rsidRPr="00C81A41">
              <w:t>ADAE_AIML_member_capability_analytics</w:t>
            </w:r>
            <w:proofErr w:type="spellEnd"/>
          </w:p>
        </w:tc>
        <w:tc>
          <w:tcPr>
            <w:tcW w:w="3119" w:type="dxa"/>
            <w:shd w:val="clear" w:color="auto" w:fill="FFFFFF" w:themeFill="background1"/>
          </w:tcPr>
          <w:p w14:paraId="0BDFB6B3" w14:textId="77777777" w:rsidR="00D13913" w:rsidRPr="00C81A41" w:rsidRDefault="00D13913" w:rsidP="00D13913">
            <w:pPr>
              <w:pStyle w:val="TAL"/>
              <w:keepNext w:val="0"/>
              <w:rPr>
                <w:lang w:val="en-US"/>
              </w:rPr>
            </w:pPr>
            <w:proofErr w:type="spellStart"/>
            <w:r w:rsidRPr="00C81A41">
              <w:t>AIML_member_capability_analytics_subscribe</w:t>
            </w:r>
            <w:proofErr w:type="spellEnd"/>
          </w:p>
        </w:tc>
        <w:tc>
          <w:tcPr>
            <w:tcW w:w="3118" w:type="dxa"/>
            <w:shd w:val="clear" w:color="auto" w:fill="FFFFFF" w:themeFill="background1"/>
          </w:tcPr>
          <w:p w14:paraId="2070B165" w14:textId="77777777" w:rsidR="00D13913" w:rsidRPr="00C81A41" w:rsidRDefault="00D13913" w:rsidP="00D13913">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5047185A"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53D5F056" w14:textId="77777777" w:rsidR="00D13913" w:rsidRPr="00C81A41" w:rsidRDefault="00D13913" w:rsidP="00D13913">
            <w:pPr>
              <w:pStyle w:val="TAL"/>
              <w:keepNext w:val="0"/>
            </w:pPr>
          </w:p>
        </w:tc>
        <w:tc>
          <w:tcPr>
            <w:tcW w:w="3119" w:type="dxa"/>
            <w:shd w:val="clear" w:color="auto" w:fill="FFFFFF" w:themeFill="background1"/>
          </w:tcPr>
          <w:p w14:paraId="51720369" w14:textId="77777777" w:rsidR="00D13913" w:rsidRPr="00C81A41" w:rsidRDefault="00D13913" w:rsidP="00D13913">
            <w:pPr>
              <w:pStyle w:val="TAL"/>
              <w:keepNext w:val="0"/>
              <w:rPr>
                <w:lang w:val="en-US"/>
              </w:rPr>
            </w:pPr>
            <w:proofErr w:type="spellStart"/>
            <w:r w:rsidRPr="00C81A41">
              <w:t>AIML_member_capability_analytics_notify</w:t>
            </w:r>
            <w:proofErr w:type="spellEnd"/>
          </w:p>
        </w:tc>
        <w:tc>
          <w:tcPr>
            <w:tcW w:w="3118" w:type="dxa"/>
            <w:shd w:val="clear" w:color="auto" w:fill="FFFFFF" w:themeFill="background1"/>
          </w:tcPr>
          <w:p w14:paraId="1DF9A9C4" w14:textId="77777777" w:rsidR="00D13913" w:rsidRPr="00C81A41" w:rsidRDefault="00D13913" w:rsidP="00D13913">
            <w:pPr>
              <w:pStyle w:val="TAL"/>
              <w:keepNext w:val="0"/>
            </w:pPr>
            <w:r w:rsidRPr="00C81A41">
              <w:t>The consumer is notified by the ADAE server on application layer AIML member capability analytics.</w:t>
            </w:r>
          </w:p>
          <w:p w14:paraId="0DF276C8"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29C3A17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984E8D3" w14:textId="77777777" w:rsidTr="00DB0EBE">
        <w:trPr>
          <w:cantSplit/>
          <w:jc w:val="center"/>
        </w:trPr>
        <w:tc>
          <w:tcPr>
            <w:tcW w:w="1413" w:type="dxa"/>
            <w:tcBorders>
              <w:top w:val="nil"/>
              <w:bottom w:val="nil"/>
            </w:tcBorders>
            <w:shd w:val="clear" w:color="auto" w:fill="FFFFFF" w:themeFill="background1"/>
          </w:tcPr>
          <w:p w14:paraId="2E3FBF91"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EA4ED53" w14:textId="77777777" w:rsidR="00D13913" w:rsidRPr="00C81A41" w:rsidRDefault="00D13913" w:rsidP="00D13913">
            <w:pPr>
              <w:pStyle w:val="TAL"/>
              <w:keepNext w:val="0"/>
            </w:pPr>
          </w:p>
        </w:tc>
        <w:tc>
          <w:tcPr>
            <w:tcW w:w="3119" w:type="dxa"/>
            <w:shd w:val="clear" w:color="auto" w:fill="FFFFFF" w:themeFill="background1"/>
          </w:tcPr>
          <w:p w14:paraId="78316636" w14:textId="77777777" w:rsidR="00D13913" w:rsidRPr="00C81A41" w:rsidRDefault="00D13913" w:rsidP="00D13913">
            <w:pPr>
              <w:pStyle w:val="TAL"/>
              <w:keepNext w:val="0"/>
            </w:pPr>
            <w:proofErr w:type="spellStart"/>
            <w:r w:rsidRPr="00C81A41">
              <w:t>AIML_member_capability_analytics_get</w:t>
            </w:r>
            <w:proofErr w:type="spellEnd"/>
          </w:p>
        </w:tc>
        <w:tc>
          <w:tcPr>
            <w:tcW w:w="3118" w:type="dxa"/>
            <w:shd w:val="clear" w:color="auto" w:fill="FFFFFF" w:themeFill="background1"/>
          </w:tcPr>
          <w:p w14:paraId="1A2B1663" w14:textId="77777777" w:rsidR="00D13913" w:rsidRPr="00C81A41" w:rsidRDefault="00D13913" w:rsidP="00D13913">
            <w:pPr>
              <w:pStyle w:val="TAL"/>
              <w:keepNext w:val="0"/>
            </w:pPr>
            <w:r w:rsidRPr="00C81A41">
              <w:t>The consumer requests application layer AIML member capability analytics.</w:t>
            </w:r>
          </w:p>
          <w:p w14:paraId="020695AE"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51A8F326"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65111E7A" w14:textId="77777777" w:rsidTr="00DB0EBE">
        <w:trPr>
          <w:cantSplit/>
          <w:jc w:val="center"/>
        </w:trPr>
        <w:tc>
          <w:tcPr>
            <w:tcW w:w="1413" w:type="dxa"/>
            <w:tcBorders>
              <w:top w:val="nil"/>
              <w:bottom w:val="nil"/>
            </w:tcBorders>
            <w:shd w:val="clear" w:color="auto" w:fill="FFFFFF" w:themeFill="background1"/>
          </w:tcPr>
          <w:p w14:paraId="5A6839DE" w14:textId="77777777" w:rsidR="00D13913" w:rsidRPr="00C81A41" w:rsidRDefault="00D13913" w:rsidP="00D13913">
            <w:pPr>
              <w:pStyle w:val="TAL"/>
              <w:keepNext w:val="0"/>
            </w:pPr>
          </w:p>
        </w:tc>
        <w:tc>
          <w:tcPr>
            <w:tcW w:w="2273" w:type="dxa"/>
            <w:tcBorders>
              <w:top w:val="single" w:sz="4" w:space="0" w:color="auto"/>
              <w:bottom w:val="nil"/>
            </w:tcBorders>
            <w:shd w:val="clear" w:color="auto" w:fill="FFFFFF" w:themeFill="background1"/>
          </w:tcPr>
          <w:p w14:paraId="25E580F9" w14:textId="77777777" w:rsidR="00D13913" w:rsidRPr="00F16C98" w:rsidRDefault="00D13913" w:rsidP="00D13913">
            <w:pPr>
              <w:pStyle w:val="TAL"/>
            </w:pPr>
            <w:proofErr w:type="spellStart"/>
            <w:r w:rsidRPr="00F16C98">
              <w:t>SS_ADAE_UE_RAT_connectivity_analytics</w:t>
            </w:r>
            <w:proofErr w:type="spellEnd"/>
            <w:r w:rsidRPr="00F16C98">
              <w:t xml:space="preserve"> API</w:t>
            </w:r>
          </w:p>
          <w:p w14:paraId="6B80E2D8" w14:textId="77777777" w:rsidR="00D13913" w:rsidRPr="00F16C98" w:rsidRDefault="00D13913" w:rsidP="00D13913">
            <w:pPr>
              <w:pStyle w:val="TAL"/>
              <w:keepNext w:val="0"/>
            </w:pPr>
          </w:p>
        </w:tc>
        <w:tc>
          <w:tcPr>
            <w:tcW w:w="3119" w:type="dxa"/>
            <w:shd w:val="clear" w:color="auto" w:fill="FFFFFF" w:themeFill="background1"/>
          </w:tcPr>
          <w:p w14:paraId="7091A1D4" w14:textId="77777777" w:rsidR="00D13913" w:rsidRPr="00F16C98" w:rsidRDefault="00D13913" w:rsidP="00D13913">
            <w:pPr>
              <w:pStyle w:val="TAL"/>
            </w:pPr>
            <w:proofErr w:type="spellStart"/>
            <w:r w:rsidRPr="00F16C98">
              <w:t>UE_RAT_connectivity_analytics_subscribe</w:t>
            </w:r>
            <w:proofErr w:type="spellEnd"/>
          </w:p>
          <w:p w14:paraId="4A8B7992" w14:textId="77777777" w:rsidR="00D13913" w:rsidRPr="00F16C98" w:rsidRDefault="00D13913" w:rsidP="00D13913">
            <w:pPr>
              <w:pStyle w:val="TAL"/>
              <w:keepNext w:val="0"/>
            </w:pPr>
          </w:p>
        </w:tc>
        <w:tc>
          <w:tcPr>
            <w:tcW w:w="3118" w:type="dxa"/>
            <w:shd w:val="clear" w:color="auto" w:fill="FFFFFF" w:themeFill="background1"/>
          </w:tcPr>
          <w:p w14:paraId="1DFA25E6" w14:textId="77777777" w:rsidR="00D13913" w:rsidRPr="00F16C98" w:rsidRDefault="00D13913" w:rsidP="00D13913">
            <w:pPr>
              <w:pStyle w:val="TAL"/>
            </w:pPr>
            <w:r w:rsidRPr="00F16C98">
              <w:t>The consumer requests UE RAT connectivity analytics.</w:t>
            </w:r>
          </w:p>
          <w:p w14:paraId="208CA0FA" w14:textId="77777777" w:rsidR="00D13913" w:rsidRPr="00F16C98" w:rsidRDefault="00D13913" w:rsidP="00D13913">
            <w:pPr>
              <w:pStyle w:val="TAL"/>
            </w:pPr>
            <w:r w:rsidRPr="00F16C98">
              <w:rPr>
                <w:i/>
                <w:iCs/>
              </w:rPr>
              <w:t>Consumer: </w:t>
            </w:r>
            <w:r w:rsidRPr="00F16C98">
              <w:t>VAL server</w:t>
            </w:r>
          </w:p>
          <w:p w14:paraId="4E08680B" w14:textId="77777777" w:rsidR="00D13913" w:rsidRPr="00F16C98" w:rsidRDefault="00D13913" w:rsidP="00D13913">
            <w:pPr>
              <w:pStyle w:val="TAL"/>
            </w:pPr>
            <w:r w:rsidRPr="00F16C98">
              <w:rPr>
                <w:i/>
                <w:iCs/>
              </w:rPr>
              <w:t>Producer: </w:t>
            </w:r>
            <w:r w:rsidRPr="00F16C98">
              <w:t>ADAE server</w:t>
            </w:r>
          </w:p>
          <w:p w14:paraId="63C3AEAD" w14:textId="77777777" w:rsidR="00D13913" w:rsidRPr="00F16C98" w:rsidRDefault="00D13913" w:rsidP="00D13913">
            <w:pPr>
              <w:pStyle w:val="TAL"/>
              <w:keepNext w:val="0"/>
            </w:pPr>
          </w:p>
        </w:tc>
      </w:tr>
      <w:tr w:rsidR="00D13913" w:rsidRPr="00C81A41" w14:paraId="6BDA24D5" w14:textId="77777777" w:rsidTr="00DB0EBE">
        <w:trPr>
          <w:cantSplit/>
          <w:jc w:val="center"/>
        </w:trPr>
        <w:tc>
          <w:tcPr>
            <w:tcW w:w="1413" w:type="dxa"/>
            <w:tcBorders>
              <w:top w:val="nil"/>
            </w:tcBorders>
            <w:shd w:val="clear" w:color="auto" w:fill="FFFFFF" w:themeFill="background1"/>
          </w:tcPr>
          <w:p w14:paraId="2B7F7532" w14:textId="77777777" w:rsidR="00D13913" w:rsidRPr="00C81A41" w:rsidRDefault="00D13913" w:rsidP="00D13913">
            <w:pPr>
              <w:pStyle w:val="TAL"/>
              <w:keepNext w:val="0"/>
            </w:pPr>
          </w:p>
        </w:tc>
        <w:tc>
          <w:tcPr>
            <w:tcW w:w="2273" w:type="dxa"/>
            <w:tcBorders>
              <w:top w:val="nil"/>
            </w:tcBorders>
            <w:shd w:val="clear" w:color="auto" w:fill="auto"/>
          </w:tcPr>
          <w:p w14:paraId="53BFC42D" w14:textId="77777777" w:rsidR="00D13913" w:rsidRPr="00F16C98" w:rsidRDefault="00D13913" w:rsidP="00D13913">
            <w:pPr>
              <w:pStyle w:val="TAL"/>
              <w:keepNext w:val="0"/>
            </w:pPr>
          </w:p>
        </w:tc>
        <w:tc>
          <w:tcPr>
            <w:tcW w:w="3119" w:type="dxa"/>
            <w:shd w:val="clear" w:color="auto" w:fill="auto"/>
          </w:tcPr>
          <w:p w14:paraId="7ED5C7FD" w14:textId="68D988B8" w:rsidR="00D13913" w:rsidRPr="00F16C98" w:rsidRDefault="00D13913" w:rsidP="00D13913">
            <w:pPr>
              <w:pStyle w:val="TAL"/>
              <w:keepNext w:val="0"/>
            </w:pPr>
            <w:proofErr w:type="spellStart"/>
            <w:r w:rsidRPr="00F16C98">
              <w:t>UE_RAT_connectivity_analytics_notify</w:t>
            </w:r>
            <w:proofErr w:type="spellEnd"/>
          </w:p>
        </w:tc>
        <w:tc>
          <w:tcPr>
            <w:tcW w:w="3118" w:type="dxa"/>
            <w:shd w:val="clear" w:color="auto" w:fill="FFFFFF" w:themeFill="background1"/>
          </w:tcPr>
          <w:p w14:paraId="27173524" w14:textId="77777777" w:rsidR="00D13913" w:rsidRPr="00F16C98" w:rsidRDefault="00D13913" w:rsidP="00D13913">
            <w:pPr>
              <w:pStyle w:val="TAL"/>
            </w:pPr>
            <w:r w:rsidRPr="00F16C98">
              <w:t>The consumer is notified by the ADAE server on UE RAT connectivity analytics.</w:t>
            </w:r>
          </w:p>
          <w:p w14:paraId="405E6F95" w14:textId="77777777" w:rsidR="00D13913" w:rsidRPr="00F16C98" w:rsidRDefault="00D13913" w:rsidP="00D13913">
            <w:pPr>
              <w:pStyle w:val="TAL"/>
            </w:pPr>
            <w:r w:rsidRPr="00F16C98">
              <w:rPr>
                <w:i/>
                <w:iCs/>
              </w:rPr>
              <w:t>Consumer: </w:t>
            </w:r>
            <w:r w:rsidRPr="00F16C98">
              <w:t>VAL server</w:t>
            </w:r>
          </w:p>
          <w:p w14:paraId="01EB883D" w14:textId="77777777" w:rsidR="00D13913" w:rsidRPr="00F16C98" w:rsidRDefault="00D13913" w:rsidP="00D13913">
            <w:pPr>
              <w:pStyle w:val="TAL"/>
            </w:pPr>
            <w:r w:rsidRPr="00F16C98">
              <w:rPr>
                <w:i/>
                <w:iCs/>
              </w:rPr>
              <w:t>Producer: </w:t>
            </w:r>
            <w:r w:rsidRPr="00F16C98">
              <w:t>ADAE server</w:t>
            </w:r>
          </w:p>
          <w:p w14:paraId="6A662659" w14:textId="77777777" w:rsidR="00D13913" w:rsidRPr="00F16C98" w:rsidRDefault="00D13913" w:rsidP="00D13913">
            <w:pPr>
              <w:pStyle w:val="TAL"/>
              <w:keepNext w:val="0"/>
            </w:pPr>
          </w:p>
        </w:tc>
      </w:tr>
    </w:tbl>
    <w:p w14:paraId="56AD9BC3" w14:textId="77777777" w:rsidR="00C344DE" w:rsidRPr="00C81A41" w:rsidRDefault="00C344DE" w:rsidP="00C344DE">
      <w:pPr>
        <w:rPr>
          <w:lang w:eastAsia="en-US"/>
        </w:rPr>
      </w:pPr>
      <w:bookmarkStart w:id="974" w:name="_Toc185258456"/>
    </w:p>
    <w:p w14:paraId="0B6D6CDC" w14:textId="4C50E6A8" w:rsidR="003C1907" w:rsidRPr="00C81A41" w:rsidRDefault="003C1907" w:rsidP="002872E8">
      <w:pPr>
        <w:pStyle w:val="Heading3"/>
        <w:rPr>
          <w:rFonts w:eastAsia="SimSun"/>
          <w:lang w:eastAsia="en-US"/>
        </w:rPr>
      </w:pPr>
      <w:bookmarkStart w:id="975" w:name="_Toc195517137"/>
      <w:bookmarkStart w:id="976" w:name="_Toc201334715"/>
      <w:bookmarkStart w:id="977" w:name="_Toc205529118"/>
      <w:r w:rsidRPr="00C81A41">
        <w:rPr>
          <w:rFonts w:eastAsia="SimSun"/>
          <w:lang w:eastAsia="en-US"/>
        </w:rPr>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975"/>
      <w:bookmarkEnd w:id="976"/>
      <w:bookmarkEnd w:id="977"/>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 xml:space="preserve">SA WG2: Dedicated ML model monitoring services are defined with a specific consumer-producer relationship. Additionally, analytics subscription and ML model training subscription services may indicate the performance </w:t>
      </w:r>
      <w:r w:rsidRPr="00C81A41">
        <w:lastRenderedPageBreak/>
        <w:t>requirements which the producer has to satisfy when providing the analytics or training the ML model. The focus in SA WG2 has been on the accuracy aspects of ML model performance.</w:t>
      </w:r>
    </w:p>
    <w:p w14:paraId="5C696D7E" w14:textId="78DA5891" w:rsidR="00C344DE" w:rsidRPr="00C81A41" w:rsidRDefault="00C344DE" w:rsidP="00C344DE">
      <w:pPr>
        <w:pStyle w:val="B1"/>
      </w:pPr>
      <w:r w:rsidRPr="00C81A41">
        <w:t>-</w:t>
      </w:r>
      <w:r w:rsidRPr="00C81A41">
        <w:tab/>
        <w:t>SA WG5: SA WG5 defines the framework and mechanisms for performance assurance including performance metrics (</w:t>
      </w:r>
      <w:proofErr w:type="spellStart"/>
      <w:r w:rsidRPr="00C81A41">
        <w:t>ModelPerformance</w:t>
      </w:r>
      <w:proofErr w:type="spellEnd"/>
      <w:r w:rsidRPr="00C81A41">
        <w:t xml:space="preserv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w:t>
      </w:r>
      <w:proofErr w:type="spellStart"/>
      <w:r w:rsidRPr="00C81A41">
        <w:t>MLTrainingReportMLTestingReport</w:t>
      </w:r>
      <w:proofErr w:type="spellEnd"/>
      <w:r w:rsidRPr="00C81A41">
        <w:t xml:space="preserve"> and </w:t>
      </w:r>
      <w:proofErr w:type="spellStart"/>
      <w:r w:rsidRPr="00C81A41">
        <w:t>AIMLInferenceReport</w:t>
      </w:r>
      <w:proofErr w:type="spellEnd"/>
      <w:r w:rsidRPr="00C81A41">
        <w:t>.</w:t>
      </w:r>
    </w:p>
    <w:p w14:paraId="6E4D4F83" w14:textId="14AF1820" w:rsidR="00C344DE" w:rsidRPr="00C81A41" w:rsidRDefault="00C344DE" w:rsidP="00C344DE">
      <w:pPr>
        <w:pStyle w:val="B1"/>
      </w:pPr>
      <w:r w:rsidRPr="00C81A41">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FA719FC" w14:textId="60B36BD3" w:rsidR="003C1907" w:rsidRPr="00C81A41" w:rsidRDefault="003C1907" w:rsidP="00C344DE">
      <w:pPr>
        <w:pStyle w:val="TH"/>
      </w:pPr>
      <w:r w:rsidRPr="00C81A41">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proofErr w:type="spellStart"/>
            <w:r w:rsidRPr="00C81A41">
              <w:rPr>
                <w:lang w:eastAsia="en-US"/>
              </w:rPr>
              <w:t>Nnwdaf_MLModelMonitor_Subscribe</w:t>
            </w:r>
            <w:proofErr w:type="spellEnd"/>
          </w:p>
        </w:tc>
        <w:tc>
          <w:tcPr>
            <w:tcW w:w="3260" w:type="dxa"/>
            <w:shd w:val="clear" w:color="auto" w:fill="FFFFFF"/>
          </w:tcPr>
          <w:p w14:paraId="495F64B2" w14:textId="77777777" w:rsidR="00C344DE" w:rsidRPr="00C81A41" w:rsidRDefault="00C344DE" w:rsidP="006130C7">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proofErr w:type="spellStart"/>
            <w:r w:rsidRPr="00C81A41">
              <w:rPr>
                <w:lang w:eastAsia="en-US"/>
              </w:rPr>
              <w:t>Nnwdaf_MLModelMonitor_Unsubscribe</w:t>
            </w:r>
            <w:proofErr w:type="spellEnd"/>
          </w:p>
        </w:tc>
        <w:tc>
          <w:tcPr>
            <w:tcW w:w="3260" w:type="dxa"/>
            <w:shd w:val="clear" w:color="auto" w:fill="FFFFFF"/>
          </w:tcPr>
          <w:p w14:paraId="2BBE216E" w14:textId="77777777" w:rsidR="00C344DE" w:rsidRPr="00C81A41" w:rsidRDefault="00C344DE" w:rsidP="006130C7">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proofErr w:type="spellStart"/>
            <w:r w:rsidRPr="00C81A41">
              <w:rPr>
                <w:lang w:eastAsia="en-US"/>
              </w:rPr>
              <w:t>Nnwdaf_MLModelMonitor_Notify</w:t>
            </w:r>
            <w:proofErr w:type="spellEnd"/>
          </w:p>
        </w:tc>
        <w:tc>
          <w:tcPr>
            <w:tcW w:w="3260" w:type="dxa"/>
            <w:shd w:val="clear" w:color="auto" w:fill="FFFFFF"/>
          </w:tcPr>
          <w:p w14:paraId="1D5E7FEE" w14:textId="77777777" w:rsidR="00C344DE" w:rsidRPr="00C81A41" w:rsidRDefault="00C344DE" w:rsidP="006130C7">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proofErr w:type="spellStart"/>
            <w:r w:rsidRPr="00C81A41">
              <w:rPr>
                <w:lang w:eastAsia="en-US"/>
              </w:rPr>
              <w:t>Nnwdaf_MLModelMonitor_Register</w:t>
            </w:r>
            <w:proofErr w:type="spellEnd"/>
          </w:p>
        </w:tc>
        <w:tc>
          <w:tcPr>
            <w:tcW w:w="3260" w:type="dxa"/>
            <w:shd w:val="clear" w:color="auto" w:fill="FFFFFF"/>
          </w:tcPr>
          <w:p w14:paraId="1D3C1FA4" w14:textId="77777777" w:rsidR="00C344DE" w:rsidRPr="00C81A41" w:rsidRDefault="00C344DE" w:rsidP="006130C7">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proofErr w:type="spellStart"/>
            <w:r w:rsidRPr="00C81A41">
              <w:rPr>
                <w:lang w:eastAsia="en-US"/>
              </w:rPr>
              <w:t>Nnwdaf_MLModelMonitor_Deregister</w:t>
            </w:r>
            <w:proofErr w:type="spellEnd"/>
          </w:p>
        </w:tc>
        <w:tc>
          <w:tcPr>
            <w:tcW w:w="3260" w:type="dxa"/>
            <w:shd w:val="clear" w:color="auto" w:fill="FFFFFF"/>
          </w:tcPr>
          <w:p w14:paraId="24EF745E" w14:textId="77777777" w:rsidR="00C344DE" w:rsidRPr="00C81A41" w:rsidRDefault="00C344DE" w:rsidP="006130C7">
            <w:pPr>
              <w:pStyle w:val="TAL"/>
              <w:rPr>
                <w:lang w:eastAsia="en-US"/>
              </w:rPr>
            </w:pPr>
            <w:r w:rsidRPr="00C81A41">
              <w:rPr>
                <w:lang w:eastAsia="en-US"/>
              </w:rPr>
              <w:t xml:space="preserve">The consumer deregisters, from an NWDAF containing MTLF, a previous </w:t>
            </w:r>
            <w:proofErr w:type="spellStart"/>
            <w:r w:rsidRPr="00C81A41">
              <w:rPr>
                <w:lang w:eastAsia="en-US"/>
              </w:rPr>
              <w:t>MLModelMonitor</w:t>
            </w:r>
            <w:proofErr w:type="spellEnd"/>
            <w:r w:rsidRPr="00C81A41">
              <w:rPr>
                <w:lang w:eastAsia="en-US"/>
              </w:rPr>
              <w:t xml:space="preserve"> registration, e.g. when the consumer is no longer using or monitoring the accuracy of the analytics generated using the ML Model.</w:t>
            </w:r>
          </w:p>
          <w:p w14:paraId="114FEE3A"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proofErr w:type="spellStart"/>
            <w:r w:rsidRPr="00C81A41">
              <w:rPr>
                <w:rFonts w:eastAsia="SimSun"/>
                <w:lang w:eastAsia="en-US"/>
              </w:rPr>
              <w:t>MLModelPerfMonitor_Subscribe</w:t>
            </w:r>
            <w:proofErr w:type="spellEnd"/>
          </w:p>
        </w:tc>
        <w:tc>
          <w:tcPr>
            <w:tcW w:w="3260" w:type="dxa"/>
            <w:shd w:val="clear" w:color="auto" w:fill="FFFFFF"/>
            <w:vAlign w:val="center"/>
          </w:tcPr>
          <w:p w14:paraId="5CD5D6AB" w14:textId="77777777" w:rsidR="00C344DE" w:rsidRPr="00C81A41" w:rsidRDefault="00C344DE" w:rsidP="006130C7">
            <w:pPr>
              <w:pStyle w:val="TAL"/>
              <w:rPr>
                <w:rFonts w:eastAsia="SimSun"/>
                <w:lang w:val="en-IN" w:eastAsia="en-US"/>
              </w:rPr>
            </w:pPr>
            <w:r w:rsidRPr="00C81A41">
              <w:rPr>
                <w:rFonts w:eastAsia="SimSun"/>
                <w:lang w:eastAsia="en-US"/>
              </w:rPr>
              <w:t>The consumer subscribes for</w:t>
            </w:r>
            <w:r w:rsidRPr="00C81A41">
              <w:rPr>
                <w:rFonts w:eastAsia="SimSun"/>
                <w:lang w:val="en-US" w:eastAsia="en-US"/>
              </w:rPr>
              <w:t xml:space="preserve"> </w:t>
            </w:r>
            <w:r w:rsidRPr="00C81A41">
              <w:rPr>
                <w:rFonts w:eastAsia="SimSun"/>
                <w:lang w:val="en-IN" w:eastAsia="en-US"/>
              </w:rPr>
              <w:t>ML model performance monitoring.</w:t>
            </w:r>
          </w:p>
          <w:p w14:paraId="12994BF8" w14:textId="77777777" w:rsidR="00C344DE" w:rsidRPr="00C81A41" w:rsidRDefault="00C344DE" w:rsidP="006130C7">
            <w:pPr>
              <w:pStyle w:val="TAL"/>
              <w:rPr>
                <w:rFonts w:eastAsia="SimSun"/>
                <w:lang w:val="en-US" w:eastAsia="en-US"/>
              </w:rPr>
            </w:pPr>
            <w:r w:rsidRPr="00C81A41">
              <w:rPr>
                <w:rFonts w:eastAsia="SimSun"/>
                <w:i/>
                <w:iCs/>
                <w:lang w:eastAsia="en-US"/>
              </w:rPr>
              <w:t>Consumer:</w:t>
            </w:r>
            <w:r w:rsidRPr="00C81A41">
              <w:rPr>
                <w:rFonts w:eastAsia="SimSun"/>
                <w:lang w:eastAsia="en-US"/>
              </w:rPr>
              <w:t xml:space="preserve"> VAL server</w:t>
            </w:r>
          </w:p>
          <w:p w14:paraId="4BB4439D" w14:textId="1E042783" w:rsidR="00C344DE" w:rsidRPr="00C81A41" w:rsidRDefault="00C344DE" w:rsidP="006130C7">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proofErr w:type="spellStart"/>
            <w:r w:rsidRPr="00C81A41">
              <w:rPr>
                <w:rFonts w:eastAsia="SimSun"/>
                <w:lang w:eastAsia="en-US"/>
              </w:rPr>
              <w:t>MLModelPerfMonitor_Notify</w:t>
            </w:r>
            <w:proofErr w:type="spellEnd"/>
          </w:p>
        </w:tc>
        <w:tc>
          <w:tcPr>
            <w:tcW w:w="3260" w:type="dxa"/>
            <w:shd w:val="clear" w:color="auto" w:fill="FFFFFF"/>
            <w:vAlign w:val="center"/>
          </w:tcPr>
          <w:p w14:paraId="7F3D298A" w14:textId="77777777" w:rsidR="00C344DE" w:rsidRPr="00C81A41" w:rsidRDefault="00C344DE" w:rsidP="006130C7">
            <w:pPr>
              <w:pStyle w:val="TAL"/>
              <w:rPr>
                <w:rFonts w:eastAsia="SimSun"/>
                <w:lang w:val="en-IN" w:eastAsia="en-US"/>
              </w:rPr>
            </w:pPr>
            <w:bookmarkStart w:id="978" w:name="_PERM_MCCTEMPBM_CRPT39200004___7"/>
            <w:r w:rsidRPr="00C81A41">
              <w:rPr>
                <w:rFonts w:eastAsia="SimSun"/>
                <w:lang w:eastAsia="en-US"/>
              </w:rPr>
              <w:t>The consumer is notified by ML repository on the</w:t>
            </w:r>
            <w:r w:rsidRPr="00C81A41">
              <w:rPr>
                <w:rFonts w:eastAsia="SimSun"/>
                <w:lang w:val="en-US" w:eastAsia="en-US"/>
              </w:rPr>
              <w:t xml:space="preserve"> </w:t>
            </w:r>
            <w:r w:rsidRPr="00C81A41">
              <w:rPr>
                <w:rFonts w:eastAsia="SimSun"/>
                <w:lang w:val="en-IN" w:eastAsia="en-US"/>
              </w:rPr>
              <w:t>ML model performance monitoring.</w:t>
            </w:r>
          </w:p>
          <w:p w14:paraId="686F980E" w14:textId="77777777" w:rsidR="00C344DE" w:rsidRPr="00C81A41" w:rsidRDefault="00C344DE" w:rsidP="006130C7">
            <w:pPr>
              <w:pStyle w:val="TAL"/>
              <w:rPr>
                <w:rFonts w:eastAsia="SimSun"/>
                <w:lang w:val="en-US" w:eastAsia="en-US"/>
              </w:rPr>
            </w:pPr>
            <w:r w:rsidRPr="00C81A41">
              <w:rPr>
                <w:rFonts w:eastAsia="SimSun"/>
                <w:i/>
                <w:iCs/>
                <w:lang w:eastAsia="en-US"/>
              </w:rPr>
              <w:t>Consumer:</w:t>
            </w:r>
            <w:r w:rsidRPr="00C81A41">
              <w:rPr>
                <w:rFonts w:eastAsia="SimSun"/>
                <w:lang w:eastAsia="en-US"/>
              </w:rPr>
              <w:t xml:space="preserve"> VAL server</w:t>
            </w:r>
          </w:p>
          <w:bookmarkEnd w:id="978"/>
          <w:p w14:paraId="63E3C492" w14:textId="1C2933EB" w:rsidR="00C344DE" w:rsidRPr="00C81A41" w:rsidRDefault="00C344DE" w:rsidP="006130C7">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1E90CDDC" w14:textId="51F69226" w:rsidR="003C1907" w:rsidRPr="00C81A41" w:rsidRDefault="00C344DE" w:rsidP="00C344DE">
      <w:pPr>
        <w:pStyle w:val="EditorsNote"/>
      </w:pPr>
      <w:r w:rsidRPr="00C81A41">
        <w:lastRenderedPageBreak/>
        <w:t>Editor's note:</w:t>
      </w:r>
      <w:r w:rsidRPr="00C81A41">
        <w:tab/>
        <w:t>SA WG5 services need to be added to the table.</w:t>
      </w:r>
    </w:p>
    <w:p w14:paraId="4075C1B0" w14:textId="34861C75" w:rsidR="005B04DB" w:rsidRPr="00C81A41" w:rsidRDefault="005B04DB" w:rsidP="002872E8">
      <w:pPr>
        <w:pStyle w:val="Heading3"/>
        <w:rPr>
          <w:rFonts w:eastAsia="SimSun"/>
          <w:lang w:eastAsia="en-US"/>
        </w:rPr>
      </w:pPr>
      <w:bookmarkStart w:id="979" w:name="_Toc177641940"/>
      <w:bookmarkStart w:id="980" w:name="_Toc195517138"/>
      <w:bookmarkStart w:id="981" w:name="_Toc201334716"/>
      <w:bookmarkStart w:id="982" w:name="_Toc205529119"/>
      <w:r w:rsidRPr="00C81A41">
        <w:rPr>
          <w:rFonts w:eastAsia="SimSun"/>
          <w:lang w:eastAsia="en-US"/>
        </w:rPr>
        <w:t>6.3.4</w:t>
      </w:r>
      <w:r w:rsidRPr="00C81A41">
        <w:rPr>
          <w:rFonts w:eastAsia="SimSun"/>
          <w:lang w:eastAsia="en-US"/>
        </w:rPr>
        <w:tab/>
        <w:t xml:space="preserve">Analysis on </w:t>
      </w:r>
      <w:bookmarkEnd w:id="979"/>
      <w:r w:rsidRPr="00C81A41">
        <w:rPr>
          <w:rFonts w:eastAsia="SimSun"/>
          <w:lang w:eastAsia="en-US"/>
        </w:rPr>
        <w:t>data collection and management for AI/ML</w:t>
      </w:r>
      <w:bookmarkEnd w:id="980"/>
      <w:bookmarkEnd w:id="981"/>
      <w:bookmarkEnd w:id="982"/>
    </w:p>
    <w:p w14:paraId="7E8D2F6A" w14:textId="6D5DAEBA"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6130C7" w:rsidRPr="00C81A41">
        <w:t>TS</w:t>
      </w:r>
      <w:r w:rsidR="006130C7">
        <w:t> </w:t>
      </w:r>
      <w:r w:rsidR="006130C7" w:rsidRPr="00C81A41">
        <w:t>28.622</w:t>
      </w:r>
      <w:r w:rsidR="006130C7">
        <w:t> </w:t>
      </w:r>
      <w:r w:rsidR="006130C7" w:rsidRPr="00C81A41">
        <w:t>[</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13B56119" w:rsidR="008B1874" w:rsidRPr="00C81A41" w:rsidRDefault="008B1874" w:rsidP="008B1874">
      <w:pPr>
        <w:pStyle w:val="B1"/>
      </w:pPr>
      <w:r w:rsidRPr="00C81A41">
        <w:t>-</w:t>
      </w:r>
      <w:r w:rsidRPr="00C81A41">
        <w:tab/>
        <w:t>SA WG2: Defines multiple network functions capable of producing data collection services and defines a function for data storage related services.</w:t>
      </w:r>
      <w:r w:rsidR="00D15126" w:rsidRPr="00D15126">
        <w:t xml:space="preserve"> </w:t>
      </w:r>
      <w:r w:rsidR="00D15126" w:rsidRPr="002E6974">
        <w:t>For example, the</w:t>
      </w:r>
      <w:r w:rsidR="00D15126" w:rsidRPr="002A24A4">
        <w:t xml:space="preserve"> DCCF coordinate</w:t>
      </w:r>
      <w:r w:rsidR="00D15126">
        <w:t>s</w:t>
      </w:r>
      <w:r w:rsidR="00D15126" w:rsidRPr="002A24A4">
        <w:t xml:space="preserve"> and manage</w:t>
      </w:r>
      <w:r w:rsidR="00D15126">
        <w:t>s</w:t>
      </w:r>
      <w:r w:rsidR="00D15126" w:rsidRPr="002A24A4">
        <w:t xml:space="preserve"> the collection of data from various network functions for purposes such as </w:t>
      </w:r>
      <w:r w:rsidR="00D15126" w:rsidRPr="00D15126">
        <w:t>computation of</w:t>
      </w:r>
      <w:r w:rsidR="00D15126">
        <w:t xml:space="preserve"> </w:t>
      </w:r>
      <w:r w:rsidR="00D15126" w:rsidRPr="002A24A4">
        <w:t xml:space="preserve">analytics and </w:t>
      </w:r>
      <w:r w:rsidR="00D15126" w:rsidRPr="00D15126">
        <w:t>Analytics/ML Model Accuracy</w:t>
      </w:r>
      <w:r w:rsidR="00D15126" w:rsidRPr="002E6974">
        <w:t xml:space="preserve"> </w:t>
      </w:r>
      <w:r w:rsidR="00D15126" w:rsidRPr="002A24A4">
        <w:t xml:space="preserve">monitoring. </w:t>
      </w:r>
      <w:r w:rsidRPr="00C81A41">
        <w:t xml:space="preserve"> Leverages event exposure framework and defines event exposure services for network functions that can be consumed by NWDAF (see clause 6.2.2.1 of </w:t>
      </w:r>
      <w:r w:rsidR="006130C7" w:rsidRPr="00C81A41">
        <w:t>TS</w:t>
      </w:r>
      <w:r w:rsidR="006130C7">
        <w:t> </w:t>
      </w:r>
      <w:r w:rsidR="006130C7" w:rsidRPr="00C81A41">
        <w:t>23.288</w:t>
      </w:r>
      <w:r w:rsidR="006130C7">
        <w:t> </w:t>
      </w:r>
      <w:r w:rsidR="006130C7" w:rsidRPr="00C81A41">
        <w:t>[</w:t>
      </w:r>
      <w:r w:rsidRPr="00C81A41">
        <w:t>8])</w:t>
      </w:r>
      <w:r w:rsidR="002B4315" w:rsidRPr="002B4315">
        <w:t xml:space="preserve"> </w:t>
      </w:r>
      <w:r w:rsidR="002B4315">
        <w:t xml:space="preserve">and DCCF (see clause 6.2.6.3 of </w:t>
      </w:r>
      <w:r w:rsidR="006130C7">
        <w:t>TS 23.288 [</w:t>
      </w:r>
      <w:r w:rsidR="002B4315">
        <w:t>8])</w:t>
      </w:r>
      <w:r w:rsidRPr="00C81A41">
        <w:t>. Defines data collection for AI/ML services through a clear consumer-producer relationship.</w:t>
      </w:r>
    </w:p>
    <w:p w14:paraId="64DBB779" w14:textId="72659F4A" w:rsidR="008B1874" w:rsidRPr="00C81A41" w:rsidRDefault="008B1874" w:rsidP="00DB0EBE">
      <w:pPr>
        <w:pStyle w:val="B1"/>
      </w:pPr>
      <w:r w:rsidRPr="00C81A41">
        <w:t>-</w:t>
      </w:r>
      <w:r w:rsidRPr="00C81A41">
        <w:tab/>
        <w:t xml:space="preserve">SA WG6: Defines network functions similar to those in SA WG2. Data collection services defined for A-DCCF </w:t>
      </w:r>
      <w:r w:rsidR="002B4315">
        <w:t xml:space="preserve">as well as </w:t>
      </w:r>
      <w:r w:rsidR="002B4315" w:rsidRPr="00C81A41">
        <w:t xml:space="preserve">data storage services defined for A-ADRF </w:t>
      </w:r>
      <w:r w:rsidRPr="00C81A41">
        <w:t>are generic</w:t>
      </w:r>
      <w:r w:rsidR="002B4315">
        <w:t xml:space="preserve"> and applicable to any ADAE services; however, while A-DCCF APIs are defined in a generic manner, the A-ADRF APIs (for data storage and fetching) are defined in a per use case specific manner</w:t>
      </w:r>
      <w:r w:rsidRPr="00C81A41">
        <w:t>.</w:t>
      </w:r>
    </w:p>
    <w:p w14:paraId="2CB9ECAE" w14:textId="36BA4FB2" w:rsidR="008B1874" w:rsidRPr="00C81A41" w:rsidRDefault="008B1874" w:rsidP="008B1874">
      <w:pPr>
        <w:pStyle w:val="B1"/>
      </w:pPr>
      <w:r w:rsidRPr="00C81A41">
        <w:t>-</w:t>
      </w:r>
      <w:r w:rsidRPr="00C81A41">
        <w:tab/>
        <w:t xml:space="preserve">RAN WG3: Defines data collection messages exchanged between two </w:t>
      </w:r>
      <w:proofErr w:type="spellStart"/>
      <w:r w:rsidRPr="00C81A41">
        <w:t>gNBs</w:t>
      </w:r>
      <w:proofErr w:type="spellEnd"/>
      <w:r w:rsidRPr="00C81A41">
        <w:t xml:space="preserve"> over the </w:t>
      </w:r>
      <w:proofErr w:type="spellStart"/>
      <w:r w:rsidRPr="00C81A41">
        <w:t>Xn</w:t>
      </w:r>
      <w:proofErr w:type="spellEnd"/>
      <w:r w:rsidRPr="00C81A41">
        <w:t xml:space="preserve"> interface, in a P2P manner. It is to be noted that procedures used for AI/ML support in the NG-RAN shall be "data type agnostic", which means that the intended use of the data (e.g. input, output, feedback) shall not be indicated.</w:t>
      </w:r>
    </w:p>
    <w:p w14:paraId="30C8C3A0" w14:textId="318DADA1" w:rsidR="008B1874" w:rsidRPr="00C81A41" w:rsidRDefault="008B1874" w:rsidP="008B1874">
      <w:pPr>
        <w:pStyle w:val="EditorsNote"/>
      </w:pPr>
      <w:r w:rsidRPr="00C81A41">
        <w:t>Editors' note:</w:t>
      </w:r>
      <w:r w:rsidRPr="00C81A41">
        <w:tab/>
        <w:t>This analysis is based on Release 18 and does not consider Release 19. Further analysis needs to be conducted as Release 19 matures and normative work progresses</w:t>
      </w:r>
      <w:r w:rsidR="00D15126">
        <w:t xml:space="preserve"> </w:t>
      </w:r>
      <w:r w:rsidR="00D15126">
        <w:rPr>
          <w:rFonts w:hint="eastAsia"/>
          <w:lang w:eastAsia="zh-CN"/>
        </w:rPr>
        <w:t>in</w:t>
      </w:r>
      <w:r w:rsidR="00D15126">
        <w:rPr>
          <w:lang w:eastAsia="zh-CN"/>
        </w:rPr>
        <w:t xml:space="preserve"> </w:t>
      </w:r>
      <w:r w:rsidR="00D15126">
        <w:rPr>
          <w:rFonts w:hint="eastAsia"/>
          <w:lang w:eastAsia="zh-CN"/>
        </w:rPr>
        <w:t>SA</w:t>
      </w:r>
      <w:r w:rsidR="00D15126">
        <w:t>5</w:t>
      </w:r>
      <w:r w:rsidRPr="00C81A41">
        <w:t>.</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proofErr w:type="spellStart"/>
            <w:r w:rsidRPr="00C81A41">
              <w:rPr>
                <w:bCs/>
                <w:lang w:eastAsia="en-US"/>
              </w:rPr>
              <w:t>Namf_EventExposure_Subscribe</w:t>
            </w:r>
            <w:proofErr w:type="spellEnd"/>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proofErr w:type="spellStart"/>
            <w:r w:rsidRPr="00C81A41">
              <w:rPr>
                <w:bCs/>
                <w:lang w:eastAsia="en-US"/>
              </w:rPr>
              <w:t>Namf_EventExposure_Unsubscribe</w:t>
            </w:r>
            <w:proofErr w:type="spellEnd"/>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proofErr w:type="spellStart"/>
            <w:r w:rsidRPr="00C81A41">
              <w:rPr>
                <w:bCs/>
                <w:lang w:eastAsia="en-US"/>
              </w:rPr>
              <w:t>Namf_EventExposure_Notify</w:t>
            </w:r>
            <w:proofErr w:type="spellEnd"/>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proofErr w:type="spellStart"/>
            <w:r w:rsidRPr="00C81A41">
              <w:rPr>
                <w:bCs/>
                <w:lang w:eastAsia="en-US"/>
              </w:rPr>
              <w:t>Nsmf_EventExposure_Subscribe</w:t>
            </w:r>
            <w:proofErr w:type="spellEnd"/>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lastRenderedPageBreak/>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proofErr w:type="spellStart"/>
            <w:r w:rsidRPr="00C81A41">
              <w:rPr>
                <w:bCs/>
                <w:lang w:eastAsia="en-US"/>
              </w:rPr>
              <w:t>Nsmf_EventExposure_UnSubscribe</w:t>
            </w:r>
            <w:proofErr w:type="spellEnd"/>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proofErr w:type="spellStart"/>
            <w:r w:rsidRPr="00C81A41">
              <w:rPr>
                <w:bCs/>
                <w:lang w:eastAsia="en-US"/>
              </w:rPr>
              <w:t>Nsmf_EventExposure_Notify</w:t>
            </w:r>
            <w:proofErr w:type="spellEnd"/>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proofErr w:type="spellStart"/>
            <w:r w:rsidRPr="00C81A41">
              <w:rPr>
                <w:bCs/>
                <w:lang w:eastAsia="en-US"/>
              </w:rPr>
              <w:t>Npcf_EventExposure_Subscribe</w:t>
            </w:r>
            <w:proofErr w:type="spellEnd"/>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proofErr w:type="spellStart"/>
            <w:r w:rsidRPr="00C81A41">
              <w:rPr>
                <w:bCs/>
                <w:lang w:eastAsia="en-US"/>
              </w:rPr>
              <w:t>Npcf_EventExposure_Unsubscribe</w:t>
            </w:r>
            <w:proofErr w:type="spellEnd"/>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proofErr w:type="spellStart"/>
            <w:r w:rsidRPr="00C81A41">
              <w:rPr>
                <w:bCs/>
                <w:lang w:eastAsia="en-US"/>
              </w:rPr>
              <w:t>Npcf_EventExposure_Notify</w:t>
            </w:r>
            <w:proofErr w:type="spellEnd"/>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 xml:space="preserve">This service operation reports the event to the NWDAF that has previously subscribed either using </w:t>
            </w:r>
            <w:proofErr w:type="spellStart"/>
            <w:r w:rsidRPr="00C81A41">
              <w:rPr>
                <w:bCs/>
                <w:lang w:eastAsia="ja-JP"/>
              </w:rPr>
              <w:t>Npcf_EventExposure_Subscribe</w:t>
            </w:r>
            <w:proofErr w:type="spellEnd"/>
            <w:r w:rsidRPr="00C81A41">
              <w:rPr>
                <w:bCs/>
                <w:lang w:eastAsia="ja-JP"/>
              </w:rPr>
              <w:t xml:space="preserv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proofErr w:type="spellStart"/>
            <w:r w:rsidRPr="00C81A41">
              <w:rPr>
                <w:bCs/>
                <w:lang w:eastAsia="en-US"/>
              </w:rPr>
              <w:t>Nudm_EventExposure_Subscribe</w:t>
            </w:r>
            <w:proofErr w:type="spellEnd"/>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proofErr w:type="spellStart"/>
            <w:r w:rsidRPr="00C81A41">
              <w:rPr>
                <w:bCs/>
                <w:lang w:eastAsia="en-US"/>
              </w:rPr>
              <w:t>Nudm_EventExposure_Unsubscribe</w:t>
            </w:r>
            <w:proofErr w:type="spellEnd"/>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proofErr w:type="spellStart"/>
            <w:r w:rsidRPr="00C81A41">
              <w:rPr>
                <w:bCs/>
                <w:lang w:eastAsia="en-US"/>
              </w:rPr>
              <w:t>Nudm_EventExposure_Notify</w:t>
            </w:r>
            <w:proofErr w:type="spellEnd"/>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proofErr w:type="spellStart"/>
            <w:r w:rsidRPr="00C81A41">
              <w:rPr>
                <w:bCs/>
                <w:lang w:eastAsia="en-US"/>
              </w:rPr>
              <w:t>Nudm_EventExposure_ModifySubscription</w:t>
            </w:r>
            <w:proofErr w:type="spellEnd"/>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proofErr w:type="spellStart"/>
            <w:r w:rsidRPr="00C81A41">
              <w:rPr>
                <w:bCs/>
                <w:lang w:eastAsia="en-US"/>
              </w:rPr>
              <w:t>Nnef_EventExposure_Subscribe</w:t>
            </w:r>
            <w:proofErr w:type="spellEnd"/>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proofErr w:type="spellStart"/>
            <w:r w:rsidRPr="00C81A41">
              <w:rPr>
                <w:bCs/>
                <w:lang w:eastAsia="en-US"/>
              </w:rPr>
              <w:t>Nnef_EventExposure_Unsubscribe</w:t>
            </w:r>
            <w:proofErr w:type="spellEnd"/>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proofErr w:type="spellStart"/>
            <w:r w:rsidRPr="00C81A41">
              <w:rPr>
                <w:bCs/>
                <w:lang w:eastAsia="en-US"/>
              </w:rPr>
              <w:t>Nnef_EventExposure_Notify</w:t>
            </w:r>
            <w:proofErr w:type="spellEnd"/>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proofErr w:type="spellStart"/>
            <w:r w:rsidRPr="00C81A41">
              <w:rPr>
                <w:bCs/>
                <w:lang w:eastAsia="en-US"/>
              </w:rPr>
              <w:t>Naf_EventExposure_Subscribe</w:t>
            </w:r>
            <w:proofErr w:type="spellEnd"/>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proofErr w:type="spellStart"/>
            <w:r w:rsidRPr="00C81A41">
              <w:rPr>
                <w:bCs/>
                <w:lang w:eastAsia="en-US"/>
              </w:rPr>
              <w:t>Naf_EventExposure_Unsubscribe</w:t>
            </w:r>
            <w:proofErr w:type="spellEnd"/>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proofErr w:type="spellStart"/>
            <w:r w:rsidRPr="00C81A41">
              <w:rPr>
                <w:bCs/>
                <w:lang w:eastAsia="en-US"/>
              </w:rPr>
              <w:t>Naf_EventExposure_Notify</w:t>
            </w:r>
            <w:proofErr w:type="spellEnd"/>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proofErr w:type="spellStart"/>
            <w:r w:rsidRPr="00C81A41">
              <w:rPr>
                <w:bCs/>
                <w:lang w:eastAsia="en-US"/>
              </w:rPr>
              <w:t>Nnsacf_SliceEventExposure_Subscribe</w:t>
            </w:r>
            <w:proofErr w:type="spellEnd"/>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proofErr w:type="spellStart"/>
            <w:r w:rsidRPr="00C81A41">
              <w:rPr>
                <w:bCs/>
                <w:lang w:eastAsia="en-US"/>
              </w:rPr>
              <w:t>Nnsacf_SliceEventExposure_Unsubscribe</w:t>
            </w:r>
            <w:proofErr w:type="spellEnd"/>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proofErr w:type="spellStart"/>
            <w:r w:rsidRPr="00C81A41">
              <w:rPr>
                <w:bCs/>
                <w:lang w:eastAsia="en-US"/>
              </w:rPr>
              <w:t>Nnsacf_SliceEventExposure_Notify</w:t>
            </w:r>
            <w:proofErr w:type="spellEnd"/>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proofErr w:type="spellStart"/>
            <w:r w:rsidRPr="00C81A41">
              <w:rPr>
                <w:bCs/>
                <w:lang w:eastAsia="en-US"/>
              </w:rPr>
              <w:t>Nupf_EventExposure_Subscribe</w:t>
            </w:r>
            <w:proofErr w:type="spellEnd"/>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proofErr w:type="spellStart"/>
            <w:r w:rsidRPr="00C81A41">
              <w:rPr>
                <w:bCs/>
                <w:lang w:eastAsia="en-US"/>
              </w:rPr>
              <w:t>Nupf_EventExposure_Unsubscribe</w:t>
            </w:r>
            <w:proofErr w:type="spellEnd"/>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proofErr w:type="spellStart"/>
            <w:r w:rsidRPr="00C81A41">
              <w:rPr>
                <w:bCs/>
                <w:lang w:eastAsia="en-US"/>
              </w:rPr>
              <w:t>Nupf_EventExposure_Notify</w:t>
            </w:r>
            <w:proofErr w:type="spellEnd"/>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proofErr w:type="spellStart"/>
            <w:r w:rsidRPr="00C81A41">
              <w:rPr>
                <w:lang w:eastAsia="en-US"/>
              </w:rPr>
              <w:t>Nscp_EventExposure</w:t>
            </w:r>
            <w:r w:rsidRPr="00C81A41">
              <w:rPr>
                <w:bCs/>
                <w:lang w:eastAsia="en-US"/>
              </w:rPr>
              <w:t>_Notify</w:t>
            </w:r>
            <w:proofErr w:type="spellEnd"/>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proofErr w:type="spellStart"/>
            <w:r w:rsidRPr="00C81A41">
              <w:rPr>
                <w:bCs/>
                <w:lang w:eastAsia="en-US"/>
              </w:rPr>
              <w:t>Nscp_EventExposure_Subscribe</w:t>
            </w:r>
            <w:proofErr w:type="spellEnd"/>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proofErr w:type="spellStart"/>
            <w:r w:rsidRPr="00C81A41">
              <w:rPr>
                <w:bCs/>
                <w:lang w:eastAsia="en-US"/>
              </w:rPr>
              <w:t>Nscp_EventExposure_Unsubscribe</w:t>
            </w:r>
            <w:proofErr w:type="spellEnd"/>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proofErr w:type="spellStart"/>
            <w:r w:rsidRPr="00C81A41">
              <w:rPr>
                <w:bCs/>
                <w:lang w:eastAsia="en-US"/>
              </w:rPr>
              <w:t>Nnwdaf_DataManagement_Subscribe</w:t>
            </w:r>
            <w:proofErr w:type="spellEnd"/>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proofErr w:type="spellStart"/>
            <w:r w:rsidRPr="00C81A41">
              <w:rPr>
                <w:bCs/>
                <w:lang w:eastAsia="en-US"/>
              </w:rPr>
              <w:t>Nnwdaf_DataManagement_Unsubscribe</w:t>
            </w:r>
            <w:proofErr w:type="spellEnd"/>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proofErr w:type="spellStart"/>
            <w:r w:rsidRPr="00C81A41">
              <w:rPr>
                <w:bCs/>
                <w:lang w:eastAsia="en-US"/>
              </w:rPr>
              <w:t>Nnwdaf_DataManagement_Notify</w:t>
            </w:r>
            <w:proofErr w:type="spellEnd"/>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proofErr w:type="spellStart"/>
            <w:r w:rsidRPr="00C81A41">
              <w:rPr>
                <w:bCs/>
                <w:lang w:eastAsia="en-US"/>
              </w:rPr>
              <w:t>Nnwdaf_DataManagement_Fetch</w:t>
            </w:r>
            <w:proofErr w:type="spellEnd"/>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 xml:space="preserve">The consumer retrieves from the NWDAF subscribed data, as indicated by Fetch Instructions from </w:t>
            </w:r>
            <w:proofErr w:type="spellStart"/>
            <w:r w:rsidRPr="00C81A41">
              <w:rPr>
                <w:bCs/>
                <w:lang w:eastAsia="en-US"/>
              </w:rPr>
              <w:t>Nnwdaf_DataManagement_Notify</w:t>
            </w:r>
            <w:proofErr w:type="spellEnd"/>
            <w:r w:rsidRPr="00C81A41">
              <w:rPr>
                <w:bCs/>
                <w:lang w:eastAsia="en-US"/>
              </w:rPr>
              <w:t>.</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proofErr w:type="spellStart"/>
            <w:r w:rsidRPr="00C81A41">
              <w:rPr>
                <w:bCs/>
                <w:lang w:eastAsia="en-US"/>
              </w:rPr>
              <w:t>Nnwdaf_RoamingData_Subscribe</w:t>
            </w:r>
            <w:proofErr w:type="spellEnd"/>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proofErr w:type="spellStart"/>
            <w:r w:rsidRPr="00C81A41">
              <w:rPr>
                <w:bCs/>
                <w:lang w:eastAsia="en-US"/>
              </w:rPr>
              <w:t>Nnwdaf_RoamingData_Unsubscribe</w:t>
            </w:r>
            <w:proofErr w:type="spellEnd"/>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proofErr w:type="spellStart"/>
            <w:r w:rsidRPr="00C81A41">
              <w:rPr>
                <w:bCs/>
                <w:lang w:eastAsia="en-US"/>
              </w:rPr>
              <w:t>Nnwdaf_RoamingData_Notify</w:t>
            </w:r>
            <w:proofErr w:type="spellEnd"/>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proofErr w:type="spellStart"/>
            <w:r w:rsidRPr="00C81A41">
              <w:rPr>
                <w:bCs/>
                <w:lang w:val="en-US" w:eastAsia="en-US"/>
              </w:rPr>
              <w:t>Ndccf_DataManagement_Subscribe</w:t>
            </w:r>
            <w:proofErr w:type="spellEnd"/>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proofErr w:type="spellStart"/>
            <w:r w:rsidRPr="00C81A41">
              <w:rPr>
                <w:bCs/>
                <w:lang w:val="en-US" w:eastAsia="en-US"/>
              </w:rPr>
              <w:t>Ndccf_DataManagement_Unsubscribe</w:t>
            </w:r>
            <w:proofErr w:type="spellEnd"/>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proofErr w:type="spellStart"/>
            <w:r w:rsidRPr="00C81A41">
              <w:rPr>
                <w:bCs/>
                <w:lang w:val="en-US" w:eastAsia="en-US"/>
              </w:rPr>
              <w:t>Ndccf_DataManagement_Notify</w:t>
            </w:r>
            <w:proofErr w:type="spellEnd"/>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proofErr w:type="spellStart"/>
            <w:r w:rsidRPr="00C81A41">
              <w:rPr>
                <w:bCs/>
                <w:lang w:val="en-US" w:eastAsia="en-US"/>
              </w:rPr>
              <w:t>Ndccf_DataManagement_Fetch</w:t>
            </w:r>
            <w:proofErr w:type="spellEnd"/>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 xml:space="preserve">The consumer retrieves from the DCCF, data or analytics as indicated by </w:t>
            </w:r>
            <w:proofErr w:type="spellStart"/>
            <w:r w:rsidRPr="00C81A41">
              <w:rPr>
                <w:bCs/>
                <w:lang w:eastAsia="en-US"/>
              </w:rPr>
              <w:t>Ndccf_DataManagement_Notify</w:t>
            </w:r>
            <w:proofErr w:type="spellEnd"/>
            <w:r w:rsidRPr="00C81A41">
              <w:rPr>
                <w:bCs/>
                <w:lang w:eastAsia="en-US"/>
              </w:rPr>
              <w:t xml:space="preserve">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proofErr w:type="spellStart"/>
            <w:r w:rsidRPr="00C81A41">
              <w:rPr>
                <w:bCs/>
                <w:lang w:val="en-US" w:eastAsia="en-US"/>
              </w:rPr>
              <w:t>Ndccf_DataManagement_Transfer</w:t>
            </w:r>
            <w:proofErr w:type="spellEnd"/>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Nadrf_DataManagement_StorageRequest</w:t>
            </w:r>
            <w:proofErr w:type="spellEnd"/>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Nadrf_DataManagement_StorageSubscriptionRequest</w:t>
            </w:r>
            <w:proofErr w:type="spellEnd"/>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Nadrf_DataManagement_StorageSubscriptionRemoval</w:t>
            </w:r>
            <w:proofErr w:type="spellEnd"/>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Nadrf_DataManagement_RetrievalRequest</w:t>
            </w:r>
            <w:proofErr w:type="spellEnd"/>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 xml:space="preserve">The consumer NF uses this service operation to retrieve stored data or analytics from the ADRF. The </w:t>
            </w:r>
            <w:proofErr w:type="spellStart"/>
            <w:r w:rsidRPr="00C81A41">
              <w:rPr>
                <w:bCs/>
                <w:lang w:eastAsia="en-US"/>
              </w:rPr>
              <w:t>Nadrf_DataManagement_RetrievalRequest</w:t>
            </w:r>
            <w:proofErr w:type="spellEnd"/>
            <w:r w:rsidRPr="00C81A41">
              <w:rPr>
                <w:bCs/>
                <w:lang w:eastAsia="en-US"/>
              </w:rPr>
              <w:t xml:space="preserve">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Nadrf_DataManagement_RetrievalSubscribe</w:t>
            </w:r>
            <w:proofErr w:type="spellEnd"/>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Nadrf_DataManagement_RetrievalUnsubscribe</w:t>
            </w:r>
            <w:proofErr w:type="spellEnd"/>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Nadrf_DataManagement_RetrievalNotify</w:t>
            </w:r>
            <w:proofErr w:type="spellEnd"/>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C81A41">
              <w:rPr>
                <w:bCs/>
                <w:lang w:eastAsia="en-US"/>
              </w:rPr>
              <w:t>Nadrf_DataManagement_RetrievalSubscribe</w:t>
            </w:r>
            <w:proofErr w:type="spellEnd"/>
            <w:r w:rsidRPr="00C81A41">
              <w:rPr>
                <w:bCs/>
                <w:lang w:eastAsia="en-US"/>
              </w:rPr>
              <w:t xml:space="preserv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proofErr w:type="spellStart"/>
            <w:r w:rsidRPr="00C81A41">
              <w:rPr>
                <w:bCs/>
                <w:lang w:eastAsia="en-US"/>
              </w:rPr>
              <w:t>Nadrf_DataManagement_Delete</w:t>
            </w:r>
            <w:proofErr w:type="spellEnd"/>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proofErr w:type="spellStart"/>
            <w:r w:rsidRPr="00C81A41">
              <w:rPr>
                <w:bCs/>
                <w:lang w:eastAsia="en-US"/>
              </w:rPr>
              <w:t>SS_AADRF_Data_Collection</w:t>
            </w:r>
            <w:proofErr w:type="spellEnd"/>
            <w:r w:rsidRPr="00C81A41">
              <w:rPr>
                <w:bCs/>
                <w:lang w:eastAsia="en-US"/>
              </w:rPr>
              <w:t xml:space="preserve">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proofErr w:type="spellStart"/>
            <w:r w:rsidRPr="00C81A41">
              <w:rPr>
                <w:bCs/>
                <w:lang w:eastAsia="en-US"/>
              </w:rPr>
              <w:t>SS_AADRF_Data_Collection</w:t>
            </w:r>
            <w:proofErr w:type="spellEnd"/>
            <w:r w:rsidRPr="00C81A41">
              <w:rPr>
                <w:bCs/>
                <w:lang w:eastAsia="en-US"/>
              </w:rPr>
              <w:t xml:space="preserve">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 xml:space="preserve">SS_ </w:t>
            </w:r>
            <w:proofErr w:type="spellStart"/>
            <w:r w:rsidRPr="00C81A41">
              <w:rPr>
                <w:bCs/>
                <w:lang w:eastAsia="en-US"/>
              </w:rPr>
              <w:t>AADRF_Historical_ServiceAPI_Logs</w:t>
            </w:r>
            <w:proofErr w:type="spellEnd"/>
            <w:r w:rsidRPr="00C81A41">
              <w:rPr>
                <w:bCs/>
                <w:lang w:eastAsia="en-US"/>
              </w:rPr>
              <w:t xml:space="preserve">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proofErr w:type="spellStart"/>
            <w:r w:rsidRPr="00C81A41">
              <w:rPr>
                <w:bCs/>
                <w:lang w:eastAsia="en-US"/>
              </w:rPr>
              <w:t>SS_AADRF_NetworkSlice_Data</w:t>
            </w:r>
            <w:proofErr w:type="spellEnd"/>
            <w:r w:rsidRPr="00C81A41">
              <w:rPr>
                <w:bCs/>
                <w:lang w:eastAsia="en-US"/>
              </w:rPr>
              <w:t xml:space="preserve">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proofErr w:type="spellStart"/>
            <w:r w:rsidRPr="00C81A41">
              <w:rPr>
                <w:bCs/>
                <w:lang w:eastAsia="en-US"/>
              </w:rPr>
              <w:t>SS_AADRF_Location_Accuracy_Data</w:t>
            </w:r>
            <w:proofErr w:type="spellEnd"/>
            <w:r w:rsidRPr="00C81A41">
              <w:rPr>
                <w:bCs/>
                <w:lang w:eastAsia="en-US"/>
              </w:rPr>
              <w:t xml:space="preserve">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proofErr w:type="spellStart"/>
            <w:r w:rsidRPr="00C81A41">
              <w:rPr>
                <w:bCs/>
                <w:lang w:eastAsia="en-US"/>
              </w:rPr>
              <w:t>SS_AADRF_EdgeData_Collection</w:t>
            </w:r>
            <w:proofErr w:type="spellEnd"/>
            <w:r w:rsidRPr="00C81A41">
              <w:rPr>
                <w:bCs/>
                <w:lang w:eastAsia="en-US"/>
              </w:rPr>
              <w:t xml:space="preserve">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proofErr w:type="spellStart"/>
            <w:r w:rsidRPr="00C81A41">
              <w:rPr>
                <w:bCs/>
                <w:lang w:eastAsia="en-US"/>
              </w:rPr>
              <w:t>SS_AADRF_EdgeData_Collection</w:t>
            </w:r>
            <w:proofErr w:type="spellEnd"/>
            <w:r w:rsidRPr="00C81A41">
              <w:rPr>
                <w:bCs/>
                <w:lang w:eastAsia="en-US"/>
              </w:rPr>
              <w:t xml:space="preserve">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proofErr w:type="spellStart"/>
            <w:r w:rsidRPr="00C81A41">
              <w:rPr>
                <w:bCs/>
                <w:lang w:eastAsia="en-US"/>
              </w:rPr>
              <w:t>SS_AADRF_Edge_Preparation_Data</w:t>
            </w:r>
            <w:proofErr w:type="spellEnd"/>
            <w:r w:rsidRPr="00C81A41">
              <w:rPr>
                <w:bCs/>
                <w:lang w:eastAsia="en-US"/>
              </w:rPr>
              <w:t xml:space="preserve">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proofErr w:type="spellStart"/>
            <w:r w:rsidRPr="00C81A41">
              <w:rPr>
                <w:bCs/>
                <w:lang w:eastAsia="en-US"/>
              </w:rPr>
              <w:t>SS_AADRF_Data_Storage</w:t>
            </w:r>
            <w:proofErr w:type="spellEnd"/>
            <w:r w:rsidRPr="00C81A41">
              <w:rPr>
                <w:bCs/>
                <w:lang w:eastAsia="en-US"/>
              </w:rPr>
              <w:t xml:space="preserv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proofErr w:type="spellStart"/>
            <w:r w:rsidRPr="00C81A41">
              <w:rPr>
                <w:bCs/>
                <w:lang w:eastAsia="en-US"/>
              </w:rPr>
              <w:t>SS_AADRF_Data_Storage</w:t>
            </w:r>
            <w:proofErr w:type="spellEnd"/>
            <w:r w:rsidRPr="00C81A41">
              <w:rPr>
                <w:bCs/>
                <w:lang w:eastAsia="en-US"/>
              </w:rPr>
              <w:t xml:space="preserv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w:t>
            </w:r>
            <w:proofErr w:type="spellStart"/>
            <w:r w:rsidRPr="00C81A41">
              <w:rPr>
                <w:lang w:eastAsia="en-US"/>
              </w:rPr>
              <w:t>S</w:t>
            </w:r>
            <w:r w:rsidRPr="00C81A41">
              <w:rPr>
                <w:bCs/>
                <w:lang w:eastAsia="en-US"/>
              </w:rPr>
              <w:t>erverToServer_Analytics</w:t>
            </w:r>
            <w:proofErr w:type="spellEnd"/>
            <w:r w:rsidRPr="00C81A41">
              <w:rPr>
                <w:bCs/>
                <w:lang w:eastAsia="en-US"/>
              </w:rPr>
              <w:t xml:space="preserve">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33201D" w:rsidRPr="00C81A41" w14:paraId="7BB0BC41" w14:textId="77777777" w:rsidTr="008B1874">
        <w:tc>
          <w:tcPr>
            <w:tcW w:w="1413" w:type="dxa"/>
            <w:tcBorders>
              <w:top w:val="nil"/>
              <w:bottom w:val="nil"/>
            </w:tcBorders>
            <w:shd w:val="clear" w:color="auto" w:fill="FFFFFF"/>
            <w:vAlign w:val="center"/>
          </w:tcPr>
          <w:p w14:paraId="581505E6"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399032E1" w14:textId="77777777" w:rsidR="0033201D" w:rsidRPr="00C81A41" w:rsidRDefault="0033201D" w:rsidP="0033201D">
            <w:pPr>
              <w:pStyle w:val="TAL"/>
              <w:keepNext w:val="0"/>
              <w:rPr>
                <w:bCs/>
                <w:lang w:eastAsia="en-US"/>
              </w:rPr>
            </w:pPr>
          </w:p>
        </w:tc>
        <w:tc>
          <w:tcPr>
            <w:tcW w:w="3544" w:type="dxa"/>
            <w:shd w:val="clear" w:color="auto" w:fill="FFFFFF"/>
          </w:tcPr>
          <w:p w14:paraId="6BFCB1E9" w14:textId="35648BDE" w:rsidR="0033201D" w:rsidRPr="0033201D" w:rsidRDefault="0033201D" w:rsidP="0033201D">
            <w:pPr>
              <w:pStyle w:val="TAL"/>
              <w:keepNext w:val="0"/>
              <w:rPr>
                <w:bCs/>
                <w:lang w:eastAsia="en-US"/>
              </w:rPr>
            </w:pPr>
            <w:r w:rsidRPr="0033201D">
              <w:rPr>
                <w:bCs/>
              </w:rPr>
              <w:t>SS_AADRF_UE RAT connectivity analytics Get</w:t>
            </w:r>
          </w:p>
        </w:tc>
        <w:tc>
          <w:tcPr>
            <w:tcW w:w="3402" w:type="dxa"/>
            <w:shd w:val="clear" w:color="auto" w:fill="FFFFFF"/>
          </w:tcPr>
          <w:p w14:paraId="6D568B34" w14:textId="77777777" w:rsidR="0033201D" w:rsidRPr="0033201D" w:rsidRDefault="0033201D" w:rsidP="0033201D">
            <w:pPr>
              <w:pStyle w:val="TAL"/>
              <w:rPr>
                <w:bCs/>
              </w:rPr>
            </w:pPr>
            <w:r w:rsidRPr="0033201D">
              <w:rPr>
                <w:bCs/>
              </w:rPr>
              <w:t>The consumer is receiving</w:t>
            </w:r>
            <w:r w:rsidRPr="0033201D">
              <w:rPr>
                <w:bCs/>
                <w:lang w:val="en-US"/>
              </w:rPr>
              <w:t> offline UE RAT connectivity analytics/</w:t>
            </w:r>
            <w:r w:rsidRPr="0033201D">
              <w:rPr>
                <w:bCs/>
              </w:rPr>
              <w:t>data from A-ADRF.</w:t>
            </w:r>
          </w:p>
          <w:p w14:paraId="2C2735A4" w14:textId="77777777" w:rsidR="0033201D" w:rsidRPr="0033201D" w:rsidRDefault="0033201D" w:rsidP="0033201D">
            <w:pPr>
              <w:pStyle w:val="TAL"/>
              <w:rPr>
                <w:bCs/>
              </w:rPr>
            </w:pPr>
            <w:r w:rsidRPr="0033201D">
              <w:rPr>
                <w:bCs/>
                <w:i/>
                <w:iCs/>
              </w:rPr>
              <w:t>Consumer</w:t>
            </w:r>
            <w:r w:rsidRPr="0033201D">
              <w:rPr>
                <w:bCs/>
              </w:rPr>
              <w:t>: ADAE server</w:t>
            </w:r>
          </w:p>
          <w:p w14:paraId="77418FD8" w14:textId="77777777" w:rsidR="0033201D" w:rsidRPr="0033201D" w:rsidRDefault="0033201D" w:rsidP="0033201D">
            <w:pPr>
              <w:pStyle w:val="TAL"/>
              <w:rPr>
                <w:bCs/>
              </w:rPr>
            </w:pPr>
            <w:r w:rsidRPr="0033201D">
              <w:rPr>
                <w:bCs/>
                <w:i/>
                <w:iCs/>
              </w:rPr>
              <w:t>Producer</w:t>
            </w:r>
            <w:r w:rsidRPr="0033201D">
              <w:rPr>
                <w:bCs/>
              </w:rPr>
              <w:t>: A-ADRF</w:t>
            </w:r>
          </w:p>
          <w:p w14:paraId="58421F1F" w14:textId="77777777" w:rsidR="0033201D" w:rsidRPr="0033201D" w:rsidRDefault="0033201D" w:rsidP="0033201D">
            <w:pPr>
              <w:pStyle w:val="TAL"/>
              <w:keepNext w:val="0"/>
              <w:rPr>
                <w:bCs/>
                <w:lang w:eastAsia="en-US"/>
              </w:rPr>
            </w:pPr>
          </w:p>
        </w:tc>
      </w:tr>
      <w:tr w:rsidR="0033201D" w:rsidRPr="00C81A41" w14:paraId="42A43E51" w14:textId="77777777" w:rsidTr="008B1874">
        <w:tc>
          <w:tcPr>
            <w:tcW w:w="1413" w:type="dxa"/>
            <w:tcBorders>
              <w:top w:val="nil"/>
              <w:bottom w:val="nil"/>
            </w:tcBorders>
            <w:shd w:val="clear" w:color="auto" w:fill="FFFFFF"/>
            <w:vAlign w:val="center"/>
          </w:tcPr>
          <w:p w14:paraId="3687AE91" w14:textId="77777777"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0E40C26D" w14:textId="3E0E36E9" w:rsidR="0033201D" w:rsidRPr="00C81A41" w:rsidRDefault="0033201D" w:rsidP="0033201D">
            <w:pPr>
              <w:pStyle w:val="TAL"/>
              <w:keepNext w:val="0"/>
              <w:rPr>
                <w:bCs/>
                <w:lang w:eastAsia="en-US"/>
              </w:rPr>
            </w:pPr>
          </w:p>
        </w:tc>
        <w:tc>
          <w:tcPr>
            <w:tcW w:w="3544" w:type="dxa"/>
            <w:shd w:val="clear" w:color="auto" w:fill="FFFFFF"/>
          </w:tcPr>
          <w:p w14:paraId="656F8997"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Subscribe</w:t>
            </w:r>
          </w:p>
        </w:tc>
        <w:tc>
          <w:tcPr>
            <w:tcW w:w="3402" w:type="dxa"/>
            <w:shd w:val="clear" w:color="auto" w:fill="FFFFFF"/>
          </w:tcPr>
          <w:p w14:paraId="02FE5654" w14:textId="77777777" w:rsidR="0033201D" w:rsidRPr="00C81A41" w:rsidRDefault="0033201D" w:rsidP="0033201D">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3DD79031" w14:textId="77777777" w:rsidTr="008B1874">
        <w:tc>
          <w:tcPr>
            <w:tcW w:w="1413" w:type="dxa"/>
            <w:tcBorders>
              <w:top w:val="nil"/>
              <w:bottom w:val="nil"/>
            </w:tcBorders>
            <w:shd w:val="clear" w:color="auto" w:fill="FFFFFF"/>
            <w:vAlign w:val="center"/>
          </w:tcPr>
          <w:p w14:paraId="31F776D4"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vAlign w:val="center"/>
          </w:tcPr>
          <w:p w14:paraId="7D966ED7" w14:textId="66100661" w:rsidR="0033201D" w:rsidRPr="00C81A41" w:rsidRDefault="0033201D" w:rsidP="0033201D">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Notify</w:t>
            </w:r>
          </w:p>
        </w:tc>
        <w:tc>
          <w:tcPr>
            <w:tcW w:w="3402" w:type="dxa"/>
            <w:shd w:val="clear" w:color="auto" w:fill="FFFFFF"/>
          </w:tcPr>
          <w:p w14:paraId="6C1FEA57" w14:textId="77777777" w:rsidR="0033201D" w:rsidRPr="00C81A41" w:rsidRDefault="0033201D" w:rsidP="0033201D">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33201D" w:rsidRPr="00C81A41" w:rsidRDefault="0033201D" w:rsidP="0033201D">
            <w:pPr>
              <w:pStyle w:val="TAL"/>
              <w:keepNext w:val="0"/>
              <w:rPr>
                <w:bCs/>
                <w:lang w:eastAsia="en-US"/>
              </w:rPr>
            </w:pPr>
          </w:p>
        </w:tc>
        <w:tc>
          <w:tcPr>
            <w:tcW w:w="3544" w:type="dxa"/>
            <w:shd w:val="clear" w:color="auto" w:fill="FFFFFF"/>
          </w:tcPr>
          <w:p w14:paraId="0CA5A4DB"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Get</w:t>
            </w:r>
          </w:p>
        </w:tc>
        <w:tc>
          <w:tcPr>
            <w:tcW w:w="3402" w:type="dxa"/>
            <w:shd w:val="clear" w:color="auto" w:fill="FFFFFF"/>
          </w:tcPr>
          <w:p w14:paraId="49B22972" w14:textId="77777777" w:rsidR="0033201D" w:rsidRPr="00C81A41" w:rsidRDefault="0033201D" w:rsidP="0033201D">
            <w:pPr>
              <w:pStyle w:val="TAL"/>
              <w:keepNext w:val="0"/>
              <w:rPr>
                <w:bCs/>
                <w:lang w:eastAsia="en-US"/>
              </w:rPr>
            </w:pPr>
            <w:r w:rsidRPr="00C81A41">
              <w:rPr>
                <w:bCs/>
                <w:lang w:eastAsia="en-US"/>
              </w:rPr>
              <w:t>The consumer retrieves data or analytics from the A-DCCF.</w:t>
            </w:r>
          </w:p>
          <w:p w14:paraId="52ECC39E"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2C50DD23" w14:textId="77777777" w:rsidTr="008B1874">
        <w:tc>
          <w:tcPr>
            <w:tcW w:w="1413" w:type="dxa"/>
            <w:tcBorders>
              <w:bottom w:val="nil"/>
            </w:tcBorders>
            <w:shd w:val="clear" w:color="auto" w:fill="FFFFFF"/>
            <w:vAlign w:val="center"/>
          </w:tcPr>
          <w:p w14:paraId="1C059BDC" w14:textId="29E307B5"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1E38FAD9" w14:textId="28EB1041" w:rsidR="0033201D" w:rsidRPr="00C81A41" w:rsidRDefault="0033201D" w:rsidP="0033201D">
            <w:pPr>
              <w:pStyle w:val="TAL"/>
              <w:keepNext w:val="0"/>
              <w:rPr>
                <w:bCs/>
                <w:lang w:eastAsia="en-US"/>
              </w:rPr>
            </w:pPr>
          </w:p>
        </w:tc>
        <w:tc>
          <w:tcPr>
            <w:tcW w:w="3544" w:type="dxa"/>
            <w:shd w:val="clear" w:color="auto" w:fill="FFFFFF"/>
          </w:tcPr>
          <w:p w14:paraId="0AFC2BF4" w14:textId="77777777" w:rsidR="0033201D" w:rsidRPr="00C81A41" w:rsidRDefault="0033201D" w:rsidP="0033201D">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33201D" w:rsidRPr="00C81A41" w:rsidRDefault="0033201D" w:rsidP="0033201D">
            <w:pPr>
              <w:pStyle w:val="TAL"/>
              <w:keepNext w:val="0"/>
              <w:rPr>
                <w:bCs/>
                <w:lang w:val="de-DE"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33201D" w:rsidRPr="00C81A41" w:rsidRDefault="0033201D" w:rsidP="0033201D">
            <w:pPr>
              <w:pStyle w:val="TAL"/>
              <w:keepNext w:val="0"/>
              <w:rPr>
                <w:bCs/>
                <w:lang w:val="en-US" w:eastAsia="en-US"/>
              </w:rPr>
            </w:pPr>
            <w:r w:rsidRPr="00C81A41">
              <w:rPr>
                <w:bCs/>
                <w:lang w:val="en-US" w:eastAsia="en-US"/>
              </w:rPr>
              <w:lastRenderedPageBreak/>
              <w:t>shall initiate the requested information reporting according to the parameters given in the request in case the Registration Request for Data Collection IE is set to "start"; or</w:t>
            </w:r>
          </w:p>
          <w:p w14:paraId="711CD22F" w14:textId="52480373" w:rsidR="0033201D" w:rsidRPr="00C81A41" w:rsidRDefault="0033201D" w:rsidP="0033201D">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33201D" w:rsidRPr="00C81A41" w:rsidRDefault="0033201D" w:rsidP="0033201D">
            <w:pPr>
              <w:pStyle w:val="TAL"/>
              <w:keepNext w:val="0"/>
              <w:rPr>
                <w:bCs/>
                <w:lang w:val="en-US" w:eastAsia="en-US"/>
              </w:rPr>
            </w:pPr>
            <w:r w:rsidRPr="00C81A41">
              <w:rPr>
                <w:bCs/>
                <w:lang w:val="en-US" w:eastAsia="en-US"/>
              </w:rPr>
              <w:t>Report Characteristics for Data Collection IE in the DATA COLLECTION REQUEST message indicates the type of objects NG-RAN node 2 performs measurements or predictions on.</w:t>
            </w:r>
          </w:p>
        </w:tc>
      </w:tr>
      <w:tr w:rsidR="0033201D" w:rsidRPr="00C81A41" w14:paraId="463DCA05" w14:textId="77777777" w:rsidTr="00AF607C">
        <w:tc>
          <w:tcPr>
            <w:tcW w:w="1413" w:type="dxa"/>
            <w:tcBorders>
              <w:top w:val="nil"/>
              <w:bottom w:val="nil"/>
            </w:tcBorders>
            <w:shd w:val="clear" w:color="auto" w:fill="FFFFFF"/>
            <w:vAlign w:val="center"/>
          </w:tcPr>
          <w:p w14:paraId="35403F63" w14:textId="7A385AF1" w:rsidR="0033201D" w:rsidRPr="00C81A41" w:rsidRDefault="0033201D" w:rsidP="0033201D">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33201D" w:rsidRPr="00C81A41" w:rsidRDefault="0033201D" w:rsidP="0033201D">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33201D" w:rsidRPr="00C81A41" w:rsidRDefault="0033201D" w:rsidP="0033201D">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33201D" w:rsidRPr="00C81A41" w:rsidRDefault="0033201D" w:rsidP="0033201D">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33201D" w:rsidRPr="00C81A41" w:rsidRDefault="0033201D" w:rsidP="0033201D">
            <w:pPr>
              <w:pStyle w:val="TAL"/>
              <w:keepNext w:val="0"/>
              <w:rPr>
                <w:bCs/>
                <w:lang w:val="en-US" w:eastAsia="en-US"/>
              </w:rPr>
            </w:pPr>
            <w:r w:rsidRPr="00C81A41">
              <w:rPr>
                <w:bCs/>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33201D" w:rsidRPr="00C81A41" w14:paraId="3D31F171" w14:textId="77777777" w:rsidTr="008B1874">
        <w:tc>
          <w:tcPr>
            <w:tcW w:w="1413" w:type="dxa"/>
            <w:tcBorders>
              <w:top w:val="nil"/>
              <w:bottom w:val="nil"/>
            </w:tcBorders>
            <w:shd w:val="clear" w:color="auto" w:fill="FFFFFF"/>
          </w:tcPr>
          <w:p w14:paraId="4B7BF8F5"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tcPr>
          <w:p w14:paraId="6E0AB25B" w14:textId="77777777" w:rsidR="0033201D" w:rsidRPr="00C81A41" w:rsidRDefault="0033201D" w:rsidP="0033201D">
            <w:pPr>
              <w:pStyle w:val="TAL"/>
              <w:keepNext w:val="0"/>
              <w:rPr>
                <w:bCs/>
                <w:lang w:eastAsia="en-US"/>
              </w:rPr>
            </w:pPr>
          </w:p>
        </w:tc>
        <w:tc>
          <w:tcPr>
            <w:tcW w:w="3544" w:type="dxa"/>
            <w:shd w:val="clear" w:color="auto" w:fill="FFFFFF"/>
          </w:tcPr>
          <w:p w14:paraId="2B6947B8" w14:textId="77777777" w:rsidR="0033201D" w:rsidRPr="00C81A41" w:rsidRDefault="0033201D" w:rsidP="0033201D">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33201D" w:rsidRPr="00C81A41" w:rsidRDefault="0033201D" w:rsidP="0033201D">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33201D" w:rsidRPr="00C81A41" w14:paraId="0613E3C6" w14:textId="77777777" w:rsidTr="008B1874">
        <w:tc>
          <w:tcPr>
            <w:tcW w:w="1413" w:type="dxa"/>
            <w:tcBorders>
              <w:top w:val="nil"/>
            </w:tcBorders>
            <w:shd w:val="clear" w:color="auto" w:fill="FFFFFF"/>
          </w:tcPr>
          <w:p w14:paraId="400850CC" w14:textId="77777777" w:rsidR="0033201D" w:rsidRPr="00C81A41" w:rsidRDefault="0033201D" w:rsidP="0033201D">
            <w:pPr>
              <w:pStyle w:val="TAL"/>
              <w:keepNext w:val="0"/>
              <w:rPr>
                <w:bCs/>
                <w:lang w:eastAsia="en-US"/>
              </w:rPr>
            </w:pPr>
          </w:p>
        </w:tc>
        <w:tc>
          <w:tcPr>
            <w:tcW w:w="1559" w:type="dxa"/>
            <w:tcBorders>
              <w:top w:val="nil"/>
            </w:tcBorders>
            <w:shd w:val="clear" w:color="auto" w:fill="FFFFFF"/>
          </w:tcPr>
          <w:p w14:paraId="1A1071C3" w14:textId="77777777" w:rsidR="0033201D" w:rsidRPr="00C81A41" w:rsidRDefault="0033201D" w:rsidP="0033201D">
            <w:pPr>
              <w:pStyle w:val="TAL"/>
              <w:keepNext w:val="0"/>
              <w:rPr>
                <w:bCs/>
                <w:lang w:eastAsia="en-US"/>
              </w:rPr>
            </w:pPr>
          </w:p>
        </w:tc>
        <w:tc>
          <w:tcPr>
            <w:tcW w:w="3544" w:type="dxa"/>
            <w:shd w:val="clear" w:color="auto" w:fill="FFFFFF"/>
          </w:tcPr>
          <w:p w14:paraId="03E8FC8B" w14:textId="77777777" w:rsidR="0033201D" w:rsidRPr="00C81A41" w:rsidRDefault="0033201D" w:rsidP="0033201D">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33201D" w:rsidRPr="00C81A41" w:rsidRDefault="0033201D" w:rsidP="0033201D">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248509A8" w:rsidR="005B04DB" w:rsidRPr="00C81A41" w:rsidRDefault="008B1874" w:rsidP="008B1874">
      <w:pPr>
        <w:pStyle w:val="EditorsNote"/>
      </w:pPr>
      <w:r w:rsidRPr="00C81A41">
        <w:t>Editors' note:</w:t>
      </w:r>
      <w:r w:rsidRPr="00C81A41">
        <w:tab/>
        <w:t>Some of the SA WG6 defined APIs in table above are defined in Rel-19 but are not complete yet.</w:t>
      </w:r>
    </w:p>
    <w:bookmarkEnd w:id="961"/>
    <w:bookmarkEnd w:id="962"/>
    <w:bookmarkEnd w:id="963"/>
    <w:bookmarkEnd w:id="964"/>
    <w:bookmarkEnd w:id="965"/>
    <w:bookmarkEnd w:id="966"/>
    <w:bookmarkEnd w:id="967"/>
    <w:bookmarkEnd w:id="974"/>
    <w:p w14:paraId="14224AAD" w14:textId="77777777" w:rsidR="00EA3DAD" w:rsidRPr="00C81A41" w:rsidRDefault="00EA3DAD" w:rsidP="00EA3DAD">
      <w:pPr>
        <w:rPr>
          <w:rFonts w:eastAsia="DengXian"/>
        </w:rPr>
      </w:pPr>
    </w:p>
    <w:p w14:paraId="02977A76" w14:textId="77777777" w:rsidR="00EA3DAD" w:rsidRPr="00C81A41" w:rsidRDefault="00EA3DAD" w:rsidP="00EA3DAD">
      <w:pPr>
        <w:pStyle w:val="Heading1"/>
        <w:rPr>
          <w:lang w:eastAsia="zh-CN"/>
        </w:rPr>
      </w:pPr>
      <w:bookmarkStart w:id="983" w:name="_Toc177219337"/>
      <w:bookmarkStart w:id="984" w:name="_Toc177219438"/>
      <w:bookmarkStart w:id="985" w:name="_Toc177219994"/>
      <w:bookmarkStart w:id="986" w:name="_Toc177470623"/>
      <w:bookmarkStart w:id="987" w:name="_Toc177470713"/>
      <w:bookmarkStart w:id="988" w:name="_Toc177572122"/>
      <w:bookmarkStart w:id="989" w:name="_Toc185258298"/>
      <w:bookmarkStart w:id="990" w:name="_Toc185258457"/>
      <w:bookmarkStart w:id="991" w:name="_Toc195517140"/>
      <w:bookmarkStart w:id="992" w:name="_Toc201334717"/>
      <w:bookmarkStart w:id="993" w:name="_Toc205529120"/>
      <w:r w:rsidRPr="00C81A41">
        <w:rPr>
          <w:lang w:eastAsia="zh-CN"/>
        </w:rPr>
        <w:t>7</w:t>
      </w:r>
      <w:r w:rsidRPr="00C81A41">
        <w:rPr>
          <w:lang w:eastAsia="zh-CN"/>
        </w:rPr>
        <w:tab/>
        <w:t>Overall Evaluation</w:t>
      </w:r>
      <w:bookmarkEnd w:id="610"/>
      <w:bookmarkEnd w:id="611"/>
      <w:bookmarkEnd w:id="612"/>
      <w:bookmarkEnd w:id="613"/>
      <w:bookmarkEnd w:id="614"/>
      <w:bookmarkEnd w:id="983"/>
      <w:bookmarkEnd w:id="984"/>
      <w:bookmarkEnd w:id="985"/>
      <w:bookmarkEnd w:id="986"/>
      <w:bookmarkEnd w:id="987"/>
      <w:bookmarkEnd w:id="988"/>
      <w:bookmarkEnd w:id="989"/>
      <w:bookmarkEnd w:id="990"/>
      <w:bookmarkEnd w:id="991"/>
      <w:bookmarkEnd w:id="992"/>
      <w:bookmarkEnd w:id="993"/>
    </w:p>
    <w:p w14:paraId="0841A968" w14:textId="269B7A23" w:rsidR="00EA3DAD" w:rsidRPr="00C81A41" w:rsidRDefault="00EA3DAD" w:rsidP="00EA3DAD">
      <w:pPr>
        <w:pStyle w:val="EditorsNote"/>
        <w:rPr>
          <w:rFonts w:eastAsia="DengXian"/>
        </w:rPr>
      </w:pPr>
      <w:r w:rsidRPr="00C81A41">
        <w:t>Editor</w:t>
      </w:r>
      <w:r w:rsidR="001946B9" w:rsidRPr="00C81A41">
        <w:t>'</w:t>
      </w:r>
      <w:r w:rsidRPr="00C81A41">
        <w:t>s note:</w:t>
      </w:r>
      <w:r w:rsidRPr="00C81A41">
        <w:tab/>
        <w:t>This clause will provide a general evaluation of potential terminology inconsistency #X and potential feature misalignment #X.</w:t>
      </w:r>
    </w:p>
    <w:p w14:paraId="5A0CB886" w14:textId="77777777" w:rsidR="00EA3DAD" w:rsidRPr="00C81A41" w:rsidRDefault="00EA3DAD" w:rsidP="00EA3DAD">
      <w:pPr>
        <w:rPr>
          <w:rFonts w:eastAsia="DengXian"/>
        </w:rPr>
      </w:pPr>
      <w:bookmarkStart w:id="994" w:name="_Toc92875666"/>
      <w:bookmarkStart w:id="995" w:name="_Toc93070690"/>
      <w:bookmarkStart w:id="996" w:name="_Toc177219338"/>
      <w:bookmarkStart w:id="997" w:name="_Toc177219439"/>
      <w:bookmarkStart w:id="998" w:name="_Toc177219995"/>
      <w:bookmarkStart w:id="999" w:name="_Toc177470624"/>
      <w:bookmarkStart w:id="1000" w:name="_Toc177470714"/>
      <w:bookmarkStart w:id="1001" w:name="_Toc177572123"/>
    </w:p>
    <w:p w14:paraId="350FD0ED" w14:textId="68242CF0" w:rsidR="00EA3DAD" w:rsidRPr="00C81A41" w:rsidRDefault="00EA3DAD" w:rsidP="00EA3DAD">
      <w:pPr>
        <w:pStyle w:val="Heading1"/>
      </w:pPr>
      <w:bookmarkStart w:id="1002" w:name="_Toc185258299"/>
      <w:bookmarkStart w:id="1003" w:name="_Toc185258458"/>
      <w:bookmarkStart w:id="1004" w:name="_Toc195517141"/>
      <w:bookmarkStart w:id="1005" w:name="_Toc201334718"/>
      <w:bookmarkStart w:id="1006" w:name="_Toc205529121"/>
      <w:r w:rsidRPr="00C81A41">
        <w:lastRenderedPageBreak/>
        <w:t>8</w:t>
      </w:r>
      <w:r w:rsidRPr="00C81A41">
        <w:tab/>
        <w:t>Conclusions</w:t>
      </w:r>
      <w:bookmarkEnd w:id="615"/>
      <w:bookmarkEnd w:id="616"/>
      <w:bookmarkEnd w:id="617"/>
      <w:bookmarkEnd w:id="618"/>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3ACEE000" w14:textId="5C867481" w:rsidR="00EA3DAD" w:rsidRPr="00C81A41" w:rsidRDefault="00EA3DAD" w:rsidP="00EA3DAD">
      <w:pPr>
        <w:pStyle w:val="EditorsNote"/>
      </w:pPr>
      <w:r w:rsidRPr="00C81A41">
        <w:t>Editor</w:t>
      </w:r>
      <w:r w:rsidR="001946B9" w:rsidRPr="00C81A41">
        <w:t>'</w:t>
      </w:r>
      <w:r w:rsidRPr="00C81A41">
        <w:t>s note:</w:t>
      </w:r>
      <w:r w:rsidRPr="00C81A41">
        <w:tab/>
        <w:t>This clause will provide information on any potential outcome from clause 5, clause 6 and clause 7 to the respective WGs (according to their Terms of Reference (</w:t>
      </w:r>
      <w:proofErr w:type="spellStart"/>
      <w:r w:rsidRPr="00C81A41">
        <w:t>ToR</w:t>
      </w:r>
      <w:proofErr w:type="spellEnd"/>
      <w:r w:rsidRPr="00C81A41">
        <w:t>)) to resolve any issues with appropriate SA-level co-ordination as necessary.</w:t>
      </w:r>
    </w:p>
    <w:p w14:paraId="571D017B" w14:textId="2C4FCED2" w:rsidR="002C375F" w:rsidRPr="00C81A41" w:rsidRDefault="002C375F" w:rsidP="006130C7">
      <w:pPr>
        <w:rPr>
          <w:shd w:val="clear" w:color="auto" w:fill="FFFFFF"/>
          <w:lang w:eastAsia="zh-CN"/>
        </w:rPr>
      </w:pPr>
      <w:r w:rsidRPr="006130C7">
        <w:t xml:space="preserve">The term </w:t>
      </w:r>
      <w:r w:rsidR="001946B9" w:rsidRPr="006130C7">
        <w:t>"</w:t>
      </w:r>
      <w:r w:rsidRPr="006130C7">
        <w:t>AI/ML</w:t>
      </w:r>
      <w:r w:rsidR="001946B9" w:rsidRPr="006130C7">
        <w:t>"</w:t>
      </w:r>
      <w:r w:rsidRPr="006130C7">
        <w:t xml:space="preserve"> is to be used as a unified definition encompassing </w:t>
      </w:r>
      <w:r w:rsidR="001946B9" w:rsidRPr="006130C7">
        <w:t>"</w:t>
      </w:r>
      <w:r w:rsidRPr="006130C7">
        <w:t>AI/ML</w:t>
      </w:r>
      <w:r w:rsidR="001946B9" w:rsidRPr="006130C7">
        <w:t>"</w:t>
      </w:r>
      <w:r w:rsidRPr="006130C7">
        <w:t xml:space="preserve">, </w:t>
      </w:r>
      <w:r w:rsidR="001946B9" w:rsidRPr="006130C7">
        <w:t>"</w:t>
      </w:r>
      <w:r w:rsidRPr="006130C7">
        <w:t>AI</w:t>
      </w:r>
      <w:r w:rsidR="001946B9" w:rsidRPr="006130C7">
        <w:t>"</w:t>
      </w:r>
      <w:r w:rsidRPr="006130C7">
        <w:t xml:space="preserve"> and </w:t>
      </w:r>
      <w:r w:rsidR="001946B9" w:rsidRPr="006130C7">
        <w:t>"</w:t>
      </w:r>
      <w:r w:rsidRPr="006130C7">
        <w:t>ML</w:t>
      </w:r>
      <w:r w:rsidR="001946B9" w:rsidRPr="006130C7">
        <w:t>"</w:t>
      </w:r>
      <w:r w:rsidRPr="006130C7">
        <w:t xml:space="preserve"> in all corresponding ML related TRs/TSs.</w:t>
      </w:r>
    </w:p>
    <w:p w14:paraId="2D7439EA" w14:textId="77777777" w:rsidR="00EA3DAD" w:rsidRPr="00C81A41" w:rsidRDefault="00EA3DAD" w:rsidP="00EA3DAD"/>
    <w:p w14:paraId="5EDE9EA5" w14:textId="77777777" w:rsidR="00EA3DAD" w:rsidRPr="00C81A41" w:rsidRDefault="00EA3DAD" w:rsidP="00EA3DAD">
      <w:pPr>
        <w:spacing w:after="0"/>
      </w:pPr>
      <w:r w:rsidRPr="00C81A41">
        <w:br w:type="page"/>
      </w:r>
    </w:p>
    <w:p w14:paraId="1D791B93" w14:textId="77777777" w:rsidR="00EA3DAD" w:rsidRPr="00C81A41" w:rsidRDefault="00EA3DAD" w:rsidP="00EA3DAD">
      <w:pPr>
        <w:pStyle w:val="Heading9"/>
      </w:pPr>
      <w:bookmarkStart w:id="1007" w:name="_Toc177219339"/>
      <w:bookmarkStart w:id="1008" w:name="_Toc177219440"/>
      <w:bookmarkStart w:id="1009" w:name="_Toc177219996"/>
      <w:bookmarkStart w:id="1010" w:name="_Toc177470625"/>
      <w:bookmarkStart w:id="1011" w:name="_Toc177470715"/>
      <w:bookmarkStart w:id="1012" w:name="_Toc177572124"/>
      <w:bookmarkStart w:id="1013" w:name="_Toc185258459"/>
      <w:bookmarkStart w:id="1014" w:name="_Toc195517142"/>
      <w:bookmarkStart w:id="1015" w:name="_Toc201334719"/>
      <w:bookmarkStart w:id="1016" w:name="_Toc153792593"/>
      <w:bookmarkStart w:id="1017" w:name="_Toc153792678"/>
      <w:bookmarkStart w:id="1018" w:name="_Toc205529122"/>
      <w:r w:rsidRPr="00C81A41">
        <w:lastRenderedPageBreak/>
        <w:t xml:space="preserve">Annex </w:t>
      </w:r>
      <w:bookmarkEnd w:id="1007"/>
      <w:bookmarkEnd w:id="1008"/>
      <w:bookmarkEnd w:id="1009"/>
      <w:bookmarkEnd w:id="1010"/>
      <w:bookmarkEnd w:id="1011"/>
      <w:bookmarkEnd w:id="1012"/>
      <w:r w:rsidRPr="00C81A41">
        <w:t>A:</w:t>
      </w:r>
      <w:r w:rsidRPr="00C81A41">
        <w:br/>
        <w:t>ML Model</w:t>
      </w:r>
      <w:bookmarkEnd w:id="1013"/>
      <w:bookmarkEnd w:id="1014"/>
      <w:bookmarkEnd w:id="1015"/>
      <w:bookmarkEnd w:id="1018"/>
    </w:p>
    <w:p w14:paraId="547DDF98" w14:textId="77777777" w:rsidR="00EA3DAD" w:rsidRPr="00C81A41" w:rsidRDefault="00EA3DAD" w:rsidP="00EA3DAD">
      <w:bookmarkStart w:id="1019" w:name="_Toc177219340"/>
      <w:bookmarkStart w:id="1020" w:name="_Toc177219441"/>
      <w:bookmarkStart w:id="1021" w:name="_Toc177219997"/>
      <w:bookmarkStart w:id="1022" w:name="_Toc177470626"/>
      <w:bookmarkStart w:id="1023" w:name="_Toc177470716"/>
      <w:bookmarkStart w:id="1024" w:name="_Toc177572125"/>
    </w:p>
    <w:p w14:paraId="7BF7A7F3" w14:textId="77777777" w:rsidR="00EA3DAD" w:rsidRPr="00C81A41" w:rsidRDefault="00EA3DAD" w:rsidP="00EA3DAD">
      <w:pPr>
        <w:pStyle w:val="Heading1"/>
      </w:pPr>
      <w:bookmarkStart w:id="1025" w:name="_Toc185258300"/>
      <w:bookmarkStart w:id="1026" w:name="_Toc185258460"/>
      <w:bookmarkStart w:id="1027" w:name="_Toc195517143"/>
      <w:bookmarkStart w:id="1028" w:name="_Toc201334720"/>
      <w:bookmarkStart w:id="1029" w:name="_Toc205529123"/>
      <w:r w:rsidRPr="00C81A41">
        <w:t>A.1</w:t>
      </w:r>
      <w:r w:rsidRPr="00C81A41">
        <w:tab/>
        <w:t>ML model life cycle management (LCM)</w:t>
      </w:r>
      <w:bookmarkEnd w:id="1019"/>
      <w:bookmarkEnd w:id="1020"/>
      <w:bookmarkEnd w:id="1021"/>
      <w:bookmarkEnd w:id="1022"/>
      <w:bookmarkEnd w:id="1023"/>
      <w:bookmarkEnd w:id="1024"/>
      <w:bookmarkEnd w:id="1025"/>
      <w:bookmarkEnd w:id="1026"/>
      <w:bookmarkEnd w:id="1027"/>
      <w:bookmarkEnd w:id="1028"/>
      <w:bookmarkEnd w:id="1029"/>
    </w:p>
    <w:p w14:paraId="66F31E65" w14:textId="77777777" w:rsidR="00EA3DAD" w:rsidRPr="00C81A41" w:rsidRDefault="00EA3DAD" w:rsidP="00EA3DAD">
      <w:r w:rsidRPr="00C81A41">
        <w:t xml:space="preserve">Rel-18 specification addressed the AI/ML LCM management capabilities (including wide range of use cases, corresponding requirements (stage 1) and solutions (stage 2 NRMs &amp; stage 3 </w:t>
      </w:r>
      <w:proofErr w:type="spellStart"/>
      <w:r w:rsidRPr="00C81A41">
        <w:t>OpenAPIs</w:t>
      </w:r>
      <w:proofErr w:type="spellEnd"/>
      <w:r w:rsidRPr="00C81A41">
        <w:t>)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Heading2"/>
      </w:pPr>
      <w:bookmarkStart w:id="1030" w:name="_Toc177219341"/>
      <w:bookmarkStart w:id="1031" w:name="_Toc177219442"/>
      <w:bookmarkStart w:id="1032" w:name="_Toc177219998"/>
      <w:bookmarkStart w:id="1033" w:name="_Toc177470627"/>
      <w:bookmarkStart w:id="1034" w:name="_Toc177470717"/>
      <w:bookmarkStart w:id="1035" w:name="_Toc177572126"/>
      <w:bookmarkStart w:id="1036" w:name="_Toc185258301"/>
      <w:bookmarkStart w:id="1037" w:name="_Toc185258461"/>
      <w:bookmarkStart w:id="1038" w:name="_Toc195517144"/>
      <w:bookmarkStart w:id="1039" w:name="_Toc201334721"/>
      <w:bookmarkStart w:id="1040" w:name="_Toc205529124"/>
      <w:r w:rsidRPr="00C81A41">
        <w:t>A.1.1</w:t>
      </w:r>
      <w:r w:rsidRPr="00C81A41">
        <w:tab/>
        <w:t>Observations and analyses: AI/ML LCM</w:t>
      </w:r>
      <w:bookmarkEnd w:id="1030"/>
      <w:bookmarkEnd w:id="1031"/>
      <w:bookmarkEnd w:id="1032"/>
      <w:bookmarkEnd w:id="1033"/>
      <w:bookmarkEnd w:id="1034"/>
      <w:bookmarkEnd w:id="1035"/>
      <w:bookmarkEnd w:id="1036"/>
      <w:bookmarkEnd w:id="1037"/>
      <w:bookmarkEnd w:id="1038"/>
      <w:bookmarkEnd w:id="1039"/>
      <w:bookmarkEnd w:id="1040"/>
    </w:p>
    <w:p w14:paraId="569B58BA" w14:textId="22AAF338" w:rsidR="00EA3DAD" w:rsidRPr="00C81A41" w:rsidRDefault="00EA3DAD" w:rsidP="00EA3DAD">
      <w:pPr>
        <w:pStyle w:val="B1"/>
      </w:pPr>
      <w:r w:rsidRPr="00C81A41">
        <w:t>-</w:t>
      </w:r>
      <w:r w:rsidRPr="00C81A41">
        <w:tab/>
        <w:t>The AI/ML workflow defined by SA WG5 </w:t>
      </w:r>
      <w:r w:rsidR="006130C7" w:rsidRPr="00C81A41">
        <w:rPr>
          <w:rFonts w:eastAsia="DengXian"/>
        </w:rPr>
        <w:t>TS</w:t>
      </w:r>
      <w:r w:rsidR="006130C7">
        <w:rPr>
          <w:rFonts w:eastAsia="DengXian"/>
        </w:rPr>
        <w:t> </w:t>
      </w:r>
      <w:r w:rsidR="006130C7" w:rsidRPr="00C81A41">
        <w:rPr>
          <w:rFonts w:eastAsia="DengXian"/>
        </w:rPr>
        <w:t>28.105</w:t>
      </w:r>
      <w:r w:rsidR="006130C7">
        <w:rPr>
          <w:rFonts w:eastAsia="DengXian"/>
        </w:rPr>
        <w:t> </w:t>
      </w:r>
      <w:r w:rsidR="006130C7" w:rsidRPr="00C81A41">
        <w:rPr>
          <w:rFonts w:eastAsia="DengXian"/>
        </w:rPr>
        <w:t>[</w:t>
      </w:r>
      <w:r w:rsidR="002B0180" w:rsidRPr="00C81A41">
        <w:rPr>
          <w:rFonts w:eastAsia="DengXian"/>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2767ED67" w:rsidR="00EA3DAD" w:rsidRPr="00C81A41" w:rsidRDefault="00EA3DAD" w:rsidP="00EA3DAD">
      <w:pPr>
        <w:pStyle w:val="B1"/>
      </w:pPr>
      <w:r w:rsidRPr="00C81A41">
        <w:t>-</w:t>
      </w:r>
      <w:r w:rsidRPr="00C81A41">
        <w:tab/>
        <w:t xml:space="preserve">It is important to recognise that </w:t>
      </w:r>
      <w:r w:rsidR="001946B9" w:rsidRPr="00C81A41">
        <w:t>"</w:t>
      </w:r>
      <w:r w:rsidRPr="00C81A41">
        <w:t>domain-specific</w:t>
      </w:r>
      <w:r w:rsidR="001946B9" w:rsidRPr="00C81A41">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766D8AE8"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1946B9" w:rsidRPr="00C81A41">
        <w:t>"</w:t>
      </w:r>
      <w:r w:rsidRPr="00C81A41">
        <w:t>management aspects</w:t>
      </w:r>
      <w:r w:rsidR="001946B9" w:rsidRPr="00C81A41">
        <w:t>"</w:t>
      </w:r>
      <w:r w:rsidRPr="00C81A41">
        <w:t xml:space="preserve"> of life cycle (i.e. life cycle management) remains to be primarily a </w:t>
      </w:r>
      <w:r w:rsidR="001946B9" w:rsidRPr="00C81A41">
        <w:t>"</w:t>
      </w:r>
      <w:r w:rsidRPr="00C81A41">
        <w:t>management task</w:t>
      </w:r>
      <w:r w:rsidR="001946B9" w:rsidRPr="00C81A41">
        <w:t>"</w:t>
      </w:r>
      <w:r w:rsidRPr="00C81A41">
        <w:t xml:space="preserve"> that falls within the responsibility of SA WG5.</w:t>
      </w:r>
    </w:p>
    <w:p w14:paraId="1C155166" w14:textId="5FE1DEF8" w:rsidR="00EA3DAD" w:rsidRPr="00C81A41" w:rsidRDefault="00EA3DAD" w:rsidP="00EA3DAD">
      <w:pPr>
        <w:pStyle w:val="B1"/>
      </w:pPr>
      <w:r w:rsidRPr="00C81A41">
        <w:t>-</w:t>
      </w:r>
      <w:r w:rsidRPr="00C81A41">
        <w:tab/>
        <w:t xml:space="preserve">The ML models and the associated </w:t>
      </w:r>
      <w:r w:rsidR="001946B9" w:rsidRPr="00C81A41">
        <w:t>"</w:t>
      </w:r>
      <w:r w:rsidRPr="00C81A41">
        <w:t>Life Cycle</w:t>
      </w:r>
      <w:r w:rsidR="001946B9" w:rsidRPr="00C81A41">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3CB4F71C"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6130C7" w:rsidRPr="00C81A41">
        <w:t>TS</w:t>
      </w:r>
      <w:r w:rsidR="006130C7">
        <w:t> </w:t>
      </w:r>
      <w:r w:rsidR="006130C7" w:rsidRPr="00C81A41">
        <w:t>28.105</w:t>
      </w:r>
      <w:r w:rsidR="006130C7">
        <w:t> </w:t>
      </w:r>
      <w:r w:rsidR="006130C7" w:rsidRPr="00C81A41">
        <w:t>[</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215241AF" w:rsidR="00EA3DAD" w:rsidRPr="00C81A41" w:rsidRDefault="00EA3DAD" w:rsidP="00EA3DAD">
      <w:pPr>
        <w:pStyle w:val="NO"/>
      </w:pPr>
      <w:r w:rsidRPr="00C81A41">
        <w:t>NOTE:</w:t>
      </w:r>
      <w:r w:rsidRPr="00C81A41">
        <w:tab/>
        <w:t xml:space="preserve">SA WG5 Rel-18 specification in </w:t>
      </w:r>
      <w:r w:rsidR="006130C7" w:rsidRPr="00C81A41">
        <w:t>TS</w:t>
      </w:r>
      <w:r w:rsidR="006130C7">
        <w:t> </w:t>
      </w:r>
      <w:r w:rsidR="006130C7" w:rsidRPr="00C81A41">
        <w:t>28.105</w:t>
      </w:r>
      <w:r w:rsidR="006130C7">
        <w:t> </w:t>
      </w:r>
      <w:r w:rsidR="006130C7" w:rsidRPr="00C81A41">
        <w:t>[</w:t>
      </w:r>
      <w:r w:rsidRPr="00C81A41">
        <w:t>9] on ML model LCM and the associated management capabilities  does not address the UE-side and UE/Network-side Model LCM.</w:t>
      </w:r>
    </w:p>
    <w:p w14:paraId="45D37DD1" w14:textId="77777777" w:rsidR="00EA3DAD" w:rsidRPr="00C81A41" w:rsidRDefault="00EA3DAD" w:rsidP="00EA3DAD">
      <w:pPr>
        <w:pStyle w:val="Heading1"/>
      </w:pPr>
      <w:bookmarkStart w:id="1041" w:name="_Toc177219342"/>
      <w:bookmarkStart w:id="1042" w:name="_Toc177219443"/>
      <w:bookmarkStart w:id="1043" w:name="_Toc177219999"/>
      <w:bookmarkStart w:id="1044" w:name="_Toc177470628"/>
      <w:bookmarkStart w:id="1045" w:name="_Toc177470718"/>
      <w:bookmarkStart w:id="1046" w:name="_Toc177572127"/>
      <w:bookmarkStart w:id="1047" w:name="_Toc185258302"/>
      <w:bookmarkStart w:id="1048" w:name="_Toc185258462"/>
      <w:bookmarkStart w:id="1049" w:name="_Toc195517145"/>
      <w:bookmarkStart w:id="1050" w:name="_Toc201334722"/>
      <w:bookmarkStart w:id="1051" w:name="_Toc205529125"/>
      <w:r w:rsidRPr="00C81A41">
        <w:t>A.2</w:t>
      </w:r>
      <w:r w:rsidRPr="00C81A41">
        <w:tab/>
        <w:t>ML model lifecycle management capabilities</w:t>
      </w:r>
      <w:bookmarkEnd w:id="1041"/>
      <w:bookmarkEnd w:id="1042"/>
      <w:bookmarkEnd w:id="1043"/>
      <w:bookmarkEnd w:id="1044"/>
      <w:bookmarkEnd w:id="1045"/>
      <w:bookmarkEnd w:id="1046"/>
      <w:bookmarkEnd w:id="1047"/>
      <w:bookmarkEnd w:id="1048"/>
      <w:bookmarkEnd w:id="1049"/>
      <w:bookmarkEnd w:id="1050"/>
      <w:bookmarkEnd w:id="1051"/>
    </w:p>
    <w:p w14:paraId="5D8E8B19" w14:textId="2A13CF23" w:rsidR="00EA3DAD" w:rsidRPr="00C81A41" w:rsidRDefault="00EA3DAD" w:rsidP="00EA3DAD">
      <w:r w:rsidRPr="00C81A41">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w:t>
      </w:r>
      <w:r w:rsidR="008B1874" w:rsidRPr="00C81A41">
        <w:t xml:space="preserve"> </w:t>
      </w:r>
      <w:r w:rsidR="006130C7" w:rsidRPr="00C81A41">
        <w:rPr>
          <w:rFonts w:eastAsia="DengXian"/>
        </w:rPr>
        <w:t>TS</w:t>
      </w:r>
      <w:r w:rsidR="006130C7">
        <w:rPr>
          <w:rFonts w:eastAsia="DengXian"/>
        </w:rPr>
        <w:t> </w:t>
      </w:r>
      <w:r w:rsidR="006130C7" w:rsidRPr="00C81A41">
        <w:rPr>
          <w:rFonts w:eastAsia="DengXian"/>
        </w:rPr>
        <w:t>28.105</w:t>
      </w:r>
      <w:r w:rsidR="006130C7">
        <w:rPr>
          <w:rFonts w:eastAsia="DengXian"/>
        </w:rPr>
        <w:t> </w:t>
      </w:r>
      <w:r w:rsidR="006130C7" w:rsidRPr="00C81A41">
        <w:rPr>
          <w:rFonts w:eastAsia="DengXian"/>
        </w:rPr>
        <w:t>[</w:t>
      </w:r>
      <w:r w:rsidR="00FF6409" w:rsidRPr="00C81A41">
        <w:rPr>
          <w:rFonts w:eastAsia="DengXian"/>
        </w:rPr>
        <w:t>9]</w:t>
      </w:r>
      <w:r w:rsidRPr="00C81A41">
        <w:t xml:space="preserve"> are highlighted below:</w:t>
      </w:r>
    </w:p>
    <w:p w14:paraId="4490927C" w14:textId="77777777" w:rsidR="00EA3DAD" w:rsidRPr="00C81A41" w:rsidRDefault="00EA3DAD" w:rsidP="00EA3DAD">
      <w:pPr>
        <w:pStyle w:val="Heading2"/>
      </w:pPr>
      <w:bookmarkStart w:id="1052" w:name="_Toc177219343"/>
      <w:bookmarkStart w:id="1053" w:name="_Toc177219444"/>
      <w:bookmarkStart w:id="1054" w:name="_Toc177220000"/>
      <w:bookmarkStart w:id="1055" w:name="_Toc177470629"/>
      <w:bookmarkStart w:id="1056" w:name="_Toc177470719"/>
      <w:bookmarkStart w:id="1057" w:name="_Toc177572128"/>
      <w:bookmarkStart w:id="1058" w:name="_Toc185258303"/>
      <w:bookmarkStart w:id="1059" w:name="_Toc185258463"/>
      <w:bookmarkStart w:id="1060" w:name="_Toc195517146"/>
      <w:bookmarkStart w:id="1061" w:name="_Toc201334723"/>
      <w:bookmarkStart w:id="1062" w:name="_Toc205529126"/>
      <w:r w:rsidRPr="00C81A41">
        <w:lastRenderedPageBreak/>
        <w:t>A.2.1</w:t>
      </w:r>
      <w:r w:rsidRPr="00C81A41">
        <w:tab/>
        <w:t>Observations and analyses: ML model lifecycle management capabilities</w:t>
      </w:r>
      <w:bookmarkEnd w:id="1052"/>
      <w:bookmarkEnd w:id="1053"/>
      <w:bookmarkEnd w:id="1054"/>
      <w:bookmarkEnd w:id="1055"/>
      <w:bookmarkEnd w:id="1056"/>
      <w:bookmarkEnd w:id="1057"/>
      <w:bookmarkEnd w:id="1058"/>
      <w:bookmarkEnd w:id="1059"/>
      <w:bookmarkEnd w:id="1060"/>
      <w:bookmarkEnd w:id="1061"/>
      <w:bookmarkEnd w:id="1062"/>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0317F0DE" w:rsidR="00EA3DAD" w:rsidRPr="00C81A41" w:rsidRDefault="00EA3DAD" w:rsidP="00EA3DAD">
      <w:pPr>
        <w:pStyle w:val="B1"/>
      </w:pPr>
      <w:r w:rsidRPr="00C81A41">
        <w:t>-</w:t>
      </w:r>
      <w:r w:rsidRPr="00C81A41">
        <w:tab/>
        <w:t xml:space="preserve">The management capabilities outlined in </w:t>
      </w:r>
      <w:r w:rsidR="006130C7" w:rsidRPr="00C81A41">
        <w:t>TS</w:t>
      </w:r>
      <w:r w:rsidR="006130C7">
        <w:t> </w:t>
      </w:r>
      <w:r w:rsidR="006130C7" w:rsidRPr="00C81A41">
        <w:t>28.105</w:t>
      </w:r>
      <w:r w:rsidR="006130C7">
        <w:t> </w:t>
      </w:r>
      <w:r w:rsidR="006130C7" w:rsidRPr="00C81A41">
        <w:t>[</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713AF336" w:rsidR="00EA3DAD" w:rsidRPr="00C81A41" w:rsidRDefault="00EA3DAD" w:rsidP="00EA3DAD">
      <w:pPr>
        <w:pStyle w:val="B1"/>
      </w:pPr>
      <w:r w:rsidRPr="00C81A41">
        <w:t>-</w:t>
      </w:r>
      <w:r w:rsidRPr="00C81A41">
        <w:tab/>
        <w:t xml:space="preserve">The AI/ML LCM workflow and associated management capabilities specified by SA WG5 in </w:t>
      </w:r>
      <w:r w:rsidR="006130C7" w:rsidRPr="00C81A41">
        <w:rPr>
          <w:rFonts w:eastAsia="DengXian"/>
        </w:rPr>
        <w:t>TS</w:t>
      </w:r>
      <w:r w:rsidR="006130C7">
        <w:rPr>
          <w:rFonts w:eastAsia="DengXian"/>
        </w:rPr>
        <w:t> </w:t>
      </w:r>
      <w:r w:rsidR="006130C7" w:rsidRPr="00C81A41">
        <w:rPr>
          <w:rFonts w:eastAsia="DengXian"/>
        </w:rPr>
        <w:t>28.105</w:t>
      </w:r>
      <w:r w:rsidR="006130C7">
        <w:rPr>
          <w:rFonts w:eastAsia="DengXian"/>
        </w:rPr>
        <w:t> </w:t>
      </w:r>
      <w:r w:rsidR="006130C7" w:rsidRPr="00C81A41">
        <w:rPr>
          <w:rFonts w:eastAsia="DengXian"/>
        </w:rPr>
        <w:t>[</w:t>
      </w:r>
      <w:r w:rsidR="00FF6409" w:rsidRPr="00C81A41">
        <w:rPr>
          <w:rFonts w:eastAsia="DengXian"/>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Heading1"/>
        <w:rPr>
          <w:lang w:val="fr-FR"/>
        </w:rPr>
      </w:pPr>
      <w:bookmarkStart w:id="1063" w:name="_Toc177219344"/>
      <w:bookmarkStart w:id="1064" w:name="_Toc177219445"/>
      <w:bookmarkStart w:id="1065" w:name="_Toc177220001"/>
      <w:bookmarkStart w:id="1066" w:name="_Toc177470630"/>
      <w:bookmarkStart w:id="1067" w:name="_Toc177470720"/>
      <w:bookmarkStart w:id="1068" w:name="_Toc177572129"/>
      <w:bookmarkStart w:id="1069" w:name="_Toc185258304"/>
      <w:bookmarkStart w:id="1070" w:name="_Toc185258464"/>
      <w:bookmarkStart w:id="1071" w:name="_Toc195517147"/>
      <w:bookmarkStart w:id="1072" w:name="_Toc201334724"/>
      <w:bookmarkStart w:id="1073" w:name="_Toc205529127"/>
      <w:r w:rsidRPr="00C81A41">
        <w:rPr>
          <w:lang w:val="fr-FR"/>
        </w:rPr>
        <w:t>A.3</w:t>
      </w:r>
      <w:r w:rsidRPr="00C81A41">
        <w:rPr>
          <w:lang w:val="fr-FR"/>
        </w:rPr>
        <w:tab/>
        <w:t xml:space="preserve">AI/ML </w:t>
      </w:r>
      <w:proofErr w:type="spellStart"/>
      <w:r w:rsidRPr="00C81A41">
        <w:rPr>
          <w:lang w:val="fr-FR"/>
        </w:rPr>
        <w:t>functionalities</w:t>
      </w:r>
      <w:proofErr w:type="spellEnd"/>
      <w:r w:rsidRPr="00C81A41">
        <w:rPr>
          <w:lang w:val="fr-FR"/>
        </w:rPr>
        <w:t xml:space="preserve"> management scenarios</w:t>
      </w:r>
      <w:bookmarkEnd w:id="1063"/>
      <w:bookmarkEnd w:id="1064"/>
      <w:bookmarkEnd w:id="1065"/>
      <w:bookmarkEnd w:id="1066"/>
      <w:bookmarkEnd w:id="1067"/>
      <w:bookmarkEnd w:id="1068"/>
      <w:bookmarkEnd w:id="1069"/>
      <w:bookmarkEnd w:id="1070"/>
      <w:bookmarkEnd w:id="1071"/>
      <w:bookmarkEnd w:id="1072"/>
      <w:bookmarkEnd w:id="1073"/>
    </w:p>
    <w:p w14:paraId="1E8EB71E" w14:textId="58E48DFC" w:rsidR="00EA3DAD" w:rsidRPr="00C81A41" w:rsidRDefault="008B1874" w:rsidP="00EA3DAD">
      <w:r w:rsidRPr="00C81A41">
        <w:t xml:space="preserve">The Rel-18 specification </w:t>
      </w:r>
      <w:r w:rsidR="006130C7" w:rsidRPr="00C81A41">
        <w:t>TS</w:t>
      </w:r>
      <w:r w:rsidR="006130C7">
        <w:t> </w:t>
      </w:r>
      <w:r w:rsidR="006130C7" w:rsidRPr="00C81A41">
        <w:t>28.105</w:t>
      </w:r>
      <w:r w:rsidR="006130C7">
        <w:t> </w:t>
      </w:r>
      <w:r w:rsidR="006130C7" w:rsidRPr="00C81A41">
        <w:t>[</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Heading2"/>
      </w:pPr>
      <w:bookmarkStart w:id="1074" w:name="_Toc177219345"/>
      <w:bookmarkStart w:id="1075" w:name="_Toc177219446"/>
      <w:bookmarkStart w:id="1076" w:name="_Toc177220002"/>
      <w:bookmarkStart w:id="1077" w:name="_Toc177470631"/>
      <w:bookmarkStart w:id="1078" w:name="_Toc177470721"/>
      <w:bookmarkStart w:id="1079" w:name="_Toc177572130"/>
      <w:bookmarkStart w:id="1080" w:name="_Toc185258305"/>
      <w:bookmarkStart w:id="1081" w:name="_Toc185258465"/>
      <w:bookmarkStart w:id="1082" w:name="_Toc195517148"/>
      <w:bookmarkStart w:id="1083" w:name="_Toc201334725"/>
      <w:bookmarkStart w:id="1084" w:name="_Toc205529128"/>
      <w:r w:rsidRPr="00C81A41">
        <w:t>A.3.1</w:t>
      </w:r>
      <w:r w:rsidRPr="00C81A41">
        <w:tab/>
        <w:t>Observations and analyses: AI/ML functionalities management scenarios</w:t>
      </w:r>
      <w:bookmarkEnd w:id="1074"/>
      <w:bookmarkEnd w:id="1075"/>
      <w:bookmarkEnd w:id="1076"/>
      <w:bookmarkEnd w:id="1077"/>
      <w:bookmarkEnd w:id="1078"/>
      <w:bookmarkEnd w:id="1079"/>
      <w:bookmarkEnd w:id="1080"/>
      <w:bookmarkEnd w:id="1081"/>
      <w:bookmarkEnd w:id="1082"/>
      <w:bookmarkEnd w:id="1083"/>
      <w:bookmarkEnd w:id="1084"/>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088B6362" w:rsidR="00EA3DAD" w:rsidRPr="00C81A41" w:rsidRDefault="00EA3DAD" w:rsidP="00EA3DAD">
      <w:pPr>
        <w:pStyle w:val="B1"/>
      </w:pPr>
      <w:r w:rsidRPr="00C81A41">
        <w:t>-</w:t>
      </w:r>
      <w:r w:rsidRPr="00C81A41">
        <w:tab/>
        <w:t xml:space="preserve">The functional arrangement scenarios, coupled with the ML model LCM as defined by SA WG5 in </w:t>
      </w:r>
      <w:r w:rsidR="006130C7" w:rsidRPr="00C81A41">
        <w:t>TS</w:t>
      </w:r>
      <w:r w:rsidR="006130C7">
        <w:t> </w:t>
      </w:r>
      <w:r w:rsidR="006130C7" w:rsidRPr="00C81A41">
        <w:t>28.105</w:t>
      </w:r>
      <w:r w:rsidR="006130C7">
        <w:t> </w:t>
      </w:r>
      <w:r w:rsidR="006130C7" w:rsidRPr="00C81A41">
        <w:t>[</w:t>
      </w:r>
      <w:r w:rsidRPr="00C81A41">
        <w:t>9], can be considered in the ongoing and any future 3GPP relevant specification development.</w:t>
      </w:r>
    </w:p>
    <w:p w14:paraId="35F99F3D" w14:textId="77777777" w:rsidR="00EA3DAD" w:rsidRPr="00C81A41" w:rsidRDefault="00EA3DAD" w:rsidP="00EA3DAD">
      <w:pPr>
        <w:spacing w:after="0"/>
        <w:rPr>
          <w:rFonts w:ascii="Arial" w:hAnsi="Arial"/>
          <w:sz w:val="36"/>
        </w:rPr>
      </w:pPr>
      <w:bookmarkStart w:id="1085" w:name="_Toc177219346"/>
      <w:bookmarkStart w:id="1086" w:name="_Toc177219447"/>
      <w:bookmarkStart w:id="1087" w:name="_Toc177220003"/>
      <w:bookmarkStart w:id="1088" w:name="_Toc177470632"/>
      <w:bookmarkStart w:id="1089" w:name="_Toc177470722"/>
      <w:bookmarkStart w:id="1090" w:name="_Toc177572131"/>
      <w:r w:rsidRPr="00C81A41">
        <w:br w:type="page"/>
      </w:r>
    </w:p>
    <w:p w14:paraId="445EB04A" w14:textId="56D19EBD" w:rsidR="00EA3DAD" w:rsidRPr="00C81A41" w:rsidRDefault="00EA3DAD" w:rsidP="00D35654">
      <w:pPr>
        <w:pStyle w:val="Heading9"/>
      </w:pPr>
      <w:bookmarkStart w:id="1091" w:name="_Toc185258466"/>
      <w:bookmarkStart w:id="1092" w:name="_Toc195517149"/>
      <w:bookmarkStart w:id="1093" w:name="_Toc201334726"/>
      <w:bookmarkStart w:id="1094" w:name="_Toc205529129"/>
      <w:r w:rsidRPr="00C81A41">
        <w:lastRenderedPageBreak/>
        <w:t>Annex B:</w:t>
      </w:r>
      <w:r w:rsidRPr="00C81A41">
        <w:br/>
        <w:t>Change history</w:t>
      </w:r>
      <w:bookmarkEnd w:id="1016"/>
      <w:bookmarkEnd w:id="1017"/>
      <w:bookmarkEnd w:id="1085"/>
      <w:bookmarkEnd w:id="1086"/>
      <w:bookmarkEnd w:id="1087"/>
      <w:bookmarkEnd w:id="1088"/>
      <w:bookmarkEnd w:id="1089"/>
      <w:bookmarkEnd w:id="1090"/>
      <w:bookmarkEnd w:id="1091"/>
      <w:bookmarkEnd w:id="1092"/>
      <w:bookmarkEnd w:id="1093"/>
      <w:bookmarkEnd w:id="10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D361A5" w14:paraId="6860D841" w14:textId="77777777" w:rsidTr="00C10729">
        <w:trPr>
          <w:cantSplit/>
        </w:trPr>
        <w:tc>
          <w:tcPr>
            <w:tcW w:w="9639" w:type="dxa"/>
            <w:gridSpan w:val="8"/>
            <w:tcBorders>
              <w:bottom w:val="nil"/>
            </w:tcBorders>
            <w:shd w:val="solid" w:color="FFFFFF" w:fill="auto"/>
          </w:tcPr>
          <w:p w14:paraId="7F9DEB82" w14:textId="77777777" w:rsidR="00EA3DAD" w:rsidRPr="00D361A5" w:rsidRDefault="00EA3DAD" w:rsidP="00C10729">
            <w:pPr>
              <w:pStyle w:val="TAH"/>
              <w:rPr>
                <w:sz w:val="16"/>
                <w:szCs w:val="16"/>
              </w:rPr>
            </w:pPr>
            <w:bookmarkStart w:id="1095" w:name="historyclause"/>
            <w:bookmarkEnd w:id="1095"/>
            <w:r w:rsidRPr="00D361A5">
              <w:rPr>
                <w:sz w:val="16"/>
                <w:szCs w:val="16"/>
              </w:rPr>
              <w:t>Change history</w:t>
            </w:r>
          </w:p>
        </w:tc>
      </w:tr>
      <w:tr w:rsidR="00EA3DAD" w:rsidRPr="00D361A5" w14:paraId="438E311A" w14:textId="77777777" w:rsidTr="00C10729">
        <w:tc>
          <w:tcPr>
            <w:tcW w:w="800" w:type="dxa"/>
            <w:shd w:val="pct10" w:color="auto" w:fill="FFFFFF"/>
          </w:tcPr>
          <w:p w14:paraId="66552388" w14:textId="77777777" w:rsidR="00EA3DAD" w:rsidRPr="00D361A5" w:rsidRDefault="00EA3DAD" w:rsidP="00C10729">
            <w:pPr>
              <w:pStyle w:val="TAH"/>
              <w:rPr>
                <w:sz w:val="16"/>
                <w:szCs w:val="16"/>
              </w:rPr>
            </w:pPr>
            <w:r w:rsidRPr="00D361A5">
              <w:rPr>
                <w:sz w:val="16"/>
                <w:szCs w:val="16"/>
              </w:rPr>
              <w:t>Date</w:t>
            </w:r>
          </w:p>
        </w:tc>
        <w:tc>
          <w:tcPr>
            <w:tcW w:w="995" w:type="dxa"/>
            <w:shd w:val="pct10" w:color="auto" w:fill="FFFFFF"/>
          </w:tcPr>
          <w:p w14:paraId="6B410427" w14:textId="77777777" w:rsidR="00EA3DAD" w:rsidRPr="00D361A5" w:rsidRDefault="00EA3DAD" w:rsidP="00C10729">
            <w:pPr>
              <w:pStyle w:val="TAH"/>
              <w:rPr>
                <w:sz w:val="16"/>
                <w:szCs w:val="16"/>
              </w:rPr>
            </w:pPr>
            <w:r w:rsidRPr="00D361A5">
              <w:rPr>
                <w:sz w:val="16"/>
                <w:szCs w:val="16"/>
              </w:rPr>
              <w:t>Meeting</w:t>
            </w:r>
          </w:p>
        </w:tc>
        <w:tc>
          <w:tcPr>
            <w:tcW w:w="992" w:type="dxa"/>
            <w:shd w:val="pct10" w:color="auto" w:fill="FFFFFF"/>
          </w:tcPr>
          <w:p w14:paraId="38492DA7" w14:textId="77777777" w:rsidR="00EA3DAD" w:rsidRPr="00D361A5" w:rsidRDefault="00EA3DAD" w:rsidP="00C10729">
            <w:pPr>
              <w:pStyle w:val="TAH"/>
              <w:rPr>
                <w:sz w:val="16"/>
                <w:szCs w:val="16"/>
              </w:rPr>
            </w:pPr>
            <w:proofErr w:type="spellStart"/>
            <w:r w:rsidRPr="00D361A5">
              <w:rPr>
                <w:sz w:val="16"/>
                <w:szCs w:val="16"/>
              </w:rPr>
              <w:t>TDoc</w:t>
            </w:r>
            <w:proofErr w:type="spellEnd"/>
          </w:p>
        </w:tc>
        <w:tc>
          <w:tcPr>
            <w:tcW w:w="709" w:type="dxa"/>
            <w:shd w:val="pct10" w:color="auto" w:fill="FFFFFF"/>
          </w:tcPr>
          <w:p w14:paraId="6A691F48" w14:textId="77777777" w:rsidR="00EA3DAD" w:rsidRPr="00D361A5" w:rsidRDefault="00EA3DAD" w:rsidP="00C10729">
            <w:pPr>
              <w:pStyle w:val="TAH"/>
              <w:rPr>
                <w:sz w:val="16"/>
                <w:szCs w:val="16"/>
              </w:rPr>
            </w:pPr>
            <w:r w:rsidRPr="00D361A5">
              <w:rPr>
                <w:sz w:val="16"/>
                <w:szCs w:val="16"/>
              </w:rPr>
              <w:t>CR</w:t>
            </w:r>
          </w:p>
        </w:tc>
        <w:tc>
          <w:tcPr>
            <w:tcW w:w="425" w:type="dxa"/>
            <w:shd w:val="pct10" w:color="auto" w:fill="FFFFFF"/>
          </w:tcPr>
          <w:p w14:paraId="5DE1EF29" w14:textId="77777777" w:rsidR="00EA3DAD" w:rsidRPr="00D361A5" w:rsidRDefault="00EA3DAD" w:rsidP="00C10729">
            <w:pPr>
              <w:pStyle w:val="TAH"/>
              <w:rPr>
                <w:sz w:val="16"/>
                <w:szCs w:val="16"/>
              </w:rPr>
            </w:pPr>
            <w:r w:rsidRPr="00D361A5">
              <w:rPr>
                <w:sz w:val="16"/>
                <w:szCs w:val="16"/>
              </w:rPr>
              <w:t>Rev</w:t>
            </w:r>
          </w:p>
        </w:tc>
        <w:tc>
          <w:tcPr>
            <w:tcW w:w="426" w:type="dxa"/>
            <w:shd w:val="pct10" w:color="auto" w:fill="FFFFFF"/>
          </w:tcPr>
          <w:p w14:paraId="3FA0E836" w14:textId="77777777" w:rsidR="00EA3DAD" w:rsidRPr="00D361A5" w:rsidRDefault="00EA3DAD" w:rsidP="00C10729">
            <w:pPr>
              <w:pStyle w:val="TAH"/>
              <w:rPr>
                <w:sz w:val="16"/>
                <w:szCs w:val="16"/>
              </w:rPr>
            </w:pPr>
            <w:r w:rsidRPr="00D361A5">
              <w:rPr>
                <w:sz w:val="16"/>
                <w:szCs w:val="16"/>
              </w:rPr>
              <w:t>Cat</w:t>
            </w:r>
          </w:p>
        </w:tc>
        <w:tc>
          <w:tcPr>
            <w:tcW w:w="4584" w:type="dxa"/>
            <w:shd w:val="pct10" w:color="auto" w:fill="FFFFFF"/>
          </w:tcPr>
          <w:p w14:paraId="1AF9442C" w14:textId="77777777" w:rsidR="00EA3DAD" w:rsidRPr="00D361A5" w:rsidRDefault="00EA3DAD" w:rsidP="00C10729">
            <w:pPr>
              <w:pStyle w:val="TAH"/>
              <w:rPr>
                <w:sz w:val="16"/>
                <w:szCs w:val="16"/>
              </w:rPr>
            </w:pPr>
            <w:r w:rsidRPr="00D361A5">
              <w:rPr>
                <w:sz w:val="16"/>
                <w:szCs w:val="16"/>
              </w:rPr>
              <w:t>Subject/Comment</w:t>
            </w:r>
          </w:p>
        </w:tc>
        <w:tc>
          <w:tcPr>
            <w:tcW w:w="708" w:type="dxa"/>
            <w:shd w:val="pct10" w:color="auto" w:fill="FFFFFF"/>
          </w:tcPr>
          <w:p w14:paraId="67B91CAE" w14:textId="77777777" w:rsidR="00EA3DAD" w:rsidRPr="00D361A5" w:rsidRDefault="00EA3DAD" w:rsidP="00C10729">
            <w:pPr>
              <w:pStyle w:val="TAH"/>
              <w:rPr>
                <w:sz w:val="16"/>
                <w:szCs w:val="16"/>
              </w:rPr>
            </w:pPr>
            <w:r w:rsidRPr="00D361A5">
              <w:rPr>
                <w:sz w:val="16"/>
                <w:szCs w:val="16"/>
              </w:rPr>
              <w:t>New version</w:t>
            </w:r>
          </w:p>
        </w:tc>
      </w:tr>
      <w:tr w:rsidR="00EA3DAD" w:rsidRPr="00D361A5" w14:paraId="049E5A92" w14:textId="77777777" w:rsidTr="00C10729">
        <w:tc>
          <w:tcPr>
            <w:tcW w:w="800" w:type="dxa"/>
            <w:shd w:val="solid" w:color="FFFFFF" w:fill="auto"/>
          </w:tcPr>
          <w:p w14:paraId="40FE8FE2" w14:textId="77777777" w:rsidR="00EA3DAD" w:rsidRPr="00D361A5" w:rsidRDefault="00EA3DAD" w:rsidP="00C10729">
            <w:pPr>
              <w:pStyle w:val="TAL"/>
              <w:rPr>
                <w:sz w:val="16"/>
                <w:szCs w:val="16"/>
              </w:rPr>
            </w:pPr>
            <w:r w:rsidRPr="00D361A5">
              <w:rPr>
                <w:sz w:val="16"/>
                <w:szCs w:val="16"/>
              </w:rPr>
              <w:t>2024-09</w:t>
            </w:r>
          </w:p>
        </w:tc>
        <w:tc>
          <w:tcPr>
            <w:tcW w:w="995" w:type="dxa"/>
            <w:shd w:val="solid" w:color="FFFFFF" w:fill="auto"/>
          </w:tcPr>
          <w:p w14:paraId="00E297FD" w14:textId="77777777" w:rsidR="00EA3DAD" w:rsidRPr="00D361A5" w:rsidRDefault="00EA3DAD" w:rsidP="00C10729">
            <w:pPr>
              <w:pStyle w:val="TAL"/>
              <w:rPr>
                <w:sz w:val="16"/>
                <w:szCs w:val="16"/>
              </w:rPr>
            </w:pPr>
            <w:r w:rsidRPr="00D361A5">
              <w:rPr>
                <w:sz w:val="16"/>
                <w:szCs w:val="16"/>
              </w:rPr>
              <w:t>TSG SA#105</w:t>
            </w:r>
          </w:p>
        </w:tc>
        <w:tc>
          <w:tcPr>
            <w:tcW w:w="992" w:type="dxa"/>
            <w:shd w:val="solid" w:color="FFFFFF" w:fill="auto"/>
          </w:tcPr>
          <w:p w14:paraId="0FED71F2" w14:textId="77777777" w:rsidR="00EA3DAD" w:rsidRPr="00D361A5" w:rsidRDefault="00EA3DAD" w:rsidP="00C10729">
            <w:pPr>
              <w:pStyle w:val="TAL"/>
              <w:rPr>
                <w:sz w:val="16"/>
                <w:szCs w:val="16"/>
              </w:rPr>
            </w:pPr>
            <w:r w:rsidRPr="00D361A5">
              <w:rPr>
                <w:sz w:val="16"/>
                <w:szCs w:val="16"/>
              </w:rPr>
              <w:t>SP-241367</w:t>
            </w:r>
          </w:p>
        </w:tc>
        <w:tc>
          <w:tcPr>
            <w:tcW w:w="709" w:type="dxa"/>
            <w:shd w:val="solid" w:color="FFFFFF" w:fill="auto"/>
          </w:tcPr>
          <w:p w14:paraId="23390AC3" w14:textId="77777777" w:rsidR="00EA3DAD" w:rsidRPr="00D361A5" w:rsidRDefault="00EA3DAD" w:rsidP="00C10729">
            <w:pPr>
              <w:pStyle w:val="TAL"/>
              <w:rPr>
                <w:sz w:val="16"/>
                <w:szCs w:val="16"/>
              </w:rPr>
            </w:pPr>
            <w:r w:rsidRPr="00D361A5">
              <w:rPr>
                <w:sz w:val="16"/>
                <w:szCs w:val="16"/>
              </w:rPr>
              <w:t>-</w:t>
            </w:r>
          </w:p>
        </w:tc>
        <w:tc>
          <w:tcPr>
            <w:tcW w:w="425" w:type="dxa"/>
            <w:shd w:val="solid" w:color="FFFFFF" w:fill="auto"/>
          </w:tcPr>
          <w:p w14:paraId="5E5EA282" w14:textId="77777777" w:rsidR="00EA3DAD" w:rsidRPr="00D361A5" w:rsidRDefault="00EA3DAD" w:rsidP="00C10729">
            <w:pPr>
              <w:pStyle w:val="TAL"/>
              <w:rPr>
                <w:sz w:val="16"/>
                <w:szCs w:val="16"/>
              </w:rPr>
            </w:pPr>
            <w:r w:rsidRPr="00D361A5">
              <w:rPr>
                <w:sz w:val="16"/>
                <w:szCs w:val="16"/>
              </w:rPr>
              <w:t>-</w:t>
            </w:r>
          </w:p>
        </w:tc>
        <w:tc>
          <w:tcPr>
            <w:tcW w:w="426" w:type="dxa"/>
            <w:shd w:val="solid" w:color="FFFFFF" w:fill="auto"/>
          </w:tcPr>
          <w:p w14:paraId="6F8D383E" w14:textId="77777777" w:rsidR="00EA3DAD" w:rsidRPr="00D361A5" w:rsidRDefault="00EA3DAD" w:rsidP="00C10729">
            <w:pPr>
              <w:pStyle w:val="TAL"/>
              <w:rPr>
                <w:sz w:val="16"/>
                <w:szCs w:val="16"/>
              </w:rPr>
            </w:pPr>
            <w:r w:rsidRPr="00D361A5">
              <w:rPr>
                <w:sz w:val="16"/>
                <w:szCs w:val="16"/>
              </w:rPr>
              <w:t>-</w:t>
            </w:r>
          </w:p>
        </w:tc>
        <w:tc>
          <w:tcPr>
            <w:tcW w:w="4584" w:type="dxa"/>
            <w:shd w:val="solid" w:color="FFFFFF" w:fill="auto"/>
          </w:tcPr>
          <w:p w14:paraId="17B390F8" w14:textId="77777777" w:rsidR="00EA3DAD" w:rsidRPr="00D361A5" w:rsidRDefault="00EA3DAD" w:rsidP="00C10729">
            <w:pPr>
              <w:pStyle w:val="TAL"/>
              <w:rPr>
                <w:sz w:val="16"/>
                <w:szCs w:val="16"/>
              </w:rPr>
            </w:pPr>
            <w:r w:rsidRPr="00D361A5">
              <w:rPr>
                <w:sz w:val="16"/>
                <w:szCs w:val="16"/>
              </w:rPr>
              <w:t>Proposed skeleton agreed for FS_AIML_CAL at TSG SA#105</w:t>
            </w:r>
          </w:p>
        </w:tc>
        <w:tc>
          <w:tcPr>
            <w:tcW w:w="708" w:type="dxa"/>
            <w:shd w:val="solid" w:color="FFFFFF" w:fill="auto"/>
          </w:tcPr>
          <w:p w14:paraId="5ECD4A0A" w14:textId="77777777" w:rsidR="00EA3DAD" w:rsidRPr="00D361A5" w:rsidRDefault="00EA3DAD" w:rsidP="00C10729">
            <w:pPr>
              <w:pStyle w:val="TAC"/>
              <w:rPr>
                <w:sz w:val="16"/>
                <w:szCs w:val="16"/>
              </w:rPr>
            </w:pPr>
            <w:r w:rsidRPr="00D361A5">
              <w:rPr>
                <w:sz w:val="16"/>
                <w:szCs w:val="16"/>
              </w:rPr>
              <w:t>0.0.0</w:t>
            </w:r>
          </w:p>
        </w:tc>
      </w:tr>
      <w:tr w:rsidR="00EA3DAD" w:rsidRPr="00D361A5" w14:paraId="1DF4B00E" w14:textId="77777777" w:rsidTr="00C10729">
        <w:tc>
          <w:tcPr>
            <w:tcW w:w="800" w:type="dxa"/>
            <w:shd w:val="solid" w:color="FFFFFF" w:fill="auto"/>
          </w:tcPr>
          <w:p w14:paraId="4A054CF5" w14:textId="77777777" w:rsidR="00EA3DAD" w:rsidRPr="00D361A5" w:rsidRDefault="00EA3DAD" w:rsidP="00C10729">
            <w:pPr>
              <w:pStyle w:val="TAL"/>
              <w:rPr>
                <w:sz w:val="16"/>
                <w:szCs w:val="16"/>
              </w:rPr>
            </w:pPr>
            <w:r w:rsidRPr="00D361A5">
              <w:rPr>
                <w:sz w:val="16"/>
                <w:szCs w:val="16"/>
              </w:rPr>
              <w:t>2024-09</w:t>
            </w:r>
          </w:p>
        </w:tc>
        <w:tc>
          <w:tcPr>
            <w:tcW w:w="995" w:type="dxa"/>
            <w:shd w:val="solid" w:color="FFFFFF" w:fill="auto"/>
          </w:tcPr>
          <w:p w14:paraId="48663C81" w14:textId="77777777" w:rsidR="00EA3DAD" w:rsidRPr="00D361A5" w:rsidRDefault="00EA3DAD" w:rsidP="00C10729">
            <w:pPr>
              <w:pStyle w:val="TAL"/>
              <w:rPr>
                <w:sz w:val="16"/>
                <w:szCs w:val="16"/>
              </w:rPr>
            </w:pPr>
            <w:r w:rsidRPr="00D361A5">
              <w:rPr>
                <w:sz w:val="16"/>
                <w:szCs w:val="16"/>
              </w:rPr>
              <w:t>TSG SA#105</w:t>
            </w:r>
          </w:p>
        </w:tc>
        <w:tc>
          <w:tcPr>
            <w:tcW w:w="992" w:type="dxa"/>
            <w:shd w:val="solid" w:color="FFFFFF" w:fill="auto"/>
          </w:tcPr>
          <w:p w14:paraId="152BF11D" w14:textId="77777777" w:rsidR="00EA3DAD" w:rsidRPr="00D361A5" w:rsidRDefault="00EA3DAD" w:rsidP="00C10729">
            <w:pPr>
              <w:pStyle w:val="TAL"/>
              <w:rPr>
                <w:sz w:val="16"/>
                <w:szCs w:val="16"/>
              </w:rPr>
            </w:pPr>
            <w:r w:rsidRPr="00D361A5">
              <w:rPr>
                <w:sz w:val="16"/>
                <w:szCs w:val="16"/>
              </w:rPr>
              <w:t>-</w:t>
            </w:r>
          </w:p>
        </w:tc>
        <w:tc>
          <w:tcPr>
            <w:tcW w:w="709" w:type="dxa"/>
            <w:shd w:val="solid" w:color="FFFFFF" w:fill="auto"/>
          </w:tcPr>
          <w:p w14:paraId="51CDAD9E" w14:textId="77777777" w:rsidR="00EA3DAD" w:rsidRPr="00D361A5" w:rsidRDefault="00EA3DAD" w:rsidP="00C10729">
            <w:pPr>
              <w:pStyle w:val="TAL"/>
              <w:rPr>
                <w:sz w:val="16"/>
                <w:szCs w:val="16"/>
              </w:rPr>
            </w:pPr>
          </w:p>
        </w:tc>
        <w:tc>
          <w:tcPr>
            <w:tcW w:w="425" w:type="dxa"/>
            <w:shd w:val="solid" w:color="FFFFFF" w:fill="auto"/>
          </w:tcPr>
          <w:p w14:paraId="5A8A5632" w14:textId="77777777" w:rsidR="00EA3DAD" w:rsidRPr="00D361A5" w:rsidRDefault="00EA3DAD" w:rsidP="00C10729">
            <w:pPr>
              <w:pStyle w:val="TAL"/>
              <w:rPr>
                <w:sz w:val="16"/>
                <w:szCs w:val="16"/>
              </w:rPr>
            </w:pPr>
          </w:p>
        </w:tc>
        <w:tc>
          <w:tcPr>
            <w:tcW w:w="426" w:type="dxa"/>
            <w:shd w:val="solid" w:color="FFFFFF" w:fill="auto"/>
          </w:tcPr>
          <w:p w14:paraId="0819A72A" w14:textId="77777777" w:rsidR="00EA3DAD" w:rsidRPr="00D361A5" w:rsidRDefault="00EA3DAD" w:rsidP="00C10729">
            <w:pPr>
              <w:pStyle w:val="TAL"/>
              <w:rPr>
                <w:sz w:val="16"/>
                <w:szCs w:val="16"/>
              </w:rPr>
            </w:pPr>
          </w:p>
        </w:tc>
        <w:tc>
          <w:tcPr>
            <w:tcW w:w="4584" w:type="dxa"/>
            <w:shd w:val="solid" w:color="FFFFFF" w:fill="auto"/>
          </w:tcPr>
          <w:p w14:paraId="5B2EB86B" w14:textId="77777777" w:rsidR="00EA3DAD" w:rsidRPr="00D361A5" w:rsidRDefault="00EA3DAD" w:rsidP="00C10729">
            <w:pPr>
              <w:pStyle w:val="TAL"/>
              <w:rPr>
                <w:sz w:val="16"/>
                <w:szCs w:val="16"/>
              </w:rPr>
            </w:pPr>
            <w:r w:rsidRPr="00D361A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D361A5" w:rsidRDefault="00EA3DAD" w:rsidP="00C10729">
            <w:pPr>
              <w:pStyle w:val="TAC"/>
              <w:rPr>
                <w:sz w:val="16"/>
                <w:szCs w:val="16"/>
              </w:rPr>
            </w:pPr>
            <w:r w:rsidRPr="00D361A5">
              <w:rPr>
                <w:sz w:val="16"/>
                <w:szCs w:val="16"/>
              </w:rPr>
              <w:t>0.1.0</w:t>
            </w:r>
          </w:p>
        </w:tc>
      </w:tr>
      <w:tr w:rsidR="0050634B" w:rsidRPr="00D361A5" w14:paraId="04CD2817" w14:textId="77777777" w:rsidTr="00C10729">
        <w:tc>
          <w:tcPr>
            <w:tcW w:w="800" w:type="dxa"/>
            <w:shd w:val="solid" w:color="FFFFFF" w:fill="auto"/>
          </w:tcPr>
          <w:p w14:paraId="22ED5609" w14:textId="5FE9D096" w:rsidR="0050634B" w:rsidRPr="00D361A5" w:rsidRDefault="007E5C1A" w:rsidP="00C10729">
            <w:pPr>
              <w:pStyle w:val="TAL"/>
              <w:rPr>
                <w:sz w:val="16"/>
                <w:szCs w:val="16"/>
                <w:lang w:eastAsia="zh-CN"/>
              </w:rPr>
            </w:pPr>
            <w:r w:rsidRPr="00D361A5">
              <w:rPr>
                <w:rFonts w:hint="eastAsia"/>
                <w:sz w:val="16"/>
                <w:szCs w:val="16"/>
                <w:lang w:eastAsia="zh-CN"/>
              </w:rPr>
              <w:t>2</w:t>
            </w:r>
            <w:r w:rsidRPr="00D361A5">
              <w:rPr>
                <w:sz w:val="16"/>
                <w:szCs w:val="16"/>
                <w:lang w:eastAsia="zh-CN"/>
              </w:rPr>
              <w:t>024-12</w:t>
            </w:r>
          </w:p>
        </w:tc>
        <w:tc>
          <w:tcPr>
            <w:tcW w:w="995" w:type="dxa"/>
            <w:shd w:val="solid" w:color="FFFFFF" w:fill="auto"/>
          </w:tcPr>
          <w:p w14:paraId="060A6ECA" w14:textId="4EC67C30" w:rsidR="0050634B" w:rsidRPr="00D361A5" w:rsidRDefault="007E5C1A" w:rsidP="00C10729">
            <w:pPr>
              <w:pStyle w:val="TAL"/>
              <w:rPr>
                <w:sz w:val="16"/>
                <w:szCs w:val="16"/>
                <w:lang w:eastAsia="zh-CN"/>
              </w:rPr>
            </w:pPr>
            <w:r w:rsidRPr="00D361A5">
              <w:rPr>
                <w:rFonts w:hint="eastAsia"/>
                <w:sz w:val="16"/>
                <w:szCs w:val="16"/>
                <w:lang w:eastAsia="zh-CN"/>
              </w:rPr>
              <w:t>T</w:t>
            </w:r>
            <w:r w:rsidRPr="00D361A5">
              <w:rPr>
                <w:sz w:val="16"/>
                <w:szCs w:val="16"/>
                <w:lang w:eastAsia="zh-CN"/>
              </w:rPr>
              <w:t>SG SA#106</w:t>
            </w:r>
          </w:p>
        </w:tc>
        <w:tc>
          <w:tcPr>
            <w:tcW w:w="992" w:type="dxa"/>
            <w:shd w:val="solid" w:color="FFFFFF" w:fill="auto"/>
          </w:tcPr>
          <w:p w14:paraId="5948F4DA" w14:textId="2D78E1A6" w:rsidR="0050634B" w:rsidRPr="00D361A5" w:rsidRDefault="007E5C1A" w:rsidP="00C10729">
            <w:pPr>
              <w:pStyle w:val="TAL"/>
              <w:rPr>
                <w:sz w:val="16"/>
                <w:szCs w:val="16"/>
                <w:lang w:eastAsia="zh-CN"/>
              </w:rPr>
            </w:pPr>
            <w:r w:rsidRPr="00D361A5">
              <w:rPr>
                <w:rFonts w:hint="eastAsia"/>
                <w:sz w:val="16"/>
                <w:szCs w:val="16"/>
                <w:lang w:eastAsia="zh-CN"/>
              </w:rPr>
              <w:t>-</w:t>
            </w:r>
          </w:p>
        </w:tc>
        <w:tc>
          <w:tcPr>
            <w:tcW w:w="709" w:type="dxa"/>
            <w:shd w:val="solid" w:color="FFFFFF" w:fill="auto"/>
          </w:tcPr>
          <w:p w14:paraId="5EE6353F" w14:textId="41AE1DD9" w:rsidR="0050634B" w:rsidRPr="00D361A5" w:rsidRDefault="007E5C1A" w:rsidP="00C10729">
            <w:pPr>
              <w:pStyle w:val="TAL"/>
              <w:rPr>
                <w:sz w:val="16"/>
                <w:szCs w:val="16"/>
                <w:lang w:eastAsia="zh-CN"/>
              </w:rPr>
            </w:pPr>
            <w:r w:rsidRPr="00D361A5">
              <w:rPr>
                <w:rFonts w:hint="eastAsia"/>
                <w:sz w:val="16"/>
                <w:szCs w:val="16"/>
                <w:lang w:eastAsia="zh-CN"/>
              </w:rPr>
              <w:t>-</w:t>
            </w:r>
          </w:p>
        </w:tc>
        <w:tc>
          <w:tcPr>
            <w:tcW w:w="425" w:type="dxa"/>
            <w:shd w:val="solid" w:color="FFFFFF" w:fill="auto"/>
          </w:tcPr>
          <w:p w14:paraId="40959ADD" w14:textId="168FA925" w:rsidR="0050634B" w:rsidRPr="00D361A5" w:rsidRDefault="007E5C1A" w:rsidP="00C10729">
            <w:pPr>
              <w:pStyle w:val="TAL"/>
              <w:rPr>
                <w:sz w:val="16"/>
                <w:szCs w:val="16"/>
                <w:lang w:eastAsia="zh-CN"/>
              </w:rPr>
            </w:pPr>
            <w:r w:rsidRPr="00D361A5">
              <w:rPr>
                <w:rFonts w:hint="eastAsia"/>
                <w:sz w:val="16"/>
                <w:szCs w:val="16"/>
                <w:lang w:eastAsia="zh-CN"/>
              </w:rPr>
              <w:t>-</w:t>
            </w:r>
          </w:p>
        </w:tc>
        <w:tc>
          <w:tcPr>
            <w:tcW w:w="426" w:type="dxa"/>
            <w:shd w:val="solid" w:color="FFFFFF" w:fill="auto"/>
          </w:tcPr>
          <w:p w14:paraId="4662D61E" w14:textId="0572C3AF" w:rsidR="0050634B" w:rsidRPr="00D361A5" w:rsidRDefault="007E5C1A" w:rsidP="00C10729">
            <w:pPr>
              <w:pStyle w:val="TAL"/>
              <w:rPr>
                <w:sz w:val="16"/>
                <w:szCs w:val="16"/>
                <w:lang w:eastAsia="zh-CN"/>
              </w:rPr>
            </w:pPr>
            <w:r w:rsidRPr="00D361A5">
              <w:rPr>
                <w:rFonts w:hint="eastAsia"/>
                <w:sz w:val="16"/>
                <w:szCs w:val="16"/>
                <w:lang w:eastAsia="zh-CN"/>
              </w:rPr>
              <w:t>-</w:t>
            </w:r>
          </w:p>
        </w:tc>
        <w:tc>
          <w:tcPr>
            <w:tcW w:w="4584" w:type="dxa"/>
            <w:shd w:val="solid" w:color="FFFFFF" w:fill="auto"/>
          </w:tcPr>
          <w:p w14:paraId="58BD21D3" w14:textId="2B66B699" w:rsidR="0050634B" w:rsidRPr="00D361A5" w:rsidRDefault="007E5C1A" w:rsidP="00904A4F">
            <w:pPr>
              <w:pStyle w:val="TAL"/>
              <w:rPr>
                <w:sz w:val="16"/>
                <w:szCs w:val="16"/>
              </w:rPr>
            </w:pPr>
            <w:r w:rsidRPr="00D361A5">
              <w:rPr>
                <w:sz w:val="16"/>
                <w:szCs w:val="16"/>
              </w:rPr>
              <w:t>Implementing following approved papers:</w:t>
            </w:r>
            <w:r w:rsidR="00D11E35" w:rsidRPr="00D361A5">
              <w:rPr>
                <w:sz w:val="16"/>
                <w:szCs w:val="16"/>
              </w:rPr>
              <w:t xml:space="preserve"> SP-241834, </w:t>
            </w:r>
            <w:r w:rsidR="00D11E35" w:rsidRPr="00D361A5">
              <w:rPr>
                <w:rFonts w:hint="eastAsia"/>
                <w:sz w:val="16"/>
                <w:szCs w:val="16"/>
              </w:rPr>
              <w:t>S</w:t>
            </w:r>
            <w:r w:rsidR="00D11E35" w:rsidRPr="00D361A5">
              <w:rPr>
                <w:sz w:val="16"/>
                <w:szCs w:val="16"/>
              </w:rPr>
              <w:t xml:space="preserve">P-241982, </w:t>
            </w:r>
            <w:r w:rsidR="00D11E35" w:rsidRPr="00D361A5">
              <w:rPr>
                <w:rFonts w:hint="eastAsia"/>
                <w:sz w:val="16"/>
                <w:szCs w:val="16"/>
              </w:rPr>
              <w:t>S</w:t>
            </w:r>
            <w:r w:rsidR="00D11E35" w:rsidRPr="00D361A5">
              <w:rPr>
                <w:sz w:val="16"/>
                <w:szCs w:val="16"/>
              </w:rPr>
              <w:t xml:space="preserve">p-241839, </w:t>
            </w:r>
            <w:r w:rsidR="00D11E35" w:rsidRPr="00D361A5">
              <w:rPr>
                <w:rFonts w:hint="eastAsia"/>
                <w:sz w:val="16"/>
                <w:szCs w:val="16"/>
              </w:rPr>
              <w:t>S</w:t>
            </w:r>
            <w:r w:rsidR="00D11E35" w:rsidRPr="00D361A5">
              <w:rPr>
                <w:sz w:val="16"/>
                <w:szCs w:val="16"/>
              </w:rPr>
              <w:t xml:space="preserve">P-241983, </w:t>
            </w:r>
            <w:r w:rsidR="00D11E35" w:rsidRPr="00D361A5">
              <w:rPr>
                <w:rFonts w:hint="eastAsia"/>
                <w:sz w:val="16"/>
                <w:szCs w:val="16"/>
              </w:rPr>
              <w:t>S</w:t>
            </w:r>
            <w:r w:rsidR="00D11E35" w:rsidRPr="00D361A5">
              <w:rPr>
                <w:sz w:val="16"/>
                <w:szCs w:val="16"/>
              </w:rPr>
              <w:t xml:space="preserve">P-241965, </w:t>
            </w:r>
            <w:r w:rsidR="00D11E35" w:rsidRPr="00D361A5">
              <w:rPr>
                <w:rFonts w:hint="eastAsia"/>
                <w:sz w:val="16"/>
                <w:szCs w:val="16"/>
              </w:rPr>
              <w:t>S</w:t>
            </w:r>
            <w:r w:rsidR="00D11E35" w:rsidRPr="00D361A5">
              <w:rPr>
                <w:sz w:val="16"/>
                <w:szCs w:val="16"/>
              </w:rPr>
              <w:t xml:space="preserve">P-241984, </w:t>
            </w:r>
            <w:r w:rsidR="00D11E35" w:rsidRPr="00D361A5">
              <w:rPr>
                <w:rFonts w:hint="eastAsia"/>
                <w:sz w:val="16"/>
                <w:szCs w:val="16"/>
              </w:rPr>
              <w:t>S</w:t>
            </w:r>
            <w:r w:rsidR="00D11E35" w:rsidRPr="00D361A5">
              <w:rPr>
                <w:sz w:val="16"/>
                <w:szCs w:val="16"/>
              </w:rPr>
              <w:t xml:space="preserve">P-241985, </w:t>
            </w:r>
            <w:r w:rsidR="00D11E35" w:rsidRPr="00D361A5">
              <w:rPr>
                <w:rFonts w:hint="eastAsia"/>
                <w:sz w:val="16"/>
                <w:szCs w:val="16"/>
              </w:rPr>
              <w:t>S</w:t>
            </w:r>
            <w:r w:rsidR="00D11E35" w:rsidRPr="00D361A5">
              <w:rPr>
                <w:sz w:val="16"/>
                <w:szCs w:val="16"/>
              </w:rPr>
              <w:t xml:space="preserve">P-241986, </w:t>
            </w:r>
            <w:r w:rsidR="00D11E35" w:rsidRPr="00D361A5">
              <w:rPr>
                <w:rFonts w:hint="eastAsia"/>
                <w:sz w:val="16"/>
                <w:szCs w:val="16"/>
              </w:rPr>
              <w:t>S</w:t>
            </w:r>
            <w:r w:rsidR="00D11E35" w:rsidRPr="00D361A5">
              <w:rPr>
                <w:sz w:val="16"/>
                <w:szCs w:val="16"/>
              </w:rPr>
              <w:t xml:space="preserve">P-241987, </w:t>
            </w:r>
            <w:r w:rsidR="00D11E35" w:rsidRPr="00D361A5">
              <w:rPr>
                <w:rFonts w:hint="eastAsia"/>
                <w:sz w:val="16"/>
                <w:szCs w:val="16"/>
              </w:rPr>
              <w:t>S</w:t>
            </w:r>
            <w:r w:rsidR="00D11E35" w:rsidRPr="00D361A5">
              <w:rPr>
                <w:sz w:val="16"/>
                <w:szCs w:val="16"/>
              </w:rPr>
              <w:t>P-241988.</w:t>
            </w:r>
          </w:p>
        </w:tc>
        <w:tc>
          <w:tcPr>
            <w:tcW w:w="708" w:type="dxa"/>
            <w:shd w:val="solid" w:color="FFFFFF" w:fill="auto"/>
          </w:tcPr>
          <w:p w14:paraId="6AC78F31" w14:textId="4E0AA3A1" w:rsidR="0050634B" w:rsidRPr="00D361A5" w:rsidRDefault="00D11E35" w:rsidP="00C10729">
            <w:pPr>
              <w:pStyle w:val="TAC"/>
              <w:rPr>
                <w:sz w:val="16"/>
                <w:szCs w:val="16"/>
                <w:lang w:eastAsia="zh-CN"/>
              </w:rPr>
            </w:pPr>
            <w:r w:rsidRPr="00D361A5">
              <w:rPr>
                <w:rFonts w:hint="eastAsia"/>
                <w:sz w:val="16"/>
                <w:szCs w:val="16"/>
                <w:lang w:eastAsia="zh-CN"/>
              </w:rPr>
              <w:t>0</w:t>
            </w:r>
            <w:r w:rsidRPr="00D361A5">
              <w:rPr>
                <w:sz w:val="16"/>
                <w:szCs w:val="16"/>
                <w:lang w:eastAsia="zh-CN"/>
              </w:rPr>
              <w:t>.2.0</w:t>
            </w:r>
          </w:p>
        </w:tc>
      </w:tr>
      <w:tr w:rsidR="00B53E02" w:rsidRPr="00D361A5" w14:paraId="610C6CEF" w14:textId="77777777" w:rsidTr="00C10729">
        <w:tc>
          <w:tcPr>
            <w:tcW w:w="800" w:type="dxa"/>
            <w:shd w:val="solid" w:color="FFFFFF" w:fill="auto"/>
          </w:tcPr>
          <w:p w14:paraId="3AD91266" w14:textId="423CBE6A" w:rsidR="00B53E02" w:rsidRPr="00D361A5" w:rsidRDefault="00B53E02" w:rsidP="00C10729">
            <w:pPr>
              <w:pStyle w:val="TAL"/>
              <w:rPr>
                <w:sz w:val="16"/>
                <w:szCs w:val="16"/>
                <w:lang w:eastAsia="zh-CN"/>
              </w:rPr>
            </w:pPr>
            <w:r w:rsidRPr="00D361A5">
              <w:rPr>
                <w:rFonts w:hint="eastAsia"/>
                <w:sz w:val="16"/>
                <w:szCs w:val="16"/>
                <w:lang w:eastAsia="zh-CN"/>
              </w:rPr>
              <w:t>2</w:t>
            </w:r>
            <w:r w:rsidRPr="00D361A5">
              <w:rPr>
                <w:sz w:val="16"/>
                <w:szCs w:val="16"/>
                <w:lang w:eastAsia="zh-CN"/>
              </w:rPr>
              <w:t>025-03</w:t>
            </w:r>
          </w:p>
        </w:tc>
        <w:tc>
          <w:tcPr>
            <w:tcW w:w="995" w:type="dxa"/>
            <w:shd w:val="solid" w:color="FFFFFF" w:fill="auto"/>
          </w:tcPr>
          <w:p w14:paraId="34A3B61C" w14:textId="49284F59" w:rsidR="00B53E02" w:rsidRPr="00D361A5" w:rsidRDefault="00B53E02" w:rsidP="00C10729">
            <w:pPr>
              <w:pStyle w:val="TAL"/>
              <w:rPr>
                <w:sz w:val="16"/>
                <w:szCs w:val="16"/>
                <w:lang w:eastAsia="zh-CN"/>
              </w:rPr>
            </w:pPr>
            <w:r w:rsidRPr="00D361A5">
              <w:rPr>
                <w:rFonts w:hint="eastAsia"/>
                <w:sz w:val="16"/>
                <w:szCs w:val="16"/>
                <w:lang w:eastAsia="zh-CN"/>
              </w:rPr>
              <w:t>T</w:t>
            </w:r>
            <w:r w:rsidRPr="00D361A5">
              <w:rPr>
                <w:sz w:val="16"/>
                <w:szCs w:val="16"/>
                <w:lang w:eastAsia="zh-CN"/>
              </w:rPr>
              <w:t>SG</w:t>
            </w:r>
            <w:r w:rsidRPr="00D361A5">
              <w:rPr>
                <w:rFonts w:hint="eastAsia"/>
                <w:sz w:val="16"/>
                <w:szCs w:val="16"/>
                <w:lang w:eastAsia="zh-CN"/>
              </w:rPr>
              <w:t xml:space="preserve"> </w:t>
            </w:r>
            <w:r w:rsidRPr="00D361A5">
              <w:rPr>
                <w:sz w:val="16"/>
                <w:szCs w:val="16"/>
                <w:lang w:eastAsia="zh-CN"/>
              </w:rPr>
              <w:t>SA#107</w:t>
            </w:r>
          </w:p>
        </w:tc>
        <w:tc>
          <w:tcPr>
            <w:tcW w:w="992" w:type="dxa"/>
            <w:shd w:val="solid" w:color="FFFFFF" w:fill="auto"/>
          </w:tcPr>
          <w:p w14:paraId="078E2EF6" w14:textId="6A8E552F" w:rsidR="00B53E02" w:rsidRPr="00D361A5" w:rsidRDefault="00B53E02" w:rsidP="00C10729">
            <w:pPr>
              <w:pStyle w:val="TAL"/>
              <w:rPr>
                <w:sz w:val="16"/>
                <w:szCs w:val="16"/>
                <w:lang w:eastAsia="zh-CN"/>
              </w:rPr>
            </w:pPr>
            <w:r w:rsidRPr="00D361A5">
              <w:rPr>
                <w:rFonts w:hint="eastAsia"/>
                <w:sz w:val="16"/>
                <w:szCs w:val="16"/>
                <w:lang w:eastAsia="zh-CN"/>
              </w:rPr>
              <w:t>-</w:t>
            </w:r>
          </w:p>
        </w:tc>
        <w:tc>
          <w:tcPr>
            <w:tcW w:w="709" w:type="dxa"/>
            <w:shd w:val="solid" w:color="FFFFFF" w:fill="auto"/>
          </w:tcPr>
          <w:p w14:paraId="74AC3E39" w14:textId="7C320FBC" w:rsidR="00B53E02" w:rsidRPr="00D361A5" w:rsidRDefault="00B53E02" w:rsidP="00C10729">
            <w:pPr>
              <w:pStyle w:val="TAL"/>
              <w:rPr>
                <w:sz w:val="16"/>
                <w:szCs w:val="16"/>
                <w:lang w:eastAsia="zh-CN"/>
              </w:rPr>
            </w:pPr>
            <w:r w:rsidRPr="00D361A5">
              <w:rPr>
                <w:rFonts w:hint="eastAsia"/>
                <w:sz w:val="16"/>
                <w:szCs w:val="16"/>
                <w:lang w:eastAsia="zh-CN"/>
              </w:rPr>
              <w:t>-</w:t>
            </w:r>
          </w:p>
        </w:tc>
        <w:tc>
          <w:tcPr>
            <w:tcW w:w="425" w:type="dxa"/>
            <w:shd w:val="solid" w:color="FFFFFF" w:fill="auto"/>
          </w:tcPr>
          <w:p w14:paraId="0EDC0D04" w14:textId="28668DB4" w:rsidR="00B53E02" w:rsidRPr="00D361A5" w:rsidRDefault="00B53E02" w:rsidP="00C10729">
            <w:pPr>
              <w:pStyle w:val="TAL"/>
              <w:rPr>
                <w:sz w:val="16"/>
                <w:szCs w:val="16"/>
                <w:lang w:eastAsia="zh-CN"/>
              </w:rPr>
            </w:pPr>
            <w:r w:rsidRPr="00D361A5">
              <w:rPr>
                <w:rFonts w:hint="eastAsia"/>
                <w:sz w:val="16"/>
                <w:szCs w:val="16"/>
                <w:lang w:eastAsia="zh-CN"/>
              </w:rPr>
              <w:t>-</w:t>
            </w:r>
          </w:p>
        </w:tc>
        <w:tc>
          <w:tcPr>
            <w:tcW w:w="426" w:type="dxa"/>
            <w:shd w:val="solid" w:color="FFFFFF" w:fill="auto"/>
          </w:tcPr>
          <w:p w14:paraId="2AEC131E" w14:textId="5BF246CF" w:rsidR="00B53E02" w:rsidRPr="00D361A5" w:rsidRDefault="00B53E02" w:rsidP="00C10729">
            <w:pPr>
              <w:pStyle w:val="TAL"/>
              <w:rPr>
                <w:sz w:val="16"/>
                <w:szCs w:val="16"/>
                <w:lang w:eastAsia="zh-CN"/>
              </w:rPr>
            </w:pPr>
            <w:r w:rsidRPr="00D361A5">
              <w:rPr>
                <w:rFonts w:hint="eastAsia"/>
                <w:sz w:val="16"/>
                <w:szCs w:val="16"/>
                <w:lang w:eastAsia="zh-CN"/>
              </w:rPr>
              <w:t>-</w:t>
            </w:r>
          </w:p>
        </w:tc>
        <w:tc>
          <w:tcPr>
            <w:tcW w:w="4584" w:type="dxa"/>
            <w:shd w:val="solid" w:color="FFFFFF" w:fill="auto"/>
          </w:tcPr>
          <w:p w14:paraId="3DA6365F" w14:textId="037C273F" w:rsidR="00B53E02" w:rsidRPr="00D361A5" w:rsidRDefault="00B53E02" w:rsidP="00904A4F">
            <w:pPr>
              <w:pStyle w:val="TAL"/>
              <w:rPr>
                <w:sz w:val="16"/>
                <w:szCs w:val="16"/>
              </w:rPr>
            </w:pPr>
            <w:r w:rsidRPr="00D361A5">
              <w:rPr>
                <w:sz w:val="16"/>
                <w:szCs w:val="16"/>
              </w:rPr>
              <w:t xml:space="preserve">Implementing following approved papers: </w:t>
            </w:r>
            <w:r w:rsidR="0062661D" w:rsidRPr="00D361A5">
              <w:rPr>
                <w:sz w:val="16"/>
                <w:szCs w:val="16"/>
              </w:rPr>
              <w:t xml:space="preserve">SP-250404, </w:t>
            </w:r>
            <w:r w:rsidR="006806DD" w:rsidRPr="00D361A5">
              <w:rPr>
                <w:sz w:val="16"/>
                <w:szCs w:val="16"/>
              </w:rPr>
              <w:t xml:space="preserve">SP-250405, </w:t>
            </w:r>
            <w:r w:rsidR="00F10003" w:rsidRPr="00D361A5">
              <w:rPr>
                <w:sz w:val="16"/>
                <w:szCs w:val="16"/>
              </w:rPr>
              <w:t xml:space="preserve">SP-250406, </w:t>
            </w:r>
            <w:r w:rsidR="000B7221" w:rsidRPr="00D361A5">
              <w:rPr>
                <w:sz w:val="16"/>
                <w:szCs w:val="16"/>
              </w:rPr>
              <w:t xml:space="preserve">SP-250299, </w:t>
            </w:r>
            <w:r w:rsidR="009B6F4B" w:rsidRPr="00D361A5">
              <w:rPr>
                <w:sz w:val="16"/>
                <w:szCs w:val="16"/>
              </w:rPr>
              <w:t xml:space="preserve">SP-250346, </w:t>
            </w:r>
            <w:r w:rsidR="009D3222" w:rsidRPr="00D361A5">
              <w:rPr>
                <w:sz w:val="16"/>
                <w:szCs w:val="16"/>
              </w:rPr>
              <w:t xml:space="preserve">SP-250407, </w:t>
            </w:r>
            <w:r w:rsidR="0087739C" w:rsidRPr="00D361A5">
              <w:rPr>
                <w:sz w:val="16"/>
                <w:szCs w:val="16"/>
              </w:rPr>
              <w:t xml:space="preserve">SP-250349, </w:t>
            </w:r>
            <w:r w:rsidR="009D1D8B" w:rsidRPr="00D361A5">
              <w:rPr>
                <w:sz w:val="16"/>
                <w:szCs w:val="16"/>
              </w:rPr>
              <w:t xml:space="preserve">SP-250408, </w:t>
            </w:r>
            <w:r w:rsidR="00407464" w:rsidRPr="00D361A5">
              <w:rPr>
                <w:sz w:val="16"/>
                <w:szCs w:val="16"/>
              </w:rPr>
              <w:t xml:space="preserve">SP-250409, </w:t>
            </w:r>
            <w:r w:rsidR="009E21B1" w:rsidRPr="00D361A5">
              <w:rPr>
                <w:sz w:val="16"/>
                <w:szCs w:val="16"/>
              </w:rPr>
              <w:t xml:space="preserve">SP-250410, </w:t>
            </w:r>
            <w:r w:rsidR="00500AA5" w:rsidRPr="00D361A5">
              <w:rPr>
                <w:sz w:val="16"/>
                <w:szCs w:val="16"/>
              </w:rPr>
              <w:t xml:space="preserve">SP-250411, </w:t>
            </w:r>
            <w:r w:rsidR="00A13B52" w:rsidRPr="00D361A5">
              <w:rPr>
                <w:sz w:val="16"/>
                <w:szCs w:val="16"/>
              </w:rPr>
              <w:t>SP-250412.</w:t>
            </w:r>
          </w:p>
        </w:tc>
        <w:tc>
          <w:tcPr>
            <w:tcW w:w="708" w:type="dxa"/>
            <w:shd w:val="solid" w:color="FFFFFF" w:fill="auto"/>
          </w:tcPr>
          <w:p w14:paraId="2C80B780" w14:textId="5EAA6988" w:rsidR="00B53E02" w:rsidRPr="00D361A5" w:rsidRDefault="00B4237E" w:rsidP="00C10729">
            <w:pPr>
              <w:pStyle w:val="TAC"/>
              <w:rPr>
                <w:sz w:val="16"/>
                <w:szCs w:val="16"/>
                <w:lang w:eastAsia="zh-CN"/>
              </w:rPr>
            </w:pPr>
            <w:r w:rsidRPr="00D361A5">
              <w:rPr>
                <w:rFonts w:hint="eastAsia"/>
                <w:sz w:val="16"/>
                <w:szCs w:val="16"/>
                <w:lang w:eastAsia="zh-CN"/>
              </w:rPr>
              <w:t>0</w:t>
            </w:r>
            <w:r w:rsidRPr="00D361A5">
              <w:rPr>
                <w:sz w:val="16"/>
                <w:szCs w:val="16"/>
                <w:lang w:eastAsia="zh-CN"/>
              </w:rPr>
              <w:t>.3.0</w:t>
            </w:r>
          </w:p>
        </w:tc>
      </w:tr>
      <w:tr w:rsidR="007F1122" w:rsidRPr="00D361A5" w14:paraId="20716BEB" w14:textId="77777777" w:rsidTr="00C10729">
        <w:tc>
          <w:tcPr>
            <w:tcW w:w="800" w:type="dxa"/>
            <w:shd w:val="solid" w:color="FFFFFF" w:fill="auto"/>
          </w:tcPr>
          <w:p w14:paraId="2269ABC4" w14:textId="12D53C48" w:rsidR="007F1122" w:rsidRPr="00D361A5" w:rsidRDefault="007F1122" w:rsidP="007F1122">
            <w:pPr>
              <w:pStyle w:val="TAL"/>
              <w:rPr>
                <w:sz w:val="16"/>
                <w:szCs w:val="16"/>
                <w:lang w:eastAsia="zh-CN"/>
              </w:rPr>
            </w:pPr>
            <w:r w:rsidRPr="00D361A5">
              <w:rPr>
                <w:rFonts w:hint="eastAsia"/>
                <w:sz w:val="16"/>
                <w:szCs w:val="16"/>
                <w:lang w:eastAsia="zh-CN"/>
              </w:rPr>
              <w:t>2</w:t>
            </w:r>
            <w:r w:rsidRPr="00D361A5">
              <w:rPr>
                <w:sz w:val="16"/>
                <w:szCs w:val="16"/>
                <w:lang w:eastAsia="zh-CN"/>
              </w:rPr>
              <w:t>025-06</w:t>
            </w:r>
          </w:p>
        </w:tc>
        <w:tc>
          <w:tcPr>
            <w:tcW w:w="995" w:type="dxa"/>
            <w:shd w:val="solid" w:color="FFFFFF" w:fill="auto"/>
          </w:tcPr>
          <w:p w14:paraId="4AEF410A" w14:textId="4E254C5C" w:rsidR="007F1122" w:rsidRPr="00D361A5" w:rsidRDefault="007F1122" w:rsidP="007F1122">
            <w:pPr>
              <w:pStyle w:val="TAL"/>
              <w:rPr>
                <w:sz w:val="16"/>
                <w:szCs w:val="16"/>
                <w:lang w:eastAsia="zh-CN"/>
              </w:rPr>
            </w:pPr>
            <w:r w:rsidRPr="00D361A5">
              <w:rPr>
                <w:rFonts w:hint="eastAsia"/>
                <w:sz w:val="16"/>
                <w:szCs w:val="16"/>
                <w:lang w:eastAsia="zh-CN"/>
              </w:rPr>
              <w:t>T</w:t>
            </w:r>
            <w:r w:rsidRPr="00D361A5">
              <w:rPr>
                <w:sz w:val="16"/>
                <w:szCs w:val="16"/>
                <w:lang w:eastAsia="zh-CN"/>
              </w:rPr>
              <w:t>SG</w:t>
            </w:r>
            <w:r w:rsidRPr="00D361A5">
              <w:rPr>
                <w:rFonts w:hint="eastAsia"/>
                <w:sz w:val="16"/>
                <w:szCs w:val="16"/>
                <w:lang w:eastAsia="zh-CN"/>
              </w:rPr>
              <w:t xml:space="preserve"> </w:t>
            </w:r>
            <w:r w:rsidRPr="00D361A5">
              <w:rPr>
                <w:sz w:val="16"/>
                <w:szCs w:val="16"/>
                <w:lang w:eastAsia="zh-CN"/>
              </w:rPr>
              <w:t>SA#108</w:t>
            </w:r>
          </w:p>
        </w:tc>
        <w:tc>
          <w:tcPr>
            <w:tcW w:w="992" w:type="dxa"/>
            <w:shd w:val="solid" w:color="FFFFFF" w:fill="auto"/>
          </w:tcPr>
          <w:p w14:paraId="579EF75F" w14:textId="3C030FCA" w:rsidR="007F1122" w:rsidRPr="00D361A5" w:rsidRDefault="007F1122" w:rsidP="007F1122">
            <w:pPr>
              <w:pStyle w:val="TAL"/>
              <w:rPr>
                <w:sz w:val="16"/>
                <w:szCs w:val="16"/>
                <w:lang w:eastAsia="zh-CN"/>
              </w:rPr>
            </w:pPr>
            <w:r w:rsidRPr="00D361A5">
              <w:rPr>
                <w:rFonts w:hint="eastAsia"/>
                <w:sz w:val="16"/>
                <w:szCs w:val="16"/>
                <w:lang w:eastAsia="zh-CN"/>
              </w:rPr>
              <w:t>-</w:t>
            </w:r>
          </w:p>
        </w:tc>
        <w:tc>
          <w:tcPr>
            <w:tcW w:w="709" w:type="dxa"/>
            <w:shd w:val="solid" w:color="FFFFFF" w:fill="auto"/>
          </w:tcPr>
          <w:p w14:paraId="0884D015" w14:textId="5C818A81" w:rsidR="007F1122" w:rsidRPr="00D361A5" w:rsidRDefault="007F1122" w:rsidP="007F1122">
            <w:pPr>
              <w:pStyle w:val="TAL"/>
              <w:rPr>
                <w:sz w:val="16"/>
                <w:szCs w:val="16"/>
                <w:lang w:eastAsia="zh-CN"/>
              </w:rPr>
            </w:pPr>
            <w:r w:rsidRPr="00D361A5">
              <w:rPr>
                <w:rFonts w:hint="eastAsia"/>
                <w:sz w:val="16"/>
                <w:szCs w:val="16"/>
                <w:lang w:eastAsia="zh-CN"/>
              </w:rPr>
              <w:t>-</w:t>
            </w:r>
          </w:p>
        </w:tc>
        <w:tc>
          <w:tcPr>
            <w:tcW w:w="425" w:type="dxa"/>
            <w:shd w:val="solid" w:color="FFFFFF" w:fill="auto"/>
          </w:tcPr>
          <w:p w14:paraId="6A2F5D90" w14:textId="70AB53B2" w:rsidR="007F1122" w:rsidRPr="00D361A5" w:rsidRDefault="007F1122" w:rsidP="007F1122">
            <w:pPr>
              <w:pStyle w:val="TAL"/>
              <w:rPr>
                <w:sz w:val="16"/>
                <w:szCs w:val="16"/>
                <w:lang w:eastAsia="zh-CN"/>
              </w:rPr>
            </w:pPr>
            <w:r w:rsidRPr="00D361A5">
              <w:rPr>
                <w:rFonts w:hint="eastAsia"/>
                <w:sz w:val="16"/>
                <w:szCs w:val="16"/>
                <w:lang w:eastAsia="zh-CN"/>
              </w:rPr>
              <w:t>-</w:t>
            </w:r>
          </w:p>
        </w:tc>
        <w:tc>
          <w:tcPr>
            <w:tcW w:w="426" w:type="dxa"/>
            <w:shd w:val="solid" w:color="FFFFFF" w:fill="auto"/>
          </w:tcPr>
          <w:p w14:paraId="36255666" w14:textId="77B6D5E3" w:rsidR="007F1122" w:rsidRPr="00D361A5" w:rsidRDefault="007F1122" w:rsidP="007F1122">
            <w:pPr>
              <w:pStyle w:val="TAL"/>
              <w:rPr>
                <w:sz w:val="16"/>
                <w:szCs w:val="16"/>
                <w:lang w:eastAsia="zh-CN"/>
              </w:rPr>
            </w:pPr>
            <w:r w:rsidRPr="00D361A5">
              <w:rPr>
                <w:rFonts w:hint="eastAsia"/>
                <w:sz w:val="16"/>
                <w:szCs w:val="16"/>
                <w:lang w:eastAsia="zh-CN"/>
              </w:rPr>
              <w:t>-</w:t>
            </w:r>
          </w:p>
        </w:tc>
        <w:tc>
          <w:tcPr>
            <w:tcW w:w="4584" w:type="dxa"/>
            <w:shd w:val="solid" w:color="FFFFFF" w:fill="auto"/>
          </w:tcPr>
          <w:p w14:paraId="51704EE9" w14:textId="307F22DA" w:rsidR="007F1122" w:rsidRPr="00D361A5" w:rsidRDefault="007F1122" w:rsidP="007F1122">
            <w:pPr>
              <w:pStyle w:val="TAL"/>
              <w:rPr>
                <w:sz w:val="16"/>
                <w:szCs w:val="16"/>
              </w:rPr>
            </w:pPr>
            <w:r w:rsidRPr="00D361A5">
              <w:rPr>
                <w:sz w:val="16"/>
                <w:szCs w:val="16"/>
              </w:rPr>
              <w:t xml:space="preserve">Implementing following approved papers: </w:t>
            </w:r>
            <w:r w:rsidR="00FD0465" w:rsidRPr="00D361A5">
              <w:rPr>
                <w:sz w:val="16"/>
                <w:szCs w:val="16"/>
              </w:rPr>
              <w:t xml:space="preserve">SP-250578, </w:t>
            </w:r>
            <w:r w:rsidR="00B2185F" w:rsidRPr="00D361A5">
              <w:rPr>
                <w:sz w:val="16"/>
                <w:szCs w:val="16"/>
              </w:rPr>
              <w:t xml:space="preserve">SP-250725, </w:t>
            </w:r>
            <w:r w:rsidR="00D14DF2" w:rsidRPr="00D361A5">
              <w:rPr>
                <w:sz w:val="16"/>
                <w:szCs w:val="16"/>
              </w:rPr>
              <w:t xml:space="preserve">SP-250753, </w:t>
            </w:r>
            <w:r w:rsidR="002B6C66" w:rsidRPr="00D361A5">
              <w:rPr>
                <w:sz w:val="16"/>
                <w:szCs w:val="16"/>
              </w:rPr>
              <w:t xml:space="preserve">SP-250827, </w:t>
            </w:r>
            <w:r w:rsidR="00D61C09" w:rsidRPr="00D361A5">
              <w:rPr>
                <w:sz w:val="16"/>
                <w:szCs w:val="16"/>
              </w:rPr>
              <w:t xml:space="preserve">SP-250828, </w:t>
            </w:r>
            <w:r w:rsidR="00FF5C3F" w:rsidRPr="00D361A5">
              <w:rPr>
                <w:sz w:val="16"/>
                <w:szCs w:val="16"/>
              </w:rPr>
              <w:t xml:space="preserve">SP-250829, </w:t>
            </w:r>
            <w:r w:rsidR="00D9628A" w:rsidRPr="00D361A5">
              <w:rPr>
                <w:sz w:val="16"/>
                <w:szCs w:val="16"/>
              </w:rPr>
              <w:t xml:space="preserve">SP-250843, </w:t>
            </w:r>
            <w:r w:rsidR="00F16C98" w:rsidRPr="00D361A5">
              <w:rPr>
                <w:sz w:val="16"/>
                <w:szCs w:val="16"/>
              </w:rPr>
              <w:t xml:space="preserve">SP-250844, SP-250846, </w:t>
            </w:r>
            <w:r w:rsidR="0033201D" w:rsidRPr="00D361A5">
              <w:rPr>
                <w:sz w:val="16"/>
                <w:szCs w:val="16"/>
              </w:rPr>
              <w:t xml:space="preserve">SP-250847, </w:t>
            </w:r>
            <w:r w:rsidR="00D424E3" w:rsidRPr="00D361A5">
              <w:rPr>
                <w:sz w:val="16"/>
                <w:szCs w:val="16"/>
              </w:rPr>
              <w:t xml:space="preserve">SP-250885, </w:t>
            </w:r>
            <w:r w:rsidR="00B37ED1" w:rsidRPr="00D361A5">
              <w:rPr>
                <w:sz w:val="16"/>
                <w:szCs w:val="16"/>
              </w:rPr>
              <w:t>SP-250886</w:t>
            </w:r>
          </w:p>
        </w:tc>
        <w:tc>
          <w:tcPr>
            <w:tcW w:w="708" w:type="dxa"/>
            <w:shd w:val="solid" w:color="FFFFFF" w:fill="auto"/>
          </w:tcPr>
          <w:p w14:paraId="5C9021E6" w14:textId="3170E033" w:rsidR="007F1122" w:rsidRPr="00D361A5" w:rsidRDefault="007F1122" w:rsidP="007F1122">
            <w:pPr>
              <w:pStyle w:val="TAC"/>
              <w:rPr>
                <w:sz w:val="16"/>
                <w:szCs w:val="16"/>
                <w:lang w:eastAsia="zh-CN"/>
              </w:rPr>
            </w:pPr>
            <w:r w:rsidRPr="00D361A5">
              <w:rPr>
                <w:rFonts w:hint="eastAsia"/>
                <w:sz w:val="16"/>
                <w:szCs w:val="16"/>
                <w:lang w:eastAsia="zh-CN"/>
              </w:rPr>
              <w:t>0</w:t>
            </w:r>
            <w:r w:rsidRPr="00D361A5">
              <w:rPr>
                <w:sz w:val="16"/>
                <w:szCs w:val="16"/>
                <w:lang w:eastAsia="zh-CN"/>
              </w:rPr>
              <w:t>.4.0</w:t>
            </w:r>
          </w:p>
        </w:tc>
      </w:tr>
    </w:tbl>
    <w:p w14:paraId="4E4F70D2" w14:textId="0DEE076F" w:rsidR="00DA5D2D" w:rsidRDefault="00DA5D2D" w:rsidP="00904A4F">
      <w:pPr>
        <w:rPr>
          <w:lang w:eastAsia="zh-CN"/>
        </w:rPr>
      </w:pPr>
    </w:p>
    <w:sectPr w:rsidR="00DA5D2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25BDF" w14:textId="77777777" w:rsidR="00E278D7" w:rsidRDefault="00E278D7">
      <w:r>
        <w:separator/>
      </w:r>
    </w:p>
  </w:endnote>
  <w:endnote w:type="continuationSeparator" w:id="0">
    <w:p w14:paraId="36384475" w14:textId="77777777" w:rsidR="00E278D7" w:rsidRDefault="00E2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63FA" w14:textId="77777777" w:rsidR="00D361A5" w:rsidRPr="00D361A5" w:rsidRDefault="00D361A5" w:rsidP="00D361A5">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72A7" w14:textId="77777777" w:rsidR="00D361A5" w:rsidRDefault="00D361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2E56" w14:textId="77777777" w:rsidR="00D361A5" w:rsidRPr="00D361A5" w:rsidRDefault="00D361A5" w:rsidP="00D361A5">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4A52FA" w:rsidRPr="00D361A5" w:rsidRDefault="004A52FA" w:rsidP="00D361A5">
    <w:pPr>
      <w:pStyle w:val="Footer"/>
      <w:rPr>
        <w:rFonts w:cs="Arial"/>
        <w:sz w:val="20"/>
      </w:rPr>
    </w:pPr>
    <w:r w:rsidRPr="00D361A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D824C" w14:textId="77777777" w:rsidR="00E278D7" w:rsidRDefault="00E278D7">
      <w:r>
        <w:separator/>
      </w:r>
    </w:p>
  </w:footnote>
  <w:footnote w:type="continuationSeparator" w:id="0">
    <w:p w14:paraId="149750BB" w14:textId="77777777" w:rsidR="00E278D7" w:rsidRDefault="00E2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1B41" w14:textId="77777777" w:rsidR="00D361A5" w:rsidRDefault="00D361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D3CA3" w14:textId="77777777" w:rsidR="00D361A5" w:rsidRDefault="00D36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465D9" w14:textId="77777777" w:rsidR="00D361A5" w:rsidRDefault="00D361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E2E15F1" w:rsidR="004A52FA" w:rsidRDefault="004A52FA">
    <w:pPr>
      <w:framePr w:h="284" w:hRule="exact" w:wrap="around" w:vAnchor="text" w:hAnchor="margin" w:xAlign="right" w:y="1"/>
      <w:rPr>
        <w:rFonts w:ascii="Arial" w:hAnsi="Arial" w:cs="Arial"/>
        <w:b/>
        <w:sz w:val="18"/>
        <w:szCs w:val="18"/>
      </w:rPr>
    </w:pPr>
    <w:r w:rsidRPr="00D361A5">
      <w:rPr>
        <w:rFonts w:ascii="Arial" w:hAnsi="Arial" w:cs="Arial"/>
        <w:b/>
        <w:szCs w:val="18"/>
      </w:rPr>
      <w:fldChar w:fldCharType="begin"/>
    </w:r>
    <w:r w:rsidRPr="00D361A5">
      <w:rPr>
        <w:rFonts w:ascii="Arial" w:hAnsi="Arial" w:cs="Arial"/>
        <w:b/>
        <w:szCs w:val="18"/>
      </w:rPr>
      <w:instrText xml:space="preserve"> STYLEREF ZA </w:instrText>
    </w:r>
    <w:r w:rsidRPr="00D361A5">
      <w:rPr>
        <w:rFonts w:ascii="Arial" w:hAnsi="Arial" w:cs="Arial"/>
        <w:b/>
        <w:szCs w:val="18"/>
      </w:rPr>
      <w:fldChar w:fldCharType="separate"/>
    </w:r>
    <w:r w:rsidR="00E71358">
      <w:rPr>
        <w:rFonts w:ascii="Arial" w:hAnsi="Arial" w:cs="Arial"/>
        <w:b/>
        <w:noProof/>
        <w:szCs w:val="18"/>
      </w:rPr>
      <w:t>3GPP TR 22.850 V0.4.0 (2025-06)</w:t>
    </w:r>
    <w:r w:rsidRPr="00D361A5">
      <w:rPr>
        <w:rFonts w:ascii="Arial" w:hAnsi="Arial" w:cs="Arial"/>
        <w:b/>
        <w:szCs w:val="18"/>
      </w:rPr>
      <w:fldChar w:fldCharType="end"/>
    </w:r>
  </w:p>
  <w:p w14:paraId="7A6BC72E" w14:textId="77777777" w:rsidR="004A52FA" w:rsidRDefault="004A52FA">
    <w:pPr>
      <w:framePr w:h="284" w:hRule="exact" w:wrap="around" w:vAnchor="text" w:hAnchor="margin" w:xAlign="center" w:y="7"/>
      <w:rPr>
        <w:rFonts w:ascii="Arial" w:hAnsi="Arial" w:cs="Arial"/>
        <w:b/>
        <w:sz w:val="18"/>
        <w:szCs w:val="18"/>
      </w:rPr>
    </w:pPr>
    <w:r w:rsidRPr="00D361A5">
      <w:rPr>
        <w:rFonts w:ascii="Arial" w:hAnsi="Arial" w:cs="Arial"/>
        <w:b/>
        <w:szCs w:val="18"/>
      </w:rPr>
      <w:fldChar w:fldCharType="begin"/>
    </w:r>
    <w:r w:rsidRPr="00D361A5">
      <w:rPr>
        <w:rFonts w:ascii="Arial" w:hAnsi="Arial" w:cs="Arial"/>
        <w:b/>
        <w:szCs w:val="18"/>
      </w:rPr>
      <w:instrText xml:space="preserve"> PAGE </w:instrText>
    </w:r>
    <w:r w:rsidRPr="00D361A5">
      <w:rPr>
        <w:rFonts w:ascii="Arial" w:hAnsi="Arial" w:cs="Arial"/>
        <w:b/>
        <w:szCs w:val="18"/>
      </w:rPr>
      <w:fldChar w:fldCharType="separate"/>
    </w:r>
    <w:r w:rsidRPr="00D361A5">
      <w:rPr>
        <w:rFonts w:ascii="Arial" w:hAnsi="Arial" w:cs="Arial"/>
        <w:b/>
        <w:noProof/>
        <w:szCs w:val="18"/>
      </w:rPr>
      <w:t>14</w:t>
    </w:r>
    <w:r w:rsidRPr="00D361A5">
      <w:rPr>
        <w:rFonts w:ascii="Arial" w:hAnsi="Arial" w:cs="Arial"/>
        <w:b/>
        <w:szCs w:val="18"/>
      </w:rPr>
      <w:fldChar w:fldCharType="end"/>
    </w:r>
  </w:p>
  <w:p w14:paraId="13C538E8" w14:textId="32B7EC14" w:rsidR="004A52FA" w:rsidRDefault="004A52FA">
    <w:pPr>
      <w:framePr w:h="284" w:hRule="exact" w:wrap="around" w:vAnchor="text" w:hAnchor="margin" w:y="7"/>
      <w:rPr>
        <w:rFonts w:ascii="Arial" w:hAnsi="Arial" w:cs="Arial"/>
        <w:b/>
        <w:sz w:val="18"/>
        <w:szCs w:val="18"/>
      </w:rPr>
    </w:pPr>
    <w:r w:rsidRPr="00D361A5">
      <w:rPr>
        <w:rFonts w:ascii="Arial" w:hAnsi="Arial" w:cs="Arial"/>
        <w:b/>
        <w:szCs w:val="18"/>
      </w:rPr>
      <w:fldChar w:fldCharType="begin"/>
    </w:r>
    <w:r w:rsidRPr="00D361A5">
      <w:rPr>
        <w:rFonts w:ascii="Arial" w:hAnsi="Arial" w:cs="Arial"/>
        <w:b/>
        <w:szCs w:val="18"/>
      </w:rPr>
      <w:instrText xml:space="preserve"> STYLEREF ZGSM </w:instrText>
    </w:r>
    <w:r w:rsidRPr="00D361A5">
      <w:rPr>
        <w:rFonts w:ascii="Arial" w:hAnsi="Arial" w:cs="Arial"/>
        <w:b/>
        <w:szCs w:val="18"/>
      </w:rPr>
      <w:fldChar w:fldCharType="separate"/>
    </w:r>
    <w:r w:rsidR="00E71358">
      <w:rPr>
        <w:rFonts w:ascii="Arial" w:hAnsi="Arial" w:cs="Arial"/>
        <w:b/>
        <w:noProof/>
        <w:szCs w:val="18"/>
      </w:rPr>
      <w:t>Release 19</w:t>
    </w:r>
    <w:r w:rsidRPr="00D361A5">
      <w:rPr>
        <w:rFonts w:ascii="Arial" w:hAnsi="Arial" w:cs="Arial"/>
        <w:b/>
        <w:szCs w:val="18"/>
      </w:rPr>
      <w:fldChar w:fldCharType="end"/>
    </w:r>
  </w:p>
  <w:p w14:paraId="1024E63D" w14:textId="77777777" w:rsidR="004A52FA" w:rsidRDefault="004A5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0"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5"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8"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0"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2886468">
    <w:abstractNumId w:val="9"/>
  </w:num>
  <w:num w:numId="2" w16cid:durableId="193427899">
    <w:abstractNumId w:val="7"/>
  </w:num>
  <w:num w:numId="3" w16cid:durableId="1403599607">
    <w:abstractNumId w:val="6"/>
  </w:num>
  <w:num w:numId="4" w16cid:durableId="1364673567">
    <w:abstractNumId w:val="5"/>
  </w:num>
  <w:num w:numId="5" w16cid:durableId="292254349">
    <w:abstractNumId w:val="4"/>
  </w:num>
  <w:num w:numId="6" w16cid:durableId="582420033">
    <w:abstractNumId w:val="8"/>
  </w:num>
  <w:num w:numId="7" w16cid:durableId="106239816">
    <w:abstractNumId w:val="3"/>
  </w:num>
  <w:num w:numId="8" w16cid:durableId="69355406">
    <w:abstractNumId w:val="2"/>
  </w:num>
  <w:num w:numId="9" w16cid:durableId="1856845529">
    <w:abstractNumId w:val="1"/>
  </w:num>
  <w:num w:numId="10" w16cid:durableId="936138717">
    <w:abstractNumId w:val="0"/>
  </w:num>
  <w:num w:numId="11" w16cid:durableId="583034514">
    <w:abstractNumId w:val="27"/>
  </w:num>
  <w:num w:numId="12" w16cid:durableId="1750809328">
    <w:abstractNumId w:val="25"/>
  </w:num>
  <w:num w:numId="13" w16cid:durableId="476727160">
    <w:abstractNumId w:val="14"/>
  </w:num>
  <w:num w:numId="14" w16cid:durableId="742027170">
    <w:abstractNumId w:val="13"/>
  </w:num>
  <w:num w:numId="15" w16cid:durableId="1587958183">
    <w:abstractNumId w:val="23"/>
  </w:num>
  <w:num w:numId="16" w16cid:durableId="1051155461">
    <w:abstractNumId w:val="31"/>
  </w:num>
  <w:num w:numId="17" w16cid:durableId="2018917004">
    <w:abstractNumId w:val="20"/>
  </w:num>
  <w:num w:numId="18" w16cid:durableId="1947615642">
    <w:abstractNumId w:val="17"/>
  </w:num>
  <w:num w:numId="19" w16cid:durableId="133715180">
    <w:abstractNumId w:val="15"/>
  </w:num>
  <w:num w:numId="20" w16cid:durableId="1013990844">
    <w:abstractNumId w:val="28"/>
  </w:num>
  <w:num w:numId="21" w16cid:durableId="1620067702">
    <w:abstractNumId w:val="10"/>
  </w:num>
  <w:num w:numId="22" w16cid:durableId="471141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681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62799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7515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94901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1072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2440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73006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1954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7305676">
    <w:abstractNumId w:val="21"/>
  </w:num>
  <w:num w:numId="32" w16cid:durableId="354581841">
    <w:abstractNumId w:val="16"/>
  </w:num>
  <w:num w:numId="33" w16cid:durableId="1061564776">
    <w:abstractNumId w:val="12"/>
  </w:num>
  <w:num w:numId="34" w16cid:durableId="1289824961">
    <w:abstractNumId w:val="24"/>
  </w:num>
  <w:num w:numId="35" w16cid:durableId="20282314">
    <w:abstractNumId w:val="19"/>
  </w:num>
  <w:num w:numId="36" w16cid:durableId="528180470">
    <w:abstractNumId w:val="22"/>
  </w:num>
  <w:num w:numId="37" w16cid:durableId="931819011">
    <w:abstractNumId w:val="29"/>
  </w:num>
  <w:num w:numId="38" w16cid:durableId="917592264">
    <w:abstractNumId w:val="26"/>
  </w:num>
  <w:num w:numId="39" w16cid:durableId="823354753">
    <w:abstractNumId w:val="11"/>
  </w:num>
  <w:num w:numId="40" w16cid:durableId="335421926">
    <w:abstractNumId w:val="30"/>
  </w:num>
  <w:num w:numId="41" w16cid:durableId="175512880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5156"/>
    <w:rsid w:val="000270B9"/>
    <w:rsid w:val="00033397"/>
    <w:rsid w:val="00040095"/>
    <w:rsid w:val="000421C2"/>
    <w:rsid w:val="0005085A"/>
    <w:rsid w:val="00051834"/>
    <w:rsid w:val="00054A22"/>
    <w:rsid w:val="000572A3"/>
    <w:rsid w:val="00062023"/>
    <w:rsid w:val="000655A6"/>
    <w:rsid w:val="00080512"/>
    <w:rsid w:val="00093981"/>
    <w:rsid w:val="000B7221"/>
    <w:rsid w:val="000C47C3"/>
    <w:rsid w:val="000D34BA"/>
    <w:rsid w:val="000D51CD"/>
    <w:rsid w:val="000D5625"/>
    <w:rsid w:val="000D58AB"/>
    <w:rsid w:val="000E7760"/>
    <w:rsid w:val="000F20D9"/>
    <w:rsid w:val="000F4EAF"/>
    <w:rsid w:val="00101805"/>
    <w:rsid w:val="00106B30"/>
    <w:rsid w:val="00133525"/>
    <w:rsid w:val="00133A12"/>
    <w:rsid w:val="0014561D"/>
    <w:rsid w:val="0014783B"/>
    <w:rsid w:val="001517AC"/>
    <w:rsid w:val="00162382"/>
    <w:rsid w:val="0017110E"/>
    <w:rsid w:val="00173E3B"/>
    <w:rsid w:val="00174E78"/>
    <w:rsid w:val="00193AB7"/>
    <w:rsid w:val="001946B9"/>
    <w:rsid w:val="0019684D"/>
    <w:rsid w:val="001A4C42"/>
    <w:rsid w:val="001A7420"/>
    <w:rsid w:val="001B5396"/>
    <w:rsid w:val="001B6637"/>
    <w:rsid w:val="001C21C3"/>
    <w:rsid w:val="001C6C50"/>
    <w:rsid w:val="001D02C2"/>
    <w:rsid w:val="001F0C1D"/>
    <w:rsid w:val="001F1132"/>
    <w:rsid w:val="001F168B"/>
    <w:rsid w:val="00200894"/>
    <w:rsid w:val="00223545"/>
    <w:rsid w:val="00226883"/>
    <w:rsid w:val="002347A2"/>
    <w:rsid w:val="0024249A"/>
    <w:rsid w:val="00245449"/>
    <w:rsid w:val="00251B80"/>
    <w:rsid w:val="002675F0"/>
    <w:rsid w:val="002760EE"/>
    <w:rsid w:val="002804F4"/>
    <w:rsid w:val="002872E8"/>
    <w:rsid w:val="002913CB"/>
    <w:rsid w:val="002A0E76"/>
    <w:rsid w:val="002A5637"/>
    <w:rsid w:val="002A7328"/>
    <w:rsid w:val="002B0180"/>
    <w:rsid w:val="002B4315"/>
    <w:rsid w:val="002B6339"/>
    <w:rsid w:val="002B6C66"/>
    <w:rsid w:val="002C375F"/>
    <w:rsid w:val="002D177B"/>
    <w:rsid w:val="002E00EE"/>
    <w:rsid w:val="002E235D"/>
    <w:rsid w:val="002E5277"/>
    <w:rsid w:val="003008DF"/>
    <w:rsid w:val="00312142"/>
    <w:rsid w:val="00315B85"/>
    <w:rsid w:val="003172DC"/>
    <w:rsid w:val="0033201D"/>
    <w:rsid w:val="003344EB"/>
    <w:rsid w:val="00343CDF"/>
    <w:rsid w:val="00353D58"/>
    <w:rsid w:val="0035462D"/>
    <w:rsid w:val="00356555"/>
    <w:rsid w:val="003765B8"/>
    <w:rsid w:val="003A0A90"/>
    <w:rsid w:val="003A0F2B"/>
    <w:rsid w:val="003A6168"/>
    <w:rsid w:val="003A7273"/>
    <w:rsid w:val="003C1907"/>
    <w:rsid w:val="003C3971"/>
    <w:rsid w:val="003E01D1"/>
    <w:rsid w:val="003F4DA3"/>
    <w:rsid w:val="00407464"/>
    <w:rsid w:val="00422CE8"/>
    <w:rsid w:val="00423334"/>
    <w:rsid w:val="00432B98"/>
    <w:rsid w:val="004345EC"/>
    <w:rsid w:val="00435392"/>
    <w:rsid w:val="00465515"/>
    <w:rsid w:val="0049751D"/>
    <w:rsid w:val="004A52FA"/>
    <w:rsid w:val="004C2FC1"/>
    <w:rsid w:val="004C30AC"/>
    <w:rsid w:val="004D3578"/>
    <w:rsid w:val="004E207D"/>
    <w:rsid w:val="004E213A"/>
    <w:rsid w:val="004F0988"/>
    <w:rsid w:val="004F3340"/>
    <w:rsid w:val="00500AA5"/>
    <w:rsid w:val="0050634B"/>
    <w:rsid w:val="00516CA5"/>
    <w:rsid w:val="00532221"/>
    <w:rsid w:val="0053388B"/>
    <w:rsid w:val="00535773"/>
    <w:rsid w:val="00543E6C"/>
    <w:rsid w:val="005508AD"/>
    <w:rsid w:val="00560BBF"/>
    <w:rsid w:val="00565087"/>
    <w:rsid w:val="00576DB5"/>
    <w:rsid w:val="00597B11"/>
    <w:rsid w:val="005B02F2"/>
    <w:rsid w:val="005B04DB"/>
    <w:rsid w:val="005B3133"/>
    <w:rsid w:val="005D2E01"/>
    <w:rsid w:val="005D7526"/>
    <w:rsid w:val="005E4BB2"/>
    <w:rsid w:val="005F0B7A"/>
    <w:rsid w:val="005F50C9"/>
    <w:rsid w:val="005F788A"/>
    <w:rsid w:val="00602AEA"/>
    <w:rsid w:val="00604FDC"/>
    <w:rsid w:val="006130C7"/>
    <w:rsid w:val="00614FDF"/>
    <w:rsid w:val="00623D1D"/>
    <w:rsid w:val="0062661D"/>
    <w:rsid w:val="0063023B"/>
    <w:rsid w:val="006317AB"/>
    <w:rsid w:val="006344D5"/>
    <w:rsid w:val="0063543D"/>
    <w:rsid w:val="006420AB"/>
    <w:rsid w:val="00647114"/>
    <w:rsid w:val="00647831"/>
    <w:rsid w:val="00653012"/>
    <w:rsid w:val="0065465C"/>
    <w:rsid w:val="00670A50"/>
    <w:rsid w:val="00670CF4"/>
    <w:rsid w:val="00672E06"/>
    <w:rsid w:val="006806DD"/>
    <w:rsid w:val="006912E9"/>
    <w:rsid w:val="0069558D"/>
    <w:rsid w:val="006A323F"/>
    <w:rsid w:val="006B30D0"/>
    <w:rsid w:val="006C3D95"/>
    <w:rsid w:val="006C5936"/>
    <w:rsid w:val="006E143B"/>
    <w:rsid w:val="006E18D2"/>
    <w:rsid w:val="006E5C86"/>
    <w:rsid w:val="006E770F"/>
    <w:rsid w:val="006F302B"/>
    <w:rsid w:val="007000D6"/>
    <w:rsid w:val="00701116"/>
    <w:rsid w:val="00704B78"/>
    <w:rsid w:val="0071174C"/>
    <w:rsid w:val="00713C44"/>
    <w:rsid w:val="0073002F"/>
    <w:rsid w:val="00734A5B"/>
    <w:rsid w:val="0074026F"/>
    <w:rsid w:val="007429F6"/>
    <w:rsid w:val="00744E76"/>
    <w:rsid w:val="00765EA3"/>
    <w:rsid w:val="00767703"/>
    <w:rsid w:val="00770F1E"/>
    <w:rsid w:val="00774DA4"/>
    <w:rsid w:val="00774F59"/>
    <w:rsid w:val="00781F0F"/>
    <w:rsid w:val="007846A8"/>
    <w:rsid w:val="007A24FB"/>
    <w:rsid w:val="007B600E"/>
    <w:rsid w:val="007C491D"/>
    <w:rsid w:val="007E5C1A"/>
    <w:rsid w:val="007F0F4A"/>
    <w:rsid w:val="007F1122"/>
    <w:rsid w:val="008028A4"/>
    <w:rsid w:val="00806E34"/>
    <w:rsid w:val="00830747"/>
    <w:rsid w:val="00830904"/>
    <w:rsid w:val="0083090C"/>
    <w:rsid w:val="00847208"/>
    <w:rsid w:val="00851E04"/>
    <w:rsid w:val="008611FA"/>
    <w:rsid w:val="00875213"/>
    <w:rsid w:val="008768CA"/>
    <w:rsid w:val="0087739C"/>
    <w:rsid w:val="00885380"/>
    <w:rsid w:val="008A3287"/>
    <w:rsid w:val="008B1874"/>
    <w:rsid w:val="008B447B"/>
    <w:rsid w:val="008B7BA0"/>
    <w:rsid w:val="008C384C"/>
    <w:rsid w:val="008C7B64"/>
    <w:rsid w:val="008E2D68"/>
    <w:rsid w:val="008E6756"/>
    <w:rsid w:val="008E7425"/>
    <w:rsid w:val="0090160C"/>
    <w:rsid w:val="0090271F"/>
    <w:rsid w:val="00902E23"/>
    <w:rsid w:val="00904A4F"/>
    <w:rsid w:val="009114D7"/>
    <w:rsid w:val="00912B25"/>
    <w:rsid w:val="0091348E"/>
    <w:rsid w:val="00917CCB"/>
    <w:rsid w:val="00933A2D"/>
    <w:rsid w:val="00933FB0"/>
    <w:rsid w:val="00942EC2"/>
    <w:rsid w:val="00954D33"/>
    <w:rsid w:val="009621E7"/>
    <w:rsid w:val="00964F12"/>
    <w:rsid w:val="00975DAE"/>
    <w:rsid w:val="009812DC"/>
    <w:rsid w:val="009A7558"/>
    <w:rsid w:val="009B4E16"/>
    <w:rsid w:val="009B6F4B"/>
    <w:rsid w:val="009C5D0D"/>
    <w:rsid w:val="009D1D8B"/>
    <w:rsid w:val="009D3222"/>
    <w:rsid w:val="009E21B1"/>
    <w:rsid w:val="009E2532"/>
    <w:rsid w:val="009F37B7"/>
    <w:rsid w:val="009F70B1"/>
    <w:rsid w:val="00A10F02"/>
    <w:rsid w:val="00A13B52"/>
    <w:rsid w:val="00A164B4"/>
    <w:rsid w:val="00A22B8F"/>
    <w:rsid w:val="00A26956"/>
    <w:rsid w:val="00A27486"/>
    <w:rsid w:val="00A371F6"/>
    <w:rsid w:val="00A53724"/>
    <w:rsid w:val="00A56066"/>
    <w:rsid w:val="00A71BD7"/>
    <w:rsid w:val="00A73129"/>
    <w:rsid w:val="00A82346"/>
    <w:rsid w:val="00A85C2D"/>
    <w:rsid w:val="00A92BA1"/>
    <w:rsid w:val="00A95A32"/>
    <w:rsid w:val="00A9612E"/>
    <w:rsid w:val="00AB4A5D"/>
    <w:rsid w:val="00AC6BC6"/>
    <w:rsid w:val="00AD3938"/>
    <w:rsid w:val="00AD45A1"/>
    <w:rsid w:val="00AE10F2"/>
    <w:rsid w:val="00AE6164"/>
    <w:rsid w:val="00AE65E2"/>
    <w:rsid w:val="00AE7046"/>
    <w:rsid w:val="00AF1460"/>
    <w:rsid w:val="00AF2B84"/>
    <w:rsid w:val="00AF607C"/>
    <w:rsid w:val="00B11544"/>
    <w:rsid w:val="00B14CC5"/>
    <w:rsid w:val="00B15449"/>
    <w:rsid w:val="00B2185F"/>
    <w:rsid w:val="00B32CD1"/>
    <w:rsid w:val="00B35303"/>
    <w:rsid w:val="00B37DCF"/>
    <w:rsid w:val="00B37ED1"/>
    <w:rsid w:val="00B4237E"/>
    <w:rsid w:val="00B47132"/>
    <w:rsid w:val="00B52CEA"/>
    <w:rsid w:val="00B53E02"/>
    <w:rsid w:val="00B66681"/>
    <w:rsid w:val="00B75BF0"/>
    <w:rsid w:val="00B93086"/>
    <w:rsid w:val="00B93890"/>
    <w:rsid w:val="00BA19ED"/>
    <w:rsid w:val="00BA4B8D"/>
    <w:rsid w:val="00BC0858"/>
    <w:rsid w:val="00BC0F7D"/>
    <w:rsid w:val="00BC1C4B"/>
    <w:rsid w:val="00BC6720"/>
    <w:rsid w:val="00BC7434"/>
    <w:rsid w:val="00BD7D31"/>
    <w:rsid w:val="00BE2930"/>
    <w:rsid w:val="00BE3255"/>
    <w:rsid w:val="00BF128E"/>
    <w:rsid w:val="00BF2720"/>
    <w:rsid w:val="00BF6368"/>
    <w:rsid w:val="00C048BD"/>
    <w:rsid w:val="00C074DD"/>
    <w:rsid w:val="00C10729"/>
    <w:rsid w:val="00C1496A"/>
    <w:rsid w:val="00C33079"/>
    <w:rsid w:val="00C344DE"/>
    <w:rsid w:val="00C433B6"/>
    <w:rsid w:val="00C45231"/>
    <w:rsid w:val="00C52816"/>
    <w:rsid w:val="00C531DC"/>
    <w:rsid w:val="00C535B2"/>
    <w:rsid w:val="00C551FF"/>
    <w:rsid w:val="00C6688B"/>
    <w:rsid w:val="00C67F17"/>
    <w:rsid w:val="00C703F6"/>
    <w:rsid w:val="00C72833"/>
    <w:rsid w:val="00C7401A"/>
    <w:rsid w:val="00C80F1D"/>
    <w:rsid w:val="00C81A41"/>
    <w:rsid w:val="00C86CAC"/>
    <w:rsid w:val="00C91962"/>
    <w:rsid w:val="00C93F40"/>
    <w:rsid w:val="00CA3D0C"/>
    <w:rsid w:val="00CC4C69"/>
    <w:rsid w:val="00CF26FC"/>
    <w:rsid w:val="00CF30DF"/>
    <w:rsid w:val="00D11E35"/>
    <w:rsid w:val="00D13913"/>
    <w:rsid w:val="00D14DF2"/>
    <w:rsid w:val="00D15126"/>
    <w:rsid w:val="00D35654"/>
    <w:rsid w:val="00D361A5"/>
    <w:rsid w:val="00D424E3"/>
    <w:rsid w:val="00D46E25"/>
    <w:rsid w:val="00D51EF1"/>
    <w:rsid w:val="00D55D3E"/>
    <w:rsid w:val="00D57972"/>
    <w:rsid w:val="00D61C09"/>
    <w:rsid w:val="00D61FB5"/>
    <w:rsid w:val="00D667BE"/>
    <w:rsid w:val="00D675A9"/>
    <w:rsid w:val="00D738D6"/>
    <w:rsid w:val="00D755EB"/>
    <w:rsid w:val="00D76048"/>
    <w:rsid w:val="00D82E6F"/>
    <w:rsid w:val="00D87E00"/>
    <w:rsid w:val="00D9134D"/>
    <w:rsid w:val="00D9628A"/>
    <w:rsid w:val="00DA09DB"/>
    <w:rsid w:val="00DA5D2D"/>
    <w:rsid w:val="00DA7A03"/>
    <w:rsid w:val="00DB0EBE"/>
    <w:rsid w:val="00DB1818"/>
    <w:rsid w:val="00DB29EA"/>
    <w:rsid w:val="00DB2E17"/>
    <w:rsid w:val="00DB7F94"/>
    <w:rsid w:val="00DC309B"/>
    <w:rsid w:val="00DC4DA2"/>
    <w:rsid w:val="00DC598C"/>
    <w:rsid w:val="00DD239B"/>
    <w:rsid w:val="00DD3CB5"/>
    <w:rsid w:val="00DD4C17"/>
    <w:rsid w:val="00DD4D77"/>
    <w:rsid w:val="00DD74A5"/>
    <w:rsid w:val="00DE07DE"/>
    <w:rsid w:val="00DF2B1F"/>
    <w:rsid w:val="00DF36FC"/>
    <w:rsid w:val="00DF3BD6"/>
    <w:rsid w:val="00DF62CD"/>
    <w:rsid w:val="00DF7035"/>
    <w:rsid w:val="00E06D66"/>
    <w:rsid w:val="00E075B7"/>
    <w:rsid w:val="00E1265A"/>
    <w:rsid w:val="00E16509"/>
    <w:rsid w:val="00E278D7"/>
    <w:rsid w:val="00E31385"/>
    <w:rsid w:val="00E350F0"/>
    <w:rsid w:val="00E358CE"/>
    <w:rsid w:val="00E3726D"/>
    <w:rsid w:val="00E40ED5"/>
    <w:rsid w:val="00E44582"/>
    <w:rsid w:val="00E44FFC"/>
    <w:rsid w:val="00E54515"/>
    <w:rsid w:val="00E71358"/>
    <w:rsid w:val="00E77645"/>
    <w:rsid w:val="00E869CF"/>
    <w:rsid w:val="00EA00D6"/>
    <w:rsid w:val="00EA15B0"/>
    <w:rsid w:val="00EA3DAD"/>
    <w:rsid w:val="00EA5EA7"/>
    <w:rsid w:val="00EA66BD"/>
    <w:rsid w:val="00EB257A"/>
    <w:rsid w:val="00EC4A25"/>
    <w:rsid w:val="00EE6176"/>
    <w:rsid w:val="00EF608C"/>
    <w:rsid w:val="00F025A2"/>
    <w:rsid w:val="00F04712"/>
    <w:rsid w:val="00F04ED1"/>
    <w:rsid w:val="00F10003"/>
    <w:rsid w:val="00F13360"/>
    <w:rsid w:val="00F16C98"/>
    <w:rsid w:val="00F21165"/>
    <w:rsid w:val="00F22EC7"/>
    <w:rsid w:val="00F325C8"/>
    <w:rsid w:val="00F34834"/>
    <w:rsid w:val="00F45294"/>
    <w:rsid w:val="00F653B8"/>
    <w:rsid w:val="00F85F2D"/>
    <w:rsid w:val="00F87CD6"/>
    <w:rsid w:val="00F9008D"/>
    <w:rsid w:val="00FA1266"/>
    <w:rsid w:val="00FB795E"/>
    <w:rsid w:val="00FC0C00"/>
    <w:rsid w:val="00FC1192"/>
    <w:rsid w:val="00FD0465"/>
    <w:rsid w:val="00FE2763"/>
    <w:rsid w:val="00FE7B71"/>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1A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361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361A5"/>
    <w:pPr>
      <w:pBdr>
        <w:top w:val="none" w:sz="0" w:space="0" w:color="auto"/>
      </w:pBdr>
      <w:spacing w:before="180"/>
      <w:outlineLvl w:val="1"/>
    </w:pPr>
    <w:rPr>
      <w:sz w:val="32"/>
    </w:rPr>
  </w:style>
  <w:style w:type="paragraph" w:styleId="Heading3">
    <w:name w:val="heading 3"/>
    <w:basedOn w:val="Heading2"/>
    <w:next w:val="Normal"/>
    <w:link w:val="Heading3Char"/>
    <w:qFormat/>
    <w:rsid w:val="00D361A5"/>
    <w:pPr>
      <w:spacing w:before="120"/>
      <w:outlineLvl w:val="2"/>
    </w:pPr>
    <w:rPr>
      <w:sz w:val="28"/>
    </w:rPr>
  </w:style>
  <w:style w:type="paragraph" w:styleId="Heading4">
    <w:name w:val="heading 4"/>
    <w:basedOn w:val="Heading3"/>
    <w:next w:val="Normal"/>
    <w:qFormat/>
    <w:rsid w:val="00D361A5"/>
    <w:pPr>
      <w:ind w:left="1418" w:hanging="1418"/>
      <w:outlineLvl w:val="3"/>
    </w:pPr>
    <w:rPr>
      <w:sz w:val="24"/>
    </w:rPr>
  </w:style>
  <w:style w:type="paragraph" w:styleId="Heading5">
    <w:name w:val="heading 5"/>
    <w:basedOn w:val="Heading4"/>
    <w:next w:val="Normal"/>
    <w:qFormat/>
    <w:rsid w:val="00D361A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361A5"/>
    <w:pPr>
      <w:ind w:left="0" w:firstLine="0"/>
      <w:outlineLvl w:val="7"/>
    </w:pPr>
  </w:style>
  <w:style w:type="paragraph" w:styleId="Heading9">
    <w:name w:val="heading 9"/>
    <w:basedOn w:val="Heading8"/>
    <w:next w:val="Normal"/>
    <w:qFormat/>
    <w:rsid w:val="00D361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61A5"/>
    <w:pPr>
      <w:ind w:left="1985" w:hanging="1985"/>
      <w:outlineLvl w:val="9"/>
    </w:pPr>
    <w:rPr>
      <w:sz w:val="20"/>
    </w:rPr>
  </w:style>
  <w:style w:type="paragraph" w:styleId="TOC9">
    <w:name w:val="toc 9"/>
    <w:basedOn w:val="TOC8"/>
    <w:uiPriority w:val="39"/>
    <w:rsid w:val="00D361A5"/>
    <w:pPr>
      <w:ind w:left="1418" w:hanging="1418"/>
    </w:pPr>
  </w:style>
  <w:style w:type="paragraph" w:styleId="TOC8">
    <w:name w:val="toc 8"/>
    <w:basedOn w:val="TOC1"/>
    <w:rsid w:val="00D361A5"/>
    <w:pPr>
      <w:spacing w:before="180"/>
      <w:ind w:left="2693" w:hanging="2693"/>
    </w:pPr>
    <w:rPr>
      <w:b/>
    </w:rPr>
  </w:style>
  <w:style w:type="paragraph" w:styleId="TOC1">
    <w:name w:val="toc 1"/>
    <w:uiPriority w:val="39"/>
    <w:rsid w:val="00D361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361A5"/>
    <w:pPr>
      <w:keepLines/>
      <w:tabs>
        <w:tab w:val="center" w:pos="4536"/>
        <w:tab w:val="right" w:pos="9072"/>
      </w:tabs>
    </w:pPr>
    <w:rPr>
      <w:noProof/>
    </w:rPr>
  </w:style>
  <w:style w:type="character" w:customStyle="1" w:styleId="ZGSM">
    <w:name w:val="ZGSM"/>
    <w:rsid w:val="00D361A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361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361A5"/>
    <w:pPr>
      <w:ind w:left="1701" w:hanging="1701"/>
    </w:pPr>
  </w:style>
  <w:style w:type="paragraph" w:styleId="TOC4">
    <w:name w:val="toc 4"/>
    <w:basedOn w:val="TOC3"/>
    <w:uiPriority w:val="39"/>
    <w:rsid w:val="00D361A5"/>
    <w:pPr>
      <w:ind w:left="1418" w:hanging="1418"/>
    </w:pPr>
  </w:style>
  <w:style w:type="paragraph" w:styleId="TOC3">
    <w:name w:val="toc 3"/>
    <w:basedOn w:val="TOC2"/>
    <w:uiPriority w:val="39"/>
    <w:rsid w:val="00D361A5"/>
    <w:pPr>
      <w:ind w:left="1134" w:hanging="1134"/>
    </w:pPr>
  </w:style>
  <w:style w:type="paragraph" w:styleId="TOC2">
    <w:name w:val="toc 2"/>
    <w:basedOn w:val="TOC1"/>
    <w:uiPriority w:val="39"/>
    <w:rsid w:val="00D361A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D361A5"/>
    <w:pPr>
      <w:outlineLvl w:val="9"/>
    </w:pPr>
  </w:style>
  <w:style w:type="paragraph" w:customStyle="1" w:styleId="NF">
    <w:name w:val="NF"/>
    <w:basedOn w:val="NO"/>
    <w:rsid w:val="00D361A5"/>
    <w:pPr>
      <w:keepNext/>
      <w:spacing w:after="0"/>
    </w:pPr>
    <w:rPr>
      <w:rFonts w:ascii="Arial" w:hAnsi="Arial"/>
      <w:sz w:val="18"/>
    </w:rPr>
  </w:style>
  <w:style w:type="paragraph" w:customStyle="1" w:styleId="NO">
    <w:name w:val="NO"/>
    <w:basedOn w:val="Normal"/>
    <w:link w:val="NOZchn"/>
    <w:rsid w:val="00D361A5"/>
    <w:pPr>
      <w:keepLines/>
      <w:ind w:left="1135" w:hanging="851"/>
    </w:pPr>
  </w:style>
  <w:style w:type="paragraph" w:customStyle="1" w:styleId="PL">
    <w:name w:val="PL"/>
    <w:rsid w:val="00D361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61A5"/>
    <w:pPr>
      <w:jc w:val="right"/>
    </w:pPr>
  </w:style>
  <w:style w:type="paragraph" w:customStyle="1" w:styleId="TAL">
    <w:name w:val="TAL"/>
    <w:basedOn w:val="Normal"/>
    <w:link w:val="TALChar"/>
    <w:rsid w:val="00D361A5"/>
    <w:pPr>
      <w:keepNext/>
      <w:keepLines/>
      <w:spacing w:after="0"/>
    </w:pPr>
    <w:rPr>
      <w:rFonts w:ascii="Arial" w:hAnsi="Arial"/>
      <w:sz w:val="18"/>
    </w:rPr>
  </w:style>
  <w:style w:type="paragraph" w:customStyle="1" w:styleId="TAH">
    <w:name w:val="TAH"/>
    <w:basedOn w:val="TAC"/>
    <w:link w:val="TAHCar"/>
    <w:rsid w:val="00D361A5"/>
    <w:rPr>
      <w:b/>
    </w:rPr>
  </w:style>
  <w:style w:type="paragraph" w:customStyle="1" w:styleId="TAC">
    <w:name w:val="TAC"/>
    <w:basedOn w:val="TAL"/>
    <w:link w:val="TACChar"/>
    <w:rsid w:val="00D361A5"/>
    <w:pPr>
      <w:jc w:val="center"/>
    </w:pPr>
  </w:style>
  <w:style w:type="paragraph" w:customStyle="1" w:styleId="LD">
    <w:name w:val="LD"/>
    <w:rsid w:val="00D361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61A5"/>
    <w:pPr>
      <w:keepLines/>
      <w:ind w:left="1702" w:hanging="1418"/>
    </w:pPr>
  </w:style>
  <w:style w:type="paragraph" w:customStyle="1" w:styleId="FP">
    <w:name w:val="FP"/>
    <w:basedOn w:val="Normal"/>
    <w:rsid w:val="00D361A5"/>
    <w:pPr>
      <w:spacing w:after="0"/>
    </w:pPr>
  </w:style>
  <w:style w:type="paragraph" w:customStyle="1" w:styleId="NW">
    <w:name w:val="NW"/>
    <w:basedOn w:val="NO"/>
    <w:rsid w:val="00D361A5"/>
    <w:pPr>
      <w:spacing w:after="0"/>
    </w:pPr>
  </w:style>
  <w:style w:type="paragraph" w:customStyle="1" w:styleId="EW">
    <w:name w:val="EW"/>
    <w:basedOn w:val="EX"/>
    <w:rsid w:val="00D361A5"/>
    <w:pPr>
      <w:spacing w:after="0"/>
    </w:pPr>
  </w:style>
  <w:style w:type="paragraph" w:customStyle="1" w:styleId="B1">
    <w:name w:val="B1"/>
    <w:basedOn w:val="List"/>
    <w:link w:val="B1Char"/>
    <w:rsid w:val="00D361A5"/>
    <w:pPr>
      <w:ind w:left="568" w:hanging="284"/>
      <w:contextualSpacing w:val="0"/>
    </w:pPr>
  </w:style>
  <w:style w:type="paragraph" w:styleId="TOC6">
    <w:name w:val="toc 6"/>
    <w:basedOn w:val="TOC5"/>
    <w:next w:val="Normal"/>
    <w:rsid w:val="00D361A5"/>
    <w:pPr>
      <w:ind w:left="1985" w:hanging="1985"/>
    </w:pPr>
  </w:style>
  <w:style w:type="paragraph" w:styleId="TOC7">
    <w:name w:val="toc 7"/>
    <w:basedOn w:val="TOC6"/>
    <w:next w:val="Normal"/>
    <w:semiHidden/>
    <w:rsid w:val="00D361A5"/>
    <w:pPr>
      <w:ind w:left="2268" w:hanging="2268"/>
    </w:pPr>
  </w:style>
  <w:style w:type="paragraph" w:customStyle="1" w:styleId="EditorsNote">
    <w:name w:val="Editor's Note"/>
    <w:basedOn w:val="NO"/>
    <w:link w:val="EditorsNoteChar"/>
    <w:rsid w:val="00D361A5"/>
    <w:pPr>
      <w:ind w:left="1559" w:hanging="1276"/>
    </w:pPr>
    <w:rPr>
      <w:color w:val="FF0000"/>
    </w:rPr>
  </w:style>
  <w:style w:type="paragraph" w:customStyle="1" w:styleId="TH">
    <w:name w:val="TH"/>
    <w:basedOn w:val="Normal"/>
    <w:link w:val="THChar"/>
    <w:rsid w:val="00D361A5"/>
    <w:pPr>
      <w:keepNext/>
      <w:keepLines/>
      <w:spacing w:before="60"/>
      <w:jc w:val="center"/>
    </w:pPr>
    <w:rPr>
      <w:rFonts w:ascii="Arial" w:hAnsi="Arial"/>
      <w:b/>
    </w:rPr>
  </w:style>
  <w:style w:type="paragraph" w:customStyle="1" w:styleId="ZA">
    <w:name w:val="ZA"/>
    <w:rsid w:val="00D361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61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61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61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361A5"/>
    <w:pPr>
      <w:ind w:left="851" w:hanging="851"/>
    </w:pPr>
  </w:style>
  <w:style w:type="paragraph" w:customStyle="1" w:styleId="ZH">
    <w:name w:val="ZH"/>
    <w:rsid w:val="00D361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361A5"/>
    <w:pPr>
      <w:keepNext w:val="0"/>
      <w:spacing w:before="0" w:after="240"/>
    </w:pPr>
  </w:style>
  <w:style w:type="paragraph" w:customStyle="1" w:styleId="ZG">
    <w:name w:val="ZG"/>
    <w:rsid w:val="00D361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361A5"/>
    <w:pPr>
      <w:ind w:left="851" w:hanging="284"/>
      <w:contextualSpacing w:val="0"/>
    </w:pPr>
  </w:style>
  <w:style w:type="paragraph" w:customStyle="1" w:styleId="B3">
    <w:name w:val="B3"/>
    <w:basedOn w:val="List3"/>
    <w:link w:val="B3Char2"/>
    <w:rsid w:val="00D361A5"/>
    <w:pPr>
      <w:ind w:left="1135" w:hanging="284"/>
      <w:contextualSpacing w:val="0"/>
    </w:pPr>
  </w:style>
  <w:style w:type="paragraph" w:customStyle="1" w:styleId="B4">
    <w:name w:val="B4"/>
    <w:basedOn w:val="List4"/>
    <w:rsid w:val="00D361A5"/>
    <w:pPr>
      <w:ind w:left="1418" w:hanging="284"/>
      <w:contextualSpacing w:val="0"/>
    </w:pPr>
  </w:style>
  <w:style w:type="paragraph" w:customStyle="1" w:styleId="B5">
    <w:name w:val="B5"/>
    <w:basedOn w:val="List5"/>
    <w:rsid w:val="00D361A5"/>
    <w:pPr>
      <w:ind w:left="1702" w:hanging="284"/>
      <w:contextualSpacing w:val="0"/>
    </w:pPr>
  </w:style>
  <w:style w:type="paragraph" w:customStyle="1" w:styleId="ZTD">
    <w:name w:val="ZTD"/>
    <w:basedOn w:val="ZB"/>
    <w:rsid w:val="00D361A5"/>
    <w:pPr>
      <w:framePr w:hRule="auto" w:wrap="notBeside" w:y="852"/>
    </w:pPr>
    <w:rPr>
      <w:i w:val="0"/>
      <w:sz w:val="40"/>
    </w:rPr>
  </w:style>
  <w:style w:type="paragraph" w:customStyle="1" w:styleId="ZV">
    <w:name w:val="ZV"/>
    <w:basedOn w:val="ZU"/>
    <w:rsid w:val="00D361A5"/>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rPr>
      <w:rFonts w:eastAsia="Times New Roman"/>
    </w:rPr>
  </w:style>
  <w:style w:type="character" w:customStyle="1" w:styleId="Heading2Char">
    <w:name w:val="Heading 2 Char"/>
    <w:basedOn w:val="DefaultParagraphFont"/>
    <w:link w:val="Heading2"/>
    <w:rsid w:val="00EA3DAD"/>
    <w:rPr>
      <w:rFonts w:ascii="Arial" w:eastAsia="Times New Roman" w:hAnsi="Arial"/>
      <w:sz w:val="32"/>
    </w:rPr>
  </w:style>
  <w:style w:type="character" w:customStyle="1" w:styleId="Heading3Char">
    <w:name w:val="Heading 3 Char"/>
    <w:link w:val="Heading3"/>
    <w:rsid w:val="00EA3DAD"/>
    <w:rPr>
      <w:rFonts w:ascii="Arial" w:eastAsia="Times New Roman" w:hAnsi="Arial"/>
      <w:sz w:val="28"/>
    </w:rPr>
  </w:style>
  <w:style w:type="character" w:customStyle="1" w:styleId="B1Char">
    <w:name w:val="B1 Char"/>
    <w:link w:val="B1"/>
    <w:qFormat/>
    <w:rsid w:val="00EA3DAD"/>
    <w:rPr>
      <w:rFonts w:eastAsia="Times New Roman"/>
    </w:rPr>
  </w:style>
  <w:style w:type="character" w:customStyle="1" w:styleId="B2Char">
    <w:name w:val="B2 Char"/>
    <w:link w:val="B2"/>
    <w:qFormat/>
    <w:locked/>
    <w:rsid w:val="00EA3DAD"/>
    <w:rPr>
      <w:rFonts w:eastAsia="Times New Roman"/>
    </w:rPr>
  </w:style>
  <w:style w:type="character" w:customStyle="1" w:styleId="TACChar">
    <w:name w:val="TAC Char"/>
    <w:link w:val="TAC"/>
    <w:locked/>
    <w:rsid w:val="00EA3DAD"/>
    <w:rPr>
      <w:rFonts w:ascii="Arial" w:eastAsia="Times New Roman" w:hAnsi="Arial"/>
      <w:sz w:val="18"/>
    </w:rPr>
  </w:style>
  <w:style w:type="character" w:customStyle="1" w:styleId="TAHCar">
    <w:name w:val="TAH Car"/>
    <w:link w:val="TAH"/>
    <w:rsid w:val="00EA3DAD"/>
    <w:rPr>
      <w:rFonts w:ascii="Arial" w:eastAsia="Times New Roman" w:hAnsi="Arial"/>
      <w:b/>
      <w:sz w:val="18"/>
    </w:rPr>
  </w:style>
  <w:style w:type="character" w:customStyle="1" w:styleId="NOZchn">
    <w:name w:val="NO Zchn"/>
    <w:link w:val="NO"/>
    <w:rsid w:val="00EA3DAD"/>
    <w:rPr>
      <w:rFonts w:eastAsia="Times New Roman"/>
    </w:rPr>
  </w:style>
  <w:style w:type="character" w:customStyle="1" w:styleId="EditorsNoteChar">
    <w:name w:val="Editor's Note Char"/>
    <w:aliases w:val="EN Char"/>
    <w:link w:val="EditorsNote"/>
    <w:locked/>
    <w:rsid w:val="00EA3DAD"/>
    <w:rPr>
      <w:rFonts w:eastAsia="Times New Roman"/>
      <w:color w:val="FF0000"/>
    </w:rPr>
  </w:style>
  <w:style w:type="character" w:customStyle="1" w:styleId="TFChar">
    <w:name w:val="TF Char"/>
    <w:link w:val="TF"/>
    <w:rsid w:val="00EA3DAD"/>
    <w:rPr>
      <w:rFonts w:ascii="Arial" w:eastAsia="Times New Roman" w:hAnsi="Arial"/>
      <w:b/>
    </w:rPr>
  </w:style>
  <w:style w:type="character" w:customStyle="1" w:styleId="B3Char2">
    <w:name w:val="B3 Char2"/>
    <w:link w:val="B3"/>
    <w:rsid w:val="00EA3DAD"/>
    <w:rPr>
      <w:rFonts w:eastAsia="Times New Roman"/>
    </w:rPr>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eastAsia="Times New Roman" w:hAnsi="Arial"/>
      <w:sz w:val="18"/>
    </w:rPr>
  </w:style>
  <w:style w:type="character" w:customStyle="1" w:styleId="ListParagraphChar">
    <w:name w:val="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Normal"/>
    <w:rsid w:val="00F16C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38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77D58-7D6C-4614-B8BD-AC25C21F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29101</Words>
  <Characters>165588</Characters>
  <Application>Microsoft Office Word</Application>
  <DocSecurity>0</DocSecurity>
  <Lines>4357</Lines>
  <Paragraphs>2742</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191947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Void_Clause_Additions</cp:lastModifiedBy>
  <cp:revision>2</cp:revision>
  <cp:lastPrinted>2019-02-25T14:05:00Z</cp:lastPrinted>
  <dcterms:created xsi:type="dcterms:W3CDTF">2025-08-08T05:03:00Z</dcterms:created>
  <dcterms:modified xsi:type="dcterms:W3CDTF">2025-08-08T05:03:00Z</dcterms:modified>
</cp:coreProperties>
</file>