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71DEE0E"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E812CB">
              <w:t>4</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E812CB">
              <w:rPr>
                <w:sz w:val="32"/>
              </w:rPr>
              <w:t>09</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818249330" r:id="rId10"/>
              </w:object>
            </w:r>
          </w:p>
        </w:tc>
        <w:tc>
          <w:tcPr>
            <w:tcW w:w="5540" w:type="dxa"/>
            <w:shd w:val="clear" w:color="auto" w:fill="auto"/>
          </w:tcPr>
          <w:p w14:paraId="563E5522" w14:textId="37CCDEF6" w:rsidR="001A5C2C" w:rsidRPr="001A01C4" w:rsidRDefault="00B13755" w:rsidP="001A5C2C">
            <w:pPr>
              <w:jc w:val="right"/>
            </w:pPr>
            <w:bookmarkStart w:id="3" w:name="logos"/>
            <w:r>
              <w:pict w14:anchorId="3D63C6C2">
                <v:shape id="_x0000_i1026" type="#_x0000_t75" style="width:129.75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fr-FR"/>
        </w:rPr>
        <w:lastRenderedPageBreak/>
        <w:t>6.1.3.3</w:t>
      </w:r>
      <w:r w:rsidRPr="00EC6984">
        <w:rPr>
          <w:rFonts w:asciiTheme="minorHAnsi" w:eastAsiaTheme="minorEastAsia" w:hAnsiTheme="minorHAnsi" w:cstheme="minorBidi"/>
          <w:noProof/>
          <w:kern w:val="2"/>
          <w:sz w:val="24"/>
          <w:szCs w:val="24"/>
          <w:lang w:eastAsia="en-GB"/>
          <w14:ligatures w14:val="standardContextual"/>
        </w:rPr>
        <w:tab/>
      </w:r>
      <w:r w:rsidRPr="001546D7">
        <w:rPr>
          <w:noProof/>
          <w:lang w:val="fr-FR"/>
        </w:rPr>
        <w:t>Resource: 5g-aka-confirmation (Document)</w:t>
      </w:r>
      <w:r w:rsidRPr="00EC6984">
        <w:rPr>
          <w:noProof/>
        </w:rPr>
        <w:tab/>
      </w:r>
      <w:r>
        <w:rPr>
          <w:noProof/>
        </w:rPr>
        <w:fldChar w:fldCharType="begin" w:fldLock="1"/>
      </w:r>
      <w:r w:rsidRPr="00EC6984">
        <w:rPr>
          <w:noProof/>
        </w:rPr>
        <w:instrText xml:space="preserve"> PAGEREF _Toc200618760 \h </w:instrText>
      </w:r>
      <w:r>
        <w:rPr>
          <w:noProof/>
        </w:rPr>
      </w:r>
      <w:r>
        <w:rPr>
          <w:noProof/>
        </w:rPr>
        <w:fldChar w:fldCharType="separate"/>
      </w:r>
      <w:r w:rsidRPr="00EC6984">
        <w:rPr>
          <w:noProof/>
        </w:rPr>
        <w:t>29</w:t>
      </w:r>
      <w:r>
        <w:rPr>
          <w:noProof/>
        </w:rPr>
        <w:fldChar w:fldCharType="end"/>
      </w:r>
    </w:p>
    <w:p w14:paraId="4A69711D" w14:textId="218F04AD"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_Toc200618761 \h </w:instrText>
      </w:r>
      <w:r>
        <w:rPr>
          <w:noProof/>
        </w:rPr>
      </w:r>
      <w:r>
        <w:rPr>
          <w:noProof/>
        </w:rPr>
        <w:fldChar w:fldCharType="separate"/>
      </w:r>
      <w:r w:rsidRPr="00EC6984">
        <w:rPr>
          <w:noProof/>
        </w:rPr>
        <w:t>29</w:t>
      </w:r>
      <w:r>
        <w:rPr>
          <w:noProof/>
        </w:rPr>
        <w:fldChar w:fldCharType="end"/>
      </w:r>
    </w:p>
    <w:p w14:paraId="4A254B83" w14:textId="2E3079CF"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_Toc200618762 \h </w:instrText>
      </w:r>
      <w:r>
        <w:rPr>
          <w:noProof/>
        </w:rPr>
      </w:r>
      <w:r>
        <w:rPr>
          <w:noProof/>
        </w:rPr>
        <w:fldChar w:fldCharType="separate"/>
      </w:r>
      <w:r w:rsidRPr="00EC6984">
        <w:rPr>
          <w:noProof/>
        </w:rPr>
        <w:t>29</w:t>
      </w:r>
      <w:r>
        <w:rPr>
          <w:noProof/>
        </w:rPr>
        <w:fldChar w:fldCharType="end"/>
      </w:r>
    </w:p>
    <w:p w14:paraId="13CEC299" w14:textId="240DA16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6.1.3.3.3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_Toc200618763 \h </w:instrText>
      </w:r>
      <w:r>
        <w:rPr>
          <w:noProof/>
        </w:rPr>
      </w:r>
      <w:r>
        <w:rPr>
          <w:noProof/>
        </w:rPr>
        <w:fldChar w:fldCharType="separate"/>
      </w:r>
      <w:r w:rsidRPr="00EC6984">
        <w:rPr>
          <w:noProof/>
        </w:rPr>
        <w:t>29</w:t>
      </w:r>
      <w:r>
        <w:rPr>
          <w:noProof/>
        </w:rPr>
        <w:fldChar w:fldCharType="end"/>
      </w:r>
    </w:p>
    <w:p w14:paraId="7E0C3188" w14:textId="786F5D48"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lang w:val="en-US"/>
        </w:rPr>
        <w:t>6.1.3.4</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Resource: eap-session (Document)</w:t>
      </w:r>
      <w:r w:rsidRPr="00EC6984">
        <w:rPr>
          <w:noProof/>
        </w:rPr>
        <w:tab/>
      </w:r>
      <w:r>
        <w:rPr>
          <w:noProof/>
        </w:rPr>
        <w:fldChar w:fldCharType="begin" w:fldLock="1"/>
      </w:r>
      <w:r w:rsidRPr="00EC6984">
        <w:rPr>
          <w:noProof/>
        </w:rPr>
        <w:instrText xml:space="preserve"> PAGEREF _Toc200618764 \h </w:instrText>
      </w:r>
      <w:r>
        <w:rPr>
          <w:noProof/>
        </w:rPr>
      </w:r>
      <w:r>
        <w:rPr>
          <w:noProof/>
        </w:rPr>
        <w:fldChar w:fldCharType="separate"/>
      </w:r>
      <w:r w:rsidRPr="00EC6984">
        <w:rPr>
          <w:noProof/>
        </w:rPr>
        <w:t>31</w:t>
      </w:r>
      <w:r>
        <w:rPr>
          <w:noProof/>
        </w:rPr>
        <w:fldChar w:fldCharType="end"/>
      </w:r>
    </w:p>
    <w:p w14:paraId="34D53953" w14:textId="7A3AB525"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lang w:val="en-US"/>
        </w:rPr>
        <w:t>6.1.3.4.1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Description</w:t>
      </w:r>
      <w:r w:rsidRPr="00EC6984">
        <w:rPr>
          <w:noProof/>
        </w:rPr>
        <w:tab/>
      </w:r>
      <w:r>
        <w:rPr>
          <w:noProof/>
        </w:rPr>
        <w:fldChar w:fldCharType="begin" w:fldLock="1"/>
      </w:r>
      <w:r w:rsidRPr="00EC6984">
        <w:rPr>
          <w:noProof/>
        </w:rPr>
        <w:instrText xml:space="preserve"> PAGEREF _Toc200618765 \h </w:instrText>
      </w:r>
      <w:r>
        <w:rPr>
          <w:noProof/>
        </w:rPr>
      </w:r>
      <w:r>
        <w:rPr>
          <w:noProof/>
        </w:rPr>
        <w:fldChar w:fldCharType="separate"/>
      </w:r>
      <w:r w:rsidRPr="00EC6984">
        <w:rPr>
          <w:noProof/>
        </w:rPr>
        <w:t>31</w:t>
      </w:r>
      <w:r>
        <w:rPr>
          <w:noProof/>
        </w:rPr>
        <w:fldChar w:fldCharType="end"/>
      </w:r>
    </w:p>
    <w:p w14:paraId="7304F5FF" w14:textId="1767BCC4"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6.1.3.4.2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_Toc200618766 \h </w:instrText>
      </w:r>
      <w:r>
        <w:rPr>
          <w:noProof/>
        </w:rPr>
      </w:r>
      <w:r>
        <w:rPr>
          <w:noProof/>
        </w:rPr>
        <w:fldChar w:fldCharType="separate"/>
      </w:r>
      <w:r w:rsidRPr="00EC6984">
        <w:rPr>
          <w:noProof/>
        </w:rPr>
        <w:t>31</w:t>
      </w:r>
      <w:r>
        <w:rPr>
          <w:noProof/>
        </w:rPr>
        <w:fldChar w:fldCharType="end"/>
      </w:r>
    </w:p>
    <w:p w14:paraId="205E3777" w14:textId="69ADDBC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6.1.3.4.3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_Toc200618767 \h </w:instrText>
      </w:r>
      <w:r>
        <w:rPr>
          <w:noProof/>
        </w:rPr>
      </w:r>
      <w:r>
        <w:rPr>
          <w:noProof/>
        </w:rPr>
        <w:fldChar w:fldCharType="separate"/>
      </w:r>
      <w:r w:rsidRPr="00EC6984">
        <w:rPr>
          <w:noProof/>
        </w:rPr>
        <w:t>32</w:t>
      </w:r>
      <w:r>
        <w:rPr>
          <w:noProof/>
        </w:rPr>
        <w:fldChar w:fldCharType="end"/>
      </w:r>
    </w:p>
    <w:p w14:paraId="5982A593" w14:textId="7A62F7A8"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rPr>
        <w:t>6.1.3.5</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rg-authentications (Collection)</w:t>
      </w:r>
      <w:r w:rsidRPr="00EC6984">
        <w:rPr>
          <w:noProof/>
        </w:rPr>
        <w:tab/>
      </w:r>
      <w:r>
        <w:rPr>
          <w:noProof/>
        </w:rPr>
        <w:fldChar w:fldCharType="begin" w:fldLock="1"/>
      </w:r>
      <w:r w:rsidRPr="00EC6984">
        <w:rPr>
          <w:noProof/>
        </w:rPr>
        <w:instrText xml:space="preserve"> PAGEREF _Toc200618768 \h </w:instrText>
      </w:r>
      <w:r>
        <w:rPr>
          <w:noProof/>
        </w:rPr>
      </w:r>
      <w:r>
        <w:rPr>
          <w:noProof/>
        </w:rPr>
        <w:fldChar w:fldCharType="separate"/>
      </w:r>
      <w:r w:rsidRPr="00EC6984">
        <w:rPr>
          <w:noProof/>
        </w:rPr>
        <w:t>34</w:t>
      </w:r>
      <w:r>
        <w:rPr>
          <w:noProof/>
        </w:rPr>
        <w:fldChar w:fldCharType="end"/>
      </w:r>
    </w:p>
    <w:p w14:paraId="0416CDF9" w14:textId="7289099E"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_Toc200618769 \h </w:instrText>
      </w:r>
      <w:r>
        <w:rPr>
          <w:noProof/>
        </w:rPr>
      </w:r>
      <w:r>
        <w:rPr>
          <w:noProof/>
        </w:rPr>
        <w:fldChar w:fldCharType="separate"/>
      </w:r>
      <w:r w:rsidRPr="00EC6984">
        <w:rPr>
          <w:noProof/>
        </w:rPr>
        <w:t>34</w:t>
      </w:r>
      <w:r>
        <w:rPr>
          <w:noProof/>
        </w:rPr>
        <w:fldChar w:fldCharType="end"/>
      </w:r>
    </w:p>
    <w:p w14:paraId="79E88D90" w14:textId="41F184CD"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_Toc200618770 \h </w:instrText>
      </w:r>
      <w:r>
        <w:rPr>
          <w:noProof/>
        </w:rPr>
      </w:r>
      <w:r>
        <w:rPr>
          <w:noProof/>
        </w:rPr>
        <w:fldChar w:fldCharType="separate"/>
      </w:r>
      <w:r w:rsidRPr="00EC6984">
        <w:rPr>
          <w:noProof/>
        </w:rPr>
        <w:t>34</w:t>
      </w:r>
      <w:r>
        <w:rPr>
          <w:noProof/>
        </w:rPr>
        <w:fldChar w:fldCharType="end"/>
      </w:r>
    </w:p>
    <w:p w14:paraId="698BD1C9" w14:textId="01CAEC71"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6.1.3.5.3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_Toc200618771 \h </w:instrText>
      </w:r>
      <w:r>
        <w:rPr>
          <w:noProof/>
        </w:rPr>
      </w:r>
      <w:r>
        <w:rPr>
          <w:noProof/>
        </w:rPr>
        <w:fldChar w:fldCharType="separate"/>
      </w:r>
      <w:r w:rsidRPr="00EC6984">
        <w:rPr>
          <w:noProof/>
        </w:rPr>
        <w:t>34</w:t>
      </w:r>
      <w:r>
        <w:rPr>
          <w:noProof/>
        </w:rPr>
        <w:fldChar w:fldCharType="end"/>
      </w:r>
    </w:p>
    <w:p w14:paraId="33FBEB41" w14:textId="1CF9E2DF"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rPr>
        <w:t>6.1.3.6</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prose-authentications (Collection)</w:t>
      </w:r>
      <w:r w:rsidRPr="00EC6984">
        <w:rPr>
          <w:noProof/>
        </w:rPr>
        <w:tab/>
      </w:r>
      <w:r>
        <w:rPr>
          <w:noProof/>
        </w:rPr>
        <w:fldChar w:fldCharType="begin" w:fldLock="1"/>
      </w:r>
      <w:r w:rsidRPr="00EC6984">
        <w:rPr>
          <w:noProof/>
        </w:rPr>
        <w:instrText xml:space="preserve"> PAGEREF _Toc200618772 \h </w:instrText>
      </w:r>
      <w:r>
        <w:rPr>
          <w:noProof/>
        </w:rPr>
      </w:r>
      <w:r>
        <w:rPr>
          <w:noProof/>
        </w:rPr>
        <w:fldChar w:fldCharType="separate"/>
      </w:r>
      <w:r w:rsidRPr="00EC6984">
        <w:rPr>
          <w:noProof/>
        </w:rPr>
        <w:t>35</w:t>
      </w:r>
      <w:r>
        <w:rPr>
          <w:noProof/>
        </w:rPr>
        <w:fldChar w:fldCharType="end"/>
      </w:r>
    </w:p>
    <w:p w14:paraId="627CF148" w14:textId="3647BCD1"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6.1.3.6.1</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Description</w:t>
      </w:r>
      <w:r w:rsidRPr="00EC6984">
        <w:rPr>
          <w:noProof/>
        </w:rPr>
        <w:tab/>
      </w:r>
      <w:r>
        <w:rPr>
          <w:noProof/>
        </w:rPr>
        <w:fldChar w:fldCharType="begin" w:fldLock="1"/>
      </w:r>
      <w:r w:rsidRPr="00EC6984">
        <w:rPr>
          <w:noProof/>
        </w:rPr>
        <w:instrText xml:space="preserve"> PAGEREF _Toc200618773 \h </w:instrText>
      </w:r>
      <w:r>
        <w:rPr>
          <w:noProof/>
        </w:rPr>
      </w:r>
      <w:r>
        <w:rPr>
          <w:noProof/>
        </w:rPr>
        <w:fldChar w:fldCharType="separate"/>
      </w:r>
      <w:r w:rsidRPr="00EC6984">
        <w:rPr>
          <w:noProof/>
        </w:rPr>
        <w:t>35</w:t>
      </w:r>
      <w:r>
        <w:rPr>
          <w:noProof/>
        </w:rPr>
        <w:fldChar w:fldCharType="end"/>
      </w:r>
    </w:p>
    <w:p w14:paraId="6E413ABC" w14:textId="3DD3ECD9"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6.1.3.6.2</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Definition</w:t>
      </w:r>
      <w:r w:rsidRPr="00EC6984">
        <w:rPr>
          <w:noProof/>
        </w:rPr>
        <w:tab/>
      </w:r>
      <w:r>
        <w:rPr>
          <w:noProof/>
        </w:rPr>
        <w:fldChar w:fldCharType="begin" w:fldLock="1"/>
      </w:r>
      <w:r w:rsidRPr="00EC6984">
        <w:rPr>
          <w:noProof/>
        </w:rPr>
        <w:instrText xml:space="preserve"> PAGEREF _Toc200618774 \h </w:instrText>
      </w:r>
      <w:r>
        <w:rPr>
          <w:noProof/>
        </w:rPr>
      </w:r>
      <w:r>
        <w:rPr>
          <w:noProof/>
        </w:rPr>
        <w:fldChar w:fldCharType="separate"/>
      </w:r>
      <w:r w:rsidRPr="00EC6984">
        <w:rPr>
          <w:noProof/>
        </w:rPr>
        <w:t>36</w:t>
      </w:r>
      <w:r>
        <w:rPr>
          <w:noProof/>
        </w:rPr>
        <w:fldChar w:fldCharType="end"/>
      </w:r>
    </w:p>
    <w:p w14:paraId="5777277F" w14:textId="79044337" w:rsidR="001E7F5B" w:rsidRPr="00EC6984" w:rsidRDefault="001E7F5B">
      <w:pPr>
        <w:pStyle w:val="TM5"/>
        <w:rPr>
          <w:rFonts w:asciiTheme="minorHAnsi" w:eastAsiaTheme="minorEastAsia" w:hAnsiTheme="minorHAnsi" w:cstheme="minorBidi"/>
          <w:noProof/>
          <w:kern w:val="2"/>
          <w:sz w:val="24"/>
          <w:szCs w:val="24"/>
          <w:lang w:eastAsia="en-GB"/>
          <w14:ligatures w14:val="standardContextual"/>
        </w:rPr>
      </w:pPr>
      <w:r w:rsidRPr="00EC6984">
        <w:rPr>
          <w:noProof/>
        </w:rPr>
        <w:t>6.1.3.6.3</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rPr>
        <w:t>Resource Standard Methods</w:t>
      </w:r>
      <w:r w:rsidRPr="00EC6984">
        <w:rPr>
          <w:noProof/>
        </w:rPr>
        <w:tab/>
      </w:r>
      <w:r>
        <w:rPr>
          <w:noProof/>
        </w:rPr>
        <w:fldChar w:fldCharType="begin" w:fldLock="1"/>
      </w:r>
      <w:r w:rsidRPr="00EC6984">
        <w:rPr>
          <w:noProof/>
        </w:rPr>
        <w:instrText xml:space="preserve"> PAGEREF _Toc200618775 \h </w:instrText>
      </w:r>
      <w:r>
        <w:rPr>
          <w:noProof/>
        </w:rPr>
      </w:r>
      <w:r>
        <w:rPr>
          <w:noProof/>
        </w:rPr>
        <w:fldChar w:fldCharType="separate"/>
      </w:r>
      <w:r w:rsidRPr="00EC6984">
        <w:rPr>
          <w:noProof/>
        </w:rPr>
        <w:t>36</w:t>
      </w:r>
      <w:r>
        <w:rPr>
          <w:noProof/>
        </w:rPr>
        <w:fldChar w:fldCharType="end"/>
      </w:r>
    </w:p>
    <w:p w14:paraId="11330DE1" w14:textId="5B6D1316" w:rsidR="001E7F5B" w:rsidRPr="00EC6984" w:rsidRDefault="001E7F5B">
      <w:pPr>
        <w:pStyle w:val="TM4"/>
        <w:rPr>
          <w:rFonts w:asciiTheme="minorHAnsi" w:eastAsiaTheme="minorEastAsia" w:hAnsiTheme="minorHAnsi" w:cstheme="minorBidi"/>
          <w:noProof/>
          <w:kern w:val="2"/>
          <w:sz w:val="24"/>
          <w:szCs w:val="24"/>
          <w:lang w:eastAsia="en-GB"/>
          <w14:ligatures w14:val="standardContextual"/>
        </w:rPr>
      </w:pPr>
      <w:r w:rsidRPr="00EC6984">
        <w:rPr>
          <w:noProof/>
          <w:lang w:val="en-US"/>
        </w:rPr>
        <w:t>6.1.3.7</w:t>
      </w:r>
      <w:r w:rsidRPr="00EC6984">
        <w:rPr>
          <w:rFonts w:asciiTheme="minorHAnsi" w:eastAsiaTheme="minorEastAsia" w:hAnsiTheme="minorHAnsi" w:cstheme="minorBidi"/>
          <w:noProof/>
          <w:kern w:val="2"/>
          <w:sz w:val="24"/>
          <w:szCs w:val="24"/>
          <w:lang w:eastAsia="en-GB"/>
          <w14:ligatures w14:val="standardContextual"/>
        </w:rPr>
        <w:tab/>
      </w:r>
      <w:r w:rsidRPr="00EC6984">
        <w:rPr>
          <w:noProof/>
          <w:lang w:val="en-US"/>
        </w:rPr>
        <w:t>Resource: prose-auth (Document)</w:t>
      </w:r>
      <w:r w:rsidRPr="00EC6984">
        <w:rPr>
          <w:noProof/>
        </w:rPr>
        <w:tab/>
      </w:r>
      <w:r>
        <w:rPr>
          <w:noProof/>
        </w:rPr>
        <w:fldChar w:fldCharType="begin" w:fldLock="1"/>
      </w:r>
      <w:r w:rsidRPr="00EC6984">
        <w:rPr>
          <w:noProof/>
        </w:rPr>
        <w:instrText xml:space="preserve"> PAGEREF _Toc200618776 \h </w:instrText>
      </w:r>
      <w:r>
        <w:rPr>
          <w:noProof/>
        </w:rPr>
      </w:r>
      <w:r>
        <w:rPr>
          <w:noProof/>
        </w:rPr>
        <w:fldChar w:fldCharType="separate"/>
      </w:r>
      <w:r w:rsidRPr="00EC6984">
        <w:rPr>
          <w:noProof/>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0061870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0061870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 xml:space="preserve">The Technical Realization of the Service Based </w:t>
      </w:r>
      <w:proofErr w:type="gramStart"/>
      <w:r w:rsidRPr="001A01C4">
        <w:t>Architecture</w:t>
      </w:r>
      <w:proofErr w:type="gramEnd"/>
      <w:r w:rsidRPr="001A01C4">
        <w:t xml:space="preserv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0061870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0061870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0061870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0061871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0061871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0061871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8pt;height:208.55pt" o:ole="">
            <v:imagedata r:id="rId13" o:title=""/>
          </v:shape>
          <o:OLEObject Type="Embed" ProgID="Visio.Drawing.15" ShapeID="_x0000_i1027" DrawAspect="Content" ObjectID="_1818249331"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0061871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0061871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0061871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0061871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0061871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0061871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0061872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0061872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18249332"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0061872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5pt" o:ole="">
            <v:imagedata r:id="rId17" o:title=""/>
          </v:shape>
          <o:OLEObject Type="Embed" ProgID="Visio.Drawing.11" ShapeID="_x0000_i1029" DrawAspect="Content" ObjectID="_1818249333"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0061872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95pt;height:129.75pt" o:ole="">
            <v:imagedata r:id="rId19" o:title=""/>
          </v:shape>
          <o:OLEObject Type="Embed" ProgID="Visio.Drawing.15" ShapeID="_x0000_i1030" DrawAspect="Content" ObjectID="_1818249334"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0061872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45pt;height:151.45pt" o:ole="">
            <v:imagedata r:id="rId21" o:title=""/>
          </v:shape>
          <o:OLEObject Type="Embed" ProgID="Visio.Drawing.11" ShapeID="_x0000_i1031" DrawAspect="Content" ObjectID="_1818249335"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0061872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45pt;height:151.45pt" o:ole="">
            <v:imagedata r:id="rId23" o:title=""/>
          </v:shape>
          <o:OLEObject Type="Embed" ProgID="Visio.Drawing.11" ShapeID="_x0000_i1032" DrawAspect="Content" ObjectID="_1818249336"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0061872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0061872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18249337"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00618728"/>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0061872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18249338"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39" w:name="_Toc200618730"/>
      <w:bookmarkEnd w:id="133"/>
      <w:bookmarkEnd w:id="134"/>
      <w:bookmarkEnd w:id="135"/>
      <w:bookmarkEnd w:id="136"/>
      <w:bookmarkEnd w:id="137"/>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18249339"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0061873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0061873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0061873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0061873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0061873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18249340"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0061873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0061874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0061874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0061874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18249341"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0061874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0061874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0061874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0061874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0061874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0061874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0061875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0061875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0061875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0061875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0061875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18249342"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00618755"/>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0061875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0061875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0061875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0061875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00618760"/>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0061876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0061876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0061876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00618764"/>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0061876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0061876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0061876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00618768"/>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0061876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0061877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0061877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0061877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0061877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0061877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0061877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0061877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4" w:name="_Toc20061877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0061877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0061878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0061878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0061878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0061878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0061878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0061878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0061878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0061878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00618788"/>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00618789"/>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0061879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0061879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00618792"/>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00618793"/>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00618794"/>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00618795"/>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00618796"/>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00618797"/>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proofErr w:type="spellStart"/>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00618798"/>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00618799"/>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00618800"/>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 xml:space="preserve">This IE shall be present if authentication is </w:t>
            </w:r>
            <w:proofErr w:type="gramStart"/>
            <w:r w:rsidRPr="001A01C4">
              <w:rPr>
                <w:rFonts w:cs="Arial"/>
                <w:szCs w:val="18"/>
              </w:rPr>
              <w:t>successful</w:t>
            </w:r>
            <w:proofErr w:type="gramEnd"/>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00618801"/>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00618802"/>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0061880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0061880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0061880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00618806"/>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00618807"/>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0061880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0061880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0061881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0061881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0061881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0061881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0061881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0061881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0061881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0061881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00618818"/>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0061881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0061882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0061882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0061882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0061882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0061882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0061882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0061882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0061882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0061882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18249343"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00618829"/>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0061883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0061883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0061883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0061883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0061883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0061883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0061883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0061883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0061883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0061883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0061884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0061884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00618842"/>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00618843"/>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00618844"/>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00618845"/>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0061884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0061884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0061884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00618849"/>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0061885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0061885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0061885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0061885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0061885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00618855"/>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0061885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0061885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00618859"/>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0061886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0061886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0061886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0061886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0061886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0061886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55pt" o:ole="">
            <v:imagedata r:id="rId39" o:title=""/>
          </v:shape>
          <o:OLEObject Type="Embed" ProgID="Visio.Drawing.11" ShapeID="_x0000_i1040" DrawAspect="Content" ObjectID="_1818249344"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0061887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0061887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0061887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0061887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0061887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0061887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0061887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00618877"/>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0061887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proofErr w:type="spellStart"/>
            <w:r w:rsidRPr="001A01C4">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8E4B4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0061887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0061888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00618881"/>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proofErr w:type="spellStart"/>
            <w:r w:rsidRPr="001A01C4">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00618882"/>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00618883"/>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0061888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0061888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00618886"/>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proofErr w:type="spellStart"/>
            <w:r w:rsidRPr="001A01C4">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0061888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0061888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0061888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0061889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0061889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0061889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0061889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0061889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0061889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0061889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00618897"/>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2BFD7B50"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677013">
        <w:t>3</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ADF3622" w:rsidR="00EC5C62" w:rsidRPr="001A01C4" w:rsidRDefault="00EC5C62" w:rsidP="00EC5C62">
      <w:pPr>
        <w:pStyle w:val="PL"/>
      </w:pPr>
      <w:r w:rsidRPr="001A01C4">
        <w:t xml:space="preserve">  description: 3GPP TS 29.509 </w:t>
      </w:r>
      <w:r w:rsidR="00EF03C9" w:rsidRPr="001A01C4">
        <w:t>V1</w:t>
      </w:r>
      <w:r w:rsidR="007C0421">
        <w:t>9</w:t>
      </w:r>
      <w:r w:rsidR="00E63CAF">
        <w:t>.</w:t>
      </w:r>
      <w:r w:rsidR="00541BFD">
        <w:t>4</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7B0452" w:rsidRDefault="00EC5C62" w:rsidP="00EC5C62">
      <w:pPr>
        <w:pStyle w:val="PL"/>
        <w:rPr>
          <w:lang w:val="en-US"/>
        </w:rPr>
      </w:pPr>
      <w:r w:rsidRPr="001A01C4">
        <w:t xml:space="preserve">      </w:t>
      </w:r>
      <w:r w:rsidRPr="007B0452">
        <w:rPr>
          <w:lang w:val="en-US"/>
        </w:rPr>
        <w:t>responses:</w:t>
      </w:r>
    </w:p>
    <w:p w14:paraId="7E13B3A2" w14:textId="77777777" w:rsidR="00EC5C62" w:rsidRPr="007B0452" w:rsidRDefault="00EC5C62" w:rsidP="00EC5C62">
      <w:pPr>
        <w:pStyle w:val="PL"/>
      </w:pPr>
      <w:r w:rsidRPr="007B0452">
        <w:rPr>
          <w:lang w:val="en-US"/>
        </w:rPr>
        <w:t xml:space="preserve">        </w:t>
      </w:r>
      <w:r w:rsidRPr="007B0452">
        <w:t>'201':</w:t>
      </w:r>
    </w:p>
    <w:p w14:paraId="54DF3D7E" w14:textId="77777777" w:rsidR="00EC5C62" w:rsidRPr="007B0452" w:rsidRDefault="00EC5C62" w:rsidP="00EC5C62">
      <w:pPr>
        <w:pStyle w:val="PL"/>
      </w:pPr>
      <w:r w:rsidRPr="007B0452">
        <w:t xml:space="preserve">          description: </w:t>
      </w:r>
      <w:proofErr w:type="spellStart"/>
      <w:r w:rsidRPr="007B0452">
        <w:t>UEAuthenticationCtx</w:t>
      </w:r>
      <w:proofErr w:type="spellEnd"/>
    </w:p>
    <w:p w14:paraId="1346FD7E" w14:textId="77777777" w:rsidR="00EC5C62" w:rsidRPr="008E4B46" w:rsidRDefault="00EC5C62" w:rsidP="00EC5C62">
      <w:pPr>
        <w:pStyle w:val="PL"/>
      </w:pPr>
      <w:r w:rsidRPr="007B0452">
        <w:lastRenderedPageBreak/>
        <w:t xml:space="preserve">          </w:t>
      </w:r>
      <w:r w:rsidRPr="008E4B46">
        <w:t>content:</w:t>
      </w:r>
    </w:p>
    <w:p w14:paraId="257781C6" w14:textId="77777777" w:rsidR="00EC5C62" w:rsidRPr="008E4B46" w:rsidRDefault="00EC5C62" w:rsidP="00EC5C62">
      <w:pPr>
        <w:pStyle w:val="PL"/>
      </w:pPr>
      <w:r w:rsidRPr="008E4B46">
        <w:t xml:space="preserve">            application/3gppHal+json:</w:t>
      </w:r>
    </w:p>
    <w:p w14:paraId="74BA48D7" w14:textId="77777777" w:rsidR="00EC5C62" w:rsidRPr="008E4B46" w:rsidRDefault="00EC5C62" w:rsidP="00EC5C62">
      <w:pPr>
        <w:pStyle w:val="PL"/>
      </w:pPr>
      <w:r w:rsidRPr="008E4B46">
        <w:t xml:space="preserve">              schema:</w:t>
      </w:r>
    </w:p>
    <w:p w14:paraId="29895DFD" w14:textId="77777777" w:rsidR="00EC5C62" w:rsidRPr="001A01C4" w:rsidRDefault="00EC5C62" w:rsidP="00EC5C62">
      <w:pPr>
        <w:pStyle w:val="PL"/>
      </w:pPr>
      <w:r w:rsidRPr="008E4B46">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8E4B46" w:rsidRDefault="00274393" w:rsidP="00274393">
      <w:pPr>
        <w:pStyle w:val="PL"/>
        <w:rPr>
          <w:lang w:val="fr-FR"/>
        </w:rPr>
      </w:pPr>
      <w:r w:rsidRPr="001A01C4">
        <w:rPr>
          <w:lang w:val="en-US"/>
        </w:rPr>
        <w:t xml:space="preserve">        </w:t>
      </w:r>
      <w:r w:rsidRPr="008E4B46">
        <w:rPr>
          <w:lang w:val="fr-FR"/>
        </w:rPr>
        <w:t>'201':</w:t>
      </w:r>
    </w:p>
    <w:p w14:paraId="6D4E6517" w14:textId="77777777" w:rsidR="00274393" w:rsidRPr="008E4B46" w:rsidRDefault="00274393" w:rsidP="00274393">
      <w:pPr>
        <w:pStyle w:val="PL"/>
        <w:rPr>
          <w:lang w:val="fr-FR"/>
        </w:rPr>
      </w:pPr>
      <w:r w:rsidRPr="008E4B46">
        <w:rPr>
          <w:lang w:val="fr-FR"/>
        </w:rPr>
        <w:t xml:space="preserve">          description: ProSeAuthenticationCtx</w:t>
      </w:r>
    </w:p>
    <w:p w14:paraId="73890D60" w14:textId="77777777" w:rsidR="00274393" w:rsidRPr="008E4B46" w:rsidRDefault="00274393" w:rsidP="00274393">
      <w:pPr>
        <w:pStyle w:val="PL"/>
        <w:rPr>
          <w:lang w:val="fr-FR"/>
        </w:rPr>
      </w:pPr>
      <w:r w:rsidRPr="008E4B46">
        <w:rPr>
          <w:lang w:val="fr-FR"/>
        </w:rPr>
        <w:t xml:space="preserve">          content:</w:t>
      </w:r>
    </w:p>
    <w:p w14:paraId="6BD31CF9" w14:textId="77777777" w:rsidR="00274393" w:rsidRPr="008E4B46" w:rsidRDefault="00274393" w:rsidP="00274393">
      <w:pPr>
        <w:pStyle w:val="PL"/>
        <w:rPr>
          <w:lang w:val="fr-FR"/>
        </w:rPr>
      </w:pPr>
      <w:r w:rsidRPr="008E4B46">
        <w:rPr>
          <w:lang w:val="fr-FR"/>
        </w:rPr>
        <w:t xml:space="preserve">            application/3gppHal+json:</w:t>
      </w:r>
    </w:p>
    <w:p w14:paraId="1D0B7B77" w14:textId="77777777" w:rsidR="00274393" w:rsidRPr="001A01C4" w:rsidRDefault="00274393" w:rsidP="00274393">
      <w:pPr>
        <w:pStyle w:val="PL"/>
      </w:pPr>
      <w:r w:rsidRPr="008E4B46">
        <w:rPr>
          <w:lang w:val="fr-FR"/>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00618898"/>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4A84A35A" w:rsidR="00393547" w:rsidRPr="001A01C4" w:rsidRDefault="00393547" w:rsidP="00393547">
      <w:pPr>
        <w:pStyle w:val="PL"/>
      </w:pPr>
      <w:r w:rsidRPr="001A01C4">
        <w:t xml:space="preserve">  version: 1.</w:t>
      </w:r>
      <w:r w:rsidR="009E0504">
        <w:t>4</w:t>
      </w:r>
      <w:r w:rsidRPr="001A01C4">
        <w:t>.0</w:t>
      </w:r>
      <w:r w:rsidR="00844D1B">
        <w:t>-alpha.</w:t>
      </w:r>
      <w:r w:rsidR="00541BFD">
        <w:t>2</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4C0FDC29" w:rsidR="00393547" w:rsidRPr="001A01C4" w:rsidRDefault="00393547" w:rsidP="00393547">
      <w:pPr>
        <w:pStyle w:val="PL"/>
      </w:pPr>
      <w:r w:rsidRPr="001A01C4">
        <w:t xml:space="preserve">  description: 3GPP TS 29.509 </w:t>
      </w:r>
      <w:r w:rsidR="00EF03C9" w:rsidRPr="001A01C4">
        <w:t>V1</w:t>
      </w:r>
      <w:r w:rsidR="00844D1B">
        <w:t>9</w:t>
      </w:r>
      <w:r w:rsidRPr="001A01C4">
        <w:t>.</w:t>
      </w:r>
      <w:r w:rsidR="00541BFD">
        <w:t>4</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8E4B46" w:rsidRDefault="00393547" w:rsidP="00393547">
      <w:pPr>
        <w:pStyle w:val="PL"/>
        <w:rPr>
          <w:lang w:val="fr-FR"/>
        </w:rPr>
      </w:pPr>
      <w:r w:rsidRPr="001A01C4">
        <w:t xml:space="preserve">        </w:t>
      </w:r>
      <w:r w:rsidRPr="008E4B46">
        <w:rPr>
          <w:lang w:val="fr-FR"/>
        </w:rPr>
        <w:t>'503':</w:t>
      </w:r>
    </w:p>
    <w:p w14:paraId="7D1E2058" w14:textId="77777777" w:rsidR="00393547" w:rsidRPr="008E4B46" w:rsidRDefault="00393547" w:rsidP="00393547">
      <w:pPr>
        <w:pStyle w:val="PL"/>
        <w:rPr>
          <w:lang w:val="fr-FR"/>
        </w:rPr>
      </w:pPr>
      <w:r w:rsidRPr="008E4B46">
        <w:rPr>
          <w:lang w:val="fr-FR"/>
        </w:rPr>
        <w:t xml:space="preserve">          description: Service Unavailable</w:t>
      </w:r>
    </w:p>
    <w:p w14:paraId="07CBCBAE" w14:textId="77777777" w:rsidR="00393547" w:rsidRPr="008E4B46" w:rsidRDefault="00393547" w:rsidP="00393547">
      <w:pPr>
        <w:pStyle w:val="PL"/>
        <w:rPr>
          <w:lang w:val="fr-FR"/>
        </w:rPr>
      </w:pPr>
      <w:r w:rsidRPr="008E4B46">
        <w:rPr>
          <w:lang w:val="fr-FR"/>
        </w:rPr>
        <w:t xml:space="preserve">          content:</w:t>
      </w:r>
    </w:p>
    <w:p w14:paraId="3051817E" w14:textId="77777777" w:rsidR="00393547" w:rsidRPr="001A01C4" w:rsidRDefault="00393547" w:rsidP="00393547">
      <w:pPr>
        <w:pStyle w:val="PL"/>
        <w:rPr>
          <w:lang w:val="en-US"/>
        </w:rPr>
      </w:pPr>
      <w:r w:rsidRPr="008E4B46">
        <w:rPr>
          <w:lang w:val="fr-FR"/>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 </w:t>
      </w:r>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 '#/components/schemas/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00618899"/>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725F8645" w:rsidR="00B432C8" w:rsidRPr="001A01C4" w:rsidRDefault="00B432C8" w:rsidP="00B432C8">
      <w:pPr>
        <w:pStyle w:val="PL"/>
      </w:pPr>
      <w:r w:rsidRPr="001A01C4">
        <w:t xml:space="preserve">  version: 1.</w:t>
      </w:r>
      <w:r w:rsidR="009E0504">
        <w:t>4</w:t>
      </w:r>
      <w:r w:rsidRPr="001A01C4">
        <w:t>.0</w:t>
      </w:r>
      <w:r w:rsidR="00844D1B">
        <w:t>-alpha.</w:t>
      </w:r>
      <w:r w:rsidR="00541BFD">
        <w:t>2</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5B79F012" w:rsidR="00B432C8" w:rsidRPr="001A01C4" w:rsidRDefault="00B432C8" w:rsidP="00B432C8">
      <w:pPr>
        <w:pStyle w:val="PL"/>
      </w:pPr>
      <w:r w:rsidRPr="00B13755">
        <w:rPr>
          <w:lang w:val="en-US"/>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6A953EAD"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w:t>
      </w:r>
      <w:r w:rsidR="001823C2">
        <w:rPr>
          <w:lang w:val="en-US"/>
        </w:rPr>
        <w:t>9</w:t>
      </w:r>
      <w:r w:rsidRPr="001A01C4">
        <w:rPr>
          <w:lang w:val="en-US"/>
        </w:rPr>
        <w:t>.</w:t>
      </w:r>
      <w:r w:rsidR="00541BFD">
        <w:rPr>
          <w:lang w:val="en-US"/>
        </w:rPr>
        <w:t>4</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B13755" w:rsidRDefault="00B432C8" w:rsidP="00B432C8">
      <w:pPr>
        <w:pStyle w:val="PL"/>
        <w:rPr>
          <w:lang w:val="fr-FR"/>
        </w:rPr>
      </w:pPr>
      <w:r w:rsidRPr="001A01C4">
        <w:t xml:space="preserve">        </w:t>
      </w:r>
      <w:r w:rsidRPr="00B13755">
        <w:rPr>
          <w:lang w:val="fr-FR"/>
        </w:rPr>
        <w:t>'503':</w:t>
      </w:r>
    </w:p>
    <w:p w14:paraId="4EBF9543" w14:textId="77777777" w:rsidR="00B432C8" w:rsidRPr="00B13755" w:rsidRDefault="00B432C8" w:rsidP="00B432C8">
      <w:pPr>
        <w:pStyle w:val="PL"/>
        <w:rPr>
          <w:lang w:val="fr-FR"/>
        </w:rPr>
      </w:pPr>
      <w:r w:rsidRPr="00B13755">
        <w:rPr>
          <w:lang w:val="fr-FR"/>
        </w:rPr>
        <w:t xml:space="preserve">          description: Service Unavailable</w:t>
      </w:r>
    </w:p>
    <w:p w14:paraId="26CE0E66" w14:textId="77777777" w:rsidR="00B432C8" w:rsidRPr="00B13755" w:rsidRDefault="00B432C8" w:rsidP="00B432C8">
      <w:pPr>
        <w:pStyle w:val="PL"/>
        <w:rPr>
          <w:lang w:val="fr-FR"/>
        </w:rPr>
      </w:pPr>
      <w:r w:rsidRPr="00B13755">
        <w:rPr>
          <w:lang w:val="fr-FR"/>
        </w:rPr>
        <w:t xml:space="preserve">          content:</w:t>
      </w:r>
    </w:p>
    <w:p w14:paraId="4A0B177A" w14:textId="77777777" w:rsidR="00B432C8" w:rsidRPr="001A01C4" w:rsidRDefault="00B432C8" w:rsidP="00B432C8">
      <w:pPr>
        <w:pStyle w:val="PL"/>
      </w:pPr>
      <w:r w:rsidRPr="00B13755">
        <w:rPr>
          <w:lang w:val="fr-FR"/>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proofErr w:type="spellStart"/>
      <w:r w:rsidRPr="001A01C4">
        <w:rPr>
          <w:lang w:val="en-US"/>
        </w:rPr>
        <w:t>U</w:t>
      </w:r>
      <w:r w:rsidRPr="001A01C4">
        <w:rPr>
          <w:rFonts w:hint="eastAsia"/>
          <w:lang w:val="en-US" w:eastAsia="zh-CN"/>
        </w:rPr>
        <w:t>pu</w:t>
      </w:r>
      <w:r w:rsidRPr="001A01C4">
        <w:rPr>
          <w:lang w:val="en-US" w:eastAsia="zh-CN"/>
        </w:rPr>
        <w:t>Header</w:t>
      </w:r>
      <w:proofErr w:type="spellEnd"/>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'TS29544_Nspaf_SecuredPacket.yaml#/components/schemas/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2EA7CC10" w14:textId="77777777" w:rsidR="00CA57EA" w:rsidRDefault="00CA57EA"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00618900"/>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00618901"/>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00618902"/>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18249345"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00618903"/>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00618904"/>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00618905"/>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00618906"/>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proofErr w:type="spellStart"/>
            <w:r w:rsidRPr="001A01C4">
              <w:rPr>
                <w:b/>
                <w:sz w:val="16"/>
              </w:rPr>
              <w:t>T</w:t>
            </w:r>
            <w:r w:rsidR="0060016A" w:rsidRPr="001A01C4">
              <w:rPr>
                <w:b/>
                <w:sz w:val="16"/>
              </w:rPr>
              <w:t>d</w:t>
            </w:r>
            <w:r w:rsidRPr="001A01C4">
              <w:rPr>
                <w:b/>
                <w:sz w:val="16"/>
              </w:rPr>
              <w:t>oc</w:t>
            </w:r>
            <w:proofErr w:type="spellEnd"/>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 xml:space="preserve">Inclusion of </w:t>
            </w:r>
            <w:proofErr w:type="spellStart"/>
            <w:r w:rsidRPr="001A01C4">
              <w:rPr>
                <w:sz w:val="16"/>
                <w:szCs w:val="16"/>
              </w:rPr>
              <w:t>pCRs</w:t>
            </w:r>
            <w:proofErr w:type="spellEnd"/>
            <w:r w:rsidRPr="001A01C4">
              <w:rPr>
                <w:sz w:val="16"/>
                <w:szCs w:val="16"/>
              </w:rPr>
              <w:t xml:space="preserve">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proofErr w:type="spellStart"/>
            <w:r w:rsidRPr="00295A99">
              <w:rPr>
                <w:rFonts w:cs="Arial"/>
                <w:sz w:val="16"/>
                <w:szCs w:val="16"/>
              </w:rPr>
              <w:t>Tdoc</w:t>
            </w:r>
            <w:proofErr w:type="spellEnd"/>
            <w:r w:rsidRPr="00295A99">
              <w:rPr>
                <w:rFonts w:cs="Arial"/>
                <w:sz w:val="16"/>
                <w:szCs w:val="16"/>
              </w:rPr>
              <w:t xml:space="preserve">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1E09" w14:textId="77777777" w:rsidR="00263E40" w:rsidRDefault="00263E40">
      <w:r>
        <w:separator/>
      </w:r>
    </w:p>
  </w:endnote>
  <w:endnote w:type="continuationSeparator" w:id="0">
    <w:p w14:paraId="7A820B99" w14:textId="77777777" w:rsidR="00263E40" w:rsidRDefault="0026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22A6" w14:textId="77777777" w:rsidR="00263E40" w:rsidRDefault="00263E40">
      <w:r>
        <w:separator/>
      </w:r>
    </w:p>
  </w:footnote>
  <w:footnote w:type="continuationSeparator" w:id="0">
    <w:p w14:paraId="6C371325" w14:textId="77777777" w:rsidR="00263E40" w:rsidRDefault="0026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0A3B69E0"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167513E7"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755">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60CB"/>
    <w:rsid w:val="00037181"/>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57AD4"/>
    <w:rsid w:val="00462FF5"/>
    <w:rsid w:val="00465515"/>
    <w:rsid w:val="0046701D"/>
    <w:rsid w:val="0047286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206A"/>
    <w:rsid w:val="004E213A"/>
    <w:rsid w:val="004E6ED7"/>
    <w:rsid w:val="004F0988"/>
    <w:rsid w:val="004F1662"/>
    <w:rsid w:val="004F2774"/>
    <w:rsid w:val="004F3340"/>
    <w:rsid w:val="004F52FB"/>
    <w:rsid w:val="004F6EA8"/>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D195B"/>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6F4F"/>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D6CD7"/>
    <w:rsid w:val="00CE01E5"/>
    <w:rsid w:val="00CE203D"/>
    <w:rsid w:val="00CF26D8"/>
    <w:rsid w:val="00CF682B"/>
    <w:rsid w:val="00CF6E1E"/>
    <w:rsid w:val="00D055E4"/>
    <w:rsid w:val="00D057C5"/>
    <w:rsid w:val="00D06E5C"/>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1FF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75</TotalTime>
  <Pages>91</Pages>
  <Words>31888</Words>
  <Characters>175387</Characters>
  <Application>Microsoft Office Word</Application>
  <DocSecurity>0</DocSecurity>
  <Lines>1461</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78</cp:revision>
  <cp:lastPrinted>2019-02-25T14:05:00Z</cp:lastPrinted>
  <dcterms:created xsi:type="dcterms:W3CDTF">2024-11-25T11:19:00Z</dcterms:created>
  <dcterms:modified xsi:type="dcterms:W3CDTF">2025-09-01T14:14:00Z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